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4F4AD" w14:textId="3202A157" w:rsidR="003E6A5C" w:rsidRPr="002C0D86" w:rsidRDefault="003E6A5C" w:rsidP="00BF73E5">
      <w:pPr>
        <w:pStyle w:val="IndexHeading1"/>
        <w:spacing w:after="0" w:line="240" w:lineRule="atLeast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3B4A6E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="00CE06EE" w:rsidRPr="003B4A6E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3B4A6E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59B8D27" w14:textId="77777777" w:rsidR="003E6A5C" w:rsidRPr="00EF652C" w:rsidRDefault="003E6A5C" w:rsidP="003B50D2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1A7586EB" w14:textId="75E83110" w:rsidR="00836386" w:rsidRPr="00EF652C" w:rsidRDefault="00190CF3" w:rsidP="0083638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FB5E9C7" w14:textId="77777777" w:rsidR="00190CF3" w:rsidRPr="00EF652C" w:rsidRDefault="00190CF3" w:rsidP="00190CF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0D63D34" w14:textId="77777777" w:rsidR="00C73EB3" w:rsidRPr="00EF652C" w:rsidRDefault="003E6A5C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55F6B96C" w14:textId="4203A2DA" w:rsidR="00C73EB3" w:rsidRPr="00EF652C" w:rsidRDefault="00C73EB3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21198">
        <w:rPr>
          <w:rFonts w:asciiTheme="majorBidi" w:hAnsiTheme="majorBidi" w:cstheme="majorBidi"/>
          <w:sz w:val="30"/>
          <w:szCs w:val="30"/>
          <w:cs/>
          <w:lang w:bidi="th-TH"/>
        </w:rPr>
        <w:t>เงินให้กู้ยืม</w:t>
      </w:r>
    </w:p>
    <w:p w14:paraId="55526EFB" w14:textId="086BAE47" w:rsidR="00C54544" w:rsidRDefault="00E277C7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A35E3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2F4A1E" w:rsidRPr="001A35E3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12980658" w14:textId="77777777" w:rsidR="00F97AEB" w:rsidRPr="001A35E3" w:rsidRDefault="00F97AEB" w:rsidP="00F97AE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3DC68709" w14:textId="6F135FA7" w:rsidR="003E44A6" w:rsidRPr="001A35E3" w:rsidRDefault="003E44A6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A35E3">
        <w:rPr>
          <w:rFonts w:asciiTheme="majorBidi" w:hAnsiTheme="majorBidi" w:cstheme="majorBidi" w:hint="cs"/>
          <w:sz w:val="30"/>
          <w:szCs w:val="30"/>
          <w:cs/>
          <w:lang w:bidi="th-TH"/>
        </w:rPr>
        <w:t>เ</w:t>
      </w:r>
      <w:r w:rsidR="005F6792" w:rsidRPr="001A35E3">
        <w:rPr>
          <w:rFonts w:asciiTheme="majorBidi" w:hAnsiTheme="majorBidi" w:cstheme="majorBidi" w:hint="cs"/>
          <w:sz w:val="30"/>
          <w:szCs w:val="30"/>
          <w:cs/>
          <w:lang w:bidi="th-TH"/>
        </w:rPr>
        <w:t>ครื่องมือทางการเงิน</w:t>
      </w:r>
    </w:p>
    <w:p w14:paraId="33F10900" w14:textId="1703D763" w:rsidR="00083D96" w:rsidRDefault="00B11286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A35E3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45B26468" w14:textId="4442E87C" w:rsidR="00FA3096" w:rsidRDefault="00FA3096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59697D4C" w14:textId="77777777" w:rsidR="00E00CAC" w:rsidRPr="00EF652C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F652C">
        <w:rPr>
          <w:rFonts w:asciiTheme="majorBidi" w:hAnsiTheme="majorBidi" w:cstheme="majorBidi"/>
          <w:sz w:val="30"/>
          <w:szCs w:val="30"/>
          <w:cs/>
        </w:rPr>
        <w:br w:type="page"/>
      </w:r>
      <w:r w:rsidR="00E00CAC" w:rsidRPr="00EF652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EF8BC7A" w14:textId="77777777" w:rsidR="003E6A5C" w:rsidRPr="001E51B2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763756D" w14:textId="4D324B51" w:rsidR="00042D43" w:rsidRPr="00EF652C" w:rsidRDefault="00E00CA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F652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F42B6C" w:rsidRPr="00EF652C">
        <w:rPr>
          <w:rFonts w:asciiTheme="majorBidi" w:hAnsiTheme="majorBidi" w:cstheme="majorBidi"/>
          <w:sz w:val="30"/>
          <w:szCs w:val="30"/>
          <w:cs/>
        </w:rPr>
        <w:t>การเงินจาก</w:t>
      </w:r>
      <w:r w:rsidR="00F42B6C" w:rsidRPr="00E17F6D">
        <w:rPr>
          <w:rFonts w:asciiTheme="majorBidi" w:hAnsiTheme="majorBidi" w:cstheme="majorBidi"/>
          <w:sz w:val="30"/>
          <w:szCs w:val="30"/>
          <w:cs/>
        </w:rPr>
        <w:t>คณะกรรมการเมื่อวันที</w:t>
      </w:r>
      <w:r w:rsidR="00B61C6B" w:rsidRPr="00E17F6D">
        <w:rPr>
          <w:rFonts w:asciiTheme="majorBidi" w:hAnsiTheme="majorBidi" w:cstheme="majorBidi"/>
          <w:sz w:val="30"/>
          <w:szCs w:val="30"/>
          <w:cs/>
        </w:rPr>
        <w:t>่</w:t>
      </w:r>
      <w:r w:rsidR="002E4489" w:rsidRPr="00E17F6D">
        <w:rPr>
          <w:rFonts w:asciiTheme="majorBidi" w:hAnsiTheme="majorBidi" w:cstheme="majorBidi"/>
          <w:sz w:val="30"/>
          <w:szCs w:val="30"/>
        </w:rPr>
        <w:t xml:space="preserve"> </w:t>
      </w:r>
      <w:r w:rsidR="00F82239" w:rsidRPr="00E17F6D">
        <w:rPr>
          <w:rFonts w:asciiTheme="majorBidi" w:hAnsiTheme="majorBidi" w:cstheme="majorBidi"/>
          <w:sz w:val="30"/>
          <w:szCs w:val="30"/>
        </w:rPr>
        <w:t>11</w:t>
      </w:r>
      <w:r w:rsidR="00F016FF" w:rsidRPr="00E17F6D">
        <w:rPr>
          <w:rFonts w:asciiTheme="majorBidi" w:hAnsiTheme="majorBidi" w:cstheme="majorBidi"/>
          <w:sz w:val="30"/>
          <w:szCs w:val="30"/>
        </w:rPr>
        <w:t xml:space="preserve"> </w:t>
      </w:r>
      <w:r w:rsidR="00317A22" w:rsidRPr="00E17F6D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F016FF" w:rsidRPr="00E17F6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3697A" w:rsidRPr="00E17F6D">
        <w:rPr>
          <w:rFonts w:asciiTheme="majorBidi" w:hAnsiTheme="majorBidi" w:cstheme="majorBidi"/>
          <w:sz w:val="30"/>
          <w:szCs w:val="30"/>
        </w:rPr>
        <w:t>256</w:t>
      </w:r>
      <w:r w:rsidR="00D40684" w:rsidRPr="00E17F6D">
        <w:rPr>
          <w:rFonts w:asciiTheme="majorBidi" w:hAnsiTheme="majorBidi" w:cstheme="majorBidi" w:hint="cs"/>
          <w:sz w:val="30"/>
          <w:szCs w:val="30"/>
          <w:cs/>
        </w:rPr>
        <w:t>8</w:t>
      </w:r>
    </w:p>
    <w:p w14:paraId="2D793AAC" w14:textId="77777777" w:rsidR="005709B2" w:rsidRPr="001E51B2" w:rsidRDefault="005709B2" w:rsidP="002255D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u w:val="none"/>
          <w:lang w:val="en-US"/>
        </w:rPr>
      </w:pPr>
    </w:p>
    <w:p w14:paraId="1ECC951B" w14:textId="77777777" w:rsidR="003E6A5C" w:rsidRPr="00EF652C" w:rsidRDefault="000F0269" w:rsidP="00A52B9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EF65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33A46025" w14:textId="27EEE298" w:rsidR="003E6A5C" w:rsidRPr="001E51B2" w:rsidRDefault="003E6A5C" w:rsidP="0022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B0B82D4" w14:textId="3EF6033A" w:rsidR="00124D0C" w:rsidRPr="00EF652C" w:rsidRDefault="000F0269" w:rsidP="00D20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EF652C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</w:t>
      </w:r>
      <w:r w:rsidR="00057ED5" w:rsidRPr="00EF652C">
        <w:rPr>
          <w:rFonts w:asciiTheme="majorBidi" w:hAnsiTheme="majorBidi" w:cstheme="majorBidi"/>
          <w:spacing w:val="4"/>
          <w:sz w:val="30"/>
          <w:szCs w:val="30"/>
          <w:cs/>
        </w:rPr>
        <w:t>แบบย่อ</w:t>
      </w:r>
      <w:r w:rsidRPr="00EF652C">
        <w:rPr>
          <w:rFonts w:asciiTheme="majorBidi" w:hAnsiTheme="majorBidi" w:cstheme="majorBidi"/>
          <w:spacing w:val="4"/>
          <w:sz w:val="30"/>
          <w:szCs w:val="30"/>
          <w:cs/>
        </w:rPr>
        <w:t>นี้</w:t>
      </w:r>
      <w:r w:rsidR="00E86E7C" w:rsidRPr="00EF652C">
        <w:rPr>
          <w:rFonts w:asciiTheme="majorBidi" w:hAnsiTheme="majorBidi" w:cstheme="majorBidi"/>
          <w:spacing w:val="4"/>
          <w:sz w:val="30"/>
          <w:szCs w:val="30"/>
          <w:cs/>
        </w:rPr>
        <w:t>นำเสนอ</w:t>
      </w:r>
      <w:r w:rsidR="00E3551B" w:rsidRPr="00EF652C">
        <w:rPr>
          <w:rFonts w:asciiTheme="majorBidi" w:hAnsiTheme="majorBidi" w:cstheme="majorBidi"/>
          <w:spacing w:val="4"/>
          <w:sz w:val="30"/>
          <w:szCs w:val="30"/>
          <w:cs/>
        </w:rPr>
        <w:t>รายการในงบการเงินในรูปแบบเดียวกับงบการเงินประจำปีและจัดทำ</w:t>
      </w:r>
      <w:r w:rsidR="00E3551B" w:rsidRPr="00EF652C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057ED5" w:rsidRPr="00EF652C">
        <w:rPr>
          <w:rFonts w:asciiTheme="majorBidi" w:hAnsiTheme="majorBidi" w:cstheme="majorBidi"/>
          <w:spacing w:val="-2"/>
          <w:sz w:val="30"/>
          <w:szCs w:val="30"/>
          <w:cs/>
        </w:rPr>
        <w:t xml:space="preserve"> (“งบการเงินระหว่างกาล”) </w:t>
      </w:r>
      <w:r w:rsidR="0045598B" w:rsidRPr="00EF652C">
        <w:rPr>
          <w:rFonts w:asciiTheme="majorBidi" w:hAnsiTheme="majorBidi" w:cstheme="majorBidi"/>
          <w:spacing w:val="-2"/>
          <w:sz w:val="30"/>
          <w:szCs w:val="30"/>
          <w:cs/>
        </w:rPr>
        <w:t>ตามมาตรฐานการบัญชี</w:t>
      </w:r>
      <w:r w:rsidRPr="00EF652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ฉบับที่</w:t>
      </w:r>
      <w:r w:rsidR="00D968E4" w:rsidRPr="00EF652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>เรื่อง</w:t>
      </w:r>
      <w:r w:rsidR="000B5E6E"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45598B" w:rsidRPr="00EF652C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การรายงานทาง</w:t>
      </w:r>
      <w:r w:rsidRPr="00EF652C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การเงินระหว่างกาล</w:t>
      </w: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8E125A"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EF652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F0446" w:rsidRPr="00EF652C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</w:t>
      </w:r>
      <w:r w:rsidR="00AF0446" w:rsidRPr="00EF652C">
        <w:rPr>
          <w:rFonts w:asciiTheme="majorBidi" w:hAnsiTheme="majorBidi" w:cstheme="majorBidi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</w:t>
      </w:r>
      <w:r w:rsidR="00F21FE1">
        <w:rPr>
          <w:rFonts w:asciiTheme="majorBidi" w:hAnsiTheme="majorBidi" w:cstheme="majorBidi"/>
          <w:sz w:val="30"/>
          <w:szCs w:val="30"/>
        </w:rPr>
        <w:t xml:space="preserve"> </w:t>
      </w:r>
      <w:r w:rsidR="00AF0446" w:rsidRPr="00EF652C">
        <w:rPr>
          <w:rFonts w:asciiTheme="majorBidi" w:hAnsiTheme="majorBidi" w:cstheme="majorBidi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456B2F" w:rsidRPr="00EF652C">
        <w:rPr>
          <w:rFonts w:asciiTheme="majorBidi" w:hAnsiTheme="majorBidi" w:cstheme="majorBidi"/>
          <w:sz w:val="30"/>
          <w:szCs w:val="30"/>
        </w:rPr>
        <w:t xml:space="preserve"> 31</w:t>
      </w:r>
      <w:r w:rsidR="00AF0446" w:rsidRPr="00EF652C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456B2F" w:rsidRPr="00EF652C">
        <w:rPr>
          <w:rFonts w:asciiTheme="majorBidi" w:hAnsiTheme="majorBidi" w:cstheme="majorBidi"/>
          <w:sz w:val="30"/>
          <w:szCs w:val="30"/>
        </w:rPr>
        <w:t xml:space="preserve"> 256</w:t>
      </w:r>
      <w:r w:rsidR="00D40684">
        <w:rPr>
          <w:rFonts w:asciiTheme="majorBidi" w:hAnsiTheme="majorBidi" w:cstheme="majorBidi" w:hint="cs"/>
          <w:sz w:val="30"/>
          <w:szCs w:val="30"/>
          <w:cs/>
        </w:rPr>
        <w:t>7</w:t>
      </w:r>
    </w:p>
    <w:p w14:paraId="5766EB89" w14:textId="77777777" w:rsidR="002A3F2B" w:rsidRPr="001E51B2" w:rsidRDefault="002A3F2B" w:rsidP="008E1A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EC71D3E" w14:textId="2DFDC146" w:rsidR="00BE2731" w:rsidRDefault="00BE2731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EF652C">
        <w:rPr>
          <w:rFonts w:asciiTheme="majorBidi" w:hAnsiTheme="majorBidi" w:cstheme="majorBidi"/>
          <w:sz w:val="30"/>
          <w:szCs w:val="30"/>
        </w:rPr>
        <w:t>31</w:t>
      </w:r>
      <w:r w:rsidRPr="00EF652C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EF652C">
        <w:rPr>
          <w:rFonts w:asciiTheme="majorBidi" w:hAnsiTheme="majorBidi" w:cstheme="majorBidi"/>
          <w:sz w:val="30"/>
          <w:szCs w:val="30"/>
        </w:rPr>
        <w:t xml:space="preserve"> 256</w:t>
      </w:r>
      <w:r w:rsidR="00D40684">
        <w:rPr>
          <w:rFonts w:asciiTheme="majorBidi" w:hAnsiTheme="majorBidi" w:cstheme="majorBidi"/>
          <w:sz w:val="30"/>
          <w:szCs w:val="30"/>
        </w:rPr>
        <w:t>7</w:t>
      </w:r>
    </w:p>
    <w:p w14:paraId="2BED4C94" w14:textId="1F96B608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3D22533" w14:textId="5FE9FCA1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E8D83EE" w14:textId="060B1A54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FDCC53" w14:textId="0D9474C1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34FD979" w14:textId="7956A3C3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BD56182" w14:textId="140A80D6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1FD4597" w14:textId="1C63A65F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5F24F5F" w14:textId="2BDBC694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95DF827" w14:textId="1505C896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9ECE2DC" w14:textId="2FC7C686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E17C9CA" w14:textId="11A50C53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3D679A3" w14:textId="56051F81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D968809" w14:textId="77777777" w:rsidR="00545CCA" w:rsidRPr="00EF652C" w:rsidRDefault="00545CCA" w:rsidP="00545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3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0C25492" w14:textId="60F045CE" w:rsidR="008E1A74" w:rsidRPr="00EF652C" w:rsidRDefault="008E1A74" w:rsidP="00D523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4"/>
          <w:szCs w:val="24"/>
        </w:rPr>
      </w:pPr>
    </w:p>
    <w:p w14:paraId="14F3E75C" w14:textId="7D6B2F5C" w:rsidR="003E6A5C" w:rsidRPr="005D00B0" w:rsidRDefault="003E6A5C" w:rsidP="00A52B9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5D00B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6BFF7C6D" w14:textId="77777777" w:rsidR="000E3EDB" w:rsidRPr="001E51B2" w:rsidRDefault="000E3EDB" w:rsidP="001268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hAnsiTheme="majorBidi" w:cstheme="majorBidi"/>
          <w:b/>
          <w:sz w:val="30"/>
          <w:szCs w:val="30"/>
          <w:cs/>
          <w:lang w:val="en-US"/>
        </w:rPr>
      </w:pPr>
    </w:p>
    <w:p w14:paraId="02B9903B" w14:textId="3753B47F" w:rsidR="0075348D" w:rsidRPr="005D00B0" w:rsidRDefault="00FF65A7" w:rsidP="00215B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b/>
          <w:spacing w:val="2"/>
          <w:sz w:val="30"/>
          <w:szCs w:val="30"/>
        </w:rPr>
      </w:pPr>
      <w:r>
        <w:rPr>
          <w:rFonts w:asciiTheme="majorBidi" w:hAnsiTheme="majorBidi" w:hint="cs"/>
          <w:b/>
          <w:spacing w:val="2"/>
          <w:sz w:val="30"/>
          <w:szCs w:val="30"/>
          <w:cs/>
        </w:rPr>
        <w:t>ไม่มีการเปลี่ยนแปลงความสัมพันธ์อย่างมีนัยสำคัญใน</w:t>
      </w:r>
      <w:r w:rsidR="00EA44F0" w:rsidRPr="00EA44F0">
        <w:rPr>
          <w:rFonts w:asciiTheme="majorBidi" w:hAnsiTheme="majorBidi"/>
          <w:b/>
          <w:spacing w:val="2"/>
          <w:sz w:val="30"/>
          <w:szCs w:val="30"/>
          <w:cs/>
        </w:rPr>
        <w:t>บุคคลหรือกิจการอื่นที่เกี่ยวข้องกัน</w:t>
      </w:r>
      <w:r>
        <w:rPr>
          <w:rFonts w:asciiTheme="majorBidi" w:hAnsiTheme="majorBidi" w:hint="cs"/>
          <w:b/>
          <w:spacing w:val="2"/>
          <w:sz w:val="30"/>
          <w:szCs w:val="30"/>
          <w:cs/>
        </w:rPr>
        <w:t>ใน</w:t>
      </w:r>
      <w:r w:rsidR="00EA44F0" w:rsidRPr="00EA44F0">
        <w:rPr>
          <w:rFonts w:asciiTheme="majorBidi" w:hAnsiTheme="majorBidi"/>
          <w:b/>
          <w:spacing w:val="2"/>
          <w:sz w:val="30"/>
          <w:szCs w:val="30"/>
          <w:cs/>
        </w:rPr>
        <w:t>ระหว่าง</w:t>
      </w:r>
      <w:r>
        <w:rPr>
          <w:rFonts w:asciiTheme="majorBidi" w:hAnsiTheme="majorBidi" w:hint="cs"/>
          <w:b/>
          <w:spacing w:val="2"/>
          <w:sz w:val="30"/>
          <w:szCs w:val="30"/>
          <w:cs/>
        </w:rPr>
        <w:t>งวด</w:t>
      </w:r>
    </w:p>
    <w:p w14:paraId="2E5A8E17" w14:textId="77777777" w:rsidR="005D00B0" w:rsidRPr="00FF65A7" w:rsidRDefault="005D00B0" w:rsidP="005D00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b/>
          <w:spacing w:val="2"/>
          <w:sz w:val="24"/>
          <w:szCs w:val="24"/>
        </w:rPr>
      </w:pPr>
    </w:p>
    <w:tbl>
      <w:tblPr>
        <w:tblW w:w="94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07"/>
        <w:gridCol w:w="267"/>
        <w:gridCol w:w="1118"/>
        <w:gridCol w:w="267"/>
        <w:gridCol w:w="1120"/>
        <w:gridCol w:w="252"/>
        <w:gridCol w:w="1101"/>
      </w:tblGrid>
      <w:tr w:rsidR="005D00B0" w:rsidRPr="00F463CA" w14:paraId="263D17C4" w14:textId="77777777" w:rsidTr="00521189">
        <w:trPr>
          <w:tblHeader/>
        </w:trPr>
        <w:tc>
          <w:tcPr>
            <w:tcW w:w="2235" w:type="pct"/>
          </w:tcPr>
          <w:p w14:paraId="6309E6EA" w14:textId="622CB268" w:rsidR="005D00B0" w:rsidRPr="00F463CA" w:rsidRDefault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D0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="0003465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</w:t>
            </w:r>
            <w:r w:rsidR="00A1317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ค</w:t>
            </w:r>
            <w:r w:rsidR="0003465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ลหรือกิจการที่เกี่ยวข้องกัน</w:t>
            </w:r>
          </w:p>
        </w:tc>
        <w:tc>
          <w:tcPr>
            <w:tcW w:w="1317" w:type="pct"/>
            <w:gridSpan w:val="3"/>
          </w:tcPr>
          <w:p w14:paraId="0DEC81B1" w14:textId="77777777" w:rsidR="005D00B0" w:rsidRPr="00F463CA" w:rsidRDefault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1" w:type="pct"/>
          </w:tcPr>
          <w:p w14:paraId="45381F3E" w14:textId="77777777" w:rsidR="005D00B0" w:rsidRPr="00F463CA" w:rsidRDefault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07" w:type="pct"/>
            <w:gridSpan w:val="3"/>
          </w:tcPr>
          <w:p w14:paraId="1513735B" w14:textId="77777777" w:rsidR="005D00B0" w:rsidRPr="00F463CA" w:rsidRDefault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D40684" w:rsidRPr="00F463CA" w14:paraId="4705981D" w14:textId="77777777" w:rsidTr="005D00B0">
        <w:trPr>
          <w:tblHeader/>
        </w:trPr>
        <w:tc>
          <w:tcPr>
            <w:tcW w:w="2235" w:type="pct"/>
          </w:tcPr>
          <w:p w14:paraId="10C58C67" w14:textId="276BB584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</w:t>
            </w:r>
            <w:r w:rsidR="00317A2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หก</w:t>
            </w:r>
            <w:r w:rsidR="00317A22"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เดือนสิ้นสุดวันที่ </w:t>
            </w:r>
            <w:r w:rsidR="00317A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30 </w:t>
            </w:r>
            <w:r w:rsidR="00317A2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585" w:type="pct"/>
          </w:tcPr>
          <w:p w14:paraId="05A808DD" w14:textId="29C44ADC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2568</w:t>
            </w:r>
          </w:p>
        </w:tc>
        <w:tc>
          <w:tcPr>
            <w:tcW w:w="141" w:type="pct"/>
          </w:tcPr>
          <w:p w14:paraId="1A68B7AA" w14:textId="77777777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E5AC322" w14:textId="3030F892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2567</w:t>
            </w:r>
          </w:p>
        </w:tc>
        <w:tc>
          <w:tcPr>
            <w:tcW w:w="141" w:type="pct"/>
          </w:tcPr>
          <w:p w14:paraId="3AFCC90B" w14:textId="77777777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EB96EBC" w14:textId="043AA177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2568</w:t>
            </w:r>
          </w:p>
        </w:tc>
        <w:tc>
          <w:tcPr>
            <w:tcW w:w="133" w:type="pct"/>
          </w:tcPr>
          <w:p w14:paraId="7AD9DD90" w14:textId="77777777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1315D128" w14:textId="37FB7AED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2567</w:t>
            </w:r>
          </w:p>
        </w:tc>
      </w:tr>
      <w:tr w:rsidR="00D40684" w:rsidRPr="00F463CA" w14:paraId="14BC13FD" w14:textId="77777777">
        <w:trPr>
          <w:tblHeader/>
        </w:trPr>
        <w:tc>
          <w:tcPr>
            <w:tcW w:w="2235" w:type="pct"/>
          </w:tcPr>
          <w:p w14:paraId="3CA96D4C" w14:textId="77777777" w:rsidR="00D40684" w:rsidRPr="00E33863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5" w:type="pct"/>
            <w:gridSpan w:val="7"/>
          </w:tcPr>
          <w:p w14:paraId="4AD2D181" w14:textId="77777777" w:rsidR="00D40684" w:rsidRPr="00E33863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338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40684" w:rsidRPr="00F463CA" w14:paraId="1CB7769A" w14:textId="77777777" w:rsidTr="005D00B0">
        <w:tc>
          <w:tcPr>
            <w:tcW w:w="2235" w:type="pct"/>
          </w:tcPr>
          <w:p w14:paraId="0E578763" w14:textId="77777777" w:rsidR="00D40684" w:rsidRPr="00F463CA" w:rsidRDefault="00D40684" w:rsidP="00D4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4EF19677" w14:textId="77777777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2526213C" w14:textId="77777777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2D5B1A5" w14:textId="77777777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B0CDF49" w14:textId="77777777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57DEACEA" w14:textId="77777777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149C6C18" w14:textId="77777777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4FEB9B73" w14:textId="77777777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FE0F3B" w:rsidRPr="00F463CA" w14:paraId="30341436" w14:textId="77777777" w:rsidTr="00CC098E">
        <w:tc>
          <w:tcPr>
            <w:tcW w:w="2235" w:type="pct"/>
          </w:tcPr>
          <w:p w14:paraId="454DB408" w14:textId="77777777" w:rsidR="00FE0F3B" w:rsidRPr="00F463CA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5" w:type="pct"/>
          </w:tcPr>
          <w:p w14:paraId="510078B0" w14:textId="0F6B5DF6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1A22D35A" w14:textId="77777777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512EE40" w14:textId="34CD1D90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024ADCD4" w14:textId="77777777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D0660C0" w14:textId="187AEF21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10,235</w:t>
            </w:r>
          </w:p>
        </w:tc>
        <w:tc>
          <w:tcPr>
            <w:tcW w:w="133" w:type="pct"/>
          </w:tcPr>
          <w:p w14:paraId="48BA4DEA" w14:textId="77777777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E4BE244" w14:textId="15E70CF6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12,424</w:t>
            </w:r>
          </w:p>
        </w:tc>
      </w:tr>
      <w:tr w:rsidR="00FE0F3B" w:rsidRPr="00F463CA" w14:paraId="115394EA" w14:textId="77777777" w:rsidTr="00CC098E">
        <w:tc>
          <w:tcPr>
            <w:tcW w:w="2235" w:type="pct"/>
          </w:tcPr>
          <w:p w14:paraId="58F8165C" w14:textId="77777777" w:rsidR="00FE0F3B" w:rsidRPr="00F463CA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5" w:type="pct"/>
          </w:tcPr>
          <w:p w14:paraId="407EB0D9" w14:textId="25005772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57533E1C" w14:textId="77777777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F82AABD" w14:textId="05CA8D17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42DCE416" w14:textId="77777777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F26E826" w14:textId="3F3491CA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8,492</w:t>
            </w:r>
          </w:p>
        </w:tc>
        <w:tc>
          <w:tcPr>
            <w:tcW w:w="133" w:type="pct"/>
          </w:tcPr>
          <w:p w14:paraId="02A4D093" w14:textId="77777777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07E257EB" w14:textId="150EC6E6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7,571</w:t>
            </w:r>
          </w:p>
        </w:tc>
      </w:tr>
      <w:tr w:rsidR="00FE0F3B" w:rsidRPr="00F463CA" w14:paraId="7F1E45B9" w14:textId="77777777" w:rsidTr="00CC098E">
        <w:tc>
          <w:tcPr>
            <w:tcW w:w="2235" w:type="pct"/>
          </w:tcPr>
          <w:p w14:paraId="68B990BA" w14:textId="77777777" w:rsidR="00FE0F3B" w:rsidRPr="00F463CA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111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5" w:type="pct"/>
          </w:tcPr>
          <w:p w14:paraId="31F227E8" w14:textId="19278948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31F1BE2F" w14:textId="77777777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219CED1" w14:textId="70E2B406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531FF52D" w14:textId="77777777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C0DA39B" w14:textId="5EC9D330" w:rsidR="00FE0F3B" w:rsidRPr="000F5111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 w:eastAsia="en-US"/>
              </w:rPr>
              <w:t>9,748</w:t>
            </w:r>
          </w:p>
        </w:tc>
        <w:tc>
          <w:tcPr>
            <w:tcW w:w="133" w:type="pct"/>
          </w:tcPr>
          <w:p w14:paraId="024A2623" w14:textId="77777777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71A5C25C" w14:textId="26A4D638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5A9C">
              <w:rPr>
                <w:rFonts w:asciiTheme="majorBidi" w:hAnsiTheme="majorBidi"/>
                <w:sz w:val="30"/>
                <w:szCs w:val="30"/>
                <w:lang w:val="en-US" w:eastAsia="en-US"/>
              </w:rPr>
              <w:t>9,752</w:t>
            </w:r>
          </w:p>
        </w:tc>
      </w:tr>
      <w:tr w:rsidR="00FE0F3B" w:rsidRPr="00F463CA" w14:paraId="539E423A" w14:textId="77777777" w:rsidTr="00CC098E">
        <w:tc>
          <w:tcPr>
            <w:tcW w:w="2235" w:type="pct"/>
          </w:tcPr>
          <w:p w14:paraId="31106E1F" w14:textId="77777777" w:rsidR="00FE0F3B" w:rsidRPr="008D025D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0BA5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ค่าความช่วยเหลือทางเทคนิคและบริการอื่น</w:t>
            </w:r>
          </w:p>
        </w:tc>
        <w:tc>
          <w:tcPr>
            <w:tcW w:w="585" w:type="pct"/>
          </w:tcPr>
          <w:p w14:paraId="5E5D6D9B" w14:textId="1CCA52F8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4142C50D" w14:textId="77777777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98E5339" w14:textId="7BA3ACB9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241B80D5" w14:textId="77777777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4E2A3E06" w14:textId="7FB7CC59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4,361</w:t>
            </w:r>
          </w:p>
        </w:tc>
        <w:tc>
          <w:tcPr>
            <w:tcW w:w="133" w:type="pct"/>
          </w:tcPr>
          <w:p w14:paraId="459A536E" w14:textId="77777777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4C7F8857" w14:textId="690313EF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4,511</w:t>
            </w:r>
          </w:p>
        </w:tc>
      </w:tr>
      <w:tr w:rsidR="00FE0F3B" w:rsidRPr="00F463CA" w14:paraId="671091C5" w14:textId="77777777" w:rsidTr="00CC098E">
        <w:tc>
          <w:tcPr>
            <w:tcW w:w="2235" w:type="pct"/>
          </w:tcPr>
          <w:p w14:paraId="5B89A439" w14:textId="4FC04A85" w:rsidR="00FE0F3B" w:rsidRPr="008D025D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EB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5" w:type="pct"/>
          </w:tcPr>
          <w:p w14:paraId="4A6E0F19" w14:textId="18DDB655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4F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7B461D9A" w14:textId="77777777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BEA8FE3" w14:textId="329BC9EF" w:rsidR="00FE0F3B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4F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009EC385" w14:textId="77777777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65BF86CD" w14:textId="49277276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2,325</w:t>
            </w:r>
          </w:p>
        </w:tc>
        <w:tc>
          <w:tcPr>
            <w:tcW w:w="133" w:type="pct"/>
          </w:tcPr>
          <w:p w14:paraId="7FA35D3B" w14:textId="77777777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393CA848" w14:textId="1EF06559" w:rsidR="00FE0F3B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2,186</w:t>
            </w:r>
          </w:p>
        </w:tc>
      </w:tr>
      <w:tr w:rsidR="00FE0F3B" w:rsidRPr="00A4252E" w14:paraId="70291D2C" w14:textId="77777777" w:rsidTr="00CC098E">
        <w:tc>
          <w:tcPr>
            <w:tcW w:w="2235" w:type="pct"/>
          </w:tcPr>
          <w:p w14:paraId="795F95FD" w14:textId="77777777" w:rsidR="00FE0F3B" w:rsidRPr="00934F89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30A12D4" w14:textId="3B18F580" w:rsidR="00FE0F3B" w:rsidRPr="00A4252E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1" w:type="pct"/>
          </w:tcPr>
          <w:p w14:paraId="14813C0A" w14:textId="77777777" w:rsidR="00FE0F3B" w:rsidRPr="00A4252E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1" w:type="pct"/>
          </w:tcPr>
          <w:p w14:paraId="3CE90A20" w14:textId="77777777" w:rsidR="00FE0F3B" w:rsidRPr="00A4252E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1" w:type="pct"/>
          </w:tcPr>
          <w:p w14:paraId="533633D5" w14:textId="77777777" w:rsidR="00FE0F3B" w:rsidRPr="00A4252E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2" w:type="pct"/>
          </w:tcPr>
          <w:p w14:paraId="616F53C9" w14:textId="77777777" w:rsidR="00FE0F3B" w:rsidRPr="00A4252E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33" w:type="pct"/>
          </w:tcPr>
          <w:p w14:paraId="06EE24F5" w14:textId="77777777" w:rsidR="00FE0F3B" w:rsidRPr="00A4252E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2" w:type="pct"/>
          </w:tcPr>
          <w:p w14:paraId="790C83CC" w14:textId="77777777" w:rsidR="00FE0F3B" w:rsidRPr="00A4252E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</w:tr>
      <w:tr w:rsidR="00FE0F3B" w:rsidRPr="00203320" w14:paraId="7F25C261" w14:textId="77777777" w:rsidTr="00CC098E">
        <w:tc>
          <w:tcPr>
            <w:tcW w:w="2235" w:type="pct"/>
          </w:tcPr>
          <w:p w14:paraId="745108C2" w14:textId="77777777" w:rsidR="00FE0F3B" w:rsidRPr="00203320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33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5" w:type="pct"/>
          </w:tcPr>
          <w:p w14:paraId="63C9EA58" w14:textId="77777777" w:rsidR="00FE0F3B" w:rsidRPr="00203320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54301326" w14:textId="77777777" w:rsidR="00FE0F3B" w:rsidRPr="00203320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35B8932" w14:textId="77777777" w:rsidR="00FE0F3B" w:rsidRPr="00203320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79AB2EAF" w14:textId="77777777" w:rsidR="00FE0F3B" w:rsidRPr="00203320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72AE284" w14:textId="77777777" w:rsidR="00FE0F3B" w:rsidRPr="00203320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0340AE02" w14:textId="77777777" w:rsidR="00FE0F3B" w:rsidRPr="00203320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63604436" w14:textId="750C0A08" w:rsidR="00FE0F3B" w:rsidRPr="00203320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FE0F3B" w:rsidRPr="00203320" w14:paraId="31E14482" w14:textId="77777777" w:rsidTr="00983F55">
        <w:tc>
          <w:tcPr>
            <w:tcW w:w="2235" w:type="pct"/>
          </w:tcPr>
          <w:p w14:paraId="4A25E720" w14:textId="77777777" w:rsidR="00FE0F3B" w:rsidRPr="00203320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32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5" w:type="pct"/>
          </w:tcPr>
          <w:p w14:paraId="2B2085D4" w14:textId="77777777" w:rsidR="00FE0F3B" w:rsidRPr="00203320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9BAE046" w14:textId="77777777" w:rsidR="00FE0F3B" w:rsidRPr="00203320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13A9122" w14:textId="77777777" w:rsidR="00FE0F3B" w:rsidRPr="00203320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2EDE8591" w14:textId="77777777" w:rsidR="00FE0F3B" w:rsidRPr="00203320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14:paraId="29B6D8B4" w14:textId="77777777" w:rsidR="00FE0F3B" w:rsidRPr="00203320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66A440BD" w14:textId="77777777" w:rsidR="00FE0F3B" w:rsidRPr="00203320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46547A36" w14:textId="1EF541E9" w:rsidR="00FE0F3B" w:rsidRPr="00203320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FE0F3B" w:rsidRPr="00203320" w14:paraId="4FA45B71" w14:textId="77777777" w:rsidTr="00983F55">
        <w:tc>
          <w:tcPr>
            <w:tcW w:w="2235" w:type="pct"/>
          </w:tcPr>
          <w:p w14:paraId="2A0DEF5E" w14:textId="77777777" w:rsidR="00FE0F3B" w:rsidRPr="00203320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3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  <w:r w:rsidRPr="0020332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5" w:type="pct"/>
          </w:tcPr>
          <w:p w14:paraId="73A4AF34" w14:textId="3CB164F8" w:rsidR="00FE0F3B" w:rsidRPr="00983F55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19,612</w:t>
            </w:r>
          </w:p>
        </w:tc>
        <w:tc>
          <w:tcPr>
            <w:tcW w:w="141" w:type="pct"/>
          </w:tcPr>
          <w:p w14:paraId="0FE257BA" w14:textId="77777777" w:rsidR="00FE0F3B" w:rsidRPr="00983F55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94C3B88" w14:textId="7E211632" w:rsidR="00FE0F3B" w:rsidRPr="00983F55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23,399</w:t>
            </w:r>
          </w:p>
        </w:tc>
        <w:tc>
          <w:tcPr>
            <w:tcW w:w="141" w:type="pct"/>
          </w:tcPr>
          <w:p w14:paraId="7C94BCC0" w14:textId="77777777" w:rsidR="00FE0F3B" w:rsidRPr="00983F55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14:paraId="711A04C3" w14:textId="24C91AEB" w:rsidR="00FE0F3B" w:rsidRPr="00983F55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19,612</w:t>
            </w:r>
          </w:p>
        </w:tc>
        <w:tc>
          <w:tcPr>
            <w:tcW w:w="133" w:type="pct"/>
          </w:tcPr>
          <w:p w14:paraId="0E35A627" w14:textId="77777777" w:rsidR="00FE0F3B" w:rsidRPr="00983F55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3B33DCA4" w14:textId="3D653CDA" w:rsidR="00FE0F3B" w:rsidRPr="00983F55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23,399</w:t>
            </w:r>
          </w:p>
        </w:tc>
      </w:tr>
      <w:tr w:rsidR="00FE0F3B" w:rsidRPr="00A4252E" w14:paraId="60A01E9E" w14:textId="77777777" w:rsidTr="00983F55">
        <w:tc>
          <w:tcPr>
            <w:tcW w:w="2235" w:type="pct"/>
          </w:tcPr>
          <w:p w14:paraId="04599C37" w14:textId="77777777" w:rsidR="00FE0F3B" w:rsidRPr="00934F89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7CCA962F" w14:textId="77777777" w:rsidR="00FE0F3B" w:rsidRPr="00A4252E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1" w:type="pct"/>
          </w:tcPr>
          <w:p w14:paraId="02F08FB9" w14:textId="77777777" w:rsidR="00FE0F3B" w:rsidRPr="00A4252E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1" w:type="pct"/>
          </w:tcPr>
          <w:p w14:paraId="61C66F6A" w14:textId="77777777" w:rsidR="00FE0F3B" w:rsidRPr="00A4252E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1" w:type="pct"/>
          </w:tcPr>
          <w:p w14:paraId="14AD3318" w14:textId="77777777" w:rsidR="00FE0F3B" w:rsidRPr="00A4252E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2" w:type="pct"/>
          </w:tcPr>
          <w:p w14:paraId="538DD451" w14:textId="77777777" w:rsidR="00FE0F3B" w:rsidRPr="00A4252E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33" w:type="pct"/>
          </w:tcPr>
          <w:p w14:paraId="031714E6" w14:textId="77777777" w:rsidR="00FE0F3B" w:rsidRPr="00A4252E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2" w:type="pct"/>
          </w:tcPr>
          <w:p w14:paraId="27897D7E" w14:textId="77777777" w:rsidR="00FE0F3B" w:rsidRPr="00A4252E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</w:tr>
      <w:tr w:rsidR="00FE0F3B" w:rsidRPr="00F463CA" w14:paraId="63D6D554" w14:textId="77777777" w:rsidTr="005D00B0">
        <w:tc>
          <w:tcPr>
            <w:tcW w:w="2235" w:type="pct"/>
          </w:tcPr>
          <w:p w14:paraId="79C38E0E" w14:textId="355D8103" w:rsidR="00FE0F3B" w:rsidRPr="008D025D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02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บริษัทร่วม </w:t>
            </w:r>
          </w:p>
        </w:tc>
        <w:tc>
          <w:tcPr>
            <w:tcW w:w="585" w:type="pct"/>
          </w:tcPr>
          <w:p w14:paraId="5E2D9630" w14:textId="77777777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5E786E2" w14:textId="77777777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E2E3E9A" w14:textId="77777777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7F24841D" w14:textId="77777777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6ED5B93" w14:textId="77777777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4ADEE6CD" w14:textId="77777777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64491C7D" w14:textId="77777777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FE0F3B" w:rsidRPr="00F463CA" w14:paraId="7892C055" w14:textId="77777777" w:rsidTr="005D00B0">
        <w:tc>
          <w:tcPr>
            <w:tcW w:w="2235" w:type="pct"/>
          </w:tcPr>
          <w:p w14:paraId="43C2E343" w14:textId="77777777" w:rsidR="00FE0F3B" w:rsidRPr="008D025D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5" w:type="pct"/>
          </w:tcPr>
          <w:p w14:paraId="269562D3" w14:textId="112E9119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224</w:t>
            </w:r>
          </w:p>
        </w:tc>
        <w:tc>
          <w:tcPr>
            <w:tcW w:w="141" w:type="pct"/>
          </w:tcPr>
          <w:p w14:paraId="4BFCF831" w14:textId="77777777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2CA4AD7" w14:textId="37DFE3A6" w:rsidR="00FE0F3B" w:rsidRPr="00B772B8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lang w:val="en-US" w:eastAsia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354</w:t>
            </w:r>
          </w:p>
        </w:tc>
        <w:tc>
          <w:tcPr>
            <w:tcW w:w="141" w:type="pct"/>
          </w:tcPr>
          <w:p w14:paraId="65A5E82E" w14:textId="77777777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8C910E4" w14:textId="63276435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224</w:t>
            </w:r>
          </w:p>
        </w:tc>
        <w:tc>
          <w:tcPr>
            <w:tcW w:w="133" w:type="pct"/>
          </w:tcPr>
          <w:p w14:paraId="4499CF0C" w14:textId="77777777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5BA8DF7E" w14:textId="129EAB70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354</w:t>
            </w:r>
          </w:p>
        </w:tc>
      </w:tr>
      <w:tr w:rsidR="00FE0F3B" w:rsidRPr="00F463CA" w14:paraId="1F7E95B3" w14:textId="77777777" w:rsidTr="005D00B0">
        <w:tc>
          <w:tcPr>
            <w:tcW w:w="2235" w:type="pct"/>
          </w:tcPr>
          <w:p w14:paraId="5E5FABAF" w14:textId="3BEEBC80" w:rsidR="00FE0F3B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5" w:type="pct"/>
          </w:tcPr>
          <w:p w14:paraId="174A4586" w14:textId="42812421" w:rsidR="00FE0F3B" w:rsidRPr="00C86FFB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1759DD34" w14:textId="77777777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D87DE38" w14:textId="232D2070" w:rsidR="00FE0F3B" w:rsidRPr="00B772B8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lang w:val="en-US" w:eastAsia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360</w:t>
            </w:r>
          </w:p>
        </w:tc>
        <w:tc>
          <w:tcPr>
            <w:tcW w:w="141" w:type="pct"/>
          </w:tcPr>
          <w:p w14:paraId="1064EB61" w14:textId="77777777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AA6A469" w14:textId="793C21B6" w:rsidR="00FE0F3B" w:rsidRPr="00C86FFB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</w:tcPr>
          <w:p w14:paraId="35FDFE27" w14:textId="77777777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6C0BE5DF" w14:textId="6C23A055" w:rsidR="00FE0F3B" w:rsidRPr="00F2093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360</w:t>
            </w:r>
          </w:p>
        </w:tc>
      </w:tr>
      <w:tr w:rsidR="002058B4" w:rsidRPr="00F463CA" w14:paraId="4BD7C9BD" w14:textId="77777777" w:rsidTr="005D00B0">
        <w:tc>
          <w:tcPr>
            <w:tcW w:w="2235" w:type="pct"/>
          </w:tcPr>
          <w:p w14:paraId="5F26F826" w14:textId="1F94CDD4" w:rsidR="002058B4" w:rsidRPr="00CA119F" w:rsidRDefault="002058B4" w:rsidP="0020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5" w:type="pct"/>
          </w:tcPr>
          <w:p w14:paraId="750AB939" w14:textId="2AA90978" w:rsidR="002058B4" w:rsidRDefault="002058B4" w:rsidP="00205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3770A8D5" w14:textId="77777777" w:rsidR="002058B4" w:rsidRPr="001A35E3" w:rsidRDefault="002058B4" w:rsidP="00205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809C738" w14:textId="31DD1710" w:rsidR="002058B4" w:rsidRPr="004A5A9C" w:rsidRDefault="002058B4" w:rsidP="00205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2A2CB95D" w14:textId="77777777" w:rsidR="002058B4" w:rsidRPr="001A35E3" w:rsidRDefault="002058B4" w:rsidP="00205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10CFEEBE" w14:textId="20208F16" w:rsidR="002058B4" w:rsidRDefault="002058B4" w:rsidP="00205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8,0</w:t>
            </w:r>
            <w:r w:rsidR="008D19F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33" w:type="pct"/>
          </w:tcPr>
          <w:p w14:paraId="1406AD38" w14:textId="77777777" w:rsidR="002058B4" w:rsidRPr="001A35E3" w:rsidRDefault="002058B4" w:rsidP="00205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5F2FE7AD" w14:textId="3A62A3F2" w:rsidR="002058B4" w:rsidRPr="004A5A9C" w:rsidRDefault="002058B4" w:rsidP="00205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FE0F3B" w:rsidRPr="00F463CA" w14:paraId="3A8E570A" w14:textId="77777777" w:rsidTr="005D00B0">
        <w:tc>
          <w:tcPr>
            <w:tcW w:w="2235" w:type="pct"/>
          </w:tcPr>
          <w:p w14:paraId="6B7DEB32" w14:textId="14734269" w:rsidR="00FE0F3B" w:rsidRPr="001A35E3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19F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Pr="00CA119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บริการอื่น</w:t>
            </w:r>
          </w:p>
        </w:tc>
        <w:tc>
          <w:tcPr>
            <w:tcW w:w="585" w:type="pct"/>
          </w:tcPr>
          <w:p w14:paraId="58B4DC9E" w14:textId="761FA30E" w:rsidR="00FE0F3B" w:rsidRPr="001A35E3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90</w:t>
            </w:r>
          </w:p>
        </w:tc>
        <w:tc>
          <w:tcPr>
            <w:tcW w:w="141" w:type="pct"/>
          </w:tcPr>
          <w:p w14:paraId="2D807231" w14:textId="77777777" w:rsidR="00FE0F3B" w:rsidRPr="001A35E3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3A97EA5" w14:textId="154226F5" w:rsidR="00FE0F3B" w:rsidRPr="001A35E3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540</w:t>
            </w:r>
          </w:p>
        </w:tc>
        <w:tc>
          <w:tcPr>
            <w:tcW w:w="141" w:type="pct"/>
          </w:tcPr>
          <w:p w14:paraId="086C464E" w14:textId="77777777" w:rsidR="00FE0F3B" w:rsidRPr="001A35E3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CD1C0F4" w14:textId="700ADEBD" w:rsidR="00FE0F3B" w:rsidRPr="001A35E3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90</w:t>
            </w:r>
          </w:p>
        </w:tc>
        <w:tc>
          <w:tcPr>
            <w:tcW w:w="133" w:type="pct"/>
          </w:tcPr>
          <w:p w14:paraId="55E42755" w14:textId="77777777" w:rsidR="00FE0F3B" w:rsidRPr="001A35E3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CC5C7CA" w14:textId="2DCAC302" w:rsidR="00FE0F3B" w:rsidRPr="00124B3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540</w:t>
            </w:r>
          </w:p>
        </w:tc>
      </w:tr>
      <w:tr w:rsidR="00FE0F3B" w:rsidRPr="007D4E5A" w14:paraId="7FE11D1C" w14:textId="77777777" w:rsidTr="005D00B0">
        <w:tc>
          <w:tcPr>
            <w:tcW w:w="2235" w:type="pct"/>
          </w:tcPr>
          <w:p w14:paraId="51D017D7" w14:textId="6BDE9AD7" w:rsidR="00FE0F3B" w:rsidRPr="00934F89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372F8380" w14:textId="5BB93978" w:rsidR="00FE0F3B" w:rsidRPr="00E41820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34D48AA9" w14:textId="77777777" w:rsidR="00FE0F3B" w:rsidRPr="00E41820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591" w:type="pct"/>
          </w:tcPr>
          <w:p w14:paraId="58D841F8" w14:textId="00C33447" w:rsidR="00FE0F3B" w:rsidRPr="00E41820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7B67B95B" w14:textId="77777777" w:rsidR="00FE0F3B" w:rsidRPr="00E41820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592" w:type="pct"/>
          </w:tcPr>
          <w:p w14:paraId="553ED856" w14:textId="69125E94" w:rsidR="00FE0F3B" w:rsidRPr="00E41820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33" w:type="pct"/>
          </w:tcPr>
          <w:p w14:paraId="66FE33E1" w14:textId="77777777" w:rsidR="00FE0F3B" w:rsidRPr="00E41820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582" w:type="pct"/>
          </w:tcPr>
          <w:p w14:paraId="41193A5F" w14:textId="126C8AB8" w:rsidR="00FE0F3B" w:rsidRPr="00E41820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</w:pPr>
          </w:p>
        </w:tc>
      </w:tr>
      <w:tr w:rsidR="00FE0F3B" w:rsidRPr="00F463CA" w14:paraId="7F709E5A" w14:textId="77777777" w:rsidTr="005D00B0">
        <w:tc>
          <w:tcPr>
            <w:tcW w:w="2235" w:type="pct"/>
          </w:tcPr>
          <w:p w14:paraId="4DCEBCDC" w14:textId="4A967B84" w:rsidR="00FE0F3B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6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5" w:type="pct"/>
          </w:tcPr>
          <w:p w14:paraId="0F30312C" w14:textId="77777777" w:rsidR="00FE0F3B" w:rsidRPr="00E81898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46DB1204" w14:textId="77777777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D4F03A9" w14:textId="77777777" w:rsidR="00FE0F3B" w:rsidRPr="00E81898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3B4C4CED" w14:textId="77777777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92FF477" w14:textId="77777777" w:rsidR="00FE0F3B" w:rsidRPr="00E81898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3" w:type="pct"/>
          </w:tcPr>
          <w:p w14:paraId="3FC2674D" w14:textId="77777777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001C85F" w14:textId="77777777" w:rsidR="00FE0F3B" w:rsidRPr="00E81898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</w:tr>
      <w:tr w:rsidR="00FE0F3B" w:rsidRPr="00F463CA" w14:paraId="40C44923" w14:textId="77777777" w:rsidTr="002542F9">
        <w:tc>
          <w:tcPr>
            <w:tcW w:w="2235" w:type="pct"/>
          </w:tcPr>
          <w:p w14:paraId="27B98B7F" w14:textId="3C62A799" w:rsidR="00FE0F3B" w:rsidRPr="00C4263D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63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5" w:type="pct"/>
          </w:tcPr>
          <w:p w14:paraId="14294A5A" w14:textId="363CE75C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6,586</w:t>
            </w:r>
          </w:p>
        </w:tc>
        <w:tc>
          <w:tcPr>
            <w:tcW w:w="141" w:type="pct"/>
          </w:tcPr>
          <w:p w14:paraId="0F160F8D" w14:textId="77777777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C5F582E" w14:textId="2069E9C3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2,013</w:t>
            </w:r>
          </w:p>
        </w:tc>
        <w:tc>
          <w:tcPr>
            <w:tcW w:w="141" w:type="pct"/>
          </w:tcPr>
          <w:p w14:paraId="50C6D33F" w14:textId="77777777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14:paraId="76A2FF5C" w14:textId="14498DB5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5,938</w:t>
            </w:r>
          </w:p>
        </w:tc>
        <w:tc>
          <w:tcPr>
            <w:tcW w:w="133" w:type="pct"/>
          </w:tcPr>
          <w:p w14:paraId="662B66B4" w14:textId="77777777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A0FF204" w14:textId="7021C6AB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1,479</w:t>
            </w:r>
          </w:p>
        </w:tc>
      </w:tr>
      <w:tr w:rsidR="00FE0F3B" w:rsidRPr="00F463CA" w14:paraId="722C1D04" w14:textId="77777777" w:rsidTr="002542F9">
        <w:tc>
          <w:tcPr>
            <w:tcW w:w="2235" w:type="pct"/>
          </w:tcPr>
          <w:p w14:paraId="45369AB5" w14:textId="6337D899" w:rsidR="00FE0F3B" w:rsidRPr="00C4263D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263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5" w:type="pct"/>
          </w:tcPr>
          <w:p w14:paraId="5AD9E72C" w14:textId="59848A83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75,531</w:t>
            </w:r>
          </w:p>
        </w:tc>
        <w:tc>
          <w:tcPr>
            <w:tcW w:w="141" w:type="pct"/>
          </w:tcPr>
          <w:p w14:paraId="74865F85" w14:textId="77777777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20B57AB" w14:textId="1A39A7A6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104,629</w:t>
            </w:r>
          </w:p>
        </w:tc>
        <w:tc>
          <w:tcPr>
            <w:tcW w:w="141" w:type="pct"/>
          </w:tcPr>
          <w:p w14:paraId="682F19C1" w14:textId="77777777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14:paraId="71FBEAC2" w14:textId="64CE04CF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75,531</w:t>
            </w:r>
          </w:p>
        </w:tc>
        <w:tc>
          <w:tcPr>
            <w:tcW w:w="133" w:type="pct"/>
          </w:tcPr>
          <w:p w14:paraId="686A1906" w14:textId="77777777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494EE175" w14:textId="5ACF7F56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104,629</w:t>
            </w:r>
          </w:p>
        </w:tc>
      </w:tr>
      <w:tr w:rsidR="00FE0F3B" w:rsidRPr="00F463CA" w14:paraId="067FCCD5" w14:textId="77777777" w:rsidTr="002542F9">
        <w:tc>
          <w:tcPr>
            <w:tcW w:w="2235" w:type="pct"/>
          </w:tcPr>
          <w:p w14:paraId="216228A7" w14:textId="124AB6B0" w:rsidR="00FE0F3B" w:rsidRPr="00C4263D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263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5" w:type="pct"/>
          </w:tcPr>
          <w:p w14:paraId="4DBE4E6E" w14:textId="4CC2B87A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41" w:type="pct"/>
          </w:tcPr>
          <w:p w14:paraId="18D3C1E8" w14:textId="77777777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EC2A2FF" w14:textId="30E13B8F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37</w:t>
            </w:r>
          </w:p>
        </w:tc>
        <w:tc>
          <w:tcPr>
            <w:tcW w:w="141" w:type="pct"/>
          </w:tcPr>
          <w:p w14:paraId="5BF3CF93" w14:textId="77777777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14:paraId="336F2A6C" w14:textId="4E9B71E8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33" w:type="pct"/>
          </w:tcPr>
          <w:p w14:paraId="4ABB39EA" w14:textId="77777777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0BA9A731" w14:textId="6554F1C3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37</w:t>
            </w:r>
          </w:p>
        </w:tc>
      </w:tr>
      <w:tr w:rsidR="00FE0F3B" w:rsidRPr="00F463CA" w14:paraId="279A68C1" w14:textId="77777777" w:rsidTr="002542F9">
        <w:tc>
          <w:tcPr>
            <w:tcW w:w="2235" w:type="pct"/>
          </w:tcPr>
          <w:p w14:paraId="6FE1CC89" w14:textId="721A7460" w:rsidR="00FE0F3B" w:rsidRPr="00C4263D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63D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585" w:type="pct"/>
          </w:tcPr>
          <w:p w14:paraId="447096B6" w14:textId="652C07F2" w:rsidR="00FE0F3B" w:rsidRPr="00DC4FC8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4,225</w:t>
            </w:r>
          </w:p>
        </w:tc>
        <w:tc>
          <w:tcPr>
            <w:tcW w:w="141" w:type="pct"/>
          </w:tcPr>
          <w:p w14:paraId="2E52902C" w14:textId="77777777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071A979" w14:textId="4BB6B5E4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5A9C">
              <w:rPr>
                <w:rFonts w:asciiTheme="majorBidi" w:hAnsiTheme="majorBidi"/>
                <w:sz w:val="30"/>
                <w:szCs w:val="30"/>
                <w:lang w:val="en-US" w:eastAsia="en-US"/>
              </w:rPr>
              <w:t>3,026</w:t>
            </w:r>
          </w:p>
        </w:tc>
        <w:tc>
          <w:tcPr>
            <w:tcW w:w="141" w:type="pct"/>
          </w:tcPr>
          <w:p w14:paraId="137F575C" w14:textId="77777777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14:paraId="17471414" w14:textId="3C6DC306" w:rsidR="00FE0F3B" w:rsidRPr="00E81898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 w:eastAsia="en-US"/>
              </w:rPr>
              <w:t>3,887</w:t>
            </w:r>
          </w:p>
        </w:tc>
        <w:tc>
          <w:tcPr>
            <w:tcW w:w="133" w:type="pct"/>
          </w:tcPr>
          <w:p w14:paraId="1CDA0AD3" w14:textId="77777777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73DE0608" w14:textId="06CBB8C9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5A9C">
              <w:rPr>
                <w:rFonts w:asciiTheme="majorBidi" w:hAnsiTheme="majorBidi"/>
                <w:sz w:val="30"/>
                <w:szCs w:val="30"/>
                <w:lang w:val="en-US" w:eastAsia="en-US"/>
              </w:rPr>
              <w:t>2,912</w:t>
            </w:r>
          </w:p>
        </w:tc>
      </w:tr>
      <w:tr w:rsidR="00FE0F3B" w:rsidRPr="00F463CA" w14:paraId="4D4CBDA3" w14:textId="77777777" w:rsidTr="002542F9">
        <w:tc>
          <w:tcPr>
            <w:tcW w:w="2235" w:type="pct"/>
          </w:tcPr>
          <w:p w14:paraId="69B173BA" w14:textId="67E49AC9" w:rsidR="00FE0F3B" w:rsidRPr="00C4263D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63D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ค่าบริการบริหารคลังสินค้า</w:t>
            </w:r>
          </w:p>
        </w:tc>
        <w:tc>
          <w:tcPr>
            <w:tcW w:w="585" w:type="pct"/>
          </w:tcPr>
          <w:p w14:paraId="57B18893" w14:textId="6539B0C5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3,396</w:t>
            </w:r>
          </w:p>
        </w:tc>
        <w:tc>
          <w:tcPr>
            <w:tcW w:w="141" w:type="pct"/>
          </w:tcPr>
          <w:p w14:paraId="50D15FB8" w14:textId="77777777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B51FA67" w14:textId="3B6CB69B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3,068</w:t>
            </w:r>
          </w:p>
        </w:tc>
        <w:tc>
          <w:tcPr>
            <w:tcW w:w="141" w:type="pct"/>
          </w:tcPr>
          <w:p w14:paraId="62FFEBC0" w14:textId="77777777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14:paraId="0F0416A5" w14:textId="59DF8CAD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3,396</w:t>
            </w:r>
          </w:p>
        </w:tc>
        <w:tc>
          <w:tcPr>
            <w:tcW w:w="133" w:type="pct"/>
          </w:tcPr>
          <w:p w14:paraId="2AE56F04" w14:textId="77777777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3EE0B356" w14:textId="507C9C8F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3,068</w:t>
            </w:r>
          </w:p>
        </w:tc>
      </w:tr>
    </w:tbl>
    <w:p w14:paraId="6869F434" w14:textId="77777777" w:rsidR="00020163" w:rsidRDefault="00020163"/>
    <w:tbl>
      <w:tblPr>
        <w:tblW w:w="94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9"/>
        <w:gridCol w:w="1187"/>
        <w:gridCol w:w="8"/>
        <w:gridCol w:w="261"/>
        <w:gridCol w:w="11"/>
        <w:gridCol w:w="1092"/>
        <w:gridCol w:w="9"/>
        <w:gridCol w:w="257"/>
        <w:gridCol w:w="1092"/>
        <w:gridCol w:w="263"/>
        <w:gridCol w:w="1187"/>
        <w:gridCol w:w="6"/>
      </w:tblGrid>
      <w:tr w:rsidR="00663CD7" w:rsidRPr="00EF652C" w14:paraId="3202A59F" w14:textId="77777777" w:rsidTr="00E41820">
        <w:trPr>
          <w:tblHeader/>
        </w:trPr>
        <w:tc>
          <w:tcPr>
            <w:tcW w:w="2161" w:type="pct"/>
          </w:tcPr>
          <w:p w14:paraId="22E2B427" w14:textId="174280DE" w:rsidR="00663CD7" w:rsidRPr="00EF652C" w:rsidRDefault="00663CD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7" w:type="pct"/>
            <w:gridSpan w:val="6"/>
          </w:tcPr>
          <w:p w14:paraId="6E2608BE" w14:textId="77777777" w:rsidR="00663CD7" w:rsidRPr="00EF652C" w:rsidRDefault="0066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" w:type="pct"/>
          </w:tcPr>
          <w:p w14:paraId="442A534A" w14:textId="77777777" w:rsidR="00663CD7" w:rsidRPr="00EF652C" w:rsidRDefault="0066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4"/>
          </w:tcPr>
          <w:p w14:paraId="26CA17E0" w14:textId="77777777" w:rsidR="00663CD7" w:rsidRPr="00EF652C" w:rsidRDefault="0066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069A0" w:rsidRPr="00EF652C" w14:paraId="3D4D3299" w14:textId="77777777" w:rsidTr="00256CB8">
        <w:trPr>
          <w:tblHeader/>
        </w:trPr>
        <w:tc>
          <w:tcPr>
            <w:tcW w:w="2161" w:type="pct"/>
          </w:tcPr>
          <w:p w14:paraId="2A9895E9" w14:textId="32B6AA08" w:rsidR="007069A0" w:rsidRPr="00EF652C" w:rsidRDefault="007069A0" w:rsidP="007069A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631" w:type="pct"/>
            <w:gridSpan w:val="2"/>
          </w:tcPr>
          <w:p w14:paraId="3ABBDA9F" w14:textId="630A825D" w:rsidR="007069A0" w:rsidRPr="0050282F" w:rsidRDefault="00317A22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4" w:type="pct"/>
            <w:gridSpan w:val="2"/>
          </w:tcPr>
          <w:p w14:paraId="53BECA78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96A4D16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6" w:type="pct"/>
          </w:tcPr>
          <w:p w14:paraId="5E1C299F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975906D" w14:textId="16E6E766" w:rsidR="007069A0" w:rsidRPr="0050282F" w:rsidRDefault="00317A22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9" w:type="pct"/>
          </w:tcPr>
          <w:p w14:paraId="2E32935E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654C5B08" w14:textId="7621F29A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069A0" w:rsidRPr="00EF652C" w14:paraId="2591E5F1" w14:textId="77777777" w:rsidTr="00256CB8">
        <w:trPr>
          <w:tblHeader/>
        </w:trPr>
        <w:tc>
          <w:tcPr>
            <w:tcW w:w="2161" w:type="pct"/>
          </w:tcPr>
          <w:p w14:paraId="559AF89D" w14:textId="59053C4E" w:rsidR="007069A0" w:rsidRPr="00EF652C" w:rsidRDefault="007069A0" w:rsidP="007069A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31" w:type="pct"/>
            <w:gridSpan w:val="2"/>
          </w:tcPr>
          <w:p w14:paraId="3540817E" w14:textId="7768C8BB" w:rsidR="007069A0" w:rsidRPr="00E1780F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  <w:gridSpan w:val="2"/>
          </w:tcPr>
          <w:p w14:paraId="06B48C2E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772662D" w14:textId="6896C8DD" w:rsidR="007069A0" w:rsidRPr="00E1780F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6" w:type="pct"/>
          </w:tcPr>
          <w:p w14:paraId="5AC69F4B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0D9DD03" w14:textId="2F06DA1B" w:rsidR="007069A0" w:rsidRPr="00E1780F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9" w:type="pct"/>
          </w:tcPr>
          <w:p w14:paraId="11006AA0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580727E2" w14:textId="13243248" w:rsidR="007069A0" w:rsidRPr="00E1780F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069A0" w:rsidRPr="00EF652C" w14:paraId="67E27A6A" w14:textId="77777777" w:rsidTr="00256CB8">
        <w:trPr>
          <w:tblHeader/>
        </w:trPr>
        <w:tc>
          <w:tcPr>
            <w:tcW w:w="2161" w:type="pct"/>
          </w:tcPr>
          <w:p w14:paraId="692F040C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9" w:type="pct"/>
            <w:gridSpan w:val="11"/>
          </w:tcPr>
          <w:p w14:paraId="4BBB34B9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69A0" w:rsidRPr="00EF652C" w14:paraId="34B20763" w14:textId="77777777">
        <w:tc>
          <w:tcPr>
            <w:tcW w:w="2161" w:type="pct"/>
          </w:tcPr>
          <w:p w14:paraId="767F3335" w14:textId="77777777" w:rsidR="007069A0" w:rsidRPr="00EF652C" w:rsidRDefault="007069A0" w:rsidP="00706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1" w:type="pct"/>
            <w:gridSpan w:val="2"/>
          </w:tcPr>
          <w:p w14:paraId="08DC7E61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0DE9081D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3FE8EED7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661F91AF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424CFC6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7343B9AA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0836ADB1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0F3B" w:rsidRPr="00EF652C" w14:paraId="0C833F96" w14:textId="77777777">
        <w:tc>
          <w:tcPr>
            <w:tcW w:w="2161" w:type="pct"/>
          </w:tcPr>
          <w:p w14:paraId="2CD241A0" w14:textId="77777777" w:rsidR="00FE0F3B" w:rsidRPr="00EF652C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192C56BE" w14:textId="3022B997" w:rsidR="00FE0F3B" w:rsidRPr="00FE0F3B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FE0F3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550872AA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4023D413" w14:textId="2B1C47E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398BC175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897634" w14:textId="121A6317" w:rsidR="00FE0F3B" w:rsidRPr="003C4203" w:rsidRDefault="00FE0F3B" w:rsidP="00DA0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C4203">
              <w:rPr>
                <w:rFonts w:ascii="Angsana New" w:hAnsi="Angsana New"/>
                <w:sz w:val="30"/>
                <w:szCs w:val="30"/>
              </w:rPr>
              <w:t>7,826</w:t>
            </w:r>
          </w:p>
        </w:tc>
        <w:tc>
          <w:tcPr>
            <w:tcW w:w="139" w:type="pct"/>
          </w:tcPr>
          <w:p w14:paraId="5188746B" w14:textId="77777777" w:rsidR="00FE0F3B" w:rsidRPr="003C4203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7AE70A4E" w14:textId="36442598" w:rsidR="00FE0F3B" w:rsidRPr="005C2DAF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16,078</w:t>
            </w:r>
          </w:p>
        </w:tc>
      </w:tr>
      <w:tr w:rsidR="00FE0F3B" w:rsidRPr="00EF652C" w14:paraId="7E38FD1B" w14:textId="77777777">
        <w:tc>
          <w:tcPr>
            <w:tcW w:w="2161" w:type="pct"/>
          </w:tcPr>
          <w:p w14:paraId="20EDD3F8" w14:textId="7507CC18" w:rsidR="00FE0F3B" w:rsidRPr="00EF652C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780F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1" w:type="pct"/>
            <w:gridSpan w:val="2"/>
          </w:tcPr>
          <w:p w14:paraId="5EE9A0F7" w14:textId="3F36B5C4" w:rsidR="00FE0F3B" w:rsidRPr="00FE0F3B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67211C">
              <w:rPr>
                <w:rFonts w:ascii="Angsana New" w:hAnsi="Angsana New"/>
                <w:sz w:val="30"/>
                <w:szCs w:val="30"/>
              </w:rPr>
              <w:t>239</w:t>
            </w:r>
          </w:p>
        </w:tc>
        <w:tc>
          <w:tcPr>
            <w:tcW w:w="144" w:type="pct"/>
            <w:gridSpan w:val="2"/>
          </w:tcPr>
          <w:p w14:paraId="43D115B2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473A3211" w14:textId="6F63089D" w:rsidR="00FE0F3B" w:rsidRPr="00E1780F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1,178</w:t>
            </w:r>
          </w:p>
        </w:tc>
        <w:tc>
          <w:tcPr>
            <w:tcW w:w="136" w:type="pct"/>
          </w:tcPr>
          <w:p w14:paraId="1E9F9F4D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CAF20BD" w14:textId="195816D7" w:rsidR="00FE0F3B" w:rsidRPr="003C4203" w:rsidRDefault="00FE0F3B" w:rsidP="00DA0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3C4203">
              <w:rPr>
                <w:rFonts w:ascii="Angsana New" w:hAnsi="Angsana New"/>
                <w:sz w:val="30"/>
                <w:szCs w:val="30"/>
              </w:rPr>
              <w:t>239</w:t>
            </w:r>
          </w:p>
        </w:tc>
        <w:tc>
          <w:tcPr>
            <w:tcW w:w="139" w:type="pct"/>
          </w:tcPr>
          <w:p w14:paraId="1587F5B6" w14:textId="77777777" w:rsidR="00FE0F3B" w:rsidRPr="003C4203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1BEA151F" w14:textId="6C7BAF6D" w:rsidR="00FE0F3B" w:rsidRPr="005C2DAF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1,178</w:t>
            </w:r>
          </w:p>
        </w:tc>
      </w:tr>
      <w:tr w:rsidR="00FE0F3B" w:rsidRPr="00EF652C" w14:paraId="312E4960" w14:textId="77777777">
        <w:tc>
          <w:tcPr>
            <w:tcW w:w="2161" w:type="pct"/>
          </w:tcPr>
          <w:p w14:paraId="222B0AAD" w14:textId="77777777" w:rsidR="00FE0F3B" w:rsidRPr="00EF652C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gridSpan w:val="2"/>
          </w:tcPr>
          <w:p w14:paraId="684556A0" w14:textId="30E7E6DD" w:rsidR="00FE0F3B" w:rsidRPr="00FE0F3B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FE0F3B">
              <w:rPr>
                <w:rFonts w:ascii="Angsana New" w:hAnsi="Angsana New"/>
                <w:sz w:val="30"/>
                <w:szCs w:val="30"/>
              </w:rPr>
              <w:t>3,979</w:t>
            </w:r>
          </w:p>
        </w:tc>
        <w:tc>
          <w:tcPr>
            <w:tcW w:w="144" w:type="pct"/>
            <w:gridSpan w:val="2"/>
          </w:tcPr>
          <w:p w14:paraId="471938C7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2DA3FF6A" w14:textId="6005D458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136" w:type="pct"/>
          </w:tcPr>
          <w:p w14:paraId="078A462D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EB2D675" w14:textId="6370F365" w:rsidR="00FE0F3B" w:rsidRPr="003C4203" w:rsidRDefault="00FE0F3B" w:rsidP="00DA0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C4203">
              <w:rPr>
                <w:rFonts w:ascii="Angsana New" w:hAnsi="Angsana New"/>
                <w:sz w:val="30"/>
                <w:szCs w:val="30"/>
              </w:rPr>
              <w:t>3,863</w:t>
            </w:r>
          </w:p>
        </w:tc>
        <w:tc>
          <w:tcPr>
            <w:tcW w:w="139" w:type="pct"/>
          </w:tcPr>
          <w:p w14:paraId="0DDA237E" w14:textId="77777777" w:rsidR="00FE0F3B" w:rsidRPr="003C4203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04905C36" w14:textId="3039826C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303</w:t>
            </w:r>
          </w:p>
        </w:tc>
      </w:tr>
      <w:tr w:rsidR="00FE0F3B" w:rsidRPr="00EF652C" w14:paraId="57EC5F65" w14:textId="77777777">
        <w:tc>
          <w:tcPr>
            <w:tcW w:w="2161" w:type="pct"/>
          </w:tcPr>
          <w:p w14:paraId="57C1C5D5" w14:textId="77777777" w:rsidR="00FE0F3B" w:rsidRPr="00EF652C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CF740A" w14:textId="4B906AC6" w:rsidR="00FE0F3B" w:rsidRPr="00771236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4,218</w:t>
            </w:r>
          </w:p>
        </w:tc>
        <w:tc>
          <w:tcPr>
            <w:tcW w:w="144" w:type="pct"/>
            <w:gridSpan w:val="2"/>
          </w:tcPr>
          <w:p w14:paraId="14A3808C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873753" w14:textId="294D3C08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1,565</w:t>
            </w:r>
          </w:p>
        </w:tc>
        <w:tc>
          <w:tcPr>
            <w:tcW w:w="136" w:type="pct"/>
          </w:tcPr>
          <w:p w14:paraId="61625B65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5590F48" w14:textId="7F3659DB" w:rsidR="00FE0F3B" w:rsidRPr="003C4203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C42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11,928</w:t>
            </w:r>
          </w:p>
        </w:tc>
        <w:tc>
          <w:tcPr>
            <w:tcW w:w="139" w:type="pct"/>
          </w:tcPr>
          <w:p w14:paraId="14ABEB9D" w14:textId="77777777" w:rsidR="00FE0F3B" w:rsidRPr="003C4203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27AB131" w14:textId="3A555C12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17,559</w:t>
            </w:r>
          </w:p>
        </w:tc>
      </w:tr>
      <w:tr w:rsidR="00FE0F3B" w:rsidRPr="00EF652C" w14:paraId="0351A6C3" w14:textId="77777777">
        <w:tc>
          <w:tcPr>
            <w:tcW w:w="2161" w:type="pct"/>
          </w:tcPr>
          <w:p w14:paraId="2214812E" w14:textId="77777777" w:rsidR="00FE0F3B" w:rsidRPr="00EF652C" w:rsidRDefault="00FE0F3B" w:rsidP="00FE0F3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07AC933D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02993041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49DCDDB8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3932A6DA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737BCDA" w14:textId="77777777" w:rsidR="00FE0F3B" w:rsidRPr="003C4203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6054F838" w14:textId="77777777" w:rsidR="00FE0F3B" w:rsidRPr="003C4203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36C3744E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0F3B" w:rsidRPr="00EF652C" w14:paraId="6E778F10" w14:textId="77777777" w:rsidTr="00F34E04">
        <w:tc>
          <w:tcPr>
            <w:tcW w:w="2161" w:type="pct"/>
          </w:tcPr>
          <w:p w14:paraId="6E7732D2" w14:textId="1D39B4C6" w:rsidR="00FE0F3B" w:rsidRPr="00EF652C" w:rsidRDefault="00FE0F3B" w:rsidP="00FE0F3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หมุนเวียน</w:t>
            </w: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31" w:type="pct"/>
            <w:gridSpan w:val="2"/>
          </w:tcPr>
          <w:p w14:paraId="6DE59408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B6CDD7C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3A79AB26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68A7A71F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2C333B2" w14:textId="77777777" w:rsidR="00FE0F3B" w:rsidRPr="003C4203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15A2E891" w14:textId="77777777" w:rsidR="00FE0F3B" w:rsidRPr="003C4203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25C0BF4C" w14:textId="454C75EA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0F3B" w:rsidRPr="00EF652C" w14:paraId="0DFFC089" w14:textId="77777777" w:rsidTr="00C82FF0">
        <w:tc>
          <w:tcPr>
            <w:tcW w:w="2161" w:type="pct"/>
          </w:tcPr>
          <w:p w14:paraId="7BB84B73" w14:textId="77777777" w:rsidR="00FE0F3B" w:rsidRPr="00EF652C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683377AE" w14:textId="33FB27F6" w:rsidR="00FE0F3B" w:rsidRPr="00C82FF0" w:rsidRDefault="002A14B2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gridSpan w:val="2"/>
          </w:tcPr>
          <w:p w14:paraId="198346A0" w14:textId="77777777" w:rsidR="00FE0F3B" w:rsidRPr="00E41820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C3917A1" w14:textId="4B07B2A5" w:rsidR="00FE0F3B" w:rsidRPr="002E4489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154C5B79" w14:textId="77777777" w:rsidR="00FE0F3B" w:rsidRPr="00E41820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D5DFE96" w14:textId="4084C606" w:rsidR="00FE0F3B" w:rsidRPr="003C4203" w:rsidRDefault="002A14B2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C4203">
              <w:rPr>
                <w:rFonts w:asciiTheme="majorBidi" w:hAnsiTheme="majorBidi" w:cstheme="majorBidi"/>
                <w:sz w:val="30"/>
                <w:szCs w:val="30"/>
              </w:rPr>
              <w:t>681</w:t>
            </w:r>
          </w:p>
        </w:tc>
        <w:tc>
          <w:tcPr>
            <w:tcW w:w="139" w:type="pct"/>
          </w:tcPr>
          <w:p w14:paraId="09FC7ADD" w14:textId="77777777" w:rsidR="00FE0F3B" w:rsidRPr="003C4203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shd w:val="clear" w:color="auto" w:fill="auto"/>
          </w:tcPr>
          <w:p w14:paraId="360236DE" w14:textId="71853CCC" w:rsidR="00FE0F3B" w:rsidRPr="00E41820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204</w:t>
            </w:r>
          </w:p>
        </w:tc>
      </w:tr>
      <w:tr w:rsidR="00FE0F3B" w:rsidRPr="00EF652C" w14:paraId="53374E57" w14:textId="77777777" w:rsidTr="00C82FF0">
        <w:tc>
          <w:tcPr>
            <w:tcW w:w="2161" w:type="pct"/>
          </w:tcPr>
          <w:p w14:paraId="774C3FCB" w14:textId="782213AA" w:rsidR="00FE0F3B" w:rsidRPr="00EF652C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2FF0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</w:tcPr>
          <w:p w14:paraId="4338510C" w14:textId="08B1DC16" w:rsidR="00FE0F3B" w:rsidRPr="00C82FF0" w:rsidRDefault="002A14B2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638</w:t>
            </w:r>
          </w:p>
        </w:tc>
        <w:tc>
          <w:tcPr>
            <w:tcW w:w="144" w:type="pct"/>
            <w:gridSpan w:val="2"/>
          </w:tcPr>
          <w:p w14:paraId="628A0E67" w14:textId="77777777" w:rsidR="00FE0F3B" w:rsidRPr="00E41820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</w:tcPr>
          <w:p w14:paraId="65576579" w14:textId="4E595007" w:rsidR="00FE0F3B" w:rsidRPr="000E1B01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64DCCDEA" w14:textId="77777777" w:rsidR="00FE0F3B" w:rsidRPr="00E41820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05D466A0" w14:textId="344FF25F" w:rsidR="00FE0F3B" w:rsidRPr="003C4203" w:rsidRDefault="002A14B2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C4203">
              <w:rPr>
                <w:rFonts w:asciiTheme="majorBidi" w:hAnsiTheme="majorBidi" w:cstheme="majorBidi"/>
                <w:sz w:val="30"/>
                <w:szCs w:val="30"/>
              </w:rPr>
              <w:t>638</w:t>
            </w:r>
          </w:p>
        </w:tc>
        <w:tc>
          <w:tcPr>
            <w:tcW w:w="139" w:type="pct"/>
          </w:tcPr>
          <w:p w14:paraId="4071A8B8" w14:textId="77777777" w:rsidR="00FE0F3B" w:rsidRPr="003C4203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627535" w14:textId="43CE1DFF" w:rsidR="00FE0F3B" w:rsidRPr="000119B3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0F3B" w:rsidRPr="00EF652C" w14:paraId="5FBD4ADC" w14:textId="77777777" w:rsidTr="00C82FF0">
        <w:tc>
          <w:tcPr>
            <w:tcW w:w="2161" w:type="pct"/>
          </w:tcPr>
          <w:p w14:paraId="69D396BC" w14:textId="4593C091" w:rsidR="00FE0F3B" w:rsidRPr="00EF652C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</w:tcBorders>
          </w:tcPr>
          <w:p w14:paraId="754A8C3A" w14:textId="44A2F55F" w:rsidR="00FE0F3B" w:rsidRPr="00E41820" w:rsidRDefault="002A14B2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638</w:t>
            </w:r>
          </w:p>
        </w:tc>
        <w:tc>
          <w:tcPr>
            <w:tcW w:w="144" w:type="pct"/>
            <w:gridSpan w:val="2"/>
          </w:tcPr>
          <w:p w14:paraId="47F2766B" w14:textId="77777777" w:rsidR="00FE0F3B" w:rsidRPr="00E41820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</w:tcBorders>
          </w:tcPr>
          <w:p w14:paraId="3BB5CFB2" w14:textId="75B4628F" w:rsidR="00FE0F3B" w:rsidRPr="00C82FF0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2FF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48EDBDEC" w14:textId="77777777" w:rsidR="00FE0F3B" w:rsidRPr="00E41820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639BF3E7" w14:textId="23F8F4C7" w:rsidR="00FE0F3B" w:rsidRPr="003C4203" w:rsidRDefault="002A14B2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42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1,319</w:t>
            </w:r>
          </w:p>
        </w:tc>
        <w:tc>
          <w:tcPr>
            <w:tcW w:w="139" w:type="pct"/>
          </w:tcPr>
          <w:p w14:paraId="70E8D7B5" w14:textId="77777777" w:rsidR="00FE0F3B" w:rsidRPr="003C4203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A81F16" w14:textId="6178A8E4" w:rsidR="00FE0F3B" w:rsidRPr="00C82FF0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2FF0">
              <w:rPr>
                <w:rFonts w:ascii="Angsana New" w:hAnsi="Angsana New"/>
                <w:b/>
                <w:bCs/>
                <w:sz w:val="30"/>
                <w:szCs w:val="30"/>
              </w:rPr>
              <w:t>204</w:t>
            </w:r>
          </w:p>
        </w:tc>
      </w:tr>
      <w:tr w:rsidR="00FE0F3B" w:rsidRPr="00EF652C" w14:paraId="11AFEA40" w14:textId="77777777">
        <w:trPr>
          <w:trHeight w:val="46"/>
        </w:trPr>
        <w:tc>
          <w:tcPr>
            <w:tcW w:w="2161" w:type="pct"/>
          </w:tcPr>
          <w:p w14:paraId="5AA887BF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2"/>
            <w:tcBorders>
              <w:top w:val="double" w:sz="4" w:space="0" w:color="auto"/>
            </w:tcBorders>
          </w:tcPr>
          <w:p w14:paraId="0E6C8966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4DFCDD1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double" w:sz="4" w:space="0" w:color="auto"/>
            </w:tcBorders>
          </w:tcPr>
          <w:p w14:paraId="48E7BADE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7CF8BEDF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6DBF6440" w14:textId="77777777" w:rsidR="00FE0F3B" w:rsidRPr="003C4203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6275D32C" w14:textId="77777777" w:rsidR="00FE0F3B" w:rsidRPr="003C4203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D333CCA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E0F3B" w:rsidRPr="00EF652C" w14:paraId="46179CCE" w14:textId="77777777">
        <w:tc>
          <w:tcPr>
            <w:tcW w:w="2161" w:type="pct"/>
          </w:tcPr>
          <w:p w14:paraId="006CFBFE" w14:textId="77777777" w:rsidR="00FE0F3B" w:rsidRPr="00EF652C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1" w:type="pct"/>
            <w:gridSpan w:val="2"/>
          </w:tcPr>
          <w:p w14:paraId="700BF0B9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51EE4EB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D40C630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19000FD5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26C238A" w14:textId="77777777" w:rsidR="00FE0F3B" w:rsidRPr="003C4203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799C31B5" w14:textId="77777777" w:rsidR="00FE0F3B" w:rsidRPr="003C4203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782BDF04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0F3B" w:rsidRPr="00EF652C" w14:paraId="6DF61174" w14:textId="77777777">
        <w:tc>
          <w:tcPr>
            <w:tcW w:w="2161" w:type="pct"/>
          </w:tcPr>
          <w:p w14:paraId="12E76A86" w14:textId="77777777" w:rsidR="00FE0F3B" w:rsidRPr="00EF652C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52EE486E" w14:textId="20D32D5E" w:rsidR="00FE0F3B" w:rsidRPr="00852919" w:rsidRDefault="002A14B2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1A5D952E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1330CACC" w14:textId="35C32EB9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C4F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51E0B9B8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54197DE" w14:textId="5BE25E21" w:rsidR="00FE0F3B" w:rsidRPr="003C4203" w:rsidRDefault="002A14B2" w:rsidP="00AA2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42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</w:tcPr>
          <w:p w14:paraId="306BF930" w14:textId="77777777" w:rsidR="00FE0F3B" w:rsidRPr="003C4203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3943829A" w14:textId="1FF5A17B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2,305</w:t>
            </w:r>
          </w:p>
        </w:tc>
      </w:tr>
      <w:tr w:rsidR="00FE0F3B" w:rsidRPr="00EF652C" w14:paraId="167BD3E4" w14:textId="77777777">
        <w:tc>
          <w:tcPr>
            <w:tcW w:w="2161" w:type="pct"/>
          </w:tcPr>
          <w:p w14:paraId="1408823C" w14:textId="77777777" w:rsidR="00FE0F3B" w:rsidRPr="00EF652C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gridSpan w:val="2"/>
          </w:tcPr>
          <w:p w14:paraId="2578EB46" w14:textId="2D01A487" w:rsidR="00FE0F3B" w:rsidRPr="000C773F" w:rsidRDefault="002A14B2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15,323</w:t>
            </w:r>
          </w:p>
        </w:tc>
        <w:tc>
          <w:tcPr>
            <w:tcW w:w="144" w:type="pct"/>
            <w:gridSpan w:val="2"/>
          </w:tcPr>
          <w:p w14:paraId="2AE6AE1A" w14:textId="77777777" w:rsidR="00FE0F3B" w:rsidRPr="00EF652C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6EB1F4D5" w14:textId="6C4B87FD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18,151</w:t>
            </w:r>
          </w:p>
        </w:tc>
        <w:tc>
          <w:tcPr>
            <w:tcW w:w="136" w:type="pct"/>
          </w:tcPr>
          <w:p w14:paraId="3C0A83F8" w14:textId="77777777" w:rsidR="00FE0F3B" w:rsidRPr="00EF652C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A758CD8" w14:textId="2CB8072E" w:rsidR="00FE0F3B" w:rsidRPr="003C4203" w:rsidRDefault="002A14B2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42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15,323</w:t>
            </w:r>
          </w:p>
        </w:tc>
        <w:tc>
          <w:tcPr>
            <w:tcW w:w="139" w:type="pct"/>
          </w:tcPr>
          <w:p w14:paraId="0AA92CD0" w14:textId="77777777" w:rsidR="00FE0F3B" w:rsidRPr="003C4203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1728E23C" w14:textId="0CF0FA8C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18,151</w:t>
            </w:r>
          </w:p>
        </w:tc>
      </w:tr>
      <w:tr w:rsidR="00FE0F3B" w:rsidRPr="00EF652C" w14:paraId="53E74382" w14:textId="77777777">
        <w:tc>
          <w:tcPr>
            <w:tcW w:w="2161" w:type="pct"/>
          </w:tcPr>
          <w:p w14:paraId="277C9F3B" w14:textId="77777777" w:rsidR="00FE0F3B" w:rsidRPr="00EF652C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F56642" w14:textId="4B2B6C31" w:rsidR="00FE0F3B" w:rsidRPr="004A5A9C" w:rsidRDefault="002A14B2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15,323</w:t>
            </w:r>
          </w:p>
        </w:tc>
        <w:tc>
          <w:tcPr>
            <w:tcW w:w="144" w:type="pct"/>
            <w:gridSpan w:val="2"/>
          </w:tcPr>
          <w:p w14:paraId="4B60EB49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2F2C5B" w14:textId="13C87A6B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FFC">
              <w:rPr>
                <w:rFonts w:ascii="Angsana New" w:hAnsi="Angsana New"/>
                <w:b/>
                <w:bCs/>
                <w:sz w:val="30"/>
                <w:szCs w:val="30"/>
              </w:rPr>
              <w:t>18,151</w:t>
            </w:r>
          </w:p>
        </w:tc>
        <w:tc>
          <w:tcPr>
            <w:tcW w:w="136" w:type="pct"/>
          </w:tcPr>
          <w:p w14:paraId="0CC57AED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F097DBD" w14:textId="05B3A740" w:rsidR="00FE0F3B" w:rsidRPr="00575FB4" w:rsidRDefault="002A14B2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15,323</w:t>
            </w:r>
          </w:p>
        </w:tc>
        <w:tc>
          <w:tcPr>
            <w:tcW w:w="139" w:type="pct"/>
          </w:tcPr>
          <w:p w14:paraId="7A297281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1ABD92" w14:textId="4B702109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20,456</w:t>
            </w:r>
          </w:p>
        </w:tc>
      </w:tr>
      <w:tr w:rsidR="00FE0F3B" w:rsidRPr="00EF652C" w14:paraId="63D6979D" w14:textId="77777777">
        <w:tc>
          <w:tcPr>
            <w:tcW w:w="2161" w:type="pct"/>
          </w:tcPr>
          <w:p w14:paraId="2974C2E1" w14:textId="77777777" w:rsidR="00FE0F3B" w:rsidRPr="00EF652C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2"/>
          </w:tcPr>
          <w:p w14:paraId="7F64F326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ED0E899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0F780FB9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0BFFF364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5290C3B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42C72985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6D90B758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0F3B" w:rsidRPr="00EF652C" w14:paraId="30CCFAAE" w14:textId="77777777" w:rsidTr="00765FA6">
        <w:trPr>
          <w:trHeight w:val="80"/>
        </w:trPr>
        <w:tc>
          <w:tcPr>
            <w:tcW w:w="2161" w:type="pct"/>
          </w:tcPr>
          <w:p w14:paraId="684E8256" w14:textId="59C74D29" w:rsidR="00FE0F3B" w:rsidRPr="00EF652C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31" w:type="pct"/>
            <w:gridSpan w:val="2"/>
          </w:tcPr>
          <w:p w14:paraId="26EB16B4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3D2BBBA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66789B38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3BE7AC94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D47F8F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102E69F8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5FA3FA7A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7DF5" w:rsidRPr="00EF652C" w14:paraId="205F620F" w14:textId="77777777">
        <w:tc>
          <w:tcPr>
            <w:tcW w:w="2161" w:type="pct"/>
          </w:tcPr>
          <w:p w14:paraId="42B9AF51" w14:textId="77777777" w:rsidR="00E67DF5" w:rsidRPr="00EF652C" w:rsidRDefault="00E67DF5" w:rsidP="00E67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6887828D" w14:textId="78EB6E08" w:rsidR="00E67DF5" w:rsidRPr="00E67DF5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67D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31A84A0B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202D5446" w14:textId="750C2A2F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67D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0606D7D3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F927DB0" w14:textId="2EDC9C6E" w:rsidR="00E67DF5" w:rsidRPr="00E67DF5" w:rsidRDefault="00F62565" w:rsidP="00F62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625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2,795</w:t>
            </w:r>
          </w:p>
        </w:tc>
        <w:tc>
          <w:tcPr>
            <w:tcW w:w="139" w:type="pct"/>
          </w:tcPr>
          <w:p w14:paraId="41ECA014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2DC6029F" w14:textId="20B34403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4,744</w:t>
            </w:r>
          </w:p>
        </w:tc>
      </w:tr>
      <w:tr w:rsidR="00E67DF5" w:rsidRPr="00EF652C" w14:paraId="2F8D3EC0" w14:textId="77777777">
        <w:tc>
          <w:tcPr>
            <w:tcW w:w="2161" w:type="pct"/>
          </w:tcPr>
          <w:p w14:paraId="368E04FD" w14:textId="1189CED4" w:rsidR="00E67DF5" w:rsidRPr="00EF652C" w:rsidRDefault="00E67DF5" w:rsidP="00E67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780F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1" w:type="pct"/>
            <w:gridSpan w:val="2"/>
          </w:tcPr>
          <w:p w14:paraId="01621EBA" w14:textId="41E1E97E" w:rsidR="00E67DF5" w:rsidRPr="00840396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</w:p>
        </w:tc>
        <w:tc>
          <w:tcPr>
            <w:tcW w:w="144" w:type="pct"/>
            <w:gridSpan w:val="2"/>
          </w:tcPr>
          <w:p w14:paraId="2C417D9E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677CEB24" w14:textId="12C7505B" w:rsidR="00E67DF5" w:rsidRPr="00E67DF5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67D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3E55BA21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9D25150" w14:textId="73268EDE" w:rsidR="00E67DF5" w:rsidRPr="00575FB4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</w:p>
        </w:tc>
        <w:tc>
          <w:tcPr>
            <w:tcW w:w="139" w:type="pct"/>
          </w:tcPr>
          <w:p w14:paraId="1486554A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0082A8AA" w14:textId="2943CAAB" w:rsidR="00E67DF5" w:rsidRPr="00E67DF5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67D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7DF5" w:rsidRPr="00EF652C" w14:paraId="2412A995" w14:textId="77777777">
        <w:tc>
          <w:tcPr>
            <w:tcW w:w="2161" w:type="pct"/>
          </w:tcPr>
          <w:p w14:paraId="06419A31" w14:textId="77777777" w:rsidR="00E67DF5" w:rsidRPr="00EF652C" w:rsidRDefault="00E67DF5" w:rsidP="00E67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gridSpan w:val="2"/>
          </w:tcPr>
          <w:p w14:paraId="1DC4FAE2" w14:textId="0B7E06CC" w:rsidR="00E67DF5" w:rsidRPr="00E67DF5" w:rsidRDefault="00804990" w:rsidP="00804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8049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1,364</w:t>
            </w:r>
          </w:p>
        </w:tc>
        <w:tc>
          <w:tcPr>
            <w:tcW w:w="144" w:type="pct"/>
            <w:gridSpan w:val="2"/>
          </w:tcPr>
          <w:p w14:paraId="28D9629B" w14:textId="77777777" w:rsidR="00E67DF5" w:rsidRPr="00EF652C" w:rsidRDefault="00E67DF5" w:rsidP="00E67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36A8981F" w14:textId="1844DAB8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1,988</w:t>
            </w:r>
          </w:p>
        </w:tc>
        <w:tc>
          <w:tcPr>
            <w:tcW w:w="136" w:type="pct"/>
          </w:tcPr>
          <w:p w14:paraId="7CE09F7F" w14:textId="77777777" w:rsidR="00E67DF5" w:rsidRPr="00EF652C" w:rsidRDefault="00E67DF5" w:rsidP="00E67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053BADB" w14:textId="44D60868" w:rsidR="00E67DF5" w:rsidRPr="00804990" w:rsidRDefault="00804990" w:rsidP="00804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049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1,327</w:t>
            </w:r>
          </w:p>
        </w:tc>
        <w:tc>
          <w:tcPr>
            <w:tcW w:w="139" w:type="pct"/>
          </w:tcPr>
          <w:p w14:paraId="373436CE" w14:textId="77777777" w:rsidR="00E67DF5" w:rsidRPr="00EF652C" w:rsidRDefault="00E67DF5" w:rsidP="00E67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69274F1B" w14:textId="7CFD0980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1,965</w:t>
            </w:r>
          </w:p>
        </w:tc>
      </w:tr>
      <w:tr w:rsidR="00E67DF5" w:rsidRPr="00EF652C" w14:paraId="7A96B153" w14:textId="77777777">
        <w:tc>
          <w:tcPr>
            <w:tcW w:w="2161" w:type="pct"/>
          </w:tcPr>
          <w:p w14:paraId="7B008CBF" w14:textId="77777777" w:rsidR="00E67DF5" w:rsidRPr="00EF652C" w:rsidRDefault="00E67DF5" w:rsidP="00E67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247080" w14:textId="11A55379" w:rsidR="00E67DF5" w:rsidRPr="002234C9" w:rsidRDefault="00804990" w:rsidP="00804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1,460</w:t>
            </w:r>
          </w:p>
        </w:tc>
        <w:tc>
          <w:tcPr>
            <w:tcW w:w="144" w:type="pct"/>
            <w:gridSpan w:val="2"/>
          </w:tcPr>
          <w:p w14:paraId="13FCB4BF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AEB97C" w14:textId="126268D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1,988</w:t>
            </w:r>
          </w:p>
        </w:tc>
        <w:tc>
          <w:tcPr>
            <w:tcW w:w="136" w:type="pct"/>
          </w:tcPr>
          <w:p w14:paraId="2A0EA96F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F86C392" w14:textId="2E079BEF" w:rsidR="00E67DF5" w:rsidRPr="00575FB4" w:rsidRDefault="00804990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4,218</w:t>
            </w:r>
          </w:p>
        </w:tc>
        <w:tc>
          <w:tcPr>
            <w:tcW w:w="139" w:type="pct"/>
          </w:tcPr>
          <w:p w14:paraId="40096D04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A7F60A" w14:textId="55FD0ECC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6,709</w:t>
            </w:r>
          </w:p>
        </w:tc>
      </w:tr>
      <w:tr w:rsidR="00E67DF5" w:rsidRPr="00EF652C" w14:paraId="4AD3800D" w14:textId="77777777">
        <w:trPr>
          <w:gridAfter w:val="1"/>
          <w:wAfter w:w="3" w:type="pct"/>
        </w:trPr>
        <w:tc>
          <w:tcPr>
            <w:tcW w:w="2161" w:type="pct"/>
          </w:tcPr>
          <w:p w14:paraId="021DB93D" w14:textId="77777777" w:rsidR="00E67DF5" w:rsidRPr="00EF652C" w:rsidRDefault="00E67DF5" w:rsidP="00E67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495804D8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50BEA857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3D4CE23B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498FB5FE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945B2D5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71EA5BE2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6D3EA62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7DF5" w:rsidRPr="00EF652C" w14:paraId="3194847B" w14:textId="77777777">
        <w:trPr>
          <w:gridAfter w:val="1"/>
          <w:wAfter w:w="3" w:type="pct"/>
        </w:trPr>
        <w:tc>
          <w:tcPr>
            <w:tcW w:w="2161" w:type="pct"/>
          </w:tcPr>
          <w:p w14:paraId="2EE45362" w14:textId="61971312" w:rsidR="00E67DF5" w:rsidRPr="002D42F8" w:rsidRDefault="00E67DF5" w:rsidP="00E67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D42F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627" w:type="pct"/>
          </w:tcPr>
          <w:p w14:paraId="085F9638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56129DFC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343BCDE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78B14ED6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52A5ECE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0583D071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2CE03D18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7DF5" w:rsidRPr="00EF652C" w14:paraId="2CFE2F13" w14:textId="77777777">
        <w:trPr>
          <w:gridAfter w:val="1"/>
          <w:wAfter w:w="3" w:type="pct"/>
        </w:trPr>
        <w:tc>
          <w:tcPr>
            <w:tcW w:w="2161" w:type="pct"/>
          </w:tcPr>
          <w:p w14:paraId="29AB3675" w14:textId="77777777" w:rsidR="00E67DF5" w:rsidRPr="00EF652C" w:rsidRDefault="00E67DF5" w:rsidP="00E67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</w:tcPr>
          <w:p w14:paraId="2854DCD4" w14:textId="342C68EC" w:rsidR="00E67DF5" w:rsidRPr="000F7F42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  <w:gridSpan w:val="2"/>
          </w:tcPr>
          <w:p w14:paraId="5AA87EF1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0D1AB9CC" w14:textId="02680586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55567D35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20E39A3" w14:textId="04DEBD23" w:rsidR="00E67DF5" w:rsidRPr="00575FB4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3D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643</w:t>
            </w:r>
          </w:p>
        </w:tc>
        <w:tc>
          <w:tcPr>
            <w:tcW w:w="139" w:type="pct"/>
          </w:tcPr>
          <w:p w14:paraId="26C604D3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15B3C7A1" w14:textId="3E02A5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643</w:t>
            </w:r>
          </w:p>
        </w:tc>
      </w:tr>
      <w:tr w:rsidR="00E67DF5" w:rsidRPr="00EF652C" w14:paraId="330BD57F" w14:textId="77777777">
        <w:trPr>
          <w:gridAfter w:val="1"/>
          <w:wAfter w:w="3" w:type="pct"/>
        </w:trPr>
        <w:tc>
          <w:tcPr>
            <w:tcW w:w="2161" w:type="pct"/>
          </w:tcPr>
          <w:p w14:paraId="2E60BF99" w14:textId="77777777" w:rsidR="00E67DF5" w:rsidRPr="00EF652C" w:rsidRDefault="00E67DF5" w:rsidP="00E67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</w:tcPr>
          <w:p w14:paraId="50A3264D" w14:textId="26C1EB45" w:rsidR="00E67DF5" w:rsidRPr="000F7F42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548</w:t>
            </w:r>
          </w:p>
        </w:tc>
        <w:tc>
          <w:tcPr>
            <w:tcW w:w="142" w:type="pct"/>
            <w:gridSpan w:val="2"/>
          </w:tcPr>
          <w:p w14:paraId="1E012A06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DB5D7B0" w14:textId="011F17AE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141" w:type="pct"/>
            <w:gridSpan w:val="2"/>
          </w:tcPr>
          <w:p w14:paraId="3420348F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28D1F93" w14:textId="700AA142" w:rsidR="00E67DF5" w:rsidRPr="00575FB4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13D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548</w:t>
            </w:r>
          </w:p>
        </w:tc>
        <w:tc>
          <w:tcPr>
            <w:tcW w:w="139" w:type="pct"/>
          </w:tcPr>
          <w:p w14:paraId="0B012B23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6E0A44C" w14:textId="36F13B0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332</w:t>
            </w:r>
          </w:p>
        </w:tc>
      </w:tr>
      <w:tr w:rsidR="00E67DF5" w:rsidRPr="00EF652C" w14:paraId="60CE0380" w14:textId="77777777" w:rsidTr="00BB4BAB">
        <w:trPr>
          <w:gridAfter w:val="1"/>
          <w:wAfter w:w="3" w:type="pct"/>
        </w:trPr>
        <w:tc>
          <w:tcPr>
            <w:tcW w:w="2161" w:type="pct"/>
          </w:tcPr>
          <w:p w14:paraId="680A3377" w14:textId="77777777" w:rsidR="00E67DF5" w:rsidRPr="00333DE3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33D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6A653D43" w14:textId="786B7F1E" w:rsidR="00E67DF5" w:rsidRPr="00BB4BAB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548</w:t>
            </w:r>
          </w:p>
        </w:tc>
        <w:tc>
          <w:tcPr>
            <w:tcW w:w="142" w:type="pct"/>
            <w:gridSpan w:val="2"/>
          </w:tcPr>
          <w:p w14:paraId="48EC15CC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0D0083" w14:textId="5F72460F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332</w:t>
            </w:r>
          </w:p>
        </w:tc>
        <w:tc>
          <w:tcPr>
            <w:tcW w:w="141" w:type="pct"/>
            <w:gridSpan w:val="2"/>
          </w:tcPr>
          <w:p w14:paraId="21D96D6B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D4774D1" w14:textId="62D94DFF" w:rsidR="00E67DF5" w:rsidRPr="00575FB4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13D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1,191</w:t>
            </w:r>
          </w:p>
        </w:tc>
        <w:tc>
          <w:tcPr>
            <w:tcW w:w="139" w:type="pct"/>
          </w:tcPr>
          <w:p w14:paraId="295952B0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62C5FED4" w14:textId="3682CA1D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975</w:t>
            </w:r>
          </w:p>
        </w:tc>
      </w:tr>
      <w:tr w:rsidR="00E67DF5" w:rsidRPr="00EF652C" w14:paraId="77D641AA" w14:textId="77777777" w:rsidTr="001E51B2">
        <w:trPr>
          <w:gridAfter w:val="1"/>
          <w:wAfter w:w="3" w:type="pct"/>
        </w:trPr>
        <w:tc>
          <w:tcPr>
            <w:tcW w:w="2161" w:type="pct"/>
          </w:tcPr>
          <w:p w14:paraId="7FF1C0C4" w14:textId="77777777" w:rsidR="00E67DF5" w:rsidRPr="00333DE3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787D0CBF" w14:textId="77777777" w:rsidR="00E67DF5" w:rsidRPr="000F7F42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" w:type="pct"/>
            <w:gridSpan w:val="2"/>
          </w:tcPr>
          <w:p w14:paraId="705EEACD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double" w:sz="4" w:space="0" w:color="auto"/>
            </w:tcBorders>
          </w:tcPr>
          <w:p w14:paraId="0462BE93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5B35C9DE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398E39E4" w14:textId="77777777" w:rsidR="00E67DF5" w:rsidRPr="0073162E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14:paraId="204FBD6A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2E226054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67DF5" w:rsidRPr="00EF652C" w14:paraId="2D3125D0" w14:textId="77777777" w:rsidTr="00682446">
        <w:trPr>
          <w:gridAfter w:val="1"/>
          <w:wAfter w:w="3" w:type="pct"/>
        </w:trPr>
        <w:tc>
          <w:tcPr>
            <w:tcW w:w="2161" w:type="pct"/>
          </w:tcPr>
          <w:p w14:paraId="698F557B" w14:textId="77777777" w:rsidR="00E67DF5" w:rsidRPr="00333DE3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27" w:type="pct"/>
          </w:tcPr>
          <w:p w14:paraId="3ACF4BD7" w14:textId="77777777" w:rsidR="00E67DF5" w:rsidRPr="000F7F42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" w:type="pct"/>
            <w:gridSpan w:val="2"/>
          </w:tcPr>
          <w:p w14:paraId="3D9D5B96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58CF5338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24B8815C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55475D1E" w14:textId="77777777" w:rsidR="00E67DF5" w:rsidRPr="0073162E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14:paraId="2DCC38AB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0EA6B9C3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67DF5" w:rsidRPr="00EF652C" w14:paraId="2DF2C8ED" w14:textId="77777777" w:rsidTr="00682446">
        <w:trPr>
          <w:gridAfter w:val="1"/>
          <w:wAfter w:w="3" w:type="pct"/>
        </w:trPr>
        <w:tc>
          <w:tcPr>
            <w:tcW w:w="2161" w:type="pct"/>
          </w:tcPr>
          <w:p w14:paraId="437D2E75" w14:textId="1ACC83CA" w:rsidR="00E67DF5" w:rsidRPr="00BB4BAB" w:rsidRDefault="00E67DF5" w:rsidP="00E67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627" w:type="pct"/>
          </w:tcPr>
          <w:p w14:paraId="346C0589" w14:textId="77777777" w:rsidR="00E67DF5" w:rsidRPr="000F7F42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" w:type="pct"/>
            <w:gridSpan w:val="2"/>
          </w:tcPr>
          <w:p w14:paraId="2F1D3A1A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0F4ACF6A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4403D26D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61AC6CEC" w14:textId="77777777" w:rsidR="00E67DF5" w:rsidRPr="0073162E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14:paraId="2EDB84F5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36888212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67DF5" w:rsidRPr="00EF652C" w14:paraId="27ABBBF5" w14:textId="77777777" w:rsidTr="00682446">
        <w:trPr>
          <w:gridAfter w:val="1"/>
          <w:wAfter w:w="3" w:type="pct"/>
        </w:trPr>
        <w:tc>
          <w:tcPr>
            <w:tcW w:w="2161" w:type="pct"/>
          </w:tcPr>
          <w:p w14:paraId="37CF4540" w14:textId="765948A8" w:rsidR="00E67DF5" w:rsidRPr="00682446" w:rsidRDefault="00E67DF5" w:rsidP="00E67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4BA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25A08816" w14:textId="45921491" w:rsidR="00E67DF5" w:rsidRPr="00502ED0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  <w:tcBorders>
              <w:left w:val="nil"/>
            </w:tcBorders>
          </w:tcPr>
          <w:p w14:paraId="1A9173AF" w14:textId="77777777" w:rsidR="00E67DF5" w:rsidRPr="00502ED0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double" w:sz="4" w:space="0" w:color="auto"/>
            </w:tcBorders>
          </w:tcPr>
          <w:p w14:paraId="590FC32F" w14:textId="2966A0AF" w:rsidR="00E67DF5" w:rsidRPr="00502ED0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2ED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4CBFCE45" w14:textId="77777777" w:rsidR="00E67DF5" w:rsidRPr="00621572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755911FE" w14:textId="4BE79308" w:rsidR="00E67DF5" w:rsidRPr="003846B6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212,000</w:t>
            </w:r>
          </w:p>
        </w:tc>
        <w:tc>
          <w:tcPr>
            <w:tcW w:w="139" w:type="pct"/>
          </w:tcPr>
          <w:p w14:paraId="751430CF" w14:textId="77777777" w:rsidR="00E67DF5" w:rsidRPr="00EF652C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22A17900" w14:textId="69616BDC" w:rsidR="00E67DF5" w:rsidRPr="00865D1A" w:rsidRDefault="00E67DF5" w:rsidP="00E67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234,000</w:t>
            </w:r>
          </w:p>
        </w:tc>
      </w:tr>
    </w:tbl>
    <w:p w14:paraId="25E4B66C" w14:textId="66CDA1FF" w:rsidR="00AC5644" w:rsidRPr="00FF65A7" w:rsidRDefault="00AC5644" w:rsidP="00702A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FEA0AE0" w14:textId="42CA79C1" w:rsidR="00FD3E5D" w:rsidRDefault="003E6A5C" w:rsidP="002A14B2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DB190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ลูกหนี้การค้า</w:t>
      </w:r>
    </w:p>
    <w:p w14:paraId="012D6866" w14:textId="77777777" w:rsidR="00BF18B4" w:rsidRPr="00BF18B4" w:rsidRDefault="00BF18B4" w:rsidP="00BF18B4">
      <w:pPr>
        <w:rPr>
          <w:lang w:eastAsia="x-none"/>
        </w:rPr>
      </w:pP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90"/>
        <w:gridCol w:w="3150"/>
        <w:gridCol w:w="900"/>
        <w:gridCol w:w="270"/>
        <w:gridCol w:w="900"/>
        <w:gridCol w:w="90"/>
        <w:gridCol w:w="180"/>
        <w:gridCol w:w="90"/>
        <w:gridCol w:w="1080"/>
        <w:gridCol w:w="270"/>
        <w:gridCol w:w="1080"/>
        <w:gridCol w:w="270"/>
        <w:gridCol w:w="1080"/>
        <w:gridCol w:w="90"/>
      </w:tblGrid>
      <w:tr w:rsidR="00AE3390" w:rsidRPr="00E525E3" w14:paraId="72D93B19" w14:textId="77777777" w:rsidTr="00BE7704">
        <w:trPr>
          <w:trHeight w:val="273"/>
        </w:trPr>
        <w:tc>
          <w:tcPr>
            <w:tcW w:w="3240" w:type="dxa"/>
            <w:gridSpan w:val="2"/>
          </w:tcPr>
          <w:p w14:paraId="30BDEA53" w14:textId="77777777" w:rsidR="00AE3390" w:rsidRPr="0002431C" w:rsidRDefault="00AE3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6425CD9" w14:textId="77777777" w:rsidR="00AE3390" w:rsidRPr="0002431C" w:rsidRDefault="00AE339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10" w:type="dxa"/>
            <w:gridSpan w:val="6"/>
            <w:shd w:val="clear" w:color="auto" w:fill="auto"/>
          </w:tcPr>
          <w:p w14:paraId="00D34327" w14:textId="1D1F5667" w:rsidR="00AE3390" w:rsidRPr="0002431C" w:rsidRDefault="00AE339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3C3F035" w14:textId="77777777" w:rsidR="00AE3390" w:rsidRPr="00474374" w:rsidRDefault="00AE3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520" w:type="dxa"/>
            <w:gridSpan w:val="4"/>
          </w:tcPr>
          <w:p w14:paraId="4EE2EE35" w14:textId="77777777" w:rsidR="00AE3390" w:rsidRPr="0002431C" w:rsidRDefault="00AE3390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17A22" w:rsidRPr="00E525E3" w14:paraId="1763C0EA" w14:textId="77777777" w:rsidTr="00BE7704">
        <w:trPr>
          <w:trHeight w:val="273"/>
        </w:trPr>
        <w:tc>
          <w:tcPr>
            <w:tcW w:w="3240" w:type="dxa"/>
            <w:gridSpan w:val="2"/>
          </w:tcPr>
          <w:p w14:paraId="12BD11BD" w14:textId="77777777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2B41EBA" w14:textId="77777777" w:rsidR="00317A22" w:rsidRPr="003669D3" w:rsidRDefault="00317A22" w:rsidP="00317A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/>
                <w:b w:val="0"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A5E499C" w14:textId="0A4DC675" w:rsidR="00317A22" w:rsidRPr="003669D3" w:rsidRDefault="00317A22" w:rsidP="00317A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/>
                <w:b w:val="0"/>
                <w:bCs/>
                <w:sz w:val="30"/>
                <w:szCs w:val="30"/>
                <w:lang w:val="en-US" w:eastAsia="x-none" w:bidi="th-TH"/>
              </w:rPr>
            </w:pPr>
            <w:r w:rsidRPr="00317A2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gridSpan w:val="2"/>
          </w:tcPr>
          <w:p w14:paraId="0E3AF098" w14:textId="77777777" w:rsidR="00317A22" w:rsidRPr="003669D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62CA1B5" w14:textId="77777777" w:rsidR="00317A22" w:rsidRPr="003669D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69D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3669D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9444FDA" w14:textId="77777777" w:rsidR="00317A22" w:rsidRPr="003669D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4CB859C0" w14:textId="6AB89C8B" w:rsidR="00317A22" w:rsidRPr="003669D3" w:rsidRDefault="00317A22" w:rsidP="00317A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17A2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575808D2" w14:textId="77777777" w:rsidR="00317A22" w:rsidRPr="003669D3" w:rsidRDefault="00317A22" w:rsidP="00317A22">
            <w:pPr>
              <w:pStyle w:val="acctfourfigures"/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757339B" w14:textId="46C09F76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9D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3669D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17A22" w:rsidRPr="00E525E3" w14:paraId="53BC35E9" w14:textId="77777777" w:rsidTr="00BE7704">
        <w:trPr>
          <w:trHeight w:val="273"/>
        </w:trPr>
        <w:tc>
          <w:tcPr>
            <w:tcW w:w="3240" w:type="dxa"/>
            <w:gridSpan w:val="2"/>
          </w:tcPr>
          <w:p w14:paraId="68EC914B" w14:textId="77777777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68F735C" w14:textId="0B98BB6E" w:rsidR="00317A22" w:rsidRPr="006772EA" w:rsidRDefault="00317A22" w:rsidP="00317A22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772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68EE49A" w14:textId="337A5158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gridSpan w:val="2"/>
          </w:tcPr>
          <w:p w14:paraId="42E4D989" w14:textId="77777777" w:rsidR="00317A22" w:rsidRPr="0002431C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07A44B2" w14:textId="161ED15B" w:rsidR="00317A22" w:rsidRPr="0002431C" w:rsidRDefault="00317A22" w:rsidP="00317A2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431C">
              <w:rPr>
                <w:rFonts w:ascii="Angsana New" w:hAnsi="Angsana New"/>
                <w:b w:val="0"/>
                <w:sz w:val="30"/>
                <w:szCs w:val="30"/>
                <w:lang w:val="x-none" w:eastAsia="x-none" w:bidi="th-TH"/>
              </w:rPr>
              <w:t>256</w:t>
            </w:r>
            <w:r>
              <w:rPr>
                <w:rFonts w:ascii="Angsana New" w:hAnsi="Angsana New"/>
                <w:b w:val="0"/>
                <w:sz w:val="30"/>
                <w:szCs w:val="30"/>
                <w:lang w:val="en-US" w:eastAsia="x-none" w:bidi="th-TH"/>
              </w:rPr>
              <w:t>7</w:t>
            </w:r>
          </w:p>
        </w:tc>
        <w:tc>
          <w:tcPr>
            <w:tcW w:w="270" w:type="dxa"/>
          </w:tcPr>
          <w:p w14:paraId="4DAA3808" w14:textId="77777777" w:rsidR="00317A22" w:rsidRPr="00474374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16345CCE" w14:textId="60293AC5" w:rsidR="00317A22" w:rsidRPr="00551E10" w:rsidRDefault="00317A22" w:rsidP="00317A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51E10">
              <w:rPr>
                <w:rFonts w:ascii="Angsana New" w:hAnsi="Angsana New"/>
                <w:b w:val="0"/>
                <w:bCs/>
                <w:sz w:val="30"/>
                <w:szCs w:val="30"/>
              </w:rPr>
              <w:t>256</w:t>
            </w:r>
            <w:r w:rsidRPr="00551E10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71D912C4" w14:textId="77777777" w:rsidR="00317A22" w:rsidRPr="0002431C" w:rsidRDefault="00317A22" w:rsidP="00317A22">
            <w:pPr>
              <w:pStyle w:val="acctfourfigures"/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FB1D16E" w14:textId="7D240DE9" w:rsidR="00317A22" w:rsidRPr="0002431C" w:rsidRDefault="00317A22" w:rsidP="00317A22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2431C">
              <w:rPr>
                <w:rFonts w:ascii="Angsana New" w:hAnsi="Angsana New"/>
                <w:sz w:val="30"/>
                <w:szCs w:val="30"/>
                <w:lang w:val="x-none" w:eastAsia="x-none" w:bidi="th-TH"/>
              </w:rPr>
              <w:t>256</w:t>
            </w:r>
            <w:r>
              <w:rPr>
                <w:rFonts w:ascii="Angsana New" w:hAnsi="Angsana New"/>
                <w:b/>
                <w:sz w:val="30"/>
                <w:szCs w:val="30"/>
                <w:lang w:val="en-US" w:eastAsia="x-none" w:bidi="th-TH"/>
              </w:rPr>
              <w:t>7</w:t>
            </w:r>
          </w:p>
        </w:tc>
      </w:tr>
      <w:tr w:rsidR="00317A22" w:rsidRPr="00E525E3" w14:paraId="00BBCECF" w14:textId="77777777" w:rsidTr="00BE7704">
        <w:trPr>
          <w:trHeight w:val="273"/>
        </w:trPr>
        <w:tc>
          <w:tcPr>
            <w:tcW w:w="3240" w:type="dxa"/>
            <w:gridSpan w:val="2"/>
          </w:tcPr>
          <w:p w14:paraId="766D1A63" w14:textId="77777777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CBDC398" w14:textId="77777777" w:rsidR="00317A22" w:rsidRPr="0002431C" w:rsidRDefault="00317A22" w:rsidP="00317A22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00" w:type="dxa"/>
            <w:gridSpan w:val="11"/>
            <w:shd w:val="clear" w:color="auto" w:fill="auto"/>
          </w:tcPr>
          <w:p w14:paraId="529A33A3" w14:textId="44B2DC64" w:rsidR="00317A22" w:rsidRPr="0002431C" w:rsidRDefault="00317A22" w:rsidP="00317A22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17A22" w:rsidRPr="00E525E3" w14:paraId="054115E7" w14:textId="77777777" w:rsidTr="00BE7704">
        <w:trPr>
          <w:trHeight w:val="273"/>
        </w:trPr>
        <w:tc>
          <w:tcPr>
            <w:tcW w:w="3240" w:type="dxa"/>
            <w:gridSpan w:val="2"/>
          </w:tcPr>
          <w:p w14:paraId="3FF97F77" w14:textId="77777777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512F1CD0" w14:textId="77777777" w:rsidR="00317A22" w:rsidRPr="0002431C" w:rsidRDefault="00317A22" w:rsidP="00317A2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19BCEC6" w14:textId="71AE924A" w:rsidR="00317A22" w:rsidRPr="0002431C" w:rsidRDefault="00317A22" w:rsidP="00317A2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1585F5E" w14:textId="77777777" w:rsidR="00317A22" w:rsidRPr="0002431C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64F6008" w14:textId="77777777" w:rsidR="00317A22" w:rsidRPr="0002431C" w:rsidRDefault="00317A22" w:rsidP="00317A2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E23E64D" w14:textId="77777777" w:rsidR="00317A22" w:rsidRPr="00474374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5246F82E" w14:textId="77777777" w:rsidR="00317A22" w:rsidRPr="0002431C" w:rsidRDefault="00317A22" w:rsidP="00317A2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ABDF3F" w14:textId="77777777" w:rsidR="00317A22" w:rsidRPr="0002431C" w:rsidRDefault="00317A22" w:rsidP="00317A2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  <w:gridSpan w:val="2"/>
          </w:tcPr>
          <w:p w14:paraId="67A021E4" w14:textId="77777777" w:rsidR="00317A22" w:rsidRPr="0002431C" w:rsidRDefault="00317A22" w:rsidP="00317A2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7A22" w:rsidRPr="00E525E3" w14:paraId="0F4A1547" w14:textId="77777777" w:rsidTr="00BE7704">
        <w:trPr>
          <w:trHeight w:val="273"/>
        </w:trPr>
        <w:tc>
          <w:tcPr>
            <w:tcW w:w="3240" w:type="dxa"/>
            <w:gridSpan w:val="2"/>
          </w:tcPr>
          <w:p w14:paraId="2CF1EBE0" w14:textId="77777777" w:rsidR="00317A22" w:rsidRPr="0002431C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02431C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900" w:type="dxa"/>
          </w:tcPr>
          <w:p w14:paraId="28A6D81C" w14:textId="435AE9F8" w:rsidR="00317A22" w:rsidRPr="006772EA" w:rsidRDefault="00317A22" w:rsidP="00317A22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6772E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7F2C99D" w14:textId="222E8797" w:rsidR="00317A22" w:rsidRPr="003C4203" w:rsidRDefault="000628E7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C42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4,218</w:t>
            </w:r>
          </w:p>
        </w:tc>
        <w:tc>
          <w:tcPr>
            <w:tcW w:w="270" w:type="dxa"/>
            <w:gridSpan w:val="2"/>
          </w:tcPr>
          <w:p w14:paraId="182D72B1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2959DEF" w14:textId="61CEF9D5" w:rsidR="00317A22" w:rsidRPr="003C4203" w:rsidRDefault="00317A22" w:rsidP="0006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203">
              <w:rPr>
                <w:rFonts w:ascii="Angsana New" w:hAnsi="Angsana New"/>
                <w:b/>
                <w:bCs/>
                <w:sz w:val="30"/>
                <w:szCs w:val="30"/>
              </w:rPr>
              <w:t>1,565</w:t>
            </w:r>
          </w:p>
        </w:tc>
        <w:tc>
          <w:tcPr>
            <w:tcW w:w="270" w:type="dxa"/>
          </w:tcPr>
          <w:p w14:paraId="60D8A50D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40CBA5" w14:textId="19469D27" w:rsidR="00317A22" w:rsidRPr="003C4203" w:rsidRDefault="000628E7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C42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11,92</w:t>
            </w:r>
            <w:r w:rsidR="00AA2BEC" w:rsidRPr="003C42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3AD176AC" w14:textId="77777777" w:rsidR="00317A22" w:rsidRPr="00771EC2" w:rsidRDefault="00317A22" w:rsidP="00317A22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  <w:gridSpan w:val="2"/>
          </w:tcPr>
          <w:p w14:paraId="10C27689" w14:textId="105203ED" w:rsidR="00317A22" w:rsidRPr="00771EC2" w:rsidRDefault="00317A22" w:rsidP="0006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17,559</w:t>
            </w:r>
          </w:p>
        </w:tc>
      </w:tr>
      <w:tr w:rsidR="00317A22" w:rsidRPr="00E525E3" w14:paraId="3D5CEB36" w14:textId="77777777" w:rsidTr="00BE7704">
        <w:trPr>
          <w:trHeight w:val="374"/>
        </w:trPr>
        <w:tc>
          <w:tcPr>
            <w:tcW w:w="3240" w:type="dxa"/>
            <w:gridSpan w:val="2"/>
          </w:tcPr>
          <w:p w14:paraId="3A0CE8E5" w14:textId="77777777" w:rsidR="00317A22" w:rsidRPr="0002431C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B502A00" w14:textId="77777777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C4F7A87" w14:textId="61FBFE1B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301C3EA6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9C2339" w14:textId="4D1AB1D9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000F08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04D9120" w14:textId="1425B0C5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AC57621" w14:textId="77777777" w:rsidR="00317A22" w:rsidRPr="0002431C" w:rsidRDefault="00317A22" w:rsidP="00317A2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3451B36B" w14:textId="04FB2E5E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7A22" w:rsidRPr="00E525E3" w14:paraId="75BE7C20" w14:textId="77777777" w:rsidTr="00BE7704">
        <w:trPr>
          <w:trHeight w:val="383"/>
        </w:trPr>
        <w:tc>
          <w:tcPr>
            <w:tcW w:w="3240" w:type="dxa"/>
            <w:gridSpan w:val="2"/>
          </w:tcPr>
          <w:p w14:paraId="30B83A34" w14:textId="4DE80538" w:rsidR="00317A22" w:rsidRPr="0002431C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243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900" w:type="dxa"/>
          </w:tcPr>
          <w:p w14:paraId="744818F9" w14:textId="77777777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69DB096" w14:textId="7A1AE174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A8C4037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18829AA" w14:textId="77777777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B334A1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F6BE1C" w14:textId="77777777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E805CC" w14:textId="77777777" w:rsidR="00317A22" w:rsidRPr="0002431C" w:rsidRDefault="00317A22" w:rsidP="00317A2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  <w:gridSpan w:val="2"/>
          </w:tcPr>
          <w:p w14:paraId="1C3343D8" w14:textId="77777777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7A22" w:rsidRPr="00E525E3" w14:paraId="46391664" w14:textId="77777777" w:rsidTr="00BE7704">
        <w:trPr>
          <w:trHeight w:val="374"/>
        </w:trPr>
        <w:tc>
          <w:tcPr>
            <w:tcW w:w="3240" w:type="dxa"/>
            <w:gridSpan w:val="2"/>
          </w:tcPr>
          <w:p w14:paraId="27ACBC7B" w14:textId="77777777" w:rsidR="00317A22" w:rsidRPr="004E6E85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4E6E85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900" w:type="dxa"/>
          </w:tcPr>
          <w:p w14:paraId="2C49D57A" w14:textId="77777777" w:rsidR="00317A22" w:rsidRPr="00B02ACB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8C7810B" w14:textId="0186014A" w:rsidR="00317A22" w:rsidRPr="003C4203" w:rsidRDefault="000628E7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4203">
              <w:rPr>
                <w:rFonts w:ascii="Angsana New" w:hAnsi="Angsana New"/>
                <w:sz w:val="30"/>
                <w:szCs w:val="30"/>
                <w:lang w:val="en-US"/>
              </w:rPr>
              <w:t>5,703,807</w:t>
            </w:r>
          </w:p>
        </w:tc>
        <w:tc>
          <w:tcPr>
            <w:tcW w:w="270" w:type="dxa"/>
            <w:gridSpan w:val="2"/>
          </w:tcPr>
          <w:p w14:paraId="08AE4BFB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1A58C84" w14:textId="3F1046DD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203">
              <w:rPr>
                <w:rFonts w:ascii="Angsana New" w:hAnsi="Angsana New"/>
                <w:sz w:val="30"/>
                <w:szCs w:val="30"/>
              </w:rPr>
              <w:t>5,122,902</w:t>
            </w:r>
          </w:p>
        </w:tc>
        <w:tc>
          <w:tcPr>
            <w:tcW w:w="270" w:type="dxa"/>
          </w:tcPr>
          <w:p w14:paraId="670C5D7F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6BBE28" w14:textId="3D13C7DE" w:rsidR="00317A22" w:rsidRPr="003C4203" w:rsidRDefault="000628E7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4203">
              <w:rPr>
                <w:rFonts w:ascii="Angsana New" w:hAnsi="Angsana New"/>
                <w:sz w:val="30"/>
                <w:szCs w:val="30"/>
                <w:lang w:val="en-US"/>
              </w:rPr>
              <w:t>5,701,495</w:t>
            </w:r>
          </w:p>
        </w:tc>
        <w:tc>
          <w:tcPr>
            <w:tcW w:w="270" w:type="dxa"/>
          </w:tcPr>
          <w:p w14:paraId="206AE963" w14:textId="77777777" w:rsidR="00317A22" w:rsidRPr="0002431C" w:rsidRDefault="00317A22" w:rsidP="00317A2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  <w:gridSpan w:val="2"/>
          </w:tcPr>
          <w:p w14:paraId="4088412C" w14:textId="20D07FC9" w:rsidR="00317A22" w:rsidRPr="002869A2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5,118,263</w:t>
            </w:r>
          </w:p>
        </w:tc>
      </w:tr>
      <w:tr w:rsidR="00317A22" w:rsidRPr="00E525E3" w14:paraId="175D5981" w14:textId="77777777" w:rsidTr="00BE7704">
        <w:trPr>
          <w:trHeight w:val="374"/>
        </w:trPr>
        <w:tc>
          <w:tcPr>
            <w:tcW w:w="3240" w:type="dxa"/>
            <w:gridSpan w:val="2"/>
          </w:tcPr>
          <w:p w14:paraId="171CD944" w14:textId="77777777" w:rsidR="00317A22" w:rsidRPr="004E6E85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4E6E85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900" w:type="dxa"/>
          </w:tcPr>
          <w:p w14:paraId="71CC87F3" w14:textId="77777777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8C7BE80" w14:textId="3BE24060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1E40234" w14:textId="77777777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335463B" w14:textId="77777777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D407E4" w14:textId="77777777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3FBA73" w14:textId="77777777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E0BB1A" w14:textId="77777777" w:rsidR="00317A22" w:rsidRPr="0002431C" w:rsidRDefault="00317A22" w:rsidP="00317A2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170" w:type="dxa"/>
            <w:gridSpan w:val="2"/>
          </w:tcPr>
          <w:p w14:paraId="0D768873" w14:textId="77777777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7A22" w:rsidRPr="00E525E3" w14:paraId="5AE23DFB" w14:textId="77777777" w:rsidTr="00BE7704">
        <w:trPr>
          <w:trHeight w:val="374"/>
        </w:trPr>
        <w:tc>
          <w:tcPr>
            <w:tcW w:w="3240" w:type="dxa"/>
            <w:gridSpan w:val="2"/>
          </w:tcPr>
          <w:p w14:paraId="733F6667" w14:textId="77777777" w:rsidR="00317A22" w:rsidRPr="004E6E85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4E6E85">
              <w:rPr>
                <w:rFonts w:ascii="Angsana New" w:hAnsi="Angsana New"/>
                <w:sz w:val="30"/>
                <w:szCs w:val="30"/>
              </w:rPr>
              <w:t>2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00" w:type="dxa"/>
          </w:tcPr>
          <w:p w14:paraId="4B11F273" w14:textId="77777777" w:rsidR="00317A22" w:rsidRPr="00B02ACB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24874A1" w14:textId="49F87340" w:rsidR="00317A22" w:rsidRPr="003C4203" w:rsidRDefault="000628E7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4203">
              <w:rPr>
                <w:rFonts w:ascii="Angsana New" w:hAnsi="Angsana New"/>
                <w:sz w:val="30"/>
                <w:szCs w:val="30"/>
                <w:lang w:val="en-US"/>
              </w:rPr>
              <w:t>1,164,680</w:t>
            </w:r>
          </w:p>
        </w:tc>
        <w:tc>
          <w:tcPr>
            <w:tcW w:w="270" w:type="dxa"/>
            <w:gridSpan w:val="2"/>
          </w:tcPr>
          <w:p w14:paraId="10AF1E08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91FCEB5" w14:textId="11174295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203">
              <w:rPr>
                <w:rFonts w:ascii="Angsana New" w:hAnsi="Angsana New"/>
                <w:sz w:val="30"/>
                <w:szCs w:val="30"/>
              </w:rPr>
              <w:t>1,181,712</w:t>
            </w:r>
          </w:p>
        </w:tc>
        <w:tc>
          <w:tcPr>
            <w:tcW w:w="270" w:type="dxa"/>
          </w:tcPr>
          <w:p w14:paraId="4449B944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55326E" w14:textId="45676850" w:rsidR="00317A22" w:rsidRPr="003C4203" w:rsidRDefault="000628E7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4203">
              <w:rPr>
                <w:rFonts w:ascii="Angsana New" w:hAnsi="Angsana New"/>
                <w:sz w:val="30"/>
                <w:szCs w:val="30"/>
                <w:lang w:val="en-US"/>
              </w:rPr>
              <w:t>1,159,694</w:t>
            </w:r>
          </w:p>
        </w:tc>
        <w:tc>
          <w:tcPr>
            <w:tcW w:w="270" w:type="dxa"/>
          </w:tcPr>
          <w:p w14:paraId="6E7C7FCC" w14:textId="77777777" w:rsidR="00317A22" w:rsidRPr="0002431C" w:rsidRDefault="00317A22" w:rsidP="00317A2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  <w:gridSpan w:val="2"/>
          </w:tcPr>
          <w:p w14:paraId="393FAD25" w14:textId="4EA6158F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1,179,596</w:t>
            </w:r>
          </w:p>
        </w:tc>
      </w:tr>
      <w:tr w:rsidR="00317A22" w:rsidRPr="00E525E3" w14:paraId="45D2EC56" w14:textId="77777777" w:rsidTr="00BE7704">
        <w:trPr>
          <w:trHeight w:val="383"/>
        </w:trPr>
        <w:tc>
          <w:tcPr>
            <w:tcW w:w="3240" w:type="dxa"/>
            <w:gridSpan w:val="2"/>
          </w:tcPr>
          <w:p w14:paraId="3470A259" w14:textId="77777777" w:rsidR="00317A22" w:rsidRPr="004E6E85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</w:rPr>
              <w:t>2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53ED4130" w14:textId="77777777" w:rsidR="00317A22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010F3D7" w14:textId="5E60C07C" w:rsidR="00317A22" w:rsidRPr="003C4203" w:rsidRDefault="000628E7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4203">
              <w:rPr>
                <w:rFonts w:ascii="Angsana New" w:hAnsi="Angsana New"/>
                <w:sz w:val="30"/>
                <w:szCs w:val="30"/>
                <w:lang w:val="en-US"/>
              </w:rPr>
              <w:t>51,498</w:t>
            </w:r>
          </w:p>
        </w:tc>
        <w:tc>
          <w:tcPr>
            <w:tcW w:w="270" w:type="dxa"/>
            <w:gridSpan w:val="2"/>
          </w:tcPr>
          <w:p w14:paraId="05677233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C94C200" w14:textId="79A9EB85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203">
              <w:rPr>
                <w:rFonts w:ascii="Angsana New" w:hAnsi="Angsana New"/>
                <w:sz w:val="30"/>
                <w:szCs w:val="30"/>
              </w:rPr>
              <w:t>54,497</w:t>
            </w:r>
          </w:p>
        </w:tc>
        <w:tc>
          <w:tcPr>
            <w:tcW w:w="270" w:type="dxa"/>
          </w:tcPr>
          <w:p w14:paraId="21E3720A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9A9CCF" w14:textId="011FC516" w:rsidR="00317A22" w:rsidRPr="003C4203" w:rsidRDefault="000628E7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4203">
              <w:rPr>
                <w:rFonts w:ascii="Angsana New" w:hAnsi="Angsana New"/>
                <w:sz w:val="30"/>
                <w:szCs w:val="30"/>
                <w:lang w:val="en-US"/>
              </w:rPr>
              <w:t>51,496</w:t>
            </w:r>
          </w:p>
        </w:tc>
        <w:tc>
          <w:tcPr>
            <w:tcW w:w="270" w:type="dxa"/>
          </w:tcPr>
          <w:p w14:paraId="1F7E8D5D" w14:textId="77777777" w:rsidR="00317A22" w:rsidRPr="0002431C" w:rsidRDefault="00317A22" w:rsidP="00317A2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  <w:gridSpan w:val="2"/>
          </w:tcPr>
          <w:p w14:paraId="5501EC4B" w14:textId="05DA80C9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54,474</w:t>
            </w:r>
          </w:p>
        </w:tc>
      </w:tr>
      <w:tr w:rsidR="00317A22" w:rsidRPr="00E525E3" w14:paraId="702EB99F" w14:textId="77777777" w:rsidTr="00BE7704">
        <w:trPr>
          <w:trHeight w:val="383"/>
        </w:trPr>
        <w:tc>
          <w:tcPr>
            <w:tcW w:w="3240" w:type="dxa"/>
            <w:gridSpan w:val="2"/>
          </w:tcPr>
          <w:p w14:paraId="47C17915" w14:textId="77777777" w:rsidR="00317A22" w:rsidRPr="004E6E85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</w:rPr>
              <w:t>3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521D35CC" w14:textId="77777777" w:rsidR="00317A22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44EEC4D" w14:textId="182DCEC2" w:rsidR="00317A22" w:rsidRPr="003C4203" w:rsidRDefault="000628E7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4203">
              <w:rPr>
                <w:rFonts w:ascii="Angsana New" w:hAnsi="Angsana New"/>
                <w:sz w:val="30"/>
                <w:szCs w:val="30"/>
                <w:lang w:val="en-US"/>
              </w:rPr>
              <w:t>110,660</w:t>
            </w:r>
          </w:p>
        </w:tc>
        <w:tc>
          <w:tcPr>
            <w:tcW w:w="270" w:type="dxa"/>
            <w:gridSpan w:val="2"/>
          </w:tcPr>
          <w:p w14:paraId="42CC1F5D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BDC0103" w14:textId="70781A17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203">
              <w:rPr>
                <w:rFonts w:ascii="Angsana New" w:hAnsi="Angsana New"/>
                <w:sz w:val="30"/>
                <w:szCs w:val="30"/>
              </w:rPr>
              <w:t>13,908</w:t>
            </w:r>
          </w:p>
        </w:tc>
        <w:tc>
          <w:tcPr>
            <w:tcW w:w="270" w:type="dxa"/>
          </w:tcPr>
          <w:p w14:paraId="321F9BD8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AA7973" w14:textId="03209C8F" w:rsidR="00317A22" w:rsidRPr="003C4203" w:rsidRDefault="000628E7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4203">
              <w:rPr>
                <w:rFonts w:ascii="Angsana New" w:hAnsi="Angsana New"/>
                <w:sz w:val="30"/>
                <w:szCs w:val="30"/>
                <w:lang w:val="en-US"/>
              </w:rPr>
              <w:t>110,660</w:t>
            </w:r>
          </w:p>
        </w:tc>
        <w:tc>
          <w:tcPr>
            <w:tcW w:w="270" w:type="dxa"/>
          </w:tcPr>
          <w:p w14:paraId="0401EB4D" w14:textId="77777777" w:rsidR="00317A22" w:rsidRPr="0002431C" w:rsidRDefault="00317A22" w:rsidP="00317A2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  <w:gridSpan w:val="2"/>
          </w:tcPr>
          <w:p w14:paraId="58AC9721" w14:textId="477DDBB8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13,907</w:t>
            </w:r>
          </w:p>
        </w:tc>
      </w:tr>
      <w:tr w:rsidR="00317A22" w:rsidRPr="00E525E3" w14:paraId="3C0282B6" w14:textId="77777777" w:rsidTr="00BE7704">
        <w:trPr>
          <w:trHeight w:val="374"/>
        </w:trPr>
        <w:tc>
          <w:tcPr>
            <w:tcW w:w="3240" w:type="dxa"/>
            <w:gridSpan w:val="2"/>
          </w:tcPr>
          <w:p w14:paraId="4B940837" w14:textId="77777777" w:rsidR="00317A22" w:rsidRPr="004E6E85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</w:rPr>
              <w:t>4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20B72438" w14:textId="77777777" w:rsidR="00317A22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90BFEC6" w14:textId="27C18F6B" w:rsidR="00317A22" w:rsidRPr="003C4203" w:rsidRDefault="000628E7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4203">
              <w:rPr>
                <w:rFonts w:ascii="Angsana New" w:hAnsi="Angsana New"/>
                <w:sz w:val="30"/>
                <w:szCs w:val="30"/>
                <w:lang w:val="en-US"/>
              </w:rPr>
              <w:t>133,337</w:t>
            </w:r>
          </w:p>
        </w:tc>
        <w:tc>
          <w:tcPr>
            <w:tcW w:w="270" w:type="dxa"/>
            <w:gridSpan w:val="2"/>
          </w:tcPr>
          <w:p w14:paraId="2C39AEC6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BF2A84A" w14:textId="16F7E6AD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203">
              <w:rPr>
                <w:rFonts w:ascii="Angsana New" w:hAnsi="Angsana New"/>
                <w:sz w:val="30"/>
                <w:szCs w:val="30"/>
              </w:rPr>
              <w:t>10,674</w:t>
            </w:r>
          </w:p>
        </w:tc>
        <w:tc>
          <w:tcPr>
            <w:tcW w:w="270" w:type="dxa"/>
          </w:tcPr>
          <w:p w14:paraId="672EE7DC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81DFFB" w14:textId="352FE482" w:rsidR="00317A22" w:rsidRPr="003C4203" w:rsidRDefault="000628E7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4203">
              <w:rPr>
                <w:rFonts w:ascii="Angsana New" w:hAnsi="Angsana New"/>
                <w:sz w:val="30"/>
                <w:szCs w:val="30"/>
                <w:lang w:val="en-US"/>
              </w:rPr>
              <w:t>133,332</w:t>
            </w:r>
          </w:p>
        </w:tc>
        <w:tc>
          <w:tcPr>
            <w:tcW w:w="270" w:type="dxa"/>
          </w:tcPr>
          <w:p w14:paraId="4A7A59BA" w14:textId="77777777" w:rsidR="00317A22" w:rsidRPr="0002431C" w:rsidRDefault="00317A22" w:rsidP="00317A2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  <w:gridSpan w:val="2"/>
          </w:tcPr>
          <w:p w14:paraId="52D12197" w14:textId="093494CE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10,674</w:t>
            </w:r>
          </w:p>
        </w:tc>
      </w:tr>
      <w:tr w:rsidR="00317A22" w:rsidRPr="00E525E3" w14:paraId="15C0E0A1" w14:textId="77777777" w:rsidTr="00BE7704">
        <w:trPr>
          <w:trHeight w:val="383"/>
        </w:trPr>
        <w:tc>
          <w:tcPr>
            <w:tcW w:w="3240" w:type="dxa"/>
            <w:gridSpan w:val="2"/>
          </w:tcPr>
          <w:p w14:paraId="475D4653" w14:textId="77777777" w:rsidR="00317A22" w:rsidRPr="004E6E85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</w:rPr>
              <w:t>6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71B0211D" w14:textId="77777777" w:rsidR="00317A22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05FBF8F" w14:textId="58D311E7" w:rsidR="00317A22" w:rsidRPr="003C4203" w:rsidRDefault="000628E7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4203">
              <w:rPr>
                <w:rFonts w:ascii="Angsana New" w:hAnsi="Angsana New"/>
                <w:sz w:val="30"/>
                <w:szCs w:val="30"/>
                <w:lang w:val="en-US"/>
              </w:rPr>
              <w:t>10,863</w:t>
            </w:r>
          </w:p>
        </w:tc>
        <w:tc>
          <w:tcPr>
            <w:tcW w:w="270" w:type="dxa"/>
            <w:gridSpan w:val="2"/>
          </w:tcPr>
          <w:p w14:paraId="5444AFE2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A1C5042" w14:textId="1B3A234A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203">
              <w:rPr>
                <w:rFonts w:ascii="Angsana New" w:hAnsi="Angsana New"/>
                <w:sz w:val="30"/>
                <w:szCs w:val="30"/>
              </w:rPr>
              <w:t>19,693</w:t>
            </w:r>
          </w:p>
        </w:tc>
        <w:tc>
          <w:tcPr>
            <w:tcW w:w="270" w:type="dxa"/>
          </w:tcPr>
          <w:p w14:paraId="5B3FE80A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B5AF56" w14:textId="00AC7D0A" w:rsidR="00317A22" w:rsidRPr="003C4203" w:rsidRDefault="000628E7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4203">
              <w:rPr>
                <w:rFonts w:ascii="Angsana New" w:hAnsi="Angsana New"/>
                <w:sz w:val="30"/>
                <w:szCs w:val="30"/>
                <w:lang w:val="en-US"/>
              </w:rPr>
              <w:t>10,863</w:t>
            </w:r>
          </w:p>
        </w:tc>
        <w:tc>
          <w:tcPr>
            <w:tcW w:w="270" w:type="dxa"/>
          </w:tcPr>
          <w:p w14:paraId="7E1438B3" w14:textId="77777777" w:rsidR="00317A22" w:rsidRPr="0002431C" w:rsidRDefault="00317A22" w:rsidP="00317A2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  <w:gridSpan w:val="2"/>
          </w:tcPr>
          <w:p w14:paraId="68D02FA6" w14:textId="142205EF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19,693</w:t>
            </w:r>
          </w:p>
        </w:tc>
      </w:tr>
      <w:tr w:rsidR="00317A22" w:rsidRPr="00E525E3" w14:paraId="09E98D3E" w14:textId="77777777" w:rsidTr="00BE7704">
        <w:trPr>
          <w:trHeight w:val="374"/>
        </w:trPr>
        <w:tc>
          <w:tcPr>
            <w:tcW w:w="3240" w:type="dxa"/>
            <w:gridSpan w:val="2"/>
          </w:tcPr>
          <w:p w14:paraId="2376347E" w14:textId="77777777" w:rsidR="00317A22" w:rsidRPr="004E6E85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</w:rPr>
              <w:t>9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35984E58" w14:textId="77777777" w:rsidR="00317A22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8C87B80" w14:textId="7A016AA3" w:rsidR="00317A22" w:rsidRPr="003C4203" w:rsidRDefault="000628E7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4203">
              <w:rPr>
                <w:rFonts w:ascii="Angsana New" w:hAnsi="Angsana New"/>
                <w:sz w:val="30"/>
                <w:szCs w:val="30"/>
                <w:lang w:val="en-US"/>
              </w:rPr>
              <w:t>11,518</w:t>
            </w:r>
          </w:p>
        </w:tc>
        <w:tc>
          <w:tcPr>
            <w:tcW w:w="270" w:type="dxa"/>
            <w:gridSpan w:val="2"/>
          </w:tcPr>
          <w:p w14:paraId="0E369A0C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FC068D8" w14:textId="47E7C629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203">
              <w:rPr>
                <w:rFonts w:ascii="Angsana New" w:hAnsi="Angsana New"/>
                <w:sz w:val="30"/>
                <w:szCs w:val="30"/>
              </w:rPr>
              <w:t>27,639</w:t>
            </w:r>
          </w:p>
        </w:tc>
        <w:tc>
          <w:tcPr>
            <w:tcW w:w="270" w:type="dxa"/>
          </w:tcPr>
          <w:p w14:paraId="7382FFEE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A14906" w14:textId="345601FD" w:rsidR="00317A22" w:rsidRPr="003C4203" w:rsidRDefault="000628E7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4203">
              <w:rPr>
                <w:rFonts w:ascii="Angsana New" w:hAnsi="Angsana New"/>
                <w:sz w:val="30"/>
                <w:szCs w:val="30"/>
                <w:lang w:val="en-US"/>
              </w:rPr>
              <w:t>11,518</w:t>
            </w:r>
          </w:p>
        </w:tc>
        <w:tc>
          <w:tcPr>
            <w:tcW w:w="270" w:type="dxa"/>
          </w:tcPr>
          <w:p w14:paraId="5D7B0C85" w14:textId="77777777" w:rsidR="00317A22" w:rsidRPr="0002431C" w:rsidRDefault="00317A22" w:rsidP="00317A2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  <w:gridSpan w:val="2"/>
          </w:tcPr>
          <w:p w14:paraId="549C4400" w14:textId="2BFF783C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27,639</w:t>
            </w:r>
          </w:p>
        </w:tc>
      </w:tr>
      <w:tr w:rsidR="00317A22" w:rsidRPr="00E525E3" w14:paraId="6AFEDADA" w14:textId="77777777" w:rsidTr="00BE7704">
        <w:trPr>
          <w:trHeight w:val="383"/>
        </w:trPr>
        <w:tc>
          <w:tcPr>
            <w:tcW w:w="3240" w:type="dxa"/>
            <w:gridSpan w:val="2"/>
          </w:tcPr>
          <w:p w14:paraId="5FDC43CF" w14:textId="77777777" w:rsidR="00317A22" w:rsidRPr="004E6E85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27802130" w14:textId="77777777" w:rsidR="00317A22" w:rsidRPr="00947001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22568F" w14:textId="79A1404F" w:rsidR="00317A22" w:rsidRPr="00947001" w:rsidRDefault="000628E7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7001">
              <w:rPr>
                <w:rFonts w:ascii="Angsana New" w:hAnsi="Angsana New"/>
                <w:sz w:val="30"/>
                <w:szCs w:val="30"/>
                <w:lang w:val="en-US"/>
              </w:rPr>
              <w:t>458,60</w:t>
            </w:r>
            <w:r w:rsidR="0058027E" w:rsidRPr="00947001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gridSpan w:val="2"/>
          </w:tcPr>
          <w:p w14:paraId="605F772D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6BE146" w14:textId="4D509DA1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203">
              <w:rPr>
                <w:rFonts w:ascii="Angsana New" w:hAnsi="Angsana New"/>
                <w:sz w:val="30"/>
                <w:szCs w:val="30"/>
              </w:rPr>
              <w:t>502,906</w:t>
            </w:r>
          </w:p>
        </w:tc>
        <w:tc>
          <w:tcPr>
            <w:tcW w:w="270" w:type="dxa"/>
          </w:tcPr>
          <w:p w14:paraId="4AAE11CC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2ED9102" w14:textId="34E793CB" w:rsidR="00317A22" w:rsidRPr="003C4203" w:rsidRDefault="000628E7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C4203">
              <w:rPr>
                <w:rFonts w:ascii="Angsana New" w:hAnsi="Angsana New"/>
                <w:sz w:val="30"/>
                <w:szCs w:val="30"/>
                <w:lang w:val="en-US"/>
              </w:rPr>
              <w:t>452,919</w:t>
            </w:r>
          </w:p>
        </w:tc>
        <w:tc>
          <w:tcPr>
            <w:tcW w:w="270" w:type="dxa"/>
          </w:tcPr>
          <w:p w14:paraId="3EE0C1A8" w14:textId="77777777" w:rsidR="00317A22" w:rsidRPr="0002431C" w:rsidRDefault="00317A22" w:rsidP="00317A2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4F723242" w14:textId="20CA932F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495,956</w:t>
            </w:r>
          </w:p>
        </w:tc>
      </w:tr>
      <w:tr w:rsidR="00317A22" w:rsidRPr="00E525E3" w14:paraId="3813BCCF" w14:textId="77777777" w:rsidTr="00BE7704">
        <w:trPr>
          <w:trHeight w:val="374"/>
        </w:trPr>
        <w:tc>
          <w:tcPr>
            <w:tcW w:w="3240" w:type="dxa"/>
            <w:gridSpan w:val="2"/>
          </w:tcPr>
          <w:p w14:paraId="4E1EC4F8" w14:textId="77777777" w:rsidR="00317A22" w:rsidRPr="0002431C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16A8605" w14:textId="77777777" w:rsidR="00317A22" w:rsidRPr="00947001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774DF7" w14:textId="65EAA92F" w:rsidR="00317A22" w:rsidRPr="00947001" w:rsidRDefault="000628E7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470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7,644,97</w:t>
            </w:r>
            <w:r w:rsidR="0058027E" w:rsidRPr="009470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gridSpan w:val="2"/>
          </w:tcPr>
          <w:p w14:paraId="34F6B77A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7E98661" w14:textId="4835C8F2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203">
              <w:rPr>
                <w:rFonts w:ascii="Angsana New" w:hAnsi="Angsana New"/>
                <w:b/>
                <w:bCs/>
                <w:sz w:val="30"/>
                <w:szCs w:val="30"/>
              </w:rPr>
              <w:t>6,933,931</w:t>
            </w:r>
          </w:p>
        </w:tc>
        <w:tc>
          <w:tcPr>
            <w:tcW w:w="270" w:type="dxa"/>
          </w:tcPr>
          <w:p w14:paraId="54D526E1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0417875" w14:textId="7433A712" w:rsidR="00317A22" w:rsidRPr="003C4203" w:rsidRDefault="000628E7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C42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7,631,977</w:t>
            </w:r>
          </w:p>
        </w:tc>
        <w:tc>
          <w:tcPr>
            <w:tcW w:w="270" w:type="dxa"/>
          </w:tcPr>
          <w:p w14:paraId="3AB6D780" w14:textId="77777777" w:rsidR="00317A22" w:rsidRPr="0002431C" w:rsidRDefault="00317A22" w:rsidP="00317A2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13762FC8" w14:textId="38A0C9E7" w:rsidR="00317A22" w:rsidRPr="002869A2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6,920,202</w:t>
            </w:r>
          </w:p>
        </w:tc>
      </w:tr>
      <w:tr w:rsidR="00317A22" w:rsidRPr="00E525E3" w14:paraId="6C13E106" w14:textId="77777777" w:rsidTr="00BE7704">
        <w:trPr>
          <w:trHeight w:val="739"/>
        </w:trPr>
        <w:tc>
          <w:tcPr>
            <w:tcW w:w="3240" w:type="dxa"/>
            <w:gridSpan w:val="2"/>
          </w:tcPr>
          <w:p w14:paraId="683F3108" w14:textId="77777777" w:rsidR="00317A22" w:rsidRPr="0002431C" w:rsidRDefault="00317A22" w:rsidP="00317A22">
            <w:pPr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02431C">
              <w:rPr>
                <w:rFonts w:ascii="Angsana New" w:hAnsi="Angsana New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02431C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ค่าเผื่อผลขาดทุนด้านเครดิตที่</w:t>
            </w:r>
          </w:p>
          <w:p w14:paraId="5B48E5F5" w14:textId="77777777" w:rsidR="00317A22" w:rsidRPr="0002431C" w:rsidRDefault="00317A22" w:rsidP="00317A2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    </w:t>
            </w:r>
            <w:r w:rsidRPr="0002431C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คาดว่าจะเกิดขึ้น</w:t>
            </w:r>
          </w:p>
        </w:tc>
        <w:tc>
          <w:tcPr>
            <w:tcW w:w="900" w:type="dxa"/>
          </w:tcPr>
          <w:p w14:paraId="6AEDA2A7" w14:textId="77777777" w:rsidR="00317A22" w:rsidRPr="00947001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FF305" w14:textId="59A1443F" w:rsidR="00317A22" w:rsidRPr="00947001" w:rsidRDefault="000628E7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7001">
              <w:rPr>
                <w:rFonts w:ascii="Angsana New" w:hAnsi="Angsana New"/>
                <w:sz w:val="30"/>
                <w:szCs w:val="30"/>
                <w:lang w:val="en-US"/>
              </w:rPr>
              <w:t>(285,296)</w:t>
            </w:r>
          </w:p>
        </w:tc>
        <w:tc>
          <w:tcPr>
            <w:tcW w:w="270" w:type="dxa"/>
            <w:gridSpan w:val="2"/>
            <w:vAlign w:val="bottom"/>
          </w:tcPr>
          <w:p w14:paraId="0EBAC563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46893" w14:textId="7F613368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C4203">
              <w:rPr>
                <w:rFonts w:ascii="Angsana New" w:hAnsi="Angsana New"/>
                <w:sz w:val="30"/>
                <w:szCs w:val="30"/>
              </w:rPr>
              <w:t>(303,628)</w:t>
            </w:r>
          </w:p>
        </w:tc>
        <w:tc>
          <w:tcPr>
            <w:tcW w:w="270" w:type="dxa"/>
            <w:vAlign w:val="bottom"/>
          </w:tcPr>
          <w:p w14:paraId="794CD512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22EAB" w14:textId="52C347EB" w:rsidR="00317A22" w:rsidRPr="003C4203" w:rsidRDefault="000628E7" w:rsidP="005312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4203">
              <w:rPr>
                <w:rFonts w:ascii="Angsana New" w:hAnsi="Angsana New"/>
                <w:sz w:val="30"/>
                <w:szCs w:val="30"/>
                <w:lang w:val="en-US"/>
              </w:rPr>
              <w:t>(279,607)</w:t>
            </w:r>
          </w:p>
        </w:tc>
        <w:tc>
          <w:tcPr>
            <w:tcW w:w="270" w:type="dxa"/>
            <w:vAlign w:val="bottom"/>
          </w:tcPr>
          <w:p w14:paraId="0865204E" w14:textId="77777777" w:rsidR="00317A22" w:rsidRPr="0002431C" w:rsidRDefault="00317A22" w:rsidP="00317A2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30BD5FE0" w14:textId="2D27A832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(296,676)</w:t>
            </w:r>
          </w:p>
        </w:tc>
      </w:tr>
      <w:tr w:rsidR="00317A22" w:rsidRPr="00E525E3" w14:paraId="5CEFD372" w14:textId="77777777" w:rsidTr="00BE7704">
        <w:trPr>
          <w:trHeight w:val="383"/>
        </w:trPr>
        <w:tc>
          <w:tcPr>
            <w:tcW w:w="3240" w:type="dxa"/>
            <w:gridSpan w:val="2"/>
          </w:tcPr>
          <w:p w14:paraId="51AC9C6A" w14:textId="77777777" w:rsidR="00317A22" w:rsidRPr="0002431C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25F49EC" w14:textId="77777777" w:rsidR="00317A22" w:rsidRPr="00947001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96473" w14:textId="2D65517E" w:rsidR="00317A22" w:rsidRPr="00947001" w:rsidRDefault="000628E7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470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7,359,67</w:t>
            </w:r>
            <w:r w:rsidR="0058027E" w:rsidRPr="009470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gridSpan w:val="2"/>
          </w:tcPr>
          <w:p w14:paraId="2B8F76BB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AAD70" w14:textId="0FC6EF08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203">
              <w:rPr>
                <w:rFonts w:ascii="Angsana New" w:hAnsi="Angsana New"/>
                <w:b/>
                <w:bCs/>
                <w:sz w:val="30"/>
                <w:szCs w:val="30"/>
              </w:rPr>
              <w:t>6,630,303</w:t>
            </w:r>
          </w:p>
        </w:tc>
        <w:tc>
          <w:tcPr>
            <w:tcW w:w="270" w:type="dxa"/>
          </w:tcPr>
          <w:p w14:paraId="2F6C82CC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28F2B" w14:textId="29476BC2" w:rsidR="00317A22" w:rsidRPr="008B5999" w:rsidRDefault="000628E7" w:rsidP="008B59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B599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7,352,370</w:t>
            </w:r>
          </w:p>
        </w:tc>
        <w:tc>
          <w:tcPr>
            <w:tcW w:w="270" w:type="dxa"/>
          </w:tcPr>
          <w:p w14:paraId="3E9B5444" w14:textId="77777777" w:rsidR="00317A22" w:rsidRPr="00C47121" w:rsidRDefault="00317A22" w:rsidP="00317A2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FC810E" w14:textId="5D35B9D8" w:rsidR="00317A22" w:rsidRPr="002869A2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6,623,526</w:t>
            </w:r>
          </w:p>
        </w:tc>
      </w:tr>
      <w:tr w:rsidR="00317A22" w:rsidRPr="00D033CA" w14:paraId="2DF51DBF" w14:textId="77777777" w:rsidTr="00BE7704">
        <w:trPr>
          <w:trHeight w:val="374"/>
        </w:trPr>
        <w:tc>
          <w:tcPr>
            <w:tcW w:w="3240" w:type="dxa"/>
            <w:gridSpan w:val="2"/>
          </w:tcPr>
          <w:p w14:paraId="778FA2B0" w14:textId="77777777" w:rsidR="00317A22" w:rsidRPr="0002431C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6AAB7BED" w14:textId="77777777" w:rsidR="00317A22" w:rsidRPr="00947001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C6137D1" w14:textId="3C0EBE60" w:rsidR="00317A22" w:rsidRPr="00947001" w:rsidRDefault="000628E7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470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7,363,89</w:t>
            </w:r>
            <w:r w:rsidR="0058027E" w:rsidRPr="009470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gridSpan w:val="2"/>
          </w:tcPr>
          <w:p w14:paraId="18A72CC3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06CF487" w14:textId="697EACD3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203">
              <w:rPr>
                <w:rFonts w:ascii="Angsana New" w:hAnsi="Angsana New"/>
                <w:b/>
                <w:bCs/>
                <w:sz w:val="30"/>
                <w:szCs w:val="30"/>
              </w:rPr>
              <w:t>6,631,868</w:t>
            </w:r>
          </w:p>
        </w:tc>
        <w:tc>
          <w:tcPr>
            <w:tcW w:w="270" w:type="dxa"/>
          </w:tcPr>
          <w:p w14:paraId="4EEDC804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31F2DA7" w14:textId="793CF7E6" w:rsidR="00317A22" w:rsidRPr="008B5999" w:rsidRDefault="000628E7" w:rsidP="008B59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B599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7,364,29</w:t>
            </w:r>
            <w:r w:rsidR="00531205" w:rsidRPr="008B599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2E271E3C" w14:textId="77777777" w:rsidR="00317A22" w:rsidRPr="0002431C" w:rsidRDefault="00317A22" w:rsidP="00317A22">
            <w:pPr>
              <w:pStyle w:val="acctfourfigures"/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2DBFB0F9" w14:textId="7DB57801" w:rsidR="00317A22" w:rsidRPr="002869A2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6,641,085</w:t>
            </w:r>
          </w:p>
        </w:tc>
      </w:tr>
      <w:tr w:rsidR="00682446" w:rsidRPr="003B708D" w14:paraId="38BAB89E" w14:textId="77777777" w:rsidTr="00BE7704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90" w:type="dxa"/>
          <w:cantSplit/>
          <w:tblHeader/>
        </w:trPr>
        <w:tc>
          <w:tcPr>
            <w:tcW w:w="4320" w:type="dxa"/>
            <w:gridSpan w:val="3"/>
            <w:vAlign w:val="bottom"/>
            <w:hideMark/>
          </w:tcPr>
          <w:p w14:paraId="200BCA41" w14:textId="77777777" w:rsidR="00682446" w:rsidRPr="0002431C" w:rsidRDefault="00682446" w:rsidP="00CD448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0243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ผลขาดทุนด้านเครดิตที่คาดว่าจะเกิดขึ้น </w:t>
            </w:r>
          </w:p>
        </w:tc>
        <w:tc>
          <w:tcPr>
            <w:tcW w:w="2340" w:type="dxa"/>
            <w:gridSpan w:val="5"/>
            <w:vAlign w:val="bottom"/>
            <w:hideMark/>
          </w:tcPr>
          <w:p w14:paraId="7F5ADB1A" w14:textId="77777777" w:rsidR="00682446" w:rsidRPr="0002431C" w:rsidRDefault="00682446" w:rsidP="00CD448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2431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5B947D30" w14:textId="77777777" w:rsidR="00682446" w:rsidRPr="0002431C" w:rsidRDefault="00682446" w:rsidP="00CD448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6A93874E" w14:textId="77777777" w:rsidR="00682446" w:rsidRPr="0002431C" w:rsidRDefault="00682446" w:rsidP="00CD448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682446" w:rsidRPr="003B708D" w14:paraId="30C130D4" w14:textId="77777777" w:rsidTr="00BE7704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90" w:type="dxa"/>
          <w:cantSplit/>
          <w:tblHeader/>
        </w:trPr>
        <w:tc>
          <w:tcPr>
            <w:tcW w:w="4320" w:type="dxa"/>
            <w:gridSpan w:val="3"/>
            <w:vAlign w:val="bottom"/>
            <w:hideMark/>
          </w:tcPr>
          <w:p w14:paraId="6E4953D9" w14:textId="25C1CCD7" w:rsidR="00682446" w:rsidRPr="0002431C" w:rsidRDefault="00682446" w:rsidP="00CD448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317A2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="00317A22" w:rsidRPr="000243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317A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317A2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990" w:type="dxa"/>
            <w:gridSpan w:val="2"/>
            <w:hideMark/>
          </w:tcPr>
          <w:p w14:paraId="0E228C7E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02431C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gridSpan w:val="2"/>
          </w:tcPr>
          <w:p w14:paraId="5E747D89" w14:textId="77777777" w:rsidR="00682446" w:rsidRPr="0002431C" w:rsidRDefault="00682446" w:rsidP="00CD448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3600E0B7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5AB98E31" w14:textId="77777777" w:rsidR="00682446" w:rsidRPr="0002431C" w:rsidRDefault="00682446" w:rsidP="00CD448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1B90D31B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DFF7C77" w14:textId="77777777" w:rsidR="00682446" w:rsidRPr="0002431C" w:rsidRDefault="00682446" w:rsidP="00CD448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6D56A9E9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682446" w:rsidRPr="003B708D" w14:paraId="650D08C8" w14:textId="77777777" w:rsidTr="00BE7704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90" w:type="dxa"/>
          <w:cantSplit/>
          <w:tblHeader/>
        </w:trPr>
        <w:tc>
          <w:tcPr>
            <w:tcW w:w="4320" w:type="dxa"/>
            <w:gridSpan w:val="3"/>
            <w:vAlign w:val="bottom"/>
          </w:tcPr>
          <w:p w14:paraId="7E7AFF1E" w14:textId="77777777" w:rsidR="00682446" w:rsidRPr="0002431C" w:rsidRDefault="00682446" w:rsidP="00CD448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040" w:type="dxa"/>
            <w:gridSpan w:val="9"/>
            <w:vAlign w:val="bottom"/>
            <w:hideMark/>
          </w:tcPr>
          <w:p w14:paraId="4F9A1463" w14:textId="77777777" w:rsidR="00682446" w:rsidRPr="0002431C" w:rsidRDefault="00682446" w:rsidP="00CD448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243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0243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17A22" w:rsidRPr="003B708D" w14:paraId="20F560E1" w14:textId="77777777" w:rsidTr="00BE7704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90" w:type="dxa"/>
          <w:cantSplit/>
          <w:trHeight w:val="60"/>
        </w:trPr>
        <w:tc>
          <w:tcPr>
            <w:tcW w:w="4320" w:type="dxa"/>
            <w:gridSpan w:val="3"/>
            <w:hideMark/>
          </w:tcPr>
          <w:p w14:paraId="4016D34C" w14:textId="77777777" w:rsidR="00317A22" w:rsidRPr="00734F85" w:rsidRDefault="00317A22" w:rsidP="00317A22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190"/>
              <w:rPr>
                <w:rFonts w:asciiTheme="majorBidi" w:hAnsiTheme="majorBidi" w:cstheme="majorBidi"/>
                <w:sz w:val="30"/>
                <w:szCs w:val="30"/>
              </w:rPr>
            </w:pPr>
            <w:r w:rsidRPr="00734F8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  <w:gridSpan w:val="2"/>
          </w:tcPr>
          <w:p w14:paraId="46B4E100" w14:textId="564E4FBC" w:rsidR="00317A22" w:rsidRPr="0002431C" w:rsidRDefault="009F2947" w:rsidP="00317A22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19,048</w:t>
            </w:r>
          </w:p>
        </w:tc>
        <w:tc>
          <w:tcPr>
            <w:tcW w:w="270" w:type="dxa"/>
            <w:gridSpan w:val="2"/>
          </w:tcPr>
          <w:p w14:paraId="2428A766" w14:textId="77777777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6AACB32" w14:textId="76BE3E2D" w:rsidR="00317A22" w:rsidRPr="0002431C" w:rsidRDefault="00317A22" w:rsidP="000669B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7E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15,157</w:t>
            </w:r>
          </w:p>
        </w:tc>
        <w:tc>
          <w:tcPr>
            <w:tcW w:w="270" w:type="dxa"/>
          </w:tcPr>
          <w:p w14:paraId="21422085" w14:textId="77777777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0E6629D" w14:textId="13C912C3" w:rsidR="00317A22" w:rsidRPr="0002431C" w:rsidRDefault="009F2947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19,048</w:t>
            </w:r>
          </w:p>
        </w:tc>
        <w:tc>
          <w:tcPr>
            <w:tcW w:w="270" w:type="dxa"/>
          </w:tcPr>
          <w:p w14:paraId="2161E1C7" w14:textId="77777777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31F405F" w14:textId="54D8C714" w:rsidR="00317A22" w:rsidRPr="0002431C" w:rsidRDefault="00317A22" w:rsidP="000669B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7E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15,157</w:t>
            </w:r>
          </w:p>
        </w:tc>
      </w:tr>
      <w:tr w:rsidR="00317A22" w:rsidRPr="003B708D" w14:paraId="4321BE58" w14:textId="77777777" w:rsidTr="00BE7704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90" w:type="dxa"/>
          <w:cantSplit/>
        </w:trPr>
        <w:tc>
          <w:tcPr>
            <w:tcW w:w="4320" w:type="dxa"/>
            <w:gridSpan w:val="3"/>
            <w:hideMark/>
          </w:tcPr>
          <w:p w14:paraId="00926A2A" w14:textId="77777777" w:rsidR="00317A22" w:rsidRPr="00734F85" w:rsidRDefault="00317A22" w:rsidP="00317A22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190"/>
              <w:rPr>
                <w:rFonts w:asciiTheme="majorBidi" w:hAnsiTheme="majorBidi" w:cstheme="majorBidi"/>
                <w:sz w:val="30"/>
                <w:szCs w:val="30"/>
              </w:rPr>
            </w:pPr>
            <w:r w:rsidRPr="00734F85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0BFF793F" w14:textId="3499C36C" w:rsidR="00317A22" w:rsidRPr="0002431C" w:rsidRDefault="009F2947" w:rsidP="00317A22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(4,61</w:t>
            </w:r>
            <w:r w:rsidR="000F5E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14:paraId="62DB0AE7" w14:textId="77777777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83E1AEC" w14:textId="7B642E98" w:rsidR="00317A22" w:rsidRPr="0002431C" w:rsidRDefault="00317A22" w:rsidP="00317A2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7E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(1,537)</w:t>
            </w:r>
          </w:p>
        </w:tc>
        <w:tc>
          <w:tcPr>
            <w:tcW w:w="270" w:type="dxa"/>
          </w:tcPr>
          <w:p w14:paraId="519B872E" w14:textId="77777777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69DD96F" w14:textId="55F626F2" w:rsidR="00317A22" w:rsidRPr="0002431C" w:rsidRDefault="009F2947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(4,614)</w:t>
            </w:r>
          </w:p>
        </w:tc>
        <w:tc>
          <w:tcPr>
            <w:tcW w:w="270" w:type="dxa"/>
          </w:tcPr>
          <w:p w14:paraId="00AB5C7B" w14:textId="77777777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9079667" w14:textId="6FEDC606" w:rsidR="00317A22" w:rsidRPr="0002431C" w:rsidRDefault="00317A22" w:rsidP="00317A2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7E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(1,537)</w:t>
            </w:r>
          </w:p>
        </w:tc>
      </w:tr>
      <w:tr w:rsidR="00682446" w:rsidRPr="003C4203" w14:paraId="084263F7" w14:textId="77777777" w:rsidTr="00BE7704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90" w:type="dxa"/>
          <w:cantSplit/>
        </w:trPr>
        <w:tc>
          <w:tcPr>
            <w:tcW w:w="4320" w:type="dxa"/>
            <w:gridSpan w:val="3"/>
          </w:tcPr>
          <w:p w14:paraId="008FFB82" w14:textId="77777777" w:rsidR="00682446" w:rsidRPr="003C4203" w:rsidRDefault="00682446" w:rsidP="00CD448C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420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99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EB04CEB" w14:textId="3937CBCB" w:rsidR="00682446" w:rsidRPr="003C4203" w:rsidRDefault="009F2947" w:rsidP="00CD448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C42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(32,76</w:t>
            </w:r>
            <w:r w:rsidR="00B807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3C42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14:paraId="3C83B108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32B6732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42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322BEE2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701B625" w14:textId="3D076294" w:rsidR="00682446" w:rsidRPr="003C4203" w:rsidRDefault="009F2947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42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(31,503)</w:t>
            </w:r>
          </w:p>
        </w:tc>
        <w:tc>
          <w:tcPr>
            <w:tcW w:w="270" w:type="dxa"/>
          </w:tcPr>
          <w:p w14:paraId="17B5A5AD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EA1979E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42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82446" w:rsidRPr="003C4203" w14:paraId="623C9222" w14:textId="77777777" w:rsidTr="00BE7704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90" w:type="dxa"/>
          <w:cantSplit/>
        </w:trPr>
        <w:tc>
          <w:tcPr>
            <w:tcW w:w="4320" w:type="dxa"/>
            <w:gridSpan w:val="3"/>
            <w:hideMark/>
          </w:tcPr>
          <w:p w14:paraId="7601ACDB" w14:textId="77777777" w:rsidR="00682446" w:rsidRPr="003C4203" w:rsidRDefault="00682446" w:rsidP="00CD448C">
            <w:pPr>
              <w:tabs>
                <w:tab w:val="clear" w:pos="227"/>
                <w:tab w:val="left" w:pos="190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42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513B41" w14:textId="79F92F9A" w:rsidR="00682446" w:rsidRPr="003C4203" w:rsidRDefault="009F2947" w:rsidP="00CD448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42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(18,332)</w:t>
            </w:r>
          </w:p>
        </w:tc>
        <w:tc>
          <w:tcPr>
            <w:tcW w:w="270" w:type="dxa"/>
            <w:gridSpan w:val="2"/>
          </w:tcPr>
          <w:p w14:paraId="7C5B0374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A066FC" w14:textId="6DCC066E" w:rsidR="00682446" w:rsidRPr="003C4203" w:rsidRDefault="00317A22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C42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13,620</w:t>
            </w:r>
          </w:p>
        </w:tc>
        <w:tc>
          <w:tcPr>
            <w:tcW w:w="270" w:type="dxa"/>
          </w:tcPr>
          <w:p w14:paraId="069BB67B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B43380" w14:textId="4D36F8B0" w:rsidR="00682446" w:rsidRPr="003C4203" w:rsidRDefault="009F2947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C42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(17,069)</w:t>
            </w:r>
          </w:p>
        </w:tc>
        <w:tc>
          <w:tcPr>
            <w:tcW w:w="270" w:type="dxa"/>
          </w:tcPr>
          <w:p w14:paraId="02286C6D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D44A8B" w14:textId="258F4C55" w:rsidR="00682446" w:rsidRPr="003C4203" w:rsidRDefault="00317A22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C42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13,620</w:t>
            </w:r>
          </w:p>
        </w:tc>
      </w:tr>
    </w:tbl>
    <w:p w14:paraId="60330320" w14:textId="77777777" w:rsidR="00682446" w:rsidRPr="003C4203" w:rsidRDefault="00682446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6"/>
        <w:gridCol w:w="854"/>
        <w:gridCol w:w="1040"/>
        <w:gridCol w:w="271"/>
        <w:gridCol w:w="1079"/>
        <w:gridCol w:w="271"/>
        <w:gridCol w:w="1076"/>
        <w:gridCol w:w="271"/>
        <w:gridCol w:w="1066"/>
      </w:tblGrid>
      <w:tr w:rsidR="00682446" w:rsidRPr="003C4203" w14:paraId="5B2A46C7" w14:textId="77777777" w:rsidTr="00CD448C">
        <w:trPr>
          <w:tblHeader/>
        </w:trPr>
        <w:tc>
          <w:tcPr>
            <w:tcW w:w="1831" w:type="pct"/>
          </w:tcPr>
          <w:p w14:paraId="0F291A3F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36E095FD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60E6E01A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42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14303371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pct"/>
            <w:gridSpan w:val="3"/>
          </w:tcPr>
          <w:p w14:paraId="18324268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42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2446" w:rsidRPr="003C4203" w14:paraId="350EB591" w14:textId="77777777" w:rsidTr="00CD448C">
        <w:trPr>
          <w:tblHeader/>
        </w:trPr>
        <w:tc>
          <w:tcPr>
            <w:tcW w:w="1831" w:type="pct"/>
          </w:tcPr>
          <w:p w14:paraId="7FEA2691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54D6868E" w14:textId="77777777" w:rsidR="00682446" w:rsidRPr="003C4203" w:rsidRDefault="00682446" w:rsidP="00CD4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6" w:type="pct"/>
          </w:tcPr>
          <w:p w14:paraId="44F4D56B" w14:textId="5DDC79A9" w:rsidR="00682446" w:rsidRPr="003C4203" w:rsidRDefault="00300BCF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4203">
              <w:rPr>
                <w:rFonts w:asciiTheme="majorBidi" w:hAnsiTheme="majorBidi"/>
                <w:bCs/>
                <w:sz w:val="30"/>
                <w:szCs w:val="30"/>
                <w:lang w:val="en-US"/>
              </w:rPr>
              <w:t xml:space="preserve">30 </w:t>
            </w:r>
            <w:r w:rsidRPr="003C4203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5" w:type="pct"/>
          </w:tcPr>
          <w:p w14:paraId="7FAC4FEB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082F9B6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420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C420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0BB28107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5A0CAF13" w14:textId="422F2CD3" w:rsidR="00682446" w:rsidRPr="003C4203" w:rsidRDefault="00300BCF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4203">
              <w:rPr>
                <w:rFonts w:asciiTheme="majorBidi" w:hAnsiTheme="majorBidi"/>
                <w:bCs/>
                <w:sz w:val="30"/>
                <w:szCs w:val="30"/>
                <w:lang w:val="en-US"/>
              </w:rPr>
              <w:t xml:space="preserve">30 </w:t>
            </w:r>
            <w:r w:rsidRPr="003C4203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5" w:type="pct"/>
          </w:tcPr>
          <w:p w14:paraId="33A55B52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9AD3672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420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C420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82446" w:rsidRPr="003C4203" w14:paraId="2733DAAC" w14:textId="77777777" w:rsidTr="00CD448C">
        <w:trPr>
          <w:tblHeader/>
        </w:trPr>
        <w:tc>
          <w:tcPr>
            <w:tcW w:w="1831" w:type="pct"/>
          </w:tcPr>
          <w:p w14:paraId="105842B6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2503FB16" w14:textId="48D3ABD2" w:rsidR="00682446" w:rsidRPr="003C4203" w:rsidRDefault="00682446" w:rsidP="00CD4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</w:tcPr>
          <w:p w14:paraId="24C452F6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42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C42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5" w:type="pct"/>
          </w:tcPr>
          <w:p w14:paraId="1AAF6449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5A711D8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420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056476B2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7A2A3B5D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42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C42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5" w:type="pct"/>
          </w:tcPr>
          <w:p w14:paraId="41346189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18E9D43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420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82446" w:rsidRPr="003C4203" w14:paraId="2DB6A71D" w14:textId="77777777" w:rsidTr="00CD448C">
        <w:trPr>
          <w:tblHeader/>
        </w:trPr>
        <w:tc>
          <w:tcPr>
            <w:tcW w:w="1831" w:type="pct"/>
          </w:tcPr>
          <w:p w14:paraId="0B58CF54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691690FF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2" w:type="pct"/>
            <w:gridSpan w:val="7"/>
          </w:tcPr>
          <w:p w14:paraId="21C56B6B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42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2446" w:rsidRPr="003C4203" w14:paraId="5EF4EAAC" w14:textId="77777777" w:rsidTr="00CD448C">
        <w:tc>
          <w:tcPr>
            <w:tcW w:w="1831" w:type="pct"/>
          </w:tcPr>
          <w:p w14:paraId="5335C2B3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C420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56" w:type="pct"/>
          </w:tcPr>
          <w:p w14:paraId="507B2B96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2043FC2D" w14:textId="0AD5F14B" w:rsidR="00682446" w:rsidRPr="003C4203" w:rsidRDefault="00C47121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420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7,141,038</w:t>
            </w:r>
          </w:p>
        </w:tc>
        <w:tc>
          <w:tcPr>
            <w:tcW w:w="145" w:type="pct"/>
          </w:tcPr>
          <w:p w14:paraId="6B2E064A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FB42AB5" w14:textId="77777777" w:rsidR="00682446" w:rsidRPr="003C4203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C4203">
              <w:rPr>
                <w:rFonts w:ascii="Angsana New" w:hAnsi="Angsana New"/>
                <w:sz w:val="30"/>
                <w:szCs w:val="30"/>
                <w:lang w:val="en-US" w:bidi="th-TH"/>
              </w:rPr>
              <w:t>6,403,170</w:t>
            </w:r>
          </w:p>
        </w:tc>
        <w:tc>
          <w:tcPr>
            <w:tcW w:w="145" w:type="pct"/>
          </w:tcPr>
          <w:p w14:paraId="1DD75C44" w14:textId="77777777" w:rsidR="00682446" w:rsidRPr="00947001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69FB4F81" w14:textId="305EDA97" w:rsidR="00682446" w:rsidRPr="00947001" w:rsidRDefault="00C47121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947001">
              <w:rPr>
                <w:rFonts w:asciiTheme="majorBidi" w:hAnsiTheme="majorBidi" w:cstheme="majorBidi"/>
                <w:sz w:val="30"/>
                <w:szCs w:val="30"/>
              </w:rPr>
              <w:t>7,141,44</w:t>
            </w:r>
            <w:r w:rsidR="0058027E" w:rsidRPr="0094700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6925E78B" w14:textId="77777777" w:rsidR="00682446" w:rsidRPr="00947001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E30BDF9" w14:textId="77777777" w:rsidR="00682446" w:rsidRPr="003C4203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C4203">
              <w:rPr>
                <w:rFonts w:ascii="Angsana New" w:hAnsi="Angsana New"/>
                <w:sz w:val="30"/>
                <w:szCs w:val="30"/>
              </w:rPr>
              <w:t>6,412,387</w:t>
            </w:r>
          </w:p>
        </w:tc>
      </w:tr>
      <w:tr w:rsidR="00682446" w:rsidRPr="003C4203" w14:paraId="03EF909F" w14:textId="77777777" w:rsidTr="00CD448C">
        <w:tc>
          <w:tcPr>
            <w:tcW w:w="1831" w:type="pct"/>
          </w:tcPr>
          <w:p w14:paraId="74DBB401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420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56" w:type="pct"/>
          </w:tcPr>
          <w:p w14:paraId="2B957D4E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20F4E564" w14:textId="4A365D3F" w:rsidR="00682446" w:rsidRPr="003C4203" w:rsidRDefault="00C47121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42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222,854</w:t>
            </w:r>
          </w:p>
        </w:tc>
        <w:tc>
          <w:tcPr>
            <w:tcW w:w="145" w:type="pct"/>
          </w:tcPr>
          <w:p w14:paraId="6E10EED0" w14:textId="77777777" w:rsidR="00682446" w:rsidRPr="003C4203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AA69854" w14:textId="77777777" w:rsidR="00682446" w:rsidRPr="003C4203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4203">
              <w:rPr>
                <w:rFonts w:ascii="Angsana New" w:hAnsi="Angsana New"/>
                <w:sz w:val="30"/>
                <w:szCs w:val="30"/>
                <w:lang w:val="en-US" w:bidi="th-TH"/>
              </w:rPr>
              <w:t>228,698</w:t>
            </w:r>
          </w:p>
        </w:tc>
        <w:tc>
          <w:tcPr>
            <w:tcW w:w="145" w:type="pct"/>
          </w:tcPr>
          <w:p w14:paraId="042E7E40" w14:textId="77777777" w:rsidR="00682446" w:rsidRPr="00947001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06AE056A" w14:textId="5B1BA631" w:rsidR="00682446" w:rsidRPr="00947001" w:rsidRDefault="00C47121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70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222,854</w:t>
            </w:r>
          </w:p>
        </w:tc>
        <w:tc>
          <w:tcPr>
            <w:tcW w:w="145" w:type="pct"/>
          </w:tcPr>
          <w:p w14:paraId="5D1274C5" w14:textId="77777777" w:rsidR="00682446" w:rsidRPr="00947001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28168B6D" w14:textId="77777777" w:rsidR="00682446" w:rsidRPr="003C4203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4203">
              <w:rPr>
                <w:rFonts w:ascii="Angsana New" w:hAnsi="Angsana New"/>
                <w:sz w:val="30"/>
                <w:szCs w:val="30"/>
                <w:lang w:val="en-US" w:bidi="th-TH"/>
              </w:rPr>
              <w:t>228,698</w:t>
            </w:r>
          </w:p>
        </w:tc>
      </w:tr>
      <w:tr w:rsidR="00682446" w:rsidRPr="00E525E3" w14:paraId="307E169C" w14:textId="77777777" w:rsidTr="00CD448C">
        <w:tc>
          <w:tcPr>
            <w:tcW w:w="1831" w:type="pct"/>
          </w:tcPr>
          <w:p w14:paraId="188BC3D5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42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6" w:type="pct"/>
          </w:tcPr>
          <w:p w14:paraId="44E49254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0FCE7317" w14:textId="009B2E56" w:rsidR="00682446" w:rsidRPr="003C4203" w:rsidRDefault="00C47121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42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7,363,892</w:t>
            </w:r>
          </w:p>
        </w:tc>
        <w:tc>
          <w:tcPr>
            <w:tcW w:w="145" w:type="pct"/>
          </w:tcPr>
          <w:p w14:paraId="7E21F346" w14:textId="77777777" w:rsidR="00682446" w:rsidRPr="003C4203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77EADED" w14:textId="77777777" w:rsidR="00682446" w:rsidRPr="003C4203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420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6,631,868</w:t>
            </w:r>
          </w:p>
        </w:tc>
        <w:tc>
          <w:tcPr>
            <w:tcW w:w="145" w:type="pct"/>
          </w:tcPr>
          <w:p w14:paraId="51E353B5" w14:textId="77777777" w:rsidR="00682446" w:rsidRPr="00947001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190F3547" w14:textId="12FB3BD0" w:rsidR="00682446" w:rsidRPr="00947001" w:rsidRDefault="00C47121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470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7,364,29</w:t>
            </w:r>
            <w:r w:rsidR="0058027E" w:rsidRPr="009470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5" w:type="pct"/>
          </w:tcPr>
          <w:p w14:paraId="777B9532" w14:textId="77777777" w:rsidR="00682446" w:rsidRPr="00947001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5B17860A" w14:textId="77777777" w:rsidR="00682446" w:rsidRPr="0002431C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420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6,641,085</w:t>
            </w:r>
          </w:p>
        </w:tc>
      </w:tr>
    </w:tbl>
    <w:p w14:paraId="4B336EA9" w14:textId="77777777" w:rsidR="00682446" w:rsidRDefault="00682446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1D188651" w14:textId="5F5C35A8" w:rsidR="00C52B01" w:rsidRPr="00A569F7" w:rsidRDefault="005C1ED0" w:rsidP="00322B58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569F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เงินให้กู้ยืม</w:t>
      </w:r>
    </w:p>
    <w:p w14:paraId="6F835B59" w14:textId="0C3864FE" w:rsidR="00EB3C4C" w:rsidRPr="00EF652C" w:rsidRDefault="00EB3C4C" w:rsidP="00EB3C4C">
      <w:pPr>
        <w:rPr>
          <w:rFonts w:asciiTheme="majorBidi" w:hAnsiTheme="majorBidi" w:cstheme="majorBidi"/>
          <w:sz w:val="24"/>
          <w:szCs w:val="24"/>
          <w:lang w:val="th-TH" w:eastAsia="x-none"/>
        </w:rPr>
      </w:pPr>
    </w:p>
    <w:tbl>
      <w:tblPr>
        <w:tblW w:w="94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3"/>
        <w:gridCol w:w="720"/>
        <w:gridCol w:w="1076"/>
        <w:gridCol w:w="272"/>
        <w:gridCol w:w="993"/>
        <w:gridCol w:w="270"/>
        <w:gridCol w:w="1531"/>
        <w:gridCol w:w="244"/>
        <w:gridCol w:w="1554"/>
      </w:tblGrid>
      <w:tr w:rsidR="00D5374A" w:rsidRPr="00EF652C" w14:paraId="376848AE" w14:textId="77777777" w:rsidTr="00551E10">
        <w:tc>
          <w:tcPr>
            <w:tcW w:w="1477" w:type="pct"/>
          </w:tcPr>
          <w:p w14:paraId="035718FA" w14:textId="77777777" w:rsidR="00D5374A" w:rsidRPr="00EF652C" w:rsidRDefault="00D5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EF652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F652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381" w:type="pct"/>
          </w:tcPr>
          <w:p w14:paraId="3F65D6D5" w14:textId="77777777" w:rsidR="00D5374A" w:rsidRPr="00EF652C" w:rsidRDefault="00D5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8" w:type="pct"/>
            <w:gridSpan w:val="3"/>
          </w:tcPr>
          <w:p w14:paraId="40EF8311" w14:textId="77777777" w:rsidR="00D5374A" w:rsidRPr="00EF652C" w:rsidRDefault="00D5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3" w:type="pct"/>
          </w:tcPr>
          <w:p w14:paraId="1069C8AB" w14:textId="77777777" w:rsidR="00D5374A" w:rsidRPr="00EF652C" w:rsidRDefault="00D53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61" w:type="pct"/>
            <w:gridSpan w:val="3"/>
          </w:tcPr>
          <w:p w14:paraId="3F840D46" w14:textId="4AA1D93A" w:rsidR="00D5374A" w:rsidRPr="00EF652C" w:rsidRDefault="00D53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2B4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</w:t>
            </w:r>
            <w:r w:rsidR="002B4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1E10" w:rsidRPr="00EF652C" w14:paraId="11B56C74" w14:textId="77777777" w:rsidTr="00551E10">
        <w:tc>
          <w:tcPr>
            <w:tcW w:w="1477" w:type="pct"/>
          </w:tcPr>
          <w:p w14:paraId="36B90A1C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hanging="1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1" w:type="pct"/>
          </w:tcPr>
          <w:p w14:paraId="73C5B846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146E0F54" w14:textId="27CF94CC" w:rsidR="00551E10" w:rsidRPr="00765FA6" w:rsidRDefault="00300BCF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4" w:type="pct"/>
          </w:tcPr>
          <w:p w14:paraId="5D4EC54F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31F45698" w14:textId="44B97E64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3" w:type="pct"/>
          </w:tcPr>
          <w:p w14:paraId="4AFA6CC7" w14:textId="77777777" w:rsidR="00551E10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</w:tcPr>
          <w:p w14:paraId="063F1F81" w14:textId="595D775B" w:rsidR="00551E10" w:rsidRPr="00EF652C" w:rsidRDefault="00300BCF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9" w:type="pct"/>
          </w:tcPr>
          <w:p w14:paraId="3EA85C46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</w:tcPr>
          <w:p w14:paraId="5BE8BD0C" w14:textId="44E55A4D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51E10" w:rsidRPr="00EF652C" w14:paraId="42D46ED1" w14:textId="77777777" w:rsidTr="00551E10">
        <w:tc>
          <w:tcPr>
            <w:tcW w:w="1477" w:type="pct"/>
          </w:tcPr>
          <w:p w14:paraId="780E4999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hanging="1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1" w:type="pct"/>
          </w:tcPr>
          <w:p w14:paraId="572A59E8" w14:textId="31C149BE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0EC805B5" w14:textId="1150690D" w:rsidR="00551E10" w:rsidRPr="00E313C8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44" w:type="pct"/>
          </w:tcPr>
          <w:p w14:paraId="2A8F9DDD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62A7E819" w14:textId="6C192E03" w:rsidR="00551E10" w:rsidRPr="00E313C8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24695444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pct"/>
          </w:tcPr>
          <w:p w14:paraId="5E7FE57D" w14:textId="2100B81A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29" w:type="pct"/>
          </w:tcPr>
          <w:p w14:paraId="6B93E784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</w:tcPr>
          <w:p w14:paraId="24259D81" w14:textId="22E7801D" w:rsidR="00551E10" w:rsidRPr="00E313C8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51E10" w:rsidRPr="00EF652C" w14:paraId="00A0B871" w14:textId="77777777" w:rsidTr="00551E10">
        <w:tc>
          <w:tcPr>
            <w:tcW w:w="1477" w:type="pct"/>
          </w:tcPr>
          <w:p w14:paraId="5487F182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hanging="1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1" w:type="pct"/>
          </w:tcPr>
          <w:p w14:paraId="7E48DA1F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8" w:type="pct"/>
            <w:gridSpan w:val="3"/>
          </w:tcPr>
          <w:p w14:paraId="4BE4C58E" w14:textId="77777777" w:rsidR="00551E10" w:rsidRPr="0041788A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4178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4178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ร้อยละต่อปี)</w:t>
            </w:r>
          </w:p>
        </w:tc>
        <w:tc>
          <w:tcPr>
            <w:tcW w:w="143" w:type="pct"/>
          </w:tcPr>
          <w:p w14:paraId="2894EC8F" w14:textId="77777777" w:rsidR="00551E10" w:rsidRPr="0041788A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61" w:type="pct"/>
            <w:gridSpan w:val="3"/>
          </w:tcPr>
          <w:p w14:paraId="227BC0D0" w14:textId="4BFC494D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8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4178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F41542" w:rsidRPr="00EF652C" w14:paraId="709E1B8F" w14:textId="77777777" w:rsidTr="00551E10">
        <w:tc>
          <w:tcPr>
            <w:tcW w:w="1477" w:type="pct"/>
          </w:tcPr>
          <w:p w14:paraId="63B268CC" w14:textId="77777777" w:rsidR="00F41542" w:rsidRPr="00EF652C" w:rsidRDefault="00F41542" w:rsidP="00F41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381" w:type="pct"/>
          </w:tcPr>
          <w:p w14:paraId="4E6B4C60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055DD8CB" w14:textId="4C37EF56" w:rsidR="00F41542" w:rsidRPr="00474374" w:rsidRDefault="003C4203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42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2.0</w:t>
            </w:r>
            <w:r w:rsidR="00FD21C7" w:rsidRPr="003C42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D97A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="00FD21C7" w:rsidRPr="003C42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7.0</w:t>
            </w:r>
          </w:p>
        </w:tc>
        <w:tc>
          <w:tcPr>
            <w:tcW w:w="144" w:type="pct"/>
          </w:tcPr>
          <w:p w14:paraId="7C529605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07523974" w14:textId="6A326F8C" w:rsidR="00F41542" w:rsidRPr="006F3442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5FB4">
              <w:rPr>
                <w:rFonts w:asciiTheme="majorBidi" w:hAnsiTheme="majorBidi" w:cstheme="majorBidi"/>
                <w:sz w:val="30"/>
                <w:szCs w:val="30"/>
              </w:rPr>
              <w:t xml:space="preserve">2.0 </w:t>
            </w:r>
            <w:r w:rsidRPr="00575F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575F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75F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7.</w:t>
            </w:r>
            <w:r w:rsidR="000465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43" w:type="pct"/>
          </w:tcPr>
          <w:p w14:paraId="26297F30" w14:textId="77777777" w:rsidR="00F41542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</w:tcPr>
          <w:p w14:paraId="7872BF86" w14:textId="14717749" w:rsidR="00F41542" w:rsidRPr="000D3727" w:rsidRDefault="00FD21C7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354,710</w:t>
            </w:r>
          </w:p>
        </w:tc>
        <w:tc>
          <w:tcPr>
            <w:tcW w:w="129" w:type="pct"/>
          </w:tcPr>
          <w:p w14:paraId="652A7435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</w:tcPr>
          <w:p w14:paraId="28B91143" w14:textId="2F75C2F5" w:rsidR="00F41542" w:rsidRPr="000D3727" w:rsidRDefault="00F41542" w:rsidP="0006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363,2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79</w:t>
            </w:r>
          </w:p>
        </w:tc>
      </w:tr>
      <w:tr w:rsidR="00F41542" w:rsidRPr="00EF652C" w14:paraId="08A2BF49" w14:textId="77777777" w:rsidTr="00934F89">
        <w:tc>
          <w:tcPr>
            <w:tcW w:w="1858" w:type="pct"/>
            <w:gridSpan w:val="2"/>
          </w:tcPr>
          <w:p w14:paraId="2C08CEB1" w14:textId="303EB669" w:rsidR="00F41542" w:rsidRPr="003B4A6E" w:rsidRDefault="00F41542" w:rsidP="00F41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B4A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B4A6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</w:t>
            </w:r>
            <w:r w:rsidRPr="003B4A6E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3B4A6E">
              <w:rPr>
                <w:rFonts w:ascii="Angsana New" w:hAnsi="Angsana New"/>
                <w:sz w:val="30"/>
                <w:szCs w:val="30"/>
                <w:cs/>
              </w:rPr>
              <w:t>เครดิตที่คาดว่าจ</w:t>
            </w:r>
            <w:r w:rsidR="00104FCC" w:rsidRPr="003B4A6E"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  <w:r w:rsidR="00104FCC" w:rsidRPr="003B4A6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104FCC" w:rsidRPr="003B4A6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B4A6E">
              <w:rPr>
                <w:rFonts w:ascii="Angsana New" w:hAnsi="Angsana New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569" w:type="pct"/>
          </w:tcPr>
          <w:p w14:paraId="68EE3922" w14:textId="77777777" w:rsidR="00F41542" w:rsidRPr="00474374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1612CF94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6AB22EC4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0B8F26A" w14:textId="77777777" w:rsidR="00F41542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  <w:vAlign w:val="bottom"/>
          </w:tcPr>
          <w:p w14:paraId="6238A4D9" w14:textId="1AF06373" w:rsidR="00F41542" w:rsidRPr="000D3727" w:rsidRDefault="00FD21C7" w:rsidP="00934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(3,484)</w:t>
            </w:r>
          </w:p>
        </w:tc>
        <w:tc>
          <w:tcPr>
            <w:tcW w:w="129" w:type="pct"/>
          </w:tcPr>
          <w:p w14:paraId="3218F897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vAlign w:val="bottom"/>
          </w:tcPr>
          <w:p w14:paraId="030597F2" w14:textId="53C4F9E9" w:rsidR="00F41542" w:rsidRPr="000D3727" w:rsidRDefault="00F41542" w:rsidP="00934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92FFC">
              <w:rPr>
                <w:rFonts w:ascii="Angsana New" w:hAnsi="Angsana New"/>
                <w:sz w:val="30"/>
                <w:szCs w:val="30"/>
              </w:rPr>
              <w:t>(3,48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092FF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41542" w:rsidRPr="00EF652C" w14:paraId="0ACB2EFE" w14:textId="77777777" w:rsidTr="00551E10">
        <w:tc>
          <w:tcPr>
            <w:tcW w:w="1477" w:type="pct"/>
          </w:tcPr>
          <w:p w14:paraId="1BE73BF2" w14:textId="64EAC329" w:rsidR="00F41542" w:rsidRPr="003B4A6E" w:rsidRDefault="000D646F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B4A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  <w:r w:rsidR="00F41542" w:rsidRPr="003B4A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81" w:type="pct"/>
          </w:tcPr>
          <w:p w14:paraId="10F37BD3" w14:textId="77777777" w:rsidR="00F41542" w:rsidRPr="003B4A6E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7E1F703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2CE121E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1699F58C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C33E7E0" w14:textId="77777777" w:rsidR="00F41542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  <w:tcBorders>
              <w:top w:val="single" w:sz="4" w:space="0" w:color="auto"/>
              <w:bottom w:val="double" w:sz="4" w:space="0" w:color="auto"/>
            </w:tcBorders>
          </w:tcPr>
          <w:p w14:paraId="2B6DBDDF" w14:textId="28A0FC84" w:rsidR="00F41542" w:rsidRPr="000D3727" w:rsidRDefault="00FD21C7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351,226</w:t>
            </w:r>
          </w:p>
        </w:tc>
        <w:tc>
          <w:tcPr>
            <w:tcW w:w="129" w:type="pct"/>
          </w:tcPr>
          <w:p w14:paraId="2C19EED4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  <w:bottom w:val="double" w:sz="4" w:space="0" w:color="auto"/>
            </w:tcBorders>
          </w:tcPr>
          <w:p w14:paraId="79EBF42F" w14:textId="46B42F5E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16DF">
              <w:rPr>
                <w:rFonts w:ascii="Angsana New" w:hAnsi="Angsana New"/>
                <w:b/>
                <w:bCs/>
                <w:sz w:val="30"/>
                <w:szCs w:val="30"/>
              </w:rPr>
              <w:t>359,795</w:t>
            </w:r>
          </w:p>
        </w:tc>
      </w:tr>
      <w:tr w:rsidR="00F41542" w:rsidRPr="00EF652C" w14:paraId="40A6319B" w14:textId="77777777" w:rsidTr="00551E10">
        <w:tc>
          <w:tcPr>
            <w:tcW w:w="1477" w:type="pct"/>
          </w:tcPr>
          <w:p w14:paraId="3822C92C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1" w:type="pct"/>
          </w:tcPr>
          <w:p w14:paraId="298C7AF2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D556737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0655F88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6C0EA0DF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4D89CE2" w14:textId="77777777" w:rsidR="00F41542" w:rsidRPr="00F83707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  <w:tcBorders>
              <w:top w:val="double" w:sz="4" w:space="0" w:color="auto"/>
            </w:tcBorders>
          </w:tcPr>
          <w:p w14:paraId="083E7B42" w14:textId="43DF33F2" w:rsidR="00F41542" w:rsidRPr="00F83707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600B4A59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double" w:sz="4" w:space="0" w:color="auto"/>
            </w:tcBorders>
          </w:tcPr>
          <w:p w14:paraId="2C301B17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41542" w:rsidRPr="00EF652C" w14:paraId="2883AE2B" w14:textId="77777777" w:rsidTr="00551E10">
        <w:tc>
          <w:tcPr>
            <w:tcW w:w="1477" w:type="pct"/>
          </w:tcPr>
          <w:p w14:paraId="3EF57297" w14:textId="682F36C9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381" w:type="pct"/>
          </w:tcPr>
          <w:p w14:paraId="6939D1F6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A38B2AA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C2B1DF8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3D297063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8242197" w14:textId="77777777" w:rsidR="00F41542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</w:tcPr>
          <w:p w14:paraId="79C94FC4" w14:textId="2FB72CFA" w:rsidR="00F41542" w:rsidRPr="000D3727" w:rsidRDefault="00FD21C7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209,260</w:t>
            </w:r>
          </w:p>
        </w:tc>
        <w:tc>
          <w:tcPr>
            <w:tcW w:w="129" w:type="pct"/>
            <w:tcBorders>
              <w:left w:val="nil"/>
            </w:tcBorders>
          </w:tcPr>
          <w:p w14:paraId="3B060F2F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</w:tcPr>
          <w:p w14:paraId="72815703" w14:textId="098A0D2E" w:rsidR="00F41542" w:rsidRPr="00665678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186,976</w:t>
            </w:r>
          </w:p>
        </w:tc>
      </w:tr>
      <w:tr w:rsidR="00F41542" w:rsidRPr="00EF652C" w14:paraId="0521E711" w14:textId="77777777" w:rsidTr="00551E10">
        <w:tc>
          <w:tcPr>
            <w:tcW w:w="1477" w:type="pct"/>
          </w:tcPr>
          <w:p w14:paraId="3482F4D3" w14:textId="7655B7C0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381" w:type="pct"/>
          </w:tcPr>
          <w:p w14:paraId="1EF71899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877662D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7976F7D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379CEF85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079A42F" w14:textId="77777777" w:rsidR="00F41542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14:paraId="1A9D8461" w14:textId="1D2F7498" w:rsidR="00F41542" w:rsidRPr="000D3727" w:rsidRDefault="00FD21C7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141,966</w:t>
            </w:r>
          </w:p>
        </w:tc>
        <w:tc>
          <w:tcPr>
            <w:tcW w:w="129" w:type="pct"/>
          </w:tcPr>
          <w:p w14:paraId="27EC4685" w14:textId="77777777" w:rsidR="00F41542" w:rsidRPr="00B004D0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14:paraId="2E5A2885" w14:textId="102863FF" w:rsidR="00F41542" w:rsidRPr="00665678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172,819</w:t>
            </w:r>
          </w:p>
        </w:tc>
      </w:tr>
      <w:tr w:rsidR="00F41542" w:rsidRPr="00EF652C" w14:paraId="3AEE3529" w14:textId="77777777" w:rsidTr="00551E10">
        <w:tc>
          <w:tcPr>
            <w:tcW w:w="1477" w:type="pct"/>
          </w:tcPr>
          <w:p w14:paraId="61046324" w14:textId="60E4C373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81" w:type="pct"/>
          </w:tcPr>
          <w:p w14:paraId="005C3CAA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D8FFE67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81F9B8C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7F9F21E6" w14:textId="77777777" w:rsidR="00F41542" w:rsidRPr="000D3727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9E2909E" w14:textId="77777777" w:rsidR="00F41542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  <w:tcBorders>
              <w:top w:val="single" w:sz="4" w:space="0" w:color="auto"/>
              <w:bottom w:val="double" w:sz="4" w:space="0" w:color="auto"/>
            </w:tcBorders>
          </w:tcPr>
          <w:p w14:paraId="16E45ECE" w14:textId="470147C1" w:rsidR="00F41542" w:rsidRPr="000D3727" w:rsidRDefault="00FD21C7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351,226</w:t>
            </w:r>
          </w:p>
        </w:tc>
        <w:tc>
          <w:tcPr>
            <w:tcW w:w="129" w:type="pct"/>
          </w:tcPr>
          <w:p w14:paraId="5215CE31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  <w:bottom w:val="double" w:sz="4" w:space="0" w:color="auto"/>
            </w:tcBorders>
          </w:tcPr>
          <w:p w14:paraId="299400F9" w14:textId="7890EFA5" w:rsidR="00F41542" w:rsidRPr="00665678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16DF">
              <w:rPr>
                <w:rFonts w:ascii="Angsana New" w:hAnsi="Angsana New"/>
                <w:b/>
                <w:bCs/>
                <w:sz w:val="30"/>
                <w:szCs w:val="30"/>
              </w:rPr>
              <w:t>359,795</w:t>
            </w:r>
          </w:p>
        </w:tc>
      </w:tr>
    </w:tbl>
    <w:p w14:paraId="1128CD96" w14:textId="6DCD2C85" w:rsidR="008B5999" w:rsidRDefault="008B5999" w:rsidP="00A366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24"/>
          <w:szCs w:val="24"/>
          <w:cs/>
          <w:lang w:val="en-US"/>
        </w:rPr>
      </w:pPr>
    </w:p>
    <w:p w14:paraId="7331EB0A" w14:textId="77777777" w:rsidR="008B5999" w:rsidRDefault="008B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  <w:lang w:eastAsia="x-none"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72FF6092" w14:textId="307372F9" w:rsidR="00D05185" w:rsidRPr="00EF652C" w:rsidRDefault="00D05185" w:rsidP="00D051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0F2A94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รายการเคลื่อนไหวของเงินให้กู้ยืมสำหรับงวด</w:t>
      </w:r>
      <w:r w:rsidR="00300BCF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300BCF" w:rsidRPr="000F2A9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300BCF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300BC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มิถุนายน </w:t>
      </w:r>
      <w:r w:rsidRPr="000F2A9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83A8F51" w14:textId="77777777" w:rsidR="005D00B0" w:rsidRPr="00F463CA" w:rsidRDefault="005D00B0" w:rsidP="005D00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2"/>
        <w:gridCol w:w="1529"/>
        <w:gridCol w:w="242"/>
        <w:gridCol w:w="1557"/>
      </w:tblGrid>
      <w:tr w:rsidR="00A71541" w:rsidRPr="00F463CA" w14:paraId="14EA7167" w14:textId="77777777" w:rsidTr="00D26FAD">
        <w:tc>
          <w:tcPr>
            <w:tcW w:w="3239" w:type="pct"/>
          </w:tcPr>
          <w:p w14:paraId="79990671" w14:textId="77777777" w:rsidR="00A71541" w:rsidRPr="00F463CA" w:rsidRDefault="00A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61" w:type="pct"/>
            <w:gridSpan w:val="3"/>
          </w:tcPr>
          <w:p w14:paraId="287112C9" w14:textId="5A7327AA" w:rsidR="00A71541" w:rsidRPr="00F463CA" w:rsidRDefault="00A715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2B4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</w:t>
            </w:r>
            <w:r w:rsidR="002B4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1541" w:rsidRPr="00F463CA" w14:paraId="15A441D4" w14:textId="77777777" w:rsidTr="00D26FAD">
        <w:tc>
          <w:tcPr>
            <w:tcW w:w="3239" w:type="pct"/>
          </w:tcPr>
          <w:p w14:paraId="010D41BB" w14:textId="77777777" w:rsidR="00A71541" w:rsidRPr="00F463CA" w:rsidRDefault="00A71541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</w:tcPr>
          <w:p w14:paraId="4C17C8CB" w14:textId="162AA745" w:rsidR="00A71541" w:rsidRPr="00F463CA" w:rsidRDefault="00A71541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551E1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128" w:type="pct"/>
          </w:tcPr>
          <w:p w14:paraId="477EF9CC" w14:textId="77777777" w:rsidR="00A71541" w:rsidRPr="00F463CA" w:rsidRDefault="00A71541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</w:tcPr>
          <w:p w14:paraId="6D41F015" w14:textId="5DFD8D8F" w:rsidR="00A71541" w:rsidRPr="00F463CA" w:rsidRDefault="00A71541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551E1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800619" w:rsidRPr="00F463CA" w14:paraId="4A922C96" w14:textId="77777777" w:rsidTr="00800619">
        <w:tc>
          <w:tcPr>
            <w:tcW w:w="3239" w:type="pct"/>
          </w:tcPr>
          <w:p w14:paraId="26EC2232" w14:textId="77777777" w:rsidR="00800619" w:rsidRPr="00F463CA" w:rsidRDefault="00800619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61" w:type="pct"/>
            <w:gridSpan w:val="3"/>
          </w:tcPr>
          <w:p w14:paraId="5F974DD7" w14:textId="6E352AC6" w:rsidR="00800619" w:rsidRDefault="00800619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78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4178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300BCF" w:rsidRPr="00F463CA" w14:paraId="3DBB5B39" w14:textId="77777777" w:rsidTr="00D26FAD">
        <w:tc>
          <w:tcPr>
            <w:tcW w:w="3239" w:type="pct"/>
          </w:tcPr>
          <w:p w14:paraId="1D667513" w14:textId="77777777" w:rsidR="00300BCF" w:rsidRPr="00F463CA" w:rsidRDefault="00300BCF" w:rsidP="00300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09" w:type="pct"/>
            <w:shd w:val="clear" w:color="auto" w:fill="auto"/>
          </w:tcPr>
          <w:p w14:paraId="45884687" w14:textId="14D667C2" w:rsidR="00300BCF" w:rsidRPr="00551E10" w:rsidRDefault="00300BCF" w:rsidP="00300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51E10">
              <w:rPr>
                <w:rFonts w:ascii="Angsana New" w:hAnsi="Angsana New"/>
                <w:sz w:val="30"/>
                <w:szCs w:val="30"/>
              </w:rPr>
              <w:t>363,279</w:t>
            </w:r>
          </w:p>
        </w:tc>
        <w:tc>
          <w:tcPr>
            <w:tcW w:w="128" w:type="pct"/>
          </w:tcPr>
          <w:p w14:paraId="18067A0B" w14:textId="77777777" w:rsidR="00300BCF" w:rsidRPr="00347F78" w:rsidRDefault="00300BCF" w:rsidP="00300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  <w:shd w:val="clear" w:color="auto" w:fill="auto"/>
          </w:tcPr>
          <w:p w14:paraId="4B84B909" w14:textId="1EEE8C21" w:rsidR="00300BCF" w:rsidRPr="00F463CA" w:rsidRDefault="00300BCF" w:rsidP="0006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24B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337,658</w:t>
            </w:r>
          </w:p>
        </w:tc>
      </w:tr>
      <w:tr w:rsidR="00300BCF" w:rsidRPr="00F463CA" w14:paraId="4AF76894" w14:textId="77777777" w:rsidTr="00D26FAD">
        <w:tc>
          <w:tcPr>
            <w:tcW w:w="3239" w:type="pct"/>
          </w:tcPr>
          <w:p w14:paraId="57A76216" w14:textId="77777777" w:rsidR="00300BCF" w:rsidRPr="00F463CA" w:rsidRDefault="00300BCF" w:rsidP="00300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09" w:type="pct"/>
            <w:shd w:val="clear" w:color="auto" w:fill="auto"/>
          </w:tcPr>
          <w:p w14:paraId="2C51D86A" w14:textId="526EF895" w:rsidR="00300BCF" w:rsidRPr="00347F78" w:rsidRDefault="001663C3" w:rsidP="00300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154,431</w:t>
            </w:r>
          </w:p>
        </w:tc>
        <w:tc>
          <w:tcPr>
            <w:tcW w:w="128" w:type="pct"/>
          </w:tcPr>
          <w:p w14:paraId="5AE82CED" w14:textId="77777777" w:rsidR="00300BCF" w:rsidRPr="00347F78" w:rsidRDefault="00300BCF" w:rsidP="00300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  <w:shd w:val="clear" w:color="auto" w:fill="auto"/>
          </w:tcPr>
          <w:p w14:paraId="181078CF" w14:textId="6C84C32E" w:rsidR="00300BCF" w:rsidRPr="0080599F" w:rsidRDefault="00300BCF" w:rsidP="00300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0599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22,830</w:t>
            </w:r>
          </w:p>
        </w:tc>
      </w:tr>
      <w:tr w:rsidR="00300BCF" w:rsidRPr="00F463CA" w14:paraId="4DDA3CCE" w14:textId="77777777" w:rsidTr="00D26FAD">
        <w:tc>
          <w:tcPr>
            <w:tcW w:w="3239" w:type="pct"/>
          </w:tcPr>
          <w:p w14:paraId="1073C545" w14:textId="77777777" w:rsidR="00300BCF" w:rsidRPr="00F463CA" w:rsidRDefault="00300BCF" w:rsidP="00300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809" w:type="pct"/>
            <w:shd w:val="clear" w:color="auto" w:fill="auto"/>
          </w:tcPr>
          <w:p w14:paraId="1442EA6A" w14:textId="560EE0A6" w:rsidR="00300BCF" w:rsidRPr="00347F78" w:rsidRDefault="001663C3" w:rsidP="00300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(163,000)</w:t>
            </w:r>
          </w:p>
        </w:tc>
        <w:tc>
          <w:tcPr>
            <w:tcW w:w="128" w:type="pct"/>
          </w:tcPr>
          <w:p w14:paraId="6627A911" w14:textId="77777777" w:rsidR="00300BCF" w:rsidRPr="00347F78" w:rsidRDefault="00300BCF" w:rsidP="00300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  <w:shd w:val="clear" w:color="auto" w:fill="auto"/>
          </w:tcPr>
          <w:p w14:paraId="1A8DD2BC" w14:textId="195EFE60" w:rsidR="00300BCF" w:rsidRPr="0080599F" w:rsidRDefault="00300BCF" w:rsidP="00300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0599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(17,767)</w:t>
            </w:r>
          </w:p>
        </w:tc>
      </w:tr>
      <w:tr w:rsidR="00300BCF" w:rsidRPr="00F463CA" w14:paraId="1555B0ED" w14:textId="77777777" w:rsidTr="00D26FAD">
        <w:tc>
          <w:tcPr>
            <w:tcW w:w="3239" w:type="pct"/>
          </w:tcPr>
          <w:p w14:paraId="485B81C1" w14:textId="4A236B9A" w:rsidR="00300BCF" w:rsidRPr="00767B43" w:rsidRDefault="00300BCF" w:rsidP="00300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8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137797" w14:textId="01B7F4D3" w:rsidR="00300BCF" w:rsidRPr="00347F78" w:rsidRDefault="001663C3" w:rsidP="00300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354,7</w:t>
            </w:r>
            <w:r w:rsidR="00086F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</w:p>
        </w:tc>
        <w:tc>
          <w:tcPr>
            <w:tcW w:w="128" w:type="pct"/>
          </w:tcPr>
          <w:p w14:paraId="28DFE786" w14:textId="77777777" w:rsidR="00300BCF" w:rsidRPr="00347F78" w:rsidRDefault="00300BCF" w:rsidP="00300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C1C956" w14:textId="0CC02749" w:rsidR="00300BCF" w:rsidRPr="0080599F" w:rsidRDefault="00300BCF" w:rsidP="00300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059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342,721</w:t>
            </w:r>
          </w:p>
        </w:tc>
      </w:tr>
    </w:tbl>
    <w:p w14:paraId="4D2FB438" w14:textId="3A21B1FE" w:rsidR="00765FA6" w:rsidRPr="00682446" w:rsidRDefault="00765FA6" w:rsidP="00CA10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E3111C1" w14:textId="537C0E8E" w:rsidR="00AC591F" w:rsidRPr="00474374" w:rsidRDefault="00C674EF" w:rsidP="00D049A8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7437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ส่วนงานดำเนินงาน</w:t>
      </w:r>
      <w:r w:rsidR="00B03E94" w:rsidRPr="0047437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190CF941" w14:textId="77777777" w:rsidR="00C9749D" w:rsidRPr="00474374" w:rsidRDefault="00C9749D" w:rsidP="000F4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9AD39D2" w14:textId="77777777" w:rsidR="00092D7C" w:rsidRPr="00474374" w:rsidRDefault="00092D7C" w:rsidP="00092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474374">
        <w:rPr>
          <w:rFonts w:ascii="Angsana New" w:hAnsi="Angsana New"/>
          <w:i/>
          <w:iCs/>
          <w:sz w:val="30"/>
          <w:szCs w:val="30"/>
          <w:cs/>
        </w:rPr>
        <w:t>ส่วนงานภูมิศาสตร์</w:t>
      </w:r>
    </w:p>
    <w:p w14:paraId="5C448A6C" w14:textId="7A79ACE5" w:rsidR="00E7616D" w:rsidRPr="00474374" w:rsidRDefault="00092D7C" w:rsidP="00F15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74374">
        <w:rPr>
          <w:rFonts w:ascii="Angsana New" w:hAnsi="Angsana New"/>
          <w:sz w:val="30"/>
          <w:szCs w:val="30"/>
          <w:cs/>
        </w:rPr>
        <w:t>กลุ่มบริษัทดำเนินธุรกิจเฉพาะในประเทศไทยเท่านั้น ไม่มีรายได้จากต่างประเทศหรือสินทรัพย์ในต่างประเทศ</w:t>
      </w:r>
    </w:p>
    <w:p w14:paraId="5195948E" w14:textId="77777777" w:rsidR="00F1501D" w:rsidRPr="00474374" w:rsidRDefault="00F1501D" w:rsidP="00D60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7BAB1F9" w14:textId="26BFAF94" w:rsidR="00000497" w:rsidRPr="00474374" w:rsidRDefault="00000497" w:rsidP="00EF5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474374">
        <w:rPr>
          <w:rFonts w:ascii="Angsana New" w:hAnsi="Angsana New"/>
          <w:i/>
          <w:iCs/>
          <w:sz w:val="30"/>
          <w:szCs w:val="30"/>
          <w:cs/>
        </w:rPr>
        <w:t>จังหวะเวลาในการรับรู้</w:t>
      </w:r>
      <w:r w:rsidR="00B81476" w:rsidRPr="00474374">
        <w:rPr>
          <w:rFonts w:ascii="Angsana New" w:hAnsi="Angsana New"/>
          <w:i/>
          <w:iCs/>
          <w:sz w:val="30"/>
          <w:szCs w:val="30"/>
          <w:cs/>
        </w:rPr>
        <w:t>รายได้</w:t>
      </w:r>
    </w:p>
    <w:p w14:paraId="28EAABB8" w14:textId="4D41FC2B" w:rsidR="00000497" w:rsidRDefault="00000497" w:rsidP="00B81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74374">
        <w:rPr>
          <w:rFonts w:ascii="Angsana New" w:hAnsi="Angsana New"/>
          <w:sz w:val="30"/>
          <w:szCs w:val="30"/>
          <w:cs/>
        </w:rPr>
        <w:t>รายได้ส่วนใหญ่ของกลุ่มบริษัทมีจังหวะเวลาในการรับรู้รายได้เป็น ณ เวลาใดเวลาหนึ</w:t>
      </w:r>
      <w:r w:rsidR="00D735A7" w:rsidRPr="00474374">
        <w:rPr>
          <w:rFonts w:ascii="Angsana New" w:hAnsi="Angsana New"/>
          <w:sz w:val="30"/>
          <w:szCs w:val="30"/>
          <w:cs/>
        </w:rPr>
        <w:t>่ง</w:t>
      </w:r>
    </w:p>
    <w:p w14:paraId="0B3B5AD1" w14:textId="7B2893FE" w:rsidR="007B261E" w:rsidRDefault="007B2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75DB365" w14:textId="25E9C431" w:rsidR="00FA3096" w:rsidRDefault="00FA3096" w:rsidP="00051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"/>
          <w:szCs w:val="2"/>
          <w:cs/>
        </w:rPr>
      </w:pPr>
    </w:p>
    <w:p w14:paraId="4B6CBF0A" w14:textId="77777777" w:rsidR="003176A2" w:rsidRPr="00051C4E" w:rsidRDefault="003176A2" w:rsidP="00051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"/>
          <w:szCs w:val="2"/>
          <w:cs/>
        </w:rPr>
      </w:pPr>
    </w:p>
    <w:p w14:paraId="3E8253AC" w14:textId="77777777" w:rsidR="00F97AEB" w:rsidRPr="00E17F6D" w:rsidRDefault="00F97AEB" w:rsidP="00F97AEB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E17F6D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เงินปันผล</w:t>
      </w:r>
    </w:p>
    <w:p w14:paraId="70B635D0" w14:textId="77777777" w:rsidR="00F97AEB" w:rsidRDefault="00F97AEB" w:rsidP="00F97AEB">
      <w:pPr>
        <w:rPr>
          <w:lang w:eastAsia="x-none"/>
        </w:rPr>
      </w:pPr>
    </w:p>
    <w:tbl>
      <w:tblPr>
        <w:tblStyle w:val="TableGrid"/>
        <w:tblW w:w="910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620"/>
        <w:gridCol w:w="1440"/>
        <w:gridCol w:w="1066"/>
        <w:gridCol w:w="231"/>
        <w:gridCol w:w="1152"/>
      </w:tblGrid>
      <w:tr w:rsidR="00F97AEB" w:rsidRPr="008E76D8" w14:paraId="5813D0E3" w14:textId="77777777" w:rsidTr="00FE3E6A">
        <w:trPr>
          <w:tblHeader/>
        </w:trPr>
        <w:tc>
          <w:tcPr>
            <w:tcW w:w="3600" w:type="dxa"/>
            <w:vAlign w:val="bottom"/>
          </w:tcPr>
          <w:p w14:paraId="5AFC9E80" w14:textId="77777777" w:rsidR="00F97AEB" w:rsidRPr="008E76D8" w:rsidRDefault="00F97AEB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85973BC" w14:textId="77777777" w:rsidR="00F97AEB" w:rsidRPr="008E76D8" w:rsidRDefault="00F97AEB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0AB9C7F8" w14:textId="77777777" w:rsidR="00F97AEB" w:rsidRPr="008E76D8" w:rsidRDefault="00F97AEB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14393250" w14:textId="77777777" w:rsidR="00F97AEB" w:rsidRPr="008E76D8" w:rsidRDefault="00F97AEB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714BE9E5" w14:textId="77777777" w:rsidR="00F97AEB" w:rsidRPr="008E76D8" w:rsidRDefault="00F97AEB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0858F74C" w14:textId="77777777" w:rsidR="00F97AEB" w:rsidRPr="008E76D8" w:rsidDel="00D43E7A" w:rsidRDefault="00F97AEB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F97AEB" w:rsidRPr="008E76D8" w14:paraId="1170242F" w14:textId="77777777" w:rsidTr="00FE3E6A">
        <w:trPr>
          <w:tblHeader/>
        </w:trPr>
        <w:tc>
          <w:tcPr>
            <w:tcW w:w="3600" w:type="dxa"/>
          </w:tcPr>
          <w:p w14:paraId="0B4169BD" w14:textId="77777777" w:rsidR="00F97AEB" w:rsidRPr="008E76D8" w:rsidRDefault="00F97AEB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7821FE5" w14:textId="77777777" w:rsidR="00F97AEB" w:rsidRPr="008E76D8" w:rsidRDefault="00F97AEB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60E82CA" w14:textId="77777777" w:rsidR="00F97AEB" w:rsidRPr="008E76D8" w:rsidRDefault="00F97AEB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75BC36C0" w14:textId="77777777" w:rsidR="00F97AEB" w:rsidRPr="008E76D8" w:rsidRDefault="00F97AEB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508D6CDE" w14:textId="77777777" w:rsidR="00F97AEB" w:rsidRPr="008E76D8" w:rsidRDefault="00F97AEB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C966A12" w14:textId="77777777" w:rsidR="00F97AEB" w:rsidRPr="008E76D8" w:rsidRDefault="00F97AEB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97AEB" w:rsidRPr="00DC5997" w14:paraId="68E2DAFC" w14:textId="77777777" w:rsidTr="00FE3E6A">
        <w:tc>
          <w:tcPr>
            <w:tcW w:w="3600" w:type="dxa"/>
          </w:tcPr>
          <w:p w14:paraId="1628EB47" w14:textId="22A543B6" w:rsidR="00F97AEB" w:rsidRPr="00DC5997" w:rsidRDefault="00F97AEB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59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620" w:type="dxa"/>
          </w:tcPr>
          <w:p w14:paraId="3AD6D238" w14:textId="77777777" w:rsidR="00F97AEB" w:rsidRPr="00DC5997" w:rsidRDefault="00F97AEB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440" w:type="dxa"/>
          </w:tcPr>
          <w:p w14:paraId="5E4B7680" w14:textId="77777777" w:rsidR="00F97AEB" w:rsidRPr="00DC5997" w:rsidRDefault="00F97AEB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100DE345" w14:textId="77777777" w:rsidR="00F97AEB" w:rsidRPr="00DC5997" w:rsidRDefault="00F97AEB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7FD48E93" w14:textId="77777777" w:rsidR="00F97AEB" w:rsidRPr="00DC5997" w:rsidRDefault="00F97AEB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86EACAB" w14:textId="77777777" w:rsidR="00F97AEB" w:rsidRPr="00DC5997" w:rsidRDefault="00F97AEB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97AEB" w:rsidRPr="00DC5997" w14:paraId="516A1858" w14:textId="77777777" w:rsidTr="00FE3E6A">
        <w:tc>
          <w:tcPr>
            <w:tcW w:w="3600" w:type="dxa"/>
          </w:tcPr>
          <w:p w14:paraId="61F7DE98" w14:textId="1F60F4A5" w:rsidR="00F97AEB" w:rsidRPr="00DC5997" w:rsidRDefault="00F97AEB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599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DC5997"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1620" w:type="dxa"/>
          </w:tcPr>
          <w:p w14:paraId="7D236061" w14:textId="55C75F42" w:rsidR="00F97AEB" w:rsidRPr="00DC5997" w:rsidRDefault="00305541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F97AEB" w:rsidRPr="00DC599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7AEB" w:rsidRPr="00DC59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F97AEB" w:rsidRPr="00DC599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51357068" w14:textId="0CD40095" w:rsidR="00F97AEB" w:rsidRPr="00DC5997" w:rsidRDefault="00F97AEB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59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DC599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066" w:type="dxa"/>
          </w:tcPr>
          <w:p w14:paraId="0A2639B3" w14:textId="2B50B9B1" w:rsidR="00F97AEB" w:rsidRPr="00DC5997" w:rsidRDefault="00DC5997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5997">
              <w:rPr>
                <w:rFonts w:asciiTheme="majorBidi" w:hAnsiTheme="majorBidi" w:cstheme="majorBidi"/>
                <w:sz w:val="30"/>
                <w:szCs w:val="30"/>
              </w:rPr>
              <w:t>0.34</w:t>
            </w:r>
          </w:p>
        </w:tc>
        <w:tc>
          <w:tcPr>
            <w:tcW w:w="231" w:type="dxa"/>
          </w:tcPr>
          <w:p w14:paraId="77803B6D" w14:textId="77777777" w:rsidR="00F97AEB" w:rsidRPr="00DC5997" w:rsidRDefault="00F97AEB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D74B5AB" w14:textId="2F531B45" w:rsidR="00F97AEB" w:rsidRPr="00DC5997" w:rsidRDefault="00FD66F1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5997">
              <w:rPr>
                <w:rFonts w:asciiTheme="majorBidi" w:hAnsiTheme="majorBidi" w:cstheme="majorBidi"/>
                <w:sz w:val="30"/>
                <w:szCs w:val="30"/>
              </w:rPr>
              <w:t>288.10</w:t>
            </w:r>
          </w:p>
        </w:tc>
      </w:tr>
      <w:tr w:rsidR="00F97AEB" w:rsidRPr="008E76D8" w14:paraId="447C02AF" w14:textId="77777777" w:rsidTr="00FE3E6A">
        <w:tc>
          <w:tcPr>
            <w:tcW w:w="3600" w:type="dxa"/>
          </w:tcPr>
          <w:p w14:paraId="6E34BCC9" w14:textId="77777777" w:rsidR="00F97AEB" w:rsidRPr="008E76D8" w:rsidRDefault="00F97AEB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83B5C88" w14:textId="77777777" w:rsidR="00F97AEB" w:rsidRPr="008E76D8" w:rsidRDefault="00F97AEB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440" w:type="dxa"/>
          </w:tcPr>
          <w:p w14:paraId="1859D4CE" w14:textId="77777777" w:rsidR="00F97AEB" w:rsidRPr="008E76D8" w:rsidRDefault="00F97AEB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49459F01" w14:textId="77777777" w:rsidR="00F97AEB" w:rsidRPr="008E76D8" w:rsidRDefault="00F97AEB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0EF1BDBC" w14:textId="77777777" w:rsidR="00F97AEB" w:rsidRPr="008E76D8" w:rsidRDefault="00F97AEB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B089D00" w14:textId="77777777" w:rsidR="00F97AEB" w:rsidRPr="008E76D8" w:rsidRDefault="00F97AEB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7AEB" w:rsidRPr="008E76D8" w14:paraId="2AA0365D" w14:textId="77777777" w:rsidTr="00FE3E6A">
        <w:tc>
          <w:tcPr>
            <w:tcW w:w="3600" w:type="dxa"/>
          </w:tcPr>
          <w:p w14:paraId="647FCCD0" w14:textId="651EDC5D" w:rsidR="00F97AEB" w:rsidRPr="008E76D8" w:rsidRDefault="00F97AEB" w:rsidP="00F97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15E12E38" w14:textId="77777777" w:rsidR="00F97AEB" w:rsidRPr="008E76D8" w:rsidRDefault="00F97AEB" w:rsidP="00F97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440" w:type="dxa"/>
          </w:tcPr>
          <w:p w14:paraId="7AB6C7F9" w14:textId="77777777" w:rsidR="00F97AEB" w:rsidRPr="008E76D8" w:rsidRDefault="00F97AEB" w:rsidP="00F97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51228D0C" w14:textId="77777777" w:rsidR="00F97AEB" w:rsidRPr="008E76D8" w:rsidRDefault="00F97AEB" w:rsidP="00F97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3589ED49" w14:textId="77777777" w:rsidR="00F97AEB" w:rsidRPr="008E76D8" w:rsidRDefault="00F97AEB" w:rsidP="00F97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760E0E4" w14:textId="77777777" w:rsidR="00F97AEB" w:rsidRPr="008E76D8" w:rsidRDefault="00F97AEB" w:rsidP="00F97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7AEB" w:rsidRPr="008E76D8" w14:paraId="65222E92" w14:textId="77777777" w:rsidTr="00FE3E6A">
        <w:tc>
          <w:tcPr>
            <w:tcW w:w="3600" w:type="dxa"/>
          </w:tcPr>
          <w:p w14:paraId="5F5255B7" w14:textId="3F87AADB" w:rsidR="00F97AEB" w:rsidRPr="008E76D8" w:rsidRDefault="00F97AEB" w:rsidP="00F97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8E76D8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74AF35B4" w14:textId="24495AA4" w:rsidR="00F97AEB" w:rsidRPr="008E76D8" w:rsidRDefault="00F97AEB" w:rsidP="00F97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8E76D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00AC2DA2" w14:textId="4C07D5EE" w:rsidR="00F97AEB" w:rsidRPr="008E76D8" w:rsidRDefault="00F97AEB" w:rsidP="00F97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8E76D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66" w:type="dxa"/>
          </w:tcPr>
          <w:p w14:paraId="685F6169" w14:textId="13B4D849" w:rsidR="00F97AEB" w:rsidRPr="008E76D8" w:rsidRDefault="00F97AEB" w:rsidP="00F97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0.26</w:t>
            </w:r>
          </w:p>
        </w:tc>
        <w:tc>
          <w:tcPr>
            <w:tcW w:w="231" w:type="dxa"/>
          </w:tcPr>
          <w:p w14:paraId="2E28F6E0" w14:textId="77777777" w:rsidR="00F97AEB" w:rsidRPr="008E76D8" w:rsidRDefault="00F97AEB" w:rsidP="00F97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493CCBC" w14:textId="1D36ABDC" w:rsidR="00F97AEB" w:rsidRPr="008E76D8" w:rsidRDefault="00F97AEB" w:rsidP="00F97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220.31</w:t>
            </w:r>
          </w:p>
        </w:tc>
      </w:tr>
    </w:tbl>
    <w:p w14:paraId="18160989" w14:textId="77777777" w:rsidR="00F97AEB" w:rsidRDefault="00F97AEB" w:rsidP="00F97AEB">
      <w:pPr>
        <w:rPr>
          <w:lang w:eastAsia="x-none"/>
        </w:rPr>
      </w:pPr>
    </w:p>
    <w:p w14:paraId="62F5F184" w14:textId="77777777" w:rsidR="00F97AEB" w:rsidRDefault="00F97AEB" w:rsidP="00F97AEB">
      <w:pPr>
        <w:rPr>
          <w:lang w:eastAsia="x-none"/>
        </w:rPr>
      </w:pPr>
    </w:p>
    <w:p w14:paraId="67905E43" w14:textId="77777777" w:rsidR="00F97AEB" w:rsidRDefault="00F97AEB" w:rsidP="00F97AEB">
      <w:pPr>
        <w:rPr>
          <w:lang w:eastAsia="x-none"/>
        </w:rPr>
      </w:pPr>
    </w:p>
    <w:p w14:paraId="64CD80E6" w14:textId="77777777" w:rsidR="00F97AEB" w:rsidRDefault="00F97AEB" w:rsidP="00F97AEB">
      <w:pPr>
        <w:rPr>
          <w:lang w:eastAsia="x-none"/>
        </w:rPr>
      </w:pPr>
    </w:p>
    <w:p w14:paraId="635EC57C" w14:textId="77777777" w:rsidR="00F97AEB" w:rsidRDefault="00F97AEB" w:rsidP="00F97AEB">
      <w:pPr>
        <w:rPr>
          <w:lang w:eastAsia="x-none"/>
        </w:rPr>
      </w:pPr>
    </w:p>
    <w:p w14:paraId="193A4875" w14:textId="77777777" w:rsidR="00F97AEB" w:rsidRDefault="00F97AEB" w:rsidP="00F97AEB">
      <w:pPr>
        <w:rPr>
          <w:lang w:eastAsia="x-none"/>
        </w:rPr>
      </w:pPr>
    </w:p>
    <w:p w14:paraId="009AFD32" w14:textId="77777777" w:rsidR="00F97AEB" w:rsidRPr="00F97AEB" w:rsidRDefault="00F97AEB" w:rsidP="00F97AEB">
      <w:pPr>
        <w:rPr>
          <w:lang w:eastAsia="x-none"/>
        </w:rPr>
      </w:pPr>
    </w:p>
    <w:p w14:paraId="746735AA" w14:textId="72A999C9" w:rsidR="00051C4E" w:rsidRPr="00A569F7" w:rsidRDefault="00B245AD" w:rsidP="00D049A8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569F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3272F698" w14:textId="77777777" w:rsidR="006E78D4" w:rsidRPr="005C6FB5" w:rsidRDefault="006E78D4" w:rsidP="006E78D4">
      <w:pPr>
        <w:rPr>
          <w:sz w:val="30"/>
          <w:szCs w:val="30"/>
          <w:lang w:eastAsia="x-none"/>
        </w:rPr>
      </w:pPr>
    </w:p>
    <w:p w14:paraId="754956E3" w14:textId="72CD041A" w:rsidR="005C6FB5" w:rsidRPr="005C6FB5" w:rsidRDefault="00A837DE" w:rsidP="00974B3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5C6FB5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1F765D10" w14:textId="426E3EE3" w:rsidR="00FD32DB" w:rsidRPr="005C6FB5" w:rsidRDefault="00A837DE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C6FB5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880229" w:rsidRPr="005C6FB5">
        <w:rPr>
          <w:rFonts w:asciiTheme="majorBidi" w:hAnsiTheme="majorBidi" w:cstheme="majorBidi"/>
          <w:sz w:val="30"/>
          <w:szCs w:val="30"/>
          <w:cs/>
          <w:lang w:bidi="th-TH"/>
        </w:rPr>
        <w:t>และหนี้สินทางการเงิน</w:t>
      </w:r>
      <w:r w:rsidR="0091795D" w:rsidRPr="005C6FB5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5C6FB5">
        <w:rPr>
          <w:rFonts w:asciiTheme="majorBidi" w:hAnsiTheme="majorBidi" w:cstheme="majorBidi"/>
          <w:sz w:val="30"/>
          <w:szCs w:val="30"/>
          <w:cs/>
          <w:lang w:bidi="th-TH"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372B9B" w:rsidRPr="005C6FB5">
        <w:rPr>
          <w:rFonts w:asciiTheme="majorBidi" w:hAnsiTheme="majorBidi" w:cstheme="majorBidi"/>
          <w:sz w:val="30"/>
          <w:szCs w:val="30"/>
          <w:cs/>
          <w:lang w:bidi="th-TH"/>
        </w:rPr>
        <w:t>ราคาทุนตัดจำหน่าย</w:t>
      </w:r>
      <w:r w:rsidRPr="005C6FB5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12B9967F" w14:textId="3A0B8D7F" w:rsidR="00FF6F71" w:rsidRPr="005C6FB5" w:rsidRDefault="00FF6F7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78"/>
        <w:gridCol w:w="1260"/>
        <w:gridCol w:w="259"/>
        <w:gridCol w:w="1271"/>
        <w:gridCol w:w="271"/>
        <w:gridCol w:w="994"/>
        <w:gridCol w:w="238"/>
        <w:gridCol w:w="750"/>
        <w:gridCol w:w="240"/>
        <w:gridCol w:w="750"/>
        <w:gridCol w:w="236"/>
        <w:gridCol w:w="840"/>
      </w:tblGrid>
      <w:tr w:rsidR="00713518" w:rsidRPr="00A73965" w14:paraId="5645A93D" w14:textId="77777777" w:rsidTr="003E734D">
        <w:trPr>
          <w:trHeight w:val="261"/>
        </w:trPr>
        <w:tc>
          <w:tcPr>
            <w:tcW w:w="1978" w:type="dxa"/>
            <w:shd w:val="clear" w:color="auto" w:fill="auto"/>
            <w:vAlign w:val="bottom"/>
          </w:tcPr>
          <w:p w14:paraId="06BD8104" w14:textId="77777777" w:rsidR="00713518" w:rsidRPr="00D26FAD" w:rsidRDefault="00713518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109" w:type="dxa"/>
            <w:gridSpan w:val="11"/>
            <w:vAlign w:val="bottom"/>
          </w:tcPr>
          <w:p w14:paraId="5ABE6C18" w14:textId="7427D232" w:rsidR="00713518" w:rsidRPr="00D26FAD" w:rsidRDefault="0071351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26F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05447" w:rsidRPr="00A73965" w14:paraId="0F7ADB41" w14:textId="77777777" w:rsidTr="003E734D">
        <w:trPr>
          <w:trHeight w:val="261"/>
        </w:trPr>
        <w:tc>
          <w:tcPr>
            <w:tcW w:w="1978" w:type="dxa"/>
            <w:shd w:val="clear" w:color="auto" w:fill="auto"/>
            <w:vAlign w:val="bottom"/>
          </w:tcPr>
          <w:p w14:paraId="30253F52" w14:textId="77777777" w:rsidR="00605447" w:rsidRPr="00D26FAD" w:rsidRDefault="00605447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55" w:type="dxa"/>
            <w:gridSpan w:val="5"/>
            <w:vAlign w:val="bottom"/>
          </w:tcPr>
          <w:p w14:paraId="04F276F3" w14:textId="2A169CDA" w:rsidR="00605447" w:rsidRPr="00D26FAD" w:rsidRDefault="00810C79">
            <w:pPr>
              <w:pStyle w:val="acctfourfigures"/>
              <w:tabs>
                <w:tab w:val="clear" w:pos="765"/>
              </w:tabs>
              <w:spacing w:line="240" w:lineRule="atLeast"/>
              <w:ind w:left="-69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26FAD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64C9F29C" w14:textId="77777777" w:rsidR="00605447" w:rsidRPr="00D26FAD" w:rsidRDefault="0060544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16" w:type="dxa"/>
            <w:gridSpan w:val="5"/>
            <w:vAlign w:val="bottom"/>
          </w:tcPr>
          <w:p w14:paraId="1EADE019" w14:textId="6E2D64CB" w:rsidR="00605447" w:rsidRPr="00D26FAD" w:rsidRDefault="00982F8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26FAD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61412" w:rsidRPr="00A73965" w14:paraId="6206576E" w14:textId="77777777" w:rsidTr="003E734D">
        <w:trPr>
          <w:trHeight w:val="261"/>
        </w:trPr>
        <w:tc>
          <w:tcPr>
            <w:tcW w:w="1978" w:type="dxa"/>
            <w:shd w:val="clear" w:color="auto" w:fill="auto"/>
            <w:vAlign w:val="bottom"/>
          </w:tcPr>
          <w:p w14:paraId="2FC666EE" w14:textId="77777777" w:rsidR="00761412" w:rsidRPr="00D26FAD" w:rsidRDefault="00761412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967984B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เครื่องมือทางการเงินที่วัดมูลค่ายุติธรรมผ่านกำไรหรือขาดทุน</w:t>
            </w:r>
          </w:p>
        </w:tc>
        <w:tc>
          <w:tcPr>
            <w:tcW w:w="259" w:type="dxa"/>
          </w:tcPr>
          <w:p w14:paraId="464A5B4C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2D9D5B96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08CF4F54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การเงินที่วัด</w:t>
            </w:r>
          </w:p>
          <w:p w14:paraId="14230815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มูลค่าด้วยมูลค่ายุติธรรมผ่าน</w:t>
            </w:r>
          </w:p>
          <w:p w14:paraId="1EF9DACF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กำไรหรือขาดทุนเบ็ดเสร็จอื่น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24BEE1E" w14:textId="77777777" w:rsidR="00761412" w:rsidRPr="00D26FAD" w:rsidRDefault="0076141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14D624F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6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10C133EA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0" w:type="dxa"/>
            <w:vAlign w:val="bottom"/>
          </w:tcPr>
          <w:p w14:paraId="5EF148DC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D26FAD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40" w:type="dxa"/>
          </w:tcPr>
          <w:p w14:paraId="698515BF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0" w:type="dxa"/>
            <w:vAlign w:val="bottom"/>
          </w:tcPr>
          <w:p w14:paraId="31A01F3F" w14:textId="77777777" w:rsidR="00761412" w:rsidRPr="00D26FAD" w:rsidRDefault="0076141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D26FAD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66DB8C13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1EEF6BC6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27573" w:rsidRPr="00A73965" w14:paraId="31BBD228" w14:textId="77777777" w:rsidTr="003E734D">
        <w:trPr>
          <w:trHeight w:val="261"/>
        </w:trPr>
        <w:tc>
          <w:tcPr>
            <w:tcW w:w="1978" w:type="dxa"/>
            <w:shd w:val="clear" w:color="auto" w:fill="auto"/>
          </w:tcPr>
          <w:p w14:paraId="017E33DD" w14:textId="77777777" w:rsidR="00227573" w:rsidRPr="00D26FAD" w:rsidRDefault="0022757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109" w:type="dxa"/>
            <w:gridSpan w:val="11"/>
          </w:tcPr>
          <w:p w14:paraId="34BC2A9E" w14:textId="2E5C8039" w:rsidR="00227573" w:rsidRPr="00D26FAD" w:rsidRDefault="00227573" w:rsidP="00D26F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761412" w:rsidRPr="00A73965" w14:paraId="64719EF6" w14:textId="77777777" w:rsidTr="003E734D">
        <w:trPr>
          <w:trHeight w:val="261"/>
        </w:trPr>
        <w:tc>
          <w:tcPr>
            <w:tcW w:w="1978" w:type="dxa"/>
            <w:shd w:val="clear" w:color="auto" w:fill="auto"/>
          </w:tcPr>
          <w:p w14:paraId="323E53FE" w14:textId="185B378B" w:rsidR="00761412" w:rsidRPr="00D26FAD" w:rsidRDefault="0076141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</w:t>
            </w:r>
            <w:r w:rsidR="00300BCF"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="00300BC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300BCF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="00300BCF"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D406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551E1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260" w:type="dxa"/>
          </w:tcPr>
          <w:p w14:paraId="1C290055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6BFE742C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1BBBBE23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0C7A0BD3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2B73F7B4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AF271AF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62001060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7812FDB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7215BD7F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13A247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20728554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61412" w:rsidRPr="00A73965" w14:paraId="7A2137E1" w14:textId="77777777" w:rsidTr="003E734D">
        <w:trPr>
          <w:trHeight w:val="261"/>
        </w:trPr>
        <w:tc>
          <w:tcPr>
            <w:tcW w:w="1978" w:type="dxa"/>
            <w:shd w:val="clear" w:color="auto" w:fill="auto"/>
          </w:tcPr>
          <w:p w14:paraId="75EC2D17" w14:textId="77777777" w:rsidR="00761412" w:rsidRPr="00D26FAD" w:rsidRDefault="0076141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008AB083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63A24D75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6482605D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78B7B370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52AC0B40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D387629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6A19C98D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A560B13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51F3C479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C53771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77EA7F43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E734D" w:rsidRPr="00A73965" w14:paraId="0DAF3B7E" w14:textId="77777777" w:rsidTr="003E734D">
        <w:trPr>
          <w:trHeight w:val="261"/>
        </w:trPr>
        <w:tc>
          <w:tcPr>
            <w:tcW w:w="1978" w:type="dxa"/>
            <w:shd w:val="clear" w:color="auto" w:fill="auto"/>
          </w:tcPr>
          <w:p w14:paraId="265DD5E0" w14:textId="721B1A75" w:rsidR="003E734D" w:rsidRPr="00D26FAD" w:rsidRDefault="003E734D" w:rsidP="003E734D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78E2AF70" w14:textId="7BB66424" w:rsidR="003E734D" w:rsidRPr="00D26FAD" w:rsidRDefault="001670B1" w:rsidP="00183031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</w:tcPr>
          <w:p w14:paraId="2B715D51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3715A932" w14:textId="04A65833" w:rsidR="003E734D" w:rsidRPr="00D26FAD" w:rsidRDefault="001670B1" w:rsidP="003E734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121,501</w:t>
            </w:r>
          </w:p>
        </w:tc>
        <w:tc>
          <w:tcPr>
            <w:tcW w:w="271" w:type="dxa"/>
            <w:shd w:val="clear" w:color="auto" w:fill="auto"/>
          </w:tcPr>
          <w:p w14:paraId="5508A28D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6E1AC42" w14:textId="59FEB5AC" w:rsidR="003E734D" w:rsidRPr="00D26FAD" w:rsidRDefault="001670B1" w:rsidP="003E734D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B5571">
              <w:rPr>
                <w:rFonts w:ascii="Angsana New" w:hAnsi="Angsana New"/>
                <w:sz w:val="24"/>
                <w:szCs w:val="24"/>
              </w:rPr>
              <w:t>121,501</w:t>
            </w:r>
          </w:p>
        </w:tc>
        <w:tc>
          <w:tcPr>
            <w:tcW w:w="238" w:type="dxa"/>
          </w:tcPr>
          <w:p w14:paraId="1A9A1D0C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25590A43" w14:textId="17E46645" w:rsidR="003E734D" w:rsidRPr="00D26FAD" w:rsidRDefault="001670B1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121,501</w:t>
            </w:r>
          </w:p>
        </w:tc>
        <w:tc>
          <w:tcPr>
            <w:tcW w:w="240" w:type="dxa"/>
          </w:tcPr>
          <w:p w14:paraId="63EB68F4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592656D2" w14:textId="30342BBA" w:rsidR="003E734D" w:rsidRPr="00D26FAD" w:rsidRDefault="001670B1" w:rsidP="003E734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EDD8BA2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6A6B0814" w14:textId="79FBC1DC" w:rsidR="003E734D" w:rsidRPr="00D26FAD" w:rsidRDefault="001670B1" w:rsidP="003E734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121,501</w:t>
            </w:r>
          </w:p>
        </w:tc>
      </w:tr>
      <w:tr w:rsidR="003E734D" w:rsidRPr="00A73965" w14:paraId="7E436831" w14:textId="77777777" w:rsidTr="003E734D">
        <w:trPr>
          <w:trHeight w:val="290"/>
        </w:trPr>
        <w:tc>
          <w:tcPr>
            <w:tcW w:w="1978" w:type="dxa"/>
            <w:shd w:val="clear" w:color="auto" w:fill="auto"/>
          </w:tcPr>
          <w:p w14:paraId="55C8F12B" w14:textId="45479495" w:rsidR="003E734D" w:rsidRPr="00D26FAD" w:rsidRDefault="003E734D" w:rsidP="003E73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8D8E234" w14:textId="46C8A7DA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536AA7BA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3DB1654F" w14:textId="1466CCBA" w:rsidR="003E734D" w:rsidRPr="00D26FAD" w:rsidRDefault="003E734D" w:rsidP="003E734D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59886043" w14:textId="77777777" w:rsidR="003E734D" w:rsidRPr="00D26FAD" w:rsidRDefault="003E734D" w:rsidP="003E734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7734FC15" w14:textId="5185C86D" w:rsidR="003E734D" w:rsidRPr="00D26FAD" w:rsidRDefault="003E734D" w:rsidP="003E734D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46B79FD9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D7C292B" w14:textId="2FF7D3D1" w:rsidR="003E734D" w:rsidRPr="00D26FAD" w:rsidRDefault="003E734D" w:rsidP="003E734D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F440839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1FFC55FD" w14:textId="25A7C330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7B9850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7E1171B0" w14:textId="4A2918C3" w:rsidR="003E734D" w:rsidRPr="00D26FAD" w:rsidRDefault="003E734D" w:rsidP="003E734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E734D" w:rsidRPr="00A73965" w14:paraId="1504CBFC" w14:textId="77777777" w:rsidTr="003E734D">
        <w:trPr>
          <w:trHeight w:val="272"/>
        </w:trPr>
        <w:tc>
          <w:tcPr>
            <w:tcW w:w="1978" w:type="dxa"/>
            <w:shd w:val="clear" w:color="auto" w:fill="auto"/>
          </w:tcPr>
          <w:p w14:paraId="2C49A13A" w14:textId="11B08B12" w:rsidR="003E734D" w:rsidRPr="00D26FAD" w:rsidRDefault="003E734D" w:rsidP="003E734D">
            <w:pPr>
              <w:ind w:left="-14" w:right="-90"/>
              <w:rPr>
                <w:rFonts w:asciiTheme="majorBidi" w:hAnsi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1FBAFC26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9" w:type="dxa"/>
          </w:tcPr>
          <w:p w14:paraId="6367FB9E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272CD6FC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1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</w:tcPr>
          <w:p w14:paraId="7E403B50" w14:textId="77777777" w:rsidR="003E734D" w:rsidRPr="00D26FAD" w:rsidRDefault="003E734D" w:rsidP="003E734D">
            <w:pPr>
              <w:tabs>
                <w:tab w:val="decimal" w:pos="789"/>
              </w:tabs>
              <w:spacing w:before="100" w:beforeAutospacing="1" w:after="100" w:afterAutospacing="1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1306DFE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5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14:paraId="39F85B8D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07DD057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45288CD6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3FAFD452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7711AD0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0" w:type="dxa"/>
            <w:shd w:val="clear" w:color="auto" w:fill="auto"/>
          </w:tcPr>
          <w:p w14:paraId="291E9347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9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3E734D" w:rsidRPr="00A73965" w14:paraId="7D04395E" w14:textId="77777777" w:rsidTr="003E734D">
        <w:trPr>
          <w:trHeight w:val="272"/>
        </w:trPr>
        <w:tc>
          <w:tcPr>
            <w:tcW w:w="1978" w:type="dxa"/>
            <w:shd w:val="clear" w:color="auto" w:fill="auto"/>
          </w:tcPr>
          <w:p w14:paraId="4F8AD77C" w14:textId="3CD3EDEF" w:rsidR="003E734D" w:rsidRPr="00D26FAD" w:rsidRDefault="003E734D" w:rsidP="003E734D">
            <w:pPr>
              <w:ind w:left="-14" w:right="-90"/>
              <w:rPr>
                <w:rFonts w:asciiTheme="majorBidi" w:hAnsi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หนี้สินอนุพันธ์อื่น</w:t>
            </w:r>
          </w:p>
        </w:tc>
        <w:tc>
          <w:tcPr>
            <w:tcW w:w="1260" w:type="dxa"/>
          </w:tcPr>
          <w:p w14:paraId="1C798013" w14:textId="0F9A0EAA" w:rsidR="003E734D" w:rsidRPr="00495F8C" w:rsidRDefault="00DB5571" w:rsidP="00495F8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38,970</w:t>
            </w:r>
          </w:p>
        </w:tc>
        <w:tc>
          <w:tcPr>
            <w:tcW w:w="259" w:type="dxa"/>
          </w:tcPr>
          <w:p w14:paraId="7C330C13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4D63376D" w14:textId="243147BB" w:rsidR="003E734D" w:rsidRPr="00495F8C" w:rsidRDefault="00DB5571" w:rsidP="00495F8C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2523A9E" w14:textId="77777777" w:rsidR="003E734D" w:rsidRPr="00D26FAD" w:rsidRDefault="003E734D" w:rsidP="003E734D">
            <w:pPr>
              <w:tabs>
                <w:tab w:val="decimal" w:pos="789"/>
              </w:tabs>
              <w:spacing w:before="100" w:beforeAutospacing="1" w:after="100" w:afterAutospacing="1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579FC06D" w14:textId="524C625F" w:rsidR="003E734D" w:rsidRPr="00DB5571" w:rsidRDefault="00DB5571" w:rsidP="00DB557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B5571">
              <w:rPr>
                <w:rFonts w:ascii="Angsana New" w:hAnsi="Angsana New"/>
                <w:sz w:val="24"/>
                <w:szCs w:val="24"/>
              </w:rPr>
              <w:t>38,970</w:t>
            </w:r>
          </w:p>
        </w:tc>
        <w:tc>
          <w:tcPr>
            <w:tcW w:w="238" w:type="dxa"/>
          </w:tcPr>
          <w:p w14:paraId="26A5E759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45A8FB54" w14:textId="5264F11B" w:rsidR="003E734D" w:rsidRPr="00495F8C" w:rsidRDefault="00056A03" w:rsidP="00495F8C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7EBE8F9E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6F9892E3" w14:textId="5E4E8E50" w:rsidR="003E734D" w:rsidRPr="00495F8C" w:rsidRDefault="00056A03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38,970</w:t>
            </w:r>
          </w:p>
        </w:tc>
        <w:tc>
          <w:tcPr>
            <w:tcW w:w="236" w:type="dxa"/>
          </w:tcPr>
          <w:p w14:paraId="4B47FD49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23CCA5E0" w14:textId="78BD1296" w:rsidR="003E734D" w:rsidRPr="00495F8C" w:rsidRDefault="00056A03" w:rsidP="003E734D">
            <w:pPr>
              <w:pStyle w:val="acctfourfigures"/>
              <w:tabs>
                <w:tab w:val="clear" w:pos="765"/>
                <w:tab w:val="decimal" w:pos="69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38,970</w:t>
            </w:r>
          </w:p>
        </w:tc>
      </w:tr>
      <w:tr w:rsidR="003E734D" w:rsidRPr="00A73965" w14:paraId="6374C007" w14:textId="77777777" w:rsidTr="003E734D">
        <w:trPr>
          <w:trHeight w:val="272"/>
        </w:trPr>
        <w:tc>
          <w:tcPr>
            <w:tcW w:w="1978" w:type="dxa"/>
            <w:shd w:val="clear" w:color="auto" w:fill="auto"/>
          </w:tcPr>
          <w:p w14:paraId="29C243C4" w14:textId="77777777" w:rsidR="003E734D" w:rsidRPr="00D26FAD" w:rsidRDefault="003E734D" w:rsidP="003E734D">
            <w:pPr>
              <w:ind w:left="-14" w:right="-90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CAE8614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9" w:type="dxa"/>
          </w:tcPr>
          <w:p w14:paraId="6E5A78DE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1FDBC10E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1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</w:tcPr>
          <w:p w14:paraId="4C89F8D9" w14:textId="77777777" w:rsidR="003E734D" w:rsidRPr="00D26FAD" w:rsidRDefault="003E734D" w:rsidP="003E734D">
            <w:pPr>
              <w:tabs>
                <w:tab w:val="decimal" w:pos="789"/>
              </w:tabs>
              <w:spacing w:before="100" w:beforeAutospacing="1" w:after="100" w:afterAutospacing="1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218A0A2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5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14:paraId="75D734C6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5C108C89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01EC404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5F6BD6B0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717FC6D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0B29F3A5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9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3E734D" w:rsidRPr="00A73965" w14:paraId="447159F1" w14:textId="77777777" w:rsidTr="003E734D">
        <w:trPr>
          <w:trHeight w:val="261"/>
        </w:trPr>
        <w:tc>
          <w:tcPr>
            <w:tcW w:w="1978" w:type="dxa"/>
            <w:shd w:val="clear" w:color="auto" w:fill="auto"/>
          </w:tcPr>
          <w:p w14:paraId="10F7CA80" w14:textId="78986DAA" w:rsidR="003E734D" w:rsidRPr="00D26FAD" w:rsidRDefault="003E734D" w:rsidP="003E734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551E1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260" w:type="dxa"/>
          </w:tcPr>
          <w:p w14:paraId="0D2050F1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2BCDE91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15750D40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468A1290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512DB243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8" w:type="dxa"/>
          </w:tcPr>
          <w:p w14:paraId="611CA661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2327C29D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4761BFAD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C0323F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88A06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4AF21736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E734D" w:rsidRPr="00A73965" w14:paraId="13325839" w14:textId="77777777" w:rsidTr="003E734D">
        <w:trPr>
          <w:trHeight w:val="261"/>
        </w:trPr>
        <w:tc>
          <w:tcPr>
            <w:tcW w:w="1978" w:type="dxa"/>
            <w:shd w:val="clear" w:color="auto" w:fill="auto"/>
          </w:tcPr>
          <w:p w14:paraId="4B945EE6" w14:textId="77777777" w:rsidR="003E734D" w:rsidRPr="00D26FAD" w:rsidRDefault="003E734D" w:rsidP="003E734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16096A0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02368663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00CE3BA4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02D2B47D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2FCB62F9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8A0C44C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3A976948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DAEC88B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15507116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0F24B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DB3BBA5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51E10" w:rsidRPr="00A73965" w14:paraId="61081C5E" w14:textId="77777777" w:rsidTr="003E734D">
        <w:trPr>
          <w:trHeight w:val="261"/>
        </w:trPr>
        <w:tc>
          <w:tcPr>
            <w:tcW w:w="1978" w:type="dxa"/>
            <w:shd w:val="clear" w:color="auto" w:fill="auto"/>
          </w:tcPr>
          <w:p w14:paraId="5EABECD4" w14:textId="0AD6035E" w:rsidR="00551E10" w:rsidRPr="00D26FAD" w:rsidRDefault="00551E10" w:rsidP="00551E10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04A979E1" w14:textId="16C4138A" w:rsidR="00551E10" w:rsidRPr="00D26FAD" w:rsidRDefault="00551E10" w:rsidP="00551E1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59" w:type="dxa"/>
          </w:tcPr>
          <w:p w14:paraId="74B55FB0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6D24D08E" w14:textId="7B2E61A2" w:rsidR="00551E10" w:rsidRPr="00D26FAD" w:rsidRDefault="00551E10" w:rsidP="00551E1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171,837</w:t>
            </w:r>
          </w:p>
        </w:tc>
        <w:tc>
          <w:tcPr>
            <w:tcW w:w="271" w:type="dxa"/>
          </w:tcPr>
          <w:p w14:paraId="3861CDE6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6C6162C7" w14:textId="3D646F26" w:rsidR="00551E10" w:rsidRPr="00D26FAD" w:rsidRDefault="00551E10" w:rsidP="000669B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171,837</w:t>
            </w:r>
          </w:p>
        </w:tc>
        <w:tc>
          <w:tcPr>
            <w:tcW w:w="238" w:type="dxa"/>
          </w:tcPr>
          <w:p w14:paraId="6F1751AB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6CA5042E" w14:textId="5108E2D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171,837</w:t>
            </w:r>
          </w:p>
        </w:tc>
        <w:tc>
          <w:tcPr>
            <w:tcW w:w="240" w:type="dxa"/>
          </w:tcPr>
          <w:p w14:paraId="119E4AAE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0A3B355" w14:textId="5CF32A5F" w:rsidR="00551E10" w:rsidRPr="00D26FAD" w:rsidRDefault="00551E10" w:rsidP="00551E1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74DE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323673F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1BC088EF" w14:textId="77AD574C" w:rsidR="00551E10" w:rsidRPr="00D26FAD" w:rsidRDefault="00551E10" w:rsidP="00551E1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171,837</w:t>
            </w:r>
          </w:p>
        </w:tc>
      </w:tr>
      <w:tr w:rsidR="00551E10" w:rsidRPr="00A73965" w14:paraId="7A5DE9AB" w14:textId="77777777" w:rsidTr="00AD582E">
        <w:trPr>
          <w:trHeight w:val="20"/>
        </w:trPr>
        <w:tc>
          <w:tcPr>
            <w:tcW w:w="1978" w:type="dxa"/>
            <w:shd w:val="clear" w:color="auto" w:fill="auto"/>
          </w:tcPr>
          <w:p w14:paraId="2E3A3E1D" w14:textId="77777777" w:rsidR="00551E10" w:rsidRPr="00D26FAD" w:rsidRDefault="00551E10" w:rsidP="00551E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B6DA3FF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08392FBA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14E8ADFE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3D679E53" w14:textId="77777777" w:rsidR="00551E10" w:rsidRPr="00D26FAD" w:rsidRDefault="00551E10" w:rsidP="00551E1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9EF0F54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732BDF9B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752E3232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8488FCB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62C11A50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51B586A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75C3FA15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51E10" w:rsidRPr="00A73965" w14:paraId="3736E57E" w14:textId="77777777" w:rsidTr="00AD582E">
        <w:trPr>
          <w:trHeight w:val="261"/>
        </w:trPr>
        <w:tc>
          <w:tcPr>
            <w:tcW w:w="1978" w:type="dxa"/>
            <w:shd w:val="clear" w:color="auto" w:fill="auto"/>
          </w:tcPr>
          <w:p w14:paraId="7FDA30A4" w14:textId="77777777" w:rsidR="00551E10" w:rsidRPr="00D26FAD" w:rsidRDefault="00551E10" w:rsidP="00551E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7088F697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5168F82A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43054018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3B78B495" w14:textId="77777777" w:rsidR="00551E10" w:rsidRPr="00D26FAD" w:rsidRDefault="00551E10" w:rsidP="00551E1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88A7D33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03F1E5DF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720C5567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E3555DD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3F2BEC75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31B10EF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39957F06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51E10" w:rsidRPr="00A73965" w14:paraId="140E07B4" w14:textId="77777777" w:rsidTr="00AD582E">
        <w:trPr>
          <w:trHeight w:val="261"/>
        </w:trPr>
        <w:tc>
          <w:tcPr>
            <w:tcW w:w="1978" w:type="dxa"/>
            <w:shd w:val="clear" w:color="auto" w:fill="auto"/>
          </w:tcPr>
          <w:p w14:paraId="500EE438" w14:textId="198BF845" w:rsidR="00551E10" w:rsidRPr="00D26FAD" w:rsidRDefault="00551E10" w:rsidP="00551E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หนี้สินอนุพันธ์อื่น</w:t>
            </w:r>
          </w:p>
        </w:tc>
        <w:tc>
          <w:tcPr>
            <w:tcW w:w="1260" w:type="dxa"/>
            <w:vAlign w:val="bottom"/>
          </w:tcPr>
          <w:p w14:paraId="66562331" w14:textId="4FFB082D" w:rsidR="00551E10" w:rsidRPr="00D26FAD" w:rsidRDefault="00551E10" w:rsidP="00495F8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22,512</w:t>
            </w:r>
          </w:p>
        </w:tc>
        <w:tc>
          <w:tcPr>
            <w:tcW w:w="259" w:type="dxa"/>
            <w:vAlign w:val="bottom"/>
          </w:tcPr>
          <w:p w14:paraId="1190E964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7F566BF4" w14:textId="6C759311" w:rsidR="00551E10" w:rsidRPr="00D26FAD" w:rsidRDefault="00551E10" w:rsidP="00551E1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74DE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1786C8C" w14:textId="77777777" w:rsidR="00551E10" w:rsidRPr="00D26FAD" w:rsidRDefault="00551E10" w:rsidP="00551E1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E078226" w14:textId="7597E284" w:rsidR="00551E10" w:rsidRPr="00D26FAD" w:rsidRDefault="00551E10" w:rsidP="00551E10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22,512</w:t>
            </w:r>
          </w:p>
        </w:tc>
        <w:tc>
          <w:tcPr>
            <w:tcW w:w="238" w:type="dxa"/>
            <w:vAlign w:val="bottom"/>
          </w:tcPr>
          <w:p w14:paraId="1118CBF1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7F5491BF" w14:textId="5ED9DF28" w:rsidR="00551E10" w:rsidRPr="00D26FAD" w:rsidRDefault="00551E10" w:rsidP="00551E10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74DE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6A684B3D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3E1B50EE" w14:textId="6752EF73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22,512</w:t>
            </w:r>
          </w:p>
        </w:tc>
        <w:tc>
          <w:tcPr>
            <w:tcW w:w="236" w:type="dxa"/>
            <w:vAlign w:val="bottom"/>
          </w:tcPr>
          <w:p w14:paraId="38FC9846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4D3BE3DA" w14:textId="73B8FA85" w:rsidR="00551E10" w:rsidRPr="00D26FAD" w:rsidRDefault="00551E10" w:rsidP="00551E1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22,512</w:t>
            </w:r>
          </w:p>
        </w:tc>
      </w:tr>
    </w:tbl>
    <w:p w14:paraId="14DFAD29" w14:textId="77777777" w:rsidR="00172105" w:rsidRPr="00401A8F" w:rsidRDefault="00172105" w:rsidP="00172105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D0DDD4A" w14:textId="1BD7BB33" w:rsidR="00172105" w:rsidRDefault="00172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  <w:lang w:bidi="ar-SA"/>
        </w:rPr>
      </w:pPr>
      <w:r>
        <w:rPr>
          <w:sz w:val="24"/>
          <w:szCs w:val="24"/>
          <w:lang w:bidi="ar-SA"/>
        </w:rPr>
        <w:br w:type="page"/>
      </w:r>
    </w:p>
    <w:tbl>
      <w:tblPr>
        <w:tblW w:w="90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260"/>
        <w:gridCol w:w="259"/>
        <w:gridCol w:w="1271"/>
        <w:gridCol w:w="271"/>
        <w:gridCol w:w="990"/>
        <w:gridCol w:w="238"/>
        <w:gridCol w:w="752"/>
        <w:gridCol w:w="240"/>
        <w:gridCol w:w="750"/>
        <w:gridCol w:w="236"/>
        <w:gridCol w:w="840"/>
      </w:tblGrid>
      <w:tr w:rsidR="006F224D" w:rsidRPr="006F224D" w14:paraId="0966306C" w14:textId="77777777" w:rsidTr="00D26FAD">
        <w:trPr>
          <w:trHeight w:val="261"/>
        </w:trPr>
        <w:tc>
          <w:tcPr>
            <w:tcW w:w="1980" w:type="dxa"/>
            <w:shd w:val="clear" w:color="auto" w:fill="auto"/>
            <w:vAlign w:val="bottom"/>
          </w:tcPr>
          <w:p w14:paraId="3BD8DA8C" w14:textId="77777777" w:rsidR="006F224D" w:rsidRPr="006F224D" w:rsidRDefault="006F224D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107" w:type="dxa"/>
            <w:gridSpan w:val="11"/>
            <w:vAlign w:val="bottom"/>
          </w:tcPr>
          <w:p w14:paraId="28FCE83D" w14:textId="0589E879" w:rsidR="006F224D" w:rsidRPr="00D26FAD" w:rsidRDefault="006F2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26F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F224D" w:rsidRPr="006F224D" w14:paraId="34A5CC53" w14:textId="77777777" w:rsidTr="00D26FAD">
        <w:trPr>
          <w:trHeight w:val="261"/>
        </w:trPr>
        <w:tc>
          <w:tcPr>
            <w:tcW w:w="1980" w:type="dxa"/>
            <w:shd w:val="clear" w:color="auto" w:fill="auto"/>
            <w:vAlign w:val="bottom"/>
          </w:tcPr>
          <w:p w14:paraId="788A6162" w14:textId="77777777" w:rsidR="006F224D" w:rsidRPr="006F224D" w:rsidRDefault="006F224D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51" w:type="dxa"/>
            <w:gridSpan w:val="5"/>
            <w:vAlign w:val="bottom"/>
          </w:tcPr>
          <w:p w14:paraId="18F40E70" w14:textId="3CCEEF86" w:rsidR="006F224D" w:rsidRPr="00334426" w:rsidRDefault="006F224D">
            <w:pPr>
              <w:pStyle w:val="acctfourfigures"/>
              <w:tabs>
                <w:tab w:val="clear" w:pos="765"/>
              </w:tabs>
              <w:spacing w:line="240" w:lineRule="atLeast"/>
              <w:ind w:left="-69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344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65DA971B" w14:textId="77777777" w:rsidR="006F224D" w:rsidRPr="00334426" w:rsidRDefault="006F2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18" w:type="dxa"/>
            <w:gridSpan w:val="5"/>
            <w:vAlign w:val="bottom"/>
          </w:tcPr>
          <w:p w14:paraId="58FB1D74" w14:textId="294C24DD" w:rsidR="006F224D" w:rsidRPr="00334426" w:rsidRDefault="006F2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344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23A0A" w:rsidRPr="00C23A0A" w14:paraId="28E802CB" w14:textId="77777777" w:rsidTr="00D26FAD">
        <w:trPr>
          <w:trHeight w:val="261"/>
        </w:trPr>
        <w:tc>
          <w:tcPr>
            <w:tcW w:w="1980" w:type="dxa"/>
            <w:shd w:val="clear" w:color="auto" w:fill="auto"/>
            <w:vAlign w:val="bottom"/>
          </w:tcPr>
          <w:p w14:paraId="3A957549" w14:textId="77777777" w:rsidR="00C23A0A" w:rsidRPr="00D26FAD" w:rsidRDefault="00C23A0A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2C153AE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เครื่องมือทางการเงินที่วัดมูลค่ายุติธรรมผ่านกำไรหรือขาดทุน</w:t>
            </w:r>
          </w:p>
        </w:tc>
        <w:tc>
          <w:tcPr>
            <w:tcW w:w="259" w:type="dxa"/>
          </w:tcPr>
          <w:p w14:paraId="1DB3EBBE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1A678DF9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11BE5AE8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การเงินที่วัด</w:t>
            </w:r>
          </w:p>
          <w:p w14:paraId="4EB23AC4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มูลค่าด้วยมูลค่ายุติธรรมผ่าน</w:t>
            </w:r>
          </w:p>
          <w:p w14:paraId="26854BCB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กำไรหรือขาดทุนเบ็ดเสร็จอื่น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2B9755F" w14:textId="77777777" w:rsidR="00C23A0A" w:rsidRPr="00D26FAD" w:rsidRDefault="00C23A0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806984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6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0A5CDEFF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2" w:type="dxa"/>
            <w:vAlign w:val="bottom"/>
          </w:tcPr>
          <w:p w14:paraId="27E3A1A6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D26FAD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40" w:type="dxa"/>
          </w:tcPr>
          <w:p w14:paraId="62BD1BF1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0" w:type="dxa"/>
            <w:vAlign w:val="bottom"/>
          </w:tcPr>
          <w:p w14:paraId="0BE5E710" w14:textId="77777777" w:rsidR="00C23A0A" w:rsidRPr="00D26FAD" w:rsidRDefault="00C23A0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D26FAD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0DDE039E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722C4F38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F224D" w:rsidRPr="006F224D" w14:paraId="61ABC67D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210F7BF7" w14:textId="77777777" w:rsidR="006F224D" w:rsidRPr="006F224D" w:rsidRDefault="006F224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107" w:type="dxa"/>
            <w:gridSpan w:val="11"/>
          </w:tcPr>
          <w:p w14:paraId="01B0409F" w14:textId="67091D5A" w:rsidR="006F224D" w:rsidRPr="00D26FAD" w:rsidRDefault="006F224D" w:rsidP="00D26F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23A0A" w:rsidRPr="00C23A0A" w14:paraId="0BBC03C1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6CB3AFF1" w14:textId="3973086D" w:rsidR="00C23A0A" w:rsidRPr="00D26FAD" w:rsidRDefault="00C23A0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</w:t>
            </w:r>
            <w:r w:rsidR="00300BCF"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="00300BC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300BCF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="00300BCF"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D406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551E1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260" w:type="dxa"/>
          </w:tcPr>
          <w:p w14:paraId="4471B4A6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592C2722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0DE63399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53562BCE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7FEC230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36C6609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10931C66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6B52036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1DA1A970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EDDDDD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003BA881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23A0A" w:rsidRPr="00C23A0A" w14:paraId="0369F1BB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46E8C101" w14:textId="77777777" w:rsidR="00C23A0A" w:rsidRPr="00D26FAD" w:rsidRDefault="00C23A0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6A412CED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61656E64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0B48DA8F" w14:textId="77B8E470" w:rsidR="00C23A0A" w:rsidRPr="00D26FAD" w:rsidRDefault="00C23A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04F54677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2C7F75F" w14:textId="4681AC39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3C69D1A7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429CBADA" w14:textId="69997DCE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1B9061B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22BE32C" w14:textId="15983E2A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B6CCA6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3CEA4BC7" w14:textId="5BE90601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0E31" w:rsidRPr="00C23A0A" w14:paraId="2BCE1FA6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126B3DA5" w14:textId="77777777" w:rsidR="00D00E31" w:rsidRPr="00D26FAD" w:rsidRDefault="00D00E31" w:rsidP="00D00E31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3728AAF3" w14:textId="078E0312" w:rsidR="00D00E31" w:rsidRPr="00D26FAD" w:rsidRDefault="00FF5090" w:rsidP="00D00E3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</w:tcPr>
          <w:p w14:paraId="2E32F51C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73F1FBED" w14:textId="61C7A7A3" w:rsidR="00D00E31" w:rsidRPr="00D26FAD" w:rsidRDefault="00FF5090" w:rsidP="00D00E3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68,701</w:t>
            </w:r>
          </w:p>
        </w:tc>
        <w:tc>
          <w:tcPr>
            <w:tcW w:w="271" w:type="dxa"/>
            <w:shd w:val="clear" w:color="auto" w:fill="auto"/>
          </w:tcPr>
          <w:p w14:paraId="255A9B40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199262C" w14:textId="7AEA199A" w:rsidR="00D00E31" w:rsidRPr="00D26FAD" w:rsidRDefault="00FF5090" w:rsidP="00D00E3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68,701</w:t>
            </w:r>
          </w:p>
        </w:tc>
        <w:tc>
          <w:tcPr>
            <w:tcW w:w="238" w:type="dxa"/>
          </w:tcPr>
          <w:p w14:paraId="0B5A26CD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1C8F3E86" w14:textId="06F6EC91" w:rsidR="00D00E31" w:rsidRPr="00D26FAD" w:rsidRDefault="00FF5090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68,701</w:t>
            </w:r>
          </w:p>
        </w:tc>
        <w:tc>
          <w:tcPr>
            <w:tcW w:w="240" w:type="dxa"/>
          </w:tcPr>
          <w:p w14:paraId="3E5E4910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4225AEFF" w14:textId="49DE3730" w:rsidR="00D00E31" w:rsidRPr="00D26FAD" w:rsidRDefault="00FF5090" w:rsidP="00A01DB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AB751B7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6815EA65" w14:textId="0A6EC123" w:rsidR="00D00E31" w:rsidRPr="00D26FAD" w:rsidRDefault="00FF5090" w:rsidP="00D00E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68,701</w:t>
            </w:r>
          </w:p>
        </w:tc>
      </w:tr>
      <w:tr w:rsidR="00D00E31" w:rsidRPr="00C23A0A" w14:paraId="4FB90CF9" w14:textId="77777777" w:rsidTr="00D26FAD">
        <w:trPr>
          <w:trHeight w:val="290"/>
        </w:trPr>
        <w:tc>
          <w:tcPr>
            <w:tcW w:w="1980" w:type="dxa"/>
            <w:shd w:val="clear" w:color="auto" w:fill="auto"/>
          </w:tcPr>
          <w:p w14:paraId="1DA0FFEB" w14:textId="1B78E0C3" w:rsidR="00D00E31" w:rsidRPr="00D26FAD" w:rsidRDefault="00D00E31" w:rsidP="00D00E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486A154" w14:textId="3D9C2F18" w:rsidR="00D00E31" w:rsidRPr="00D26FAD" w:rsidRDefault="00D00E31" w:rsidP="00D00E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7BE7EDE0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0B9DACD4" w14:textId="3FD08572" w:rsidR="00D00E31" w:rsidRPr="00D26FAD" w:rsidRDefault="00D00E31" w:rsidP="00D00E31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3AFBFDA2" w14:textId="77777777" w:rsidR="00D00E31" w:rsidRPr="00D26FAD" w:rsidRDefault="00D00E31" w:rsidP="00D00E3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6B90078" w14:textId="32FA1A52" w:rsidR="00D00E31" w:rsidRPr="00D26FAD" w:rsidRDefault="00D00E31" w:rsidP="00D00E3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5253AADF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6ECF1E73" w14:textId="6E223FE5" w:rsidR="00D00E31" w:rsidRPr="00D26FAD" w:rsidRDefault="00D00E31" w:rsidP="00D00E31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AD02222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3DBA2BAC" w14:textId="7248CE60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2A3D9A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74071B8E" w14:textId="628A64C5" w:rsidR="00D00E31" w:rsidRPr="00D26FAD" w:rsidRDefault="00D00E31" w:rsidP="00D00E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00E31" w:rsidRPr="00C23A0A" w14:paraId="6E9424AE" w14:textId="77777777">
        <w:trPr>
          <w:trHeight w:val="272"/>
        </w:trPr>
        <w:tc>
          <w:tcPr>
            <w:tcW w:w="1980" w:type="dxa"/>
            <w:shd w:val="clear" w:color="auto" w:fill="auto"/>
          </w:tcPr>
          <w:p w14:paraId="1C9F8EB6" w14:textId="2C959F2F" w:rsidR="00D00E31" w:rsidRPr="00D26FAD" w:rsidRDefault="00D00E31" w:rsidP="00D00E31">
            <w:pPr>
              <w:ind w:left="-14" w:right="-90"/>
              <w:rPr>
                <w:rFonts w:asciiTheme="majorBidi" w:hAnsi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30328E3F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89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9" w:type="dxa"/>
          </w:tcPr>
          <w:p w14:paraId="1E87CE39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96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5AFF112F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61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</w:tcPr>
          <w:p w14:paraId="064325EC" w14:textId="77777777" w:rsidR="00D00E31" w:rsidRPr="00D26FAD" w:rsidRDefault="00D00E31" w:rsidP="00D00E31">
            <w:pPr>
              <w:tabs>
                <w:tab w:val="decimal" w:pos="789"/>
              </w:tabs>
              <w:spacing w:before="100" w:beforeAutospacing="1" w:after="100" w:afterAutospacing="1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9128D26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65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14:paraId="37BDD069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2" w:type="dxa"/>
          </w:tcPr>
          <w:p w14:paraId="07F10B50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454BB442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044F2AA9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C245156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0" w:type="dxa"/>
            <w:shd w:val="clear" w:color="auto" w:fill="auto"/>
          </w:tcPr>
          <w:p w14:paraId="48513612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69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D00E31" w:rsidRPr="00C23A0A" w14:paraId="4369D3D7" w14:textId="77777777">
        <w:trPr>
          <w:trHeight w:val="272"/>
        </w:trPr>
        <w:tc>
          <w:tcPr>
            <w:tcW w:w="1980" w:type="dxa"/>
            <w:shd w:val="clear" w:color="auto" w:fill="auto"/>
          </w:tcPr>
          <w:p w14:paraId="46755AB7" w14:textId="03089C27" w:rsidR="00D00E31" w:rsidRPr="00D26FAD" w:rsidRDefault="00D00E31" w:rsidP="00D00E31">
            <w:pPr>
              <w:ind w:left="-14" w:right="-90"/>
              <w:rPr>
                <w:rFonts w:asciiTheme="majorBidi" w:hAnsi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หนี้สินอนุพันธ์อื่น</w:t>
            </w:r>
          </w:p>
        </w:tc>
        <w:tc>
          <w:tcPr>
            <w:tcW w:w="1260" w:type="dxa"/>
          </w:tcPr>
          <w:p w14:paraId="1F2604FC" w14:textId="5C9775DB" w:rsidR="00D00E31" w:rsidRPr="00D00E31" w:rsidRDefault="00FF5090" w:rsidP="00E32F7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38,970</w:t>
            </w:r>
          </w:p>
        </w:tc>
        <w:tc>
          <w:tcPr>
            <w:tcW w:w="259" w:type="dxa"/>
          </w:tcPr>
          <w:p w14:paraId="1099FD9C" w14:textId="77777777" w:rsidR="00D00E31" w:rsidRPr="00D00E31" w:rsidRDefault="00D00E31" w:rsidP="00D00E31">
            <w:pPr>
              <w:pStyle w:val="acctfourfigures"/>
              <w:tabs>
                <w:tab w:val="clear" w:pos="765"/>
                <w:tab w:val="decimal" w:pos="796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7EA2F6C6" w14:textId="0EF793F3" w:rsidR="00D00E31" w:rsidRPr="00D00E31" w:rsidRDefault="00FF5090" w:rsidP="00E32F78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CE21778" w14:textId="77777777" w:rsidR="00D00E31" w:rsidRPr="00D00E31" w:rsidRDefault="00D00E31" w:rsidP="00D00E31">
            <w:pPr>
              <w:tabs>
                <w:tab w:val="decimal" w:pos="789"/>
              </w:tabs>
              <w:spacing w:before="100" w:beforeAutospacing="1" w:after="100" w:afterAutospacing="1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8AB3515" w14:textId="55509D82" w:rsidR="00D00E31" w:rsidRPr="00D00E31" w:rsidRDefault="00FF5090" w:rsidP="00D00E3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38,970</w:t>
            </w:r>
          </w:p>
        </w:tc>
        <w:tc>
          <w:tcPr>
            <w:tcW w:w="238" w:type="dxa"/>
          </w:tcPr>
          <w:p w14:paraId="7B201BF9" w14:textId="77777777" w:rsidR="00D00E31" w:rsidRPr="00D00E31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2" w:type="dxa"/>
          </w:tcPr>
          <w:p w14:paraId="19DE2C40" w14:textId="10B770F3" w:rsidR="00D00E31" w:rsidRPr="00D00E31" w:rsidRDefault="00FF5090" w:rsidP="00D00E31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7B545269" w14:textId="77777777" w:rsidR="00D00E31" w:rsidRPr="00D00E31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6CEA8B11" w14:textId="5D6E0EC6" w:rsidR="00D00E31" w:rsidRPr="00D00E31" w:rsidRDefault="00FF5090" w:rsidP="00D00E31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38,970</w:t>
            </w:r>
          </w:p>
        </w:tc>
        <w:tc>
          <w:tcPr>
            <w:tcW w:w="236" w:type="dxa"/>
          </w:tcPr>
          <w:p w14:paraId="7CE5EE01" w14:textId="77777777" w:rsidR="00D00E31" w:rsidRPr="00D00E31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1BE88CAF" w14:textId="4F850A40" w:rsidR="00D00E31" w:rsidRPr="00D00E31" w:rsidRDefault="00FF5090" w:rsidP="00D00E31">
            <w:pPr>
              <w:pStyle w:val="acctfourfigures"/>
              <w:tabs>
                <w:tab w:val="clear" w:pos="765"/>
                <w:tab w:val="decimal" w:pos="69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38,970</w:t>
            </w:r>
          </w:p>
        </w:tc>
      </w:tr>
      <w:tr w:rsidR="00D00E31" w:rsidRPr="00C23A0A" w14:paraId="0B9AC33B" w14:textId="77777777" w:rsidTr="00D26FAD">
        <w:trPr>
          <w:trHeight w:val="272"/>
        </w:trPr>
        <w:tc>
          <w:tcPr>
            <w:tcW w:w="1980" w:type="dxa"/>
            <w:shd w:val="clear" w:color="auto" w:fill="auto"/>
          </w:tcPr>
          <w:p w14:paraId="4DF0B6C5" w14:textId="77777777" w:rsidR="00D00E31" w:rsidRPr="00D26FAD" w:rsidRDefault="00D00E31" w:rsidP="00D00E31">
            <w:pPr>
              <w:ind w:left="-14" w:right="-90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26A09157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89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9" w:type="dxa"/>
          </w:tcPr>
          <w:p w14:paraId="78F46E0D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96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542ED272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61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</w:tcPr>
          <w:p w14:paraId="234C44A5" w14:textId="77777777" w:rsidR="00D00E31" w:rsidRPr="00D26FAD" w:rsidRDefault="00D00E31" w:rsidP="00D00E31">
            <w:pPr>
              <w:tabs>
                <w:tab w:val="decimal" w:pos="789"/>
              </w:tabs>
              <w:spacing w:before="100" w:beforeAutospacing="1" w:after="100" w:afterAutospacing="1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F230A1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65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14:paraId="49405D4A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2" w:type="dxa"/>
          </w:tcPr>
          <w:p w14:paraId="4547C0B1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6CB813D9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6CDE6BF5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BE08739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5FB05ADD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69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D00E31" w:rsidRPr="00C23A0A" w14:paraId="237ED234" w14:textId="77777777">
        <w:trPr>
          <w:trHeight w:val="272"/>
        </w:trPr>
        <w:tc>
          <w:tcPr>
            <w:tcW w:w="1980" w:type="dxa"/>
            <w:shd w:val="clear" w:color="auto" w:fill="auto"/>
          </w:tcPr>
          <w:p w14:paraId="09338600" w14:textId="07BAE006" w:rsidR="00D00E31" w:rsidRPr="00D26FAD" w:rsidRDefault="00D00E31" w:rsidP="00D00E31">
            <w:pPr>
              <w:ind w:left="-14" w:right="-90"/>
              <w:rPr>
                <w:rFonts w:asciiTheme="majorBidi" w:hAnsi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260" w:type="dxa"/>
          </w:tcPr>
          <w:p w14:paraId="18A863CD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89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9" w:type="dxa"/>
          </w:tcPr>
          <w:p w14:paraId="0F0972FD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96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788CFA45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61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</w:tcPr>
          <w:p w14:paraId="536A2945" w14:textId="77777777" w:rsidR="00D00E31" w:rsidRPr="00D26FAD" w:rsidRDefault="00D00E31" w:rsidP="00D00E31">
            <w:pPr>
              <w:tabs>
                <w:tab w:val="decimal" w:pos="789"/>
              </w:tabs>
              <w:spacing w:before="100" w:beforeAutospacing="1" w:after="100" w:afterAutospacing="1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824C4EB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65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14:paraId="15A35BD7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2" w:type="dxa"/>
          </w:tcPr>
          <w:p w14:paraId="3707133C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2579AD41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47F862E4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EF69B39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0" w:type="dxa"/>
            <w:shd w:val="clear" w:color="auto" w:fill="auto"/>
          </w:tcPr>
          <w:p w14:paraId="502E83B0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69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D00E31" w:rsidRPr="00C23A0A" w14:paraId="4989D9DA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5352D182" w14:textId="28315604" w:rsidR="00D00E31" w:rsidRPr="00D26FAD" w:rsidRDefault="00D00E31" w:rsidP="00D00E3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2B3C400B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4171BB57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432CCE2C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28EE5876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A6E8C45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8" w:type="dxa"/>
          </w:tcPr>
          <w:p w14:paraId="3E0807BC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551D9AE0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BCB6C92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76111E23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BE23B9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3EEDF2D6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0E31" w:rsidRPr="00C23A0A" w14:paraId="61880B4F" w14:textId="77777777">
        <w:trPr>
          <w:trHeight w:val="261"/>
        </w:trPr>
        <w:tc>
          <w:tcPr>
            <w:tcW w:w="1980" w:type="dxa"/>
            <w:shd w:val="clear" w:color="auto" w:fill="auto"/>
          </w:tcPr>
          <w:p w14:paraId="48775F6E" w14:textId="0E3F95DC" w:rsidR="00D00E31" w:rsidRPr="00D26FAD" w:rsidRDefault="00D00E31" w:rsidP="00D00E3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2694D3A2" w14:textId="7BC25161" w:rsidR="00D00E31" w:rsidRPr="00D26FAD" w:rsidRDefault="00D00E31" w:rsidP="00D00E3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4639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59" w:type="dxa"/>
          </w:tcPr>
          <w:p w14:paraId="3687AB12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0DBA9461" w14:textId="68B8F70A" w:rsidR="00D00E31" w:rsidRPr="00D26FAD" w:rsidRDefault="00D00E31" w:rsidP="00D00E3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105,837</w:t>
            </w:r>
          </w:p>
        </w:tc>
        <w:tc>
          <w:tcPr>
            <w:tcW w:w="271" w:type="dxa"/>
          </w:tcPr>
          <w:p w14:paraId="49DB019D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9252E3F" w14:textId="1AEA1DC4" w:rsidR="00D00E31" w:rsidRPr="00D26FAD" w:rsidRDefault="00D00E31" w:rsidP="00D00E3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105,837</w:t>
            </w:r>
          </w:p>
        </w:tc>
        <w:tc>
          <w:tcPr>
            <w:tcW w:w="238" w:type="dxa"/>
          </w:tcPr>
          <w:p w14:paraId="326BF9AF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73567D65" w14:textId="2284A798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105,837</w:t>
            </w:r>
          </w:p>
        </w:tc>
        <w:tc>
          <w:tcPr>
            <w:tcW w:w="240" w:type="dxa"/>
          </w:tcPr>
          <w:p w14:paraId="58158F30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4E231C3F" w14:textId="561E3F52" w:rsidR="00D00E31" w:rsidRPr="00D26FAD" w:rsidRDefault="00D00E31" w:rsidP="00D00E31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4639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3FF87BC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6EE4FB42" w14:textId="6170031B" w:rsidR="00D00E31" w:rsidRPr="00D26FAD" w:rsidRDefault="00D00E31" w:rsidP="00D00E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105,837</w:t>
            </w:r>
          </w:p>
        </w:tc>
      </w:tr>
      <w:tr w:rsidR="00D00E31" w:rsidRPr="00C23A0A" w14:paraId="02DFA8B2" w14:textId="77777777" w:rsidTr="00206A33">
        <w:trPr>
          <w:trHeight w:val="261"/>
        </w:trPr>
        <w:tc>
          <w:tcPr>
            <w:tcW w:w="1980" w:type="dxa"/>
            <w:shd w:val="clear" w:color="auto" w:fill="auto"/>
          </w:tcPr>
          <w:p w14:paraId="3B26CB1D" w14:textId="72E1DF76" w:rsidR="00D00E31" w:rsidRPr="00D26FAD" w:rsidRDefault="00D00E31" w:rsidP="00D00E31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A4AE336" w14:textId="5E4695BF" w:rsidR="00D00E31" w:rsidRPr="00D26FAD" w:rsidRDefault="00D00E31" w:rsidP="00D00E3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05FB79FE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1B83C3EB" w14:textId="54EB9F2C" w:rsidR="00D00E31" w:rsidRPr="00D26FAD" w:rsidRDefault="00D00E31" w:rsidP="00D00E3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28FFBC27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C0858F" w14:textId="6E462C34" w:rsidR="00D00E31" w:rsidRPr="00D26FAD" w:rsidRDefault="00D00E31" w:rsidP="00D00E31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9D0BD80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  <w:vAlign w:val="bottom"/>
          </w:tcPr>
          <w:p w14:paraId="0802CFC3" w14:textId="151AC333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EE933C5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0373F4CC" w14:textId="3EBF3C31" w:rsidR="00D00E31" w:rsidRPr="00D26FAD" w:rsidRDefault="00D00E31" w:rsidP="00D00E3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82DCB3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09518A7" w14:textId="4974F446" w:rsidR="00D00E31" w:rsidRPr="00D26FAD" w:rsidRDefault="00D00E31" w:rsidP="00D00E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0E31" w:rsidRPr="00C23A0A" w14:paraId="6DB5344A" w14:textId="77777777" w:rsidTr="00206A33">
        <w:trPr>
          <w:trHeight w:val="71"/>
        </w:trPr>
        <w:tc>
          <w:tcPr>
            <w:tcW w:w="1980" w:type="dxa"/>
            <w:shd w:val="clear" w:color="auto" w:fill="auto"/>
          </w:tcPr>
          <w:p w14:paraId="595768F6" w14:textId="26CBFE6B" w:rsidR="00D00E31" w:rsidRPr="00D26FAD" w:rsidRDefault="00D00E31" w:rsidP="00D00E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09629D55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273A88F1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0BA44ED6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39710D95" w14:textId="77777777" w:rsidR="00D00E31" w:rsidRPr="00D26FAD" w:rsidRDefault="00D00E31" w:rsidP="00D00E3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73FBBD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098D7ECB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  <w:vAlign w:val="bottom"/>
          </w:tcPr>
          <w:p w14:paraId="1445F26A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A71769E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4DE06862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116167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1C5D626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0E31" w:rsidRPr="00C23A0A" w14:paraId="489FD6F4" w14:textId="77777777" w:rsidTr="00206A33">
        <w:trPr>
          <w:trHeight w:val="261"/>
        </w:trPr>
        <w:tc>
          <w:tcPr>
            <w:tcW w:w="1980" w:type="dxa"/>
            <w:shd w:val="clear" w:color="auto" w:fill="auto"/>
          </w:tcPr>
          <w:p w14:paraId="5BA3EC79" w14:textId="4D872675" w:rsidR="00D00E31" w:rsidRPr="00D26FAD" w:rsidRDefault="00D00E31" w:rsidP="00D00E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หนี้สินอนุพันธ์อื่น</w:t>
            </w:r>
          </w:p>
        </w:tc>
        <w:tc>
          <w:tcPr>
            <w:tcW w:w="1260" w:type="dxa"/>
            <w:vAlign w:val="bottom"/>
          </w:tcPr>
          <w:p w14:paraId="3AB3C5E2" w14:textId="2134063E" w:rsidR="00D00E31" w:rsidRPr="00D26FAD" w:rsidRDefault="00D00E31" w:rsidP="00A01DB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22,512</w:t>
            </w:r>
          </w:p>
        </w:tc>
        <w:tc>
          <w:tcPr>
            <w:tcW w:w="259" w:type="dxa"/>
            <w:vAlign w:val="bottom"/>
          </w:tcPr>
          <w:p w14:paraId="1DBB4678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348B3B7E" w14:textId="63E02D6C" w:rsidR="00D00E31" w:rsidRPr="00D26FAD" w:rsidRDefault="00D00E31" w:rsidP="00D00E3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4639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C7618B4" w14:textId="77777777" w:rsidR="00D00E31" w:rsidRPr="00D26FAD" w:rsidRDefault="00D00E31" w:rsidP="00D00E3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780F47" w14:textId="2A3B6B3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22,512</w:t>
            </w:r>
          </w:p>
        </w:tc>
        <w:tc>
          <w:tcPr>
            <w:tcW w:w="238" w:type="dxa"/>
            <w:vAlign w:val="bottom"/>
          </w:tcPr>
          <w:p w14:paraId="5CEED834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51E932AF" w14:textId="448CF4CC" w:rsidR="00D00E31" w:rsidRPr="00D26FAD" w:rsidRDefault="00D00E31" w:rsidP="00D00E31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4639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7A4A3DB6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0D2E5CAA" w14:textId="6E980B73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22,512</w:t>
            </w:r>
          </w:p>
        </w:tc>
        <w:tc>
          <w:tcPr>
            <w:tcW w:w="236" w:type="dxa"/>
            <w:vAlign w:val="bottom"/>
          </w:tcPr>
          <w:p w14:paraId="46A5AED0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696E542B" w14:textId="59FC36B5" w:rsidR="00D00E31" w:rsidRPr="00D26FAD" w:rsidRDefault="00D00E31" w:rsidP="00D00E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22,512</w:t>
            </w:r>
          </w:p>
        </w:tc>
      </w:tr>
      <w:tr w:rsidR="00D00E31" w:rsidRPr="00C23A0A" w14:paraId="5581BCF7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3706269B" w14:textId="28999E02" w:rsidR="00D00E31" w:rsidRPr="00D26FAD" w:rsidRDefault="00D00E31" w:rsidP="00D00E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203EB98" w14:textId="360CEAD4" w:rsidR="00D00E31" w:rsidRPr="00D26FAD" w:rsidRDefault="00D00E31" w:rsidP="00D00E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6B71CD2E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07D948F0" w14:textId="788F8C79" w:rsidR="00D00E31" w:rsidRPr="00D26FAD" w:rsidRDefault="00D00E31" w:rsidP="00D00E31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35CFE6E5" w14:textId="77777777" w:rsidR="00D00E31" w:rsidRPr="00D26FAD" w:rsidRDefault="00D00E31" w:rsidP="00D00E3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1A224D4" w14:textId="352571E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546BBFAB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44A4D71E" w14:textId="299ADD38" w:rsidR="00D00E31" w:rsidRPr="00D26FAD" w:rsidRDefault="00D00E31" w:rsidP="00D00E31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2DD6521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27D648E" w14:textId="686945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874C98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5E7BFC0F" w14:textId="3192D104" w:rsidR="00D00E31" w:rsidRPr="00D26FAD" w:rsidRDefault="00D00E31" w:rsidP="00D00E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DC1C6E0" w14:textId="4D722C0A" w:rsidR="001359B7" w:rsidRDefault="001359B7" w:rsidP="00135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511ED38" w14:textId="77777777" w:rsidR="003B0194" w:rsidRDefault="003B0194" w:rsidP="00135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F6321C1" w14:textId="27B1E424" w:rsidR="00E93E63" w:rsidRDefault="00E93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A8A9513" w14:textId="3CC3BBF3" w:rsidR="00EA4CF0" w:rsidRPr="00DB190C" w:rsidRDefault="00D42CF2" w:rsidP="00D049A8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DB190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ภาระผูกพันกับกิจการที่ไม่เกี่ยวข้องกัน</w:t>
      </w:r>
    </w:p>
    <w:p w14:paraId="29C5955A" w14:textId="7C5B934C" w:rsidR="00D42CF2" w:rsidRPr="001E51B2" w:rsidRDefault="00D42CF2" w:rsidP="00D42C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36"/>
        <w:gridCol w:w="1169"/>
        <w:gridCol w:w="271"/>
        <w:gridCol w:w="1169"/>
        <w:gridCol w:w="271"/>
        <w:gridCol w:w="1167"/>
      </w:tblGrid>
      <w:tr w:rsidR="002442A9" w:rsidRPr="00EF652C" w14:paraId="30000249" w14:textId="77777777">
        <w:tc>
          <w:tcPr>
            <w:tcW w:w="2045" w:type="pct"/>
          </w:tcPr>
          <w:p w14:paraId="54C225E5" w14:textId="77777777" w:rsidR="002442A9" w:rsidRPr="00EF652C" w:rsidRDefault="00244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</w:tcPr>
          <w:p w14:paraId="3734ABB1" w14:textId="77777777" w:rsidR="002442A9" w:rsidRPr="00EF652C" w:rsidRDefault="00244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AAB758C" w14:textId="77777777" w:rsidR="002442A9" w:rsidRPr="00EF652C" w:rsidRDefault="00244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1EC96A4E" w14:textId="77777777" w:rsidR="002442A9" w:rsidRPr="00EF652C" w:rsidRDefault="00244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1E10" w:rsidRPr="00EF652C" w14:paraId="54B88FE5" w14:textId="77777777">
        <w:tc>
          <w:tcPr>
            <w:tcW w:w="2045" w:type="pct"/>
          </w:tcPr>
          <w:p w14:paraId="0B647D18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291FBBA4" w14:textId="48BBB394" w:rsidR="00551E10" w:rsidRPr="009B4369" w:rsidRDefault="00300BCF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8" w:type="pct"/>
          </w:tcPr>
          <w:p w14:paraId="416E45B7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3E754DBB" w14:textId="2E614EDF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3533C704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1E66B441" w14:textId="4DCDD26F" w:rsidR="00551E10" w:rsidRPr="00EF652C" w:rsidRDefault="00300BCF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7" w:type="pct"/>
          </w:tcPr>
          <w:p w14:paraId="651DE63F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4716E769" w14:textId="59A679BF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51E10" w:rsidRPr="00EF652C" w14:paraId="2B79C5B8" w14:textId="77777777">
        <w:tc>
          <w:tcPr>
            <w:tcW w:w="2045" w:type="pct"/>
          </w:tcPr>
          <w:p w14:paraId="47751B7C" w14:textId="77777777" w:rsidR="00551E10" w:rsidRPr="0002431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35" w:type="pct"/>
          </w:tcPr>
          <w:p w14:paraId="72AC2EF9" w14:textId="7114640C" w:rsidR="00551E10" w:rsidRPr="00AD5DD5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28" w:type="pct"/>
          </w:tcPr>
          <w:p w14:paraId="5292F8DF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6B626AEF" w14:textId="12901DDC" w:rsidR="00551E10" w:rsidRPr="00551E10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47" w:type="pct"/>
          </w:tcPr>
          <w:p w14:paraId="39AD508E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48F829A2" w14:textId="34F2640D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7" w:type="pct"/>
          </w:tcPr>
          <w:p w14:paraId="736201B7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11E8CFD4" w14:textId="42C9D32D" w:rsidR="00551E10" w:rsidRPr="00AD5DD5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</w:tr>
      <w:tr w:rsidR="00551E10" w:rsidRPr="00EF652C" w14:paraId="00B7AC1C" w14:textId="77777777">
        <w:tc>
          <w:tcPr>
            <w:tcW w:w="2045" w:type="pct"/>
          </w:tcPr>
          <w:p w14:paraId="79A2E52E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5" w:type="pct"/>
            <w:gridSpan w:val="7"/>
          </w:tcPr>
          <w:p w14:paraId="793EFE88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1E10" w:rsidRPr="00EF652C" w14:paraId="7810119B" w14:textId="77777777">
        <w:tc>
          <w:tcPr>
            <w:tcW w:w="2045" w:type="pct"/>
          </w:tcPr>
          <w:p w14:paraId="215255A9" w14:textId="70E8A5F8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3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104FC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35" w:type="pct"/>
          </w:tcPr>
          <w:p w14:paraId="6EAD03AB" w14:textId="77777777" w:rsidR="00551E10" w:rsidRPr="00EF652C" w:rsidRDefault="00551E10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E72A334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0EEBEFAA" w14:textId="77777777" w:rsidR="00551E10" w:rsidRPr="00EF652C" w:rsidRDefault="00551E10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C560448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5AEF087C" w14:textId="77777777" w:rsidR="00551E10" w:rsidRPr="00EF652C" w:rsidRDefault="00551E10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F255E15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</w:tcPr>
          <w:p w14:paraId="779707B8" w14:textId="77777777" w:rsidR="00551E10" w:rsidRPr="00EF652C" w:rsidRDefault="00551E10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1E10" w:rsidRPr="00EF652C" w14:paraId="023E1C58" w14:textId="77777777">
        <w:tc>
          <w:tcPr>
            <w:tcW w:w="2045" w:type="pct"/>
          </w:tcPr>
          <w:p w14:paraId="1B805994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35" w:type="pct"/>
            <w:shd w:val="clear" w:color="auto" w:fill="auto"/>
          </w:tcPr>
          <w:p w14:paraId="25F93665" w14:textId="19187E5E" w:rsidR="00551E10" w:rsidRPr="004A764F" w:rsidRDefault="00086FA6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A764F">
              <w:rPr>
                <w:rFonts w:ascii="Angsana New" w:hAnsi="Angsana New"/>
                <w:sz w:val="30"/>
                <w:szCs w:val="30"/>
                <w:lang w:val="en-US" w:bidi="th-TH"/>
              </w:rPr>
              <w:t>3,388,512</w:t>
            </w:r>
          </w:p>
        </w:tc>
        <w:tc>
          <w:tcPr>
            <w:tcW w:w="128" w:type="pct"/>
          </w:tcPr>
          <w:p w14:paraId="64A879EF" w14:textId="77777777" w:rsidR="00551E10" w:rsidRPr="004A764F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2E5ABD56" w14:textId="31B2DFD2" w:rsidR="00551E10" w:rsidRPr="004A764F" w:rsidRDefault="00551E10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3,040,539</w:t>
            </w:r>
          </w:p>
        </w:tc>
        <w:tc>
          <w:tcPr>
            <w:tcW w:w="147" w:type="pct"/>
          </w:tcPr>
          <w:p w14:paraId="6A1E5B37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299E380E" w14:textId="6D106FE9" w:rsidR="00551E10" w:rsidRPr="004A764F" w:rsidRDefault="00086FA6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4A764F">
              <w:rPr>
                <w:rFonts w:ascii="Angsana New" w:hAnsi="Angsana New"/>
                <w:sz w:val="30"/>
                <w:szCs w:val="30"/>
              </w:rPr>
              <w:t>3,388,512</w:t>
            </w:r>
          </w:p>
        </w:tc>
        <w:tc>
          <w:tcPr>
            <w:tcW w:w="147" w:type="pct"/>
          </w:tcPr>
          <w:p w14:paraId="35D93A38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699B349B" w14:textId="01D37707" w:rsidR="00551E10" w:rsidRPr="00EF652C" w:rsidRDefault="00551E10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3,040,539</w:t>
            </w:r>
          </w:p>
        </w:tc>
      </w:tr>
      <w:tr w:rsidR="00551E10" w:rsidRPr="00EF652C" w14:paraId="0F6E4846" w14:textId="77777777">
        <w:tc>
          <w:tcPr>
            <w:tcW w:w="2045" w:type="pct"/>
          </w:tcPr>
          <w:p w14:paraId="23D1FD04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C9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14:paraId="49E439E7" w14:textId="10CD6DD1" w:rsidR="00551E10" w:rsidRPr="004A764F" w:rsidRDefault="00086FA6" w:rsidP="004A764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A764F">
              <w:rPr>
                <w:rFonts w:ascii="Angsana New" w:hAnsi="Angsana New"/>
                <w:sz w:val="30"/>
                <w:szCs w:val="30"/>
                <w:lang w:val="en-US" w:bidi="th-TH"/>
              </w:rPr>
              <w:t>691</w:t>
            </w:r>
          </w:p>
        </w:tc>
        <w:tc>
          <w:tcPr>
            <w:tcW w:w="128" w:type="pct"/>
          </w:tcPr>
          <w:p w14:paraId="538E2D48" w14:textId="77777777" w:rsidR="00551E10" w:rsidRPr="004A764F" w:rsidRDefault="00551E10" w:rsidP="004A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106BFF3F" w14:textId="288A0450" w:rsidR="00551E10" w:rsidRPr="004A764F" w:rsidRDefault="00551E10" w:rsidP="004A764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A764F">
              <w:rPr>
                <w:rFonts w:ascii="Angsana New" w:hAnsi="Angsana New"/>
                <w:sz w:val="30"/>
                <w:szCs w:val="30"/>
                <w:lang w:val="en-US" w:bidi="th-TH"/>
              </w:rPr>
              <w:t>2,808</w:t>
            </w:r>
          </w:p>
        </w:tc>
        <w:tc>
          <w:tcPr>
            <w:tcW w:w="147" w:type="pct"/>
          </w:tcPr>
          <w:p w14:paraId="1A2BD06E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1DE7DCD0" w14:textId="1CE0C7FB" w:rsidR="00551E10" w:rsidRPr="004A764F" w:rsidRDefault="00086FA6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A764F">
              <w:rPr>
                <w:rFonts w:ascii="Angsana New" w:hAnsi="Angsana New"/>
                <w:sz w:val="30"/>
                <w:szCs w:val="30"/>
              </w:rPr>
              <w:t>691</w:t>
            </w:r>
          </w:p>
        </w:tc>
        <w:tc>
          <w:tcPr>
            <w:tcW w:w="147" w:type="pct"/>
          </w:tcPr>
          <w:p w14:paraId="630ECAA9" w14:textId="77777777" w:rsidR="00551E10" w:rsidRPr="004A764F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4981B0F3" w14:textId="5453B63E" w:rsidR="00551E10" w:rsidRPr="00EF652C" w:rsidRDefault="00551E10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1,857</w:t>
            </w:r>
          </w:p>
        </w:tc>
      </w:tr>
      <w:tr w:rsidR="00551E10" w:rsidRPr="00EF652C" w14:paraId="559F7335" w14:textId="77777777">
        <w:tc>
          <w:tcPr>
            <w:tcW w:w="2045" w:type="pct"/>
          </w:tcPr>
          <w:p w14:paraId="14D771C9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4E305" w14:textId="5D77AEA3" w:rsidR="00551E10" w:rsidRPr="00EF652C" w:rsidRDefault="00086FA6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A764F">
              <w:rPr>
                <w:rFonts w:ascii="Angsana New" w:hAnsi="Angsana New"/>
                <w:b/>
                <w:bCs/>
                <w:sz w:val="30"/>
                <w:szCs w:val="30"/>
              </w:rPr>
              <w:t>3,389,203</w:t>
            </w:r>
          </w:p>
        </w:tc>
        <w:tc>
          <w:tcPr>
            <w:tcW w:w="128" w:type="pct"/>
          </w:tcPr>
          <w:p w14:paraId="0FF5F6BC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073B73" w14:textId="2A835C24" w:rsidR="00551E10" w:rsidRPr="00EF652C" w:rsidRDefault="00551E10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3,043,347</w:t>
            </w:r>
          </w:p>
        </w:tc>
        <w:tc>
          <w:tcPr>
            <w:tcW w:w="147" w:type="pct"/>
          </w:tcPr>
          <w:p w14:paraId="32808A9D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5268BA" w14:textId="3605E320" w:rsidR="00551E10" w:rsidRPr="00EF652C" w:rsidRDefault="00086FA6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64F">
              <w:rPr>
                <w:rFonts w:ascii="Angsana New" w:hAnsi="Angsana New"/>
                <w:b/>
                <w:bCs/>
                <w:sz w:val="30"/>
                <w:szCs w:val="30"/>
              </w:rPr>
              <w:t>3,389,203</w:t>
            </w:r>
          </w:p>
        </w:tc>
        <w:tc>
          <w:tcPr>
            <w:tcW w:w="147" w:type="pct"/>
          </w:tcPr>
          <w:p w14:paraId="5C886A2E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5E52E7" w14:textId="21E39B49" w:rsidR="00551E10" w:rsidRPr="00EF652C" w:rsidRDefault="00551E10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3,042,396</w:t>
            </w:r>
          </w:p>
        </w:tc>
      </w:tr>
    </w:tbl>
    <w:p w14:paraId="4FB0C366" w14:textId="723A7F2A" w:rsidR="00401A8F" w:rsidRPr="005729EC" w:rsidRDefault="00401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</w:pPr>
    </w:p>
    <w:p w14:paraId="45AB925E" w14:textId="0C6817D5" w:rsidR="00FA3096" w:rsidRPr="005257EF" w:rsidRDefault="00FA3096" w:rsidP="00FA309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5257EF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2E7D6BAD" w14:textId="6BB552D8" w:rsidR="004A764F" w:rsidRPr="005257EF" w:rsidRDefault="004A764F" w:rsidP="004A76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1C988DF0" w14:textId="188FAFC4" w:rsidR="004A764F" w:rsidRPr="00707CF5" w:rsidRDefault="004A764F" w:rsidP="00A00F7D">
      <w:pPr>
        <w:ind w:left="547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5257EF">
        <w:rPr>
          <w:rFonts w:asciiTheme="majorBidi" w:hAnsiTheme="majorBidi"/>
          <w:spacing w:val="6"/>
          <w:sz w:val="30"/>
          <w:szCs w:val="30"/>
          <w:cs/>
          <w:lang w:eastAsia="x-none"/>
        </w:rPr>
        <w:t>ในการประชุม</w:t>
      </w:r>
      <w:r w:rsidR="00A00F7D" w:rsidRPr="005257EF">
        <w:rPr>
          <w:rFonts w:asciiTheme="majorBidi" w:hAnsiTheme="majorBidi" w:hint="cs"/>
          <w:spacing w:val="6"/>
          <w:sz w:val="30"/>
          <w:szCs w:val="30"/>
          <w:cs/>
          <w:lang w:eastAsia="x-none"/>
        </w:rPr>
        <w:t>คณะกรรมการบริษัท</w:t>
      </w:r>
      <w:r w:rsidRPr="005257EF">
        <w:rPr>
          <w:rFonts w:asciiTheme="majorBidi" w:hAnsiTheme="majorBidi"/>
          <w:spacing w:val="6"/>
          <w:sz w:val="30"/>
          <w:szCs w:val="30"/>
          <w:cs/>
          <w:lang w:eastAsia="x-none"/>
        </w:rPr>
        <w:t xml:space="preserve">เมื่อวันที่ </w:t>
      </w:r>
      <w:r w:rsidR="009C03DA" w:rsidRPr="005257EF">
        <w:rPr>
          <w:rFonts w:asciiTheme="majorBidi" w:hAnsiTheme="majorBidi"/>
          <w:spacing w:val="6"/>
          <w:sz w:val="30"/>
          <w:szCs w:val="30"/>
          <w:lang w:eastAsia="x-none"/>
        </w:rPr>
        <w:t xml:space="preserve">11 </w:t>
      </w:r>
      <w:r w:rsidR="009C03DA" w:rsidRPr="005257EF">
        <w:rPr>
          <w:rFonts w:asciiTheme="majorBidi" w:hAnsiTheme="majorBidi" w:hint="cs"/>
          <w:spacing w:val="6"/>
          <w:sz w:val="30"/>
          <w:szCs w:val="30"/>
          <w:cs/>
          <w:lang w:eastAsia="x-none"/>
        </w:rPr>
        <w:t xml:space="preserve">สิงหาคม </w:t>
      </w:r>
      <w:r w:rsidRPr="005257EF">
        <w:rPr>
          <w:rFonts w:asciiTheme="majorBidi" w:hAnsiTheme="majorBidi"/>
          <w:spacing w:val="6"/>
          <w:sz w:val="30"/>
          <w:szCs w:val="30"/>
          <w:lang w:eastAsia="x-none"/>
        </w:rPr>
        <w:t>2568</w:t>
      </w:r>
      <w:r w:rsidRPr="005257EF">
        <w:rPr>
          <w:rFonts w:asciiTheme="majorBidi" w:hAnsiTheme="majorBidi"/>
          <w:spacing w:val="6"/>
          <w:sz w:val="30"/>
          <w:szCs w:val="30"/>
          <w:cs/>
          <w:lang w:eastAsia="x-none"/>
        </w:rPr>
        <w:t xml:space="preserve"> </w:t>
      </w:r>
      <w:r w:rsidR="00A00F7D" w:rsidRPr="001B7E61">
        <w:rPr>
          <w:rFonts w:asciiTheme="majorBidi" w:hAnsiTheme="majorBidi" w:hint="cs"/>
          <w:spacing w:val="6"/>
          <w:sz w:val="30"/>
          <w:szCs w:val="30"/>
          <w:cs/>
          <w:lang w:eastAsia="x-none"/>
        </w:rPr>
        <w:t>คณะกรรมการ</w:t>
      </w:r>
      <w:r w:rsidRPr="001B7E61">
        <w:rPr>
          <w:rFonts w:asciiTheme="majorBidi" w:hAnsiTheme="majorBidi"/>
          <w:spacing w:val="6"/>
          <w:sz w:val="30"/>
          <w:szCs w:val="30"/>
          <w:cs/>
          <w:lang w:eastAsia="x-none"/>
        </w:rPr>
        <w:t>มีมติอนุมัติ</w:t>
      </w:r>
      <w:r w:rsidR="00A00F7D" w:rsidRPr="001B7E61">
        <w:rPr>
          <w:rFonts w:asciiTheme="majorBidi" w:hAnsiTheme="majorBidi" w:hint="cs"/>
          <w:spacing w:val="6"/>
          <w:sz w:val="30"/>
          <w:szCs w:val="30"/>
          <w:cs/>
          <w:lang w:eastAsia="x-none"/>
        </w:rPr>
        <w:t>การ</w:t>
      </w:r>
      <w:r w:rsidR="00FE2F72" w:rsidRPr="001B7E61">
        <w:rPr>
          <w:rFonts w:asciiTheme="majorBidi" w:hAnsiTheme="majorBidi" w:hint="cs"/>
          <w:spacing w:val="6"/>
          <w:sz w:val="30"/>
          <w:szCs w:val="30"/>
          <w:cs/>
          <w:lang w:eastAsia="x-none"/>
        </w:rPr>
        <w:t>จ่าย</w:t>
      </w:r>
      <w:r w:rsidRPr="001B7E61">
        <w:rPr>
          <w:rFonts w:asciiTheme="majorBidi" w:hAnsiTheme="majorBidi"/>
          <w:spacing w:val="6"/>
          <w:sz w:val="30"/>
          <w:szCs w:val="30"/>
          <w:cs/>
          <w:lang w:eastAsia="x-none"/>
        </w:rPr>
        <w:t>เงินปัน</w:t>
      </w:r>
      <w:r w:rsidRPr="005257EF">
        <w:rPr>
          <w:rFonts w:asciiTheme="majorBidi" w:hAnsiTheme="majorBidi"/>
          <w:spacing w:val="6"/>
          <w:sz w:val="30"/>
          <w:szCs w:val="30"/>
          <w:cs/>
          <w:lang w:eastAsia="x-none"/>
        </w:rPr>
        <w:t>ผล</w:t>
      </w:r>
      <w:r w:rsidRPr="00707CF5">
        <w:rPr>
          <w:rFonts w:asciiTheme="majorBidi" w:hAnsiTheme="majorBidi"/>
          <w:spacing w:val="6"/>
          <w:sz w:val="30"/>
          <w:szCs w:val="30"/>
          <w:cs/>
          <w:lang w:eastAsia="x-none"/>
        </w:rPr>
        <w:t>ระหว่างกา</w:t>
      </w:r>
      <w:r w:rsidRPr="00707CF5">
        <w:rPr>
          <w:rFonts w:asciiTheme="majorBidi" w:hAnsiTheme="majorBidi" w:hint="cs"/>
          <w:spacing w:val="6"/>
          <w:sz w:val="30"/>
          <w:szCs w:val="30"/>
          <w:cs/>
          <w:lang w:eastAsia="x-none"/>
        </w:rPr>
        <w:t>ล</w:t>
      </w:r>
      <w:r w:rsidRPr="00707CF5">
        <w:rPr>
          <w:rFonts w:asciiTheme="majorBidi" w:hAnsiTheme="majorBidi"/>
          <w:spacing w:val="6"/>
          <w:sz w:val="30"/>
          <w:szCs w:val="30"/>
          <w:cs/>
          <w:lang w:eastAsia="x-none"/>
        </w:rPr>
        <w:t xml:space="preserve">สำหรับผลประกอบการงวดหกเดือนแรกของปี </w:t>
      </w:r>
      <w:r w:rsidRPr="00707CF5">
        <w:rPr>
          <w:rFonts w:asciiTheme="majorBidi" w:hAnsiTheme="majorBidi"/>
          <w:spacing w:val="6"/>
          <w:sz w:val="30"/>
          <w:szCs w:val="30"/>
          <w:lang w:eastAsia="x-none"/>
        </w:rPr>
        <w:t>256</w:t>
      </w:r>
      <w:r w:rsidR="00A00F7D" w:rsidRPr="00707CF5">
        <w:rPr>
          <w:rFonts w:asciiTheme="majorBidi" w:hAnsiTheme="majorBidi"/>
          <w:spacing w:val="6"/>
          <w:sz w:val="30"/>
          <w:szCs w:val="30"/>
          <w:lang w:eastAsia="x-none"/>
        </w:rPr>
        <w:t>8</w:t>
      </w:r>
      <w:r w:rsidRPr="00707CF5">
        <w:rPr>
          <w:rFonts w:asciiTheme="majorBidi" w:hAnsiTheme="majorBidi"/>
          <w:spacing w:val="6"/>
          <w:sz w:val="30"/>
          <w:szCs w:val="30"/>
          <w:cs/>
          <w:lang w:eastAsia="x-none"/>
        </w:rPr>
        <w:t xml:space="preserve"> ในอัตรา</w:t>
      </w:r>
      <w:r w:rsidRPr="00823342">
        <w:rPr>
          <w:rFonts w:asciiTheme="majorBidi" w:hAnsiTheme="majorBidi"/>
          <w:spacing w:val="6"/>
          <w:sz w:val="30"/>
          <w:szCs w:val="30"/>
          <w:cs/>
          <w:lang w:eastAsia="x-none"/>
        </w:rPr>
        <w:t xml:space="preserve">หุ้นละ </w:t>
      </w:r>
      <w:r w:rsidR="009C03DA" w:rsidRPr="00823342">
        <w:rPr>
          <w:rFonts w:asciiTheme="majorBidi" w:hAnsiTheme="majorBidi"/>
          <w:spacing w:val="6"/>
          <w:sz w:val="30"/>
          <w:szCs w:val="30"/>
          <w:lang w:eastAsia="x-none"/>
        </w:rPr>
        <w:t>0</w:t>
      </w:r>
      <w:r w:rsidR="00823342" w:rsidRPr="00823342">
        <w:rPr>
          <w:rFonts w:asciiTheme="majorBidi" w:hAnsiTheme="majorBidi"/>
          <w:spacing w:val="6"/>
          <w:sz w:val="30"/>
          <w:szCs w:val="30"/>
          <w:lang w:eastAsia="x-none"/>
        </w:rPr>
        <w:t>.10</w:t>
      </w:r>
      <w:r w:rsidRPr="00823342">
        <w:rPr>
          <w:rFonts w:asciiTheme="majorBidi" w:hAnsiTheme="majorBidi"/>
          <w:spacing w:val="6"/>
          <w:sz w:val="30"/>
          <w:szCs w:val="30"/>
          <w:cs/>
          <w:lang w:eastAsia="x-none"/>
        </w:rPr>
        <w:t xml:space="preserve"> บาท เป็นเงินจำนวน </w:t>
      </w:r>
      <w:r w:rsidR="00823342" w:rsidRPr="00823342">
        <w:rPr>
          <w:rFonts w:asciiTheme="majorBidi" w:hAnsiTheme="majorBidi"/>
          <w:spacing w:val="6"/>
          <w:sz w:val="30"/>
          <w:szCs w:val="30"/>
          <w:lang w:eastAsia="x-none"/>
        </w:rPr>
        <w:t>84.74</w:t>
      </w:r>
      <w:r w:rsidRPr="00823342">
        <w:rPr>
          <w:rFonts w:asciiTheme="majorBidi" w:hAnsiTheme="majorBidi"/>
          <w:spacing w:val="6"/>
          <w:sz w:val="30"/>
          <w:szCs w:val="30"/>
          <w:cs/>
          <w:lang w:eastAsia="x-none"/>
        </w:rPr>
        <w:t xml:space="preserve"> ล้านบาท เงินปันผลดังกล่าว</w:t>
      </w:r>
      <w:r w:rsidR="00A00F7D" w:rsidRPr="00823342">
        <w:rPr>
          <w:rFonts w:asciiTheme="majorBidi" w:hAnsiTheme="majorBidi" w:hint="cs"/>
          <w:spacing w:val="6"/>
          <w:sz w:val="30"/>
          <w:szCs w:val="30"/>
          <w:cs/>
          <w:lang w:eastAsia="x-none"/>
        </w:rPr>
        <w:t>จะ</w:t>
      </w:r>
      <w:r w:rsidRPr="00823342">
        <w:rPr>
          <w:rFonts w:asciiTheme="majorBidi" w:hAnsiTheme="majorBidi"/>
          <w:spacing w:val="6"/>
          <w:sz w:val="30"/>
          <w:szCs w:val="30"/>
          <w:cs/>
          <w:lang w:eastAsia="x-none"/>
        </w:rPr>
        <w:t>จ่ายให้แก่ผู้ถือหุ้น</w:t>
      </w:r>
      <w:r w:rsidRPr="00823342">
        <w:rPr>
          <w:rFonts w:asciiTheme="majorBidi" w:hAnsiTheme="majorBidi" w:hint="cs"/>
          <w:spacing w:val="6"/>
          <w:sz w:val="30"/>
          <w:szCs w:val="30"/>
          <w:cs/>
          <w:lang w:eastAsia="x-none"/>
        </w:rPr>
        <w:t>ภาย</w:t>
      </w:r>
      <w:r w:rsidRPr="00823342">
        <w:rPr>
          <w:rFonts w:asciiTheme="majorBidi" w:hAnsiTheme="majorBidi"/>
          <w:spacing w:val="6"/>
          <w:sz w:val="30"/>
          <w:szCs w:val="30"/>
          <w:cs/>
          <w:lang w:eastAsia="x-none"/>
        </w:rPr>
        <w:t xml:space="preserve">ในวันที่ </w:t>
      </w:r>
      <w:r w:rsidR="00823342" w:rsidRPr="00823342">
        <w:rPr>
          <w:rFonts w:asciiTheme="majorBidi" w:hAnsiTheme="majorBidi"/>
          <w:spacing w:val="6"/>
          <w:sz w:val="30"/>
          <w:szCs w:val="30"/>
          <w:lang w:eastAsia="x-none"/>
        </w:rPr>
        <w:t>10</w:t>
      </w:r>
      <w:r w:rsidR="00A00F7D" w:rsidRPr="00823342">
        <w:rPr>
          <w:rFonts w:asciiTheme="majorBidi" w:hAnsiTheme="majorBidi"/>
          <w:spacing w:val="6"/>
          <w:sz w:val="30"/>
          <w:szCs w:val="30"/>
          <w:lang w:eastAsia="x-none"/>
        </w:rPr>
        <w:t xml:space="preserve"> </w:t>
      </w:r>
      <w:r w:rsidR="00A00F7D" w:rsidRPr="00823342">
        <w:rPr>
          <w:rFonts w:asciiTheme="majorBidi" w:hAnsiTheme="majorBidi" w:hint="cs"/>
          <w:spacing w:val="6"/>
          <w:sz w:val="30"/>
          <w:szCs w:val="30"/>
          <w:cs/>
          <w:lang w:eastAsia="x-none"/>
        </w:rPr>
        <w:t xml:space="preserve">กันยายน </w:t>
      </w:r>
      <w:r w:rsidRPr="00823342">
        <w:rPr>
          <w:rFonts w:asciiTheme="majorBidi" w:hAnsiTheme="majorBidi"/>
          <w:spacing w:val="6"/>
          <w:sz w:val="30"/>
          <w:szCs w:val="30"/>
          <w:lang w:eastAsia="x-none"/>
        </w:rPr>
        <w:t>2568</w:t>
      </w:r>
    </w:p>
    <w:p w14:paraId="63AC4808" w14:textId="2389EB9C" w:rsidR="004A764F" w:rsidRPr="004A764F" w:rsidRDefault="004A764F" w:rsidP="004A764F">
      <w:pPr>
        <w:rPr>
          <w:highlight w:val="yellow"/>
          <w:lang w:eastAsia="x-none"/>
        </w:rPr>
      </w:pPr>
    </w:p>
    <w:p w14:paraId="581C28C8" w14:textId="77777777" w:rsidR="001E51B2" w:rsidRPr="001E51B2" w:rsidRDefault="001E51B2" w:rsidP="001E51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52595099" w14:textId="1B5E5110" w:rsidR="00FA3096" w:rsidRPr="00E16237" w:rsidRDefault="00FA3096" w:rsidP="005729E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FA3096" w:rsidRPr="00E16237" w:rsidSect="00F23469">
      <w:headerReference w:type="default" r:id="rId11"/>
      <w:footerReference w:type="default" r:id="rId12"/>
      <w:type w:val="nextColumn"/>
      <w:pgSz w:w="11909" w:h="16834" w:code="9"/>
      <w:pgMar w:top="691" w:right="1152" w:bottom="576" w:left="1152" w:header="720" w:footer="720" w:gutter="0"/>
      <w:pgNumType w:start="1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127B8" w14:textId="77777777" w:rsidR="00904EB5" w:rsidRDefault="00904EB5">
      <w:r>
        <w:separator/>
      </w:r>
    </w:p>
  </w:endnote>
  <w:endnote w:type="continuationSeparator" w:id="0">
    <w:p w14:paraId="1B1482D0" w14:textId="77777777" w:rsidR="00904EB5" w:rsidRDefault="00904EB5">
      <w:r>
        <w:continuationSeparator/>
      </w:r>
    </w:p>
  </w:endnote>
  <w:endnote w:type="continuationNotice" w:id="1">
    <w:p w14:paraId="655CC193" w14:textId="77777777" w:rsidR="00904EB5" w:rsidRDefault="00904EB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A612B" w14:textId="77777777" w:rsidR="009A2B93" w:rsidRPr="0068597B" w:rsidRDefault="009A2B93" w:rsidP="00E0351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</w:t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14E65B3" w14:textId="77777777" w:rsidR="009A2B93" w:rsidRPr="002E241D" w:rsidRDefault="009A2B93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4C48C" w14:textId="77777777" w:rsidR="00904EB5" w:rsidRDefault="00904EB5">
      <w:r>
        <w:separator/>
      </w:r>
    </w:p>
  </w:footnote>
  <w:footnote w:type="continuationSeparator" w:id="0">
    <w:p w14:paraId="63A71695" w14:textId="77777777" w:rsidR="00904EB5" w:rsidRDefault="00904EB5">
      <w:r>
        <w:continuationSeparator/>
      </w:r>
    </w:p>
  </w:footnote>
  <w:footnote w:type="continuationNotice" w:id="1">
    <w:p w14:paraId="36A4D1C5" w14:textId="77777777" w:rsidR="00904EB5" w:rsidRDefault="00904EB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5E00E" w14:textId="77777777" w:rsidR="00CD7123" w:rsidRPr="00BB549B" w:rsidRDefault="00CD7123" w:rsidP="00CD712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F714E94" w14:textId="77777777" w:rsidR="00CD7123" w:rsidRDefault="00CD7123" w:rsidP="00CD7123">
    <w:pPr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74AC563" w14:textId="2B38E9C2" w:rsidR="005D00B0" w:rsidRDefault="005D00B0" w:rsidP="005D00B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</w:t>
    </w:r>
    <w:r w:rsidR="00317A22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สามเดือนและหกเดือนสิ้นสุดวันที่ </w:t>
    </w:r>
    <w:r w:rsidR="00317A22">
      <w:rPr>
        <w:rFonts w:ascii="Angsana New" w:hAnsi="Angsana New"/>
        <w:sz w:val="32"/>
        <w:szCs w:val="32"/>
        <w:lang w:bidi="th-TH"/>
      </w:rPr>
      <w:t xml:space="preserve">30 </w:t>
    </w:r>
    <w:r w:rsidR="00317A22" w:rsidRPr="00CD6F0E">
      <w:rPr>
        <w:rFonts w:ascii="Angsana New" w:hAnsi="Angsana New" w:hint="cs"/>
        <w:b w:val="0"/>
        <w:bCs/>
        <w:sz w:val="32"/>
        <w:szCs w:val="32"/>
        <w:cs/>
        <w:lang w:bidi="th-TH"/>
      </w:rPr>
      <w:t>มิถุนายน</w:t>
    </w:r>
    <w:r w:rsidR="00317A22">
      <w:rPr>
        <w:rFonts w:ascii="Angsana New" w:hAnsi="Angsana New" w:hint="cs"/>
        <w:sz w:val="32"/>
        <w:szCs w:val="32"/>
        <w:cs/>
        <w:lang w:bidi="th-TH"/>
      </w:rPr>
      <w:t xml:space="preserve"> </w:t>
    </w:r>
    <w:r w:rsidR="00D40684">
      <w:rPr>
        <w:rFonts w:ascii="Angsana New" w:hAnsi="Angsana New"/>
        <w:sz w:val="32"/>
        <w:szCs w:val="32"/>
        <w:lang w:bidi="th-TH"/>
      </w:rPr>
      <w:t>256</w:t>
    </w:r>
    <w:r w:rsidR="002E4489">
      <w:rPr>
        <w:rFonts w:ascii="Angsana New" w:hAnsi="Angsana New"/>
        <w:sz w:val="32"/>
        <w:szCs w:val="32"/>
        <w:lang w:bidi="th-TH"/>
      </w:rPr>
      <w:t>8</w:t>
    </w:r>
    <w:r>
      <w:rPr>
        <w:rFonts w:ascii="Angsana New" w:hAnsi="Angsana New" w:hint="cs"/>
        <w:sz w:val="32"/>
        <w:szCs w:val="32"/>
        <w:lang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hint="cs"/>
        <w:sz w:val="32"/>
        <w:szCs w:val="32"/>
        <w:lang w:val="en-US" w:bidi="th-TH"/>
      </w:rPr>
      <w:t>)</w:t>
    </w:r>
  </w:p>
  <w:p w14:paraId="289EA595" w14:textId="77777777" w:rsidR="007D50B3" w:rsidRPr="005D00B0" w:rsidRDefault="007D50B3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703A53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" w15:restartNumberingAfterBreak="0">
    <w:nsid w:val="084318FB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F9F0BCB"/>
    <w:multiLevelType w:val="hybridMultilevel"/>
    <w:tmpl w:val="86C4758A"/>
    <w:lvl w:ilvl="0" w:tplc="A4EC9BC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10A40B2A"/>
    <w:multiLevelType w:val="multilevel"/>
    <w:tmpl w:val="6764074C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6660997"/>
    <w:multiLevelType w:val="hybridMultilevel"/>
    <w:tmpl w:val="8E48E440"/>
    <w:lvl w:ilvl="0" w:tplc="0B447886">
      <w:start w:val="1"/>
      <w:numFmt w:val="bullet"/>
      <w:lvlText w:val="-"/>
      <w:lvlJc w:val="left"/>
      <w:pPr>
        <w:ind w:left="360" w:hanging="360"/>
      </w:pPr>
      <w:rPr>
        <w:rFonts w:ascii="Angsana New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D1202F"/>
    <w:multiLevelType w:val="hybridMultilevel"/>
    <w:tmpl w:val="18421B6E"/>
    <w:lvl w:ilvl="0" w:tplc="E08269D8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7" w15:restartNumberingAfterBreak="0">
    <w:nsid w:val="2E314376"/>
    <w:multiLevelType w:val="hybridMultilevel"/>
    <w:tmpl w:val="9E26B21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3B31C3E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388A4E7A"/>
    <w:multiLevelType w:val="hybridMultilevel"/>
    <w:tmpl w:val="17824898"/>
    <w:lvl w:ilvl="0" w:tplc="A2484E3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40D85AA6"/>
    <w:multiLevelType w:val="hybridMultilevel"/>
    <w:tmpl w:val="810E5FBE"/>
    <w:lvl w:ilvl="0" w:tplc="C2A269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52F6659B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588823F8"/>
    <w:multiLevelType w:val="hybridMultilevel"/>
    <w:tmpl w:val="EAA8B348"/>
    <w:lvl w:ilvl="0" w:tplc="D62E3970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2E5293F"/>
    <w:multiLevelType w:val="multilevel"/>
    <w:tmpl w:val="CE52C0F6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15" w15:restartNumberingAfterBreak="0">
    <w:nsid w:val="685D762C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77D026E7"/>
    <w:multiLevelType w:val="singleLevel"/>
    <w:tmpl w:val="61104294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17" w15:restartNumberingAfterBreak="0">
    <w:nsid w:val="7AF8531D"/>
    <w:multiLevelType w:val="hybridMultilevel"/>
    <w:tmpl w:val="2032A136"/>
    <w:lvl w:ilvl="0" w:tplc="AB98893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7F495B50"/>
    <w:multiLevelType w:val="singleLevel"/>
    <w:tmpl w:val="C7083B1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num w:numId="1" w16cid:durableId="1035814662">
    <w:abstractNumId w:val="0"/>
  </w:num>
  <w:num w:numId="2" w16cid:durableId="728461353">
    <w:abstractNumId w:val="4"/>
  </w:num>
  <w:num w:numId="3" w16cid:durableId="487332536">
    <w:abstractNumId w:val="11"/>
  </w:num>
  <w:num w:numId="4" w16cid:durableId="376902156">
    <w:abstractNumId w:val="5"/>
  </w:num>
  <w:num w:numId="5" w16cid:durableId="1514958554">
    <w:abstractNumId w:val="12"/>
  </w:num>
  <w:num w:numId="6" w16cid:durableId="229122313">
    <w:abstractNumId w:val="17"/>
  </w:num>
  <w:num w:numId="7" w16cid:durableId="367879851">
    <w:abstractNumId w:val="16"/>
  </w:num>
  <w:num w:numId="8" w16cid:durableId="939409131">
    <w:abstractNumId w:val="3"/>
  </w:num>
  <w:num w:numId="9" w16cid:durableId="307562318">
    <w:abstractNumId w:val="0"/>
  </w:num>
  <w:num w:numId="10" w16cid:durableId="1921982995">
    <w:abstractNumId w:val="18"/>
  </w:num>
  <w:num w:numId="11" w16cid:durableId="386149880">
    <w:abstractNumId w:val="14"/>
  </w:num>
  <w:num w:numId="12" w16cid:durableId="2023164285">
    <w:abstractNumId w:val="10"/>
  </w:num>
  <w:num w:numId="13" w16cid:durableId="738360680">
    <w:abstractNumId w:val="9"/>
  </w:num>
  <w:num w:numId="14" w16cid:durableId="124472184">
    <w:abstractNumId w:val="6"/>
  </w:num>
  <w:num w:numId="15" w16cid:durableId="1385177920">
    <w:abstractNumId w:val="0"/>
  </w:num>
  <w:num w:numId="16" w16cid:durableId="14001779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20994670">
    <w:abstractNumId w:val="16"/>
  </w:num>
  <w:num w:numId="18" w16cid:durableId="1331369359">
    <w:abstractNumId w:val="1"/>
  </w:num>
  <w:num w:numId="19" w16cid:durableId="1352606608">
    <w:abstractNumId w:val="2"/>
  </w:num>
  <w:num w:numId="20" w16cid:durableId="184371658">
    <w:abstractNumId w:val="7"/>
  </w:num>
  <w:num w:numId="21" w16cid:durableId="416902768">
    <w:abstractNumId w:val="8"/>
  </w:num>
  <w:num w:numId="22" w16cid:durableId="290549979">
    <w:abstractNumId w:val="0"/>
  </w:num>
  <w:num w:numId="23" w16cid:durableId="1871337134">
    <w:abstractNumId w:val="15"/>
  </w:num>
  <w:num w:numId="24" w16cid:durableId="1295332009">
    <w:abstractNumId w:val="0"/>
  </w:num>
  <w:num w:numId="25" w16cid:durableId="1285113451">
    <w:abstractNumId w:val="0"/>
  </w:num>
  <w:num w:numId="26" w16cid:durableId="1021971869">
    <w:abstractNumId w:val="0"/>
  </w:num>
  <w:num w:numId="27" w16cid:durableId="581069868">
    <w:abstractNumId w:val="0"/>
  </w:num>
  <w:num w:numId="28" w16cid:durableId="1154301096">
    <w:abstractNumId w:val="0"/>
  </w:num>
  <w:num w:numId="29" w16cid:durableId="1675720958">
    <w:abstractNumId w:val="0"/>
  </w:num>
  <w:num w:numId="30" w16cid:durableId="1207370610">
    <w:abstractNumId w:val="13"/>
  </w:num>
  <w:num w:numId="31" w16cid:durableId="928000791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???????"/>
  </w:docVars>
  <w:rsids>
    <w:rsidRoot w:val="00385CFC"/>
    <w:rsid w:val="00000199"/>
    <w:rsid w:val="00000497"/>
    <w:rsid w:val="0000062B"/>
    <w:rsid w:val="00000D1F"/>
    <w:rsid w:val="00000D37"/>
    <w:rsid w:val="00000EB3"/>
    <w:rsid w:val="00000F1B"/>
    <w:rsid w:val="00001132"/>
    <w:rsid w:val="00001498"/>
    <w:rsid w:val="0000182B"/>
    <w:rsid w:val="00001B23"/>
    <w:rsid w:val="00001BEF"/>
    <w:rsid w:val="00001F9E"/>
    <w:rsid w:val="00002C5A"/>
    <w:rsid w:val="00002D6B"/>
    <w:rsid w:val="00002D76"/>
    <w:rsid w:val="00002FBB"/>
    <w:rsid w:val="000031D3"/>
    <w:rsid w:val="000036DA"/>
    <w:rsid w:val="00003A40"/>
    <w:rsid w:val="00003C9E"/>
    <w:rsid w:val="000045D5"/>
    <w:rsid w:val="0000464A"/>
    <w:rsid w:val="00004A93"/>
    <w:rsid w:val="000051E9"/>
    <w:rsid w:val="00005ACB"/>
    <w:rsid w:val="00005BAB"/>
    <w:rsid w:val="00005C1B"/>
    <w:rsid w:val="00005D33"/>
    <w:rsid w:val="00005F00"/>
    <w:rsid w:val="000061BA"/>
    <w:rsid w:val="000062D0"/>
    <w:rsid w:val="0000631A"/>
    <w:rsid w:val="00006AF3"/>
    <w:rsid w:val="00006DD5"/>
    <w:rsid w:val="00006F2E"/>
    <w:rsid w:val="00007613"/>
    <w:rsid w:val="0000762F"/>
    <w:rsid w:val="00007962"/>
    <w:rsid w:val="00007A9E"/>
    <w:rsid w:val="00007B57"/>
    <w:rsid w:val="00007E64"/>
    <w:rsid w:val="00010018"/>
    <w:rsid w:val="000101A7"/>
    <w:rsid w:val="00010374"/>
    <w:rsid w:val="00010B20"/>
    <w:rsid w:val="00010BBA"/>
    <w:rsid w:val="00010C16"/>
    <w:rsid w:val="00010F44"/>
    <w:rsid w:val="0001192B"/>
    <w:rsid w:val="00012127"/>
    <w:rsid w:val="000122A5"/>
    <w:rsid w:val="0001272F"/>
    <w:rsid w:val="00012A1B"/>
    <w:rsid w:val="00012A46"/>
    <w:rsid w:val="00012CDC"/>
    <w:rsid w:val="00012E27"/>
    <w:rsid w:val="000130DD"/>
    <w:rsid w:val="000133EE"/>
    <w:rsid w:val="000134CC"/>
    <w:rsid w:val="000135F7"/>
    <w:rsid w:val="0001364C"/>
    <w:rsid w:val="0001399B"/>
    <w:rsid w:val="00013A0A"/>
    <w:rsid w:val="000143EB"/>
    <w:rsid w:val="000146B6"/>
    <w:rsid w:val="00014831"/>
    <w:rsid w:val="00014A59"/>
    <w:rsid w:val="00014BF0"/>
    <w:rsid w:val="00014F16"/>
    <w:rsid w:val="00015111"/>
    <w:rsid w:val="00015169"/>
    <w:rsid w:val="00015AC8"/>
    <w:rsid w:val="00015C52"/>
    <w:rsid w:val="00015CEA"/>
    <w:rsid w:val="00015E73"/>
    <w:rsid w:val="00016BBB"/>
    <w:rsid w:val="000172C8"/>
    <w:rsid w:val="00017323"/>
    <w:rsid w:val="000176C5"/>
    <w:rsid w:val="000179F5"/>
    <w:rsid w:val="00017B1A"/>
    <w:rsid w:val="00020021"/>
    <w:rsid w:val="00020116"/>
    <w:rsid w:val="00020163"/>
    <w:rsid w:val="0002055E"/>
    <w:rsid w:val="00020976"/>
    <w:rsid w:val="00020A13"/>
    <w:rsid w:val="00020BEC"/>
    <w:rsid w:val="00020CE1"/>
    <w:rsid w:val="00020E35"/>
    <w:rsid w:val="00020FF1"/>
    <w:rsid w:val="0002105F"/>
    <w:rsid w:val="00021255"/>
    <w:rsid w:val="00021392"/>
    <w:rsid w:val="00021CAD"/>
    <w:rsid w:val="00022087"/>
    <w:rsid w:val="00022643"/>
    <w:rsid w:val="000228ED"/>
    <w:rsid w:val="00022B23"/>
    <w:rsid w:val="00022F3A"/>
    <w:rsid w:val="00023095"/>
    <w:rsid w:val="00023178"/>
    <w:rsid w:val="000234C9"/>
    <w:rsid w:val="00023689"/>
    <w:rsid w:val="00023930"/>
    <w:rsid w:val="00023CE6"/>
    <w:rsid w:val="00023E3C"/>
    <w:rsid w:val="0002431C"/>
    <w:rsid w:val="00024953"/>
    <w:rsid w:val="00024AA5"/>
    <w:rsid w:val="00024EED"/>
    <w:rsid w:val="00024F30"/>
    <w:rsid w:val="0002549D"/>
    <w:rsid w:val="000254C6"/>
    <w:rsid w:val="00025581"/>
    <w:rsid w:val="000255E7"/>
    <w:rsid w:val="00025863"/>
    <w:rsid w:val="000258AD"/>
    <w:rsid w:val="00025A23"/>
    <w:rsid w:val="00025B90"/>
    <w:rsid w:val="00025FC2"/>
    <w:rsid w:val="00026132"/>
    <w:rsid w:val="00026133"/>
    <w:rsid w:val="000261E7"/>
    <w:rsid w:val="00026249"/>
    <w:rsid w:val="000263F9"/>
    <w:rsid w:val="0002666D"/>
    <w:rsid w:val="00026DDA"/>
    <w:rsid w:val="00026E32"/>
    <w:rsid w:val="00026F6D"/>
    <w:rsid w:val="00026FC7"/>
    <w:rsid w:val="000270EB"/>
    <w:rsid w:val="00027226"/>
    <w:rsid w:val="0002731C"/>
    <w:rsid w:val="00027563"/>
    <w:rsid w:val="00027904"/>
    <w:rsid w:val="00027A66"/>
    <w:rsid w:val="00030007"/>
    <w:rsid w:val="000300DD"/>
    <w:rsid w:val="000303E3"/>
    <w:rsid w:val="00030574"/>
    <w:rsid w:val="0003091A"/>
    <w:rsid w:val="00030952"/>
    <w:rsid w:val="00030A33"/>
    <w:rsid w:val="00030D5A"/>
    <w:rsid w:val="00031513"/>
    <w:rsid w:val="00031980"/>
    <w:rsid w:val="00031A4F"/>
    <w:rsid w:val="00031ADE"/>
    <w:rsid w:val="00031BD9"/>
    <w:rsid w:val="00031C60"/>
    <w:rsid w:val="000324DE"/>
    <w:rsid w:val="0003284C"/>
    <w:rsid w:val="00032CE1"/>
    <w:rsid w:val="00032FE0"/>
    <w:rsid w:val="000335A3"/>
    <w:rsid w:val="00033B04"/>
    <w:rsid w:val="00033DF8"/>
    <w:rsid w:val="00033EFB"/>
    <w:rsid w:val="000344A8"/>
    <w:rsid w:val="00034646"/>
    <w:rsid w:val="0003465D"/>
    <w:rsid w:val="00034708"/>
    <w:rsid w:val="0003500D"/>
    <w:rsid w:val="000350D8"/>
    <w:rsid w:val="000350DB"/>
    <w:rsid w:val="000351D6"/>
    <w:rsid w:val="00035A15"/>
    <w:rsid w:val="00035AC8"/>
    <w:rsid w:val="00036235"/>
    <w:rsid w:val="00036251"/>
    <w:rsid w:val="000364EB"/>
    <w:rsid w:val="000365A7"/>
    <w:rsid w:val="00036615"/>
    <w:rsid w:val="00036A23"/>
    <w:rsid w:val="00036CB1"/>
    <w:rsid w:val="000406D3"/>
    <w:rsid w:val="00040791"/>
    <w:rsid w:val="000407E6"/>
    <w:rsid w:val="00040826"/>
    <w:rsid w:val="0004094E"/>
    <w:rsid w:val="00040952"/>
    <w:rsid w:val="000409AC"/>
    <w:rsid w:val="0004126D"/>
    <w:rsid w:val="00041315"/>
    <w:rsid w:val="00041624"/>
    <w:rsid w:val="00041745"/>
    <w:rsid w:val="00041C82"/>
    <w:rsid w:val="00041E72"/>
    <w:rsid w:val="0004253A"/>
    <w:rsid w:val="00042679"/>
    <w:rsid w:val="00042793"/>
    <w:rsid w:val="00042A33"/>
    <w:rsid w:val="00042D43"/>
    <w:rsid w:val="00042F74"/>
    <w:rsid w:val="000434F1"/>
    <w:rsid w:val="00043DDD"/>
    <w:rsid w:val="00043DF3"/>
    <w:rsid w:val="0004445C"/>
    <w:rsid w:val="000444A8"/>
    <w:rsid w:val="00045074"/>
    <w:rsid w:val="000458B4"/>
    <w:rsid w:val="00045E6A"/>
    <w:rsid w:val="00046561"/>
    <w:rsid w:val="00046633"/>
    <w:rsid w:val="00047F94"/>
    <w:rsid w:val="000500CE"/>
    <w:rsid w:val="0005014B"/>
    <w:rsid w:val="000508A2"/>
    <w:rsid w:val="00050935"/>
    <w:rsid w:val="00050CAE"/>
    <w:rsid w:val="00050DDE"/>
    <w:rsid w:val="00051008"/>
    <w:rsid w:val="00051417"/>
    <w:rsid w:val="00051527"/>
    <w:rsid w:val="0005186C"/>
    <w:rsid w:val="00051A81"/>
    <w:rsid w:val="00051B98"/>
    <w:rsid w:val="00051C4E"/>
    <w:rsid w:val="00052251"/>
    <w:rsid w:val="0005239E"/>
    <w:rsid w:val="0005285A"/>
    <w:rsid w:val="00052931"/>
    <w:rsid w:val="000529F4"/>
    <w:rsid w:val="00052BCF"/>
    <w:rsid w:val="00052BF7"/>
    <w:rsid w:val="00053395"/>
    <w:rsid w:val="000533F6"/>
    <w:rsid w:val="00053A2C"/>
    <w:rsid w:val="00053BCF"/>
    <w:rsid w:val="00053E8C"/>
    <w:rsid w:val="00054433"/>
    <w:rsid w:val="00054765"/>
    <w:rsid w:val="00054A0E"/>
    <w:rsid w:val="00054EE3"/>
    <w:rsid w:val="00054FEE"/>
    <w:rsid w:val="000553C0"/>
    <w:rsid w:val="0005542F"/>
    <w:rsid w:val="000557FE"/>
    <w:rsid w:val="000558C4"/>
    <w:rsid w:val="00055A2C"/>
    <w:rsid w:val="00055F04"/>
    <w:rsid w:val="00055FD6"/>
    <w:rsid w:val="000562C8"/>
    <w:rsid w:val="0005647B"/>
    <w:rsid w:val="0005682D"/>
    <w:rsid w:val="000568A7"/>
    <w:rsid w:val="00056A03"/>
    <w:rsid w:val="00056B71"/>
    <w:rsid w:val="00056EB4"/>
    <w:rsid w:val="00056FF1"/>
    <w:rsid w:val="00057E95"/>
    <w:rsid w:val="00057ED5"/>
    <w:rsid w:val="00060195"/>
    <w:rsid w:val="00060352"/>
    <w:rsid w:val="000606E7"/>
    <w:rsid w:val="00060B04"/>
    <w:rsid w:val="00060BC8"/>
    <w:rsid w:val="00060CB9"/>
    <w:rsid w:val="00060FA0"/>
    <w:rsid w:val="00061076"/>
    <w:rsid w:val="000612C7"/>
    <w:rsid w:val="00061B0E"/>
    <w:rsid w:val="00061CDD"/>
    <w:rsid w:val="000621C0"/>
    <w:rsid w:val="00062464"/>
    <w:rsid w:val="000625AF"/>
    <w:rsid w:val="00062766"/>
    <w:rsid w:val="0006276B"/>
    <w:rsid w:val="000628E7"/>
    <w:rsid w:val="00062933"/>
    <w:rsid w:val="00062B25"/>
    <w:rsid w:val="000635AD"/>
    <w:rsid w:val="000635F2"/>
    <w:rsid w:val="000635F7"/>
    <w:rsid w:val="000635FF"/>
    <w:rsid w:val="000639A9"/>
    <w:rsid w:val="00063E79"/>
    <w:rsid w:val="00063FF7"/>
    <w:rsid w:val="000642D6"/>
    <w:rsid w:val="000643EC"/>
    <w:rsid w:val="000645F7"/>
    <w:rsid w:val="0006485E"/>
    <w:rsid w:val="00064B45"/>
    <w:rsid w:val="00064FAB"/>
    <w:rsid w:val="00065008"/>
    <w:rsid w:val="0006537A"/>
    <w:rsid w:val="00065489"/>
    <w:rsid w:val="00065604"/>
    <w:rsid w:val="00065839"/>
    <w:rsid w:val="00065A53"/>
    <w:rsid w:val="00065C76"/>
    <w:rsid w:val="00065CCC"/>
    <w:rsid w:val="00065F26"/>
    <w:rsid w:val="00066100"/>
    <w:rsid w:val="000663C1"/>
    <w:rsid w:val="0006678F"/>
    <w:rsid w:val="000669B6"/>
    <w:rsid w:val="00066E87"/>
    <w:rsid w:val="00066EA0"/>
    <w:rsid w:val="00066F67"/>
    <w:rsid w:val="000672F9"/>
    <w:rsid w:val="000675C1"/>
    <w:rsid w:val="0006779D"/>
    <w:rsid w:val="00067861"/>
    <w:rsid w:val="00067F53"/>
    <w:rsid w:val="000701DE"/>
    <w:rsid w:val="00070622"/>
    <w:rsid w:val="000711EE"/>
    <w:rsid w:val="00071299"/>
    <w:rsid w:val="00071642"/>
    <w:rsid w:val="00071E82"/>
    <w:rsid w:val="0007221B"/>
    <w:rsid w:val="00072234"/>
    <w:rsid w:val="0007258B"/>
    <w:rsid w:val="00073321"/>
    <w:rsid w:val="00073331"/>
    <w:rsid w:val="00073367"/>
    <w:rsid w:val="00073C00"/>
    <w:rsid w:val="00073C70"/>
    <w:rsid w:val="00073DA4"/>
    <w:rsid w:val="00074223"/>
    <w:rsid w:val="0007468D"/>
    <w:rsid w:val="00074F14"/>
    <w:rsid w:val="00075927"/>
    <w:rsid w:val="000759AA"/>
    <w:rsid w:val="00075B56"/>
    <w:rsid w:val="00075E62"/>
    <w:rsid w:val="00075FFE"/>
    <w:rsid w:val="000763F6"/>
    <w:rsid w:val="000765BD"/>
    <w:rsid w:val="00076626"/>
    <w:rsid w:val="00076770"/>
    <w:rsid w:val="00076883"/>
    <w:rsid w:val="000773F9"/>
    <w:rsid w:val="000775F1"/>
    <w:rsid w:val="000778DF"/>
    <w:rsid w:val="00077AA1"/>
    <w:rsid w:val="00077E6D"/>
    <w:rsid w:val="0008011E"/>
    <w:rsid w:val="000806C9"/>
    <w:rsid w:val="000809AE"/>
    <w:rsid w:val="00080BA5"/>
    <w:rsid w:val="00080C77"/>
    <w:rsid w:val="00080CB1"/>
    <w:rsid w:val="00080CEC"/>
    <w:rsid w:val="00080E54"/>
    <w:rsid w:val="0008115A"/>
    <w:rsid w:val="0008126A"/>
    <w:rsid w:val="00082881"/>
    <w:rsid w:val="000828CD"/>
    <w:rsid w:val="00082B29"/>
    <w:rsid w:val="00082C3B"/>
    <w:rsid w:val="00082EA9"/>
    <w:rsid w:val="0008341F"/>
    <w:rsid w:val="00083513"/>
    <w:rsid w:val="00083D96"/>
    <w:rsid w:val="000842DE"/>
    <w:rsid w:val="00084C02"/>
    <w:rsid w:val="00084E43"/>
    <w:rsid w:val="00084E93"/>
    <w:rsid w:val="00084ECC"/>
    <w:rsid w:val="000858BA"/>
    <w:rsid w:val="00085B69"/>
    <w:rsid w:val="00085B9E"/>
    <w:rsid w:val="00085BB4"/>
    <w:rsid w:val="00085EAB"/>
    <w:rsid w:val="00085F30"/>
    <w:rsid w:val="000861AA"/>
    <w:rsid w:val="00086220"/>
    <w:rsid w:val="00086754"/>
    <w:rsid w:val="000869A0"/>
    <w:rsid w:val="00086BEB"/>
    <w:rsid w:val="00086FA6"/>
    <w:rsid w:val="00087361"/>
    <w:rsid w:val="00087506"/>
    <w:rsid w:val="00087726"/>
    <w:rsid w:val="00087870"/>
    <w:rsid w:val="00087AA6"/>
    <w:rsid w:val="00087D01"/>
    <w:rsid w:val="00087E79"/>
    <w:rsid w:val="00090150"/>
    <w:rsid w:val="000901DA"/>
    <w:rsid w:val="000901E2"/>
    <w:rsid w:val="000905FD"/>
    <w:rsid w:val="00090626"/>
    <w:rsid w:val="0009071F"/>
    <w:rsid w:val="00090741"/>
    <w:rsid w:val="00090EBA"/>
    <w:rsid w:val="00090F48"/>
    <w:rsid w:val="000913A0"/>
    <w:rsid w:val="000918B8"/>
    <w:rsid w:val="00091B2A"/>
    <w:rsid w:val="000920FD"/>
    <w:rsid w:val="00092224"/>
    <w:rsid w:val="0009243F"/>
    <w:rsid w:val="000928B6"/>
    <w:rsid w:val="00092B09"/>
    <w:rsid w:val="00092D7C"/>
    <w:rsid w:val="00092E16"/>
    <w:rsid w:val="000933DB"/>
    <w:rsid w:val="0009353D"/>
    <w:rsid w:val="00093854"/>
    <w:rsid w:val="00093CC2"/>
    <w:rsid w:val="0009437C"/>
    <w:rsid w:val="0009470A"/>
    <w:rsid w:val="000948E5"/>
    <w:rsid w:val="00094BAF"/>
    <w:rsid w:val="00094D66"/>
    <w:rsid w:val="00094E96"/>
    <w:rsid w:val="00094FA8"/>
    <w:rsid w:val="00094FB4"/>
    <w:rsid w:val="00094FD7"/>
    <w:rsid w:val="000950F2"/>
    <w:rsid w:val="00095134"/>
    <w:rsid w:val="00095590"/>
    <w:rsid w:val="0009580A"/>
    <w:rsid w:val="00095A5F"/>
    <w:rsid w:val="000967D6"/>
    <w:rsid w:val="000969F9"/>
    <w:rsid w:val="00096A4A"/>
    <w:rsid w:val="00096F1D"/>
    <w:rsid w:val="000972EB"/>
    <w:rsid w:val="00097659"/>
    <w:rsid w:val="000977AD"/>
    <w:rsid w:val="000A00B6"/>
    <w:rsid w:val="000A045E"/>
    <w:rsid w:val="000A0559"/>
    <w:rsid w:val="000A09CD"/>
    <w:rsid w:val="000A0AC0"/>
    <w:rsid w:val="000A0BB9"/>
    <w:rsid w:val="000A0FBB"/>
    <w:rsid w:val="000A1003"/>
    <w:rsid w:val="000A12A1"/>
    <w:rsid w:val="000A1390"/>
    <w:rsid w:val="000A1426"/>
    <w:rsid w:val="000A15E9"/>
    <w:rsid w:val="000A171A"/>
    <w:rsid w:val="000A1CB5"/>
    <w:rsid w:val="000A1DC3"/>
    <w:rsid w:val="000A1E4E"/>
    <w:rsid w:val="000A239E"/>
    <w:rsid w:val="000A2601"/>
    <w:rsid w:val="000A290B"/>
    <w:rsid w:val="000A2B6D"/>
    <w:rsid w:val="000A2B6F"/>
    <w:rsid w:val="000A2BD4"/>
    <w:rsid w:val="000A2E00"/>
    <w:rsid w:val="000A2F07"/>
    <w:rsid w:val="000A324B"/>
    <w:rsid w:val="000A3611"/>
    <w:rsid w:val="000A36B4"/>
    <w:rsid w:val="000A3933"/>
    <w:rsid w:val="000A3D07"/>
    <w:rsid w:val="000A3DEC"/>
    <w:rsid w:val="000A444C"/>
    <w:rsid w:val="000A4D19"/>
    <w:rsid w:val="000A4D66"/>
    <w:rsid w:val="000A4EF8"/>
    <w:rsid w:val="000A641D"/>
    <w:rsid w:val="000A6888"/>
    <w:rsid w:val="000A6D7B"/>
    <w:rsid w:val="000A72BC"/>
    <w:rsid w:val="000A765E"/>
    <w:rsid w:val="000A7727"/>
    <w:rsid w:val="000A78E1"/>
    <w:rsid w:val="000A7989"/>
    <w:rsid w:val="000A79E2"/>
    <w:rsid w:val="000A7D24"/>
    <w:rsid w:val="000A7E3D"/>
    <w:rsid w:val="000B013E"/>
    <w:rsid w:val="000B0352"/>
    <w:rsid w:val="000B0A5B"/>
    <w:rsid w:val="000B0D32"/>
    <w:rsid w:val="000B142E"/>
    <w:rsid w:val="000B1684"/>
    <w:rsid w:val="000B1BC5"/>
    <w:rsid w:val="000B1CB9"/>
    <w:rsid w:val="000B1D06"/>
    <w:rsid w:val="000B23A2"/>
    <w:rsid w:val="000B2673"/>
    <w:rsid w:val="000B287F"/>
    <w:rsid w:val="000B293F"/>
    <w:rsid w:val="000B2DC6"/>
    <w:rsid w:val="000B33FE"/>
    <w:rsid w:val="000B381A"/>
    <w:rsid w:val="000B3854"/>
    <w:rsid w:val="000B3A93"/>
    <w:rsid w:val="000B40DA"/>
    <w:rsid w:val="000B430A"/>
    <w:rsid w:val="000B437B"/>
    <w:rsid w:val="000B4949"/>
    <w:rsid w:val="000B49CF"/>
    <w:rsid w:val="000B554C"/>
    <w:rsid w:val="000B57F9"/>
    <w:rsid w:val="000B5A36"/>
    <w:rsid w:val="000B5DAC"/>
    <w:rsid w:val="000B5DB9"/>
    <w:rsid w:val="000B5E4D"/>
    <w:rsid w:val="000B5E6E"/>
    <w:rsid w:val="000B618F"/>
    <w:rsid w:val="000B61FF"/>
    <w:rsid w:val="000B6560"/>
    <w:rsid w:val="000B71D0"/>
    <w:rsid w:val="000B7201"/>
    <w:rsid w:val="000B7292"/>
    <w:rsid w:val="000B7375"/>
    <w:rsid w:val="000C00BB"/>
    <w:rsid w:val="000C0122"/>
    <w:rsid w:val="000C02C6"/>
    <w:rsid w:val="000C036C"/>
    <w:rsid w:val="000C041F"/>
    <w:rsid w:val="000C10F8"/>
    <w:rsid w:val="000C1276"/>
    <w:rsid w:val="000C1411"/>
    <w:rsid w:val="000C14A8"/>
    <w:rsid w:val="000C1616"/>
    <w:rsid w:val="000C1AC5"/>
    <w:rsid w:val="000C1ED9"/>
    <w:rsid w:val="000C1FF9"/>
    <w:rsid w:val="000C210B"/>
    <w:rsid w:val="000C2252"/>
    <w:rsid w:val="000C241B"/>
    <w:rsid w:val="000C256E"/>
    <w:rsid w:val="000C298D"/>
    <w:rsid w:val="000C29F6"/>
    <w:rsid w:val="000C31BA"/>
    <w:rsid w:val="000C31CA"/>
    <w:rsid w:val="000C357A"/>
    <w:rsid w:val="000C3A0D"/>
    <w:rsid w:val="000C3A6C"/>
    <w:rsid w:val="000C3A9D"/>
    <w:rsid w:val="000C45AE"/>
    <w:rsid w:val="000C463A"/>
    <w:rsid w:val="000C463C"/>
    <w:rsid w:val="000C47B4"/>
    <w:rsid w:val="000C4838"/>
    <w:rsid w:val="000C4DF0"/>
    <w:rsid w:val="000C5079"/>
    <w:rsid w:val="000C528A"/>
    <w:rsid w:val="000C539F"/>
    <w:rsid w:val="000C5411"/>
    <w:rsid w:val="000C55F6"/>
    <w:rsid w:val="000C584F"/>
    <w:rsid w:val="000C5B98"/>
    <w:rsid w:val="000C5F90"/>
    <w:rsid w:val="000C6078"/>
    <w:rsid w:val="000C6123"/>
    <w:rsid w:val="000C6188"/>
    <w:rsid w:val="000C630E"/>
    <w:rsid w:val="000C67EA"/>
    <w:rsid w:val="000C6A60"/>
    <w:rsid w:val="000C6B3B"/>
    <w:rsid w:val="000C7343"/>
    <w:rsid w:val="000C766A"/>
    <w:rsid w:val="000C773F"/>
    <w:rsid w:val="000C79BA"/>
    <w:rsid w:val="000C7A50"/>
    <w:rsid w:val="000D0779"/>
    <w:rsid w:val="000D0A87"/>
    <w:rsid w:val="000D0AE2"/>
    <w:rsid w:val="000D0CDC"/>
    <w:rsid w:val="000D100D"/>
    <w:rsid w:val="000D1073"/>
    <w:rsid w:val="000D1118"/>
    <w:rsid w:val="000D1422"/>
    <w:rsid w:val="000D14FA"/>
    <w:rsid w:val="000D1947"/>
    <w:rsid w:val="000D1A4F"/>
    <w:rsid w:val="000D1AC7"/>
    <w:rsid w:val="000D1D6F"/>
    <w:rsid w:val="000D1F12"/>
    <w:rsid w:val="000D219A"/>
    <w:rsid w:val="000D21E5"/>
    <w:rsid w:val="000D21F6"/>
    <w:rsid w:val="000D2C09"/>
    <w:rsid w:val="000D2E8C"/>
    <w:rsid w:val="000D3513"/>
    <w:rsid w:val="000D3629"/>
    <w:rsid w:val="000D3727"/>
    <w:rsid w:val="000D3A4E"/>
    <w:rsid w:val="000D3E07"/>
    <w:rsid w:val="000D3F3E"/>
    <w:rsid w:val="000D4148"/>
    <w:rsid w:val="000D43F2"/>
    <w:rsid w:val="000D4AAD"/>
    <w:rsid w:val="000D4AED"/>
    <w:rsid w:val="000D4CEA"/>
    <w:rsid w:val="000D4E2B"/>
    <w:rsid w:val="000D5487"/>
    <w:rsid w:val="000D560B"/>
    <w:rsid w:val="000D5A7F"/>
    <w:rsid w:val="000D629E"/>
    <w:rsid w:val="000D646F"/>
    <w:rsid w:val="000D6696"/>
    <w:rsid w:val="000D6805"/>
    <w:rsid w:val="000D6971"/>
    <w:rsid w:val="000D6CE6"/>
    <w:rsid w:val="000D6EF6"/>
    <w:rsid w:val="000D6F06"/>
    <w:rsid w:val="000D6FCB"/>
    <w:rsid w:val="000D7038"/>
    <w:rsid w:val="000D71DA"/>
    <w:rsid w:val="000D7B29"/>
    <w:rsid w:val="000D7F0C"/>
    <w:rsid w:val="000E0129"/>
    <w:rsid w:val="000E02F7"/>
    <w:rsid w:val="000E069E"/>
    <w:rsid w:val="000E06B9"/>
    <w:rsid w:val="000E0713"/>
    <w:rsid w:val="000E0746"/>
    <w:rsid w:val="000E0DFA"/>
    <w:rsid w:val="000E0F8D"/>
    <w:rsid w:val="000E10DD"/>
    <w:rsid w:val="000E1416"/>
    <w:rsid w:val="000E14C0"/>
    <w:rsid w:val="000E1861"/>
    <w:rsid w:val="000E1BA4"/>
    <w:rsid w:val="000E2530"/>
    <w:rsid w:val="000E254F"/>
    <w:rsid w:val="000E270F"/>
    <w:rsid w:val="000E2859"/>
    <w:rsid w:val="000E2A73"/>
    <w:rsid w:val="000E2F85"/>
    <w:rsid w:val="000E3083"/>
    <w:rsid w:val="000E322C"/>
    <w:rsid w:val="000E3A9D"/>
    <w:rsid w:val="000E3ED0"/>
    <w:rsid w:val="000E3EDB"/>
    <w:rsid w:val="000E3FB5"/>
    <w:rsid w:val="000E4213"/>
    <w:rsid w:val="000E4C42"/>
    <w:rsid w:val="000E511B"/>
    <w:rsid w:val="000E5559"/>
    <w:rsid w:val="000E56AF"/>
    <w:rsid w:val="000E5828"/>
    <w:rsid w:val="000E5B41"/>
    <w:rsid w:val="000E5B65"/>
    <w:rsid w:val="000E5C67"/>
    <w:rsid w:val="000E5F52"/>
    <w:rsid w:val="000E630F"/>
    <w:rsid w:val="000E6788"/>
    <w:rsid w:val="000E6E5E"/>
    <w:rsid w:val="000E6EF7"/>
    <w:rsid w:val="000E714F"/>
    <w:rsid w:val="000E7344"/>
    <w:rsid w:val="000E7E49"/>
    <w:rsid w:val="000F0269"/>
    <w:rsid w:val="000F039F"/>
    <w:rsid w:val="000F0666"/>
    <w:rsid w:val="000F0BC6"/>
    <w:rsid w:val="000F121C"/>
    <w:rsid w:val="000F126C"/>
    <w:rsid w:val="000F14D4"/>
    <w:rsid w:val="000F1706"/>
    <w:rsid w:val="000F1A6F"/>
    <w:rsid w:val="000F1B13"/>
    <w:rsid w:val="000F1D4D"/>
    <w:rsid w:val="000F27DE"/>
    <w:rsid w:val="000F2A94"/>
    <w:rsid w:val="000F2C64"/>
    <w:rsid w:val="000F33C2"/>
    <w:rsid w:val="000F3495"/>
    <w:rsid w:val="000F3B85"/>
    <w:rsid w:val="000F3C02"/>
    <w:rsid w:val="000F3E8F"/>
    <w:rsid w:val="000F4515"/>
    <w:rsid w:val="000F47D7"/>
    <w:rsid w:val="000F4876"/>
    <w:rsid w:val="000F5111"/>
    <w:rsid w:val="000F511D"/>
    <w:rsid w:val="000F5AF3"/>
    <w:rsid w:val="000F5D1B"/>
    <w:rsid w:val="000F5EFC"/>
    <w:rsid w:val="000F6211"/>
    <w:rsid w:val="000F635B"/>
    <w:rsid w:val="000F656B"/>
    <w:rsid w:val="000F6884"/>
    <w:rsid w:val="000F6942"/>
    <w:rsid w:val="000F6F02"/>
    <w:rsid w:val="000F6F8D"/>
    <w:rsid w:val="000F70C4"/>
    <w:rsid w:val="000F744C"/>
    <w:rsid w:val="000F79DA"/>
    <w:rsid w:val="000F7BB7"/>
    <w:rsid w:val="000F7F42"/>
    <w:rsid w:val="00100142"/>
    <w:rsid w:val="00100299"/>
    <w:rsid w:val="00100593"/>
    <w:rsid w:val="001007A0"/>
    <w:rsid w:val="00100A04"/>
    <w:rsid w:val="00100A57"/>
    <w:rsid w:val="00100FAB"/>
    <w:rsid w:val="0010163B"/>
    <w:rsid w:val="00101845"/>
    <w:rsid w:val="00101E1D"/>
    <w:rsid w:val="00102CC4"/>
    <w:rsid w:val="001032AB"/>
    <w:rsid w:val="001038A6"/>
    <w:rsid w:val="00103B80"/>
    <w:rsid w:val="00103ECB"/>
    <w:rsid w:val="00104054"/>
    <w:rsid w:val="0010421D"/>
    <w:rsid w:val="001044EB"/>
    <w:rsid w:val="00104665"/>
    <w:rsid w:val="00104960"/>
    <w:rsid w:val="001049C7"/>
    <w:rsid w:val="00104C56"/>
    <w:rsid w:val="00104F2E"/>
    <w:rsid w:val="00104FCC"/>
    <w:rsid w:val="00105024"/>
    <w:rsid w:val="00105217"/>
    <w:rsid w:val="00105708"/>
    <w:rsid w:val="00105ED1"/>
    <w:rsid w:val="00105F54"/>
    <w:rsid w:val="001061BC"/>
    <w:rsid w:val="0010686B"/>
    <w:rsid w:val="001072E0"/>
    <w:rsid w:val="001073E9"/>
    <w:rsid w:val="001074C9"/>
    <w:rsid w:val="00107667"/>
    <w:rsid w:val="001077EF"/>
    <w:rsid w:val="00107973"/>
    <w:rsid w:val="00107B93"/>
    <w:rsid w:val="00107BB8"/>
    <w:rsid w:val="00107DF2"/>
    <w:rsid w:val="00107DFE"/>
    <w:rsid w:val="00110246"/>
    <w:rsid w:val="00110C30"/>
    <w:rsid w:val="00110C79"/>
    <w:rsid w:val="00110CBE"/>
    <w:rsid w:val="001111E1"/>
    <w:rsid w:val="00111A9D"/>
    <w:rsid w:val="00111F20"/>
    <w:rsid w:val="00112365"/>
    <w:rsid w:val="00112D98"/>
    <w:rsid w:val="00113414"/>
    <w:rsid w:val="00113A59"/>
    <w:rsid w:val="00113FF0"/>
    <w:rsid w:val="00114076"/>
    <w:rsid w:val="00114296"/>
    <w:rsid w:val="0011440A"/>
    <w:rsid w:val="00114699"/>
    <w:rsid w:val="00114950"/>
    <w:rsid w:val="00115332"/>
    <w:rsid w:val="00115609"/>
    <w:rsid w:val="001156F0"/>
    <w:rsid w:val="001156F9"/>
    <w:rsid w:val="00115D9F"/>
    <w:rsid w:val="00116470"/>
    <w:rsid w:val="00116CCA"/>
    <w:rsid w:val="00116CE8"/>
    <w:rsid w:val="00116EC2"/>
    <w:rsid w:val="00116FDD"/>
    <w:rsid w:val="00117136"/>
    <w:rsid w:val="001175CD"/>
    <w:rsid w:val="00117AB9"/>
    <w:rsid w:val="00117B9B"/>
    <w:rsid w:val="00117D25"/>
    <w:rsid w:val="00117D43"/>
    <w:rsid w:val="0012037A"/>
    <w:rsid w:val="0012051A"/>
    <w:rsid w:val="00120584"/>
    <w:rsid w:val="00120971"/>
    <w:rsid w:val="00120C4E"/>
    <w:rsid w:val="00120D31"/>
    <w:rsid w:val="0012147C"/>
    <w:rsid w:val="00121492"/>
    <w:rsid w:val="0012159B"/>
    <w:rsid w:val="0012160F"/>
    <w:rsid w:val="00121791"/>
    <w:rsid w:val="00121944"/>
    <w:rsid w:val="00121FA6"/>
    <w:rsid w:val="00122055"/>
    <w:rsid w:val="001220CE"/>
    <w:rsid w:val="00122F49"/>
    <w:rsid w:val="001231A4"/>
    <w:rsid w:val="0012347F"/>
    <w:rsid w:val="00123587"/>
    <w:rsid w:val="00123593"/>
    <w:rsid w:val="00123867"/>
    <w:rsid w:val="00123930"/>
    <w:rsid w:val="001239BC"/>
    <w:rsid w:val="00123D4C"/>
    <w:rsid w:val="001248A4"/>
    <w:rsid w:val="00124B3C"/>
    <w:rsid w:val="00124B85"/>
    <w:rsid w:val="00124BAB"/>
    <w:rsid w:val="00124D0C"/>
    <w:rsid w:val="00124FCE"/>
    <w:rsid w:val="0012568F"/>
    <w:rsid w:val="00125D34"/>
    <w:rsid w:val="00125D37"/>
    <w:rsid w:val="00125E84"/>
    <w:rsid w:val="00125E8D"/>
    <w:rsid w:val="00125F8C"/>
    <w:rsid w:val="00126800"/>
    <w:rsid w:val="00126A10"/>
    <w:rsid w:val="00126B5D"/>
    <w:rsid w:val="00126C96"/>
    <w:rsid w:val="00126DE2"/>
    <w:rsid w:val="00127ACF"/>
    <w:rsid w:val="00130564"/>
    <w:rsid w:val="00130DD8"/>
    <w:rsid w:val="0013118B"/>
    <w:rsid w:val="001311D3"/>
    <w:rsid w:val="00131892"/>
    <w:rsid w:val="00131B88"/>
    <w:rsid w:val="00131C9E"/>
    <w:rsid w:val="00131EB2"/>
    <w:rsid w:val="00132222"/>
    <w:rsid w:val="00132715"/>
    <w:rsid w:val="00132773"/>
    <w:rsid w:val="00132F57"/>
    <w:rsid w:val="001337DF"/>
    <w:rsid w:val="00133FD0"/>
    <w:rsid w:val="001346D4"/>
    <w:rsid w:val="00134D5F"/>
    <w:rsid w:val="00135138"/>
    <w:rsid w:val="001351C2"/>
    <w:rsid w:val="0013549D"/>
    <w:rsid w:val="001359B7"/>
    <w:rsid w:val="00136238"/>
    <w:rsid w:val="00136271"/>
    <w:rsid w:val="00136300"/>
    <w:rsid w:val="0013657B"/>
    <w:rsid w:val="00136C10"/>
    <w:rsid w:val="00136E3D"/>
    <w:rsid w:val="00137083"/>
    <w:rsid w:val="001370E3"/>
    <w:rsid w:val="0013717D"/>
    <w:rsid w:val="00137AC3"/>
    <w:rsid w:val="001400CC"/>
    <w:rsid w:val="001401E0"/>
    <w:rsid w:val="00140229"/>
    <w:rsid w:val="00140292"/>
    <w:rsid w:val="001404F3"/>
    <w:rsid w:val="00140520"/>
    <w:rsid w:val="00140655"/>
    <w:rsid w:val="00140A9B"/>
    <w:rsid w:val="00141135"/>
    <w:rsid w:val="0014176C"/>
    <w:rsid w:val="00141A20"/>
    <w:rsid w:val="00141C27"/>
    <w:rsid w:val="00141FB1"/>
    <w:rsid w:val="0014214A"/>
    <w:rsid w:val="00142218"/>
    <w:rsid w:val="001422FE"/>
    <w:rsid w:val="0014243D"/>
    <w:rsid w:val="0014247A"/>
    <w:rsid w:val="001425FF"/>
    <w:rsid w:val="0014283C"/>
    <w:rsid w:val="00142BF7"/>
    <w:rsid w:val="0014341E"/>
    <w:rsid w:val="00143449"/>
    <w:rsid w:val="001435C0"/>
    <w:rsid w:val="00143F22"/>
    <w:rsid w:val="00143F40"/>
    <w:rsid w:val="001440BB"/>
    <w:rsid w:val="0014412F"/>
    <w:rsid w:val="00144628"/>
    <w:rsid w:val="00144804"/>
    <w:rsid w:val="0014510E"/>
    <w:rsid w:val="0014517B"/>
    <w:rsid w:val="001451B6"/>
    <w:rsid w:val="0014543C"/>
    <w:rsid w:val="00145A32"/>
    <w:rsid w:val="00145D6B"/>
    <w:rsid w:val="00145F39"/>
    <w:rsid w:val="00145FF4"/>
    <w:rsid w:val="001463BD"/>
    <w:rsid w:val="00146D8F"/>
    <w:rsid w:val="001471B6"/>
    <w:rsid w:val="001476E8"/>
    <w:rsid w:val="00147C10"/>
    <w:rsid w:val="00147DE5"/>
    <w:rsid w:val="00150386"/>
    <w:rsid w:val="001504BA"/>
    <w:rsid w:val="0015075B"/>
    <w:rsid w:val="001509D0"/>
    <w:rsid w:val="00150C2E"/>
    <w:rsid w:val="00150D31"/>
    <w:rsid w:val="00150DF7"/>
    <w:rsid w:val="001515CA"/>
    <w:rsid w:val="001515E6"/>
    <w:rsid w:val="00151A23"/>
    <w:rsid w:val="00151AC7"/>
    <w:rsid w:val="00151C07"/>
    <w:rsid w:val="00151CA8"/>
    <w:rsid w:val="00152294"/>
    <w:rsid w:val="001528BD"/>
    <w:rsid w:val="00152E00"/>
    <w:rsid w:val="001532E0"/>
    <w:rsid w:val="001534AA"/>
    <w:rsid w:val="00153BE3"/>
    <w:rsid w:val="00153E26"/>
    <w:rsid w:val="00153E2D"/>
    <w:rsid w:val="001544E3"/>
    <w:rsid w:val="0015451C"/>
    <w:rsid w:val="00154776"/>
    <w:rsid w:val="00154A39"/>
    <w:rsid w:val="001550B0"/>
    <w:rsid w:val="00155479"/>
    <w:rsid w:val="001556BE"/>
    <w:rsid w:val="00155F76"/>
    <w:rsid w:val="001564D3"/>
    <w:rsid w:val="0015671E"/>
    <w:rsid w:val="00156735"/>
    <w:rsid w:val="0015687D"/>
    <w:rsid w:val="001569CB"/>
    <w:rsid w:val="00156D2D"/>
    <w:rsid w:val="00156FA5"/>
    <w:rsid w:val="00157120"/>
    <w:rsid w:val="001571EF"/>
    <w:rsid w:val="00157439"/>
    <w:rsid w:val="00157519"/>
    <w:rsid w:val="001575A4"/>
    <w:rsid w:val="001576CE"/>
    <w:rsid w:val="0015778D"/>
    <w:rsid w:val="0015793F"/>
    <w:rsid w:val="00157CDB"/>
    <w:rsid w:val="00157E8A"/>
    <w:rsid w:val="00157F5C"/>
    <w:rsid w:val="00160722"/>
    <w:rsid w:val="00160C58"/>
    <w:rsid w:val="00160E19"/>
    <w:rsid w:val="00161024"/>
    <w:rsid w:val="001615DE"/>
    <w:rsid w:val="00161AC9"/>
    <w:rsid w:val="00161DD3"/>
    <w:rsid w:val="00161E2D"/>
    <w:rsid w:val="00161EE9"/>
    <w:rsid w:val="00162057"/>
    <w:rsid w:val="001623BD"/>
    <w:rsid w:val="001624BB"/>
    <w:rsid w:val="0016293A"/>
    <w:rsid w:val="00162E95"/>
    <w:rsid w:val="00163109"/>
    <w:rsid w:val="001631EF"/>
    <w:rsid w:val="001633EB"/>
    <w:rsid w:val="00163473"/>
    <w:rsid w:val="00164299"/>
    <w:rsid w:val="001643BA"/>
    <w:rsid w:val="00164692"/>
    <w:rsid w:val="0016476D"/>
    <w:rsid w:val="00164BF3"/>
    <w:rsid w:val="00164F8C"/>
    <w:rsid w:val="0016557A"/>
    <w:rsid w:val="00165A2C"/>
    <w:rsid w:val="00165AFF"/>
    <w:rsid w:val="00165BDA"/>
    <w:rsid w:val="001663C3"/>
    <w:rsid w:val="00166560"/>
    <w:rsid w:val="00166811"/>
    <w:rsid w:val="001668B1"/>
    <w:rsid w:val="00166A50"/>
    <w:rsid w:val="00166E0B"/>
    <w:rsid w:val="0016709F"/>
    <w:rsid w:val="001670B1"/>
    <w:rsid w:val="001676FA"/>
    <w:rsid w:val="00167728"/>
    <w:rsid w:val="00167D59"/>
    <w:rsid w:val="00167EB5"/>
    <w:rsid w:val="001702BA"/>
    <w:rsid w:val="00170693"/>
    <w:rsid w:val="001706E5"/>
    <w:rsid w:val="001707C1"/>
    <w:rsid w:val="00170CE3"/>
    <w:rsid w:val="00170DEA"/>
    <w:rsid w:val="00170EB5"/>
    <w:rsid w:val="00170F06"/>
    <w:rsid w:val="00171361"/>
    <w:rsid w:val="001714F3"/>
    <w:rsid w:val="00171936"/>
    <w:rsid w:val="001719AF"/>
    <w:rsid w:val="00171DD8"/>
    <w:rsid w:val="00171DEE"/>
    <w:rsid w:val="00172105"/>
    <w:rsid w:val="0017216A"/>
    <w:rsid w:val="0017285C"/>
    <w:rsid w:val="00172A30"/>
    <w:rsid w:val="00172C19"/>
    <w:rsid w:val="00173059"/>
    <w:rsid w:val="0017397E"/>
    <w:rsid w:val="00174245"/>
    <w:rsid w:val="001742F6"/>
    <w:rsid w:val="00174886"/>
    <w:rsid w:val="00174ACA"/>
    <w:rsid w:val="00174B7D"/>
    <w:rsid w:val="00175149"/>
    <w:rsid w:val="001751A2"/>
    <w:rsid w:val="001751A8"/>
    <w:rsid w:val="0017522E"/>
    <w:rsid w:val="0017596F"/>
    <w:rsid w:val="00175D9F"/>
    <w:rsid w:val="00175E02"/>
    <w:rsid w:val="00175E89"/>
    <w:rsid w:val="00175F1A"/>
    <w:rsid w:val="00176784"/>
    <w:rsid w:val="00177282"/>
    <w:rsid w:val="0017765D"/>
    <w:rsid w:val="001778EB"/>
    <w:rsid w:val="00180172"/>
    <w:rsid w:val="0018072F"/>
    <w:rsid w:val="0018075B"/>
    <w:rsid w:val="001809C4"/>
    <w:rsid w:val="0018135B"/>
    <w:rsid w:val="00181F66"/>
    <w:rsid w:val="00182655"/>
    <w:rsid w:val="00182711"/>
    <w:rsid w:val="00182A2A"/>
    <w:rsid w:val="00182D71"/>
    <w:rsid w:val="00183031"/>
    <w:rsid w:val="00183404"/>
    <w:rsid w:val="001834C0"/>
    <w:rsid w:val="00183864"/>
    <w:rsid w:val="00183A7B"/>
    <w:rsid w:val="00183C03"/>
    <w:rsid w:val="00183FA4"/>
    <w:rsid w:val="0018407A"/>
    <w:rsid w:val="001840D4"/>
    <w:rsid w:val="0018411C"/>
    <w:rsid w:val="00184725"/>
    <w:rsid w:val="00184C3F"/>
    <w:rsid w:val="00184ECD"/>
    <w:rsid w:val="001850B1"/>
    <w:rsid w:val="0018556E"/>
    <w:rsid w:val="00185827"/>
    <w:rsid w:val="00185D26"/>
    <w:rsid w:val="00185FDB"/>
    <w:rsid w:val="001863F0"/>
    <w:rsid w:val="0018673B"/>
    <w:rsid w:val="0018681D"/>
    <w:rsid w:val="00186DD4"/>
    <w:rsid w:val="00186E89"/>
    <w:rsid w:val="00186F6E"/>
    <w:rsid w:val="00187055"/>
    <w:rsid w:val="001873E8"/>
    <w:rsid w:val="001876D1"/>
    <w:rsid w:val="00187CE8"/>
    <w:rsid w:val="001901D3"/>
    <w:rsid w:val="00190CF3"/>
    <w:rsid w:val="00190D0B"/>
    <w:rsid w:val="001914D7"/>
    <w:rsid w:val="00191564"/>
    <w:rsid w:val="001918AA"/>
    <w:rsid w:val="00191940"/>
    <w:rsid w:val="00191B7A"/>
    <w:rsid w:val="00192F3E"/>
    <w:rsid w:val="001930F8"/>
    <w:rsid w:val="001931DA"/>
    <w:rsid w:val="00193BFA"/>
    <w:rsid w:val="00193CCD"/>
    <w:rsid w:val="00194005"/>
    <w:rsid w:val="0019423C"/>
    <w:rsid w:val="0019460E"/>
    <w:rsid w:val="001949BC"/>
    <w:rsid w:val="00194AC0"/>
    <w:rsid w:val="00194B5E"/>
    <w:rsid w:val="00194D77"/>
    <w:rsid w:val="00195304"/>
    <w:rsid w:val="0019534E"/>
    <w:rsid w:val="001953BF"/>
    <w:rsid w:val="001955D9"/>
    <w:rsid w:val="001959CC"/>
    <w:rsid w:val="00195BE8"/>
    <w:rsid w:val="00195DC1"/>
    <w:rsid w:val="00196228"/>
    <w:rsid w:val="00196678"/>
    <w:rsid w:val="0019739F"/>
    <w:rsid w:val="0019762F"/>
    <w:rsid w:val="00197E43"/>
    <w:rsid w:val="00197E50"/>
    <w:rsid w:val="001A0019"/>
    <w:rsid w:val="001A06DC"/>
    <w:rsid w:val="001A08CB"/>
    <w:rsid w:val="001A0F09"/>
    <w:rsid w:val="001A1129"/>
    <w:rsid w:val="001A1278"/>
    <w:rsid w:val="001A1601"/>
    <w:rsid w:val="001A24A1"/>
    <w:rsid w:val="001A24F0"/>
    <w:rsid w:val="001A258B"/>
    <w:rsid w:val="001A2ACE"/>
    <w:rsid w:val="001A2C79"/>
    <w:rsid w:val="001A2F6A"/>
    <w:rsid w:val="001A2F93"/>
    <w:rsid w:val="001A32A4"/>
    <w:rsid w:val="001A35E3"/>
    <w:rsid w:val="001A485D"/>
    <w:rsid w:val="001A48B2"/>
    <w:rsid w:val="001A49BF"/>
    <w:rsid w:val="001A4A0C"/>
    <w:rsid w:val="001A4AB9"/>
    <w:rsid w:val="001A4E2D"/>
    <w:rsid w:val="001A4ECD"/>
    <w:rsid w:val="001A4FDF"/>
    <w:rsid w:val="001A52FD"/>
    <w:rsid w:val="001A54C3"/>
    <w:rsid w:val="001A568D"/>
    <w:rsid w:val="001A59F0"/>
    <w:rsid w:val="001A5C48"/>
    <w:rsid w:val="001A5CE3"/>
    <w:rsid w:val="001A5E71"/>
    <w:rsid w:val="001A5F1C"/>
    <w:rsid w:val="001A60EF"/>
    <w:rsid w:val="001A6236"/>
    <w:rsid w:val="001A6977"/>
    <w:rsid w:val="001A6BB5"/>
    <w:rsid w:val="001A6CA0"/>
    <w:rsid w:val="001A75C1"/>
    <w:rsid w:val="001A7A33"/>
    <w:rsid w:val="001A7C3C"/>
    <w:rsid w:val="001A7C47"/>
    <w:rsid w:val="001B001C"/>
    <w:rsid w:val="001B015C"/>
    <w:rsid w:val="001B107D"/>
    <w:rsid w:val="001B11F5"/>
    <w:rsid w:val="001B1372"/>
    <w:rsid w:val="001B1480"/>
    <w:rsid w:val="001B15BE"/>
    <w:rsid w:val="001B1B0E"/>
    <w:rsid w:val="001B1B51"/>
    <w:rsid w:val="001B1DC3"/>
    <w:rsid w:val="001B1EAD"/>
    <w:rsid w:val="001B1EFC"/>
    <w:rsid w:val="001B1FC0"/>
    <w:rsid w:val="001B28A2"/>
    <w:rsid w:val="001B2905"/>
    <w:rsid w:val="001B2937"/>
    <w:rsid w:val="001B3065"/>
    <w:rsid w:val="001B32A1"/>
    <w:rsid w:val="001B37DC"/>
    <w:rsid w:val="001B3D28"/>
    <w:rsid w:val="001B3EF3"/>
    <w:rsid w:val="001B4217"/>
    <w:rsid w:val="001B422F"/>
    <w:rsid w:val="001B4582"/>
    <w:rsid w:val="001B4791"/>
    <w:rsid w:val="001B4BCB"/>
    <w:rsid w:val="001B4F5D"/>
    <w:rsid w:val="001B590D"/>
    <w:rsid w:val="001B599C"/>
    <w:rsid w:val="001B5B7F"/>
    <w:rsid w:val="001B6191"/>
    <w:rsid w:val="001B62E6"/>
    <w:rsid w:val="001B632F"/>
    <w:rsid w:val="001B662B"/>
    <w:rsid w:val="001B6821"/>
    <w:rsid w:val="001B6AD2"/>
    <w:rsid w:val="001B78A9"/>
    <w:rsid w:val="001B7900"/>
    <w:rsid w:val="001B7CF3"/>
    <w:rsid w:val="001B7E61"/>
    <w:rsid w:val="001B7EE5"/>
    <w:rsid w:val="001C03C8"/>
    <w:rsid w:val="001C069E"/>
    <w:rsid w:val="001C0ACF"/>
    <w:rsid w:val="001C1069"/>
    <w:rsid w:val="001C13FA"/>
    <w:rsid w:val="001C1415"/>
    <w:rsid w:val="001C15EF"/>
    <w:rsid w:val="001C1C90"/>
    <w:rsid w:val="001C246C"/>
    <w:rsid w:val="001C2AF8"/>
    <w:rsid w:val="001C30AA"/>
    <w:rsid w:val="001C32EC"/>
    <w:rsid w:val="001C351A"/>
    <w:rsid w:val="001C3962"/>
    <w:rsid w:val="001C3A59"/>
    <w:rsid w:val="001C3AE2"/>
    <w:rsid w:val="001C3C65"/>
    <w:rsid w:val="001C41BE"/>
    <w:rsid w:val="001C42E2"/>
    <w:rsid w:val="001C4752"/>
    <w:rsid w:val="001C480C"/>
    <w:rsid w:val="001C66D7"/>
    <w:rsid w:val="001C6A21"/>
    <w:rsid w:val="001C6B2D"/>
    <w:rsid w:val="001C74F5"/>
    <w:rsid w:val="001D0313"/>
    <w:rsid w:val="001D042C"/>
    <w:rsid w:val="001D04B0"/>
    <w:rsid w:val="001D06B1"/>
    <w:rsid w:val="001D0A82"/>
    <w:rsid w:val="001D0EFA"/>
    <w:rsid w:val="001D13A9"/>
    <w:rsid w:val="001D14A1"/>
    <w:rsid w:val="001D1889"/>
    <w:rsid w:val="001D1F29"/>
    <w:rsid w:val="001D220A"/>
    <w:rsid w:val="001D2DBA"/>
    <w:rsid w:val="001D2E87"/>
    <w:rsid w:val="001D2F3D"/>
    <w:rsid w:val="001D3F10"/>
    <w:rsid w:val="001D3FEC"/>
    <w:rsid w:val="001D4331"/>
    <w:rsid w:val="001D4543"/>
    <w:rsid w:val="001D455D"/>
    <w:rsid w:val="001D4675"/>
    <w:rsid w:val="001D4BAA"/>
    <w:rsid w:val="001D4BC0"/>
    <w:rsid w:val="001D4BD0"/>
    <w:rsid w:val="001D522E"/>
    <w:rsid w:val="001D5459"/>
    <w:rsid w:val="001D5D99"/>
    <w:rsid w:val="001D5EBA"/>
    <w:rsid w:val="001D645E"/>
    <w:rsid w:val="001D6467"/>
    <w:rsid w:val="001D64D0"/>
    <w:rsid w:val="001D6615"/>
    <w:rsid w:val="001D7702"/>
    <w:rsid w:val="001D78C7"/>
    <w:rsid w:val="001E05A9"/>
    <w:rsid w:val="001E06D5"/>
    <w:rsid w:val="001E07A6"/>
    <w:rsid w:val="001E0B0F"/>
    <w:rsid w:val="001E0CE4"/>
    <w:rsid w:val="001E11AA"/>
    <w:rsid w:val="001E12EF"/>
    <w:rsid w:val="001E152F"/>
    <w:rsid w:val="001E190A"/>
    <w:rsid w:val="001E1A36"/>
    <w:rsid w:val="001E1AC6"/>
    <w:rsid w:val="001E1B7F"/>
    <w:rsid w:val="001E1C32"/>
    <w:rsid w:val="001E1C51"/>
    <w:rsid w:val="001E218C"/>
    <w:rsid w:val="001E253B"/>
    <w:rsid w:val="001E2580"/>
    <w:rsid w:val="001E284B"/>
    <w:rsid w:val="001E2BCB"/>
    <w:rsid w:val="001E301B"/>
    <w:rsid w:val="001E3181"/>
    <w:rsid w:val="001E3351"/>
    <w:rsid w:val="001E3958"/>
    <w:rsid w:val="001E407B"/>
    <w:rsid w:val="001E4733"/>
    <w:rsid w:val="001E48BB"/>
    <w:rsid w:val="001E48C8"/>
    <w:rsid w:val="001E497C"/>
    <w:rsid w:val="001E4CF3"/>
    <w:rsid w:val="001E4E53"/>
    <w:rsid w:val="001E4FB5"/>
    <w:rsid w:val="001E51B2"/>
    <w:rsid w:val="001E53B6"/>
    <w:rsid w:val="001E55CD"/>
    <w:rsid w:val="001E56F2"/>
    <w:rsid w:val="001E5999"/>
    <w:rsid w:val="001E5CC8"/>
    <w:rsid w:val="001E5EFF"/>
    <w:rsid w:val="001E6A40"/>
    <w:rsid w:val="001E6C60"/>
    <w:rsid w:val="001E711F"/>
    <w:rsid w:val="001E7747"/>
    <w:rsid w:val="001E7966"/>
    <w:rsid w:val="001E7EF8"/>
    <w:rsid w:val="001F057B"/>
    <w:rsid w:val="001F12F4"/>
    <w:rsid w:val="001F134A"/>
    <w:rsid w:val="001F160F"/>
    <w:rsid w:val="001F1678"/>
    <w:rsid w:val="001F18CF"/>
    <w:rsid w:val="001F1996"/>
    <w:rsid w:val="001F1C27"/>
    <w:rsid w:val="001F1E21"/>
    <w:rsid w:val="001F1EF5"/>
    <w:rsid w:val="001F1FD3"/>
    <w:rsid w:val="001F2186"/>
    <w:rsid w:val="001F21C6"/>
    <w:rsid w:val="001F2343"/>
    <w:rsid w:val="001F23A2"/>
    <w:rsid w:val="001F248C"/>
    <w:rsid w:val="001F2E68"/>
    <w:rsid w:val="001F3E7A"/>
    <w:rsid w:val="001F3F73"/>
    <w:rsid w:val="001F3FED"/>
    <w:rsid w:val="001F4152"/>
    <w:rsid w:val="001F495F"/>
    <w:rsid w:val="001F49C6"/>
    <w:rsid w:val="001F4DE1"/>
    <w:rsid w:val="001F50B0"/>
    <w:rsid w:val="001F510D"/>
    <w:rsid w:val="001F566C"/>
    <w:rsid w:val="001F568E"/>
    <w:rsid w:val="001F595C"/>
    <w:rsid w:val="001F5AB4"/>
    <w:rsid w:val="001F5C19"/>
    <w:rsid w:val="001F5C3D"/>
    <w:rsid w:val="001F5C59"/>
    <w:rsid w:val="001F60F2"/>
    <w:rsid w:val="001F60F7"/>
    <w:rsid w:val="001F624B"/>
    <w:rsid w:val="001F6556"/>
    <w:rsid w:val="001F6B90"/>
    <w:rsid w:val="001F6BB7"/>
    <w:rsid w:val="001F6DAD"/>
    <w:rsid w:val="001F6DD3"/>
    <w:rsid w:val="001F6ED8"/>
    <w:rsid w:val="001F7956"/>
    <w:rsid w:val="001F7CA1"/>
    <w:rsid w:val="001F7FAD"/>
    <w:rsid w:val="00200861"/>
    <w:rsid w:val="00200E4D"/>
    <w:rsid w:val="002012B5"/>
    <w:rsid w:val="002012C4"/>
    <w:rsid w:val="00201484"/>
    <w:rsid w:val="00201A1F"/>
    <w:rsid w:val="00201D08"/>
    <w:rsid w:val="002020DB"/>
    <w:rsid w:val="00202814"/>
    <w:rsid w:val="00202A0F"/>
    <w:rsid w:val="00203105"/>
    <w:rsid w:val="00203320"/>
    <w:rsid w:val="0020381E"/>
    <w:rsid w:val="00203B9F"/>
    <w:rsid w:val="00203BBD"/>
    <w:rsid w:val="00204B81"/>
    <w:rsid w:val="00204E6B"/>
    <w:rsid w:val="00204E7A"/>
    <w:rsid w:val="00204EA3"/>
    <w:rsid w:val="00205324"/>
    <w:rsid w:val="00205607"/>
    <w:rsid w:val="002057BA"/>
    <w:rsid w:val="00205895"/>
    <w:rsid w:val="002058B4"/>
    <w:rsid w:val="00205ECB"/>
    <w:rsid w:val="00206200"/>
    <w:rsid w:val="0020661C"/>
    <w:rsid w:val="002066EA"/>
    <w:rsid w:val="002067F7"/>
    <w:rsid w:val="0020690E"/>
    <w:rsid w:val="00206975"/>
    <w:rsid w:val="00207105"/>
    <w:rsid w:val="00207168"/>
    <w:rsid w:val="00207315"/>
    <w:rsid w:val="00210084"/>
    <w:rsid w:val="002101DC"/>
    <w:rsid w:val="002103AE"/>
    <w:rsid w:val="002105C3"/>
    <w:rsid w:val="0021085B"/>
    <w:rsid w:val="002109F5"/>
    <w:rsid w:val="00210C60"/>
    <w:rsid w:val="00210D3D"/>
    <w:rsid w:val="00211533"/>
    <w:rsid w:val="002118C4"/>
    <w:rsid w:val="00212111"/>
    <w:rsid w:val="002125BA"/>
    <w:rsid w:val="0021261C"/>
    <w:rsid w:val="0021287D"/>
    <w:rsid w:val="0021327E"/>
    <w:rsid w:val="00213318"/>
    <w:rsid w:val="002134EA"/>
    <w:rsid w:val="00213565"/>
    <w:rsid w:val="002137C4"/>
    <w:rsid w:val="00213A37"/>
    <w:rsid w:val="00213B00"/>
    <w:rsid w:val="00214177"/>
    <w:rsid w:val="002141CA"/>
    <w:rsid w:val="002141F0"/>
    <w:rsid w:val="002149D5"/>
    <w:rsid w:val="00214C30"/>
    <w:rsid w:val="00215066"/>
    <w:rsid w:val="00215113"/>
    <w:rsid w:val="00215B31"/>
    <w:rsid w:val="0021609C"/>
    <w:rsid w:val="00216313"/>
    <w:rsid w:val="00216474"/>
    <w:rsid w:val="002166A5"/>
    <w:rsid w:val="002170C8"/>
    <w:rsid w:val="0021758E"/>
    <w:rsid w:val="002175E4"/>
    <w:rsid w:val="00217813"/>
    <w:rsid w:val="00217A94"/>
    <w:rsid w:val="00220154"/>
    <w:rsid w:val="00220D8B"/>
    <w:rsid w:val="00220E8C"/>
    <w:rsid w:val="00220F81"/>
    <w:rsid w:val="002212CA"/>
    <w:rsid w:val="0022159F"/>
    <w:rsid w:val="00221668"/>
    <w:rsid w:val="00221946"/>
    <w:rsid w:val="00221EB8"/>
    <w:rsid w:val="00221EEC"/>
    <w:rsid w:val="00221F0A"/>
    <w:rsid w:val="00222360"/>
    <w:rsid w:val="00222413"/>
    <w:rsid w:val="00222558"/>
    <w:rsid w:val="00222634"/>
    <w:rsid w:val="00222780"/>
    <w:rsid w:val="00222A1C"/>
    <w:rsid w:val="00222CA8"/>
    <w:rsid w:val="00223065"/>
    <w:rsid w:val="00223114"/>
    <w:rsid w:val="002233A0"/>
    <w:rsid w:val="002234C9"/>
    <w:rsid w:val="00223650"/>
    <w:rsid w:val="0022366A"/>
    <w:rsid w:val="00223902"/>
    <w:rsid w:val="00223AEC"/>
    <w:rsid w:val="00223D2D"/>
    <w:rsid w:val="00223D79"/>
    <w:rsid w:val="00224044"/>
    <w:rsid w:val="00224689"/>
    <w:rsid w:val="00224870"/>
    <w:rsid w:val="00224BB2"/>
    <w:rsid w:val="00224F04"/>
    <w:rsid w:val="002250DC"/>
    <w:rsid w:val="002254D7"/>
    <w:rsid w:val="002255D9"/>
    <w:rsid w:val="0022569F"/>
    <w:rsid w:val="00225AC3"/>
    <w:rsid w:val="00225D4D"/>
    <w:rsid w:val="0022602C"/>
    <w:rsid w:val="00226479"/>
    <w:rsid w:val="002265D8"/>
    <w:rsid w:val="002271E4"/>
    <w:rsid w:val="0022736F"/>
    <w:rsid w:val="00227573"/>
    <w:rsid w:val="00227844"/>
    <w:rsid w:val="0022790F"/>
    <w:rsid w:val="00227969"/>
    <w:rsid w:val="00227CC1"/>
    <w:rsid w:val="0023023D"/>
    <w:rsid w:val="00230246"/>
    <w:rsid w:val="002303BB"/>
    <w:rsid w:val="002303FE"/>
    <w:rsid w:val="0023041D"/>
    <w:rsid w:val="002304DE"/>
    <w:rsid w:val="00230973"/>
    <w:rsid w:val="0023136A"/>
    <w:rsid w:val="00231493"/>
    <w:rsid w:val="002314BC"/>
    <w:rsid w:val="002317DA"/>
    <w:rsid w:val="00231A0B"/>
    <w:rsid w:val="00231C4B"/>
    <w:rsid w:val="00232216"/>
    <w:rsid w:val="0023253B"/>
    <w:rsid w:val="002329AB"/>
    <w:rsid w:val="002329C5"/>
    <w:rsid w:val="00232A5F"/>
    <w:rsid w:val="00232C6C"/>
    <w:rsid w:val="00232CD0"/>
    <w:rsid w:val="00232F23"/>
    <w:rsid w:val="00233312"/>
    <w:rsid w:val="002338AE"/>
    <w:rsid w:val="002340B2"/>
    <w:rsid w:val="0023412E"/>
    <w:rsid w:val="00234311"/>
    <w:rsid w:val="00234818"/>
    <w:rsid w:val="00234EAE"/>
    <w:rsid w:val="00234FC5"/>
    <w:rsid w:val="002350E6"/>
    <w:rsid w:val="0023559A"/>
    <w:rsid w:val="0023620E"/>
    <w:rsid w:val="0023696E"/>
    <w:rsid w:val="0023697D"/>
    <w:rsid w:val="00236E20"/>
    <w:rsid w:val="00236EFF"/>
    <w:rsid w:val="00237423"/>
    <w:rsid w:val="00237AE9"/>
    <w:rsid w:val="00237EF0"/>
    <w:rsid w:val="0024000B"/>
    <w:rsid w:val="002403EE"/>
    <w:rsid w:val="0024073D"/>
    <w:rsid w:val="0024082B"/>
    <w:rsid w:val="00240848"/>
    <w:rsid w:val="002408A5"/>
    <w:rsid w:val="002408E4"/>
    <w:rsid w:val="00240B99"/>
    <w:rsid w:val="00240CA4"/>
    <w:rsid w:val="0024103D"/>
    <w:rsid w:val="00241409"/>
    <w:rsid w:val="0024175D"/>
    <w:rsid w:val="00241772"/>
    <w:rsid w:val="00241AAC"/>
    <w:rsid w:val="00241C21"/>
    <w:rsid w:val="00241F5A"/>
    <w:rsid w:val="002420A1"/>
    <w:rsid w:val="002421ED"/>
    <w:rsid w:val="00242438"/>
    <w:rsid w:val="00242AF0"/>
    <w:rsid w:val="00243648"/>
    <w:rsid w:val="002437A4"/>
    <w:rsid w:val="002438B6"/>
    <w:rsid w:val="0024399A"/>
    <w:rsid w:val="00243B2C"/>
    <w:rsid w:val="00243E94"/>
    <w:rsid w:val="002442A9"/>
    <w:rsid w:val="00244481"/>
    <w:rsid w:val="00244B2F"/>
    <w:rsid w:val="00244CF9"/>
    <w:rsid w:val="002450E1"/>
    <w:rsid w:val="00245344"/>
    <w:rsid w:val="002453ED"/>
    <w:rsid w:val="0024548F"/>
    <w:rsid w:val="0024582A"/>
    <w:rsid w:val="00245B42"/>
    <w:rsid w:val="0024640D"/>
    <w:rsid w:val="00246411"/>
    <w:rsid w:val="002465C9"/>
    <w:rsid w:val="00246695"/>
    <w:rsid w:val="00246D71"/>
    <w:rsid w:val="00246F3C"/>
    <w:rsid w:val="00246F73"/>
    <w:rsid w:val="002479B8"/>
    <w:rsid w:val="002500BC"/>
    <w:rsid w:val="00250423"/>
    <w:rsid w:val="002504D4"/>
    <w:rsid w:val="00250A2A"/>
    <w:rsid w:val="00250BDA"/>
    <w:rsid w:val="00250D87"/>
    <w:rsid w:val="0025105F"/>
    <w:rsid w:val="002510E3"/>
    <w:rsid w:val="0025138F"/>
    <w:rsid w:val="002515EB"/>
    <w:rsid w:val="0025164D"/>
    <w:rsid w:val="00251923"/>
    <w:rsid w:val="0025195C"/>
    <w:rsid w:val="00251BB8"/>
    <w:rsid w:val="00251BEC"/>
    <w:rsid w:val="00251EA8"/>
    <w:rsid w:val="0025234E"/>
    <w:rsid w:val="002524CA"/>
    <w:rsid w:val="00252647"/>
    <w:rsid w:val="00252A5D"/>
    <w:rsid w:val="00252AAD"/>
    <w:rsid w:val="00252DEE"/>
    <w:rsid w:val="002539C6"/>
    <w:rsid w:val="00253ABB"/>
    <w:rsid w:val="00253D0E"/>
    <w:rsid w:val="00253ECD"/>
    <w:rsid w:val="0025454E"/>
    <w:rsid w:val="00254732"/>
    <w:rsid w:val="0025478C"/>
    <w:rsid w:val="002549D0"/>
    <w:rsid w:val="00254D34"/>
    <w:rsid w:val="00254FD9"/>
    <w:rsid w:val="00255007"/>
    <w:rsid w:val="002552E1"/>
    <w:rsid w:val="00255332"/>
    <w:rsid w:val="0025567A"/>
    <w:rsid w:val="002556F7"/>
    <w:rsid w:val="002557B3"/>
    <w:rsid w:val="00255A59"/>
    <w:rsid w:val="00255C1A"/>
    <w:rsid w:val="00255C3F"/>
    <w:rsid w:val="00255CF2"/>
    <w:rsid w:val="00255E8E"/>
    <w:rsid w:val="00256352"/>
    <w:rsid w:val="00256CB8"/>
    <w:rsid w:val="002571B5"/>
    <w:rsid w:val="002573B5"/>
    <w:rsid w:val="00257427"/>
    <w:rsid w:val="00257590"/>
    <w:rsid w:val="00257ABC"/>
    <w:rsid w:val="00257E18"/>
    <w:rsid w:val="002601E3"/>
    <w:rsid w:val="002603B1"/>
    <w:rsid w:val="002604D4"/>
    <w:rsid w:val="0026067B"/>
    <w:rsid w:val="0026092F"/>
    <w:rsid w:val="00260F18"/>
    <w:rsid w:val="002614E7"/>
    <w:rsid w:val="002622BA"/>
    <w:rsid w:val="00262A5F"/>
    <w:rsid w:val="00263417"/>
    <w:rsid w:val="00263512"/>
    <w:rsid w:val="0026355D"/>
    <w:rsid w:val="00263602"/>
    <w:rsid w:val="0026376C"/>
    <w:rsid w:val="00263D51"/>
    <w:rsid w:val="0026421D"/>
    <w:rsid w:val="00264686"/>
    <w:rsid w:val="002646E0"/>
    <w:rsid w:val="0026481F"/>
    <w:rsid w:val="002654C0"/>
    <w:rsid w:val="00265D20"/>
    <w:rsid w:val="00265E0A"/>
    <w:rsid w:val="00265F65"/>
    <w:rsid w:val="002662D6"/>
    <w:rsid w:val="002663A4"/>
    <w:rsid w:val="0026649B"/>
    <w:rsid w:val="002664A7"/>
    <w:rsid w:val="0026684C"/>
    <w:rsid w:val="00266A1B"/>
    <w:rsid w:val="002672ED"/>
    <w:rsid w:val="00267C52"/>
    <w:rsid w:val="0027050E"/>
    <w:rsid w:val="0027077F"/>
    <w:rsid w:val="00270B0E"/>
    <w:rsid w:val="00270C9A"/>
    <w:rsid w:val="00271216"/>
    <w:rsid w:val="002716B0"/>
    <w:rsid w:val="0027295F"/>
    <w:rsid w:val="00272A1B"/>
    <w:rsid w:val="00272AFB"/>
    <w:rsid w:val="00272C44"/>
    <w:rsid w:val="00272D23"/>
    <w:rsid w:val="002734AC"/>
    <w:rsid w:val="0027358C"/>
    <w:rsid w:val="0027371F"/>
    <w:rsid w:val="002739F1"/>
    <w:rsid w:val="00273E35"/>
    <w:rsid w:val="00274B49"/>
    <w:rsid w:val="00274BED"/>
    <w:rsid w:val="00274DE7"/>
    <w:rsid w:val="002752B3"/>
    <w:rsid w:val="00275C31"/>
    <w:rsid w:val="00276171"/>
    <w:rsid w:val="00276378"/>
    <w:rsid w:val="00276670"/>
    <w:rsid w:val="002768AF"/>
    <w:rsid w:val="00276E9C"/>
    <w:rsid w:val="00276F0F"/>
    <w:rsid w:val="0027745D"/>
    <w:rsid w:val="002775DC"/>
    <w:rsid w:val="0028004E"/>
    <w:rsid w:val="0028009A"/>
    <w:rsid w:val="0028025D"/>
    <w:rsid w:val="002802E9"/>
    <w:rsid w:val="0028066B"/>
    <w:rsid w:val="002807C3"/>
    <w:rsid w:val="00280B2C"/>
    <w:rsid w:val="0028126F"/>
    <w:rsid w:val="00281413"/>
    <w:rsid w:val="002814FE"/>
    <w:rsid w:val="0028162F"/>
    <w:rsid w:val="002819B6"/>
    <w:rsid w:val="00281C5E"/>
    <w:rsid w:val="00281D18"/>
    <w:rsid w:val="00281EEB"/>
    <w:rsid w:val="00282263"/>
    <w:rsid w:val="00282600"/>
    <w:rsid w:val="00282A26"/>
    <w:rsid w:val="00282BAF"/>
    <w:rsid w:val="002832CA"/>
    <w:rsid w:val="0028384D"/>
    <w:rsid w:val="0028398C"/>
    <w:rsid w:val="00283B68"/>
    <w:rsid w:val="002845B7"/>
    <w:rsid w:val="002846DF"/>
    <w:rsid w:val="00284872"/>
    <w:rsid w:val="00284873"/>
    <w:rsid w:val="00284992"/>
    <w:rsid w:val="00284FE0"/>
    <w:rsid w:val="002850DF"/>
    <w:rsid w:val="002853D0"/>
    <w:rsid w:val="00285F0F"/>
    <w:rsid w:val="00286120"/>
    <w:rsid w:val="0028637E"/>
    <w:rsid w:val="002863CC"/>
    <w:rsid w:val="00286617"/>
    <w:rsid w:val="00286671"/>
    <w:rsid w:val="002869A2"/>
    <w:rsid w:val="00286EB5"/>
    <w:rsid w:val="0028705E"/>
    <w:rsid w:val="002877AA"/>
    <w:rsid w:val="00287B23"/>
    <w:rsid w:val="00287BD2"/>
    <w:rsid w:val="00287C3E"/>
    <w:rsid w:val="00287E81"/>
    <w:rsid w:val="002900A6"/>
    <w:rsid w:val="002904B9"/>
    <w:rsid w:val="00290566"/>
    <w:rsid w:val="0029062F"/>
    <w:rsid w:val="00290FA6"/>
    <w:rsid w:val="00290FAD"/>
    <w:rsid w:val="002915C1"/>
    <w:rsid w:val="002917DD"/>
    <w:rsid w:val="00291C40"/>
    <w:rsid w:val="00291E30"/>
    <w:rsid w:val="00291FC2"/>
    <w:rsid w:val="002922D7"/>
    <w:rsid w:val="002923BE"/>
    <w:rsid w:val="002928A9"/>
    <w:rsid w:val="00292CF7"/>
    <w:rsid w:val="00293041"/>
    <w:rsid w:val="002930AA"/>
    <w:rsid w:val="00293470"/>
    <w:rsid w:val="00293A20"/>
    <w:rsid w:val="00293ADB"/>
    <w:rsid w:val="00294605"/>
    <w:rsid w:val="0029489D"/>
    <w:rsid w:val="00294959"/>
    <w:rsid w:val="00294B8F"/>
    <w:rsid w:val="00294C8E"/>
    <w:rsid w:val="002953A7"/>
    <w:rsid w:val="00295864"/>
    <w:rsid w:val="00295B9D"/>
    <w:rsid w:val="00295BA6"/>
    <w:rsid w:val="00295F0A"/>
    <w:rsid w:val="0029605B"/>
    <w:rsid w:val="0029672F"/>
    <w:rsid w:val="002969BD"/>
    <w:rsid w:val="002975B1"/>
    <w:rsid w:val="00297773"/>
    <w:rsid w:val="002A03F0"/>
    <w:rsid w:val="002A03F5"/>
    <w:rsid w:val="002A0476"/>
    <w:rsid w:val="002A09C2"/>
    <w:rsid w:val="002A0B5D"/>
    <w:rsid w:val="002A0E12"/>
    <w:rsid w:val="002A11D5"/>
    <w:rsid w:val="002A12EE"/>
    <w:rsid w:val="002A14B2"/>
    <w:rsid w:val="002A15C3"/>
    <w:rsid w:val="002A171E"/>
    <w:rsid w:val="002A1BAD"/>
    <w:rsid w:val="002A1C76"/>
    <w:rsid w:val="002A218D"/>
    <w:rsid w:val="002A2517"/>
    <w:rsid w:val="002A2D02"/>
    <w:rsid w:val="002A2D24"/>
    <w:rsid w:val="002A343D"/>
    <w:rsid w:val="002A37F2"/>
    <w:rsid w:val="002A3AF9"/>
    <w:rsid w:val="002A3DC5"/>
    <w:rsid w:val="002A3F2B"/>
    <w:rsid w:val="002A420C"/>
    <w:rsid w:val="002A447F"/>
    <w:rsid w:val="002A46CB"/>
    <w:rsid w:val="002A471B"/>
    <w:rsid w:val="002A495F"/>
    <w:rsid w:val="002A4C02"/>
    <w:rsid w:val="002A4D97"/>
    <w:rsid w:val="002A5631"/>
    <w:rsid w:val="002A58F6"/>
    <w:rsid w:val="002A5AFA"/>
    <w:rsid w:val="002A5DB7"/>
    <w:rsid w:val="002A6930"/>
    <w:rsid w:val="002A7079"/>
    <w:rsid w:val="002A7268"/>
    <w:rsid w:val="002A772D"/>
    <w:rsid w:val="002A7BA5"/>
    <w:rsid w:val="002A7C38"/>
    <w:rsid w:val="002A7D0F"/>
    <w:rsid w:val="002B0166"/>
    <w:rsid w:val="002B022F"/>
    <w:rsid w:val="002B0426"/>
    <w:rsid w:val="002B0429"/>
    <w:rsid w:val="002B05C2"/>
    <w:rsid w:val="002B079C"/>
    <w:rsid w:val="002B14B2"/>
    <w:rsid w:val="002B1BD1"/>
    <w:rsid w:val="002B1C3C"/>
    <w:rsid w:val="002B1DEF"/>
    <w:rsid w:val="002B1F42"/>
    <w:rsid w:val="002B20C7"/>
    <w:rsid w:val="002B2557"/>
    <w:rsid w:val="002B2596"/>
    <w:rsid w:val="002B2BBF"/>
    <w:rsid w:val="002B2C7C"/>
    <w:rsid w:val="002B2E1B"/>
    <w:rsid w:val="002B2F3E"/>
    <w:rsid w:val="002B3033"/>
    <w:rsid w:val="002B3323"/>
    <w:rsid w:val="002B339D"/>
    <w:rsid w:val="002B340C"/>
    <w:rsid w:val="002B35E0"/>
    <w:rsid w:val="002B35EC"/>
    <w:rsid w:val="002B3746"/>
    <w:rsid w:val="002B3F5F"/>
    <w:rsid w:val="002B41AE"/>
    <w:rsid w:val="002B449D"/>
    <w:rsid w:val="002B44CF"/>
    <w:rsid w:val="002B4AAA"/>
    <w:rsid w:val="002B4EFC"/>
    <w:rsid w:val="002B513D"/>
    <w:rsid w:val="002B515D"/>
    <w:rsid w:val="002B54F9"/>
    <w:rsid w:val="002B58B2"/>
    <w:rsid w:val="002B6750"/>
    <w:rsid w:val="002B680E"/>
    <w:rsid w:val="002B695B"/>
    <w:rsid w:val="002B6A71"/>
    <w:rsid w:val="002B6D32"/>
    <w:rsid w:val="002B71B7"/>
    <w:rsid w:val="002B75DA"/>
    <w:rsid w:val="002B7BA7"/>
    <w:rsid w:val="002B7E5B"/>
    <w:rsid w:val="002C03D9"/>
    <w:rsid w:val="002C0D86"/>
    <w:rsid w:val="002C1016"/>
    <w:rsid w:val="002C10D4"/>
    <w:rsid w:val="002C16E7"/>
    <w:rsid w:val="002C1CDE"/>
    <w:rsid w:val="002C26CC"/>
    <w:rsid w:val="002C28E5"/>
    <w:rsid w:val="002C2E60"/>
    <w:rsid w:val="002C3106"/>
    <w:rsid w:val="002C3584"/>
    <w:rsid w:val="002C3EB7"/>
    <w:rsid w:val="002C4C1B"/>
    <w:rsid w:val="002C5143"/>
    <w:rsid w:val="002C51E5"/>
    <w:rsid w:val="002C5C22"/>
    <w:rsid w:val="002C5CEF"/>
    <w:rsid w:val="002C5FCE"/>
    <w:rsid w:val="002C626C"/>
    <w:rsid w:val="002C638A"/>
    <w:rsid w:val="002C65A6"/>
    <w:rsid w:val="002C6860"/>
    <w:rsid w:val="002C68F1"/>
    <w:rsid w:val="002C6E64"/>
    <w:rsid w:val="002C6FCD"/>
    <w:rsid w:val="002C714F"/>
    <w:rsid w:val="002C7491"/>
    <w:rsid w:val="002C7698"/>
    <w:rsid w:val="002C79A4"/>
    <w:rsid w:val="002C7AFF"/>
    <w:rsid w:val="002D06B6"/>
    <w:rsid w:val="002D07E9"/>
    <w:rsid w:val="002D105B"/>
    <w:rsid w:val="002D148C"/>
    <w:rsid w:val="002D2431"/>
    <w:rsid w:val="002D28BF"/>
    <w:rsid w:val="002D2A52"/>
    <w:rsid w:val="002D2E9F"/>
    <w:rsid w:val="002D3165"/>
    <w:rsid w:val="002D369B"/>
    <w:rsid w:val="002D3F44"/>
    <w:rsid w:val="002D3F80"/>
    <w:rsid w:val="002D42F8"/>
    <w:rsid w:val="002D45A1"/>
    <w:rsid w:val="002D4AE4"/>
    <w:rsid w:val="002D53F6"/>
    <w:rsid w:val="002D5494"/>
    <w:rsid w:val="002D55F9"/>
    <w:rsid w:val="002D5733"/>
    <w:rsid w:val="002D5C21"/>
    <w:rsid w:val="002D5C43"/>
    <w:rsid w:val="002D60AB"/>
    <w:rsid w:val="002D60E2"/>
    <w:rsid w:val="002D6621"/>
    <w:rsid w:val="002D68ED"/>
    <w:rsid w:val="002D6B31"/>
    <w:rsid w:val="002D6BEB"/>
    <w:rsid w:val="002D6D42"/>
    <w:rsid w:val="002D731A"/>
    <w:rsid w:val="002D7384"/>
    <w:rsid w:val="002D78BF"/>
    <w:rsid w:val="002D7FA1"/>
    <w:rsid w:val="002E00A6"/>
    <w:rsid w:val="002E018D"/>
    <w:rsid w:val="002E07B3"/>
    <w:rsid w:val="002E09DD"/>
    <w:rsid w:val="002E0A0D"/>
    <w:rsid w:val="002E15BB"/>
    <w:rsid w:val="002E168F"/>
    <w:rsid w:val="002E1714"/>
    <w:rsid w:val="002E1D89"/>
    <w:rsid w:val="002E1D93"/>
    <w:rsid w:val="002E1E65"/>
    <w:rsid w:val="002E2157"/>
    <w:rsid w:val="002E21F8"/>
    <w:rsid w:val="002E241D"/>
    <w:rsid w:val="002E2783"/>
    <w:rsid w:val="002E28E8"/>
    <w:rsid w:val="002E2AD3"/>
    <w:rsid w:val="002E31B2"/>
    <w:rsid w:val="002E3D5C"/>
    <w:rsid w:val="002E3FC1"/>
    <w:rsid w:val="002E4489"/>
    <w:rsid w:val="002E49F2"/>
    <w:rsid w:val="002E4C88"/>
    <w:rsid w:val="002E4E4C"/>
    <w:rsid w:val="002E4F72"/>
    <w:rsid w:val="002E50A6"/>
    <w:rsid w:val="002E54D6"/>
    <w:rsid w:val="002E57B2"/>
    <w:rsid w:val="002E597E"/>
    <w:rsid w:val="002E5D5F"/>
    <w:rsid w:val="002E6263"/>
    <w:rsid w:val="002E6379"/>
    <w:rsid w:val="002E654A"/>
    <w:rsid w:val="002E6591"/>
    <w:rsid w:val="002E65BC"/>
    <w:rsid w:val="002E6678"/>
    <w:rsid w:val="002E67FA"/>
    <w:rsid w:val="002E6848"/>
    <w:rsid w:val="002E6A8E"/>
    <w:rsid w:val="002E6B67"/>
    <w:rsid w:val="002E6C6E"/>
    <w:rsid w:val="002E6C7E"/>
    <w:rsid w:val="002E6C97"/>
    <w:rsid w:val="002E6F87"/>
    <w:rsid w:val="002E7105"/>
    <w:rsid w:val="002E7A91"/>
    <w:rsid w:val="002F030E"/>
    <w:rsid w:val="002F0A4E"/>
    <w:rsid w:val="002F0F2C"/>
    <w:rsid w:val="002F0F74"/>
    <w:rsid w:val="002F13E0"/>
    <w:rsid w:val="002F16A5"/>
    <w:rsid w:val="002F182A"/>
    <w:rsid w:val="002F1A01"/>
    <w:rsid w:val="002F1A0B"/>
    <w:rsid w:val="002F1A50"/>
    <w:rsid w:val="002F1CCE"/>
    <w:rsid w:val="002F23ED"/>
    <w:rsid w:val="002F2429"/>
    <w:rsid w:val="002F271D"/>
    <w:rsid w:val="002F297F"/>
    <w:rsid w:val="002F2F28"/>
    <w:rsid w:val="002F3297"/>
    <w:rsid w:val="002F355F"/>
    <w:rsid w:val="002F38F3"/>
    <w:rsid w:val="002F3EFC"/>
    <w:rsid w:val="002F452F"/>
    <w:rsid w:val="002F4A1E"/>
    <w:rsid w:val="002F5017"/>
    <w:rsid w:val="002F5534"/>
    <w:rsid w:val="002F561C"/>
    <w:rsid w:val="002F568F"/>
    <w:rsid w:val="002F5D69"/>
    <w:rsid w:val="002F5D6D"/>
    <w:rsid w:val="002F612D"/>
    <w:rsid w:val="002F6148"/>
    <w:rsid w:val="002F642A"/>
    <w:rsid w:val="002F6696"/>
    <w:rsid w:val="002F670A"/>
    <w:rsid w:val="002F675E"/>
    <w:rsid w:val="002F687B"/>
    <w:rsid w:val="002F6A6F"/>
    <w:rsid w:val="002F6CEC"/>
    <w:rsid w:val="002F6DBB"/>
    <w:rsid w:val="002F6F96"/>
    <w:rsid w:val="002F74AF"/>
    <w:rsid w:val="002F76C0"/>
    <w:rsid w:val="002F78E6"/>
    <w:rsid w:val="002F7E65"/>
    <w:rsid w:val="00300047"/>
    <w:rsid w:val="0030005E"/>
    <w:rsid w:val="0030067B"/>
    <w:rsid w:val="00300829"/>
    <w:rsid w:val="00300BCF"/>
    <w:rsid w:val="00300C6D"/>
    <w:rsid w:val="0030120C"/>
    <w:rsid w:val="00301547"/>
    <w:rsid w:val="00301B18"/>
    <w:rsid w:val="00301C87"/>
    <w:rsid w:val="00301E73"/>
    <w:rsid w:val="00301FCC"/>
    <w:rsid w:val="003021AC"/>
    <w:rsid w:val="00302273"/>
    <w:rsid w:val="0030258F"/>
    <w:rsid w:val="00303A9A"/>
    <w:rsid w:val="00303EBE"/>
    <w:rsid w:val="00304147"/>
    <w:rsid w:val="003045B6"/>
    <w:rsid w:val="003048C4"/>
    <w:rsid w:val="0030490B"/>
    <w:rsid w:val="00304988"/>
    <w:rsid w:val="00304D2A"/>
    <w:rsid w:val="003052A0"/>
    <w:rsid w:val="0030532B"/>
    <w:rsid w:val="00305541"/>
    <w:rsid w:val="00305B63"/>
    <w:rsid w:val="00306A42"/>
    <w:rsid w:val="00306BCA"/>
    <w:rsid w:val="00306DCB"/>
    <w:rsid w:val="003076F0"/>
    <w:rsid w:val="00307724"/>
    <w:rsid w:val="00307929"/>
    <w:rsid w:val="00307A5E"/>
    <w:rsid w:val="0031004F"/>
    <w:rsid w:val="003101E2"/>
    <w:rsid w:val="003104C1"/>
    <w:rsid w:val="003107AE"/>
    <w:rsid w:val="00310BAA"/>
    <w:rsid w:val="00310E58"/>
    <w:rsid w:val="00310F39"/>
    <w:rsid w:val="00312284"/>
    <w:rsid w:val="003125BA"/>
    <w:rsid w:val="00312D54"/>
    <w:rsid w:val="00313335"/>
    <w:rsid w:val="0031340C"/>
    <w:rsid w:val="00313761"/>
    <w:rsid w:val="00313789"/>
    <w:rsid w:val="003137C3"/>
    <w:rsid w:val="0031399E"/>
    <w:rsid w:val="00313C76"/>
    <w:rsid w:val="00314088"/>
    <w:rsid w:val="00314164"/>
    <w:rsid w:val="003150B7"/>
    <w:rsid w:val="00315343"/>
    <w:rsid w:val="00315793"/>
    <w:rsid w:val="00315A39"/>
    <w:rsid w:val="00315A7C"/>
    <w:rsid w:val="00315C13"/>
    <w:rsid w:val="00315F4B"/>
    <w:rsid w:val="003163C8"/>
    <w:rsid w:val="00316B50"/>
    <w:rsid w:val="00316CC1"/>
    <w:rsid w:val="00316F3C"/>
    <w:rsid w:val="00317620"/>
    <w:rsid w:val="003176A2"/>
    <w:rsid w:val="003177CF"/>
    <w:rsid w:val="00317A22"/>
    <w:rsid w:val="00317F80"/>
    <w:rsid w:val="0032025A"/>
    <w:rsid w:val="0032044C"/>
    <w:rsid w:val="00320B83"/>
    <w:rsid w:val="00320CCA"/>
    <w:rsid w:val="0032147D"/>
    <w:rsid w:val="0032172C"/>
    <w:rsid w:val="0032184A"/>
    <w:rsid w:val="00321924"/>
    <w:rsid w:val="00321BC9"/>
    <w:rsid w:val="00321CD1"/>
    <w:rsid w:val="003222A8"/>
    <w:rsid w:val="00322B58"/>
    <w:rsid w:val="00322C72"/>
    <w:rsid w:val="00323579"/>
    <w:rsid w:val="00324055"/>
    <w:rsid w:val="003240A2"/>
    <w:rsid w:val="00324658"/>
    <w:rsid w:val="00324D63"/>
    <w:rsid w:val="00324F09"/>
    <w:rsid w:val="003250D7"/>
    <w:rsid w:val="0032529C"/>
    <w:rsid w:val="0032569B"/>
    <w:rsid w:val="003256E7"/>
    <w:rsid w:val="0032591E"/>
    <w:rsid w:val="00325A49"/>
    <w:rsid w:val="00325A62"/>
    <w:rsid w:val="00325BE1"/>
    <w:rsid w:val="00325C89"/>
    <w:rsid w:val="00325FA9"/>
    <w:rsid w:val="00326461"/>
    <w:rsid w:val="0032671F"/>
    <w:rsid w:val="003271CD"/>
    <w:rsid w:val="00327557"/>
    <w:rsid w:val="0032761C"/>
    <w:rsid w:val="003276CA"/>
    <w:rsid w:val="00330247"/>
    <w:rsid w:val="003308B9"/>
    <w:rsid w:val="00331012"/>
    <w:rsid w:val="00331205"/>
    <w:rsid w:val="00331298"/>
    <w:rsid w:val="0033174C"/>
    <w:rsid w:val="00331786"/>
    <w:rsid w:val="00331868"/>
    <w:rsid w:val="00331AC0"/>
    <w:rsid w:val="0033237B"/>
    <w:rsid w:val="003327B4"/>
    <w:rsid w:val="00332ADE"/>
    <w:rsid w:val="00332FEA"/>
    <w:rsid w:val="00333037"/>
    <w:rsid w:val="00333470"/>
    <w:rsid w:val="003335E3"/>
    <w:rsid w:val="00333656"/>
    <w:rsid w:val="00333CEF"/>
    <w:rsid w:val="00333DE3"/>
    <w:rsid w:val="00333EE0"/>
    <w:rsid w:val="00333F4A"/>
    <w:rsid w:val="00334426"/>
    <w:rsid w:val="003346EC"/>
    <w:rsid w:val="00334B2F"/>
    <w:rsid w:val="00334B30"/>
    <w:rsid w:val="00334D41"/>
    <w:rsid w:val="0033524C"/>
    <w:rsid w:val="0033578C"/>
    <w:rsid w:val="00335AAA"/>
    <w:rsid w:val="003362BE"/>
    <w:rsid w:val="00336933"/>
    <w:rsid w:val="00336964"/>
    <w:rsid w:val="00336CAB"/>
    <w:rsid w:val="00336EB4"/>
    <w:rsid w:val="003370C9"/>
    <w:rsid w:val="003377D5"/>
    <w:rsid w:val="0033781D"/>
    <w:rsid w:val="00337BC6"/>
    <w:rsid w:val="00337EEB"/>
    <w:rsid w:val="00340488"/>
    <w:rsid w:val="003404E4"/>
    <w:rsid w:val="0034070B"/>
    <w:rsid w:val="00340794"/>
    <w:rsid w:val="00340DCF"/>
    <w:rsid w:val="00341724"/>
    <w:rsid w:val="003418E0"/>
    <w:rsid w:val="00341E8B"/>
    <w:rsid w:val="00341EB7"/>
    <w:rsid w:val="00342375"/>
    <w:rsid w:val="003426BC"/>
    <w:rsid w:val="00343251"/>
    <w:rsid w:val="00343A16"/>
    <w:rsid w:val="003441AC"/>
    <w:rsid w:val="003444EA"/>
    <w:rsid w:val="0034493A"/>
    <w:rsid w:val="00344A11"/>
    <w:rsid w:val="00344CF0"/>
    <w:rsid w:val="00344DBC"/>
    <w:rsid w:val="00344DDC"/>
    <w:rsid w:val="00344EDD"/>
    <w:rsid w:val="00345221"/>
    <w:rsid w:val="0034576D"/>
    <w:rsid w:val="00345B35"/>
    <w:rsid w:val="00345DB2"/>
    <w:rsid w:val="00345FDC"/>
    <w:rsid w:val="0034608F"/>
    <w:rsid w:val="0034614B"/>
    <w:rsid w:val="0034631E"/>
    <w:rsid w:val="003463C0"/>
    <w:rsid w:val="00346593"/>
    <w:rsid w:val="00346755"/>
    <w:rsid w:val="00346E99"/>
    <w:rsid w:val="003470F8"/>
    <w:rsid w:val="0034745F"/>
    <w:rsid w:val="003475AD"/>
    <w:rsid w:val="0034781B"/>
    <w:rsid w:val="00347D77"/>
    <w:rsid w:val="00347F78"/>
    <w:rsid w:val="003501A3"/>
    <w:rsid w:val="003502AC"/>
    <w:rsid w:val="00350705"/>
    <w:rsid w:val="00350981"/>
    <w:rsid w:val="003509A8"/>
    <w:rsid w:val="00350C17"/>
    <w:rsid w:val="00350C61"/>
    <w:rsid w:val="00351614"/>
    <w:rsid w:val="0035173D"/>
    <w:rsid w:val="00351862"/>
    <w:rsid w:val="003519E8"/>
    <w:rsid w:val="00351B1E"/>
    <w:rsid w:val="003523EB"/>
    <w:rsid w:val="003535F8"/>
    <w:rsid w:val="00353894"/>
    <w:rsid w:val="00353910"/>
    <w:rsid w:val="00353E89"/>
    <w:rsid w:val="00354094"/>
    <w:rsid w:val="00354933"/>
    <w:rsid w:val="003549F5"/>
    <w:rsid w:val="00354D98"/>
    <w:rsid w:val="00355086"/>
    <w:rsid w:val="00355176"/>
    <w:rsid w:val="0035584A"/>
    <w:rsid w:val="0035585D"/>
    <w:rsid w:val="00355905"/>
    <w:rsid w:val="00355984"/>
    <w:rsid w:val="00355DA9"/>
    <w:rsid w:val="00356565"/>
    <w:rsid w:val="00356650"/>
    <w:rsid w:val="00356A42"/>
    <w:rsid w:val="00356BD9"/>
    <w:rsid w:val="003570C7"/>
    <w:rsid w:val="003573F8"/>
    <w:rsid w:val="0035766E"/>
    <w:rsid w:val="00357DA0"/>
    <w:rsid w:val="00357F46"/>
    <w:rsid w:val="003603AA"/>
    <w:rsid w:val="003604BA"/>
    <w:rsid w:val="003607E2"/>
    <w:rsid w:val="00361282"/>
    <w:rsid w:val="003612FC"/>
    <w:rsid w:val="00361582"/>
    <w:rsid w:val="00361643"/>
    <w:rsid w:val="0036197C"/>
    <w:rsid w:val="00361AC7"/>
    <w:rsid w:val="00361B11"/>
    <w:rsid w:val="00361D7D"/>
    <w:rsid w:val="00362443"/>
    <w:rsid w:val="00362A1B"/>
    <w:rsid w:val="00362C9A"/>
    <w:rsid w:val="00362DD2"/>
    <w:rsid w:val="00362ED3"/>
    <w:rsid w:val="003635C0"/>
    <w:rsid w:val="00363BD7"/>
    <w:rsid w:val="00363C35"/>
    <w:rsid w:val="00363E54"/>
    <w:rsid w:val="003642E0"/>
    <w:rsid w:val="003643DB"/>
    <w:rsid w:val="0036446D"/>
    <w:rsid w:val="003649FE"/>
    <w:rsid w:val="0036507E"/>
    <w:rsid w:val="00365305"/>
    <w:rsid w:val="003659CA"/>
    <w:rsid w:val="00365B7C"/>
    <w:rsid w:val="00365C86"/>
    <w:rsid w:val="00365F41"/>
    <w:rsid w:val="00366230"/>
    <w:rsid w:val="00366510"/>
    <w:rsid w:val="00366580"/>
    <w:rsid w:val="00366860"/>
    <w:rsid w:val="003669D3"/>
    <w:rsid w:val="00366AB1"/>
    <w:rsid w:val="00366B19"/>
    <w:rsid w:val="003670FE"/>
    <w:rsid w:val="00367133"/>
    <w:rsid w:val="00367534"/>
    <w:rsid w:val="003679C8"/>
    <w:rsid w:val="00367C14"/>
    <w:rsid w:val="00367CC1"/>
    <w:rsid w:val="00367E33"/>
    <w:rsid w:val="00367E9C"/>
    <w:rsid w:val="00370245"/>
    <w:rsid w:val="003702BE"/>
    <w:rsid w:val="00370880"/>
    <w:rsid w:val="00370CC3"/>
    <w:rsid w:val="00370E4C"/>
    <w:rsid w:val="003717DA"/>
    <w:rsid w:val="003719E1"/>
    <w:rsid w:val="00371BBF"/>
    <w:rsid w:val="00371F65"/>
    <w:rsid w:val="003720B1"/>
    <w:rsid w:val="003721E6"/>
    <w:rsid w:val="00372421"/>
    <w:rsid w:val="0037248A"/>
    <w:rsid w:val="0037269D"/>
    <w:rsid w:val="00372735"/>
    <w:rsid w:val="003727F4"/>
    <w:rsid w:val="00372A4F"/>
    <w:rsid w:val="00372AAC"/>
    <w:rsid w:val="00372B9B"/>
    <w:rsid w:val="00372BC7"/>
    <w:rsid w:val="00372EF4"/>
    <w:rsid w:val="003732D6"/>
    <w:rsid w:val="00373378"/>
    <w:rsid w:val="0037352F"/>
    <w:rsid w:val="00373BD6"/>
    <w:rsid w:val="00373F50"/>
    <w:rsid w:val="003743F7"/>
    <w:rsid w:val="00374894"/>
    <w:rsid w:val="003748C8"/>
    <w:rsid w:val="00374ABE"/>
    <w:rsid w:val="00374C9E"/>
    <w:rsid w:val="00374E11"/>
    <w:rsid w:val="0037559B"/>
    <w:rsid w:val="0037564A"/>
    <w:rsid w:val="00376013"/>
    <w:rsid w:val="003760C2"/>
    <w:rsid w:val="003765F3"/>
    <w:rsid w:val="0037664B"/>
    <w:rsid w:val="00376738"/>
    <w:rsid w:val="00376A3A"/>
    <w:rsid w:val="00376A7C"/>
    <w:rsid w:val="0037784A"/>
    <w:rsid w:val="00377CE9"/>
    <w:rsid w:val="00377F56"/>
    <w:rsid w:val="0038020F"/>
    <w:rsid w:val="0038033A"/>
    <w:rsid w:val="0038036C"/>
    <w:rsid w:val="00380477"/>
    <w:rsid w:val="0038051B"/>
    <w:rsid w:val="003808F6"/>
    <w:rsid w:val="003809FD"/>
    <w:rsid w:val="00380EB1"/>
    <w:rsid w:val="00380EFD"/>
    <w:rsid w:val="00381513"/>
    <w:rsid w:val="0038199B"/>
    <w:rsid w:val="00381F51"/>
    <w:rsid w:val="00382906"/>
    <w:rsid w:val="00382C25"/>
    <w:rsid w:val="00382C57"/>
    <w:rsid w:val="00382FDC"/>
    <w:rsid w:val="003830F0"/>
    <w:rsid w:val="00383858"/>
    <w:rsid w:val="00384667"/>
    <w:rsid w:val="003846B6"/>
    <w:rsid w:val="003846DB"/>
    <w:rsid w:val="003848F7"/>
    <w:rsid w:val="00384AE5"/>
    <w:rsid w:val="00384B88"/>
    <w:rsid w:val="00384C53"/>
    <w:rsid w:val="00385846"/>
    <w:rsid w:val="00385CFC"/>
    <w:rsid w:val="00385F3C"/>
    <w:rsid w:val="00385F4A"/>
    <w:rsid w:val="0038605A"/>
    <w:rsid w:val="0038656F"/>
    <w:rsid w:val="003865C6"/>
    <w:rsid w:val="003866AF"/>
    <w:rsid w:val="0038671B"/>
    <w:rsid w:val="00386A55"/>
    <w:rsid w:val="00386AE6"/>
    <w:rsid w:val="00386C94"/>
    <w:rsid w:val="00386CA3"/>
    <w:rsid w:val="00386CE6"/>
    <w:rsid w:val="00386EC3"/>
    <w:rsid w:val="00387177"/>
    <w:rsid w:val="0038772F"/>
    <w:rsid w:val="00387817"/>
    <w:rsid w:val="00387F0F"/>
    <w:rsid w:val="00390222"/>
    <w:rsid w:val="00390F68"/>
    <w:rsid w:val="003912DE"/>
    <w:rsid w:val="00391333"/>
    <w:rsid w:val="0039150E"/>
    <w:rsid w:val="00391515"/>
    <w:rsid w:val="003918D1"/>
    <w:rsid w:val="00391BC6"/>
    <w:rsid w:val="00391C8F"/>
    <w:rsid w:val="00392175"/>
    <w:rsid w:val="003926E5"/>
    <w:rsid w:val="00392DEF"/>
    <w:rsid w:val="003931C6"/>
    <w:rsid w:val="003936CB"/>
    <w:rsid w:val="00393705"/>
    <w:rsid w:val="00393A2F"/>
    <w:rsid w:val="00393CF9"/>
    <w:rsid w:val="00393CFC"/>
    <w:rsid w:val="00393D1C"/>
    <w:rsid w:val="0039446B"/>
    <w:rsid w:val="003946CA"/>
    <w:rsid w:val="00394899"/>
    <w:rsid w:val="0039495C"/>
    <w:rsid w:val="00394A38"/>
    <w:rsid w:val="00394E6C"/>
    <w:rsid w:val="003955B1"/>
    <w:rsid w:val="00395D09"/>
    <w:rsid w:val="00396139"/>
    <w:rsid w:val="0039643D"/>
    <w:rsid w:val="00396718"/>
    <w:rsid w:val="003968AC"/>
    <w:rsid w:val="00396930"/>
    <w:rsid w:val="00396DDB"/>
    <w:rsid w:val="003972B8"/>
    <w:rsid w:val="0039757E"/>
    <w:rsid w:val="00397678"/>
    <w:rsid w:val="003976E0"/>
    <w:rsid w:val="00397864"/>
    <w:rsid w:val="00397A5B"/>
    <w:rsid w:val="00397C6F"/>
    <w:rsid w:val="00397F5F"/>
    <w:rsid w:val="003A0012"/>
    <w:rsid w:val="003A0244"/>
    <w:rsid w:val="003A0445"/>
    <w:rsid w:val="003A04CB"/>
    <w:rsid w:val="003A060C"/>
    <w:rsid w:val="003A0AD3"/>
    <w:rsid w:val="003A0C58"/>
    <w:rsid w:val="003A0CA7"/>
    <w:rsid w:val="003A0E2D"/>
    <w:rsid w:val="003A0EB3"/>
    <w:rsid w:val="003A0EF4"/>
    <w:rsid w:val="003A1095"/>
    <w:rsid w:val="003A10A2"/>
    <w:rsid w:val="003A12CB"/>
    <w:rsid w:val="003A20B0"/>
    <w:rsid w:val="003A23E7"/>
    <w:rsid w:val="003A2409"/>
    <w:rsid w:val="003A24E7"/>
    <w:rsid w:val="003A2562"/>
    <w:rsid w:val="003A2785"/>
    <w:rsid w:val="003A29DF"/>
    <w:rsid w:val="003A3354"/>
    <w:rsid w:val="003A3575"/>
    <w:rsid w:val="003A3722"/>
    <w:rsid w:val="003A3B2C"/>
    <w:rsid w:val="003A3BCC"/>
    <w:rsid w:val="003A412D"/>
    <w:rsid w:val="003A4876"/>
    <w:rsid w:val="003A4B19"/>
    <w:rsid w:val="003A52E8"/>
    <w:rsid w:val="003A55BA"/>
    <w:rsid w:val="003A5B4E"/>
    <w:rsid w:val="003A60FD"/>
    <w:rsid w:val="003A6847"/>
    <w:rsid w:val="003A684D"/>
    <w:rsid w:val="003A699A"/>
    <w:rsid w:val="003A6C27"/>
    <w:rsid w:val="003A6D77"/>
    <w:rsid w:val="003A6EB7"/>
    <w:rsid w:val="003A6F0C"/>
    <w:rsid w:val="003A6FB1"/>
    <w:rsid w:val="003A7199"/>
    <w:rsid w:val="003A7484"/>
    <w:rsid w:val="003A78F1"/>
    <w:rsid w:val="003A79F9"/>
    <w:rsid w:val="003A7B67"/>
    <w:rsid w:val="003A7EA7"/>
    <w:rsid w:val="003B0194"/>
    <w:rsid w:val="003B023E"/>
    <w:rsid w:val="003B0477"/>
    <w:rsid w:val="003B0A7A"/>
    <w:rsid w:val="003B0BE2"/>
    <w:rsid w:val="003B0CA7"/>
    <w:rsid w:val="003B0EB2"/>
    <w:rsid w:val="003B0F5F"/>
    <w:rsid w:val="003B11D3"/>
    <w:rsid w:val="003B186B"/>
    <w:rsid w:val="003B2189"/>
    <w:rsid w:val="003B3845"/>
    <w:rsid w:val="003B392D"/>
    <w:rsid w:val="003B3B0B"/>
    <w:rsid w:val="003B3ED1"/>
    <w:rsid w:val="003B43B8"/>
    <w:rsid w:val="003B457A"/>
    <w:rsid w:val="003B4A6E"/>
    <w:rsid w:val="003B4B5A"/>
    <w:rsid w:val="003B50D2"/>
    <w:rsid w:val="003B5771"/>
    <w:rsid w:val="003B58C8"/>
    <w:rsid w:val="003B5E6C"/>
    <w:rsid w:val="003B6473"/>
    <w:rsid w:val="003B68CF"/>
    <w:rsid w:val="003B6A03"/>
    <w:rsid w:val="003B7039"/>
    <w:rsid w:val="003B704A"/>
    <w:rsid w:val="003B708D"/>
    <w:rsid w:val="003B78FE"/>
    <w:rsid w:val="003B7A6F"/>
    <w:rsid w:val="003B7A75"/>
    <w:rsid w:val="003C00B3"/>
    <w:rsid w:val="003C029C"/>
    <w:rsid w:val="003C040B"/>
    <w:rsid w:val="003C0581"/>
    <w:rsid w:val="003C07E2"/>
    <w:rsid w:val="003C0AED"/>
    <w:rsid w:val="003C0D8F"/>
    <w:rsid w:val="003C0E5C"/>
    <w:rsid w:val="003C11BA"/>
    <w:rsid w:val="003C1791"/>
    <w:rsid w:val="003C2209"/>
    <w:rsid w:val="003C23EF"/>
    <w:rsid w:val="003C253B"/>
    <w:rsid w:val="003C2573"/>
    <w:rsid w:val="003C2B10"/>
    <w:rsid w:val="003C2D28"/>
    <w:rsid w:val="003C2DDA"/>
    <w:rsid w:val="003C2F84"/>
    <w:rsid w:val="003C30A1"/>
    <w:rsid w:val="003C30A8"/>
    <w:rsid w:val="003C30D4"/>
    <w:rsid w:val="003C30D9"/>
    <w:rsid w:val="003C30FC"/>
    <w:rsid w:val="003C3173"/>
    <w:rsid w:val="003C3236"/>
    <w:rsid w:val="003C4203"/>
    <w:rsid w:val="003C433F"/>
    <w:rsid w:val="003C4451"/>
    <w:rsid w:val="003C4DCC"/>
    <w:rsid w:val="003C548F"/>
    <w:rsid w:val="003C591B"/>
    <w:rsid w:val="003C5F19"/>
    <w:rsid w:val="003C6108"/>
    <w:rsid w:val="003C696D"/>
    <w:rsid w:val="003C6C59"/>
    <w:rsid w:val="003C71E0"/>
    <w:rsid w:val="003C720A"/>
    <w:rsid w:val="003C7537"/>
    <w:rsid w:val="003C75C3"/>
    <w:rsid w:val="003C763B"/>
    <w:rsid w:val="003C78F0"/>
    <w:rsid w:val="003C7A0E"/>
    <w:rsid w:val="003C7BAE"/>
    <w:rsid w:val="003C7E9D"/>
    <w:rsid w:val="003C7FBB"/>
    <w:rsid w:val="003D010B"/>
    <w:rsid w:val="003D08E1"/>
    <w:rsid w:val="003D09C7"/>
    <w:rsid w:val="003D09CE"/>
    <w:rsid w:val="003D1964"/>
    <w:rsid w:val="003D1A3C"/>
    <w:rsid w:val="003D1A79"/>
    <w:rsid w:val="003D1A9B"/>
    <w:rsid w:val="003D1AE3"/>
    <w:rsid w:val="003D1AF0"/>
    <w:rsid w:val="003D1B62"/>
    <w:rsid w:val="003D1C00"/>
    <w:rsid w:val="003D1E03"/>
    <w:rsid w:val="003D205E"/>
    <w:rsid w:val="003D20BD"/>
    <w:rsid w:val="003D2248"/>
    <w:rsid w:val="003D24C5"/>
    <w:rsid w:val="003D253F"/>
    <w:rsid w:val="003D28C2"/>
    <w:rsid w:val="003D309B"/>
    <w:rsid w:val="003D334A"/>
    <w:rsid w:val="003D36E9"/>
    <w:rsid w:val="003D3924"/>
    <w:rsid w:val="003D39B6"/>
    <w:rsid w:val="003D3B95"/>
    <w:rsid w:val="003D3BFF"/>
    <w:rsid w:val="003D3D3C"/>
    <w:rsid w:val="003D3EDD"/>
    <w:rsid w:val="003D441E"/>
    <w:rsid w:val="003D442E"/>
    <w:rsid w:val="003D449D"/>
    <w:rsid w:val="003D4504"/>
    <w:rsid w:val="003D4DC5"/>
    <w:rsid w:val="003D50C4"/>
    <w:rsid w:val="003D53C0"/>
    <w:rsid w:val="003D5500"/>
    <w:rsid w:val="003D58A1"/>
    <w:rsid w:val="003D58E5"/>
    <w:rsid w:val="003D5A00"/>
    <w:rsid w:val="003D5C6C"/>
    <w:rsid w:val="003D5CBB"/>
    <w:rsid w:val="003D5E7A"/>
    <w:rsid w:val="003D603D"/>
    <w:rsid w:val="003D6616"/>
    <w:rsid w:val="003D69BA"/>
    <w:rsid w:val="003D6BA4"/>
    <w:rsid w:val="003D7176"/>
    <w:rsid w:val="003D742A"/>
    <w:rsid w:val="003D785C"/>
    <w:rsid w:val="003D7E0C"/>
    <w:rsid w:val="003E0700"/>
    <w:rsid w:val="003E0738"/>
    <w:rsid w:val="003E0FB3"/>
    <w:rsid w:val="003E147E"/>
    <w:rsid w:val="003E1758"/>
    <w:rsid w:val="003E1C63"/>
    <w:rsid w:val="003E208A"/>
    <w:rsid w:val="003E263E"/>
    <w:rsid w:val="003E2695"/>
    <w:rsid w:val="003E2EF8"/>
    <w:rsid w:val="003E3647"/>
    <w:rsid w:val="003E44A6"/>
    <w:rsid w:val="003E4E4C"/>
    <w:rsid w:val="003E4EA4"/>
    <w:rsid w:val="003E510D"/>
    <w:rsid w:val="003E5110"/>
    <w:rsid w:val="003E5204"/>
    <w:rsid w:val="003E5214"/>
    <w:rsid w:val="003E5C6C"/>
    <w:rsid w:val="003E5E7B"/>
    <w:rsid w:val="003E5FF4"/>
    <w:rsid w:val="003E6020"/>
    <w:rsid w:val="003E6168"/>
    <w:rsid w:val="003E61EF"/>
    <w:rsid w:val="003E61FA"/>
    <w:rsid w:val="003E629B"/>
    <w:rsid w:val="003E642F"/>
    <w:rsid w:val="003E678F"/>
    <w:rsid w:val="003E6878"/>
    <w:rsid w:val="003E6A5C"/>
    <w:rsid w:val="003E6BA7"/>
    <w:rsid w:val="003E6D58"/>
    <w:rsid w:val="003E70D1"/>
    <w:rsid w:val="003E734D"/>
    <w:rsid w:val="003E760E"/>
    <w:rsid w:val="003E7613"/>
    <w:rsid w:val="003E774C"/>
    <w:rsid w:val="003E78F4"/>
    <w:rsid w:val="003E7D43"/>
    <w:rsid w:val="003E7E32"/>
    <w:rsid w:val="003F02D4"/>
    <w:rsid w:val="003F06E0"/>
    <w:rsid w:val="003F0D14"/>
    <w:rsid w:val="003F1325"/>
    <w:rsid w:val="003F148A"/>
    <w:rsid w:val="003F17BB"/>
    <w:rsid w:val="003F183F"/>
    <w:rsid w:val="003F1C78"/>
    <w:rsid w:val="003F20CC"/>
    <w:rsid w:val="003F21B7"/>
    <w:rsid w:val="003F2371"/>
    <w:rsid w:val="003F2526"/>
    <w:rsid w:val="003F2770"/>
    <w:rsid w:val="003F2947"/>
    <w:rsid w:val="003F2B69"/>
    <w:rsid w:val="003F2C60"/>
    <w:rsid w:val="003F2CC0"/>
    <w:rsid w:val="003F2DC4"/>
    <w:rsid w:val="003F2EED"/>
    <w:rsid w:val="003F2F58"/>
    <w:rsid w:val="003F3FD0"/>
    <w:rsid w:val="003F4280"/>
    <w:rsid w:val="003F4D7C"/>
    <w:rsid w:val="003F4ED2"/>
    <w:rsid w:val="003F52EE"/>
    <w:rsid w:val="003F537F"/>
    <w:rsid w:val="003F5437"/>
    <w:rsid w:val="003F5552"/>
    <w:rsid w:val="003F5654"/>
    <w:rsid w:val="003F5B93"/>
    <w:rsid w:val="003F5D3E"/>
    <w:rsid w:val="003F5EFB"/>
    <w:rsid w:val="003F6472"/>
    <w:rsid w:val="003F647E"/>
    <w:rsid w:val="003F68BD"/>
    <w:rsid w:val="003F759B"/>
    <w:rsid w:val="003F7692"/>
    <w:rsid w:val="003F78A0"/>
    <w:rsid w:val="003F78B5"/>
    <w:rsid w:val="004003D7"/>
    <w:rsid w:val="0040071C"/>
    <w:rsid w:val="004007AC"/>
    <w:rsid w:val="00400DD9"/>
    <w:rsid w:val="00400E87"/>
    <w:rsid w:val="00401116"/>
    <w:rsid w:val="00401155"/>
    <w:rsid w:val="00401310"/>
    <w:rsid w:val="00401335"/>
    <w:rsid w:val="00401367"/>
    <w:rsid w:val="004013F0"/>
    <w:rsid w:val="0040144C"/>
    <w:rsid w:val="004014E1"/>
    <w:rsid w:val="0040155B"/>
    <w:rsid w:val="004017F1"/>
    <w:rsid w:val="00401887"/>
    <w:rsid w:val="00401A8F"/>
    <w:rsid w:val="00401B7A"/>
    <w:rsid w:val="004023F1"/>
    <w:rsid w:val="00402884"/>
    <w:rsid w:val="0040297E"/>
    <w:rsid w:val="00402B97"/>
    <w:rsid w:val="00402CB2"/>
    <w:rsid w:val="004033D0"/>
    <w:rsid w:val="0040345B"/>
    <w:rsid w:val="004036CD"/>
    <w:rsid w:val="004039A4"/>
    <w:rsid w:val="00403D13"/>
    <w:rsid w:val="00403EAF"/>
    <w:rsid w:val="00404142"/>
    <w:rsid w:val="00404201"/>
    <w:rsid w:val="00404920"/>
    <w:rsid w:val="00405062"/>
    <w:rsid w:val="0040519C"/>
    <w:rsid w:val="004051A8"/>
    <w:rsid w:val="004056C0"/>
    <w:rsid w:val="0040570A"/>
    <w:rsid w:val="004057FF"/>
    <w:rsid w:val="0040584F"/>
    <w:rsid w:val="0040585F"/>
    <w:rsid w:val="00405C6E"/>
    <w:rsid w:val="00405CEB"/>
    <w:rsid w:val="00405D6F"/>
    <w:rsid w:val="00405EEE"/>
    <w:rsid w:val="00405F2D"/>
    <w:rsid w:val="004061F2"/>
    <w:rsid w:val="004064A6"/>
    <w:rsid w:val="004065C3"/>
    <w:rsid w:val="004069B4"/>
    <w:rsid w:val="004069FD"/>
    <w:rsid w:val="00406A8B"/>
    <w:rsid w:val="00406E17"/>
    <w:rsid w:val="0040718D"/>
    <w:rsid w:val="0040719A"/>
    <w:rsid w:val="0040767B"/>
    <w:rsid w:val="00407C46"/>
    <w:rsid w:val="00410143"/>
    <w:rsid w:val="00410242"/>
    <w:rsid w:val="00410414"/>
    <w:rsid w:val="00410476"/>
    <w:rsid w:val="0041070A"/>
    <w:rsid w:val="00410770"/>
    <w:rsid w:val="00410E02"/>
    <w:rsid w:val="00410EFD"/>
    <w:rsid w:val="0041106F"/>
    <w:rsid w:val="004110F3"/>
    <w:rsid w:val="00411143"/>
    <w:rsid w:val="0041150C"/>
    <w:rsid w:val="004119BC"/>
    <w:rsid w:val="00411C66"/>
    <w:rsid w:val="00411DDB"/>
    <w:rsid w:val="00411F7A"/>
    <w:rsid w:val="00413070"/>
    <w:rsid w:val="004130E8"/>
    <w:rsid w:val="00413612"/>
    <w:rsid w:val="00413666"/>
    <w:rsid w:val="004137B2"/>
    <w:rsid w:val="00413A4E"/>
    <w:rsid w:val="004140E9"/>
    <w:rsid w:val="00414149"/>
    <w:rsid w:val="00414622"/>
    <w:rsid w:val="004146E0"/>
    <w:rsid w:val="00414843"/>
    <w:rsid w:val="00414889"/>
    <w:rsid w:val="00415055"/>
    <w:rsid w:val="0041541C"/>
    <w:rsid w:val="00415BA7"/>
    <w:rsid w:val="00415E3E"/>
    <w:rsid w:val="00415F7F"/>
    <w:rsid w:val="004166AB"/>
    <w:rsid w:val="00416A30"/>
    <w:rsid w:val="00416B75"/>
    <w:rsid w:val="00416BD0"/>
    <w:rsid w:val="004172D5"/>
    <w:rsid w:val="00417B4F"/>
    <w:rsid w:val="00417FFD"/>
    <w:rsid w:val="00420121"/>
    <w:rsid w:val="00420763"/>
    <w:rsid w:val="004210F2"/>
    <w:rsid w:val="00421237"/>
    <w:rsid w:val="0042167B"/>
    <w:rsid w:val="004216F1"/>
    <w:rsid w:val="00421A1F"/>
    <w:rsid w:val="00421DD6"/>
    <w:rsid w:val="00421E1A"/>
    <w:rsid w:val="00422628"/>
    <w:rsid w:val="00422874"/>
    <w:rsid w:val="0042295C"/>
    <w:rsid w:val="00422AAB"/>
    <w:rsid w:val="0042324E"/>
    <w:rsid w:val="0042340C"/>
    <w:rsid w:val="004235FC"/>
    <w:rsid w:val="00423860"/>
    <w:rsid w:val="00423B44"/>
    <w:rsid w:val="00423BA6"/>
    <w:rsid w:val="00423DD8"/>
    <w:rsid w:val="00424069"/>
    <w:rsid w:val="00424279"/>
    <w:rsid w:val="00424509"/>
    <w:rsid w:val="0042491D"/>
    <w:rsid w:val="00425184"/>
    <w:rsid w:val="004255B1"/>
    <w:rsid w:val="00425770"/>
    <w:rsid w:val="0042596C"/>
    <w:rsid w:val="004259DE"/>
    <w:rsid w:val="00425DF9"/>
    <w:rsid w:val="0042693F"/>
    <w:rsid w:val="00426B85"/>
    <w:rsid w:val="004271C8"/>
    <w:rsid w:val="0042765C"/>
    <w:rsid w:val="00427724"/>
    <w:rsid w:val="00427D84"/>
    <w:rsid w:val="00427EB9"/>
    <w:rsid w:val="00430AE1"/>
    <w:rsid w:val="00430BAE"/>
    <w:rsid w:val="00430D8D"/>
    <w:rsid w:val="00430F0F"/>
    <w:rsid w:val="00431136"/>
    <w:rsid w:val="00431303"/>
    <w:rsid w:val="0043189C"/>
    <w:rsid w:val="00431917"/>
    <w:rsid w:val="004319EC"/>
    <w:rsid w:val="00431B17"/>
    <w:rsid w:val="0043201C"/>
    <w:rsid w:val="00432024"/>
    <w:rsid w:val="00432187"/>
    <w:rsid w:val="00432712"/>
    <w:rsid w:val="004329BF"/>
    <w:rsid w:val="00432B27"/>
    <w:rsid w:val="004332E8"/>
    <w:rsid w:val="0043330C"/>
    <w:rsid w:val="00433516"/>
    <w:rsid w:val="004335F0"/>
    <w:rsid w:val="00433635"/>
    <w:rsid w:val="0043378E"/>
    <w:rsid w:val="00433A56"/>
    <w:rsid w:val="00433C5F"/>
    <w:rsid w:val="00433FAB"/>
    <w:rsid w:val="004342D5"/>
    <w:rsid w:val="004344EE"/>
    <w:rsid w:val="004349BD"/>
    <w:rsid w:val="00436021"/>
    <w:rsid w:val="004362FA"/>
    <w:rsid w:val="0043697A"/>
    <w:rsid w:val="00436B3D"/>
    <w:rsid w:val="00436E0E"/>
    <w:rsid w:val="00436F76"/>
    <w:rsid w:val="0043728C"/>
    <w:rsid w:val="0043740F"/>
    <w:rsid w:val="00437529"/>
    <w:rsid w:val="004376AA"/>
    <w:rsid w:val="0043785B"/>
    <w:rsid w:val="00437B2A"/>
    <w:rsid w:val="00440002"/>
    <w:rsid w:val="0044019B"/>
    <w:rsid w:val="00440222"/>
    <w:rsid w:val="00440356"/>
    <w:rsid w:val="00440447"/>
    <w:rsid w:val="00440539"/>
    <w:rsid w:val="00440A7C"/>
    <w:rsid w:val="004414A1"/>
    <w:rsid w:val="004415F2"/>
    <w:rsid w:val="0044172C"/>
    <w:rsid w:val="00441762"/>
    <w:rsid w:val="00441977"/>
    <w:rsid w:val="00441AAC"/>
    <w:rsid w:val="00441CF2"/>
    <w:rsid w:val="00441E4E"/>
    <w:rsid w:val="00441E8F"/>
    <w:rsid w:val="004420BA"/>
    <w:rsid w:val="004429E7"/>
    <w:rsid w:val="00442A82"/>
    <w:rsid w:val="0044312A"/>
    <w:rsid w:val="004434FD"/>
    <w:rsid w:val="00443BCD"/>
    <w:rsid w:val="00443C60"/>
    <w:rsid w:val="0044402F"/>
    <w:rsid w:val="00444365"/>
    <w:rsid w:val="004443A1"/>
    <w:rsid w:val="00444617"/>
    <w:rsid w:val="004446DA"/>
    <w:rsid w:val="00444900"/>
    <w:rsid w:val="00444BAA"/>
    <w:rsid w:val="00445196"/>
    <w:rsid w:val="004451C7"/>
    <w:rsid w:val="004452D9"/>
    <w:rsid w:val="00445E6B"/>
    <w:rsid w:val="00445FD2"/>
    <w:rsid w:val="004462EC"/>
    <w:rsid w:val="0044638C"/>
    <w:rsid w:val="00446874"/>
    <w:rsid w:val="00446958"/>
    <w:rsid w:val="00446C87"/>
    <w:rsid w:val="00446D07"/>
    <w:rsid w:val="00446EDE"/>
    <w:rsid w:val="00447168"/>
    <w:rsid w:val="0044718F"/>
    <w:rsid w:val="0044737C"/>
    <w:rsid w:val="00447651"/>
    <w:rsid w:val="00447A3B"/>
    <w:rsid w:val="00447BB8"/>
    <w:rsid w:val="00447DFB"/>
    <w:rsid w:val="00447E50"/>
    <w:rsid w:val="00447FDF"/>
    <w:rsid w:val="004501D5"/>
    <w:rsid w:val="00450405"/>
    <w:rsid w:val="0045066C"/>
    <w:rsid w:val="004506A1"/>
    <w:rsid w:val="004509A9"/>
    <w:rsid w:val="004511FA"/>
    <w:rsid w:val="0045141E"/>
    <w:rsid w:val="004518F4"/>
    <w:rsid w:val="00451908"/>
    <w:rsid w:val="00452D47"/>
    <w:rsid w:val="00453029"/>
    <w:rsid w:val="00453049"/>
    <w:rsid w:val="00453058"/>
    <w:rsid w:val="004533E2"/>
    <w:rsid w:val="004535A6"/>
    <w:rsid w:val="00453A85"/>
    <w:rsid w:val="00453BC5"/>
    <w:rsid w:val="00453BF4"/>
    <w:rsid w:val="00453CCE"/>
    <w:rsid w:val="00453F18"/>
    <w:rsid w:val="00453FE2"/>
    <w:rsid w:val="00454894"/>
    <w:rsid w:val="00454B86"/>
    <w:rsid w:val="00454CDF"/>
    <w:rsid w:val="00454E4A"/>
    <w:rsid w:val="004550BD"/>
    <w:rsid w:val="00455311"/>
    <w:rsid w:val="004555B9"/>
    <w:rsid w:val="0045598B"/>
    <w:rsid w:val="00455DFF"/>
    <w:rsid w:val="004561A5"/>
    <w:rsid w:val="004565C9"/>
    <w:rsid w:val="00456B2F"/>
    <w:rsid w:val="00456BE3"/>
    <w:rsid w:val="00456BEF"/>
    <w:rsid w:val="00456D39"/>
    <w:rsid w:val="00457483"/>
    <w:rsid w:val="004576BC"/>
    <w:rsid w:val="004577C8"/>
    <w:rsid w:val="00460091"/>
    <w:rsid w:val="0046013E"/>
    <w:rsid w:val="004604D4"/>
    <w:rsid w:val="00460722"/>
    <w:rsid w:val="004607B7"/>
    <w:rsid w:val="004608B8"/>
    <w:rsid w:val="00460D5A"/>
    <w:rsid w:val="0046219B"/>
    <w:rsid w:val="00462473"/>
    <w:rsid w:val="00462BB5"/>
    <w:rsid w:val="00462F63"/>
    <w:rsid w:val="00463024"/>
    <w:rsid w:val="0046312E"/>
    <w:rsid w:val="0046397E"/>
    <w:rsid w:val="00463E13"/>
    <w:rsid w:val="00464229"/>
    <w:rsid w:val="00464485"/>
    <w:rsid w:val="0046483B"/>
    <w:rsid w:val="00464DED"/>
    <w:rsid w:val="00465258"/>
    <w:rsid w:val="00465344"/>
    <w:rsid w:val="0046536E"/>
    <w:rsid w:val="004655B7"/>
    <w:rsid w:val="00465BE4"/>
    <w:rsid w:val="00465C62"/>
    <w:rsid w:val="00465CE4"/>
    <w:rsid w:val="0046606B"/>
    <w:rsid w:val="004661CA"/>
    <w:rsid w:val="00466510"/>
    <w:rsid w:val="00466578"/>
    <w:rsid w:val="004667B9"/>
    <w:rsid w:val="00466A96"/>
    <w:rsid w:val="00466C34"/>
    <w:rsid w:val="00466E04"/>
    <w:rsid w:val="004671CB"/>
    <w:rsid w:val="0046745C"/>
    <w:rsid w:val="00467493"/>
    <w:rsid w:val="004675F5"/>
    <w:rsid w:val="004678AA"/>
    <w:rsid w:val="00467B60"/>
    <w:rsid w:val="00467C4F"/>
    <w:rsid w:val="00467D5D"/>
    <w:rsid w:val="00467ED1"/>
    <w:rsid w:val="004703FE"/>
    <w:rsid w:val="00470444"/>
    <w:rsid w:val="00470577"/>
    <w:rsid w:val="004705E3"/>
    <w:rsid w:val="00470781"/>
    <w:rsid w:val="00470803"/>
    <w:rsid w:val="00470AC8"/>
    <w:rsid w:val="00470E45"/>
    <w:rsid w:val="004711EA"/>
    <w:rsid w:val="004712A2"/>
    <w:rsid w:val="00471DC9"/>
    <w:rsid w:val="0047201E"/>
    <w:rsid w:val="0047202B"/>
    <w:rsid w:val="0047262B"/>
    <w:rsid w:val="004729BB"/>
    <w:rsid w:val="00472B3A"/>
    <w:rsid w:val="00472BB2"/>
    <w:rsid w:val="00472CAB"/>
    <w:rsid w:val="00472EDA"/>
    <w:rsid w:val="00472F9F"/>
    <w:rsid w:val="00473619"/>
    <w:rsid w:val="00473978"/>
    <w:rsid w:val="00473AAC"/>
    <w:rsid w:val="00473C88"/>
    <w:rsid w:val="00473D6C"/>
    <w:rsid w:val="00474214"/>
    <w:rsid w:val="00474374"/>
    <w:rsid w:val="0047443D"/>
    <w:rsid w:val="0047456B"/>
    <w:rsid w:val="004745E7"/>
    <w:rsid w:val="004750C6"/>
    <w:rsid w:val="00475C32"/>
    <w:rsid w:val="00475C67"/>
    <w:rsid w:val="00476413"/>
    <w:rsid w:val="0047645E"/>
    <w:rsid w:val="0047651B"/>
    <w:rsid w:val="00476F6A"/>
    <w:rsid w:val="00476F9A"/>
    <w:rsid w:val="004773F4"/>
    <w:rsid w:val="0047748F"/>
    <w:rsid w:val="0047755A"/>
    <w:rsid w:val="00477D28"/>
    <w:rsid w:val="00477E2E"/>
    <w:rsid w:val="0048002E"/>
    <w:rsid w:val="004807C0"/>
    <w:rsid w:val="00480804"/>
    <w:rsid w:val="00480A1F"/>
    <w:rsid w:val="00480B23"/>
    <w:rsid w:val="00480C37"/>
    <w:rsid w:val="004810DD"/>
    <w:rsid w:val="004811CB"/>
    <w:rsid w:val="00481302"/>
    <w:rsid w:val="00481566"/>
    <w:rsid w:val="004817CA"/>
    <w:rsid w:val="00481826"/>
    <w:rsid w:val="00481C53"/>
    <w:rsid w:val="004825E8"/>
    <w:rsid w:val="004825EC"/>
    <w:rsid w:val="0048273F"/>
    <w:rsid w:val="00482B41"/>
    <w:rsid w:val="00482BB6"/>
    <w:rsid w:val="00482DAC"/>
    <w:rsid w:val="00482E36"/>
    <w:rsid w:val="004830E6"/>
    <w:rsid w:val="00483825"/>
    <w:rsid w:val="0048400E"/>
    <w:rsid w:val="004841BB"/>
    <w:rsid w:val="00484FB3"/>
    <w:rsid w:val="004850EE"/>
    <w:rsid w:val="004853A1"/>
    <w:rsid w:val="004854E6"/>
    <w:rsid w:val="004855F4"/>
    <w:rsid w:val="00485AA2"/>
    <w:rsid w:val="00485F7F"/>
    <w:rsid w:val="004864B5"/>
    <w:rsid w:val="00486725"/>
    <w:rsid w:val="0048713F"/>
    <w:rsid w:val="00487156"/>
    <w:rsid w:val="00487860"/>
    <w:rsid w:val="00487F3F"/>
    <w:rsid w:val="00490510"/>
    <w:rsid w:val="004909C8"/>
    <w:rsid w:val="004910A2"/>
    <w:rsid w:val="004910CA"/>
    <w:rsid w:val="00491141"/>
    <w:rsid w:val="004912C1"/>
    <w:rsid w:val="004914CD"/>
    <w:rsid w:val="00491675"/>
    <w:rsid w:val="00491C1F"/>
    <w:rsid w:val="00492127"/>
    <w:rsid w:val="00492134"/>
    <w:rsid w:val="004922CC"/>
    <w:rsid w:val="0049231F"/>
    <w:rsid w:val="004928A3"/>
    <w:rsid w:val="00492918"/>
    <w:rsid w:val="00492B77"/>
    <w:rsid w:val="00492E5C"/>
    <w:rsid w:val="00493061"/>
    <w:rsid w:val="004933D7"/>
    <w:rsid w:val="00493814"/>
    <w:rsid w:val="00493A1A"/>
    <w:rsid w:val="00493EEC"/>
    <w:rsid w:val="00493FE9"/>
    <w:rsid w:val="0049401D"/>
    <w:rsid w:val="00494348"/>
    <w:rsid w:val="00494563"/>
    <w:rsid w:val="00494AC9"/>
    <w:rsid w:val="00494CB6"/>
    <w:rsid w:val="00495127"/>
    <w:rsid w:val="00495C6F"/>
    <w:rsid w:val="00495F8C"/>
    <w:rsid w:val="0049607E"/>
    <w:rsid w:val="00496583"/>
    <w:rsid w:val="00496779"/>
    <w:rsid w:val="0049688E"/>
    <w:rsid w:val="00496C10"/>
    <w:rsid w:val="00496FC1"/>
    <w:rsid w:val="00497162"/>
    <w:rsid w:val="004973AE"/>
    <w:rsid w:val="00497E7B"/>
    <w:rsid w:val="00497F2F"/>
    <w:rsid w:val="00497F33"/>
    <w:rsid w:val="00497F3D"/>
    <w:rsid w:val="004A01AB"/>
    <w:rsid w:val="004A03B5"/>
    <w:rsid w:val="004A03CB"/>
    <w:rsid w:val="004A06D5"/>
    <w:rsid w:val="004A07BE"/>
    <w:rsid w:val="004A0A1A"/>
    <w:rsid w:val="004A0C23"/>
    <w:rsid w:val="004A0F3E"/>
    <w:rsid w:val="004A0FA8"/>
    <w:rsid w:val="004A102B"/>
    <w:rsid w:val="004A1096"/>
    <w:rsid w:val="004A1121"/>
    <w:rsid w:val="004A140B"/>
    <w:rsid w:val="004A15E3"/>
    <w:rsid w:val="004A195A"/>
    <w:rsid w:val="004A19FA"/>
    <w:rsid w:val="004A1ADA"/>
    <w:rsid w:val="004A1BBB"/>
    <w:rsid w:val="004A1CAC"/>
    <w:rsid w:val="004A1F32"/>
    <w:rsid w:val="004A1F46"/>
    <w:rsid w:val="004A254E"/>
    <w:rsid w:val="004A259B"/>
    <w:rsid w:val="004A2683"/>
    <w:rsid w:val="004A276A"/>
    <w:rsid w:val="004A29C1"/>
    <w:rsid w:val="004A2AC1"/>
    <w:rsid w:val="004A2CE7"/>
    <w:rsid w:val="004A2DC0"/>
    <w:rsid w:val="004A2F5E"/>
    <w:rsid w:val="004A2F61"/>
    <w:rsid w:val="004A30F9"/>
    <w:rsid w:val="004A3311"/>
    <w:rsid w:val="004A339F"/>
    <w:rsid w:val="004A38FB"/>
    <w:rsid w:val="004A3A23"/>
    <w:rsid w:val="004A3B6E"/>
    <w:rsid w:val="004A4481"/>
    <w:rsid w:val="004A4572"/>
    <w:rsid w:val="004A4589"/>
    <w:rsid w:val="004A4F9F"/>
    <w:rsid w:val="004A51CD"/>
    <w:rsid w:val="004A5505"/>
    <w:rsid w:val="004A5676"/>
    <w:rsid w:val="004A5A9C"/>
    <w:rsid w:val="004A5B4D"/>
    <w:rsid w:val="004A5C76"/>
    <w:rsid w:val="004A5D34"/>
    <w:rsid w:val="004A5F59"/>
    <w:rsid w:val="004A62F4"/>
    <w:rsid w:val="004A6A16"/>
    <w:rsid w:val="004A6A7D"/>
    <w:rsid w:val="004A6E18"/>
    <w:rsid w:val="004A764F"/>
    <w:rsid w:val="004A79A3"/>
    <w:rsid w:val="004A7B84"/>
    <w:rsid w:val="004B023A"/>
    <w:rsid w:val="004B0941"/>
    <w:rsid w:val="004B0F70"/>
    <w:rsid w:val="004B11CF"/>
    <w:rsid w:val="004B14DE"/>
    <w:rsid w:val="004B1F86"/>
    <w:rsid w:val="004B226C"/>
    <w:rsid w:val="004B231C"/>
    <w:rsid w:val="004B2347"/>
    <w:rsid w:val="004B2648"/>
    <w:rsid w:val="004B2A44"/>
    <w:rsid w:val="004B339C"/>
    <w:rsid w:val="004B359E"/>
    <w:rsid w:val="004B37AC"/>
    <w:rsid w:val="004B3B2B"/>
    <w:rsid w:val="004B3C17"/>
    <w:rsid w:val="004B3F28"/>
    <w:rsid w:val="004B4362"/>
    <w:rsid w:val="004B448A"/>
    <w:rsid w:val="004B46EA"/>
    <w:rsid w:val="004B4A8E"/>
    <w:rsid w:val="004B4F94"/>
    <w:rsid w:val="004B5AE1"/>
    <w:rsid w:val="004B5B8D"/>
    <w:rsid w:val="004B5BBB"/>
    <w:rsid w:val="004B616A"/>
    <w:rsid w:val="004B634C"/>
    <w:rsid w:val="004B65CB"/>
    <w:rsid w:val="004B6630"/>
    <w:rsid w:val="004B6808"/>
    <w:rsid w:val="004B6861"/>
    <w:rsid w:val="004B6BB8"/>
    <w:rsid w:val="004B6DD6"/>
    <w:rsid w:val="004B6E98"/>
    <w:rsid w:val="004B71CD"/>
    <w:rsid w:val="004B7D0C"/>
    <w:rsid w:val="004B7D1E"/>
    <w:rsid w:val="004C0237"/>
    <w:rsid w:val="004C023D"/>
    <w:rsid w:val="004C07C2"/>
    <w:rsid w:val="004C1171"/>
    <w:rsid w:val="004C1752"/>
    <w:rsid w:val="004C1A54"/>
    <w:rsid w:val="004C1A85"/>
    <w:rsid w:val="004C218D"/>
    <w:rsid w:val="004C2218"/>
    <w:rsid w:val="004C2BA2"/>
    <w:rsid w:val="004C2BB0"/>
    <w:rsid w:val="004C2D71"/>
    <w:rsid w:val="004C305C"/>
    <w:rsid w:val="004C31CE"/>
    <w:rsid w:val="004C331E"/>
    <w:rsid w:val="004C36F2"/>
    <w:rsid w:val="004C374C"/>
    <w:rsid w:val="004C37EA"/>
    <w:rsid w:val="004C3F86"/>
    <w:rsid w:val="004C4408"/>
    <w:rsid w:val="004C455E"/>
    <w:rsid w:val="004C4FA5"/>
    <w:rsid w:val="004C5026"/>
    <w:rsid w:val="004C54D6"/>
    <w:rsid w:val="004C56CA"/>
    <w:rsid w:val="004C56D5"/>
    <w:rsid w:val="004C59EC"/>
    <w:rsid w:val="004C5DB4"/>
    <w:rsid w:val="004C5F29"/>
    <w:rsid w:val="004C66F1"/>
    <w:rsid w:val="004C6865"/>
    <w:rsid w:val="004C6B41"/>
    <w:rsid w:val="004C6BFE"/>
    <w:rsid w:val="004C6DA7"/>
    <w:rsid w:val="004C6EF9"/>
    <w:rsid w:val="004C7277"/>
    <w:rsid w:val="004C727E"/>
    <w:rsid w:val="004C78D5"/>
    <w:rsid w:val="004D00C8"/>
    <w:rsid w:val="004D01C2"/>
    <w:rsid w:val="004D051D"/>
    <w:rsid w:val="004D0607"/>
    <w:rsid w:val="004D0935"/>
    <w:rsid w:val="004D0990"/>
    <w:rsid w:val="004D0D96"/>
    <w:rsid w:val="004D0E9D"/>
    <w:rsid w:val="004D116E"/>
    <w:rsid w:val="004D13E1"/>
    <w:rsid w:val="004D142F"/>
    <w:rsid w:val="004D1468"/>
    <w:rsid w:val="004D1913"/>
    <w:rsid w:val="004D1B22"/>
    <w:rsid w:val="004D1E8F"/>
    <w:rsid w:val="004D1FFD"/>
    <w:rsid w:val="004D2056"/>
    <w:rsid w:val="004D2487"/>
    <w:rsid w:val="004D2692"/>
    <w:rsid w:val="004D2748"/>
    <w:rsid w:val="004D2901"/>
    <w:rsid w:val="004D2F54"/>
    <w:rsid w:val="004D3230"/>
    <w:rsid w:val="004D3373"/>
    <w:rsid w:val="004D33A5"/>
    <w:rsid w:val="004D34E5"/>
    <w:rsid w:val="004D3C1F"/>
    <w:rsid w:val="004D3FA0"/>
    <w:rsid w:val="004D4661"/>
    <w:rsid w:val="004D4CC6"/>
    <w:rsid w:val="004D53EE"/>
    <w:rsid w:val="004D5826"/>
    <w:rsid w:val="004D585D"/>
    <w:rsid w:val="004D5878"/>
    <w:rsid w:val="004D5939"/>
    <w:rsid w:val="004D5BEA"/>
    <w:rsid w:val="004D613A"/>
    <w:rsid w:val="004D61B0"/>
    <w:rsid w:val="004D6441"/>
    <w:rsid w:val="004D68FC"/>
    <w:rsid w:val="004D6974"/>
    <w:rsid w:val="004D69E8"/>
    <w:rsid w:val="004D6C49"/>
    <w:rsid w:val="004D703C"/>
    <w:rsid w:val="004D7178"/>
    <w:rsid w:val="004D74E8"/>
    <w:rsid w:val="004D7A58"/>
    <w:rsid w:val="004D7CEC"/>
    <w:rsid w:val="004E00D2"/>
    <w:rsid w:val="004E01C7"/>
    <w:rsid w:val="004E0392"/>
    <w:rsid w:val="004E0A27"/>
    <w:rsid w:val="004E0A4B"/>
    <w:rsid w:val="004E0CBC"/>
    <w:rsid w:val="004E0DC9"/>
    <w:rsid w:val="004E0E26"/>
    <w:rsid w:val="004E0EB6"/>
    <w:rsid w:val="004E1A40"/>
    <w:rsid w:val="004E1AEE"/>
    <w:rsid w:val="004E2AC6"/>
    <w:rsid w:val="004E2B06"/>
    <w:rsid w:val="004E2B41"/>
    <w:rsid w:val="004E2C13"/>
    <w:rsid w:val="004E2C95"/>
    <w:rsid w:val="004E34C2"/>
    <w:rsid w:val="004E3615"/>
    <w:rsid w:val="004E378B"/>
    <w:rsid w:val="004E390B"/>
    <w:rsid w:val="004E3A1B"/>
    <w:rsid w:val="004E3E77"/>
    <w:rsid w:val="004E3F1E"/>
    <w:rsid w:val="004E40FB"/>
    <w:rsid w:val="004E41DF"/>
    <w:rsid w:val="004E422F"/>
    <w:rsid w:val="004E42FC"/>
    <w:rsid w:val="004E4701"/>
    <w:rsid w:val="004E4E5C"/>
    <w:rsid w:val="004E577F"/>
    <w:rsid w:val="004E5D77"/>
    <w:rsid w:val="004E609C"/>
    <w:rsid w:val="004E6230"/>
    <w:rsid w:val="004E62A2"/>
    <w:rsid w:val="004E62DB"/>
    <w:rsid w:val="004E6853"/>
    <w:rsid w:val="004E69B8"/>
    <w:rsid w:val="004E6C00"/>
    <w:rsid w:val="004E6D68"/>
    <w:rsid w:val="004E6D73"/>
    <w:rsid w:val="004E6E85"/>
    <w:rsid w:val="004E6EDF"/>
    <w:rsid w:val="004E70A8"/>
    <w:rsid w:val="004E70DA"/>
    <w:rsid w:val="004E70FE"/>
    <w:rsid w:val="004E72BF"/>
    <w:rsid w:val="004E7840"/>
    <w:rsid w:val="004E7959"/>
    <w:rsid w:val="004E7C71"/>
    <w:rsid w:val="004F003A"/>
    <w:rsid w:val="004F008D"/>
    <w:rsid w:val="004F05CA"/>
    <w:rsid w:val="004F07F8"/>
    <w:rsid w:val="004F0C92"/>
    <w:rsid w:val="004F11F7"/>
    <w:rsid w:val="004F12F4"/>
    <w:rsid w:val="004F1422"/>
    <w:rsid w:val="004F1778"/>
    <w:rsid w:val="004F1A07"/>
    <w:rsid w:val="004F20DB"/>
    <w:rsid w:val="004F2148"/>
    <w:rsid w:val="004F22E0"/>
    <w:rsid w:val="004F23D6"/>
    <w:rsid w:val="004F2497"/>
    <w:rsid w:val="004F2530"/>
    <w:rsid w:val="004F2F21"/>
    <w:rsid w:val="004F3823"/>
    <w:rsid w:val="004F3B39"/>
    <w:rsid w:val="004F3D3D"/>
    <w:rsid w:val="004F3E00"/>
    <w:rsid w:val="004F3FA9"/>
    <w:rsid w:val="004F4014"/>
    <w:rsid w:val="004F435D"/>
    <w:rsid w:val="004F448A"/>
    <w:rsid w:val="004F46A3"/>
    <w:rsid w:val="004F4ADE"/>
    <w:rsid w:val="004F4FF2"/>
    <w:rsid w:val="004F5258"/>
    <w:rsid w:val="004F5265"/>
    <w:rsid w:val="004F53F4"/>
    <w:rsid w:val="004F5434"/>
    <w:rsid w:val="004F59B4"/>
    <w:rsid w:val="004F5A85"/>
    <w:rsid w:val="004F5BDA"/>
    <w:rsid w:val="004F6054"/>
    <w:rsid w:val="004F63BB"/>
    <w:rsid w:val="004F6D18"/>
    <w:rsid w:val="004F6D2D"/>
    <w:rsid w:val="004F6D6D"/>
    <w:rsid w:val="004F6F04"/>
    <w:rsid w:val="004F7310"/>
    <w:rsid w:val="004F7747"/>
    <w:rsid w:val="004F7808"/>
    <w:rsid w:val="004F783C"/>
    <w:rsid w:val="004F7858"/>
    <w:rsid w:val="004F78FF"/>
    <w:rsid w:val="004F7AE2"/>
    <w:rsid w:val="004F7BB4"/>
    <w:rsid w:val="0050004C"/>
    <w:rsid w:val="00500515"/>
    <w:rsid w:val="00500768"/>
    <w:rsid w:val="00500C58"/>
    <w:rsid w:val="00500C77"/>
    <w:rsid w:val="00500F4A"/>
    <w:rsid w:val="00501565"/>
    <w:rsid w:val="005015EB"/>
    <w:rsid w:val="00501825"/>
    <w:rsid w:val="00501917"/>
    <w:rsid w:val="00501A00"/>
    <w:rsid w:val="00501DE7"/>
    <w:rsid w:val="005023E8"/>
    <w:rsid w:val="005027DC"/>
    <w:rsid w:val="0050282F"/>
    <w:rsid w:val="0050291F"/>
    <w:rsid w:val="00502BD4"/>
    <w:rsid w:val="00502CEB"/>
    <w:rsid w:val="00502ED0"/>
    <w:rsid w:val="00502F3E"/>
    <w:rsid w:val="00503096"/>
    <w:rsid w:val="00503151"/>
    <w:rsid w:val="005032F8"/>
    <w:rsid w:val="0050348D"/>
    <w:rsid w:val="00503A48"/>
    <w:rsid w:val="00503A5C"/>
    <w:rsid w:val="00503D09"/>
    <w:rsid w:val="00503F43"/>
    <w:rsid w:val="005049F8"/>
    <w:rsid w:val="00504C31"/>
    <w:rsid w:val="00504DC5"/>
    <w:rsid w:val="0050525D"/>
    <w:rsid w:val="005053F1"/>
    <w:rsid w:val="00506248"/>
    <w:rsid w:val="0050629A"/>
    <w:rsid w:val="00506504"/>
    <w:rsid w:val="00506542"/>
    <w:rsid w:val="005068CF"/>
    <w:rsid w:val="00506989"/>
    <w:rsid w:val="00506996"/>
    <w:rsid w:val="00506C56"/>
    <w:rsid w:val="00506E20"/>
    <w:rsid w:val="00506EB0"/>
    <w:rsid w:val="00506F7C"/>
    <w:rsid w:val="005078F4"/>
    <w:rsid w:val="00507953"/>
    <w:rsid w:val="00507AAC"/>
    <w:rsid w:val="00507CE0"/>
    <w:rsid w:val="00507FEC"/>
    <w:rsid w:val="00510346"/>
    <w:rsid w:val="0051052F"/>
    <w:rsid w:val="00510628"/>
    <w:rsid w:val="00510AC9"/>
    <w:rsid w:val="00510CCA"/>
    <w:rsid w:val="005111DA"/>
    <w:rsid w:val="005112CB"/>
    <w:rsid w:val="005113EB"/>
    <w:rsid w:val="00511452"/>
    <w:rsid w:val="005114C6"/>
    <w:rsid w:val="00511F5C"/>
    <w:rsid w:val="005126C5"/>
    <w:rsid w:val="00512B1D"/>
    <w:rsid w:val="00512D51"/>
    <w:rsid w:val="00512FED"/>
    <w:rsid w:val="0051311C"/>
    <w:rsid w:val="00513669"/>
    <w:rsid w:val="005139CB"/>
    <w:rsid w:val="00513CE3"/>
    <w:rsid w:val="005142EF"/>
    <w:rsid w:val="00514A37"/>
    <w:rsid w:val="00514B70"/>
    <w:rsid w:val="00514B7C"/>
    <w:rsid w:val="00514C3B"/>
    <w:rsid w:val="00514E5C"/>
    <w:rsid w:val="0051536D"/>
    <w:rsid w:val="005153D0"/>
    <w:rsid w:val="0051574E"/>
    <w:rsid w:val="00516091"/>
    <w:rsid w:val="00516694"/>
    <w:rsid w:val="00516DAB"/>
    <w:rsid w:val="00517632"/>
    <w:rsid w:val="00517B30"/>
    <w:rsid w:val="005200AE"/>
    <w:rsid w:val="0052020F"/>
    <w:rsid w:val="00520A28"/>
    <w:rsid w:val="00521189"/>
    <w:rsid w:val="005213F7"/>
    <w:rsid w:val="005215C3"/>
    <w:rsid w:val="00521933"/>
    <w:rsid w:val="00521E1E"/>
    <w:rsid w:val="00522279"/>
    <w:rsid w:val="005228E8"/>
    <w:rsid w:val="005229A4"/>
    <w:rsid w:val="00522AED"/>
    <w:rsid w:val="00522BB3"/>
    <w:rsid w:val="00522BD4"/>
    <w:rsid w:val="00522D24"/>
    <w:rsid w:val="00522D6A"/>
    <w:rsid w:val="00522F35"/>
    <w:rsid w:val="00522FB2"/>
    <w:rsid w:val="00523421"/>
    <w:rsid w:val="005247D9"/>
    <w:rsid w:val="005250BE"/>
    <w:rsid w:val="005251CF"/>
    <w:rsid w:val="005257EF"/>
    <w:rsid w:val="00525D8F"/>
    <w:rsid w:val="0052686A"/>
    <w:rsid w:val="005271CC"/>
    <w:rsid w:val="00527880"/>
    <w:rsid w:val="0052794B"/>
    <w:rsid w:val="00527ADE"/>
    <w:rsid w:val="00527CF5"/>
    <w:rsid w:val="00527DB3"/>
    <w:rsid w:val="00527E8E"/>
    <w:rsid w:val="00527ED0"/>
    <w:rsid w:val="00527F7A"/>
    <w:rsid w:val="0053052D"/>
    <w:rsid w:val="00530C77"/>
    <w:rsid w:val="00530C9B"/>
    <w:rsid w:val="00531205"/>
    <w:rsid w:val="005317B6"/>
    <w:rsid w:val="00531874"/>
    <w:rsid w:val="005319C4"/>
    <w:rsid w:val="00531D4A"/>
    <w:rsid w:val="00531ECC"/>
    <w:rsid w:val="00532198"/>
    <w:rsid w:val="005321B6"/>
    <w:rsid w:val="0053221B"/>
    <w:rsid w:val="0053249F"/>
    <w:rsid w:val="00532AD3"/>
    <w:rsid w:val="00532E49"/>
    <w:rsid w:val="005338C1"/>
    <w:rsid w:val="00533923"/>
    <w:rsid w:val="00533D9A"/>
    <w:rsid w:val="00534339"/>
    <w:rsid w:val="00534496"/>
    <w:rsid w:val="005348C9"/>
    <w:rsid w:val="00535259"/>
    <w:rsid w:val="0053560E"/>
    <w:rsid w:val="00535894"/>
    <w:rsid w:val="00535FCD"/>
    <w:rsid w:val="0053615F"/>
    <w:rsid w:val="00536436"/>
    <w:rsid w:val="00536683"/>
    <w:rsid w:val="005370CE"/>
    <w:rsid w:val="005372AF"/>
    <w:rsid w:val="00537D90"/>
    <w:rsid w:val="00537ECB"/>
    <w:rsid w:val="00537F8C"/>
    <w:rsid w:val="0054013F"/>
    <w:rsid w:val="005401A1"/>
    <w:rsid w:val="005401D8"/>
    <w:rsid w:val="005402B2"/>
    <w:rsid w:val="0054080D"/>
    <w:rsid w:val="00540AF3"/>
    <w:rsid w:val="00540CA9"/>
    <w:rsid w:val="00540CAB"/>
    <w:rsid w:val="005410BF"/>
    <w:rsid w:val="00541A72"/>
    <w:rsid w:val="00541E07"/>
    <w:rsid w:val="00541F7A"/>
    <w:rsid w:val="00542318"/>
    <w:rsid w:val="00542364"/>
    <w:rsid w:val="005423D9"/>
    <w:rsid w:val="00542534"/>
    <w:rsid w:val="0054280B"/>
    <w:rsid w:val="00542EAF"/>
    <w:rsid w:val="00542F04"/>
    <w:rsid w:val="005432F4"/>
    <w:rsid w:val="005432FB"/>
    <w:rsid w:val="00543495"/>
    <w:rsid w:val="005434C7"/>
    <w:rsid w:val="005435BF"/>
    <w:rsid w:val="005438FE"/>
    <w:rsid w:val="00543AEA"/>
    <w:rsid w:val="00543C34"/>
    <w:rsid w:val="00543C87"/>
    <w:rsid w:val="00543CF6"/>
    <w:rsid w:val="00544114"/>
    <w:rsid w:val="00544316"/>
    <w:rsid w:val="0054433B"/>
    <w:rsid w:val="005443AB"/>
    <w:rsid w:val="00544687"/>
    <w:rsid w:val="00544D3C"/>
    <w:rsid w:val="005456C0"/>
    <w:rsid w:val="0054582C"/>
    <w:rsid w:val="00545CCA"/>
    <w:rsid w:val="00545D60"/>
    <w:rsid w:val="0054643E"/>
    <w:rsid w:val="00546587"/>
    <w:rsid w:val="0054667F"/>
    <w:rsid w:val="00546760"/>
    <w:rsid w:val="005469C2"/>
    <w:rsid w:val="005472EC"/>
    <w:rsid w:val="005473D4"/>
    <w:rsid w:val="005474CF"/>
    <w:rsid w:val="00547CB2"/>
    <w:rsid w:val="00547F4D"/>
    <w:rsid w:val="00550623"/>
    <w:rsid w:val="00550914"/>
    <w:rsid w:val="00550BB3"/>
    <w:rsid w:val="00550F16"/>
    <w:rsid w:val="00551E10"/>
    <w:rsid w:val="0055227F"/>
    <w:rsid w:val="00552402"/>
    <w:rsid w:val="0055253A"/>
    <w:rsid w:val="005528DF"/>
    <w:rsid w:val="00552C6E"/>
    <w:rsid w:val="0055301A"/>
    <w:rsid w:val="0055334D"/>
    <w:rsid w:val="00553966"/>
    <w:rsid w:val="00553BC9"/>
    <w:rsid w:val="00553BD8"/>
    <w:rsid w:val="00553D3B"/>
    <w:rsid w:val="00555237"/>
    <w:rsid w:val="00555F77"/>
    <w:rsid w:val="00555FBB"/>
    <w:rsid w:val="00556174"/>
    <w:rsid w:val="0055621E"/>
    <w:rsid w:val="005562AE"/>
    <w:rsid w:val="005563F9"/>
    <w:rsid w:val="00556463"/>
    <w:rsid w:val="005564F6"/>
    <w:rsid w:val="0055669A"/>
    <w:rsid w:val="00557086"/>
    <w:rsid w:val="00557128"/>
    <w:rsid w:val="005573AD"/>
    <w:rsid w:val="0055778C"/>
    <w:rsid w:val="00560030"/>
    <w:rsid w:val="00560059"/>
    <w:rsid w:val="00560112"/>
    <w:rsid w:val="00560E48"/>
    <w:rsid w:val="00560E94"/>
    <w:rsid w:val="005612EC"/>
    <w:rsid w:val="00561554"/>
    <w:rsid w:val="005615E5"/>
    <w:rsid w:val="00561969"/>
    <w:rsid w:val="00561B6A"/>
    <w:rsid w:val="00561C68"/>
    <w:rsid w:val="00561E3F"/>
    <w:rsid w:val="00561FA6"/>
    <w:rsid w:val="005622BE"/>
    <w:rsid w:val="00562680"/>
    <w:rsid w:val="00562729"/>
    <w:rsid w:val="005627EA"/>
    <w:rsid w:val="00563552"/>
    <w:rsid w:val="00563E91"/>
    <w:rsid w:val="0056418F"/>
    <w:rsid w:val="005642C5"/>
    <w:rsid w:val="00564333"/>
    <w:rsid w:val="005643A9"/>
    <w:rsid w:val="00564913"/>
    <w:rsid w:val="005654C0"/>
    <w:rsid w:val="005655EF"/>
    <w:rsid w:val="005656F9"/>
    <w:rsid w:val="00565A22"/>
    <w:rsid w:val="00565BC9"/>
    <w:rsid w:val="00565DE9"/>
    <w:rsid w:val="00565E2D"/>
    <w:rsid w:val="00566043"/>
    <w:rsid w:val="0056643C"/>
    <w:rsid w:val="0056644D"/>
    <w:rsid w:val="00566789"/>
    <w:rsid w:val="00566B3A"/>
    <w:rsid w:val="00566BFC"/>
    <w:rsid w:val="00566F13"/>
    <w:rsid w:val="00567325"/>
    <w:rsid w:val="005675AC"/>
    <w:rsid w:val="0056768E"/>
    <w:rsid w:val="00570606"/>
    <w:rsid w:val="005707A1"/>
    <w:rsid w:val="005709B2"/>
    <w:rsid w:val="00570D1A"/>
    <w:rsid w:val="00570EE0"/>
    <w:rsid w:val="00571298"/>
    <w:rsid w:val="005712EC"/>
    <w:rsid w:val="0057161B"/>
    <w:rsid w:val="00571BA6"/>
    <w:rsid w:val="00571DB1"/>
    <w:rsid w:val="00571EE6"/>
    <w:rsid w:val="0057213F"/>
    <w:rsid w:val="0057267F"/>
    <w:rsid w:val="005729EC"/>
    <w:rsid w:val="005729FF"/>
    <w:rsid w:val="00572D09"/>
    <w:rsid w:val="00572E48"/>
    <w:rsid w:val="00572F49"/>
    <w:rsid w:val="005731BC"/>
    <w:rsid w:val="005734D5"/>
    <w:rsid w:val="00573842"/>
    <w:rsid w:val="00573E21"/>
    <w:rsid w:val="00573F89"/>
    <w:rsid w:val="005742E4"/>
    <w:rsid w:val="00574332"/>
    <w:rsid w:val="005745F2"/>
    <w:rsid w:val="00574611"/>
    <w:rsid w:val="00574906"/>
    <w:rsid w:val="00574983"/>
    <w:rsid w:val="00574A0F"/>
    <w:rsid w:val="00574AD8"/>
    <w:rsid w:val="005751FA"/>
    <w:rsid w:val="00575241"/>
    <w:rsid w:val="0057537D"/>
    <w:rsid w:val="005754FE"/>
    <w:rsid w:val="00575FB4"/>
    <w:rsid w:val="00576303"/>
    <w:rsid w:val="00576342"/>
    <w:rsid w:val="00576604"/>
    <w:rsid w:val="00576874"/>
    <w:rsid w:val="00576B17"/>
    <w:rsid w:val="00576C7F"/>
    <w:rsid w:val="005770C2"/>
    <w:rsid w:val="005770FE"/>
    <w:rsid w:val="00577291"/>
    <w:rsid w:val="00577557"/>
    <w:rsid w:val="00577687"/>
    <w:rsid w:val="005776CF"/>
    <w:rsid w:val="00577760"/>
    <w:rsid w:val="00577977"/>
    <w:rsid w:val="00577B93"/>
    <w:rsid w:val="00577C78"/>
    <w:rsid w:val="0058027E"/>
    <w:rsid w:val="00580AFE"/>
    <w:rsid w:val="00580EE4"/>
    <w:rsid w:val="005815EB"/>
    <w:rsid w:val="0058165F"/>
    <w:rsid w:val="00581A14"/>
    <w:rsid w:val="00581A2B"/>
    <w:rsid w:val="00581AAF"/>
    <w:rsid w:val="00581AE7"/>
    <w:rsid w:val="00581BFA"/>
    <w:rsid w:val="00581DC9"/>
    <w:rsid w:val="00581E17"/>
    <w:rsid w:val="00581E93"/>
    <w:rsid w:val="00582018"/>
    <w:rsid w:val="00582821"/>
    <w:rsid w:val="00583B69"/>
    <w:rsid w:val="00583CA6"/>
    <w:rsid w:val="00583CF9"/>
    <w:rsid w:val="00583D4B"/>
    <w:rsid w:val="00583D60"/>
    <w:rsid w:val="0058465D"/>
    <w:rsid w:val="00584CF8"/>
    <w:rsid w:val="005856CC"/>
    <w:rsid w:val="00586174"/>
    <w:rsid w:val="00586292"/>
    <w:rsid w:val="005864B3"/>
    <w:rsid w:val="005864BC"/>
    <w:rsid w:val="005867B8"/>
    <w:rsid w:val="005867D2"/>
    <w:rsid w:val="00586D77"/>
    <w:rsid w:val="00586E3F"/>
    <w:rsid w:val="005871E0"/>
    <w:rsid w:val="00587454"/>
    <w:rsid w:val="0058753F"/>
    <w:rsid w:val="005875FE"/>
    <w:rsid w:val="00587606"/>
    <w:rsid w:val="00587638"/>
    <w:rsid w:val="00587823"/>
    <w:rsid w:val="0058791D"/>
    <w:rsid w:val="00587A19"/>
    <w:rsid w:val="00587B1B"/>
    <w:rsid w:val="00587BBB"/>
    <w:rsid w:val="005902A3"/>
    <w:rsid w:val="005904C3"/>
    <w:rsid w:val="00590850"/>
    <w:rsid w:val="00590DB0"/>
    <w:rsid w:val="00591807"/>
    <w:rsid w:val="0059192C"/>
    <w:rsid w:val="00591ABE"/>
    <w:rsid w:val="00591BF2"/>
    <w:rsid w:val="005921DE"/>
    <w:rsid w:val="00592323"/>
    <w:rsid w:val="00592A79"/>
    <w:rsid w:val="0059334C"/>
    <w:rsid w:val="005934EF"/>
    <w:rsid w:val="00593794"/>
    <w:rsid w:val="0059412C"/>
    <w:rsid w:val="005948FD"/>
    <w:rsid w:val="0059559F"/>
    <w:rsid w:val="00595E60"/>
    <w:rsid w:val="00595ECA"/>
    <w:rsid w:val="00595FD0"/>
    <w:rsid w:val="00596186"/>
    <w:rsid w:val="00596449"/>
    <w:rsid w:val="005964BB"/>
    <w:rsid w:val="00596934"/>
    <w:rsid w:val="0059694A"/>
    <w:rsid w:val="00596E3C"/>
    <w:rsid w:val="00596E88"/>
    <w:rsid w:val="00597321"/>
    <w:rsid w:val="00597336"/>
    <w:rsid w:val="005974A8"/>
    <w:rsid w:val="00597A09"/>
    <w:rsid w:val="00597E87"/>
    <w:rsid w:val="00597F2E"/>
    <w:rsid w:val="00597F53"/>
    <w:rsid w:val="005A06AF"/>
    <w:rsid w:val="005A08FE"/>
    <w:rsid w:val="005A094F"/>
    <w:rsid w:val="005A0990"/>
    <w:rsid w:val="005A0FC6"/>
    <w:rsid w:val="005A1084"/>
    <w:rsid w:val="005A10F0"/>
    <w:rsid w:val="005A1437"/>
    <w:rsid w:val="005A15C1"/>
    <w:rsid w:val="005A1828"/>
    <w:rsid w:val="005A1C53"/>
    <w:rsid w:val="005A2202"/>
    <w:rsid w:val="005A228D"/>
    <w:rsid w:val="005A26C7"/>
    <w:rsid w:val="005A2A0F"/>
    <w:rsid w:val="005A2B0A"/>
    <w:rsid w:val="005A2C60"/>
    <w:rsid w:val="005A2DE0"/>
    <w:rsid w:val="005A2EAB"/>
    <w:rsid w:val="005A356F"/>
    <w:rsid w:val="005A3C5A"/>
    <w:rsid w:val="005A3E12"/>
    <w:rsid w:val="005A3F43"/>
    <w:rsid w:val="005A45B6"/>
    <w:rsid w:val="005A4B77"/>
    <w:rsid w:val="005A4C5A"/>
    <w:rsid w:val="005A53B6"/>
    <w:rsid w:val="005A58B4"/>
    <w:rsid w:val="005A5A86"/>
    <w:rsid w:val="005A5BF7"/>
    <w:rsid w:val="005A5E02"/>
    <w:rsid w:val="005A763E"/>
    <w:rsid w:val="005B0BC5"/>
    <w:rsid w:val="005B0D11"/>
    <w:rsid w:val="005B0DD0"/>
    <w:rsid w:val="005B125A"/>
    <w:rsid w:val="005B16DD"/>
    <w:rsid w:val="005B17A9"/>
    <w:rsid w:val="005B289D"/>
    <w:rsid w:val="005B294D"/>
    <w:rsid w:val="005B2E52"/>
    <w:rsid w:val="005B2E98"/>
    <w:rsid w:val="005B2EAE"/>
    <w:rsid w:val="005B2FD0"/>
    <w:rsid w:val="005B32BB"/>
    <w:rsid w:val="005B3329"/>
    <w:rsid w:val="005B33BE"/>
    <w:rsid w:val="005B33F5"/>
    <w:rsid w:val="005B3598"/>
    <w:rsid w:val="005B35AB"/>
    <w:rsid w:val="005B3927"/>
    <w:rsid w:val="005B40EA"/>
    <w:rsid w:val="005B4286"/>
    <w:rsid w:val="005B459C"/>
    <w:rsid w:val="005B45C5"/>
    <w:rsid w:val="005B4B37"/>
    <w:rsid w:val="005B5182"/>
    <w:rsid w:val="005B537B"/>
    <w:rsid w:val="005B5557"/>
    <w:rsid w:val="005B5813"/>
    <w:rsid w:val="005B5840"/>
    <w:rsid w:val="005B5B3F"/>
    <w:rsid w:val="005B5D7D"/>
    <w:rsid w:val="005B5E55"/>
    <w:rsid w:val="005B5ECE"/>
    <w:rsid w:val="005B6585"/>
    <w:rsid w:val="005B677E"/>
    <w:rsid w:val="005B6F5D"/>
    <w:rsid w:val="005B7246"/>
    <w:rsid w:val="005B73E6"/>
    <w:rsid w:val="005B762D"/>
    <w:rsid w:val="005B7700"/>
    <w:rsid w:val="005B7E00"/>
    <w:rsid w:val="005C0358"/>
    <w:rsid w:val="005C03D7"/>
    <w:rsid w:val="005C080D"/>
    <w:rsid w:val="005C0AA0"/>
    <w:rsid w:val="005C0AB3"/>
    <w:rsid w:val="005C113D"/>
    <w:rsid w:val="005C13A1"/>
    <w:rsid w:val="005C1529"/>
    <w:rsid w:val="005C15CE"/>
    <w:rsid w:val="005C15E6"/>
    <w:rsid w:val="005C1ED0"/>
    <w:rsid w:val="005C20B0"/>
    <w:rsid w:val="005C212C"/>
    <w:rsid w:val="005C2AAD"/>
    <w:rsid w:val="005C2B42"/>
    <w:rsid w:val="005C2CEA"/>
    <w:rsid w:val="005C2DAF"/>
    <w:rsid w:val="005C3298"/>
    <w:rsid w:val="005C331D"/>
    <w:rsid w:val="005C39B2"/>
    <w:rsid w:val="005C3A06"/>
    <w:rsid w:val="005C3E88"/>
    <w:rsid w:val="005C4193"/>
    <w:rsid w:val="005C4256"/>
    <w:rsid w:val="005C44B7"/>
    <w:rsid w:val="005C48FF"/>
    <w:rsid w:val="005C4CFB"/>
    <w:rsid w:val="005C4D2D"/>
    <w:rsid w:val="005C52B3"/>
    <w:rsid w:val="005C52DC"/>
    <w:rsid w:val="005C52F1"/>
    <w:rsid w:val="005C55F6"/>
    <w:rsid w:val="005C5BE4"/>
    <w:rsid w:val="005C616C"/>
    <w:rsid w:val="005C65F3"/>
    <w:rsid w:val="005C6B1C"/>
    <w:rsid w:val="005C6D1C"/>
    <w:rsid w:val="005C6EF7"/>
    <w:rsid w:val="005C6FB5"/>
    <w:rsid w:val="005C72BE"/>
    <w:rsid w:val="005C7524"/>
    <w:rsid w:val="005C76C7"/>
    <w:rsid w:val="005C7C61"/>
    <w:rsid w:val="005C7CB2"/>
    <w:rsid w:val="005C7CC4"/>
    <w:rsid w:val="005D0028"/>
    <w:rsid w:val="005D00B0"/>
    <w:rsid w:val="005D0C9E"/>
    <w:rsid w:val="005D0E98"/>
    <w:rsid w:val="005D0F71"/>
    <w:rsid w:val="005D0FB9"/>
    <w:rsid w:val="005D109B"/>
    <w:rsid w:val="005D1162"/>
    <w:rsid w:val="005D1364"/>
    <w:rsid w:val="005D1409"/>
    <w:rsid w:val="005D18A2"/>
    <w:rsid w:val="005D1A55"/>
    <w:rsid w:val="005D1DC5"/>
    <w:rsid w:val="005D20FC"/>
    <w:rsid w:val="005D289A"/>
    <w:rsid w:val="005D2931"/>
    <w:rsid w:val="005D293E"/>
    <w:rsid w:val="005D2CDC"/>
    <w:rsid w:val="005D2E2B"/>
    <w:rsid w:val="005D2FE9"/>
    <w:rsid w:val="005D31B9"/>
    <w:rsid w:val="005D329E"/>
    <w:rsid w:val="005D33AB"/>
    <w:rsid w:val="005D3404"/>
    <w:rsid w:val="005D3407"/>
    <w:rsid w:val="005D3458"/>
    <w:rsid w:val="005D37BE"/>
    <w:rsid w:val="005D3854"/>
    <w:rsid w:val="005D39E3"/>
    <w:rsid w:val="005D3DB2"/>
    <w:rsid w:val="005D3E24"/>
    <w:rsid w:val="005D400D"/>
    <w:rsid w:val="005D415A"/>
    <w:rsid w:val="005D462C"/>
    <w:rsid w:val="005D4712"/>
    <w:rsid w:val="005D4981"/>
    <w:rsid w:val="005D51D2"/>
    <w:rsid w:val="005D52F4"/>
    <w:rsid w:val="005D541B"/>
    <w:rsid w:val="005D5EFF"/>
    <w:rsid w:val="005D5F84"/>
    <w:rsid w:val="005D5FD6"/>
    <w:rsid w:val="005D64E2"/>
    <w:rsid w:val="005D6A5D"/>
    <w:rsid w:val="005D709E"/>
    <w:rsid w:val="005D710E"/>
    <w:rsid w:val="005D713A"/>
    <w:rsid w:val="005D73AA"/>
    <w:rsid w:val="005D74D2"/>
    <w:rsid w:val="005D76FF"/>
    <w:rsid w:val="005E01FA"/>
    <w:rsid w:val="005E0734"/>
    <w:rsid w:val="005E0966"/>
    <w:rsid w:val="005E0A6A"/>
    <w:rsid w:val="005E0ACE"/>
    <w:rsid w:val="005E1067"/>
    <w:rsid w:val="005E14AB"/>
    <w:rsid w:val="005E14CB"/>
    <w:rsid w:val="005E1553"/>
    <w:rsid w:val="005E1AD8"/>
    <w:rsid w:val="005E1DE1"/>
    <w:rsid w:val="005E1EFC"/>
    <w:rsid w:val="005E2120"/>
    <w:rsid w:val="005E2200"/>
    <w:rsid w:val="005E2CC0"/>
    <w:rsid w:val="005E2CF4"/>
    <w:rsid w:val="005E2F57"/>
    <w:rsid w:val="005E35D6"/>
    <w:rsid w:val="005E3D96"/>
    <w:rsid w:val="005E3EA0"/>
    <w:rsid w:val="005E3F27"/>
    <w:rsid w:val="005E3FB5"/>
    <w:rsid w:val="005E49F1"/>
    <w:rsid w:val="005E4A63"/>
    <w:rsid w:val="005E4E32"/>
    <w:rsid w:val="005E4EA5"/>
    <w:rsid w:val="005E4EDB"/>
    <w:rsid w:val="005E5036"/>
    <w:rsid w:val="005E5400"/>
    <w:rsid w:val="005E545F"/>
    <w:rsid w:val="005E59E1"/>
    <w:rsid w:val="005E5BD1"/>
    <w:rsid w:val="005E5ED3"/>
    <w:rsid w:val="005E6295"/>
    <w:rsid w:val="005E64EF"/>
    <w:rsid w:val="005E6952"/>
    <w:rsid w:val="005E6E5C"/>
    <w:rsid w:val="005E7266"/>
    <w:rsid w:val="005E7457"/>
    <w:rsid w:val="005E7466"/>
    <w:rsid w:val="005E7B4F"/>
    <w:rsid w:val="005E7C12"/>
    <w:rsid w:val="005E7DBC"/>
    <w:rsid w:val="005F00A9"/>
    <w:rsid w:val="005F03D0"/>
    <w:rsid w:val="005F09E0"/>
    <w:rsid w:val="005F0C2C"/>
    <w:rsid w:val="005F0ED6"/>
    <w:rsid w:val="005F1134"/>
    <w:rsid w:val="005F137A"/>
    <w:rsid w:val="005F137F"/>
    <w:rsid w:val="005F1760"/>
    <w:rsid w:val="005F17FF"/>
    <w:rsid w:val="005F1F95"/>
    <w:rsid w:val="005F26B8"/>
    <w:rsid w:val="005F26B9"/>
    <w:rsid w:val="005F2A93"/>
    <w:rsid w:val="005F3560"/>
    <w:rsid w:val="005F35B3"/>
    <w:rsid w:val="005F372C"/>
    <w:rsid w:val="005F392D"/>
    <w:rsid w:val="005F3D42"/>
    <w:rsid w:val="005F3E86"/>
    <w:rsid w:val="005F3E8F"/>
    <w:rsid w:val="005F3FE0"/>
    <w:rsid w:val="005F441A"/>
    <w:rsid w:val="005F4495"/>
    <w:rsid w:val="005F4548"/>
    <w:rsid w:val="005F4773"/>
    <w:rsid w:val="005F4BA4"/>
    <w:rsid w:val="005F4BB7"/>
    <w:rsid w:val="005F4C05"/>
    <w:rsid w:val="005F4D0A"/>
    <w:rsid w:val="005F519F"/>
    <w:rsid w:val="005F596E"/>
    <w:rsid w:val="005F5D7A"/>
    <w:rsid w:val="005F5D84"/>
    <w:rsid w:val="005F5D9B"/>
    <w:rsid w:val="005F61CD"/>
    <w:rsid w:val="005F665E"/>
    <w:rsid w:val="005F6792"/>
    <w:rsid w:val="005F67EF"/>
    <w:rsid w:val="005F695C"/>
    <w:rsid w:val="005F7038"/>
    <w:rsid w:val="005F7067"/>
    <w:rsid w:val="005F779F"/>
    <w:rsid w:val="005F7812"/>
    <w:rsid w:val="005F791A"/>
    <w:rsid w:val="005F7B9F"/>
    <w:rsid w:val="00600138"/>
    <w:rsid w:val="0060041D"/>
    <w:rsid w:val="006005E6"/>
    <w:rsid w:val="00600698"/>
    <w:rsid w:val="00600D7A"/>
    <w:rsid w:val="00600D8B"/>
    <w:rsid w:val="006013E8"/>
    <w:rsid w:val="00601456"/>
    <w:rsid w:val="006017AD"/>
    <w:rsid w:val="00601893"/>
    <w:rsid w:val="006019FD"/>
    <w:rsid w:val="00601A61"/>
    <w:rsid w:val="00601B9D"/>
    <w:rsid w:val="00601BBB"/>
    <w:rsid w:val="00601BD6"/>
    <w:rsid w:val="00601CFF"/>
    <w:rsid w:val="006021B7"/>
    <w:rsid w:val="00602342"/>
    <w:rsid w:val="0060240C"/>
    <w:rsid w:val="00602EA1"/>
    <w:rsid w:val="00602F12"/>
    <w:rsid w:val="006030F7"/>
    <w:rsid w:val="00603102"/>
    <w:rsid w:val="006032EF"/>
    <w:rsid w:val="006034D4"/>
    <w:rsid w:val="006035ED"/>
    <w:rsid w:val="006037BB"/>
    <w:rsid w:val="0060396C"/>
    <w:rsid w:val="00603A65"/>
    <w:rsid w:val="00603C8F"/>
    <w:rsid w:val="00603DC3"/>
    <w:rsid w:val="00603E68"/>
    <w:rsid w:val="00603F2D"/>
    <w:rsid w:val="00603F58"/>
    <w:rsid w:val="006040AC"/>
    <w:rsid w:val="0060414B"/>
    <w:rsid w:val="00604C45"/>
    <w:rsid w:val="00604E8A"/>
    <w:rsid w:val="006050F4"/>
    <w:rsid w:val="00605447"/>
    <w:rsid w:val="006056ED"/>
    <w:rsid w:val="00605A61"/>
    <w:rsid w:val="006062DA"/>
    <w:rsid w:val="006065C2"/>
    <w:rsid w:val="006065CA"/>
    <w:rsid w:val="0060720A"/>
    <w:rsid w:val="0060727E"/>
    <w:rsid w:val="00607563"/>
    <w:rsid w:val="00607949"/>
    <w:rsid w:val="00607EC4"/>
    <w:rsid w:val="006103B5"/>
    <w:rsid w:val="006105CA"/>
    <w:rsid w:val="00610728"/>
    <w:rsid w:val="0061076B"/>
    <w:rsid w:val="00610873"/>
    <w:rsid w:val="00610917"/>
    <w:rsid w:val="00610DD3"/>
    <w:rsid w:val="00611103"/>
    <w:rsid w:val="006113B6"/>
    <w:rsid w:val="00611692"/>
    <w:rsid w:val="006116C0"/>
    <w:rsid w:val="00611C02"/>
    <w:rsid w:val="00611E0E"/>
    <w:rsid w:val="00612512"/>
    <w:rsid w:val="0061267F"/>
    <w:rsid w:val="00612B07"/>
    <w:rsid w:val="00612BA9"/>
    <w:rsid w:val="00612F92"/>
    <w:rsid w:val="0061343C"/>
    <w:rsid w:val="00613519"/>
    <w:rsid w:val="00613DE6"/>
    <w:rsid w:val="00613E3C"/>
    <w:rsid w:val="00613E84"/>
    <w:rsid w:val="00614073"/>
    <w:rsid w:val="006140FB"/>
    <w:rsid w:val="00614162"/>
    <w:rsid w:val="006141B5"/>
    <w:rsid w:val="0061427C"/>
    <w:rsid w:val="006142EB"/>
    <w:rsid w:val="006145E0"/>
    <w:rsid w:val="006147FC"/>
    <w:rsid w:val="006148A2"/>
    <w:rsid w:val="006149D5"/>
    <w:rsid w:val="00614BF0"/>
    <w:rsid w:val="0061544E"/>
    <w:rsid w:val="006156CC"/>
    <w:rsid w:val="00615937"/>
    <w:rsid w:val="00615CBC"/>
    <w:rsid w:val="00615FEC"/>
    <w:rsid w:val="00616179"/>
    <w:rsid w:val="00616409"/>
    <w:rsid w:val="00616FBF"/>
    <w:rsid w:val="006172B9"/>
    <w:rsid w:val="00617888"/>
    <w:rsid w:val="00617BA9"/>
    <w:rsid w:val="006201F8"/>
    <w:rsid w:val="00620341"/>
    <w:rsid w:val="00620955"/>
    <w:rsid w:val="00620A8A"/>
    <w:rsid w:val="0062109E"/>
    <w:rsid w:val="00621572"/>
    <w:rsid w:val="00622405"/>
    <w:rsid w:val="0062263F"/>
    <w:rsid w:val="00622679"/>
    <w:rsid w:val="00622844"/>
    <w:rsid w:val="0062288C"/>
    <w:rsid w:val="00622AFA"/>
    <w:rsid w:val="0062334D"/>
    <w:rsid w:val="00623605"/>
    <w:rsid w:val="00623710"/>
    <w:rsid w:val="006238A3"/>
    <w:rsid w:val="006238B3"/>
    <w:rsid w:val="00623909"/>
    <w:rsid w:val="00623C09"/>
    <w:rsid w:val="00623D0C"/>
    <w:rsid w:val="00624350"/>
    <w:rsid w:val="0062448C"/>
    <w:rsid w:val="0062496A"/>
    <w:rsid w:val="00624C7C"/>
    <w:rsid w:val="0062593F"/>
    <w:rsid w:val="006259D5"/>
    <w:rsid w:val="00625A0F"/>
    <w:rsid w:val="00625DAB"/>
    <w:rsid w:val="00625DE9"/>
    <w:rsid w:val="00626C87"/>
    <w:rsid w:val="00626D10"/>
    <w:rsid w:val="00627B5A"/>
    <w:rsid w:val="00627B93"/>
    <w:rsid w:val="00627C7B"/>
    <w:rsid w:val="00627D28"/>
    <w:rsid w:val="00627E26"/>
    <w:rsid w:val="006300CA"/>
    <w:rsid w:val="006307D9"/>
    <w:rsid w:val="00630C35"/>
    <w:rsid w:val="00630C86"/>
    <w:rsid w:val="00630CB3"/>
    <w:rsid w:val="00631000"/>
    <w:rsid w:val="00631253"/>
    <w:rsid w:val="0063134C"/>
    <w:rsid w:val="00631B00"/>
    <w:rsid w:val="00631B03"/>
    <w:rsid w:val="00631B4F"/>
    <w:rsid w:val="00631C04"/>
    <w:rsid w:val="00631E2D"/>
    <w:rsid w:val="00631EED"/>
    <w:rsid w:val="00631F9D"/>
    <w:rsid w:val="00631FFB"/>
    <w:rsid w:val="00632675"/>
    <w:rsid w:val="00632A16"/>
    <w:rsid w:val="00632BDC"/>
    <w:rsid w:val="00632D0E"/>
    <w:rsid w:val="006330EE"/>
    <w:rsid w:val="00633DA5"/>
    <w:rsid w:val="00633DBF"/>
    <w:rsid w:val="00634010"/>
    <w:rsid w:val="00634F15"/>
    <w:rsid w:val="0063529A"/>
    <w:rsid w:val="00635791"/>
    <w:rsid w:val="006359FC"/>
    <w:rsid w:val="00635DED"/>
    <w:rsid w:val="006361F4"/>
    <w:rsid w:val="00636217"/>
    <w:rsid w:val="006366C3"/>
    <w:rsid w:val="0063689C"/>
    <w:rsid w:val="0063694D"/>
    <w:rsid w:val="00636ABD"/>
    <w:rsid w:val="00636ABF"/>
    <w:rsid w:val="00636DD8"/>
    <w:rsid w:val="00637766"/>
    <w:rsid w:val="006378D3"/>
    <w:rsid w:val="0064088C"/>
    <w:rsid w:val="0064088E"/>
    <w:rsid w:val="00640D4E"/>
    <w:rsid w:val="00641321"/>
    <w:rsid w:val="00641543"/>
    <w:rsid w:val="0064163C"/>
    <w:rsid w:val="00641B33"/>
    <w:rsid w:val="00641C5E"/>
    <w:rsid w:val="00641DC3"/>
    <w:rsid w:val="00641DE5"/>
    <w:rsid w:val="00642064"/>
    <w:rsid w:val="0064233A"/>
    <w:rsid w:val="006423BC"/>
    <w:rsid w:val="006426F2"/>
    <w:rsid w:val="00642B12"/>
    <w:rsid w:val="006436E0"/>
    <w:rsid w:val="00643A71"/>
    <w:rsid w:val="00643F0D"/>
    <w:rsid w:val="00643FE0"/>
    <w:rsid w:val="0064400E"/>
    <w:rsid w:val="006445B0"/>
    <w:rsid w:val="006445CC"/>
    <w:rsid w:val="00644884"/>
    <w:rsid w:val="00644936"/>
    <w:rsid w:val="00644A13"/>
    <w:rsid w:val="00644C2B"/>
    <w:rsid w:val="00644CE6"/>
    <w:rsid w:val="00644F4D"/>
    <w:rsid w:val="00645279"/>
    <w:rsid w:val="00645298"/>
    <w:rsid w:val="0064529E"/>
    <w:rsid w:val="0064586B"/>
    <w:rsid w:val="006466ED"/>
    <w:rsid w:val="00646AAC"/>
    <w:rsid w:val="00646B01"/>
    <w:rsid w:val="00646EF0"/>
    <w:rsid w:val="006470F5"/>
    <w:rsid w:val="00647533"/>
    <w:rsid w:val="00647960"/>
    <w:rsid w:val="0065009F"/>
    <w:rsid w:val="0065010C"/>
    <w:rsid w:val="00650567"/>
    <w:rsid w:val="006507BB"/>
    <w:rsid w:val="006509C3"/>
    <w:rsid w:val="00650D07"/>
    <w:rsid w:val="00650DA1"/>
    <w:rsid w:val="00651289"/>
    <w:rsid w:val="006514B1"/>
    <w:rsid w:val="006515C3"/>
    <w:rsid w:val="00651679"/>
    <w:rsid w:val="006518BC"/>
    <w:rsid w:val="00651C81"/>
    <w:rsid w:val="00651CE7"/>
    <w:rsid w:val="00651E4F"/>
    <w:rsid w:val="0065210E"/>
    <w:rsid w:val="006522F0"/>
    <w:rsid w:val="00652364"/>
    <w:rsid w:val="006523FA"/>
    <w:rsid w:val="0065269F"/>
    <w:rsid w:val="006530C0"/>
    <w:rsid w:val="006531EA"/>
    <w:rsid w:val="00653284"/>
    <w:rsid w:val="00653ED9"/>
    <w:rsid w:val="00654A8B"/>
    <w:rsid w:val="00654B69"/>
    <w:rsid w:val="00654EF4"/>
    <w:rsid w:val="00655297"/>
    <w:rsid w:val="00656491"/>
    <w:rsid w:val="00656931"/>
    <w:rsid w:val="00656A76"/>
    <w:rsid w:val="00656E1D"/>
    <w:rsid w:val="0065728B"/>
    <w:rsid w:val="006575B3"/>
    <w:rsid w:val="00657998"/>
    <w:rsid w:val="006579FB"/>
    <w:rsid w:val="00657DD2"/>
    <w:rsid w:val="00657F55"/>
    <w:rsid w:val="0066007E"/>
    <w:rsid w:val="00660384"/>
    <w:rsid w:val="006603FC"/>
    <w:rsid w:val="00660614"/>
    <w:rsid w:val="0066090B"/>
    <w:rsid w:val="00660949"/>
    <w:rsid w:val="00660DC7"/>
    <w:rsid w:val="00660E9C"/>
    <w:rsid w:val="0066121D"/>
    <w:rsid w:val="006612DA"/>
    <w:rsid w:val="00661985"/>
    <w:rsid w:val="00661CFD"/>
    <w:rsid w:val="00662842"/>
    <w:rsid w:val="006629F3"/>
    <w:rsid w:val="00662BB5"/>
    <w:rsid w:val="00662E1F"/>
    <w:rsid w:val="00662E3B"/>
    <w:rsid w:val="00662EC6"/>
    <w:rsid w:val="00663CA9"/>
    <w:rsid w:val="00663CD7"/>
    <w:rsid w:val="00663F1E"/>
    <w:rsid w:val="00663FB5"/>
    <w:rsid w:val="00663FF3"/>
    <w:rsid w:val="00664481"/>
    <w:rsid w:val="006645E8"/>
    <w:rsid w:val="00664B5A"/>
    <w:rsid w:val="00665259"/>
    <w:rsid w:val="00665481"/>
    <w:rsid w:val="006654A8"/>
    <w:rsid w:val="00665678"/>
    <w:rsid w:val="0066577C"/>
    <w:rsid w:val="00665E90"/>
    <w:rsid w:val="00666276"/>
    <w:rsid w:val="00666708"/>
    <w:rsid w:val="00666AE8"/>
    <w:rsid w:val="00666D2A"/>
    <w:rsid w:val="00666D85"/>
    <w:rsid w:val="006670A1"/>
    <w:rsid w:val="00667101"/>
    <w:rsid w:val="0066712B"/>
    <w:rsid w:val="0066727C"/>
    <w:rsid w:val="006673AB"/>
    <w:rsid w:val="00667447"/>
    <w:rsid w:val="0066747C"/>
    <w:rsid w:val="00667662"/>
    <w:rsid w:val="006678B8"/>
    <w:rsid w:val="006678D3"/>
    <w:rsid w:val="00670199"/>
    <w:rsid w:val="0067030A"/>
    <w:rsid w:val="0067033B"/>
    <w:rsid w:val="0067043C"/>
    <w:rsid w:val="00670838"/>
    <w:rsid w:val="00671378"/>
    <w:rsid w:val="006718D1"/>
    <w:rsid w:val="00671B7B"/>
    <w:rsid w:val="006721C5"/>
    <w:rsid w:val="0067229A"/>
    <w:rsid w:val="00672547"/>
    <w:rsid w:val="0067254B"/>
    <w:rsid w:val="00672A4D"/>
    <w:rsid w:val="00672AE3"/>
    <w:rsid w:val="00672B86"/>
    <w:rsid w:val="00672E27"/>
    <w:rsid w:val="00672E9C"/>
    <w:rsid w:val="006730A0"/>
    <w:rsid w:val="0067355C"/>
    <w:rsid w:val="006737C8"/>
    <w:rsid w:val="00673976"/>
    <w:rsid w:val="00673C9C"/>
    <w:rsid w:val="00673F32"/>
    <w:rsid w:val="00673FCD"/>
    <w:rsid w:val="00674365"/>
    <w:rsid w:val="00674940"/>
    <w:rsid w:val="00674CE6"/>
    <w:rsid w:val="00675215"/>
    <w:rsid w:val="0067536C"/>
    <w:rsid w:val="0067542F"/>
    <w:rsid w:val="00675E22"/>
    <w:rsid w:val="0067606B"/>
    <w:rsid w:val="0067645C"/>
    <w:rsid w:val="006765EE"/>
    <w:rsid w:val="00676C2B"/>
    <w:rsid w:val="00676E27"/>
    <w:rsid w:val="00677058"/>
    <w:rsid w:val="0067705F"/>
    <w:rsid w:val="006772EA"/>
    <w:rsid w:val="006776A2"/>
    <w:rsid w:val="00677C93"/>
    <w:rsid w:val="00677C9B"/>
    <w:rsid w:val="006801A4"/>
    <w:rsid w:val="006802AC"/>
    <w:rsid w:val="0068049D"/>
    <w:rsid w:val="00680801"/>
    <w:rsid w:val="00680A73"/>
    <w:rsid w:val="00680E24"/>
    <w:rsid w:val="006813B6"/>
    <w:rsid w:val="006815B8"/>
    <w:rsid w:val="00681DDE"/>
    <w:rsid w:val="00682217"/>
    <w:rsid w:val="00682302"/>
    <w:rsid w:val="00682446"/>
    <w:rsid w:val="00682447"/>
    <w:rsid w:val="006825A2"/>
    <w:rsid w:val="00682A48"/>
    <w:rsid w:val="00682B0F"/>
    <w:rsid w:val="00682D2F"/>
    <w:rsid w:val="00683023"/>
    <w:rsid w:val="0068316B"/>
    <w:rsid w:val="00683408"/>
    <w:rsid w:val="006836CC"/>
    <w:rsid w:val="00683869"/>
    <w:rsid w:val="006839CA"/>
    <w:rsid w:val="00683AC3"/>
    <w:rsid w:val="00683D42"/>
    <w:rsid w:val="00683F28"/>
    <w:rsid w:val="00683F7C"/>
    <w:rsid w:val="00683FEA"/>
    <w:rsid w:val="0068426B"/>
    <w:rsid w:val="00684291"/>
    <w:rsid w:val="006842C2"/>
    <w:rsid w:val="0068443B"/>
    <w:rsid w:val="00684574"/>
    <w:rsid w:val="00684642"/>
    <w:rsid w:val="00684651"/>
    <w:rsid w:val="00684837"/>
    <w:rsid w:val="00684D61"/>
    <w:rsid w:val="00684FE3"/>
    <w:rsid w:val="0068504C"/>
    <w:rsid w:val="006851F6"/>
    <w:rsid w:val="00685444"/>
    <w:rsid w:val="006854EB"/>
    <w:rsid w:val="0068597B"/>
    <w:rsid w:val="00685D70"/>
    <w:rsid w:val="00685F46"/>
    <w:rsid w:val="00686007"/>
    <w:rsid w:val="00686204"/>
    <w:rsid w:val="00686299"/>
    <w:rsid w:val="00686A25"/>
    <w:rsid w:val="00686D95"/>
    <w:rsid w:val="00687199"/>
    <w:rsid w:val="00687BCB"/>
    <w:rsid w:val="00687E1C"/>
    <w:rsid w:val="006905A4"/>
    <w:rsid w:val="0069093A"/>
    <w:rsid w:val="006910E0"/>
    <w:rsid w:val="006917E5"/>
    <w:rsid w:val="00691912"/>
    <w:rsid w:val="00691F43"/>
    <w:rsid w:val="00692183"/>
    <w:rsid w:val="006921D8"/>
    <w:rsid w:val="0069221C"/>
    <w:rsid w:val="006922FD"/>
    <w:rsid w:val="00692B39"/>
    <w:rsid w:val="00692B43"/>
    <w:rsid w:val="00692BB7"/>
    <w:rsid w:val="00692EE5"/>
    <w:rsid w:val="0069317B"/>
    <w:rsid w:val="00693208"/>
    <w:rsid w:val="006935AC"/>
    <w:rsid w:val="00694707"/>
    <w:rsid w:val="0069485F"/>
    <w:rsid w:val="00694B94"/>
    <w:rsid w:val="00694BB3"/>
    <w:rsid w:val="00694BEE"/>
    <w:rsid w:val="00694ECB"/>
    <w:rsid w:val="006950D7"/>
    <w:rsid w:val="006950F4"/>
    <w:rsid w:val="006951C2"/>
    <w:rsid w:val="00695388"/>
    <w:rsid w:val="0069572E"/>
    <w:rsid w:val="00695900"/>
    <w:rsid w:val="00695CAD"/>
    <w:rsid w:val="00696345"/>
    <w:rsid w:val="00696508"/>
    <w:rsid w:val="0069651B"/>
    <w:rsid w:val="00696952"/>
    <w:rsid w:val="00696A00"/>
    <w:rsid w:val="00696B09"/>
    <w:rsid w:val="00696D00"/>
    <w:rsid w:val="00696D41"/>
    <w:rsid w:val="00697502"/>
    <w:rsid w:val="00697BCA"/>
    <w:rsid w:val="00697F72"/>
    <w:rsid w:val="006A0094"/>
    <w:rsid w:val="006A01E3"/>
    <w:rsid w:val="006A0540"/>
    <w:rsid w:val="006A096F"/>
    <w:rsid w:val="006A0A61"/>
    <w:rsid w:val="006A0C53"/>
    <w:rsid w:val="006A14CC"/>
    <w:rsid w:val="006A1567"/>
    <w:rsid w:val="006A1747"/>
    <w:rsid w:val="006A1B0B"/>
    <w:rsid w:val="006A1B0E"/>
    <w:rsid w:val="006A1B37"/>
    <w:rsid w:val="006A23F9"/>
    <w:rsid w:val="006A2695"/>
    <w:rsid w:val="006A29DE"/>
    <w:rsid w:val="006A2A27"/>
    <w:rsid w:val="006A2BE0"/>
    <w:rsid w:val="006A2DAB"/>
    <w:rsid w:val="006A2F14"/>
    <w:rsid w:val="006A2F21"/>
    <w:rsid w:val="006A318E"/>
    <w:rsid w:val="006A3427"/>
    <w:rsid w:val="006A3C1B"/>
    <w:rsid w:val="006A3CC2"/>
    <w:rsid w:val="006A3ED8"/>
    <w:rsid w:val="006A3F80"/>
    <w:rsid w:val="006A4021"/>
    <w:rsid w:val="006A4115"/>
    <w:rsid w:val="006A41B6"/>
    <w:rsid w:val="006A43AE"/>
    <w:rsid w:val="006A43B9"/>
    <w:rsid w:val="006A4508"/>
    <w:rsid w:val="006A460D"/>
    <w:rsid w:val="006A4C6C"/>
    <w:rsid w:val="006A4FC8"/>
    <w:rsid w:val="006A51E3"/>
    <w:rsid w:val="006A60C8"/>
    <w:rsid w:val="006A67FA"/>
    <w:rsid w:val="006A708F"/>
    <w:rsid w:val="006A7D41"/>
    <w:rsid w:val="006A7E97"/>
    <w:rsid w:val="006B03F8"/>
    <w:rsid w:val="006B0A8F"/>
    <w:rsid w:val="006B0BBE"/>
    <w:rsid w:val="006B0DFC"/>
    <w:rsid w:val="006B1268"/>
    <w:rsid w:val="006B19A4"/>
    <w:rsid w:val="006B1AAA"/>
    <w:rsid w:val="006B1C72"/>
    <w:rsid w:val="006B1C94"/>
    <w:rsid w:val="006B2356"/>
    <w:rsid w:val="006B2573"/>
    <w:rsid w:val="006B2C21"/>
    <w:rsid w:val="006B3010"/>
    <w:rsid w:val="006B3601"/>
    <w:rsid w:val="006B3754"/>
    <w:rsid w:val="006B37FB"/>
    <w:rsid w:val="006B3B4D"/>
    <w:rsid w:val="006B3C57"/>
    <w:rsid w:val="006B3D48"/>
    <w:rsid w:val="006B3F95"/>
    <w:rsid w:val="006B4397"/>
    <w:rsid w:val="006B470C"/>
    <w:rsid w:val="006B4858"/>
    <w:rsid w:val="006B49E0"/>
    <w:rsid w:val="006B4CFD"/>
    <w:rsid w:val="006B51C2"/>
    <w:rsid w:val="006B56C0"/>
    <w:rsid w:val="006B5D39"/>
    <w:rsid w:val="006B60C2"/>
    <w:rsid w:val="006B62E1"/>
    <w:rsid w:val="006B658B"/>
    <w:rsid w:val="006B6596"/>
    <w:rsid w:val="006B6ACF"/>
    <w:rsid w:val="006B6B2B"/>
    <w:rsid w:val="006B7290"/>
    <w:rsid w:val="006B74C4"/>
    <w:rsid w:val="006B7CC2"/>
    <w:rsid w:val="006B7EB6"/>
    <w:rsid w:val="006C007B"/>
    <w:rsid w:val="006C00A9"/>
    <w:rsid w:val="006C01F9"/>
    <w:rsid w:val="006C0369"/>
    <w:rsid w:val="006C068B"/>
    <w:rsid w:val="006C0A16"/>
    <w:rsid w:val="006C0B33"/>
    <w:rsid w:val="006C0B66"/>
    <w:rsid w:val="006C0EDD"/>
    <w:rsid w:val="006C1620"/>
    <w:rsid w:val="006C19BE"/>
    <w:rsid w:val="006C1C84"/>
    <w:rsid w:val="006C1CFF"/>
    <w:rsid w:val="006C2077"/>
    <w:rsid w:val="006C231B"/>
    <w:rsid w:val="006C2465"/>
    <w:rsid w:val="006C2910"/>
    <w:rsid w:val="006C2A15"/>
    <w:rsid w:val="006C3546"/>
    <w:rsid w:val="006C38B7"/>
    <w:rsid w:val="006C3B3D"/>
    <w:rsid w:val="006C3C42"/>
    <w:rsid w:val="006C3DB1"/>
    <w:rsid w:val="006C3E57"/>
    <w:rsid w:val="006C3F9D"/>
    <w:rsid w:val="006C423B"/>
    <w:rsid w:val="006C44C7"/>
    <w:rsid w:val="006C4757"/>
    <w:rsid w:val="006C479A"/>
    <w:rsid w:val="006C4C67"/>
    <w:rsid w:val="006C4E53"/>
    <w:rsid w:val="006C4F56"/>
    <w:rsid w:val="006C5155"/>
    <w:rsid w:val="006C57ED"/>
    <w:rsid w:val="006C5B83"/>
    <w:rsid w:val="006C6549"/>
    <w:rsid w:val="006C766F"/>
    <w:rsid w:val="006C7953"/>
    <w:rsid w:val="006C7AAC"/>
    <w:rsid w:val="006C7C44"/>
    <w:rsid w:val="006C7EAA"/>
    <w:rsid w:val="006C7EC4"/>
    <w:rsid w:val="006C7F88"/>
    <w:rsid w:val="006D0353"/>
    <w:rsid w:val="006D03D2"/>
    <w:rsid w:val="006D0B02"/>
    <w:rsid w:val="006D0C4B"/>
    <w:rsid w:val="006D0F0C"/>
    <w:rsid w:val="006D1080"/>
    <w:rsid w:val="006D1423"/>
    <w:rsid w:val="006D1470"/>
    <w:rsid w:val="006D1512"/>
    <w:rsid w:val="006D17AE"/>
    <w:rsid w:val="006D19F7"/>
    <w:rsid w:val="006D1F43"/>
    <w:rsid w:val="006D1F99"/>
    <w:rsid w:val="006D26EA"/>
    <w:rsid w:val="006D2746"/>
    <w:rsid w:val="006D32CA"/>
    <w:rsid w:val="006D3AA0"/>
    <w:rsid w:val="006D3DD5"/>
    <w:rsid w:val="006D44F1"/>
    <w:rsid w:val="006D4582"/>
    <w:rsid w:val="006D45BB"/>
    <w:rsid w:val="006D4A23"/>
    <w:rsid w:val="006D4A53"/>
    <w:rsid w:val="006D4BAD"/>
    <w:rsid w:val="006D4DA4"/>
    <w:rsid w:val="006D5691"/>
    <w:rsid w:val="006D5754"/>
    <w:rsid w:val="006D5FB3"/>
    <w:rsid w:val="006D63DD"/>
    <w:rsid w:val="006D65D0"/>
    <w:rsid w:val="006D683B"/>
    <w:rsid w:val="006D687C"/>
    <w:rsid w:val="006D6DA8"/>
    <w:rsid w:val="006D6F1A"/>
    <w:rsid w:val="006D7013"/>
    <w:rsid w:val="006D7AEA"/>
    <w:rsid w:val="006D7E58"/>
    <w:rsid w:val="006D7FF5"/>
    <w:rsid w:val="006E0002"/>
    <w:rsid w:val="006E0264"/>
    <w:rsid w:val="006E0758"/>
    <w:rsid w:val="006E09A3"/>
    <w:rsid w:val="006E0D69"/>
    <w:rsid w:val="006E1138"/>
    <w:rsid w:val="006E18E4"/>
    <w:rsid w:val="006E196C"/>
    <w:rsid w:val="006E1E53"/>
    <w:rsid w:val="006E2405"/>
    <w:rsid w:val="006E288C"/>
    <w:rsid w:val="006E29B4"/>
    <w:rsid w:val="006E2B74"/>
    <w:rsid w:val="006E2D92"/>
    <w:rsid w:val="006E3370"/>
    <w:rsid w:val="006E3BC0"/>
    <w:rsid w:val="006E3C77"/>
    <w:rsid w:val="006E3E01"/>
    <w:rsid w:val="006E42B3"/>
    <w:rsid w:val="006E4498"/>
    <w:rsid w:val="006E45AC"/>
    <w:rsid w:val="006E4837"/>
    <w:rsid w:val="006E49F1"/>
    <w:rsid w:val="006E4E4B"/>
    <w:rsid w:val="006E4FDA"/>
    <w:rsid w:val="006E5555"/>
    <w:rsid w:val="006E57D7"/>
    <w:rsid w:val="006E5C1C"/>
    <w:rsid w:val="006E5E01"/>
    <w:rsid w:val="006E60C6"/>
    <w:rsid w:val="006E6103"/>
    <w:rsid w:val="006E610D"/>
    <w:rsid w:val="006E661F"/>
    <w:rsid w:val="006E66A2"/>
    <w:rsid w:val="006E6F14"/>
    <w:rsid w:val="006E6FD7"/>
    <w:rsid w:val="006E729F"/>
    <w:rsid w:val="006E73E6"/>
    <w:rsid w:val="006E757B"/>
    <w:rsid w:val="006E75AE"/>
    <w:rsid w:val="006E7843"/>
    <w:rsid w:val="006E78D4"/>
    <w:rsid w:val="006E7916"/>
    <w:rsid w:val="006E7928"/>
    <w:rsid w:val="006F03F0"/>
    <w:rsid w:val="006F07C7"/>
    <w:rsid w:val="006F09D2"/>
    <w:rsid w:val="006F10D4"/>
    <w:rsid w:val="006F143E"/>
    <w:rsid w:val="006F1445"/>
    <w:rsid w:val="006F1B26"/>
    <w:rsid w:val="006F1C9B"/>
    <w:rsid w:val="006F1E4A"/>
    <w:rsid w:val="006F224D"/>
    <w:rsid w:val="006F23A8"/>
    <w:rsid w:val="006F2F19"/>
    <w:rsid w:val="006F30BF"/>
    <w:rsid w:val="006F326E"/>
    <w:rsid w:val="006F3314"/>
    <w:rsid w:val="006F3442"/>
    <w:rsid w:val="006F347C"/>
    <w:rsid w:val="006F3708"/>
    <w:rsid w:val="006F446C"/>
    <w:rsid w:val="006F484D"/>
    <w:rsid w:val="006F4E06"/>
    <w:rsid w:val="006F4ED0"/>
    <w:rsid w:val="006F4FAF"/>
    <w:rsid w:val="006F5348"/>
    <w:rsid w:val="006F5506"/>
    <w:rsid w:val="006F5571"/>
    <w:rsid w:val="006F569B"/>
    <w:rsid w:val="006F578E"/>
    <w:rsid w:val="006F5B7C"/>
    <w:rsid w:val="006F5BED"/>
    <w:rsid w:val="006F5E36"/>
    <w:rsid w:val="006F63FC"/>
    <w:rsid w:val="006F64FA"/>
    <w:rsid w:val="006F66A0"/>
    <w:rsid w:val="006F66B2"/>
    <w:rsid w:val="006F6853"/>
    <w:rsid w:val="006F68D8"/>
    <w:rsid w:val="006F6EEE"/>
    <w:rsid w:val="006F7030"/>
    <w:rsid w:val="006F707F"/>
    <w:rsid w:val="006F7114"/>
    <w:rsid w:val="006F719A"/>
    <w:rsid w:val="006F7887"/>
    <w:rsid w:val="006F78B8"/>
    <w:rsid w:val="006F7F89"/>
    <w:rsid w:val="007002D4"/>
    <w:rsid w:val="00700641"/>
    <w:rsid w:val="00701006"/>
    <w:rsid w:val="007016E6"/>
    <w:rsid w:val="00701982"/>
    <w:rsid w:val="007019DE"/>
    <w:rsid w:val="00701A46"/>
    <w:rsid w:val="00701CA8"/>
    <w:rsid w:val="00701ED5"/>
    <w:rsid w:val="007023B8"/>
    <w:rsid w:val="007026EB"/>
    <w:rsid w:val="0070277B"/>
    <w:rsid w:val="007027DA"/>
    <w:rsid w:val="00702A9F"/>
    <w:rsid w:val="00702AFA"/>
    <w:rsid w:val="0070380A"/>
    <w:rsid w:val="0070381B"/>
    <w:rsid w:val="007040AE"/>
    <w:rsid w:val="00704162"/>
    <w:rsid w:val="00704204"/>
    <w:rsid w:val="007047A5"/>
    <w:rsid w:val="00704B92"/>
    <w:rsid w:val="00704C79"/>
    <w:rsid w:val="00704DB9"/>
    <w:rsid w:val="00704FD8"/>
    <w:rsid w:val="0070527A"/>
    <w:rsid w:val="0070568B"/>
    <w:rsid w:val="0070599C"/>
    <w:rsid w:val="00705B0D"/>
    <w:rsid w:val="00705BD2"/>
    <w:rsid w:val="00705C1D"/>
    <w:rsid w:val="00705CF9"/>
    <w:rsid w:val="00705E63"/>
    <w:rsid w:val="00705ED6"/>
    <w:rsid w:val="00705FBF"/>
    <w:rsid w:val="007060FB"/>
    <w:rsid w:val="00706560"/>
    <w:rsid w:val="00706762"/>
    <w:rsid w:val="007069A0"/>
    <w:rsid w:val="00706E55"/>
    <w:rsid w:val="00706FAA"/>
    <w:rsid w:val="00707063"/>
    <w:rsid w:val="00707617"/>
    <w:rsid w:val="007076E9"/>
    <w:rsid w:val="007077B5"/>
    <w:rsid w:val="007077FE"/>
    <w:rsid w:val="007078A6"/>
    <w:rsid w:val="00707CF5"/>
    <w:rsid w:val="00707D13"/>
    <w:rsid w:val="00707D93"/>
    <w:rsid w:val="00707FA5"/>
    <w:rsid w:val="007103F0"/>
    <w:rsid w:val="0071056F"/>
    <w:rsid w:val="007106A8"/>
    <w:rsid w:val="007108B1"/>
    <w:rsid w:val="0071092F"/>
    <w:rsid w:val="00710AA6"/>
    <w:rsid w:val="00711084"/>
    <w:rsid w:val="0071119A"/>
    <w:rsid w:val="00711215"/>
    <w:rsid w:val="007114C7"/>
    <w:rsid w:val="00711688"/>
    <w:rsid w:val="00711B9D"/>
    <w:rsid w:val="00711F19"/>
    <w:rsid w:val="00711F8A"/>
    <w:rsid w:val="007122DF"/>
    <w:rsid w:val="00712540"/>
    <w:rsid w:val="00712DBE"/>
    <w:rsid w:val="00712F07"/>
    <w:rsid w:val="007132DF"/>
    <w:rsid w:val="00713518"/>
    <w:rsid w:val="00713816"/>
    <w:rsid w:val="007139BC"/>
    <w:rsid w:val="007139CF"/>
    <w:rsid w:val="00713C3B"/>
    <w:rsid w:val="00713D63"/>
    <w:rsid w:val="00713E98"/>
    <w:rsid w:val="00714304"/>
    <w:rsid w:val="0071435C"/>
    <w:rsid w:val="00714CB7"/>
    <w:rsid w:val="00714D9D"/>
    <w:rsid w:val="00714F45"/>
    <w:rsid w:val="00715127"/>
    <w:rsid w:val="0071520C"/>
    <w:rsid w:val="0071525D"/>
    <w:rsid w:val="00715475"/>
    <w:rsid w:val="00715D75"/>
    <w:rsid w:val="00716A80"/>
    <w:rsid w:val="00716AFE"/>
    <w:rsid w:val="00716C03"/>
    <w:rsid w:val="00716C88"/>
    <w:rsid w:val="00716F81"/>
    <w:rsid w:val="00717201"/>
    <w:rsid w:val="007174E2"/>
    <w:rsid w:val="00717E4A"/>
    <w:rsid w:val="00717E85"/>
    <w:rsid w:val="00717E8E"/>
    <w:rsid w:val="00717F62"/>
    <w:rsid w:val="00720458"/>
    <w:rsid w:val="007209C6"/>
    <w:rsid w:val="00720AA4"/>
    <w:rsid w:val="00720C84"/>
    <w:rsid w:val="00720D8D"/>
    <w:rsid w:val="00721152"/>
    <w:rsid w:val="007217F7"/>
    <w:rsid w:val="007219AF"/>
    <w:rsid w:val="00721A82"/>
    <w:rsid w:val="00721E6C"/>
    <w:rsid w:val="00721EA9"/>
    <w:rsid w:val="00722256"/>
    <w:rsid w:val="0072260F"/>
    <w:rsid w:val="00722B00"/>
    <w:rsid w:val="0072334E"/>
    <w:rsid w:val="007233EE"/>
    <w:rsid w:val="007234BF"/>
    <w:rsid w:val="00724169"/>
    <w:rsid w:val="007247C3"/>
    <w:rsid w:val="00724ABE"/>
    <w:rsid w:val="00724B4F"/>
    <w:rsid w:val="00725101"/>
    <w:rsid w:val="00725188"/>
    <w:rsid w:val="007253B5"/>
    <w:rsid w:val="0072560E"/>
    <w:rsid w:val="00725720"/>
    <w:rsid w:val="00725C59"/>
    <w:rsid w:val="00726220"/>
    <w:rsid w:val="00726BAA"/>
    <w:rsid w:val="00726CD1"/>
    <w:rsid w:val="00726CE2"/>
    <w:rsid w:val="007270E5"/>
    <w:rsid w:val="007271E5"/>
    <w:rsid w:val="00727218"/>
    <w:rsid w:val="0072736D"/>
    <w:rsid w:val="00727877"/>
    <w:rsid w:val="00727A20"/>
    <w:rsid w:val="00727BDC"/>
    <w:rsid w:val="00727C3E"/>
    <w:rsid w:val="00730B4D"/>
    <w:rsid w:val="00730C99"/>
    <w:rsid w:val="00730DB1"/>
    <w:rsid w:val="00730EAB"/>
    <w:rsid w:val="00731227"/>
    <w:rsid w:val="0073162E"/>
    <w:rsid w:val="00731C81"/>
    <w:rsid w:val="00731DBF"/>
    <w:rsid w:val="00732268"/>
    <w:rsid w:val="0073246C"/>
    <w:rsid w:val="007325F1"/>
    <w:rsid w:val="00732807"/>
    <w:rsid w:val="007332DC"/>
    <w:rsid w:val="0073350B"/>
    <w:rsid w:val="00733569"/>
    <w:rsid w:val="007335B6"/>
    <w:rsid w:val="007336A8"/>
    <w:rsid w:val="0073387E"/>
    <w:rsid w:val="00733C2E"/>
    <w:rsid w:val="00734096"/>
    <w:rsid w:val="00734244"/>
    <w:rsid w:val="00734424"/>
    <w:rsid w:val="007344F4"/>
    <w:rsid w:val="0073453D"/>
    <w:rsid w:val="0073460C"/>
    <w:rsid w:val="007349C7"/>
    <w:rsid w:val="00734F85"/>
    <w:rsid w:val="00735339"/>
    <w:rsid w:val="00735559"/>
    <w:rsid w:val="00735839"/>
    <w:rsid w:val="00735861"/>
    <w:rsid w:val="007359F1"/>
    <w:rsid w:val="00735FA2"/>
    <w:rsid w:val="00736188"/>
    <w:rsid w:val="00736263"/>
    <w:rsid w:val="007362B4"/>
    <w:rsid w:val="007362C3"/>
    <w:rsid w:val="00736310"/>
    <w:rsid w:val="0073639D"/>
    <w:rsid w:val="007365A5"/>
    <w:rsid w:val="007369BF"/>
    <w:rsid w:val="00736F65"/>
    <w:rsid w:val="00736F7C"/>
    <w:rsid w:val="00737E93"/>
    <w:rsid w:val="00740457"/>
    <w:rsid w:val="00740CDD"/>
    <w:rsid w:val="00741057"/>
    <w:rsid w:val="00741191"/>
    <w:rsid w:val="007411A9"/>
    <w:rsid w:val="0074136C"/>
    <w:rsid w:val="00741486"/>
    <w:rsid w:val="0074189F"/>
    <w:rsid w:val="00741EB3"/>
    <w:rsid w:val="0074205E"/>
    <w:rsid w:val="0074289D"/>
    <w:rsid w:val="00742A24"/>
    <w:rsid w:val="00742BE2"/>
    <w:rsid w:val="00742C89"/>
    <w:rsid w:val="00742CB6"/>
    <w:rsid w:val="0074322B"/>
    <w:rsid w:val="00743321"/>
    <w:rsid w:val="007436D5"/>
    <w:rsid w:val="00743A1E"/>
    <w:rsid w:val="00743C5B"/>
    <w:rsid w:val="00743E28"/>
    <w:rsid w:val="0074414F"/>
    <w:rsid w:val="0074475C"/>
    <w:rsid w:val="00744F2E"/>
    <w:rsid w:val="00744F8D"/>
    <w:rsid w:val="0074513D"/>
    <w:rsid w:val="0074514B"/>
    <w:rsid w:val="00745377"/>
    <w:rsid w:val="0074558E"/>
    <w:rsid w:val="00745612"/>
    <w:rsid w:val="00745C07"/>
    <w:rsid w:val="00745C58"/>
    <w:rsid w:val="00745E11"/>
    <w:rsid w:val="0074622B"/>
    <w:rsid w:val="00746331"/>
    <w:rsid w:val="007464D0"/>
    <w:rsid w:val="007466DC"/>
    <w:rsid w:val="00746D52"/>
    <w:rsid w:val="007470F7"/>
    <w:rsid w:val="00747354"/>
    <w:rsid w:val="007473A7"/>
    <w:rsid w:val="00747475"/>
    <w:rsid w:val="0074786B"/>
    <w:rsid w:val="00747A47"/>
    <w:rsid w:val="00750079"/>
    <w:rsid w:val="007501BE"/>
    <w:rsid w:val="007508B6"/>
    <w:rsid w:val="007508BE"/>
    <w:rsid w:val="00750D18"/>
    <w:rsid w:val="00750EC8"/>
    <w:rsid w:val="00751135"/>
    <w:rsid w:val="00751591"/>
    <w:rsid w:val="007516C8"/>
    <w:rsid w:val="0075176A"/>
    <w:rsid w:val="00751B1D"/>
    <w:rsid w:val="00751C6D"/>
    <w:rsid w:val="00752009"/>
    <w:rsid w:val="0075212B"/>
    <w:rsid w:val="007527AE"/>
    <w:rsid w:val="00752892"/>
    <w:rsid w:val="00752BE7"/>
    <w:rsid w:val="007530A7"/>
    <w:rsid w:val="00753150"/>
    <w:rsid w:val="00753188"/>
    <w:rsid w:val="00753237"/>
    <w:rsid w:val="00753297"/>
    <w:rsid w:val="007533B3"/>
    <w:rsid w:val="0075348D"/>
    <w:rsid w:val="00753915"/>
    <w:rsid w:val="007541BD"/>
    <w:rsid w:val="00754441"/>
    <w:rsid w:val="007546ED"/>
    <w:rsid w:val="00754709"/>
    <w:rsid w:val="00755003"/>
    <w:rsid w:val="0075501D"/>
    <w:rsid w:val="00755579"/>
    <w:rsid w:val="007559E8"/>
    <w:rsid w:val="00755A91"/>
    <w:rsid w:val="0075621C"/>
    <w:rsid w:val="007562A4"/>
    <w:rsid w:val="00756547"/>
    <w:rsid w:val="0075658A"/>
    <w:rsid w:val="00756672"/>
    <w:rsid w:val="007566D7"/>
    <w:rsid w:val="00756FCA"/>
    <w:rsid w:val="00757032"/>
    <w:rsid w:val="00757355"/>
    <w:rsid w:val="00757662"/>
    <w:rsid w:val="0075772A"/>
    <w:rsid w:val="00757A0A"/>
    <w:rsid w:val="00757E98"/>
    <w:rsid w:val="007601A2"/>
    <w:rsid w:val="00760C38"/>
    <w:rsid w:val="00761412"/>
    <w:rsid w:val="0076142E"/>
    <w:rsid w:val="007617AB"/>
    <w:rsid w:val="00761AE7"/>
    <w:rsid w:val="00762A82"/>
    <w:rsid w:val="00762B24"/>
    <w:rsid w:val="00762D0F"/>
    <w:rsid w:val="00763646"/>
    <w:rsid w:val="00763B51"/>
    <w:rsid w:val="00763FEE"/>
    <w:rsid w:val="007640E6"/>
    <w:rsid w:val="00764247"/>
    <w:rsid w:val="0076428D"/>
    <w:rsid w:val="0076458C"/>
    <w:rsid w:val="0076473D"/>
    <w:rsid w:val="00764774"/>
    <w:rsid w:val="00764F09"/>
    <w:rsid w:val="00765145"/>
    <w:rsid w:val="007654CC"/>
    <w:rsid w:val="007656BE"/>
    <w:rsid w:val="00765741"/>
    <w:rsid w:val="00765869"/>
    <w:rsid w:val="00765EA9"/>
    <w:rsid w:val="00765F00"/>
    <w:rsid w:val="00765FA6"/>
    <w:rsid w:val="00766242"/>
    <w:rsid w:val="00766BE3"/>
    <w:rsid w:val="00767373"/>
    <w:rsid w:val="007674A1"/>
    <w:rsid w:val="00767837"/>
    <w:rsid w:val="00767AED"/>
    <w:rsid w:val="00767B43"/>
    <w:rsid w:val="007704E8"/>
    <w:rsid w:val="00770733"/>
    <w:rsid w:val="0077074B"/>
    <w:rsid w:val="00770783"/>
    <w:rsid w:val="00770C4F"/>
    <w:rsid w:val="00770D81"/>
    <w:rsid w:val="00770E7F"/>
    <w:rsid w:val="00770F90"/>
    <w:rsid w:val="00770FB1"/>
    <w:rsid w:val="00770FBB"/>
    <w:rsid w:val="007711FC"/>
    <w:rsid w:val="00771236"/>
    <w:rsid w:val="0077135B"/>
    <w:rsid w:val="0077138F"/>
    <w:rsid w:val="0077160C"/>
    <w:rsid w:val="0077184B"/>
    <w:rsid w:val="00771A1E"/>
    <w:rsid w:val="00771ADE"/>
    <w:rsid w:val="00771EC2"/>
    <w:rsid w:val="00771EE8"/>
    <w:rsid w:val="007723F4"/>
    <w:rsid w:val="00772787"/>
    <w:rsid w:val="0077281A"/>
    <w:rsid w:val="007729EF"/>
    <w:rsid w:val="00772DA8"/>
    <w:rsid w:val="00772F4F"/>
    <w:rsid w:val="00773241"/>
    <w:rsid w:val="00773675"/>
    <w:rsid w:val="00773C6E"/>
    <w:rsid w:val="00773FA3"/>
    <w:rsid w:val="007742D5"/>
    <w:rsid w:val="0077436D"/>
    <w:rsid w:val="00774752"/>
    <w:rsid w:val="00774FFE"/>
    <w:rsid w:val="00775487"/>
    <w:rsid w:val="007758D0"/>
    <w:rsid w:val="00775DEF"/>
    <w:rsid w:val="00776030"/>
    <w:rsid w:val="007762E6"/>
    <w:rsid w:val="0077647D"/>
    <w:rsid w:val="00776654"/>
    <w:rsid w:val="00776E70"/>
    <w:rsid w:val="00776FDA"/>
    <w:rsid w:val="007771C3"/>
    <w:rsid w:val="00777249"/>
    <w:rsid w:val="0077724F"/>
    <w:rsid w:val="007773BD"/>
    <w:rsid w:val="007773CD"/>
    <w:rsid w:val="00777847"/>
    <w:rsid w:val="00777AC3"/>
    <w:rsid w:val="00777B4A"/>
    <w:rsid w:val="00777BE9"/>
    <w:rsid w:val="00777EA8"/>
    <w:rsid w:val="00780304"/>
    <w:rsid w:val="007805DD"/>
    <w:rsid w:val="00780ACB"/>
    <w:rsid w:val="007810A2"/>
    <w:rsid w:val="007814B0"/>
    <w:rsid w:val="0078164B"/>
    <w:rsid w:val="00781799"/>
    <w:rsid w:val="007818A9"/>
    <w:rsid w:val="00781A31"/>
    <w:rsid w:val="00781B16"/>
    <w:rsid w:val="00781BE0"/>
    <w:rsid w:val="00781C49"/>
    <w:rsid w:val="00781FB8"/>
    <w:rsid w:val="007829B1"/>
    <w:rsid w:val="00782B30"/>
    <w:rsid w:val="00782D46"/>
    <w:rsid w:val="00782E65"/>
    <w:rsid w:val="00782F39"/>
    <w:rsid w:val="00783487"/>
    <w:rsid w:val="00783542"/>
    <w:rsid w:val="007838B0"/>
    <w:rsid w:val="00783E62"/>
    <w:rsid w:val="007842FC"/>
    <w:rsid w:val="00784796"/>
    <w:rsid w:val="007848B6"/>
    <w:rsid w:val="00784DBB"/>
    <w:rsid w:val="007859F8"/>
    <w:rsid w:val="00785A33"/>
    <w:rsid w:val="00785DF9"/>
    <w:rsid w:val="00785E71"/>
    <w:rsid w:val="007860A3"/>
    <w:rsid w:val="0078614E"/>
    <w:rsid w:val="007863D2"/>
    <w:rsid w:val="00786729"/>
    <w:rsid w:val="00786B04"/>
    <w:rsid w:val="00787321"/>
    <w:rsid w:val="00787819"/>
    <w:rsid w:val="00787C6A"/>
    <w:rsid w:val="00787CA7"/>
    <w:rsid w:val="00787D6B"/>
    <w:rsid w:val="00787DEA"/>
    <w:rsid w:val="00787EF5"/>
    <w:rsid w:val="00790009"/>
    <w:rsid w:val="00790246"/>
    <w:rsid w:val="00790265"/>
    <w:rsid w:val="0079051D"/>
    <w:rsid w:val="0079063A"/>
    <w:rsid w:val="0079098F"/>
    <w:rsid w:val="007909FF"/>
    <w:rsid w:val="00790B79"/>
    <w:rsid w:val="00790D77"/>
    <w:rsid w:val="00790D7A"/>
    <w:rsid w:val="00791089"/>
    <w:rsid w:val="007911D4"/>
    <w:rsid w:val="00791390"/>
    <w:rsid w:val="00791595"/>
    <w:rsid w:val="00791681"/>
    <w:rsid w:val="007916B1"/>
    <w:rsid w:val="00791743"/>
    <w:rsid w:val="00791B69"/>
    <w:rsid w:val="00791BA3"/>
    <w:rsid w:val="00791FCC"/>
    <w:rsid w:val="007923BD"/>
    <w:rsid w:val="007927E2"/>
    <w:rsid w:val="00792E5C"/>
    <w:rsid w:val="00792ED0"/>
    <w:rsid w:val="00793259"/>
    <w:rsid w:val="00793293"/>
    <w:rsid w:val="007933D7"/>
    <w:rsid w:val="007937E9"/>
    <w:rsid w:val="00793865"/>
    <w:rsid w:val="007938D5"/>
    <w:rsid w:val="00793FD4"/>
    <w:rsid w:val="0079468A"/>
    <w:rsid w:val="0079535A"/>
    <w:rsid w:val="00795A0E"/>
    <w:rsid w:val="00795F69"/>
    <w:rsid w:val="0079676E"/>
    <w:rsid w:val="007967F6"/>
    <w:rsid w:val="00796BCA"/>
    <w:rsid w:val="00796CE6"/>
    <w:rsid w:val="007972F7"/>
    <w:rsid w:val="007973C9"/>
    <w:rsid w:val="00797633"/>
    <w:rsid w:val="007978AD"/>
    <w:rsid w:val="0079793B"/>
    <w:rsid w:val="00797BEC"/>
    <w:rsid w:val="00797F2F"/>
    <w:rsid w:val="007A03BA"/>
    <w:rsid w:val="007A03FF"/>
    <w:rsid w:val="007A046F"/>
    <w:rsid w:val="007A06E3"/>
    <w:rsid w:val="007A0AE1"/>
    <w:rsid w:val="007A15BE"/>
    <w:rsid w:val="007A1D6D"/>
    <w:rsid w:val="007A1DA3"/>
    <w:rsid w:val="007A1DDE"/>
    <w:rsid w:val="007A1E58"/>
    <w:rsid w:val="007A2146"/>
    <w:rsid w:val="007A255D"/>
    <w:rsid w:val="007A2B6B"/>
    <w:rsid w:val="007A2B9E"/>
    <w:rsid w:val="007A2BED"/>
    <w:rsid w:val="007A34BF"/>
    <w:rsid w:val="007A352E"/>
    <w:rsid w:val="007A3616"/>
    <w:rsid w:val="007A3AC0"/>
    <w:rsid w:val="007A3BA2"/>
    <w:rsid w:val="007A3CD6"/>
    <w:rsid w:val="007A3DD1"/>
    <w:rsid w:val="007A42AF"/>
    <w:rsid w:val="007A45C5"/>
    <w:rsid w:val="007A4883"/>
    <w:rsid w:val="007A4C22"/>
    <w:rsid w:val="007A4CE2"/>
    <w:rsid w:val="007A4E15"/>
    <w:rsid w:val="007A5218"/>
    <w:rsid w:val="007A5340"/>
    <w:rsid w:val="007A5351"/>
    <w:rsid w:val="007A53B6"/>
    <w:rsid w:val="007A559A"/>
    <w:rsid w:val="007A55F9"/>
    <w:rsid w:val="007A5609"/>
    <w:rsid w:val="007A5A8D"/>
    <w:rsid w:val="007A5E91"/>
    <w:rsid w:val="007A62C3"/>
    <w:rsid w:val="007A6442"/>
    <w:rsid w:val="007A64CE"/>
    <w:rsid w:val="007A65D0"/>
    <w:rsid w:val="007A6D17"/>
    <w:rsid w:val="007A6EB2"/>
    <w:rsid w:val="007A6F3D"/>
    <w:rsid w:val="007A7158"/>
    <w:rsid w:val="007A72C0"/>
    <w:rsid w:val="007A7879"/>
    <w:rsid w:val="007A7FB0"/>
    <w:rsid w:val="007B04A2"/>
    <w:rsid w:val="007B0777"/>
    <w:rsid w:val="007B0886"/>
    <w:rsid w:val="007B0C27"/>
    <w:rsid w:val="007B1928"/>
    <w:rsid w:val="007B1CE1"/>
    <w:rsid w:val="007B1F72"/>
    <w:rsid w:val="007B24C9"/>
    <w:rsid w:val="007B2535"/>
    <w:rsid w:val="007B261E"/>
    <w:rsid w:val="007B277E"/>
    <w:rsid w:val="007B2BF0"/>
    <w:rsid w:val="007B3448"/>
    <w:rsid w:val="007B35BF"/>
    <w:rsid w:val="007B3651"/>
    <w:rsid w:val="007B38DA"/>
    <w:rsid w:val="007B3B33"/>
    <w:rsid w:val="007B3CCB"/>
    <w:rsid w:val="007B4813"/>
    <w:rsid w:val="007B4A95"/>
    <w:rsid w:val="007B4E33"/>
    <w:rsid w:val="007B5F13"/>
    <w:rsid w:val="007B6607"/>
    <w:rsid w:val="007B670A"/>
    <w:rsid w:val="007B6870"/>
    <w:rsid w:val="007B6C93"/>
    <w:rsid w:val="007B6D96"/>
    <w:rsid w:val="007B6DD0"/>
    <w:rsid w:val="007B6DDF"/>
    <w:rsid w:val="007B6FFE"/>
    <w:rsid w:val="007B7527"/>
    <w:rsid w:val="007B7E24"/>
    <w:rsid w:val="007C031C"/>
    <w:rsid w:val="007C0650"/>
    <w:rsid w:val="007C068F"/>
    <w:rsid w:val="007C0DF7"/>
    <w:rsid w:val="007C132B"/>
    <w:rsid w:val="007C170F"/>
    <w:rsid w:val="007C17D7"/>
    <w:rsid w:val="007C2014"/>
    <w:rsid w:val="007C22BC"/>
    <w:rsid w:val="007C26DF"/>
    <w:rsid w:val="007C274F"/>
    <w:rsid w:val="007C27AC"/>
    <w:rsid w:val="007C28D3"/>
    <w:rsid w:val="007C3039"/>
    <w:rsid w:val="007C34D0"/>
    <w:rsid w:val="007C36D8"/>
    <w:rsid w:val="007C3ECE"/>
    <w:rsid w:val="007C404B"/>
    <w:rsid w:val="007C41A6"/>
    <w:rsid w:val="007C461E"/>
    <w:rsid w:val="007C48AA"/>
    <w:rsid w:val="007C492E"/>
    <w:rsid w:val="007C554F"/>
    <w:rsid w:val="007C56FF"/>
    <w:rsid w:val="007C5A0E"/>
    <w:rsid w:val="007C5F79"/>
    <w:rsid w:val="007C6655"/>
    <w:rsid w:val="007C673E"/>
    <w:rsid w:val="007C6837"/>
    <w:rsid w:val="007C6B13"/>
    <w:rsid w:val="007C7462"/>
    <w:rsid w:val="007C7D1D"/>
    <w:rsid w:val="007D00C3"/>
    <w:rsid w:val="007D01AE"/>
    <w:rsid w:val="007D0572"/>
    <w:rsid w:val="007D05BC"/>
    <w:rsid w:val="007D07F0"/>
    <w:rsid w:val="007D0B67"/>
    <w:rsid w:val="007D0BA4"/>
    <w:rsid w:val="007D0C03"/>
    <w:rsid w:val="007D0E0D"/>
    <w:rsid w:val="007D13AA"/>
    <w:rsid w:val="007D13C5"/>
    <w:rsid w:val="007D1616"/>
    <w:rsid w:val="007D161E"/>
    <w:rsid w:val="007D169D"/>
    <w:rsid w:val="007D1757"/>
    <w:rsid w:val="007D19F9"/>
    <w:rsid w:val="007D1D58"/>
    <w:rsid w:val="007D1F96"/>
    <w:rsid w:val="007D2284"/>
    <w:rsid w:val="007D2B77"/>
    <w:rsid w:val="007D3159"/>
    <w:rsid w:val="007D31DA"/>
    <w:rsid w:val="007D391E"/>
    <w:rsid w:val="007D3C2B"/>
    <w:rsid w:val="007D3D1F"/>
    <w:rsid w:val="007D3E86"/>
    <w:rsid w:val="007D3F01"/>
    <w:rsid w:val="007D4077"/>
    <w:rsid w:val="007D40B6"/>
    <w:rsid w:val="007D4155"/>
    <w:rsid w:val="007D44C3"/>
    <w:rsid w:val="007D466A"/>
    <w:rsid w:val="007D469B"/>
    <w:rsid w:val="007D4B2A"/>
    <w:rsid w:val="007D4E5A"/>
    <w:rsid w:val="007D50B3"/>
    <w:rsid w:val="007D5546"/>
    <w:rsid w:val="007D560E"/>
    <w:rsid w:val="007D57DC"/>
    <w:rsid w:val="007D61A6"/>
    <w:rsid w:val="007D67E5"/>
    <w:rsid w:val="007D687B"/>
    <w:rsid w:val="007D6B05"/>
    <w:rsid w:val="007D6BEC"/>
    <w:rsid w:val="007D6D01"/>
    <w:rsid w:val="007D7020"/>
    <w:rsid w:val="007D727D"/>
    <w:rsid w:val="007D7502"/>
    <w:rsid w:val="007D7677"/>
    <w:rsid w:val="007D781E"/>
    <w:rsid w:val="007D7BD6"/>
    <w:rsid w:val="007D7EE5"/>
    <w:rsid w:val="007D7FBF"/>
    <w:rsid w:val="007E0914"/>
    <w:rsid w:val="007E0FE7"/>
    <w:rsid w:val="007E1331"/>
    <w:rsid w:val="007E140B"/>
    <w:rsid w:val="007E1606"/>
    <w:rsid w:val="007E1732"/>
    <w:rsid w:val="007E1B50"/>
    <w:rsid w:val="007E1D45"/>
    <w:rsid w:val="007E1D84"/>
    <w:rsid w:val="007E1E93"/>
    <w:rsid w:val="007E1F44"/>
    <w:rsid w:val="007E1FE9"/>
    <w:rsid w:val="007E32E8"/>
    <w:rsid w:val="007E32EF"/>
    <w:rsid w:val="007E3D54"/>
    <w:rsid w:val="007E3E46"/>
    <w:rsid w:val="007E3EBA"/>
    <w:rsid w:val="007E3F82"/>
    <w:rsid w:val="007E411D"/>
    <w:rsid w:val="007E450F"/>
    <w:rsid w:val="007E4591"/>
    <w:rsid w:val="007E4697"/>
    <w:rsid w:val="007E4A32"/>
    <w:rsid w:val="007E4EA4"/>
    <w:rsid w:val="007E51BA"/>
    <w:rsid w:val="007E56A9"/>
    <w:rsid w:val="007E5D4E"/>
    <w:rsid w:val="007E6069"/>
    <w:rsid w:val="007E63AD"/>
    <w:rsid w:val="007E654A"/>
    <w:rsid w:val="007E6753"/>
    <w:rsid w:val="007E67B1"/>
    <w:rsid w:val="007E67EE"/>
    <w:rsid w:val="007E690F"/>
    <w:rsid w:val="007E6ABC"/>
    <w:rsid w:val="007E6F26"/>
    <w:rsid w:val="007E7559"/>
    <w:rsid w:val="007E7C01"/>
    <w:rsid w:val="007E7D2F"/>
    <w:rsid w:val="007E7E60"/>
    <w:rsid w:val="007F0006"/>
    <w:rsid w:val="007F013A"/>
    <w:rsid w:val="007F0915"/>
    <w:rsid w:val="007F14CF"/>
    <w:rsid w:val="007F151F"/>
    <w:rsid w:val="007F1B02"/>
    <w:rsid w:val="007F1F61"/>
    <w:rsid w:val="007F1F84"/>
    <w:rsid w:val="007F2426"/>
    <w:rsid w:val="007F2662"/>
    <w:rsid w:val="007F3F21"/>
    <w:rsid w:val="007F42E1"/>
    <w:rsid w:val="007F4ACF"/>
    <w:rsid w:val="007F4D19"/>
    <w:rsid w:val="007F50A3"/>
    <w:rsid w:val="007F5493"/>
    <w:rsid w:val="007F584B"/>
    <w:rsid w:val="007F5A85"/>
    <w:rsid w:val="007F5AB8"/>
    <w:rsid w:val="007F5B51"/>
    <w:rsid w:val="007F63BA"/>
    <w:rsid w:val="007F6417"/>
    <w:rsid w:val="007F6A1D"/>
    <w:rsid w:val="007F6A6E"/>
    <w:rsid w:val="007F6B18"/>
    <w:rsid w:val="007F6EF8"/>
    <w:rsid w:val="007F7059"/>
    <w:rsid w:val="007F71DC"/>
    <w:rsid w:val="007F725B"/>
    <w:rsid w:val="007F7333"/>
    <w:rsid w:val="007F741B"/>
    <w:rsid w:val="007F7F4B"/>
    <w:rsid w:val="00800151"/>
    <w:rsid w:val="008003CE"/>
    <w:rsid w:val="00800619"/>
    <w:rsid w:val="00800908"/>
    <w:rsid w:val="00800C45"/>
    <w:rsid w:val="008019EC"/>
    <w:rsid w:val="00801CA7"/>
    <w:rsid w:val="00801CBA"/>
    <w:rsid w:val="008022D7"/>
    <w:rsid w:val="0080231E"/>
    <w:rsid w:val="00802F97"/>
    <w:rsid w:val="008031AF"/>
    <w:rsid w:val="00803319"/>
    <w:rsid w:val="00803533"/>
    <w:rsid w:val="00803538"/>
    <w:rsid w:val="008038A7"/>
    <w:rsid w:val="00803A47"/>
    <w:rsid w:val="00803ADF"/>
    <w:rsid w:val="00803C17"/>
    <w:rsid w:val="008043E9"/>
    <w:rsid w:val="00804990"/>
    <w:rsid w:val="00804C4E"/>
    <w:rsid w:val="00804CAD"/>
    <w:rsid w:val="008050E7"/>
    <w:rsid w:val="00805169"/>
    <w:rsid w:val="00805351"/>
    <w:rsid w:val="008054C4"/>
    <w:rsid w:val="008058DB"/>
    <w:rsid w:val="0080599F"/>
    <w:rsid w:val="00805B54"/>
    <w:rsid w:val="00806129"/>
    <w:rsid w:val="008066CB"/>
    <w:rsid w:val="008068EE"/>
    <w:rsid w:val="00806CC4"/>
    <w:rsid w:val="008070C5"/>
    <w:rsid w:val="00807388"/>
    <w:rsid w:val="00807A06"/>
    <w:rsid w:val="00807B5A"/>
    <w:rsid w:val="00807D34"/>
    <w:rsid w:val="00810199"/>
    <w:rsid w:val="00810C79"/>
    <w:rsid w:val="00810CD0"/>
    <w:rsid w:val="00810F7C"/>
    <w:rsid w:val="0081108B"/>
    <w:rsid w:val="00811180"/>
    <w:rsid w:val="00811211"/>
    <w:rsid w:val="00811D60"/>
    <w:rsid w:val="00811D82"/>
    <w:rsid w:val="008121E7"/>
    <w:rsid w:val="008123E0"/>
    <w:rsid w:val="00812BE5"/>
    <w:rsid w:val="008131D6"/>
    <w:rsid w:val="00813248"/>
    <w:rsid w:val="00813F28"/>
    <w:rsid w:val="0081411C"/>
    <w:rsid w:val="00814209"/>
    <w:rsid w:val="008143CD"/>
    <w:rsid w:val="008144C2"/>
    <w:rsid w:val="00814806"/>
    <w:rsid w:val="00815005"/>
    <w:rsid w:val="00815311"/>
    <w:rsid w:val="00815453"/>
    <w:rsid w:val="008157FA"/>
    <w:rsid w:val="00815BE1"/>
    <w:rsid w:val="00815E20"/>
    <w:rsid w:val="00816256"/>
    <w:rsid w:val="008165FE"/>
    <w:rsid w:val="00816605"/>
    <w:rsid w:val="00816692"/>
    <w:rsid w:val="008170F9"/>
    <w:rsid w:val="008173D6"/>
    <w:rsid w:val="008174B1"/>
    <w:rsid w:val="008178E0"/>
    <w:rsid w:val="00817984"/>
    <w:rsid w:val="008179A4"/>
    <w:rsid w:val="00817B8F"/>
    <w:rsid w:val="0082025D"/>
    <w:rsid w:val="0082051F"/>
    <w:rsid w:val="00820553"/>
    <w:rsid w:val="0082088E"/>
    <w:rsid w:val="00820BE2"/>
    <w:rsid w:val="00820CB0"/>
    <w:rsid w:val="00820F99"/>
    <w:rsid w:val="0082143C"/>
    <w:rsid w:val="00821628"/>
    <w:rsid w:val="0082167E"/>
    <w:rsid w:val="00821821"/>
    <w:rsid w:val="00821B03"/>
    <w:rsid w:val="00821DC5"/>
    <w:rsid w:val="00821E07"/>
    <w:rsid w:val="0082221F"/>
    <w:rsid w:val="00822D4F"/>
    <w:rsid w:val="00823046"/>
    <w:rsid w:val="00823342"/>
    <w:rsid w:val="0082336D"/>
    <w:rsid w:val="008238DB"/>
    <w:rsid w:val="00823B9C"/>
    <w:rsid w:val="00824224"/>
    <w:rsid w:val="008245D5"/>
    <w:rsid w:val="0082482D"/>
    <w:rsid w:val="0082483B"/>
    <w:rsid w:val="00824BBD"/>
    <w:rsid w:val="00824C4D"/>
    <w:rsid w:val="00824C79"/>
    <w:rsid w:val="00824F69"/>
    <w:rsid w:val="00825201"/>
    <w:rsid w:val="008254D6"/>
    <w:rsid w:val="0082585C"/>
    <w:rsid w:val="0082599E"/>
    <w:rsid w:val="00825B87"/>
    <w:rsid w:val="00825EE3"/>
    <w:rsid w:val="00825F5B"/>
    <w:rsid w:val="008261D5"/>
    <w:rsid w:val="008261E4"/>
    <w:rsid w:val="008263F1"/>
    <w:rsid w:val="008265C9"/>
    <w:rsid w:val="008266AF"/>
    <w:rsid w:val="00826EBA"/>
    <w:rsid w:val="00827272"/>
    <w:rsid w:val="00827488"/>
    <w:rsid w:val="00827559"/>
    <w:rsid w:val="008278FB"/>
    <w:rsid w:val="00827C57"/>
    <w:rsid w:val="00827F45"/>
    <w:rsid w:val="008300C7"/>
    <w:rsid w:val="00830136"/>
    <w:rsid w:val="00830E1F"/>
    <w:rsid w:val="00830FEF"/>
    <w:rsid w:val="00830FF9"/>
    <w:rsid w:val="008310CC"/>
    <w:rsid w:val="00831640"/>
    <w:rsid w:val="008316BC"/>
    <w:rsid w:val="00831A49"/>
    <w:rsid w:val="00831B18"/>
    <w:rsid w:val="00831B32"/>
    <w:rsid w:val="00831B8D"/>
    <w:rsid w:val="00831F66"/>
    <w:rsid w:val="008327B3"/>
    <w:rsid w:val="00832C47"/>
    <w:rsid w:val="00833712"/>
    <w:rsid w:val="0083438C"/>
    <w:rsid w:val="008345BB"/>
    <w:rsid w:val="008349E8"/>
    <w:rsid w:val="008349F9"/>
    <w:rsid w:val="00834A22"/>
    <w:rsid w:val="00834AE0"/>
    <w:rsid w:val="0083505E"/>
    <w:rsid w:val="00835B32"/>
    <w:rsid w:val="00835CD5"/>
    <w:rsid w:val="00836015"/>
    <w:rsid w:val="00836386"/>
    <w:rsid w:val="00836ABC"/>
    <w:rsid w:val="00836C77"/>
    <w:rsid w:val="00836F39"/>
    <w:rsid w:val="00836FE7"/>
    <w:rsid w:val="00837398"/>
    <w:rsid w:val="008374EE"/>
    <w:rsid w:val="00837731"/>
    <w:rsid w:val="00837A60"/>
    <w:rsid w:val="00837FFD"/>
    <w:rsid w:val="0084023D"/>
    <w:rsid w:val="0084026F"/>
    <w:rsid w:val="00840396"/>
    <w:rsid w:val="00840532"/>
    <w:rsid w:val="00840776"/>
    <w:rsid w:val="008407D4"/>
    <w:rsid w:val="008408DD"/>
    <w:rsid w:val="008409E1"/>
    <w:rsid w:val="00840A07"/>
    <w:rsid w:val="008410C6"/>
    <w:rsid w:val="008415F4"/>
    <w:rsid w:val="00841636"/>
    <w:rsid w:val="00841813"/>
    <w:rsid w:val="00841A3F"/>
    <w:rsid w:val="00841EB6"/>
    <w:rsid w:val="00842ECC"/>
    <w:rsid w:val="00843008"/>
    <w:rsid w:val="00843014"/>
    <w:rsid w:val="0084305F"/>
    <w:rsid w:val="008433BF"/>
    <w:rsid w:val="00843567"/>
    <w:rsid w:val="0084360E"/>
    <w:rsid w:val="008437C5"/>
    <w:rsid w:val="00843B70"/>
    <w:rsid w:val="00843C60"/>
    <w:rsid w:val="00843C6C"/>
    <w:rsid w:val="00844091"/>
    <w:rsid w:val="00844579"/>
    <w:rsid w:val="00844867"/>
    <w:rsid w:val="00844EF0"/>
    <w:rsid w:val="008454B4"/>
    <w:rsid w:val="0084599B"/>
    <w:rsid w:val="00846348"/>
    <w:rsid w:val="00846506"/>
    <w:rsid w:val="00846641"/>
    <w:rsid w:val="0084682F"/>
    <w:rsid w:val="00846897"/>
    <w:rsid w:val="008468B5"/>
    <w:rsid w:val="00846B92"/>
    <w:rsid w:val="00846BDC"/>
    <w:rsid w:val="00847004"/>
    <w:rsid w:val="008471AC"/>
    <w:rsid w:val="008477F1"/>
    <w:rsid w:val="00847836"/>
    <w:rsid w:val="00847ABF"/>
    <w:rsid w:val="00847EA7"/>
    <w:rsid w:val="008501C9"/>
    <w:rsid w:val="00850632"/>
    <w:rsid w:val="00850D3B"/>
    <w:rsid w:val="00851028"/>
    <w:rsid w:val="00851069"/>
    <w:rsid w:val="00851113"/>
    <w:rsid w:val="008518B4"/>
    <w:rsid w:val="008520C6"/>
    <w:rsid w:val="00852281"/>
    <w:rsid w:val="00852450"/>
    <w:rsid w:val="008524F0"/>
    <w:rsid w:val="00852827"/>
    <w:rsid w:val="00852919"/>
    <w:rsid w:val="00852DEE"/>
    <w:rsid w:val="0085380B"/>
    <w:rsid w:val="00853D16"/>
    <w:rsid w:val="00853F8F"/>
    <w:rsid w:val="00854283"/>
    <w:rsid w:val="008544D2"/>
    <w:rsid w:val="008547C2"/>
    <w:rsid w:val="00854C44"/>
    <w:rsid w:val="00854DED"/>
    <w:rsid w:val="00854E09"/>
    <w:rsid w:val="0085504B"/>
    <w:rsid w:val="008552CD"/>
    <w:rsid w:val="00855380"/>
    <w:rsid w:val="008559AE"/>
    <w:rsid w:val="00855A3F"/>
    <w:rsid w:val="00855BB1"/>
    <w:rsid w:val="00855E11"/>
    <w:rsid w:val="00855E23"/>
    <w:rsid w:val="0085643B"/>
    <w:rsid w:val="0085663D"/>
    <w:rsid w:val="0085669A"/>
    <w:rsid w:val="00856CAF"/>
    <w:rsid w:val="00856E49"/>
    <w:rsid w:val="00856ED5"/>
    <w:rsid w:val="0085730E"/>
    <w:rsid w:val="0085750E"/>
    <w:rsid w:val="00857A27"/>
    <w:rsid w:val="00857B05"/>
    <w:rsid w:val="00857D77"/>
    <w:rsid w:val="00860467"/>
    <w:rsid w:val="00860494"/>
    <w:rsid w:val="0086050C"/>
    <w:rsid w:val="00860B0A"/>
    <w:rsid w:val="00860FB6"/>
    <w:rsid w:val="00861037"/>
    <w:rsid w:val="008610F1"/>
    <w:rsid w:val="00861206"/>
    <w:rsid w:val="0086166B"/>
    <w:rsid w:val="00861987"/>
    <w:rsid w:val="00862088"/>
    <w:rsid w:val="008620A9"/>
    <w:rsid w:val="008622FF"/>
    <w:rsid w:val="0086248D"/>
    <w:rsid w:val="008627F2"/>
    <w:rsid w:val="00862872"/>
    <w:rsid w:val="00862A8A"/>
    <w:rsid w:val="00862B3A"/>
    <w:rsid w:val="00862C5F"/>
    <w:rsid w:val="0086307E"/>
    <w:rsid w:val="008631D8"/>
    <w:rsid w:val="008633C6"/>
    <w:rsid w:val="0086359D"/>
    <w:rsid w:val="00863B83"/>
    <w:rsid w:val="00863C19"/>
    <w:rsid w:val="00863F9F"/>
    <w:rsid w:val="00864017"/>
    <w:rsid w:val="0086404A"/>
    <w:rsid w:val="00864090"/>
    <w:rsid w:val="00864095"/>
    <w:rsid w:val="0086418B"/>
    <w:rsid w:val="008641D4"/>
    <w:rsid w:val="008643B7"/>
    <w:rsid w:val="0086492E"/>
    <w:rsid w:val="00864989"/>
    <w:rsid w:val="00864A93"/>
    <w:rsid w:val="00864E4E"/>
    <w:rsid w:val="008650CF"/>
    <w:rsid w:val="0086519D"/>
    <w:rsid w:val="008653A5"/>
    <w:rsid w:val="0086592A"/>
    <w:rsid w:val="008659BC"/>
    <w:rsid w:val="00865D1A"/>
    <w:rsid w:val="00865D3E"/>
    <w:rsid w:val="00866115"/>
    <w:rsid w:val="008664A6"/>
    <w:rsid w:val="008676DB"/>
    <w:rsid w:val="008676EF"/>
    <w:rsid w:val="00867795"/>
    <w:rsid w:val="00870583"/>
    <w:rsid w:val="0087099E"/>
    <w:rsid w:val="00870DA6"/>
    <w:rsid w:val="00870F3B"/>
    <w:rsid w:val="00871184"/>
    <w:rsid w:val="008712EB"/>
    <w:rsid w:val="008714D3"/>
    <w:rsid w:val="008719F2"/>
    <w:rsid w:val="008726CF"/>
    <w:rsid w:val="00872707"/>
    <w:rsid w:val="00873A12"/>
    <w:rsid w:val="00873A7A"/>
    <w:rsid w:val="0087402E"/>
    <w:rsid w:val="008740A0"/>
    <w:rsid w:val="0087455C"/>
    <w:rsid w:val="00874716"/>
    <w:rsid w:val="00874787"/>
    <w:rsid w:val="00874B62"/>
    <w:rsid w:val="00874C77"/>
    <w:rsid w:val="00874CB4"/>
    <w:rsid w:val="00874CDD"/>
    <w:rsid w:val="00874D33"/>
    <w:rsid w:val="00875083"/>
    <w:rsid w:val="008753BF"/>
    <w:rsid w:val="008757AB"/>
    <w:rsid w:val="00875FFB"/>
    <w:rsid w:val="008760BF"/>
    <w:rsid w:val="0087687A"/>
    <w:rsid w:val="00877478"/>
    <w:rsid w:val="0087758E"/>
    <w:rsid w:val="008776B0"/>
    <w:rsid w:val="00880229"/>
    <w:rsid w:val="0088040D"/>
    <w:rsid w:val="00880643"/>
    <w:rsid w:val="008809BC"/>
    <w:rsid w:val="00880C61"/>
    <w:rsid w:val="00880FB0"/>
    <w:rsid w:val="008813C9"/>
    <w:rsid w:val="00881647"/>
    <w:rsid w:val="0088171E"/>
    <w:rsid w:val="00881AAB"/>
    <w:rsid w:val="00881D99"/>
    <w:rsid w:val="00881DE5"/>
    <w:rsid w:val="00881FF2"/>
    <w:rsid w:val="00882231"/>
    <w:rsid w:val="008822F9"/>
    <w:rsid w:val="0088230B"/>
    <w:rsid w:val="00882488"/>
    <w:rsid w:val="00882704"/>
    <w:rsid w:val="00882BD2"/>
    <w:rsid w:val="00882CAA"/>
    <w:rsid w:val="00882CC9"/>
    <w:rsid w:val="00882EB0"/>
    <w:rsid w:val="008830D1"/>
    <w:rsid w:val="008832E2"/>
    <w:rsid w:val="0088353F"/>
    <w:rsid w:val="00883591"/>
    <w:rsid w:val="00883763"/>
    <w:rsid w:val="00883798"/>
    <w:rsid w:val="0088387D"/>
    <w:rsid w:val="00883F12"/>
    <w:rsid w:val="00883F60"/>
    <w:rsid w:val="0088453E"/>
    <w:rsid w:val="008845AD"/>
    <w:rsid w:val="00884ACD"/>
    <w:rsid w:val="00884BC6"/>
    <w:rsid w:val="00885236"/>
    <w:rsid w:val="008852FA"/>
    <w:rsid w:val="008854DC"/>
    <w:rsid w:val="00885673"/>
    <w:rsid w:val="008858E7"/>
    <w:rsid w:val="00885975"/>
    <w:rsid w:val="008859A5"/>
    <w:rsid w:val="008862AE"/>
    <w:rsid w:val="00886619"/>
    <w:rsid w:val="0088687A"/>
    <w:rsid w:val="00887488"/>
    <w:rsid w:val="00887857"/>
    <w:rsid w:val="00887A9B"/>
    <w:rsid w:val="00887F6D"/>
    <w:rsid w:val="0089005E"/>
    <w:rsid w:val="0089006B"/>
    <w:rsid w:val="008902B2"/>
    <w:rsid w:val="008902C8"/>
    <w:rsid w:val="0089054F"/>
    <w:rsid w:val="008905D7"/>
    <w:rsid w:val="00890AFB"/>
    <w:rsid w:val="00890B4A"/>
    <w:rsid w:val="008913DC"/>
    <w:rsid w:val="008915E4"/>
    <w:rsid w:val="00891633"/>
    <w:rsid w:val="008916FE"/>
    <w:rsid w:val="008917CB"/>
    <w:rsid w:val="00891BB4"/>
    <w:rsid w:val="00891CF6"/>
    <w:rsid w:val="00891DDB"/>
    <w:rsid w:val="00892596"/>
    <w:rsid w:val="008925E3"/>
    <w:rsid w:val="00892E48"/>
    <w:rsid w:val="008930F4"/>
    <w:rsid w:val="008931A8"/>
    <w:rsid w:val="00893BA2"/>
    <w:rsid w:val="00893D9D"/>
    <w:rsid w:val="00893FCD"/>
    <w:rsid w:val="0089417A"/>
    <w:rsid w:val="008942F2"/>
    <w:rsid w:val="008948C2"/>
    <w:rsid w:val="008949F7"/>
    <w:rsid w:val="00894B10"/>
    <w:rsid w:val="00894E2D"/>
    <w:rsid w:val="008952C7"/>
    <w:rsid w:val="00895419"/>
    <w:rsid w:val="00895713"/>
    <w:rsid w:val="00895F75"/>
    <w:rsid w:val="0089621A"/>
    <w:rsid w:val="00896465"/>
    <w:rsid w:val="00896698"/>
    <w:rsid w:val="00896AF4"/>
    <w:rsid w:val="00897262"/>
    <w:rsid w:val="00897655"/>
    <w:rsid w:val="00897795"/>
    <w:rsid w:val="008978FB"/>
    <w:rsid w:val="00897C90"/>
    <w:rsid w:val="00897D95"/>
    <w:rsid w:val="008A0A0A"/>
    <w:rsid w:val="008A0C0E"/>
    <w:rsid w:val="008A0FE5"/>
    <w:rsid w:val="008A1153"/>
    <w:rsid w:val="008A12D7"/>
    <w:rsid w:val="008A151E"/>
    <w:rsid w:val="008A17EA"/>
    <w:rsid w:val="008A1CAA"/>
    <w:rsid w:val="008A230B"/>
    <w:rsid w:val="008A26AB"/>
    <w:rsid w:val="008A29FD"/>
    <w:rsid w:val="008A2BC7"/>
    <w:rsid w:val="008A2D53"/>
    <w:rsid w:val="008A330C"/>
    <w:rsid w:val="008A352A"/>
    <w:rsid w:val="008A352D"/>
    <w:rsid w:val="008A3608"/>
    <w:rsid w:val="008A36B0"/>
    <w:rsid w:val="008A3BFB"/>
    <w:rsid w:val="008A3DC8"/>
    <w:rsid w:val="008A3F15"/>
    <w:rsid w:val="008A3F84"/>
    <w:rsid w:val="008A4081"/>
    <w:rsid w:val="008A425C"/>
    <w:rsid w:val="008A4387"/>
    <w:rsid w:val="008A43E4"/>
    <w:rsid w:val="008A4604"/>
    <w:rsid w:val="008A4715"/>
    <w:rsid w:val="008A4826"/>
    <w:rsid w:val="008A48F6"/>
    <w:rsid w:val="008A4ACF"/>
    <w:rsid w:val="008A50D6"/>
    <w:rsid w:val="008A5C64"/>
    <w:rsid w:val="008A5DF0"/>
    <w:rsid w:val="008A6519"/>
    <w:rsid w:val="008A663B"/>
    <w:rsid w:val="008A671E"/>
    <w:rsid w:val="008A673D"/>
    <w:rsid w:val="008A69FE"/>
    <w:rsid w:val="008A6A5C"/>
    <w:rsid w:val="008A6E0A"/>
    <w:rsid w:val="008A6F8E"/>
    <w:rsid w:val="008A719F"/>
    <w:rsid w:val="008A77D8"/>
    <w:rsid w:val="008A7A5A"/>
    <w:rsid w:val="008A7BD9"/>
    <w:rsid w:val="008A7D7A"/>
    <w:rsid w:val="008A7D84"/>
    <w:rsid w:val="008B0406"/>
    <w:rsid w:val="008B0408"/>
    <w:rsid w:val="008B09D5"/>
    <w:rsid w:val="008B0B7A"/>
    <w:rsid w:val="008B0D2A"/>
    <w:rsid w:val="008B10F1"/>
    <w:rsid w:val="008B1410"/>
    <w:rsid w:val="008B190B"/>
    <w:rsid w:val="008B1C7D"/>
    <w:rsid w:val="008B203B"/>
    <w:rsid w:val="008B24BC"/>
    <w:rsid w:val="008B2636"/>
    <w:rsid w:val="008B2661"/>
    <w:rsid w:val="008B27E1"/>
    <w:rsid w:val="008B2948"/>
    <w:rsid w:val="008B2C31"/>
    <w:rsid w:val="008B2CB0"/>
    <w:rsid w:val="008B300C"/>
    <w:rsid w:val="008B3A33"/>
    <w:rsid w:val="008B3C3B"/>
    <w:rsid w:val="008B3DB4"/>
    <w:rsid w:val="008B3F22"/>
    <w:rsid w:val="008B4144"/>
    <w:rsid w:val="008B41D4"/>
    <w:rsid w:val="008B4667"/>
    <w:rsid w:val="008B483B"/>
    <w:rsid w:val="008B4A87"/>
    <w:rsid w:val="008B4B64"/>
    <w:rsid w:val="008B5029"/>
    <w:rsid w:val="008B56AD"/>
    <w:rsid w:val="008B5870"/>
    <w:rsid w:val="008B588A"/>
    <w:rsid w:val="008B593C"/>
    <w:rsid w:val="008B5999"/>
    <w:rsid w:val="008B5A00"/>
    <w:rsid w:val="008B5DF3"/>
    <w:rsid w:val="008B6308"/>
    <w:rsid w:val="008B675B"/>
    <w:rsid w:val="008B6A0A"/>
    <w:rsid w:val="008B6BCD"/>
    <w:rsid w:val="008B6BFC"/>
    <w:rsid w:val="008B6D30"/>
    <w:rsid w:val="008B6E28"/>
    <w:rsid w:val="008C0062"/>
    <w:rsid w:val="008C00D4"/>
    <w:rsid w:val="008C0401"/>
    <w:rsid w:val="008C096F"/>
    <w:rsid w:val="008C09C0"/>
    <w:rsid w:val="008C0C71"/>
    <w:rsid w:val="008C0C91"/>
    <w:rsid w:val="008C0CA5"/>
    <w:rsid w:val="008C0FB0"/>
    <w:rsid w:val="008C1750"/>
    <w:rsid w:val="008C1984"/>
    <w:rsid w:val="008C19C6"/>
    <w:rsid w:val="008C1A65"/>
    <w:rsid w:val="008C1C7F"/>
    <w:rsid w:val="008C2292"/>
    <w:rsid w:val="008C28D6"/>
    <w:rsid w:val="008C2943"/>
    <w:rsid w:val="008C2986"/>
    <w:rsid w:val="008C2D37"/>
    <w:rsid w:val="008C2DD1"/>
    <w:rsid w:val="008C31A5"/>
    <w:rsid w:val="008C31EB"/>
    <w:rsid w:val="008C334B"/>
    <w:rsid w:val="008C3417"/>
    <w:rsid w:val="008C3634"/>
    <w:rsid w:val="008C3DF9"/>
    <w:rsid w:val="008C4025"/>
    <w:rsid w:val="008C4451"/>
    <w:rsid w:val="008C4A02"/>
    <w:rsid w:val="008C4BD5"/>
    <w:rsid w:val="008C4BEF"/>
    <w:rsid w:val="008C4CEA"/>
    <w:rsid w:val="008C4F20"/>
    <w:rsid w:val="008C5E39"/>
    <w:rsid w:val="008C620D"/>
    <w:rsid w:val="008C63B6"/>
    <w:rsid w:val="008C650D"/>
    <w:rsid w:val="008C659C"/>
    <w:rsid w:val="008C6874"/>
    <w:rsid w:val="008C6B48"/>
    <w:rsid w:val="008C6D9C"/>
    <w:rsid w:val="008C73A3"/>
    <w:rsid w:val="008C7C5B"/>
    <w:rsid w:val="008C7F47"/>
    <w:rsid w:val="008D025D"/>
    <w:rsid w:val="008D0767"/>
    <w:rsid w:val="008D0C92"/>
    <w:rsid w:val="008D0DF3"/>
    <w:rsid w:val="008D10DE"/>
    <w:rsid w:val="008D14D4"/>
    <w:rsid w:val="008D1881"/>
    <w:rsid w:val="008D196F"/>
    <w:rsid w:val="008D1981"/>
    <w:rsid w:val="008D19FE"/>
    <w:rsid w:val="008D2240"/>
    <w:rsid w:val="008D256E"/>
    <w:rsid w:val="008D36A3"/>
    <w:rsid w:val="008D3706"/>
    <w:rsid w:val="008D41A3"/>
    <w:rsid w:val="008D41DA"/>
    <w:rsid w:val="008D430E"/>
    <w:rsid w:val="008D4939"/>
    <w:rsid w:val="008D4E0F"/>
    <w:rsid w:val="008D5A11"/>
    <w:rsid w:val="008D5D38"/>
    <w:rsid w:val="008D636B"/>
    <w:rsid w:val="008D6387"/>
    <w:rsid w:val="008D6AEB"/>
    <w:rsid w:val="008D752F"/>
    <w:rsid w:val="008D7B3A"/>
    <w:rsid w:val="008D7BF9"/>
    <w:rsid w:val="008D7F96"/>
    <w:rsid w:val="008E0228"/>
    <w:rsid w:val="008E0299"/>
    <w:rsid w:val="008E0313"/>
    <w:rsid w:val="008E05ED"/>
    <w:rsid w:val="008E0716"/>
    <w:rsid w:val="008E0BCD"/>
    <w:rsid w:val="008E0D4B"/>
    <w:rsid w:val="008E1116"/>
    <w:rsid w:val="008E125A"/>
    <w:rsid w:val="008E142C"/>
    <w:rsid w:val="008E1929"/>
    <w:rsid w:val="008E1A74"/>
    <w:rsid w:val="008E1E2D"/>
    <w:rsid w:val="008E22D6"/>
    <w:rsid w:val="008E26CC"/>
    <w:rsid w:val="008E313B"/>
    <w:rsid w:val="008E345C"/>
    <w:rsid w:val="008E356A"/>
    <w:rsid w:val="008E38BD"/>
    <w:rsid w:val="008E3C1A"/>
    <w:rsid w:val="008E3ECA"/>
    <w:rsid w:val="008E43F9"/>
    <w:rsid w:val="008E443A"/>
    <w:rsid w:val="008E4755"/>
    <w:rsid w:val="008E4A62"/>
    <w:rsid w:val="008E4C46"/>
    <w:rsid w:val="008E4C53"/>
    <w:rsid w:val="008E4FF7"/>
    <w:rsid w:val="008E5072"/>
    <w:rsid w:val="008E50B6"/>
    <w:rsid w:val="008E55D7"/>
    <w:rsid w:val="008E56C3"/>
    <w:rsid w:val="008E5839"/>
    <w:rsid w:val="008E5A95"/>
    <w:rsid w:val="008E6047"/>
    <w:rsid w:val="008E6196"/>
    <w:rsid w:val="008E629F"/>
    <w:rsid w:val="008E62D0"/>
    <w:rsid w:val="008E6737"/>
    <w:rsid w:val="008E67F7"/>
    <w:rsid w:val="008E69B4"/>
    <w:rsid w:val="008E6E0F"/>
    <w:rsid w:val="008E716F"/>
    <w:rsid w:val="008E7306"/>
    <w:rsid w:val="008E7411"/>
    <w:rsid w:val="008E777D"/>
    <w:rsid w:val="008E795E"/>
    <w:rsid w:val="008E7BE9"/>
    <w:rsid w:val="008E7C85"/>
    <w:rsid w:val="008F0138"/>
    <w:rsid w:val="008F032E"/>
    <w:rsid w:val="008F038B"/>
    <w:rsid w:val="008F056E"/>
    <w:rsid w:val="008F087A"/>
    <w:rsid w:val="008F08FE"/>
    <w:rsid w:val="008F0B03"/>
    <w:rsid w:val="008F0B59"/>
    <w:rsid w:val="008F0BE9"/>
    <w:rsid w:val="008F0ED8"/>
    <w:rsid w:val="008F102D"/>
    <w:rsid w:val="008F1059"/>
    <w:rsid w:val="008F119B"/>
    <w:rsid w:val="008F1262"/>
    <w:rsid w:val="008F13E5"/>
    <w:rsid w:val="008F14A5"/>
    <w:rsid w:val="008F14A6"/>
    <w:rsid w:val="008F15D8"/>
    <w:rsid w:val="008F1976"/>
    <w:rsid w:val="008F1DFE"/>
    <w:rsid w:val="008F22A0"/>
    <w:rsid w:val="008F26C0"/>
    <w:rsid w:val="008F26FB"/>
    <w:rsid w:val="008F2756"/>
    <w:rsid w:val="008F2E03"/>
    <w:rsid w:val="008F3C2B"/>
    <w:rsid w:val="008F3F48"/>
    <w:rsid w:val="008F4383"/>
    <w:rsid w:val="008F54A7"/>
    <w:rsid w:val="008F57A7"/>
    <w:rsid w:val="008F5B30"/>
    <w:rsid w:val="008F5C4E"/>
    <w:rsid w:val="008F600D"/>
    <w:rsid w:val="008F656C"/>
    <w:rsid w:val="008F66B5"/>
    <w:rsid w:val="008F6F36"/>
    <w:rsid w:val="008F71C3"/>
    <w:rsid w:val="008F7360"/>
    <w:rsid w:val="008F7B4E"/>
    <w:rsid w:val="00900057"/>
    <w:rsid w:val="009009EF"/>
    <w:rsid w:val="00900B24"/>
    <w:rsid w:val="00900F93"/>
    <w:rsid w:val="0090101B"/>
    <w:rsid w:val="0090113A"/>
    <w:rsid w:val="00901740"/>
    <w:rsid w:val="00901AB7"/>
    <w:rsid w:val="00901DA4"/>
    <w:rsid w:val="00902338"/>
    <w:rsid w:val="0090236C"/>
    <w:rsid w:val="0090259A"/>
    <w:rsid w:val="009025DB"/>
    <w:rsid w:val="009025FD"/>
    <w:rsid w:val="00902B40"/>
    <w:rsid w:val="00902B44"/>
    <w:rsid w:val="00902BC1"/>
    <w:rsid w:val="00902C43"/>
    <w:rsid w:val="00903001"/>
    <w:rsid w:val="00903BC4"/>
    <w:rsid w:val="00903C1D"/>
    <w:rsid w:val="00903CD8"/>
    <w:rsid w:val="00903EC7"/>
    <w:rsid w:val="00903ED6"/>
    <w:rsid w:val="009041B6"/>
    <w:rsid w:val="0090442D"/>
    <w:rsid w:val="009045F2"/>
    <w:rsid w:val="009046C3"/>
    <w:rsid w:val="009049FD"/>
    <w:rsid w:val="00904AE1"/>
    <w:rsid w:val="00904B21"/>
    <w:rsid w:val="00904EB5"/>
    <w:rsid w:val="00904F20"/>
    <w:rsid w:val="00905070"/>
    <w:rsid w:val="00905F9B"/>
    <w:rsid w:val="009061A0"/>
    <w:rsid w:val="00906245"/>
    <w:rsid w:val="00906AA6"/>
    <w:rsid w:val="00906CAE"/>
    <w:rsid w:val="00907057"/>
    <w:rsid w:val="00907884"/>
    <w:rsid w:val="009079E5"/>
    <w:rsid w:val="00907B54"/>
    <w:rsid w:val="0091071F"/>
    <w:rsid w:val="00910DF5"/>
    <w:rsid w:val="0091144B"/>
    <w:rsid w:val="00911699"/>
    <w:rsid w:val="009116A4"/>
    <w:rsid w:val="009117B5"/>
    <w:rsid w:val="009119E7"/>
    <w:rsid w:val="00911DB1"/>
    <w:rsid w:val="00911EC9"/>
    <w:rsid w:val="00911F5D"/>
    <w:rsid w:val="00912798"/>
    <w:rsid w:val="009128F9"/>
    <w:rsid w:val="00912F3B"/>
    <w:rsid w:val="00913349"/>
    <w:rsid w:val="00913498"/>
    <w:rsid w:val="0091365B"/>
    <w:rsid w:val="00913F81"/>
    <w:rsid w:val="0091407D"/>
    <w:rsid w:val="00914C91"/>
    <w:rsid w:val="00914F63"/>
    <w:rsid w:val="0091500E"/>
    <w:rsid w:val="0091547E"/>
    <w:rsid w:val="00915626"/>
    <w:rsid w:val="00915C85"/>
    <w:rsid w:val="00915CE0"/>
    <w:rsid w:val="00915E28"/>
    <w:rsid w:val="009161C2"/>
    <w:rsid w:val="009163AB"/>
    <w:rsid w:val="00916AB0"/>
    <w:rsid w:val="00916B28"/>
    <w:rsid w:val="00916B48"/>
    <w:rsid w:val="00916C11"/>
    <w:rsid w:val="00916C72"/>
    <w:rsid w:val="00916D04"/>
    <w:rsid w:val="00916FFF"/>
    <w:rsid w:val="00917572"/>
    <w:rsid w:val="0091760B"/>
    <w:rsid w:val="00917866"/>
    <w:rsid w:val="0091795D"/>
    <w:rsid w:val="00917A6C"/>
    <w:rsid w:val="00917C3D"/>
    <w:rsid w:val="00917C5F"/>
    <w:rsid w:val="00920371"/>
    <w:rsid w:val="00920467"/>
    <w:rsid w:val="00920DF0"/>
    <w:rsid w:val="00920FF7"/>
    <w:rsid w:val="00921198"/>
    <w:rsid w:val="009218BE"/>
    <w:rsid w:val="00921A1C"/>
    <w:rsid w:val="00921C74"/>
    <w:rsid w:val="009220CF"/>
    <w:rsid w:val="0092241F"/>
    <w:rsid w:val="0092306A"/>
    <w:rsid w:val="009233ED"/>
    <w:rsid w:val="0092340A"/>
    <w:rsid w:val="009235F5"/>
    <w:rsid w:val="00923961"/>
    <w:rsid w:val="00923F97"/>
    <w:rsid w:val="00924365"/>
    <w:rsid w:val="00924E1D"/>
    <w:rsid w:val="0092526C"/>
    <w:rsid w:val="009256B4"/>
    <w:rsid w:val="00925769"/>
    <w:rsid w:val="00925A91"/>
    <w:rsid w:val="00925AFE"/>
    <w:rsid w:val="00925FD6"/>
    <w:rsid w:val="00926266"/>
    <w:rsid w:val="009262B0"/>
    <w:rsid w:val="00926534"/>
    <w:rsid w:val="0092655E"/>
    <w:rsid w:val="00926CF5"/>
    <w:rsid w:val="00927072"/>
    <w:rsid w:val="009301DF"/>
    <w:rsid w:val="00930515"/>
    <w:rsid w:val="00930746"/>
    <w:rsid w:val="00930FDD"/>
    <w:rsid w:val="00931A11"/>
    <w:rsid w:val="00931D95"/>
    <w:rsid w:val="00932723"/>
    <w:rsid w:val="0093311E"/>
    <w:rsid w:val="009332BD"/>
    <w:rsid w:val="009334D2"/>
    <w:rsid w:val="00933695"/>
    <w:rsid w:val="00933ABE"/>
    <w:rsid w:val="00933FA4"/>
    <w:rsid w:val="00934226"/>
    <w:rsid w:val="00934529"/>
    <w:rsid w:val="009348A4"/>
    <w:rsid w:val="009348CF"/>
    <w:rsid w:val="00934F73"/>
    <w:rsid w:val="00934F89"/>
    <w:rsid w:val="009350C9"/>
    <w:rsid w:val="009353C3"/>
    <w:rsid w:val="0093573B"/>
    <w:rsid w:val="0093592F"/>
    <w:rsid w:val="00935ADD"/>
    <w:rsid w:val="00935D1B"/>
    <w:rsid w:val="00935FF1"/>
    <w:rsid w:val="00936265"/>
    <w:rsid w:val="009364D3"/>
    <w:rsid w:val="0093677E"/>
    <w:rsid w:val="009367EF"/>
    <w:rsid w:val="00936869"/>
    <w:rsid w:val="00936992"/>
    <w:rsid w:val="00936AAE"/>
    <w:rsid w:val="00936CBA"/>
    <w:rsid w:val="00936DB6"/>
    <w:rsid w:val="0093767F"/>
    <w:rsid w:val="0093798B"/>
    <w:rsid w:val="00937C2B"/>
    <w:rsid w:val="00937C5D"/>
    <w:rsid w:val="00937CCD"/>
    <w:rsid w:val="00937DBF"/>
    <w:rsid w:val="00937F80"/>
    <w:rsid w:val="009405E5"/>
    <w:rsid w:val="00940671"/>
    <w:rsid w:val="009408F5"/>
    <w:rsid w:val="00940B55"/>
    <w:rsid w:val="009411BD"/>
    <w:rsid w:val="009412DE"/>
    <w:rsid w:val="0094165C"/>
    <w:rsid w:val="0094171C"/>
    <w:rsid w:val="00941912"/>
    <w:rsid w:val="00941DF3"/>
    <w:rsid w:val="00941EF0"/>
    <w:rsid w:val="00942716"/>
    <w:rsid w:val="009428B4"/>
    <w:rsid w:val="0094330A"/>
    <w:rsid w:val="009435E1"/>
    <w:rsid w:val="0094363A"/>
    <w:rsid w:val="009437DC"/>
    <w:rsid w:val="00943C25"/>
    <w:rsid w:val="00943C79"/>
    <w:rsid w:val="00943D8F"/>
    <w:rsid w:val="0094445F"/>
    <w:rsid w:val="00944477"/>
    <w:rsid w:val="009444BA"/>
    <w:rsid w:val="00944A9F"/>
    <w:rsid w:val="00944D39"/>
    <w:rsid w:val="00944E1C"/>
    <w:rsid w:val="009450AB"/>
    <w:rsid w:val="00945117"/>
    <w:rsid w:val="0094511A"/>
    <w:rsid w:val="00945525"/>
    <w:rsid w:val="00945655"/>
    <w:rsid w:val="00945914"/>
    <w:rsid w:val="00945B05"/>
    <w:rsid w:val="00946047"/>
    <w:rsid w:val="009460FD"/>
    <w:rsid w:val="00946289"/>
    <w:rsid w:val="00947001"/>
    <w:rsid w:val="009470D0"/>
    <w:rsid w:val="00947181"/>
    <w:rsid w:val="00947628"/>
    <w:rsid w:val="009479CA"/>
    <w:rsid w:val="00947D1A"/>
    <w:rsid w:val="009501F4"/>
    <w:rsid w:val="00950378"/>
    <w:rsid w:val="0095067C"/>
    <w:rsid w:val="009508DA"/>
    <w:rsid w:val="00950AAF"/>
    <w:rsid w:val="00950AD8"/>
    <w:rsid w:val="00950BCF"/>
    <w:rsid w:val="00951236"/>
    <w:rsid w:val="00951640"/>
    <w:rsid w:val="00952042"/>
    <w:rsid w:val="0095230C"/>
    <w:rsid w:val="009523CC"/>
    <w:rsid w:val="00952791"/>
    <w:rsid w:val="00952C47"/>
    <w:rsid w:val="00952C84"/>
    <w:rsid w:val="0095310F"/>
    <w:rsid w:val="0095350F"/>
    <w:rsid w:val="009536E7"/>
    <w:rsid w:val="00953A6B"/>
    <w:rsid w:val="00953DCD"/>
    <w:rsid w:val="00953F4F"/>
    <w:rsid w:val="00954112"/>
    <w:rsid w:val="00954379"/>
    <w:rsid w:val="009546BD"/>
    <w:rsid w:val="0095496D"/>
    <w:rsid w:val="00954970"/>
    <w:rsid w:val="00954C7B"/>
    <w:rsid w:val="00954D3C"/>
    <w:rsid w:val="00954FA9"/>
    <w:rsid w:val="00955336"/>
    <w:rsid w:val="009553A2"/>
    <w:rsid w:val="009553B2"/>
    <w:rsid w:val="00955880"/>
    <w:rsid w:val="00955A1B"/>
    <w:rsid w:val="00956275"/>
    <w:rsid w:val="009568B4"/>
    <w:rsid w:val="00957503"/>
    <w:rsid w:val="00957775"/>
    <w:rsid w:val="00957E7D"/>
    <w:rsid w:val="00957F81"/>
    <w:rsid w:val="00960645"/>
    <w:rsid w:val="00960DED"/>
    <w:rsid w:val="00960ECF"/>
    <w:rsid w:val="0096119C"/>
    <w:rsid w:val="00961220"/>
    <w:rsid w:val="0096189C"/>
    <w:rsid w:val="009622B5"/>
    <w:rsid w:val="00962A4B"/>
    <w:rsid w:val="00962F02"/>
    <w:rsid w:val="00963085"/>
    <w:rsid w:val="00963175"/>
    <w:rsid w:val="0096321F"/>
    <w:rsid w:val="00963808"/>
    <w:rsid w:val="00963937"/>
    <w:rsid w:val="00963B02"/>
    <w:rsid w:val="00963B84"/>
    <w:rsid w:val="0096463A"/>
    <w:rsid w:val="009649A1"/>
    <w:rsid w:val="00964A1C"/>
    <w:rsid w:val="009651A5"/>
    <w:rsid w:val="009652C9"/>
    <w:rsid w:val="009653C0"/>
    <w:rsid w:val="00965533"/>
    <w:rsid w:val="009658CD"/>
    <w:rsid w:val="00965BA5"/>
    <w:rsid w:val="00965EE7"/>
    <w:rsid w:val="00966451"/>
    <w:rsid w:val="00966C7E"/>
    <w:rsid w:val="009672BD"/>
    <w:rsid w:val="00967476"/>
    <w:rsid w:val="009676C6"/>
    <w:rsid w:val="00967DDF"/>
    <w:rsid w:val="00967E33"/>
    <w:rsid w:val="009700AF"/>
    <w:rsid w:val="009705FB"/>
    <w:rsid w:val="00970DF7"/>
    <w:rsid w:val="00971002"/>
    <w:rsid w:val="0097120F"/>
    <w:rsid w:val="0097131F"/>
    <w:rsid w:val="00971610"/>
    <w:rsid w:val="00971AC1"/>
    <w:rsid w:val="00971ACE"/>
    <w:rsid w:val="00971B20"/>
    <w:rsid w:val="0097260E"/>
    <w:rsid w:val="00972A6B"/>
    <w:rsid w:val="00972B5A"/>
    <w:rsid w:val="00972CD7"/>
    <w:rsid w:val="00972D41"/>
    <w:rsid w:val="00972E9A"/>
    <w:rsid w:val="00973455"/>
    <w:rsid w:val="009737E6"/>
    <w:rsid w:val="00973A74"/>
    <w:rsid w:val="0097417F"/>
    <w:rsid w:val="009743AA"/>
    <w:rsid w:val="00974477"/>
    <w:rsid w:val="0097454C"/>
    <w:rsid w:val="00974A3A"/>
    <w:rsid w:val="00974B32"/>
    <w:rsid w:val="00974B5C"/>
    <w:rsid w:val="00974D52"/>
    <w:rsid w:val="009750BC"/>
    <w:rsid w:val="00975336"/>
    <w:rsid w:val="00975637"/>
    <w:rsid w:val="009759A6"/>
    <w:rsid w:val="00975BD4"/>
    <w:rsid w:val="00975D05"/>
    <w:rsid w:val="00975EC3"/>
    <w:rsid w:val="0097658E"/>
    <w:rsid w:val="009767FA"/>
    <w:rsid w:val="00976EE7"/>
    <w:rsid w:val="00977054"/>
    <w:rsid w:val="009776DA"/>
    <w:rsid w:val="009777BD"/>
    <w:rsid w:val="00977809"/>
    <w:rsid w:val="00977838"/>
    <w:rsid w:val="00977B2C"/>
    <w:rsid w:val="00977F07"/>
    <w:rsid w:val="009801AA"/>
    <w:rsid w:val="00980686"/>
    <w:rsid w:val="009807C4"/>
    <w:rsid w:val="00980B97"/>
    <w:rsid w:val="00981282"/>
    <w:rsid w:val="00981481"/>
    <w:rsid w:val="00981856"/>
    <w:rsid w:val="0098192E"/>
    <w:rsid w:val="00981B9E"/>
    <w:rsid w:val="009820E0"/>
    <w:rsid w:val="0098210D"/>
    <w:rsid w:val="0098234D"/>
    <w:rsid w:val="00982385"/>
    <w:rsid w:val="0098287A"/>
    <w:rsid w:val="00982B13"/>
    <w:rsid w:val="00982F6A"/>
    <w:rsid w:val="00982F8C"/>
    <w:rsid w:val="00983934"/>
    <w:rsid w:val="00983C48"/>
    <w:rsid w:val="00983E4D"/>
    <w:rsid w:val="00983F55"/>
    <w:rsid w:val="00984679"/>
    <w:rsid w:val="00984883"/>
    <w:rsid w:val="00984BF4"/>
    <w:rsid w:val="00984BFA"/>
    <w:rsid w:val="00985457"/>
    <w:rsid w:val="00985595"/>
    <w:rsid w:val="0098564D"/>
    <w:rsid w:val="009856F9"/>
    <w:rsid w:val="00985DEB"/>
    <w:rsid w:val="00985E77"/>
    <w:rsid w:val="00985FAD"/>
    <w:rsid w:val="00986749"/>
    <w:rsid w:val="0098694E"/>
    <w:rsid w:val="009869D7"/>
    <w:rsid w:val="0098701D"/>
    <w:rsid w:val="009870EC"/>
    <w:rsid w:val="00987EAB"/>
    <w:rsid w:val="0099077B"/>
    <w:rsid w:val="00990914"/>
    <w:rsid w:val="00990CB6"/>
    <w:rsid w:val="00990F85"/>
    <w:rsid w:val="00991477"/>
    <w:rsid w:val="00991D14"/>
    <w:rsid w:val="00991E7B"/>
    <w:rsid w:val="00992405"/>
    <w:rsid w:val="00992C84"/>
    <w:rsid w:val="0099306C"/>
    <w:rsid w:val="0099340C"/>
    <w:rsid w:val="00994402"/>
    <w:rsid w:val="00994782"/>
    <w:rsid w:val="00994BDA"/>
    <w:rsid w:val="00995084"/>
    <w:rsid w:val="00995431"/>
    <w:rsid w:val="0099560E"/>
    <w:rsid w:val="009958D1"/>
    <w:rsid w:val="00995B69"/>
    <w:rsid w:val="00995C97"/>
    <w:rsid w:val="00995E59"/>
    <w:rsid w:val="0099604A"/>
    <w:rsid w:val="00996334"/>
    <w:rsid w:val="009965E5"/>
    <w:rsid w:val="009968D7"/>
    <w:rsid w:val="00996A72"/>
    <w:rsid w:val="0099707C"/>
    <w:rsid w:val="00997138"/>
    <w:rsid w:val="0099728A"/>
    <w:rsid w:val="00997C35"/>
    <w:rsid w:val="009A01B3"/>
    <w:rsid w:val="009A0492"/>
    <w:rsid w:val="009A0DD8"/>
    <w:rsid w:val="009A0E1E"/>
    <w:rsid w:val="009A0E97"/>
    <w:rsid w:val="009A1209"/>
    <w:rsid w:val="009A15C0"/>
    <w:rsid w:val="009A1829"/>
    <w:rsid w:val="009A1A9E"/>
    <w:rsid w:val="009A1B95"/>
    <w:rsid w:val="009A1F83"/>
    <w:rsid w:val="009A267F"/>
    <w:rsid w:val="009A2B93"/>
    <w:rsid w:val="009A3660"/>
    <w:rsid w:val="009A3848"/>
    <w:rsid w:val="009A3B8B"/>
    <w:rsid w:val="009A3C8F"/>
    <w:rsid w:val="009A3DC0"/>
    <w:rsid w:val="009A3E05"/>
    <w:rsid w:val="009A482A"/>
    <w:rsid w:val="009A4890"/>
    <w:rsid w:val="009A4A72"/>
    <w:rsid w:val="009A4CD3"/>
    <w:rsid w:val="009A4E2A"/>
    <w:rsid w:val="009A500C"/>
    <w:rsid w:val="009A5182"/>
    <w:rsid w:val="009A5392"/>
    <w:rsid w:val="009A5A01"/>
    <w:rsid w:val="009A5FBD"/>
    <w:rsid w:val="009A6189"/>
    <w:rsid w:val="009A661F"/>
    <w:rsid w:val="009A6ADE"/>
    <w:rsid w:val="009A6F75"/>
    <w:rsid w:val="009A78C9"/>
    <w:rsid w:val="009A7A53"/>
    <w:rsid w:val="009A7E8B"/>
    <w:rsid w:val="009A7EF8"/>
    <w:rsid w:val="009B0351"/>
    <w:rsid w:val="009B03EC"/>
    <w:rsid w:val="009B06E3"/>
    <w:rsid w:val="009B12C5"/>
    <w:rsid w:val="009B196F"/>
    <w:rsid w:val="009B1D41"/>
    <w:rsid w:val="009B1FCD"/>
    <w:rsid w:val="009B2289"/>
    <w:rsid w:val="009B32C6"/>
    <w:rsid w:val="009B32C9"/>
    <w:rsid w:val="009B34D6"/>
    <w:rsid w:val="009B3726"/>
    <w:rsid w:val="009B3740"/>
    <w:rsid w:val="009B4212"/>
    <w:rsid w:val="009B4369"/>
    <w:rsid w:val="009B4653"/>
    <w:rsid w:val="009B478F"/>
    <w:rsid w:val="009B47B3"/>
    <w:rsid w:val="009B4936"/>
    <w:rsid w:val="009B4B2A"/>
    <w:rsid w:val="009B503D"/>
    <w:rsid w:val="009B5058"/>
    <w:rsid w:val="009B50AA"/>
    <w:rsid w:val="009B55A7"/>
    <w:rsid w:val="009B56A4"/>
    <w:rsid w:val="009B5A02"/>
    <w:rsid w:val="009B5B39"/>
    <w:rsid w:val="009B5CE8"/>
    <w:rsid w:val="009B5D15"/>
    <w:rsid w:val="009B6293"/>
    <w:rsid w:val="009B6B1B"/>
    <w:rsid w:val="009B6D28"/>
    <w:rsid w:val="009B70B2"/>
    <w:rsid w:val="009B73D1"/>
    <w:rsid w:val="009B7681"/>
    <w:rsid w:val="009B77F6"/>
    <w:rsid w:val="009B7AE2"/>
    <w:rsid w:val="009C03DA"/>
    <w:rsid w:val="009C0596"/>
    <w:rsid w:val="009C0837"/>
    <w:rsid w:val="009C0CE9"/>
    <w:rsid w:val="009C0D07"/>
    <w:rsid w:val="009C0E8F"/>
    <w:rsid w:val="009C0F3B"/>
    <w:rsid w:val="009C12F4"/>
    <w:rsid w:val="009C17E6"/>
    <w:rsid w:val="009C1C22"/>
    <w:rsid w:val="009C1DF0"/>
    <w:rsid w:val="009C22B5"/>
    <w:rsid w:val="009C240D"/>
    <w:rsid w:val="009C2C67"/>
    <w:rsid w:val="009C3533"/>
    <w:rsid w:val="009C384C"/>
    <w:rsid w:val="009C3859"/>
    <w:rsid w:val="009C3ADC"/>
    <w:rsid w:val="009C3C14"/>
    <w:rsid w:val="009C4A64"/>
    <w:rsid w:val="009C4D1C"/>
    <w:rsid w:val="009C5412"/>
    <w:rsid w:val="009C5B2A"/>
    <w:rsid w:val="009C5EBE"/>
    <w:rsid w:val="009C5FAE"/>
    <w:rsid w:val="009C607E"/>
    <w:rsid w:val="009C60DD"/>
    <w:rsid w:val="009C6340"/>
    <w:rsid w:val="009C6A49"/>
    <w:rsid w:val="009C6DF7"/>
    <w:rsid w:val="009C6EC2"/>
    <w:rsid w:val="009C7439"/>
    <w:rsid w:val="009C74F1"/>
    <w:rsid w:val="009C7504"/>
    <w:rsid w:val="009C797F"/>
    <w:rsid w:val="009C7D40"/>
    <w:rsid w:val="009D005A"/>
    <w:rsid w:val="009D01B6"/>
    <w:rsid w:val="009D03E5"/>
    <w:rsid w:val="009D06C2"/>
    <w:rsid w:val="009D076E"/>
    <w:rsid w:val="009D07F9"/>
    <w:rsid w:val="009D0964"/>
    <w:rsid w:val="009D0FB6"/>
    <w:rsid w:val="009D11F7"/>
    <w:rsid w:val="009D12D2"/>
    <w:rsid w:val="009D1630"/>
    <w:rsid w:val="009D16A3"/>
    <w:rsid w:val="009D182E"/>
    <w:rsid w:val="009D1A08"/>
    <w:rsid w:val="009D1A46"/>
    <w:rsid w:val="009D1C7E"/>
    <w:rsid w:val="009D1D3E"/>
    <w:rsid w:val="009D1DD9"/>
    <w:rsid w:val="009D206C"/>
    <w:rsid w:val="009D2335"/>
    <w:rsid w:val="009D252E"/>
    <w:rsid w:val="009D26C3"/>
    <w:rsid w:val="009D310E"/>
    <w:rsid w:val="009D32FD"/>
    <w:rsid w:val="009D3672"/>
    <w:rsid w:val="009D381B"/>
    <w:rsid w:val="009D3964"/>
    <w:rsid w:val="009D3C0F"/>
    <w:rsid w:val="009D40EB"/>
    <w:rsid w:val="009D4708"/>
    <w:rsid w:val="009D4FAD"/>
    <w:rsid w:val="009D54F9"/>
    <w:rsid w:val="009D55B0"/>
    <w:rsid w:val="009D5617"/>
    <w:rsid w:val="009D5959"/>
    <w:rsid w:val="009D5966"/>
    <w:rsid w:val="009D5EE4"/>
    <w:rsid w:val="009D60E5"/>
    <w:rsid w:val="009D61C5"/>
    <w:rsid w:val="009D6238"/>
    <w:rsid w:val="009D69C5"/>
    <w:rsid w:val="009D7190"/>
    <w:rsid w:val="009D72D0"/>
    <w:rsid w:val="009D7585"/>
    <w:rsid w:val="009D7731"/>
    <w:rsid w:val="009D7B7D"/>
    <w:rsid w:val="009D7C68"/>
    <w:rsid w:val="009E0122"/>
    <w:rsid w:val="009E0128"/>
    <w:rsid w:val="009E01D1"/>
    <w:rsid w:val="009E0497"/>
    <w:rsid w:val="009E050E"/>
    <w:rsid w:val="009E0E91"/>
    <w:rsid w:val="009E1248"/>
    <w:rsid w:val="009E1270"/>
    <w:rsid w:val="009E17EB"/>
    <w:rsid w:val="009E1BF3"/>
    <w:rsid w:val="009E23A1"/>
    <w:rsid w:val="009E25E5"/>
    <w:rsid w:val="009E28CE"/>
    <w:rsid w:val="009E28E2"/>
    <w:rsid w:val="009E2CC1"/>
    <w:rsid w:val="009E2F4E"/>
    <w:rsid w:val="009E3146"/>
    <w:rsid w:val="009E3A5F"/>
    <w:rsid w:val="009E404B"/>
    <w:rsid w:val="009E4272"/>
    <w:rsid w:val="009E4A8E"/>
    <w:rsid w:val="009E4C03"/>
    <w:rsid w:val="009E4E93"/>
    <w:rsid w:val="009E4F0F"/>
    <w:rsid w:val="009E5370"/>
    <w:rsid w:val="009E580B"/>
    <w:rsid w:val="009E587F"/>
    <w:rsid w:val="009E58FB"/>
    <w:rsid w:val="009E5AA6"/>
    <w:rsid w:val="009E5E54"/>
    <w:rsid w:val="009E60BF"/>
    <w:rsid w:val="009E60D2"/>
    <w:rsid w:val="009E620A"/>
    <w:rsid w:val="009E640E"/>
    <w:rsid w:val="009E6762"/>
    <w:rsid w:val="009E68BB"/>
    <w:rsid w:val="009E69AE"/>
    <w:rsid w:val="009E6A18"/>
    <w:rsid w:val="009E6A2B"/>
    <w:rsid w:val="009E6D31"/>
    <w:rsid w:val="009E7052"/>
    <w:rsid w:val="009E70F5"/>
    <w:rsid w:val="009E7412"/>
    <w:rsid w:val="009E763F"/>
    <w:rsid w:val="009E776B"/>
    <w:rsid w:val="009E7C60"/>
    <w:rsid w:val="009E7C6E"/>
    <w:rsid w:val="009E7EB6"/>
    <w:rsid w:val="009F002E"/>
    <w:rsid w:val="009F0383"/>
    <w:rsid w:val="009F0516"/>
    <w:rsid w:val="009F0527"/>
    <w:rsid w:val="009F0760"/>
    <w:rsid w:val="009F128B"/>
    <w:rsid w:val="009F133D"/>
    <w:rsid w:val="009F184D"/>
    <w:rsid w:val="009F1971"/>
    <w:rsid w:val="009F19BB"/>
    <w:rsid w:val="009F19FE"/>
    <w:rsid w:val="009F1B15"/>
    <w:rsid w:val="009F1EE8"/>
    <w:rsid w:val="009F1F06"/>
    <w:rsid w:val="009F222D"/>
    <w:rsid w:val="009F2237"/>
    <w:rsid w:val="009F2947"/>
    <w:rsid w:val="009F2C3C"/>
    <w:rsid w:val="009F2EDF"/>
    <w:rsid w:val="009F30B9"/>
    <w:rsid w:val="009F3E22"/>
    <w:rsid w:val="009F40E6"/>
    <w:rsid w:val="009F43D7"/>
    <w:rsid w:val="009F4584"/>
    <w:rsid w:val="009F46A1"/>
    <w:rsid w:val="009F4B99"/>
    <w:rsid w:val="009F4CD4"/>
    <w:rsid w:val="009F51D5"/>
    <w:rsid w:val="009F51E8"/>
    <w:rsid w:val="009F53C0"/>
    <w:rsid w:val="009F5478"/>
    <w:rsid w:val="009F574E"/>
    <w:rsid w:val="009F5EB4"/>
    <w:rsid w:val="009F6212"/>
    <w:rsid w:val="009F633B"/>
    <w:rsid w:val="009F65CA"/>
    <w:rsid w:val="009F6763"/>
    <w:rsid w:val="009F6A28"/>
    <w:rsid w:val="009F6AC3"/>
    <w:rsid w:val="009F6AF7"/>
    <w:rsid w:val="009F6E36"/>
    <w:rsid w:val="009F6E64"/>
    <w:rsid w:val="009F71A9"/>
    <w:rsid w:val="009F750D"/>
    <w:rsid w:val="009F7B63"/>
    <w:rsid w:val="00A0008F"/>
    <w:rsid w:val="00A00298"/>
    <w:rsid w:val="00A00BFA"/>
    <w:rsid w:val="00A00F7D"/>
    <w:rsid w:val="00A01299"/>
    <w:rsid w:val="00A01433"/>
    <w:rsid w:val="00A01945"/>
    <w:rsid w:val="00A01A84"/>
    <w:rsid w:val="00A01B1F"/>
    <w:rsid w:val="00A01DB1"/>
    <w:rsid w:val="00A0221B"/>
    <w:rsid w:val="00A02373"/>
    <w:rsid w:val="00A02381"/>
    <w:rsid w:val="00A026B5"/>
    <w:rsid w:val="00A02729"/>
    <w:rsid w:val="00A02738"/>
    <w:rsid w:val="00A0295E"/>
    <w:rsid w:val="00A02A0C"/>
    <w:rsid w:val="00A02C07"/>
    <w:rsid w:val="00A031E2"/>
    <w:rsid w:val="00A0324F"/>
    <w:rsid w:val="00A03DCB"/>
    <w:rsid w:val="00A03FCC"/>
    <w:rsid w:val="00A0400C"/>
    <w:rsid w:val="00A04BAD"/>
    <w:rsid w:val="00A04CFF"/>
    <w:rsid w:val="00A04ED3"/>
    <w:rsid w:val="00A05445"/>
    <w:rsid w:val="00A055B2"/>
    <w:rsid w:val="00A059B7"/>
    <w:rsid w:val="00A05E97"/>
    <w:rsid w:val="00A066C7"/>
    <w:rsid w:val="00A06810"/>
    <w:rsid w:val="00A06BE3"/>
    <w:rsid w:val="00A06CD6"/>
    <w:rsid w:val="00A0707C"/>
    <w:rsid w:val="00A077EA"/>
    <w:rsid w:val="00A07937"/>
    <w:rsid w:val="00A079D4"/>
    <w:rsid w:val="00A07AC3"/>
    <w:rsid w:val="00A07AE2"/>
    <w:rsid w:val="00A07CAB"/>
    <w:rsid w:val="00A1016F"/>
    <w:rsid w:val="00A1020C"/>
    <w:rsid w:val="00A10B47"/>
    <w:rsid w:val="00A10DCF"/>
    <w:rsid w:val="00A10FF8"/>
    <w:rsid w:val="00A1140B"/>
    <w:rsid w:val="00A11F89"/>
    <w:rsid w:val="00A12195"/>
    <w:rsid w:val="00A121B9"/>
    <w:rsid w:val="00A1249D"/>
    <w:rsid w:val="00A12AD4"/>
    <w:rsid w:val="00A12B5B"/>
    <w:rsid w:val="00A12C16"/>
    <w:rsid w:val="00A13177"/>
    <w:rsid w:val="00A1346F"/>
    <w:rsid w:val="00A1354E"/>
    <w:rsid w:val="00A13A11"/>
    <w:rsid w:val="00A13AA9"/>
    <w:rsid w:val="00A13D91"/>
    <w:rsid w:val="00A14295"/>
    <w:rsid w:val="00A143B6"/>
    <w:rsid w:val="00A1450C"/>
    <w:rsid w:val="00A148C2"/>
    <w:rsid w:val="00A14EEE"/>
    <w:rsid w:val="00A1544E"/>
    <w:rsid w:val="00A155E8"/>
    <w:rsid w:val="00A15691"/>
    <w:rsid w:val="00A157AB"/>
    <w:rsid w:val="00A15AEB"/>
    <w:rsid w:val="00A15B3C"/>
    <w:rsid w:val="00A15D78"/>
    <w:rsid w:val="00A162A9"/>
    <w:rsid w:val="00A162C1"/>
    <w:rsid w:val="00A16441"/>
    <w:rsid w:val="00A16777"/>
    <w:rsid w:val="00A169B6"/>
    <w:rsid w:val="00A173A3"/>
    <w:rsid w:val="00A17A8D"/>
    <w:rsid w:val="00A17EAA"/>
    <w:rsid w:val="00A17ED2"/>
    <w:rsid w:val="00A203B3"/>
    <w:rsid w:val="00A203E6"/>
    <w:rsid w:val="00A205B5"/>
    <w:rsid w:val="00A206EF"/>
    <w:rsid w:val="00A20844"/>
    <w:rsid w:val="00A21078"/>
    <w:rsid w:val="00A2119D"/>
    <w:rsid w:val="00A2122F"/>
    <w:rsid w:val="00A2149C"/>
    <w:rsid w:val="00A21CF7"/>
    <w:rsid w:val="00A21D4E"/>
    <w:rsid w:val="00A220A5"/>
    <w:rsid w:val="00A22256"/>
    <w:rsid w:val="00A22430"/>
    <w:rsid w:val="00A22596"/>
    <w:rsid w:val="00A22FB9"/>
    <w:rsid w:val="00A230AC"/>
    <w:rsid w:val="00A2323D"/>
    <w:rsid w:val="00A234F3"/>
    <w:rsid w:val="00A23759"/>
    <w:rsid w:val="00A24696"/>
    <w:rsid w:val="00A24804"/>
    <w:rsid w:val="00A2481E"/>
    <w:rsid w:val="00A24965"/>
    <w:rsid w:val="00A250E0"/>
    <w:rsid w:val="00A25337"/>
    <w:rsid w:val="00A2551B"/>
    <w:rsid w:val="00A25576"/>
    <w:rsid w:val="00A256BB"/>
    <w:rsid w:val="00A25715"/>
    <w:rsid w:val="00A257DC"/>
    <w:rsid w:val="00A2587F"/>
    <w:rsid w:val="00A25967"/>
    <w:rsid w:val="00A25E43"/>
    <w:rsid w:val="00A25E9A"/>
    <w:rsid w:val="00A26230"/>
    <w:rsid w:val="00A2663E"/>
    <w:rsid w:val="00A26BEE"/>
    <w:rsid w:val="00A2744A"/>
    <w:rsid w:val="00A278C4"/>
    <w:rsid w:val="00A30160"/>
    <w:rsid w:val="00A30622"/>
    <w:rsid w:val="00A3078E"/>
    <w:rsid w:val="00A308B0"/>
    <w:rsid w:val="00A30C49"/>
    <w:rsid w:val="00A30D07"/>
    <w:rsid w:val="00A31126"/>
    <w:rsid w:val="00A311DC"/>
    <w:rsid w:val="00A312D2"/>
    <w:rsid w:val="00A3157F"/>
    <w:rsid w:val="00A31842"/>
    <w:rsid w:val="00A31FE2"/>
    <w:rsid w:val="00A32214"/>
    <w:rsid w:val="00A322AD"/>
    <w:rsid w:val="00A325A2"/>
    <w:rsid w:val="00A326B0"/>
    <w:rsid w:val="00A32D4A"/>
    <w:rsid w:val="00A33113"/>
    <w:rsid w:val="00A33341"/>
    <w:rsid w:val="00A3341A"/>
    <w:rsid w:val="00A33486"/>
    <w:rsid w:val="00A337DA"/>
    <w:rsid w:val="00A342B0"/>
    <w:rsid w:val="00A34389"/>
    <w:rsid w:val="00A343BD"/>
    <w:rsid w:val="00A346EC"/>
    <w:rsid w:val="00A348C0"/>
    <w:rsid w:val="00A35177"/>
    <w:rsid w:val="00A352C2"/>
    <w:rsid w:val="00A352F2"/>
    <w:rsid w:val="00A35827"/>
    <w:rsid w:val="00A35CC2"/>
    <w:rsid w:val="00A3623A"/>
    <w:rsid w:val="00A3653D"/>
    <w:rsid w:val="00A365F0"/>
    <w:rsid w:val="00A36677"/>
    <w:rsid w:val="00A36D5B"/>
    <w:rsid w:val="00A36FCD"/>
    <w:rsid w:val="00A372B8"/>
    <w:rsid w:val="00A37552"/>
    <w:rsid w:val="00A3764D"/>
    <w:rsid w:val="00A40293"/>
    <w:rsid w:val="00A404CF"/>
    <w:rsid w:val="00A405EB"/>
    <w:rsid w:val="00A4077C"/>
    <w:rsid w:val="00A408D6"/>
    <w:rsid w:val="00A40B9E"/>
    <w:rsid w:val="00A41074"/>
    <w:rsid w:val="00A4124D"/>
    <w:rsid w:val="00A412BD"/>
    <w:rsid w:val="00A41C49"/>
    <w:rsid w:val="00A420C3"/>
    <w:rsid w:val="00A4230F"/>
    <w:rsid w:val="00A4252E"/>
    <w:rsid w:val="00A42934"/>
    <w:rsid w:val="00A429E4"/>
    <w:rsid w:val="00A4317B"/>
    <w:rsid w:val="00A43199"/>
    <w:rsid w:val="00A43601"/>
    <w:rsid w:val="00A438C6"/>
    <w:rsid w:val="00A438E7"/>
    <w:rsid w:val="00A43950"/>
    <w:rsid w:val="00A43ADA"/>
    <w:rsid w:val="00A43BA0"/>
    <w:rsid w:val="00A43F7E"/>
    <w:rsid w:val="00A43F91"/>
    <w:rsid w:val="00A44095"/>
    <w:rsid w:val="00A440B1"/>
    <w:rsid w:val="00A44536"/>
    <w:rsid w:val="00A44AA2"/>
    <w:rsid w:val="00A44CB0"/>
    <w:rsid w:val="00A44F58"/>
    <w:rsid w:val="00A458C8"/>
    <w:rsid w:val="00A45925"/>
    <w:rsid w:val="00A46499"/>
    <w:rsid w:val="00A4649A"/>
    <w:rsid w:val="00A46657"/>
    <w:rsid w:val="00A469D0"/>
    <w:rsid w:val="00A46FCA"/>
    <w:rsid w:val="00A473BB"/>
    <w:rsid w:val="00A474CD"/>
    <w:rsid w:val="00A478E6"/>
    <w:rsid w:val="00A50766"/>
    <w:rsid w:val="00A5111F"/>
    <w:rsid w:val="00A512D9"/>
    <w:rsid w:val="00A514E3"/>
    <w:rsid w:val="00A5185A"/>
    <w:rsid w:val="00A518F9"/>
    <w:rsid w:val="00A51E52"/>
    <w:rsid w:val="00A5234D"/>
    <w:rsid w:val="00A528C8"/>
    <w:rsid w:val="00A5290C"/>
    <w:rsid w:val="00A52A20"/>
    <w:rsid w:val="00A52A29"/>
    <w:rsid w:val="00A52AB3"/>
    <w:rsid w:val="00A52B97"/>
    <w:rsid w:val="00A5326D"/>
    <w:rsid w:val="00A53775"/>
    <w:rsid w:val="00A538D3"/>
    <w:rsid w:val="00A538F3"/>
    <w:rsid w:val="00A53C88"/>
    <w:rsid w:val="00A53E0E"/>
    <w:rsid w:val="00A53E33"/>
    <w:rsid w:val="00A53F48"/>
    <w:rsid w:val="00A54556"/>
    <w:rsid w:val="00A545FC"/>
    <w:rsid w:val="00A54A3B"/>
    <w:rsid w:val="00A54AB3"/>
    <w:rsid w:val="00A54D1F"/>
    <w:rsid w:val="00A551D6"/>
    <w:rsid w:val="00A5536E"/>
    <w:rsid w:val="00A55C8A"/>
    <w:rsid w:val="00A55DEC"/>
    <w:rsid w:val="00A55FD7"/>
    <w:rsid w:val="00A5603D"/>
    <w:rsid w:val="00A562E0"/>
    <w:rsid w:val="00A56373"/>
    <w:rsid w:val="00A569F7"/>
    <w:rsid w:val="00A56C64"/>
    <w:rsid w:val="00A5743F"/>
    <w:rsid w:val="00A575B9"/>
    <w:rsid w:val="00A5794A"/>
    <w:rsid w:val="00A57FA4"/>
    <w:rsid w:val="00A602E2"/>
    <w:rsid w:val="00A60480"/>
    <w:rsid w:val="00A604F6"/>
    <w:rsid w:val="00A60714"/>
    <w:rsid w:val="00A6085F"/>
    <w:rsid w:val="00A60A8C"/>
    <w:rsid w:val="00A60D56"/>
    <w:rsid w:val="00A60DFC"/>
    <w:rsid w:val="00A61389"/>
    <w:rsid w:val="00A61497"/>
    <w:rsid w:val="00A61622"/>
    <w:rsid w:val="00A617F8"/>
    <w:rsid w:val="00A61FFF"/>
    <w:rsid w:val="00A62173"/>
    <w:rsid w:val="00A62339"/>
    <w:rsid w:val="00A624B3"/>
    <w:rsid w:val="00A625B6"/>
    <w:rsid w:val="00A62637"/>
    <w:rsid w:val="00A6288A"/>
    <w:rsid w:val="00A62925"/>
    <w:rsid w:val="00A63171"/>
    <w:rsid w:val="00A6362D"/>
    <w:rsid w:val="00A6381F"/>
    <w:rsid w:val="00A638B9"/>
    <w:rsid w:val="00A63E4E"/>
    <w:rsid w:val="00A6419F"/>
    <w:rsid w:val="00A642A0"/>
    <w:rsid w:val="00A64D20"/>
    <w:rsid w:val="00A65092"/>
    <w:rsid w:val="00A6567A"/>
    <w:rsid w:val="00A657D4"/>
    <w:rsid w:val="00A658E5"/>
    <w:rsid w:val="00A65A25"/>
    <w:rsid w:val="00A65ADB"/>
    <w:rsid w:val="00A65CCC"/>
    <w:rsid w:val="00A65F36"/>
    <w:rsid w:val="00A660EA"/>
    <w:rsid w:val="00A66303"/>
    <w:rsid w:val="00A6687C"/>
    <w:rsid w:val="00A67578"/>
    <w:rsid w:val="00A675C7"/>
    <w:rsid w:val="00A67699"/>
    <w:rsid w:val="00A67A0F"/>
    <w:rsid w:val="00A67E3F"/>
    <w:rsid w:val="00A67F25"/>
    <w:rsid w:val="00A67F6B"/>
    <w:rsid w:val="00A7013A"/>
    <w:rsid w:val="00A70295"/>
    <w:rsid w:val="00A702B7"/>
    <w:rsid w:val="00A703B2"/>
    <w:rsid w:val="00A705CB"/>
    <w:rsid w:val="00A70798"/>
    <w:rsid w:val="00A70A73"/>
    <w:rsid w:val="00A70E65"/>
    <w:rsid w:val="00A71244"/>
    <w:rsid w:val="00A71541"/>
    <w:rsid w:val="00A715AB"/>
    <w:rsid w:val="00A716E5"/>
    <w:rsid w:val="00A71B5D"/>
    <w:rsid w:val="00A720AC"/>
    <w:rsid w:val="00A72841"/>
    <w:rsid w:val="00A72A83"/>
    <w:rsid w:val="00A72C5C"/>
    <w:rsid w:val="00A72CA4"/>
    <w:rsid w:val="00A72D19"/>
    <w:rsid w:val="00A72FE5"/>
    <w:rsid w:val="00A7315C"/>
    <w:rsid w:val="00A735C1"/>
    <w:rsid w:val="00A73915"/>
    <w:rsid w:val="00A73965"/>
    <w:rsid w:val="00A73BEC"/>
    <w:rsid w:val="00A73D51"/>
    <w:rsid w:val="00A73DA4"/>
    <w:rsid w:val="00A73ED8"/>
    <w:rsid w:val="00A74461"/>
    <w:rsid w:val="00A744B4"/>
    <w:rsid w:val="00A74529"/>
    <w:rsid w:val="00A74721"/>
    <w:rsid w:val="00A74FB3"/>
    <w:rsid w:val="00A7562F"/>
    <w:rsid w:val="00A75847"/>
    <w:rsid w:val="00A75CDA"/>
    <w:rsid w:val="00A75D8F"/>
    <w:rsid w:val="00A75FC3"/>
    <w:rsid w:val="00A764D0"/>
    <w:rsid w:val="00A76A03"/>
    <w:rsid w:val="00A76B82"/>
    <w:rsid w:val="00A76DAF"/>
    <w:rsid w:val="00A76F8E"/>
    <w:rsid w:val="00A7713E"/>
    <w:rsid w:val="00A77250"/>
    <w:rsid w:val="00A77481"/>
    <w:rsid w:val="00A775D7"/>
    <w:rsid w:val="00A7796A"/>
    <w:rsid w:val="00A7796E"/>
    <w:rsid w:val="00A77B38"/>
    <w:rsid w:val="00A77D2C"/>
    <w:rsid w:val="00A77FA7"/>
    <w:rsid w:val="00A800EB"/>
    <w:rsid w:val="00A8067E"/>
    <w:rsid w:val="00A80D71"/>
    <w:rsid w:val="00A80EDB"/>
    <w:rsid w:val="00A8163F"/>
    <w:rsid w:val="00A81764"/>
    <w:rsid w:val="00A8198C"/>
    <w:rsid w:val="00A81995"/>
    <w:rsid w:val="00A81AC4"/>
    <w:rsid w:val="00A81B4B"/>
    <w:rsid w:val="00A81E5A"/>
    <w:rsid w:val="00A82EAF"/>
    <w:rsid w:val="00A83540"/>
    <w:rsid w:val="00A836C8"/>
    <w:rsid w:val="00A837DE"/>
    <w:rsid w:val="00A83A64"/>
    <w:rsid w:val="00A83DF5"/>
    <w:rsid w:val="00A83E23"/>
    <w:rsid w:val="00A84207"/>
    <w:rsid w:val="00A84631"/>
    <w:rsid w:val="00A852A3"/>
    <w:rsid w:val="00A85788"/>
    <w:rsid w:val="00A85C9A"/>
    <w:rsid w:val="00A86543"/>
    <w:rsid w:val="00A86813"/>
    <w:rsid w:val="00A86932"/>
    <w:rsid w:val="00A86C1B"/>
    <w:rsid w:val="00A86D37"/>
    <w:rsid w:val="00A86E27"/>
    <w:rsid w:val="00A8750E"/>
    <w:rsid w:val="00A879E3"/>
    <w:rsid w:val="00A9051A"/>
    <w:rsid w:val="00A90552"/>
    <w:rsid w:val="00A906E9"/>
    <w:rsid w:val="00A90709"/>
    <w:rsid w:val="00A90FA3"/>
    <w:rsid w:val="00A9111E"/>
    <w:rsid w:val="00A9144B"/>
    <w:rsid w:val="00A9168F"/>
    <w:rsid w:val="00A922E6"/>
    <w:rsid w:val="00A9256D"/>
    <w:rsid w:val="00A92798"/>
    <w:rsid w:val="00A92CCD"/>
    <w:rsid w:val="00A92D19"/>
    <w:rsid w:val="00A92D7C"/>
    <w:rsid w:val="00A92EA7"/>
    <w:rsid w:val="00A933D2"/>
    <w:rsid w:val="00A93705"/>
    <w:rsid w:val="00A93A15"/>
    <w:rsid w:val="00A93B63"/>
    <w:rsid w:val="00A93B6F"/>
    <w:rsid w:val="00A94166"/>
    <w:rsid w:val="00A94B94"/>
    <w:rsid w:val="00A94BFC"/>
    <w:rsid w:val="00A94CF8"/>
    <w:rsid w:val="00A94F38"/>
    <w:rsid w:val="00A95197"/>
    <w:rsid w:val="00A953A0"/>
    <w:rsid w:val="00A954BA"/>
    <w:rsid w:val="00A95506"/>
    <w:rsid w:val="00A95785"/>
    <w:rsid w:val="00A957A8"/>
    <w:rsid w:val="00A959FA"/>
    <w:rsid w:val="00A95A4F"/>
    <w:rsid w:val="00A9605D"/>
    <w:rsid w:val="00A964A1"/>
    <w:rsid w:val="00A97355"/>
    <w:rsid w:val="00A97886"/>
    <w:rsid w:val="00A979FE"/>
    <w:rsid w:val="00A97CAC"/>
    <w:rsid w:val="00AA03E5"/>
    <w:rsid w:val="00AA05C1"/>
    <w:rsid w:val="00AA0D4B"/>
    <w:rsid w:val="00AA15A8"/>
    <w:rsid w:val="00AA1A60"/>
    <w:rsid w:val="00AA1AFF"/>
    <w:rsid w:val="00AA1BE4"/>
    <w:rsid w:val="00AA1C4A"/>
    <w:rsid w:val="00AA1D8A"/>
    <w:rsid w:val="00AA284E"/>
    <w:rsid w:val="00AA29F3"/>
    <w:rsid w:val="00AA2A92"/>
    <w:rsid w:val="00AA2ABA"/>
    <w:rsid w:val="00AA2BEC"/>
    <w:rsid w:val="00AA320D"/>
    <w:rsid w:val="00AA32BE"/>
    <w:rsid w:val="00AA3454"/>
    <w:rsid w:val="00AA3ED1"/>
    <w:rsid w:val="00AA4628"/>
    <w:rsid w:val="00AA4642"/>
    <w:rsid w:val="00AA4C6B"/>
    <w:rsid w:val="00AA4CD7"/>
    <w:rsid w:val="00AA55CC"/>
    <w:rsid w:val="00AA582A"/>
    <w:rsid w:val="00AA66BC"/>
    <w:rsid w:val="00AA66CD"/>
    <w:rsid w:val="00AA66EF"/>
    <w:rsid w:val="00AA6748"/>
    <w:rsid w:val="00AA706A"/>
    <w:rsid w:val="00AA715B"/>
    <w:rsid w:val="00AA7325"/>
    <w:rsid w:val="00AA7382"/>
    <w:rsid w:val="00AA7492"/>
    <w:rsid w:val="00AA75E5"/>
    <w:rsid w:val="00AA79C5"/>
    <w:rsid w:val="00AA79FE"/>
    <w:rsid w:val="00AA7A51"/>
    <w:rsid w:val="00AA7D55"/>
    <w:rsid w:val="00AB0188"/>
    <w:rsid w:val="00AB0319"/>
    <w:rsid w:val="00AB0380"/>
    <w:rsid w:val="00AB0661"/>
    <w:rsid w:val="00AB08D7"/>
    <w:rsid w:val="00AB0AF3"/>
    <w:rsid w:val="00AB0B04"/>
    <w:rsid w:val="00AB0D67"/>
    <w:rsid w:val="00AB0F6C"/>
    <w:rsid w:val="00AB14FD"/>
    <w:rsid w:val="00AB16E5"/>
    <w:rsid w:val="00AB2384"/>
    <w:rsid w:val="00AB2856"/>
    <w:rsid w:val="00AB294E"/>
    <w:rsid w:val="00AB2E94"/>
    <w:rsid w:val="00AB2F1C"/>
    <w:rsid w:val="00AB3042"/>
    <w:rsid w:val="00AB32A0"/>
    <w:rsid w:val="00AB3417"/>
    <w:rsid w:val="00AB37BA"/>
    <w:rsid w:val="00AB3CB4"/>
    <w:rsid w:val="00AB3DDE"/>
    <w:rsid w:val="00AB40F8"/>
    <w:rsid w:val="00AB4279"/>
    <w:rsid w:val="00AB467A"/>
    <w:rsid w:val="00AB4CA5"/>
    <w:rsid w:val="00AB4F44"/>
    <w:rsid w:val="00AB5A8B"/>
    <w:rsid w:val="00AB5CAF"/>
    <w:rsid w:val="00AB5F20"/>
    <w:rsid w:val="00AB64DB"/>
    <w:rsid w:val="00AB6F15"/>
    <w:rsid w:val="00AB7833"/>
    <w:rsid w:val="00AB7AC3"/>
    <w:rsid w:val="00AB7BF8"/>
    <w:rsid w:val="00AB7D6B"/>
    <w:rsid w:val="00AC014D"/>
    <w:rsid w:val="00AC02D7"/>
    <w:rsid w:val="00AC09E6"/>
    <w:rsid w:val="00AC0B2C"/>
    <w:rsid w:val="00AC0B34"/>
    <w:rsid w:val="00AC0D5E"/>
    <w:rsid w:val="00AC10B7"/>
    <w:rsid w:val="00AC16D0"/>
    <w:rsid w:val="00AC1782"/>
    <w:rsid w:val="00AC191E"/>
    <w:rsid w:val="00AC1C35"/>
    <w:rsid w:val="00AC1F17"/>
    <w:rsid w:val="00AC2050"/>
    <w:rsid w:val="00AC28B4"/>
    <w:rsid w:val="00AC3960"/>
    <w:rsid w:val="00AC3998"/>
    <w:rsid w:val="00AC3C45"/>
    <w:rsid w:val="00AC3C4A"/>
    <w:rsid w:val="00AC3CCF"/>
    <w:rsid w:val="00AC402A"/>
    <w:rsid w:val="00AC4285"/>
    <w:rsid w:val="00AC4402"/>
    <w:rsid w:val="00AC45F8"/>
    <w:rsid w:val="00AC4BC8"/>
    <w:rsid w:val="00AC4D47"/>
    <w:rsid w:val="00AC5046"/>
    <w:rsid w:val="00AC53D7"/>
    <w:rsid w:val="00AC54F3"/>
    <w:rsid w:val="00AC5575"/>
    <w:rsid w:val="00AC5644"/>
    <w:rsid w:val="00AC5673"/>
    <w:rsid w:val="00AC5776"/>
    <w:rsid w:val="00AC591F"/>
    <w:rsid w:val="00AC5A52"/>
    <w:rsid w:val="00AC5AEE"/>
    <w:rsid w:val="00AC6223"/>
    <w:rsid w:val="00AC6302"/>
    <w:rsid w:val="00AC6305"/>
    <w:rsid w:val="00AC6B6E"/>
    <w:rsid w:val="00AC6D94"/>
    <w:rsid w:val="00AC6DBD"/>
    <w:rsid w:val="00AC6EBC"/>
    <w:rsid w:val="00AC739D"/>
    <w:rsid w:val="00AD06D8"/>
    <w:rsid w:val="00AD08D7"/>
    <w:rsid w:val="00AD0BD5"/>
    <w:rsid w:val="00AD0BF5"/>
    <w:rsid w:val="00AD0C61"/>
    <w:rsid w:val="00AD0FEC"/>
    <w:rsid w:val="00AD159A"/>
    <w:rsid w:val="00AD1602"/>
    <w:rsid w:val="00AD1A1A"/>
    <w:rsid w:val="00AD1B19"/>
    <w:rsid w:val="00AD1D39"/>
    <w:rsid w:val="00AD20D4"/>
    <w:rsid w:val="00AD2C73"/>
    <w:rsid w:val="00AD2CF6"/>
    <w:rsid w:val="00AD31F9"/>
    <w:rsid w:val="00AD324E"/>
    <w:rsid w:val="00AD3628"/>
    <w:rsid w:val="00AD3873"/>
    <w:rsid w:val="00AD38CB"/>
    <w:rsid w:val="00AD3EDA"/>
    <w:rsid w:val="00AD4123"/>
    <w:rsid w:val="00AD4442"/>
    <w:rsid w:val="00AD4550"/>
    <w:rsid w:val="00AD47A7"/>
    <w:rsid w:val="00AD4D8E"/>
    <w:rsid w:val="00AD4FC6"/>
    <w:rsid w:val="00AD5034"/>
    <w:rsid w:val="00AD5194"/>
    <w:rsid w:val="00AD52CC"/>
    <w:rsid w:val="00AD573E"/>
    <w:rsid w:val="00AD58F4"/>
    <w:rsid w:val="00AD5DD5"/>
    <w:rsid w:val="00AD5F7D"/>
    <w:rsid w:val="00AD60A6"/>
    <w:rsid w:val="00AD6136"/>
    <w:rsid w:val="00AD6693"/>
    <w:rsid w:val="00AD6712"/>
    <w:rsid w:val="00AD6797"/>
    <w:rsid w:val="00AD6BDC"/>
    <w:rsid w:val="00AD6F74"/>
    <w:rsid w:val="00AD6FF2"/>
    <w:rsid w:val="00AD713D"/>
    <w:rsid w:val="00AD7354"/>
    <w:rsid w:val="00AD797F"/>
    <w:rsid w:val="00AD7993"/>
    <w:rsid w:val="00AD7B20"/>
    <w:rsid w:val="00AE004C"/>
    <w:rsid w:val="00AE0428"/>
    <w:rsid w:val="00AE079C"/>
    <w:rsid w:val="00AE0C34"/>
    <w:rsid w:val="00AE0C8A"/>
    <w:rsid w:val="00AE15B8"/>
    <w:rsid w:val="00AE167B"/>
    <w:rsid w:val="00AE1976"/>
    <w:rsid w:val="00AE2452"/>
    <w:rsid w:val="00AE25A1"/>
    <w:rsid w:val="00AE2B3E"/>
    <w:rsid w:val="00AE2BE0"/>
    <w:rsid w:val="00AE3324"/>
    <w:rsid w:val="00AE3390"/>
    <w:rsid w:val="00AE343E"/>
    <w:rsid w:val="00AE4658"/>
    <w:rsid w:val="00AE48FC"/>
    <w:rsid w:val="00AE4BFC"/>
    <w:rsid w:val="00AE4F6D"/>
    <w:rsid w:val="00AE4FFB"/>
    <w:rsid w:val="00AE5105"/>
    <w:rsid w:val="00AE51F2"/>
    <w:rsid w:val="00AE52F1"/>
    <w:rsid w:val="00AE560F"/>
    <w:rsid w:val="00AE5ADE"/>
    <w:rsid w:val="00AE5C21"/>
    <w:rsid w:val="00AE5D55"/>
    <w:rsid w:val="00AE60AD"/>
    <w:rsid w:val="00AE6283"/>
    <w:rsid w:val="00AE68D2"/>
    <w:rsid w:val="00AE6C87"/>
    <w:rsid w:val="00AE6ECD"/>
    <w:rsid w:val="00AE75D8"/>
    <w:rsid w:val="00AE77CA"/>
    <w:rsid w:val="00AE78C1"/>
    <w:rsid w:val="00AE7900"/>
    <w:rsid w:val="00AE7A80"/>
    <w:rsid w:val="00AE7D5F"/>
    <w:rsid w:val="00AE7DA4"/>
    <w:rsid w:val="00AF0260"/>
    <w:rsid w:val="00AF0446"/>
    <w:rsid w:val="00AF0647"/>
    <w:rsid w:val="00AF0663"/>
    <w:rsid w:val="00AF07A8"/>
    <w:rsid w:val="00AF0826"/>
    <w:rsid w:val="00AF0DE4"/>
    <w:rsid w:val="00AF12A6"/>
    <w:rsid w:val="00AF16DB"/>
    <w:rsid w:val="00AF1926"/>
    <w:rsid w:val="00AF1EDC"/>
    <w:rsid w:val="00AF1F64"/>
    <w:rsid w:val="00AF21F7"/>
    <w:rsid w:val="00AF2313"/>
    <w:rsid w:val="00AF256D"/>
    <w:rsid w:val="00AF2621"/>
    <w:rsid w:val="00AF2790"/>
    <w:rsid w:val="00AF2A28"/>
    <w:rsid w:val="00AF2BCF"/>
    <w:rsid w:val="00AF2DEC"/>
    <w:rsid w:val="00AF2E7E"/>
    <w:rsid w:val="00AF316E"/>
    <w:rsid w:val="00AF3187"/>
    <w:rsid w:val="00AF3450"/>
    <w:rsid w:val="00AF367B"/>
    <w:rsid w:val="00AF36B2"/>
    <w:rsid w:val="00AF3A18"/>
    <w:rsid w:val="00AF423D"/>
    <w:rsid w:val="00AF424C"/>
    <w:rsid w:val="00AF43FD"/>
    <w:rsid w:val="00AF4489"/>
    <w:rsid w:val="00AF4CEF"/>
    <w:rsid w:val="00AF4E28"/>
    <w:rsid w:val="00AF513E"/>
    <w:rsid w:val="00AF5239"/>
    <w:rsid w:val="00AF5679"/>
    <w:rsid w:val="00AF5725"/>
    <w:rsid w:val="00AF5831"/>
    <w:rsid w:val="00AF5E40"/>
    <w:rsid w:val="00AF5F26"/>
    <w:rsid w:val="00AF64AC"/>
    <w:rsid w:val="00AF682C"/>
    <w:rsid w:val="00AF6916"/>
    <w:rsid w:val="00AF6C3B"/>
    <w:rsid w:val="00AF6C7A"/>
    <w:rsid w:val="00AF6CBF"/>
    <w:rsid w:val="00AF77C9"/>
    <w:rsid w:val="00AF7D14"/>
    <w:rsid w:val="00AF7D18"/>
    <w:rsid w:val="00B0017A"/>
    <w:rsid w:val="00B001DF"/>
    <w:rsid w:val="00B004D0"/>
    <w:rsid w:val="00B00667"/>
    <w:rsid w:val="00B00A3E"/>
    <w:rsid w:val="00B00C33"/>
    <w:rsid w:val="00B00E8F"/>
    <w:rsid w:val="00B00F99"/>
    <w:rsid w:val="00B0101B"/>
    <w:rsid w:val="00B013BB"/>
    <w:rsid w:val="00B0154B"/>
    <w:rsid w:val="00B016FF"/>
    <w:rsid w:val="00B0217F"/>
    <w:rsid w:val="00B02409"/>
    <w:rsid w:val="00B02437"/>
    <w:rsid w:val="00B0243C"/>
    <w:rsid w:val="00B028A1"/>
    <w:rsid w:val="00B02939"/>
    <w:rsid w:val="00B02ACB"/>
    <w:rsid w:val="00B02B8B"/>
    <w:rsid w:val="00B02C15"/>
    <w:rsid w:val="00B02DD6"/>
    <w:rsid w:val="00B02E7B"/>
    <w:rsid w:val="00B02E82"/>
    <w:rsid w:val="00B03084"/>
    <w:rsid w:val="00B034DA"/>
    <w:rsid w:val="00B03C31"/>
    <w:rsid w:val="00B03D8C"/>
    <w:rsid w:val="00B03E94"/>
    <w:rsid w:val="00B04530"/>
    <w:rsid w:val="00B048DB"/>
    <w:rsid w:val="00B048E6"/>
    <w:rsid w:val="00B04913"/>
    <w:rsid w:val="00B0493F"/>
    <w:rsid w:val="00B04B29"/>
    <w:rsid w:val="00B04FE9"/>
    <w:rsid w:val="00B0511F"/>
    <w:rsid w:val="00B05316"/>
    <w:rsid w:val="00B0542C"/>
    <w:rsid w:val="00B05433"/>
    <w:rsid w:val="00B05467"/>
    <w:rsid w:val="00B059A2"/>
    <w:rsid w:val="00B05E53"/>
    <w:rsid w:val="00B06012"/>
    <w:rsid w:val="00B06733"/>
    <w:rsid w:val="00B074B9"/>
    <w:rsid w:val="00B076B1"/>
    <w:rsid w:val="00B07740"/>
    <w:rsid w:val="00B077C7"/>
    <w:rsid w:val="00B07B03"/>
    <w:rsid w:val="00B07DBD"/>
    <w:rsid w:val="00B102FA"/>
    <w:rsid w:val="00B1038D"/>
    <w:rsid w:val="00B10F4D"/>
    <w:rsid w:val="00B11286"/>
    <w:rsid w:val="00B1178C"/>
    <w:rsid w:val="00B1197A"/>
    <w:rsid w:val="00B1199B"/>
    <w:rsid w:val="00B11AB0"/>
    <w:rsid w:val="00B12319"/>
    <w:rsid w:val="00B125CC"/>
    <w:rsid w:val="00B12848"/>
    <w:rsid w:val="00B12854"/>
    <w:rsid w:val="00B12ACE"/>
    <w:rsid w:val="00B12C6E"/>
    <w:rsid w:val="00B12E0A"/>
    <w:rsid w:val="00B1333B"/>
    <w:rsid w:val="00B1388B"/>
    <w:rsid w:val="00B139C2"/>
    <w:rsid w:val="00B13B9B"/>
    <w:rsid w:val="00B13B9E"/>
    <w:rsid w:val="00B13BED"/>
    <w:rsid w:val="00B13D58"/>
    <w:rsid w:val="00B13DBE"/>
    <w:rsid w:val="00B13E2B"/>
    <w:rsid w:val="00B13EE0"/>
    <w:rsid w:val="00B14366"/>
    <w:rsid w:val="00B14545"/>
    <w:rsid w:val="00B14C57"/>
    <w:rsid w:val="00B150B8"/>
    <w:rsid w:val="00B153D6"/>
    <w:rsid w:val="00B1576D"/>
    <w:rsid w:val="00B15846"/>
    <w:rsid w:val="00B1591A"/>
    <w:rsid w:val="00B15AFF"/>
    <w:rsid w:val="00B15BAA"/>
    <w:rsid w:val="00B15FFF"/>
    <w:rsid w:val="00B162D5"/>
    <w:rsid w:val="00B16307"/>
    <w:rsid w:val="00B16667"/>
    <w:rsid w:val="00B166E7"/>
    <w:rsid w:val="00B166F1"/>
    <w:rsid w:val="00B16778"/>
    <w:rsid w:val="00B16823"/>
    <w:rsid w:val="00B16898"/>
    <w:rsid w:val="00B16975"/>
    <w:rsid w:val="00B16BD6"/>
    <w:rsid w:val="00B16CD4"/>
    <w:rsid w:val="00B16D1C"/>
    <w:rsid w:val="00B16E03"/>
    <w:rsid w:val="00B1773A"/>
    <w:rsid w:val="00B17945"/>
    <w:rsid w:val="00B179F9"/>
    <w:rsid w:val="00B17BCD"/>
    <w:rsid w:val="00B17C01"/>
    <w:rsid w:val="00B17D53"/>
    <w:rsid w:val="00B17EF9"/>
    <w:rsid w:val="00B201DE"/>
    <w:rsid w:val="00B20446"/>
    <w:rsid w:val="00B20E05"/>
    <w:rsid w:val="00B21357"/>
    <w:rsid w:val="00B213E6"/>
    <w:rsid w:val="00B21614"/>
    <w:rsid w:val="00B21745"/>
    <w:rsid w:val="00B21C2C"/>
    <w:rsid w:val="00B21FD9"/>
    <w:rsid w:val="00B22555"/>
    <w:rsid w:val="00B225DD"/>
    <w:rsid w:val="00B22AB5"/>
    <w:rsid w:val="00B22B69"/>
    <w:rsid w:val="00B22F97"/>
    <w:rsid w:val="00B2313A"/>
    <w:rsid w:val="00B2326E"/>
    <w:rsid w:val="00B234ED"/>
    <w:rsid w:val="00B2356F"/>
    <w:rsid w:val="00B235B9"/>
    <w:rsid w:val="00B23688"/>
    <w:rsid w:val="00B23A56"/>
    <w:rsid w:val="00B23E2B"/>
    <w:rsid w:val="00B23F6F"/>
    <w:rsid w:val="00B245AD"/>
    <w:rsid w:val="00B249F9"/>
    <w:rsid w:val="00B24D78"/>
    <w:rsid w:val="00B259A4"/>
    <w:rsid w:val="00B25A11"/>
    <w:rsid w:val="00B25E37"/>
    <w:rsid w:val="00B25F3A"/>
    <w:rsid w:val="00B25F56"/>
    <w:rsid w:val="00B25FD4"/>
    <w:rsid w:val="00B261DF"/>
    <w:rsid w:val="00B26432"/>
    <w:rsid w:val="00B26709"/>
    <w:rsid w:val="00B26C44"/>
    <w:rsid w:val="00B26DDD"/>
    <w:rsid w:val="00B27934"/>
    <w:rsid w:val="00B27F53"/>
    <w:rsid w:val="00B27FA1"/>
    <w:rsid w:val="00B30001"/>
    <w:rsid w:val="00B30114"/>
    <w:rsid w:val="00B30771"/>
    <w:rsid w:val="00B307AF"/>
    <w:rsid w:val="00B3089B"/>
    <w:rsid w:val="00B30DE6"/>
    <w:rsid w:val="00B31343"/>
    <w:rsid w:val="00B3151F"/>
    <w:rsid w:val="00B31625"/>
    <w:rsid w:val="00B31729"/>
    <w:rsid w:val="00B317D8"/>
    <w:rsid w:val="00B31B1D"/>
    <w:rsid w:val="00B3206D"/>
    <w:rsid w:val="00B32113"/>
    <w:rsid w:val="00B32153"/>
    <w:rsid w:val="00B32557"/>
    <w:rsid w:val="00B32B99"/>
    <w:rsid w:val="00B32CF7"/>
    <w:rsid w:val="00B33072"/>
    <w:rsid w:val="00B330B5"/>
    <w:rsid w:val="00B335D0"/>
    <w:rsid w:val="00B33AC9"/>
    <w:rsid w:val="00B33BD6"/>
    <w:rsid w:val="00B341DA"/>
    <w:rsid w:val="00B3454E"/>
    <w:rsid w:val="00B34A39"/>
    <w:rsid w:val="00B34AB5"/>
    <w:rsid w:val="00B34C65"/>
    <w:rsid w:val="00B34F53"/>
    <w:rsid w:val="00B351F3"/>
    <w:rsid w:val="00B35343"/>
    <w:rsid w:val="00B35D8B"/>
    <w:rsid w:val="00B35DE5"/>
    <w:rsid w:val="00B360C5"/>
    <w:rsid w:val="00B36387"/>
    <w:rsid w:val="00B363C9"/>
    <w:rsid w:val="00B36414"/>
    <w:rsid w:val="00B36552"/>
    <w:rsid w:val="00B36574"/>
    <w:rsid w:val="00B36AD2"/>
    <w:rsid w:val="00B36DB8"/>
    <w:rsid w:val="00B3713C"/>
    <w:rsid w:val="00B372CC"/>
    <w:rsid w:val="00B37603"/>
    <w:rsid w:val="00B37673"/>
    <w:rsid w:val="00B37B03"/>
    <w:rsid w:val="00B40181"/>
    <w:rsid w:val="00B40245"/>
    <w:rsid w:val="00B403C2"/>
    <w:rsid w:val="00B4054B"/>
    <w:rsid w:val="00B405B9"/>
    <w:rsid w:val="00B4080E"/>
    <w:rsid w:val="00B408AF"/>
    <w:rsid w:val="00B40DB3"/>
    <w:rsid w:val="00B41363"/>
    <w:rsid w:val="00B413B1"/>
    <w:rsid w:val="00B41405"/>
    <w:rsid w:val="00B4153B"/>
    <w:rsid w:val="00B422F9"/>
    <w:rsid w:val="00B428C2"/>
    <w:rsid w:val="00B431B6"/>
    <w:rsid w:val="00B431EC"/>
    <w:rsid w:val="00B4332E"/>
    <w:rsid w:val="00B433EE"/>
    <w:rsid w:val="00B43557"/>
    <w:rsid w:val="00B43E90"/>
    <w:rsid w:val="00B43F65"/>
    <w:rsid w:val="00B44021"/>
    <w:rsid w:val="00B44433"/>
    <w:rsid w:val="00B448B1"/>
    <w:rsid w:val="00B44992"/>
    <w:rsid w:val="00B44A05"/>
    <w:rsid w:val="00B44BE9"/>
    <w:rsid w:val="00B44C8F"/>
    <w:rsid w:val="00B44FBF"/>
    <w:rsid w:val="00B45295"/>
    <w:rsid w:val="00B454C7"/>
    <w:rsid w:val="00B455B7"/>
    <w:rsid w:val="00B459E0"/>
    <w:rsid w:val="00B45D84"/>
    <w:rsid w:val="00B460D1"/>
    <w:rsid w:val="00B461C7"/>
    <w:rsid w:val="00B4642F"/>
    <w:rsid w:val="00B467D1"/>
    <w:rsid w:val="00B468A2"/>
    <w:rsid w:val="00B46C8A"/>
    <w:rsid w:val="00B47865"/>
    <w:rsid w:val="00B47B61"/>
    <w:rsid w:val="00B50225"/>
    <w:rsid w:val="00B50238"/>
    <w:rsid w:val="00B5023D"/>
    <w:rsid w:val="00B50974"/>
    <w:rsid w:val="00B50B64"/>
    <w:rsid w:val="00B50BCC"/>
    <w:rsid w:val="00B50D2D"/>
    <w:rsid w:val="00B50EAF"/>
    <w:rsid w:val="00B51043"/>
    <w:rsid w:val="00B515CB"/>
    <w:rsid w:val="00B517FF"/>
    <w:rsid w:val="00B51C96"/>
    <w:rsid w:val="00B5223B"/>
    <w:rsid w:val="00B528C2"/>
    <w:rsid w:val="00B52C36"/>
    <w:rsid w:val="00B53167"/>
    <w:rsid w:val="00B53311"/>
    <w:rsid w:val="00B5382C"/>
    <w:rsid w:val="00B53995"/>
    <w:rsid w:val="00B53B4B"/>
    <w:rsid w:val="00B53DE5"/>
    <w:rsid w:val="00B53FFF"/>
    <w:rsid w:val="00B54597"/>
    <w:rsid w:val="00B54A02"/>
    <w:rsid w:val="00B54AAE"/>
    <w:rsid w:val="00B54C0B"/>
    <w:rsid w:val="00B55114"/>
    <w:rsid w:val="00B556B2"/>
    <w:rsid w:val="00B55936"/>
    <w:rsid w:val="00B55D38"/>
    <w:rsid w:val="00B55DD2"/>
    <w:rsid w:val="00B56606"/>
    <w:rsid w:val="00B566EC"/>
    <w:rsid w:val="00B56B92"/>
    <w:rsid w:val="00B56CD1"/>
    <w:rsid w:val="00B56D68"/>
    <w:rsid w:val="00B56DD0"/>
    <w:rsid w:val="00B57382"/>
    <w:rsid w:val="00B574CE"/>
    <w:rsid w:val="00B57705"/>
    <w:rsid w:val="00B57BF1"/>
    <w:rsid w:val="00B57F59"/>
    <w:rsid w:val="00B603C9"/>
    <w:rsid w:val="00B60878"/>
    <w:rsid w:val="00B60AD4"/>
    <w:rsid w:val="00B60B4F"/>
    <w:rsid w:val="00B6126D"/>
    <w:rsid w:val="00B61294"/>
    <w:rsid w:val="00B61432"/>
    <w:rsid w:val="00B61797"/>
    <w:rsid w:val="00B617D2"/>
    <w:rsid w:val="00B61C6B"/>
    <w:rsid w:val="00B61D02"/>
    <w:rsid w:val="00B62080"/>
    <w:rsid w:val="00B620A2"/>
    <w:rsid w:val="00B625C8"/>
    <w:rsid w:val="00B62634"/>
    <w:rsid w:val="00B62A23"/>
    <w:rsid w:val="00B62DA1"/>
    <w:rsid w:val="00B630D0"/>
    <w:rsid w:val="00B634AD"/>
    <w:rsid w:val="00B636EF"/>
    <w:rsid w:val="00B63AD9"/>
    <w:rsid w:val="00B64937"/>
    <w:rsid w:val="00B64BC9"/>
    <w:rsid w:val="00B650D0"/>
    <w:rsid w:val="00B65BBC"/>
    <w:rsid w:val="00B65D64"/>
    <w:rsid w:val="00B66055"/>
    <w:rsid w:val="00B668AD"/>
    <w:rsid w:val="00B66D4A"/>
    <w:rsid w:val="00B70369"/>
    <w:rsid w:val="00B709D2"/>
    <w:rsid w:val="00B71028"/>
    <w:rsid w:val="00B7222F"/>
    <w:rsid w:val="00B72725"/>
    <w:rsid w:val="00B7287C"/>
    <w:rsid w:val="00B72891"/>
    <w:rsid w:val="00B72A73"/>
    <w:rsid w:val="00B72C62"/>
    <w:rsid w:val="00B72EFD"/>
    <w:rsid w:val="00B72F3F"/>
    <w:rsid w:val="00B731C1"/>
    <w:rsid w:val="00B732BF"/>
    <w:rsid w:val="00B73787"/>
    <w:rsid w:val="00B73908"/>
    <w:rsid w:val="00B73966"/>
    <w:rsid w:val="00B73BB4"/>
    <w:rsid w:val="00B73BDA"/>
    <w:rsid w:val="00B73FF6"/>
    <w:rsid w:val="00B7404C"/>
    <w:rsid w:val="00B745E4"/>
    <w:rsid w:val="00B74771"/>
    <w:rsid w:val="00B752A1"/>
    <w:rsid w:val="00B75308"/>
    <w:rsid w:val="00B753F6"/>
    <w:rsid w:val="00B75995"/>
    <w:rsid w:val="00B759C8"/>
    <w:rsid w:val="00B75A42"/>
    <w:rsid w:val="00B75F43"/>
    <w:rsid w:val="00B767DF"/>
    <w:rsid w:val="00B76916"/>
    <w:rsid w:val="00B76CD9"/>
    <w:rsid w:val="00B772B8"/>
    <w:rsid w:val="00B77894"/>
    <w:rsid w:val="00B77A8D"/>
    <w:rsid w:val="00B77C75"/>
    <w:rsid w:val="00B80057"/>
    <w:rsid w:val="00B80065"/>
    <w:rsid w:val="00B8016A"/>
    <w:rsid w:val="00B8032C"/>
    <w:rsid w:val="00B80470"/>
    <w:rsid w:val="00B80772"/>
    <w:rsid w:val="00B80913"/>
    <w:rsid w:val="00B80CFF"/>
    <w:rsid w:val="00B80F1D"/>
    <w:rsid w:val="00B811A8"/>
    <w:rsid w:val="00B812B8"/>
    <w:rsid w:val="00B81476"/>
    <w:rsid w:val="00B8184D"/>
    <w:rsid w:val="00B81CD3"/>
    <w:rsid w:val="00B81D2E"/>
    <w:rsid w:val="00B81E50"/>
    <w:rsid w:val="00B8200C"/>
    <w:rsid w:val="00B82206"/>
    <w:rsid w:val="00B825C9"/>
    <w:rsid w:val="00B8260F"/>
    <w:rsid w:val="00B82E1D"/>
    <w:rsid w:val="00B83049"/>
    <w:rsid w:val="00B839F5"/>
    <w:rsid w:val="00B83E72"/>
    <w:rsid w:val="00B83F68"/>
    <w:rsid w:val="00B83FBD"/>
    <w:rsid w:val="00B840CC"/>
    <w:rsid w:val="00B845E6"/>
    <w:rsid w:val="00B84898"/>
    <w:rsid w:val="00B84AA3"/>
    <w:rsid w:val="00B84B35"/>
    <w:rsid w:val="00B84E73"/>
    <w:rsid w:val="00B85487"/>
    <w:rsid w:val="00B855F2"/>
    <w:rsid w:val="00B8566F"/>
    <w:rsid w:val="00B856F9"/>
    <w:rsid w:val="00B85792"/>
    <w:rsid w:val="00B85B92"/>
    <w:rsid w:val="00B85C03"/>
    <w:rsid w:val="00B85FE8"/>
    <w:rsid w:val="00B860FB"/>
    <w:rsid w:val="00B8610F"/>
    <w:rsid w:val="00B861A7"/>
    <w:rsid w:val="00B861F6"/>
    <w:rsid w:val="00B8655C"/>
    <w:rsid w:val="00B86811"/>
    <w:rsid w:val="00B86B20"/>
    <w:rsid w:val="00B86DC0"/>
    <w:rsid w:val="00B87165"/>
    <w:rsid w:val="00B872C3"/>
    <w:rsid w:val="00B8758E"/>
    <w:rsid w:val="00B8775D"/>
    <w:rsid w:val="00B87CC4"/>
    <w:rsid w:val="00B87E2B"/>
    <w:rsid w:val="00B902ED"/>
    <w:rsid w:val="00B907A5"/>
    <w:rsid w:val="00B90847"/>
    <w:rsid w:val="00B909B4"/>
    <w:rsid w:val="00B913E4"/>
    <w:rsid w:val="00B915C1"/>
    <w:rsid w:val="00B91A1F"/>
    <w:rsid w:val="00B91B24"/>
    <w:rsid w:val="00B91DCD"/>
    <w:rsid w:val="00B91E62"/>
    <w:rsid w:val="00B92228"/>
    <w:rsid w:val="00B92795"/>
    <w:rsid w:val="00B92CD2"/>
    <w:rsid w:val="00B92D47"/>
    <w:rsid w:val="00B92EB6"/>
    <w:rsid w:val="00B93148"/>
    <w:rsid w:val="00B933D8"/>
    <w:rsid w:val="00B933F6"/>
    <w:rsid w:val="00B93444"/>
    <w:rsid w:val="00B93CE1"/>
    <w:rsid w:val="00B93D83"/>
    <w:rsid w:val="00B9406B"/>
    <w:rsid w:val="00B940A2"/>
    <w:rsid w:val="00B941F0"/>
    <w:rsid w:val="00B94333"/>
    <w:rsid w:val="00B94406"/>
    <w:rsid w:val="00B944BF"/>
    <w:rsid w:val="00B9489C"/>
    <w:rsid w:val="00B94903"/>
    <w:rsid w:val="00B94ED5"/>
    <w:rsid w:val="00B9519B"/>
    <w:rsid w:val="00B95295"/>
    <w:rsid w:val="00B9534A"/>
    <w:rsid w:val="00B95920"/>
    <w:rsid w:val="00B964D9"/>
    <w:rsid w:val="00B96BC6"/>
    <w:rsid w:val="00B9730B"/>
    <w:rsid w:val="00B97568"/>
    <w:rsid w:val="00B975BE"/>
    <w:rsid w:val="00B978D6"/>
    <w:rsid w:val="00BA00DC"/>
    <w:rsid w:val="00BA031B"/>
    <w:rsid w:val="00BA034F"/>
    <w:rsid w:val="00BA05B1"/>
    <w:rsid w:val="00BA081A"/>
    <w:rsid w:val="00BA088A"/>
    <w:rsid w:val="00BA1329"/>
    <w:rsid w:val="00BA1341"/>
    <w:rsid w:val="00BA1518"/>
    <w:rsid w:val="00BA1B1D"/>
    <w:rsid w:val="00BA2298"/>
    <w:rsid w:val="00BA27EC"/>
    <w:rsid w:val="00BA291A"/>
    <w:rsid w:val="00BA2944"/>
    <w:rsid w:val="00BA2998"/>
    <w:rsid w:val="00BA2AAE"/>
    <w:rsid w:val="00BA2BB1"/>
    <w:rsid w:val="00BA31C8"/>
    <w:rsid w:val="00BA36D6"/>
    <w:rsid w:val="00BA3C9A"/>
    <w:rsid w:val="00BA44D2"/>
    <w:rsid w:val="00BA45CB"/>
    <w:rsid w:val="00BA462B"/>
    <w:rsid w:val="00BA4DDF"/>
    <w:rsid w:val="00BA4E72"/>
    <w:rsid w:val="00BA5297"/>
    <w:rsid w:val="00BA5431"/>
    <w:rsid w:val="00BA55FF"/>
    <w:rsid w:val="00BA568F"/>
    <w:rsid w:val="00BA58CF"/>
    <w:rsid w:val="00BA5B65"/>
    <w:rsid w:val="00BA5C0D"/>
    <w:rsid w:val="00BA5F4D"/>
    <w:rsid w:val="00BA62A3"/>
    <w:rsid w:val="00BA647E"/>
    <w:rsid w:val="00BA6505"/>
    <w:rsid w:val="00BA6577"/>
    <w:rsid w:val="00BA699B"/>
    <w:rsid w:val="00BA6B5F"/>
    <w:rsid w:val="00BA6B85"/>
    <w:rsid w:val="00BA6D10"/>
    <w:rsid w:val="00BA6F8F"/>
    <w:rsid w:val="00BA71D9"/>
    <w:rsid w:val="00BA7450"/>
    <w:rsid w:val="00BA75EB"/>
    <w:rsid w:val="00BA7876"/>
    <w:rsid w:val="00BA79A2"/>
    <w:rsid w:val="00BA7A13"/>
    <w:rsid w:val="00BA7D12"/>
    <w:rsid w:val="00BB025B"/>
    <w:rsid w:val="00BB0975"/>
    <w:rsid w:val="00BB0AEE"/>
    <w:rsid w:val="00BB0D61"/>
    <w:rsid w:val="00BB0F2F"/>
    <w:rsid w:val="00BB134A"/>
    <w:rsid w:val="00BB14F1"/>
    <w:rsid w:val="00BB15EF"/>
    <w:rsid w:val="00BB189A"/>
    <w:rsid w:val="00BB198B"/>
    <w:rsid w:val="00BB1A9F"/>
    <w:rsid w:val="00BB1BBA"/>
    <w:rsid w:val="00BB1C20"/>
    <w:rsid w:val="00BB2317"/>
    <w:rsid w:val="00BB2483"/>
    <w:rsid w:val="00BB2763"/>
    <w:rsid w:val="00BB27CF"/>
    <w:rsid w:val="00BB2C01"/>
    <w:rsid w:val="00BB2F67"/>
    <w:rsid w:val="00BB32E1"/>
    <w:rsid w:val="00BB3CA0"/>
    <w:rsid w:val="00BB4024"/>
    <w:rsid w:val="00BB4070"/>
    <w:rsid w:val="00BB40E9"/>
    <w:rsid w:val="00BB420D"/>
    <w:rsid w:val="00BB423B"/>
    <w:rsid w:val="00BB4812"/>
    <w:rsid w:val="00BB4AD9"/>
    <w:rsid w:val="00BB4BAB"/>
    <w:rsid w:val="00BB5398"/>
    <w:rsid w:val="00BB549B"/>
    <w:rsid w:val="00BB5609"/>
    <w:rsid w:val="00BB5836"/>
    <w:rsid w:val="00BB61EB"/>
    <w:rsid w:val="00BB6204"/>
    <w:rsid w:val="00BB633E"/>
    <w:rsid w:val="00BB6635"/>
    <w:rsid w:val="00BB66B1"/>
    <w:rsid w:val="00BB7170"/>
    <w:rsid w:val="00BB717C"/>
    <w:rsid w:val="00BB72A6"/>
    <w:rsid w:val="00BB734A"/>
    <w:rsid w:val="00BB75F3"/>
    <w:rsid w:val="00BB78CB"/>
    <w:rsid w:val="00BB7BF2"/>
    <w:rsid w:val="00BB7BF9"/>
    <w:rsid w:val="00BB7E62"/>
    <w:rsid w:val="00BC00AF"/>
    <w:rsid w:val="00BC095B"/>
    <w:rsid w:val="00BC0962"/>
    <w:rsid w:val="00BC0ABF"/>
    <w:rsid w:val="00BC0AD9"/>
    <w:rsid w:val="00BC0F4E"/>
    <w:rsid w:val="00BC10D3"/>
    <w:rsid w:val="00BC14F7"/>
    <w:rsid w:val="00BC1D07"/>
    <w:rsid w:val="00BC1D22"/>
    <w:rsid w:val="00BC20E7"/>
    <w:rsid w:val="00BC2665"/>
    <w:rsid w:val="00BC28A9"/>
    <w:rsid w:val="00BC2C07"/>
    <w:rsid w:val="00BC2E1F"/>
    <w:rsid w:val="00BC2F64"/>
    <w:rsid w:val="00BC2FF7"/>
    <w:rsid w:val="00BC3061"/>
    <w:rsid w:val="00BC30DE"/>
    <w:rsid w:val="00BC33A1"/>
    <w:rsid w:val="00BC3748"/>
    <w:rsid w:val="00BC3857"/>
    <w:rsid w:val="00BC39F3"/>
    <w:rsid w:val="00BC3ADC"/>
    <w:rsid w:val="00BC3B4B"/>
    <w:rsid w:val="00BC3C3E"/>
    <w:rsid w:val="00BC3C43"/>
    <w:rsid w:val="00BC42E7"/>
    <w:rsid w:val="00BC443C"/>
    <w:rsid w:val="00BC47E8"/>
    <w:rsid w:val="00BC4ECB"/>
    <w:rsid w:val="00BC6F42"/>
    <w:rsid w:val="00BC70B4"/>
    <w:rsid w:val="00BC77C2"/>
    <w:rsid w:val="00BC7821"/>
    <w:rsid w:val="00BC783A"/>
    <w:rsid w:val="00BC7A3F"/>
    <w:rsid w:val="00BC7D34"/>
    <w:rsid w:val="00BD00E0"/>
    <w:rsid w:val="00BD0447"/>
    <w:rsid w:val="00BD082E"/>
    <w:rsid w:val="00BD095B"/>
    <w:rsid w:val="00BD0C78"/>
    <w:rsid w:val="00BD1501"/>
    <w:rsid w:val="00BD15E9"/>
    <w:rsid w:val="00BD16C9"/>
    <w:rsid w:val="00BD1781"/>
    <w:rsid w:val="00BD1DA3"/>
    <w:rsid w:val="00BD2F27"/>
    <w:rsid w:val="00BD3166"/>
    <w:rsid w:val="00BD3376"/>
    <w:rsid w:val="00BD3522"/>
    <w:rsid w:val="00BD356A"/>
    <w:rsid w:val="00BD37BA"/>
    <w:rsid w:val="00BD390E"/>
    <w:rsid w:val="00BD3BDB"/>
    <w:rsid w:val="00BD4D3B"/>
    <w:rsid w:val="00BD4DBA"/>
    <w:rsid w:val="00BD52A2"/>
    <w:rsid w:val="00BD5389"/>
    <w:rsid w:val="00BD54E5"/>
    <w:rsid w:val="00BD5733"/>
    <w:rsid w:val="00BD59FB"/>
    <w:rsid w:val="00BD5B37"/>
    <w:rsid w:val="00BD5B4D"/>
    <w:rsid w:val="00BD5C2B"/>
    <w:rsid w:val="00BD5D64"/>
    <w:rsid w:val="00BD6100"/>
    <w:rsid w:val="00BD643C"/>
    <w:rsid w:val="00BD6467"/>
    <w:rsid w:val="00BD6747"/>
    <w:rsid w:val="00BD68D7"/>
    <w:rsid w:val="00BD6AB0"/>
    <w:rsid w:val="00BD6C38"/>
    <w:rsid w:val="00BD6DED"/>
    <w:rsid w:val="00BD702D"/>
    <w:rsid w:val="00BD761D"/>
    <w:rsid w:val="00BD7695"/>
    <w:rsid w:val="00BD7710"/>
    <w:rsid w:val="00BD77F8"/>
    <w:rsid w:val="00BD7831"/>
    <w:rsid w:val="00BD7C33"/>
    <w:rsid w:val="00BE002D"/>
    <w:rsid w:val="00BE05E5"/>
    <w:rsid w:val="00BE070B"/>
    <w:rsid w:val="00BE0729"/>
    <w:rsid w:val="00BE08DD"/>
    <w:rsid w:val="00BE0917"/>
    <w:rsid w:val="00BE1A11"/>
    <w:rsid w:val="00BE1FC9"/>
    <w:rsid w:val="00BE2146"/>
    <w:rsid w:val="00BE2653"/>
    <w:rsid w:val="00BE2731"/>
    <w:rsid w:val="00BE2AC1"/>
    <w:rsid w:val="00BE2C6C"/>
    <w:rsid w:val="00BE2D19"/>
    <w:rsid w:val="00BE2ED3"/>
    <w:rsid w:val="00BE2EDB"/>
    <w:rsid w:val="00BE3080"/>
    <w:rsid w:val="00BE3226"/>
    <w:rsid w:val="00BE37BD"/>
    <w:rsid w:val="00BE3A3B"/>
    <w:rsid w:val="00BE4261"/>
    <w:rsid w:val="00BE45D6"/>
    <w:rsid w:val="00BE4C50"/>
    <w:rsid w:val="00BE4FDF"/>
    <w:rsid w:val="00BE51DA"/>
    <w:rsid w:val="00BE5430"/>
    <w:rsid w:val="00BE554B"/>
    <w:rsid w:val="00BE5818"/>
    <w:rsid w:val="00BE59D5"/>
    <w:rsid w:val="00BE5C37"/>
    <w:rsid w:val="00BE619C"/>
    <w:rsid w:val="00BE62F3"/>
    <w:rsid w:val="00BE64A1"/>
    <w:rsid w:val="00BE64EC"/>
    <w:rsid w:val="00BE684D"/>
    <w:rsid w:val="00BE69F4"/>
    <w:rsid w:val="00BE6A71"/>
    <w:rsid w:val="00BE6E9C"/>
    <w:rsid w:val="00BE7061"/>
    <w:rsid w:val="00BE7186"/>
    <w:rsid w:val="00BE72FE"/>
    <w:rsid w:val="00BE7704"/>
    <w:rsid w:val="00BE7755"/>
    <w:rsid w:val="00BE77B3"/>
    <w:rsid w:val="00BE7AA7"/>
    <w:rsid w:val="00BE7C55"/>
    <w:rsid w:val="00BE7D1D"/>
    <w:rsid w:val="00BE7D6D"/>
    <w:rsid w:val="00BF01E2"/>
    <w:rsid w:val="00BF031C"/>
    <w:rsid w:val="00BF09A0"/>
    <w:rsid w:val="00BF0D54"/>
    <w:rsid w:val="00BF0DBB"/>
    <w:rsid w:val="00BF0E70"/>
    <w:rsid w:val="00BF101E"/>
    <w:rsid w:val="00BF18B4"/>
    <w:rsid w:val="00BF1A0A"/>
    <w:rsid w:val="00BF1B7A"/>
    <w:rsid w:val="00BF2148"/>
    <w:rsid w:val="00BF21B9"/>
    <w:rsid w:val="00BF23EA"/>
    <w:rsid w:val="00BF260B"/>
    <w:rsid w:val="00BF264B"/>
    <w:rsid w:val="00BF26CD"/>
    <w:rsid w:val="00BF294B"/>
    <w:rsid w:val="00BF2E5D"/>
    <w:rsid w:val="00BF2F9E"/>
    <w:rsid w:val="00BF317C"/>
    <w:rsid w:val="00BF355C"/>
    <w:rsid w:val="00BF35BC"/>
    <w:rsid w:val="00BF36EC"/>
    <w:rsid w:val="00BF39FC"/>
    <w:rsid w:val="00BF3BB0"/>
    <w:rsid w:val="00BF41C7"/>
    <w:rsid w:val="00BF41EB"/>
    <w:rsid w:val="00BF470F"/>
    <w:rsid w:val="00BF4848"/>
    <w:rsid w:val="00BF486B"/>
    <w:rsid w:val="00BF4B10"/>
    <w:rsid w:val="00BF501A"/>
    <w:rsid w:val="00BF505F"/>
    <w:rsid w:val="00BF50D0"/>
    <w:rsid w:val="00BF5111"/>
    <w:rsid w:val="00BF532A"/>
    <w:rsid w:val="00BF5630"/>
    <w:rsid w:val="00BF5F4A"/>
    <w:rsid w:val="00BF5FC5"/>
    <w:rsid w:val="00BF60A2"/>
    <w:rsid w:val="00BF62E1"/>
    <w:rsid w:val="00BF65F8"/>
    <w:rsid w:val="00BF6BE1"/>
    <w:rsid w:val="00BF6DD9"/>
    <w:rsid w:val="00BF6E9F"/>
    <w:rsid w:val="00BF719E"/>
    <w:rsid w:val="00BF7387"/>
    <w:rsid w:val="00BF73E5"/>
    <w:rsid w:val="00BF745D"/>
    <w:rsid w:val="00BF74C1"/>
    <w:rsid w:val="00BF7B91"/>
    <w:rsid w:val="00BF7C30"/>
    <w:rsid w:val="00C001E7"/>
    <w:rsid w:val="00C00546"/>
    <w:rsid w:val="00C0092A"/>
    <w:rsid w:val="00C0099D"/>
    <w:rsid w:val="00C0104F"/>
    <w:rsid w:val="00C010F2"/>
    <w:rsid w:val="00C01286"/>
    <w:rsid w:val="00C01306"/>
    <w:rsid w:val="00C01383"/>
    <w:rsid w:val="00C013C4"/>
    <w:rsid w:val="00C017C9"/>
    <w:rsid w:val="00C01835"/>
    <w:rsid w:val="00C021B1"/>
    <w:rsid w:val="00C024D4"/>
    <w:rsid w:val="00C027A4"/>
    <w:rsid w:val="00C02881"/>
    <w:rsid w:val="00C02D5D"/>
    <w:rsid w:val="00C02F6F"/>
    <w:rsid w:val="00C02FD0"/>
    <w:rsid w:val="00C040B6"/>
    <w:rsid w:val="00C0458C"/>
    <w:rsid w:val="00C048F1"/>
    <w:rsid w:val="00C04DE0"/>
    <w:rsid w:val="00C05723"/>
    <w:rsid w:val="00C057D8"/>
    <w:rsid w:val="00C05A07"/>
    <w:rsid w:val="00C05BEE"/>
    <w:rsid w:val="00C06379"/>
    <w:rsid w:val="00C06397"/>
    <w:rsid w:val="00C0693B"/>
    <w:rsid w:val="00C06A96"/>
    <w:rsid w:val="00C06BA6"/>
    <w:rsid w:val="00C07064"/>
    <w:rsid w:val="00C070C9"/>
    <w:rsid w:val="00C07B0B"/>
    <w:rsid w:val="00C07B49"/>
    <w:rsid w:val="00C07C02"/>
    <w:rsid w:val="00C07D56"/>
    <w:rsid w:val="00C07E35"/>
    <w:rsid w:val="00C07F3A"/>
    <w:rsid w:val="00C101D7"/>
    <w:rsid w:val="00C101D9"/>
    <w:rsid w:val="00C10309"/>
    <w:rsid w:val="00C10519"/>
    <w:rsid w:val="00C106E4"/>
    <w:rsid w:val="00C1094B"/>
    <w:rsid w:val="00C1099D"/>
    <w:rsid w:val="00C10AA2"/>
    <w:rsid w:val="00C10FBF"/>
    <w:rsid w:val="00C1108D"/>
    <w:rsid w:val="00C11644"/>
    <w:rsid w:val="00C116C0"/>
    <w:rsid w:val="00C119CC"/>
    <w:rsid w:val="00C11A62"/>
    <w:rsid w:val="00C11AF1"/>
    <w:rsid w:val="00C11F0D"/>
    <w:rsid w:val="00C1219E"/>
    <w:rsid w:val="00C12292"/>
    <w:rsid w:val="00C124B0"/>
    <w:rsid w:val="00C125FE"/>
    <w:rsid w:val="00C1260D"/>
    <w:rsid w:val="00C126C3"/>
    <w:rsid w:val="00C126F8"/>
    <w:rsid w:val="00C12810"/>
    <w:rsid w:val="00C12B98"/>
    <w:rsid w:val="00C130F0"/>
    <w:rsid w:val="00C13103"/>
    <w:rsid w:val="00C13106"/>
    <w:rsid w:val="00C13300"/>
    <w:rsid w:val="00C13572"/>
    <w:rsid w:val="00C135DD"/>
    <w:rsid w:val="00C13DBF"/>
    <w:rsid w:val="00C142AE"/>
    <w:rsid w:val="00C14349"/>
    <w:rsid w:val="00C14452"/>
    <w:rsid w:val="00C1453F"/>
    <w:rsid w:val="00C145BF"/>
    <w:rsid w:val="00C1475C"/>
    <w:rsid w:val="00C14763"/>
    <w:rsid w:val="00C14A95"/>
    <w:rsid w:val="00C14BA7"/>
    <w:rsid w:val="00C14C2B"/>
    <w:rsid w:val="00C1527F"/>
    <w:rsid w:val="00C15937"/>
    <w:rsid w:val="00C15A6F"/>
    <w:rsid w:val="00C15B96"/>
    <w:rsid w:val="00C163C3"/>
    <w:rsid w:val="00C166B3"/>
    <w:rsid w:val="00C1675F"/>
    <w:rsid w:val="00C16FE4"/>
    <w:rsid w:val="00C170A5"/>
    <w:rsid w:val="00C173F8"/>
    <w:rsid w:val="00C174E6"/>
    <w:rsid w:val="00C1751B"/>
    <w:rsid w:val="00C17651"/>
    <w:rsid w:val="00C17E95"/>
    <w:rsid w:val="00C2127F"/>
    <w:rsid w:val="00C21314"/>
    <w:rsid w:val="00C21531"/>
    <w:rsid w:val="00C21752"/>
    <w:rsid w:val="00C2179D"/>
    <w:rsid w:val="00C21ABA"/>
    <w:rsid w:val="00C21B93"/>
    <w:rsid w:val="00C21BEE"/>
    <w:rsid w:val="00C21C08"/>
    <w:rsid w:val="00C21ED9"/>
    <w:rsid w:val="00C22356"/>
    <w:rsid w:val="00C2235C"/>
    <w:rsid w:val="00C2241D"/>
    <w:rsid w:val="00C22713"/>
    <w:rsid w:val="00C22826"/>
    <w:rsid w:val="00C229E6"/>
    <w:rsid w:val="00C22B52"/>
    <w:rsid w:val="00C22C3D"/>
    <w:rsid w:val="00C22D1D"/>
    <w:rsid w:val="00C22D39"/>
    <w:rsid w:val="00C22D45"/>
    <w:rsid w:val="00C23145"/>
    <w:rsid w:val="00C23417"/>
    <w:rsid w:val="00C237B9"/>
    <w:rsid w:val="00C23A0A"/>
    <w:rsid w:val="00C23C09"/>
    <w:rsid w:val="00C2477C"/>
    <w:rsid w:val="00C24CD8"/>
    <w:rsid w:val="00C24D18"/>
    <w:rsid w:val="00C24ED8"/>
    <w:rsid w:val="00C2566A"/>
    <w:rsid w:val="00C2572A"/>
    <w:rsid w:val="00C2572D"/>
    <w:rsid w:val="00C25857"/>
    <w:rsid w:val="00C25A9A"/>
    <w:rsid w:val="00C25D8F"/>
    <w:rsid w:val="00C2612E"/>
    <w:rsid w:val="00C2642C"/>
    <w:rsid w:val="00C26457"/>
    <w:rsid w:val="00C2668E"/>
    <w:rsid w:val="00C26A5F"/>
    <w:rsid w:val="00C2710D"/>
    <w:rsid w:val="00C27235"/>
    <w:rsid w:val="00C272B5"/>
    <w:rsid w:val="00C27B2F"/>
    <w:rsid w:val="00C27D37"/>
    <w:rsid w:val="00C27DB7"/>
    <w:rsid w:val="00C27FBA"/>
    <w:rsid w:val="00C30411"/>
    <w:rsid w:val="00C30896"/>
    <w:rsid w:val="00C30CE8"/>
    <w:rsid w:val="00C30DB1"/>
    <w:rsid w:val="00C31326"/>
    <w:rsid w:val="00C31AC6"/>
    <w:rsid w:val="00C31BAD"/>
    <w:rsid w:val="00C32866"/>
    <w:rsid w:val="00C329F4"/>
    <w:rsid w:val="00C32B94"/>
    <w:rsid w:val="00C32ED4"/>
    <w:rsid w:val="00C32FE7"/>
    <w:rsid w:val="00C33219"/>
    <w:rsid w:val="00C33246"/>
    <w:rsid w:val="00C3324F"/>
    <w:rsid w:val="00C332AC"/>
    <w:rsid w:val="00C33647"/>
    <w:rsid w:val="00C33799"/>
    <w:rsid w:val="00C33988"/>
    <w:rsid w:val="00C33EA5"/>
    <w:rsid w:val="00C33EE2"/>
    <w:rsid w:val="00C3402B"/>
    <w:rsid w:val="00C341FA"/>
    <w:rsid w:val="00C3435B"/>
    <w:rsid w:val="00C34496"/>
    <w:rsid w:val="00C345AE"/>
    <w:rsid w:val="00C34CC1"/>
    <w:rsid w:val="00C35688"/>
    <w:rsid w:val="00C35794"/>
    <w:rsid w:val="00C35AEF"/>
    <w:rsid w:val="00C35F09"/>
    <w:rsid w:val="00C3633D"/>
    <w:rsid w:val="00C366EA"/>
    <w:rsid w:val="00C36B22"/>
    <w:rsid w:val="00C36DAE"/>
    <w:rsid w:val="00C36E85"/>
    <w:rsid w:val="00C371B8"/>
    <w:rsid w:val="00C37A2E"/>
    <w:rsid w:val="00C37ACA"/>
    <w:rsid w:val="00C37AD5"/>
    <w:rsid w:val="00C37F8D"/>
    <w:rsid w:val="00C40165"/>
    <w:rsid w:val="00C4047F"/>
    <w:rsid w:val="00C4051A"/>
    <w:rsid w:val="00C40746"/>
    <w:rsid w:val="00C40C37"/>
    <w:rsid w:val="00C41427"/>
    <w:rsid w:val="00C414FD"/>
    <w:rsid w:val="00C41A67"/>
    <w:rsid w:val="00C4263D"/>
    <w:rsid w:val="00C42694"/>
    <w:rsid w:val="00C42CB6"/>
    <w:rsid w:val="00C42D38"/>
    <w:rsid w:val="00C42F7E"/>
    <w:rsid w:val="00C42FAF"/>
    <w:rsid w:val="00C432E7"/>
    <w:rsid w:val="00C43621"/>
    <w:rsid w:val="00C436B2"/>
    <w:rsid w:val="00C4391F"/>
    <w:rsid w:val="00C43BF1"/>
    <w:rsid w:val="00C43D48"/>
    <w:rsid w:val="00C44542"/>
    <w:rsid w:val="00C44622"/>
    <w:rsid w:val="00C446F9"/>
    <w:rsid w:val="00C4483B"/>
    <w:rsid w:val="00C449E2"/>
    <w:rsid w:val="00C44F23"/>
    <w:rsid w:val="00C450F0"/>
    <w:rsid w:val="00C45571"/>
    <w:rsid w:val="00C459B8"/>
    <w:rsid w:val="00C45B58"/>
    <w:rsid w:val="00C45CF6"/>
    <w:rsid w:val="00C45D3A"/>
    <w:rsid w:val="00C45DC9"/>
    <w:rsid w:val="00C45EE2"/>
    <w:rsid w:val="00C45F6A"/>
    <w:rsid w:val="00C468E0"/>
    <w:rsid w:val="00C47071"/>
    <w:rsid w:val="00C47121"/>
    <w:rsid w:val="00C471BF"/>
    <w:rsid w:val="00C47258"/>
    <w:rsid w:val="00C475A5"/>
    <w:rsid w:val="00C475F6"/>
    <w:rsid w:val="00C4780F"/>
    <w:rsid w:val="00C47978"/>
    <w:rsid w:val="00C47C63"/>
    <w:rsid w:val="00C47D0B"/>
    <w:rsid w:val="00C47F1C"/>
    <w:rsid w:val="00C5044E"/>
    <w:rsid w:val="00C50840"/>
    <w:rsid w:val="00C50960"/>
    <w:rsid w:val="00C50E23"/>
    <w:rsid w:val="00C50F40"/>
    <w:rsid w:val="00C51200"/>
    <w:rsid w:val="00C51414"/>
    <w:rsid w:val="00C5164E"/>
    <w:rsid w:val="00C51826"/>
    <w:rsid w:val="00C518D3"/>
    <w:rsid w:val="00C51AA8"/>
    <w:rsid w:val="00C51B5B"/>
    <w:rsid w:val="00C51C8A"/>
    <w:rsid w:val="00C51F2B"/>
    <w:rsid w:val="00C51F44"/>
    <w:rsid w:val="00C51FF1"/>
    <w:rsid w:val="00C52185"/>
    <w:rsid w:val="00C528D7"/>
    <w:rsid w:val="00C52B01"/>
    <w:rsid w:val="00C52C9B"/>
    <w:rsid w:val="00C53109"/>
    <w:rsid w:val="00C53673"/>
    <w:rsid w:val="00C536B8"/>
    <w:rsid w:val="00C536CF"/>
    <w:rsid w:val="00C53F22"/>
    <w:rsid w:val="00C53F2A"/>
    <w:rsid w:val="00C53FC4"/>
    <w:rsid w:val="00C5431F"/>
    <w:rsid w:val="00C543C3"/>
    <w:rsid w:val="00C544F6"/>
    <w:rsid w:val="00C54544"/>
    <w:rsid w:val="00C54580"/>
    <w:rsid w:val="00C546D7"/>
    <w:rsid w:val="00C54701"/>
    <w:rsid w:val="00C547A9"/>
    <w:rsid w:val="00C5489E"/>
    <w:rsid w:val="00C54972"/>
    <w:rsid w:val="00C54A46"/>
    <w:rsid w:val="00C550B2"/>
    <w:rsid w:val="00C551C8"/>
    <w:rsid w:val="00C55345"/>
    <w:rsid w:val="00C55595"/>
    <w:rsid w:val="00C55648"/>
    <w:rsid w:val="00C557D2"/>
    <w:rsid w:val="00C5585E"/>
    <w:rsid w:val="00C5586F"/>
    <w:rsid w:val="00C55CDA"/>
    <w:rsid w:val="00C56231"/>
    <w:rsid w:val="00C5626D"/>
    <w:rsid w:val="00C5663D"/>
    <w:rsid w:val="00C56691"/>
    <w:rsid w:val="00C56A03"/>
    <w:rsid w:val="00C56C8C"/>
    <w:rsid w:val="00C56EDF"/>
    <w:rsid w:val="00C570DB"/>
    <w:rsid w:val="00C576CF"/>
    <w:rsid w:val="00C60B9B"/>
    <w:rsid w:val="00C60BEC"/>
    <w:rsid w:val="00C60D10"/>
    <w:rsid w:val="00C61316"/>
    <w:rsid w:val="00C61646"/>
    <w:rsid w:val="00C61C3E"/>
    <w:rsid w:val="00C61CA1"/>
    <w:rsid w:val="00C61D1D"/>
    <w:rsid w:val="00C61D5F"/>
    <w:rsid w:val="00C61DFE"/>
    <w:rsid w:val="00C6200D"/>
    <w:rsid w:val="00C625A4"/>
    <w:rsid w:val="00C625CF"/>
    <w:rsid w:val="00C6263C"/>
    <w:rsid w:val="00C635C0"/>
    <w:rsid w:val="00C63803"/>
    <w:rsid w:val="00C63BAA"/>
    <w:rsid w:val="00C63DD0"/>
    <w:rsid w:val="00C64487"/>
    <w:rsid w:val="00C64CC4"/>
    <w:rsid w:val="00C64F15"/>
    <w:rsid w:val="00C64F45"/>
    <w:rsid w:val="00C65474"/>
    <w:rsid w:val="00C65842"/>
    <w:rsid w:val="00C65AD3"/>
    <w:rsid w:val="00C65B6F"/>
    <w:rsid w:val="00C65BAD"/>
    <w:rsid w:val="00C65D88"/>
    <w:rsid w:val="00C6647C"/>
    <w:rsid w:val="00C6703E"/>
    <w:rsid w:val="00C672CE"/>
    <w:rsid w:val="00C674EF"/>
    <w:rsid w:val="00C67D57"/>
    <w:rsid w:val="00C67FE9"/>
    <w:rsid w:val="00C70693"/>
    <w:rsid w:val="00C709AB"/>
    <w:rsid w:val="00C70A45"/>
    <w:rsid w:val="00C71A64"/>
    <w:rsid w:val="00C71DB1"/>
    <w:rsid w:val="00C71E47"/>
    <w:rsid w:val="00C71EEF"/>
    <w:rsid w:val="00C71F6F"/>
    <w:rsid w:val="00C721F1"/>
    <w:rsid w:val="00C72476"/>
    <w:rsid w:val="00C724BF"/>
    <w:rsid w:val="00C72A2F"/>
    <w:rsid w:val="00C72DA0"/>
    <w:rsid w:val="00C72DBF"/>
    <w:rsid w:val="00C72F54"/>
    <w:rsid w:val="00C73394"/>
    <w:rsid w:val="00C734BD"/>
    <w:rsid w:val="00C73976"/>
    <w:rsid w:val="00C73A7A"/>
    <w:rsid w:val="00C73D3D"/>
    <w:rsid w:val="00C73EB3"/>
    <w:rsid w:val="00C73EED"/>
    <w:rsid w:val="00C74264"/>
    <w:rsid w:val="00C744BB"/>
    <w:rsid w:val="00C74774"/>
    <w:rsid w:val="00C748CA"/>
    <w:rsid w:val="00C748EF"/>
    <w:rsid w:val="00C74C4B"/>
    <w:rsid w:val="00C753C0"/>
    <w:rsid w:val="00C7590D"/>
    <w:rsid w:val="00C75EBE"/>
    <w:rsid w:val="00C760E7"/>
    <w:rsid w:val="00C7667E"/>
    <w:rsid w:val="00C76A56"/>
    <w:rsid w:val="00C76C03"/>
    <w:rsid w:val="00C77A6E"/>
    <w:rsid w:val="00C77A75"/>
    <w:rsid w:val="00C77D6C"/>
    <w:rsid w:val="00C80570"/>
    <w:rsid w:val="00C805CC"/>
    <w:rsid w:val="00C805E1"/>
    <w:rsid w:val="00C805ED"/>
    <w:rsid w:val="00C80794"/>
    <w:rsid w:val="00C80A9E"/>
    <w:rsid w:val="00C80EFF"/>
    <w:rsid w:val="00C81522"/>
    <w:rsid w:val="00C8179A"/>
    <w:rsid w:val="00C81A7A"/>
    <w:rsid w:val="00C81DC7"/>
    <w:rsid w:val="00C81DFE"/>
    <w:rsid w:val="00C81E76"/>
    <w:rsid w:val="00C821EE"/>
    <w:rsid w:val="00C827F6"/>
    <w:rsid w:val="00C82FF0"/>
    <w:rsid w:val="00C8305D"/>
    <w:rsid w:val="00C834EB"/>
    <w:rsid w:val="00C8353E"/>
    <w:rsid w:val="00C83A31"/>
    <w:rsid w:val="00C83B59"/>
    <w:rsid w:val="00C83C5C"/>
    <w:rsid w:val="00C83FC3"/>
    <w:rsid w:val="00C841FD"/>
    <w:rsid w:val="00C84324"/>
    <w:rsid w:val="00C846AC"/>
    <w:rsid w:val="00C84780"/>
    <w:rsid w:val="00C84A72"/>
    <w:rsid w:val="00C84AD5"/>
    <w:rsid w:val="00C84CCB"/>
    <w:rsid w:val="00C85403"/>
    <w:rsid w:val="00C859DB"/>
    <w:rsid w:val="00C85ABC"/>
    <w:rsid w:val="00C85E4B"/>
    <w:rsid w:val="00C85EFF"/>
    <w:rsid w:val="00C8607B"/>
    <w:rsid w:val="00C869A7"/>
    <w:rsid w:val="00C869C0"/>
    <w:rsid w:val="00C86AAD"/>
    <w:rsid w:val="00C86B27"/>
    <w:rsid w:val="00C86FFB"/>
    <w:rsid w:val="00C87251"/>
    <w:rsid w:val="00C8726D"/>
    <w:rsid w:val="00C87968"/>
    <w:rsid w:val="00C879AA"/>
    <w:rsid w:val="00C87F86"/>
    <w:rsid w:val="00C90170"/>
    <w:rsid w:val="00C90349"/>
    <w:rsid w:val="00C905D1"/>
    <w:rsid w:val="00C9060A"/>
    <w:rsid w:val="00C9083F"/>
    <w:rsid w:val="00C90D36"/>
    <w:rsid w:val="00C9102B"/>
    <w:rsid w:val="00C912DB"/>
    <w:rsid w:val="00C9174D"/>
    <w:rsid w:val="00C9176C"/>
    <w:rsid w:val="00C91A08"/>
    <w:rsid w:val="00C91C33"/>
    <w:rsid w:val="00C92415"/>
    <w:rsid w:val="00C925EB"/>
    <w:rsid w:val="00C92933"/>
    <w:rsid w:val="00C92C3B"/>
    <w:rsid w:val="00C92C8A"/>
    <w:rsid w:val="00C934D5"/>
    <w:rsid w:val="00C935FC"/>
    <w:rsid w:val="00C93856"/>
    <w:rsid w:val="00C9390B"/>
    <w:rsid w:val="00C93BB1"/>
    <w:rsid w:val="00C93DB6"/>
    <w:rsid w:val="00C93E5E"/>
    <w:rsid w:val="00C93E85"/>
    <w:rsid w:val="00C94170"/>
    <w:rsid w:val="00C94175"/>
    <w:rsid w:val="00C94666"/>
    <w:rsid w:val="00C94B71"/>
    <w:rsid w:val="00C94BB0"/>
    <w:rsid w:val="00C94BED"/>
    <w:rsid w:val="00C94D3F"/>
    <w:rsid w:val="00C94E21"/>
    <w:rsid w:val="00C94F33"/>
    <w:rsid w:val="00C95270"/>
    <w:rsid w:val="00C953EC"/>
    <w:rsid w:val="00C958F2"/>
    <w:rsid w:val="00C95B2E"/>
    <w:rsid w:val="00C95BF8"/>
    <w:rsid w:val="00C95E0E"/>
    <w:rsid w:val="00C95FCE"/>
    <w:rsid w:val="00C963F2"/>
    <w:rsid w:val="00C970E9"/>
    <w:rsid w:val="00C97159"/>
    <w:rsid w:val="00C971DE"/>
    <w:rsid w:val="00C9749D"/>
    <w:rsid w:val="00C97E88"/>
    <w:rsid w:val="00C97F1D"/>
    <w:rsid w:val="00CA02AB"/>
    <w:rsid w:val="00CA039C"/>
    <w:rsid w:val="00CA0469"/>
    <w:rsid w:val="00CA0C52"/>
    <w:rsid w:val="00CA0FE4"/>
    <w:rsid w:val="00CA10D8"/>
    <w:rsid w:val="00CA119F"/>
    <w:rsid w:val="00CA11D5"/>
    <w:rsid w:val="00CA1893"/>
    <w:rsid w:val="00CA1A7A"/>
    <w:rsid w:val="00CA1C59"/>
    <w:rsid w:val="00CA1C76"/>
    <w:rsid w:val="00CA1E5B"/>
    <w:rsid w:val="00CA1E6E"/>
    <w:rsid w:val="00CA1F46"/>
    <w:rsid w:val="00CA2220"/>
    <w:rsid w:val="00CA29A8"/>
    <w:rsid w:val="00CA2A9B"/>
    <w:rsid w:val="00CA2AA1"/>
    <w:rsid w:val="00CA2DD2"/>
    <w:rsid w:val="00CA2E39"/>
    <w:rsid w:val="00CA328F"/>
    <w:rsid w:val="00CA3D79"/>
    <w:rsid w:val="00CA41BA"/>
    <w:rsid w:val="00CA446D"/>
    <w:rsid w:val="00CA459E"/>
    <w:rsid w:val="00CA46CA"/>
    <w:rsid w:val="00CA4721"/>
    <w:rsid w:val="00CA4974"/>
    <w:rsid w:val="00CA4E18"/>
    <w:rsid w:val="00CA531E"/>
    <w:rsid w:val="00CA539F"/>
    <w:rsid w:val="00CA5768"/>
    <w:rsid w:val="00CA594D"/>
    <w:rsid w:val="00CA6173"/>
    <w:rsid w:val="00CA622D"/>
    <w:rsid w:val="00CA676D"/>
    <w:rsid w:val="00CA67DB"/>
    <w:rsid w:val="00CA6ACB"/>
    <w:rsid w:val="00CA6CBA"/>
    <w:rsid w:val="00CA6EED"/>
    <w:rsid w:val="00CA7067"/>
    <w:rsid w:val="00CA7114"/>
    <w:rsid w:val="00CA77E8"/>
    <w:rsid w:val="00CA795C"/>
    <w:rsid w:val="00CA7994"/>
    <w:rsid w:val="00CA79BB"/>
    <w:rsid w:val="00CA7BBC"/>
    <w:rsid w:val="00CB006A"/>
    <w:rsid w:val="00CB026A"/>
    <w:rsid w:val="00CB044E"/>
    <w:rsid w:val="00CB06F0"/>
    <w:rsid w:val="00CB0D84"/>
    <w:rsid w:val="00CB0DF9"/>
    <w:rsid w:val="00CB15C7"/>
    <w:rsid w:val="00CB17C6"/>
    <w:rsid w:val="00CB1CA7"/>
    <w:rsid w:val="00CB2957"/>
    <w:rsid w:val="00CB2B0D"/>
    <w:rsid w:val="00CB2BAC"/>
    <w:rsid w:val="00CB2F53"/>
    <w:rsid w:val="00CB37E3"/>
    <w:rsid w:val="00CB383C"/>
    <w:rsid w:val="00CB465A"/>
    <w:rsid w:val="00CB474E"/>
    <w:rsid w:val="00CB504E"/>
    <w:rsid w:val="00CB537D"/>
    <w:rsid w:val="00CB55EC"/>
    <w:rsid w:val="00CB5BB6"/>
    <w:rsid w:val="00CB5FCB"/>
    <w:rsid w:val="00CB61D9"/>
    <w:rsid w:val="00CB61F4"/>
    <w:rsid w:val="00CB67A7"/>
    <w:rsid w:val="00CB69F0"/>
    <w:rsid w:val="00CB71C8"/>
    <w:rsid w:val="00CB75F4"/>
    <w:rsid w:val="00CB7C71"/>
    <w:rsid w:val="00CB7FB3"/>
    <w:rsid w:val="00CB7FE9"/>
    <w:rsid w:val="00CC0598"/>
    <w:rsid w:val="00CC07B8"/>
    <w:rsid w:val="00CC07D1"/>
    <w:rsid w:val="00CC0A4F"/>
    <w:rsid w:val="00CC0DD7"/>
    <w:rsid w:val="00CC15AE"/>
    <w:rsid w:val="00CC1937"/>
    <w:rsid w:val="00CC197A"/>
    <w:rsid w:val="00CC1BD6"/>
    <w:rsid w:val="00CC1E88"/>
    <w:rsid w:val="00CC205C"/>
    <w:rsid w:val="00CC20D6"/>
    <w:rsid w:val="00CC26D6"/>
    <w:rsid w:val="00CC277C"/>
    <w:rsid w:val="00CC2EBF"/>
    <w:rsid w:val="00CC3394"/>
    <w:rsid w:val="00CC366E"/>
    <w:rsid w:val="00CC3B4E"/>
    <w:rsid w:val="00CC4063"/>
    <w:rsid w:val="00CC42ED"/>
    <w:rsid w:val="00CC4895"/>
    <w:rsid w:val="00CC497A"/>
    <w:rsid w:val="00CC5010"/>
    <w:rsid w:val="00CC5285"/>
    <w:rsid w:val="00CC55BD"/>
    <w:rsid w:val="00CC5921"/>
    <w:rsid w:val="00CC5ACC"/>
    <w:rsid w:val="00CC5BA2"/>
    <w:rsid w:val="00CC5E8A"/>
    <w:rsid w:val="00CC60EB"/>
    <w:rsid w:val="00CC667F"/>
    <w:rsid w:val="00CC6AD5"/>
    <w:rsid w:val="00CC6D0B"/>
    <w:rsid w:val="00CC6E26"/>
    <w:rsid w:val="00CC6FF5"/>
    <w:rsid w:val="00CC72EE"/>
    <w:rsid w:val="00CC73A5"/>
    <w:rsid w:val="00CC78C4"/>
    <w:rsid w:val="00CD0536"/>
    <w:rsid w:val="00CD09E6"/>
    <w:rsid w:val="00CD116F"/>
    <w:rsid w:val="00CD129C"/>
    <w:rsid w:val="00CD1755"/>
    <w:rsid w:val="00CD1E43"/>
    <w:rsid w:val="00CD24A1"/>
    <w:rsid w:val="00CD28D2"/>
    <w:rsid w:val="00CD2C12"/>
    <w:rsid w:val="00CD2CE7"/>
    <w:rsid w:val="00CD2DAE"/>
    <w:rsid w:val="00CD315C"/>
    <w:rsid w:val="00CD36F3"/>
    <w:rsid w:val="00CD37F6"/>
    <w:rsid w:val="00CD3DEC"/>
    <w:rsid w:val="00CD3F51"/>
    <w:rsid w:val="00CD4360"/>
    <w:rsid w:val="00CD4549"/>
    <w:rsid w:val="00CD4B9B"/>
    <w:rsid w:val="00CD4D79"/>
    <w:rsid w:val="00CD501A"/>
    <w:rsid w:val="00CD5110"/>
    <w:rsid w:val="00CD528D"/>
    <w:rsid w:val="00CD5B7A"/>
    <w:rsid w:val="00CD6237"/>
    <w:rsid w:val="00CD62EE"/>
    <w:rsid w:val="00CD68A4"/>
    <w:rsid w:val="00CD6B0F"/>
    <w:rsid w:val="00CD6C6F"/>
    <w:rsid w:val="00CD6D68"/>
    <w:rsid w:val="00CD6F0E"/>
    <w:rsid w:val="00CD7123"/>
    <w:rsid w:val="00CD74FE"/>
    <w:rsid w:val="00CD766E"/>
    <w:rsid w:val="00CD7798"/>
    <w:rsid w:val="00CD7892"/>
    <w:rsid w:val="00CD78D7"/>
    <w:rsid w:val="00CD7CDE"/>
    <w:rsid w:val="00CD7FEB"/>
    <w:rsid w:val="00CE03BB"/>
    <w:rsid w:val="00CE06EE"/>
    <w:rsid w:val="00CE0B27"/>
    <w:rsid w:val="00CE0B43"/>
    <w:rsid w:val="00CE0BC3"/>
    <w:rsid w:val="00CE0E7C"/>
    <w:rsid w:val="00CE0F25"/>
    <w:rsid w:val="00CE17EC"/>
    <w:rsid w:val="00CE1873"/>
    <w:rsid w:val="00CE1A00"/>
    <w:rsid w:val="00CE1C7A"/>
    <w:rsid w:val="00CE1CA4"/>
    <w:rsid w:val="00CE1DD9"/>
    <w:rsid w:val="00CE1FF6"/>
    <w:rsid w:val="00CE20E5"/>
    <w:rsid w:val="00CE23D6"/>
    <w:rsid w:val="00CE2483"/>
    <w:rsid w:val="00CE2572"/>
    <w:rsid w:val="00CE2C51"/>
    <w:rsid w:val="00CE30F3"/>
    <w:rsid w:val="00CE346E"/>
    <w:rsid w:val="00CE34B7"/>
    <w:rsid w:val="00CE3715"/>
    <w:rsid w:val="00CE4108"/>
    <w:rsid w:val="00CE4240"/>
    <w:rsid w:val="00CE42C9"/>
    <w:rsid w:val="00CE4414"/>
    <w:rsid w:val="00CE44B5"/>
    <w:rsid w:val="00CE47F4"/>
    <w:rsid w:val="00CE4913"/>
    <w:rsid w:val="00CE4AFE"/>
    <w:rsid w:val="00CE4CF7"/>
    <w:rsid w:val="00CE5079"/>
    <w:rsid w:val="00CE51BC"/>
    <w:rsid w:val="00CE551F"/>
    <w:rsid w:val="00CE57E5"/>
    <w:rsid w:val="00CE57E8"/>
    <w:rsid w:val="00CE5BC2"/>
    <w:rsid w:val="00CE62DB"/>
    <w:rsid w:val="00CE66FE"/>
    <w:rsid w:val="00CE6B70"/>
    <w:rsid w:val="00CE6C54"/>
    <w:rsid w:val="00CE6CC6"/>
    <w:rsid w:val="00CE7276"/>
    <w:rsid w:val="00CE72F1"/>
    <w:rsid w:val="00CE7340"/>
    <w:rsid w:val="00CE753A"/>
    <w:rsid w:val="00CE7877"/>
    <w:rsid w:val="00CE7C38"/>
    <w:rsid w:val="00CE7CB6"/>
    <w:rsid w:val="00CE7D9D"/>
    <w:rsid w:val="00CE7EFA"/>
    <w:rsid w:val="00CE7F34"/>
    <w:rsid w:val="00CF00A7"/>
    <w:rsid w:val="00CF09D2"/>
    <w:rsid w:val="00CF1825"/>
    <w:rsid w:val="00CF23F3"/>
    <w:rsid w:val="00CF276B"/>
    <w:rsid w:val="00CF28EE"/>
    <w:rsid w:val="00CF2C40"/>
    <w:rsid w:val="00CF2DBF"/>
    <w:rsid w:val="00CF2EBB"/>
    <w:rsid w:val="00CF3140"/>
    <w:rsid w:val="00CF34C0"/>
    <w:rsid w:val="00CF36BE"/>
    <w:rsid w:val="00CF3D26"/>
    <w:rsid w:val="00CF4010"/>
    <w:rsid w:val="00CF41F4"/>
    <w:rsid w:val="00CF446C"/>
    <w:rsid w:val="00CF4C1A"/>
    <w:rsid w:val="00CF4F02"/>
    <w:rsid w:val="00CF55A1"/>
    <w:rsid w:val="00CF5863"/>
    <w:rsid w:val="00CF6370"/>
    <w:rsid w:val="00CF681E"/>
    <w:rsid w:val="00CF6990"/>
    <w:rsid w:val="00CF69CA"/>
    <w:rsid w:val="00CF6BBF"/>
    <w:rsid w:val="00CF6F06"/>
    <w:rsid w:val="00CF7718"/>
    <w:rsid w:val="00CF795B"/>
    <w:rsid w:val="00CF7B07"/>
    <w:rsid w:val="00D0022E"/>
    <w:rsid w:val="00D00B0B"/>
    <w:rsid w:val="00D00D18"/>
    <w:rsid w:val="00D00D5C"/>
    <w:rsid w:val="00D00E31"/>
    <w:rsid w:val="00D01312"/>
    <w:rsid w:val="00D01367"/>
    <w:rsid w:val="00D014CB"/>
    <w:rsid w:val="00D016CF"/>
    <w:rsid w:val="00D016FA"/>
    <w:rsid w:val="00D01768"/>
    <w:rsid w:val="00D01D40"/>
    <w:rsid w:val="00D01F8C"/>
    <w:rsid w:val="00D02165"/>
    <w:rsid w:val="00D0251D"/>
    <w:rsid w:val="00D02E1F"/>
    <w:rsid w:val="00D02FAE"/>
    <w:rsid w:val="00D039D4"/>
    <w:rsid w:val="00D03B12"/>
    <w:rsid w:val="00D03BE8"/>
    <w:rsid w:val="00D04294"/>
    <w:rsid w:val="00D04842"/>
    <w:rsid w:val="00D049A8"/>
    <w:rsid w:val="00D04DB2"/>
    <w:rsid w:val="00D05163"/>
    <w:rsid w:val="00D05185"/>
    <w:rsid w:val="00D053B8"/>
    <w:rsid w:val="00D053E6"/>
    <w:rsid w:val="00D05B41"/>
    <w:rsid w:val="00D06019"/>
    <w:rsid w:val="00D06A6A"/>
    <w:rsid w:val="00D06AF5"/>
    <w:rsid w:val="00D06DB6"/>
    <w:rsid w:val="00D06F3C"/>
    <w:rsid w:val="00D07A42"/>
    <w:rsid w:val="00D07D5D"/>
    <w:rsid w:val="00D07E34"/>
    <w:rsid w:val="00D07F5A"/>
    <w:rsid w:val="00D10070"/>
    <w:rsid w:val="00D10499"/>
    <w:rsid w:val="00D104D0"/>
    <w:rsid w:val="00D109EB"/>
    <w:rsid w:val="00D10DB4"/>
    <w:rsid w:val="00D10E0E"/>
    <w:rsid w:val="00D10E8B"/>
    <w:rsid w:val="00D10E99"/>
    <w:rsid w:val="00D115B0"/>
    <w:rsid w:val="00D11859"/>
    <w:rsid w:val="00D11B6E"/>
    <w:rsid w:val="00D11C77"/>
    <w:rsid w:val="00D11F37"/>
    <w:rsid w:val="00D12355"/>
    <w:rsid w:val="00D127E6"/>
    <w:rsid w:val="00D12906"/>
    <w:rsid w:val="00D12B52"/>
    <w:rsid w:val="00D12E57"/>
    <w:rsid w:val="00D12F5C"/>
    <w:rsid w:val="00D13056"/>
    <w:rsid w:val="00D1352A"/>
    <w:rsid w:val="00D13684"/>
    <w:rsid w:val="00D136E9"/>
    <w:rsid w:val="00D13704"/>
    <w:rsid w:val="00D139E8"/>
    <w:rsid w:val="00D13B4F"/>
    <w:rsid w:val="00D13D29"/>
    <w:rsid w:val="00D13EA7"/>
    <w:rsid w:val="00D13F71"/>
    <w:rsid w:val="00D1400F"/>
    <w:rsid w:val="00D1426B"/>
    <w:rsid w:val="00D14B37"/>
    <w:rsid w:val="00D14CCF"/>
    <w:rsid w:val="00D1532A"/>
    <w:rsid w:val="00D15335"/>
    <w:rsid w:val="00D15BA8"/>
    <w:rsid w:val="00D15DBD"/>
    <w:rsid w:val="00D16021"/>
    <w:rsid w:val="00D1622F"/>
    <w:rsid w:val="00D16377"/>
    <w:rsid w:val="00D163B3"/>
    <w:rsid w:val="00D16AC4"/>
    <w:rsid w:val="00D16ADA"/>
    <w:rsid w:val="00D17321"/>
    <w:rsid w:val="00D17348"/>
    <w:rsid w:val="00D1758D"/>
    <w:rsid w:val="00D177C5"/>
    <w:rsid w:val="00D1788F"/>
    <w:rsid w:val="00D17FEB"/>
    <w:rsid w:val="00D2000B"/>
    <w:rsid w:val="00D2070D"/>
    <w:rsid w:val="00D207C6"/>
    <w:rsid w:val="00D207E6"/>
    <w:rsid w:val="00D21223"/>
    <w:rsid w:val="00D21508"/>
    <w:rsid w:val="00D218A4"/>
    <w:rsid w:val="00D21901"/>
    <w:rsid w:val="00D22096"/>
    <w:rsid w:val="00D22467"/>
    <w:rsid w:val="00D22894"/>
    <w:rsid w:val="00D22F8E"/>
    <w:rsid w:val="00D2327C"/>
    <w:rsid w:val="00D23539"/>
    <w:rsid w:val="00D24064"/>
    <w:rsid w:val="00D243BB"/>
    <w:rsid w:val="00D2454A"/>
    <w:rsid w:val="00D245CE"/>
    <w:rsid w:val="00D24CBA"/>
    <w:rsid w:val="00D24DBA"/>
    <w:rsid w:val="00D254E9"/>
    <w:rsid w:val="00D25572"/>
    <w:rsid w:val="00D255D7"/>
    <w:rsid w:val="00D26004"/>
    <w:rsid w:val="00D26042"/>
    <w:rsid w:val="00D262A5"/>
    <w:rsid w:val="00D262D3"/>
    <w:rsid w:val="00D2630A"/>
    <w:rsid w:val="00D26AD1"/>
    <w:rsid w:val="00D26FAD"/>
    <w:rsid w:val="00D272E6"/>
    <w:rsid w:val="00D27482"/>
    <w:rsid w:val="00D2769F"/>
    <w:rsid w:val="00D27799"/>
    <w:rsid w:val="00D27A9A"/>
    <w:rsid w:val="00D27DCB"/>
    <w:rsid w:val="00D30050"/>
    <w:rsid w:val="00D3025F"/>
    <w:rsid w:val="00D3037C"/>
    <w:rsid w:val="00D30513"/>
    <w:rsid w:val="00D305FC"/>
    <w:rsid w:val="00D30BE6"/>
    <w:rsid w:val="00D3107A"/>
    <w:rsid w:val="00D31286"/>
    <w:rsid w:val="00D314B2"/>
    <w:rsid w:val="00D31675"/>
    <w:rsid w:val="00D31877"/>
    <w:rsid w:val="00D318C9"/>
    <w:rsid w:val="00D31E10"/>
    <w:rsid w:val="00D323A4"/>
    <w:rsid w:val="00D323C0"/>
    <w:rsid w:val="00D323C3"/>
    <w:rsid w:val="00D32633"/>
    <w:rsid w:val="00D328AD"/>
    <w:rsid w:val="00D32CB9"/>
    <w:rsid w:val="00D33068"/>
    <w:rsid w:val="00D3310E"/>
    <w:rsid w:val="00D331CA"/>
    <w:rsid w:val="00D33741"/>
    <w:rsid w:val="00D337E0"/>
    <w:rsid w:val="00D33823"/>
    <w:rsid w:val="00D33BF0"/>
    <w:rsid w:val="00D341BC"/>
    <w:rsid w:val="00D3456C"/>
    <w:rsid w:val="00D34EF7"/>
    <w:rsid w:val="00D350BB"/>
    <w:rsid w:val="00D351D7"/>
    <w:rsid w:val="00D35860"/>
    <w:rsid w:val="00D35F1B"/>
    <w:rsid w:val="00D36241"/>
    <w:rsid w:val="00D3663B"/>
    <w:rsid w:val="00D36A16"/>
    <w:rsid w:val="00D36A35"/>
    <w:rsid w:val="00D36CDE"/>
    <w:rsid w:val="00D36E1A"/>
    <w:rsid w:val="00D37509"/>
    <w:rsid w:val="00D37518"/>
    <w:rsid w:val="00D37AFB"/>
    <w:rsid w:val="00D37BBD"/>
    <w:rsid w:val="00D37BED"/>
    <w:rsid w:val="00D4054B"/>
    <w:rsid w:val="00D40684"/>
    <w:rsid w:val="00D40706"/>
    <w:rsid w:val="00D40833"/>
    <w:rsid w:val="00D40C86"/>
    <w:rsid w:val="00D40DFA"/>
    <w:rsid w:val="00D411DA"/>
    <w:rsid w:val="00D41E1F"/>
    <w:rsid w:val="00D42593"/>
    <w:rsid w:val="00D42746"/>
    <w:rsid w:val="00D429B1"/>
    <w:rsid w:val="00D42CF2"/>
    <w:rsid w:val="00D42DE8"/>
    <w:rsid w:val="00D42E6B"/>
    <w:rsid w:val="00D43654"/>
    <w:rsid w:val="00D437A8"/>
    <w:rsid w:val="00D437EF"/>
    <w:rsid w:val="00D43824"/>
    <w:rsid w:val="00D43BA2"/>
    <w:rsid w:val="00D441F8"/>
    <w:rsid w:val="00D445A4"/>
    <w:rsid w:val="00D445DC"/>
    <w:rsid w:val="00D44723"/>
    <w:rsid w:val="00D447A0"/>
    <w:rsid w:val="00D44FA5"/>
    <w:rsid w:val="00D45577"/>
    <w:rsid w:val="00D45681"/>
    <w:rsid w:val="00D4574C"/>
    <w:rsid w:val="00D45B20"/>
    <w:rsid w:val="00D45B77"/>
    <w:rsid w:val="00D45B79"/>
    <w:rsid w:val="00D45B8F"/>
    <w:rsid w:val="00D45C47"/>
    <w:rsid w:val="00D46367"/>
    <w:rsid w:val="00D4677A"/>
    <w:rsid w:val="00D46B75"/>
    <w:rsid w:val="00D46DC9"/>
    <w:rsid w:val="00D47589"/>
    <w:rsid w:val="00D47844"/>
    <w:rsid w:val="00D47B46"/>
    <w:rsid w:val="00D50014"/>
    <w:rsid w:val="00D5056A"/>
    <w:rsid w:val="00D50990"/>
    <w:rsid w:val="00D50C67"/>
    <w:rsid w:val="00D50C86"/>
    <w:rsid w:val="00D50CAE"/>
    <w:rsid w:val="00D510B4"/>
    <w:rsid w:val="00D51252"/>
    <w:rsid w:val="00D515C8"/>
    <w:rsid w:val="00D519C2"/>
    <w:rsid w:val="00D51D0B"/>
    <w:rsid w:val="00D51E17"/>
    <w:rsid w:val="00D51E34"/>
    <w:rsid w:val="00D51E4F"/>
    <w:rsid w:val="00D51E70"/>
    <w:rsid w:val="00D51FFA"/>
    <w:rsid w:val="00D520EE"/>
    <w:rsid w:val="00D52376"/>
    <w:rsid w:val="00D525CA"/>
    <w:rsid w:val="00D53099"/>
    <w:rsid w:val="00D531C8"/>
    <w:rsid w:val="00D53296"/>
    <w:rsid w:val="00D5374A"/>
    <w:rsid w:val="00D53C7A"/>
    <w:rsid w:val="00D53E09"/>
    <w:rsid w:val="00D53F1A"/>
    <w:rsid w:val="00D53FD0"/>
    <w:rsid w:val="00D53FDA"/>
    <w:rsid w:val="00D54006"/>
    <w:rsid w:val="00D54068"/>
    <w:rsid w:val="00D54115"/>
    <w:rsid w:val="00D54880"/>
    <w:rsid w:val="00D54938"/>
    <w:rsid w:val="00D54DA2"/>
    <w:rsid w:val="00D557AA"/>
    <w:rsid w:val="00D55910"/>
    <w:rsid w:val="00D55F8D"/>
    <w:rsid w:val="00D5631A"/>
    <w:rsid w:val="00D57016"/>
    <w:rsid w:val="00D571BF"/>
    <w:rsid w:val="00D576D5"/>
    <w:rsid w:val="00D57795"/>
    <w:rsid w:val="00D579B7"/>
    <w:rsid w:val="00D57B56"/>
    <w:rsid w:val="00D57BB9"/>
    <w:rsid w:val="00D60533"/>
    <w:rsid w:val="00D606EC"/>
    <w:rsid w:val="00D60961"/>
    <w:rsid w:val="00D60999"/>
    <w:rsid w:val="00D60A15"/>
    <w:rsid w:val="00D60BD8"/>
    <w:rsid w:val="00D61258"/>
    <w:rsid w:val="00D616AC"/>
    <w:rsid w:val="00D61C09"/>
    <w:rsid w:val="00D61FEC"/>
    <w:rsid w:val="00D623F8"/>
    <w:rsid w:val="00D628E9"/>
    <w:rsid w:val="00D62FD8"/>
    <w:rsid w:val="00D631BF"/>
    <w:rsid w:val="00D63524"/>
    <w:rsid w:val="00D63544"/>
    <w:rsid w:val="00D6360B"/>
    <w:rsid w:val="00D6399E"/>
    <w:rsid w:val="00D63A0E"/>
    <w:rsid w:val="00D63A62"/>
    <w:rsid w:val="00D63D74"/>
    <w:rsid w:val="00D6443A"/>
    <w:rsid w:val="00D645C7"/>
    <w:rsid w:val="00D645F2"/>
    <w:rsid w:val="00D64720"/>
    <w:rsid w:val="00D647AC"/>
    <w:rsid w:val="00D64825"/>
    <w:rsid w:val="00D650AA"/>
    <w:rsid w:val="00D650F9"/>
    <w:rsid w:val="00D6616F"/>
    <w:rsid w:val="00D666BA"/>
    <w:rsid w:val="00D6773F"/>
    <w:rsid w:val="00D67DDC"/>
    <w:rsid w:val="00D67F64"/>
    <w:rsid w:val="00D700DE"/>
    <w:rsid w:val="00D70494"/>
    <w:rsid w:val="00D7071C"/>
    <w:rsid w:val="00D70A3C"/>
    <w:rsid w:val="00D70E81"/>
    <w:rsid w:val="00D711B4"/>
    <w:rsid w:val="00D71471"/>
    <w:rsid w:val="00D71E93"/>
    <w:rsid w:val="00D72D71"/>
    <w:rsid w:val="00D72E52"/>
    <w:rsid w:val="00D72FDB"/>
    <w:rsid w:val="00D732E2"/>
    <w:rsid w:val="00D735A7"/>
    <w:rsid w:val="00D736B1"/>
    <w:rsid w:val="00D739E9"/>
    <w:rsid w:val="00D73C91"/>
    <w:rsid w:val="00D73CB5"/>
    <w:rsid w:val="00D73E58"/>
    <w:rsid w:val="00D753BD"/>
    <w:rsid w:val="00D758EC"/>
    <w:rsid w:val="00D75D6E"/>
    <w:rsid w:val="00D75DEE"/>
    <w:rsid w:val="00D75ECE"/>
    <w:rsid w:val="00D7618E"/>
    <w:rsid w:val="00D76256"/>
    <w:rsid w:val="00D76863"/>
    <w:rsid w:val="00D7755E"/>
    <w:rsid w:val="00D77643"/>
    <w:rsid w:val="00D777D0"/>
    <w:rsid w:val="00D778B0"/>
    <w:rsid w:val="00D77B2F"/>
    <w:rsid w:val="00D77D8D"/>
    <w:rsid w:val="00D77F12"/>
    <w:rsid w:val="00D80063"/>
    <w:rsid w:val="00D80AD4"/>
    <w:rsid w:val="00D80C31"/>
    <w:rsid w:val="00D80EBC"/>
    <w:rsid w:val="00D80F8B"/>
    <w:rsid w:val="00D818FE"/>
    <w:rsid w:val="00D8226F"/>
    <w:rsid w:val="00D82913"/>
    <w:rsid w:val="00D82ED6"/>
    <w:rsid w:val="00D83292"/>
    <w:rsid w:val="00D835B0"/>
    <w:rsid w:val="00D83785"/>
    <w:rsid w:val="00D838B6"/>
    <w:rsid w:val="00D8394C"/>
    <w:rsid w:val="00D83B31"/>
    <w:rsid w:val="00D83B45"/>
    <w:rsid w:val="00D83BC2"/>
    <w:rsid w:val="00D83C2D"/>
    <w:rsid w:val="00D83F23"/>
    <w:rsid w:val="00D841DC"/>
    <w:rsid w:val="00D84287"/>
    <w:rsid w:val="00D842B0"/>
    <w:rsid w:val="00D8445C"/>
    <w:rsid w:val="00D8466D"/>
    <w:rsid w:val="00D84C1F"/>
    <w:rsid w:val="00D859B8"/>
    <w:rsid w:val="00D85AC8"/>
    <w:rsid w:val="00D85E2C"/>
    <w:rsid w:val="00D85F93"/>
    <w:rsid w:val="00D8601B"/>
    <w:rsid w:val="00D8619C"/>
    <w:rsid w:val="00D86287"/>
    <w:rsid w:val="00D86C73"/>
    <w:rsid w:val="00D86D93"/>
    <w:rsid w:val="00D871C9"/>
    <w:rsid w:val="00D874FD"/>
    <w:rsid w:val="00D87919"/>
    <w:rsid w:val="00D879EC"/>
    <w:rsid w:val="00D87B6A"/>
    <w:rsid w:val="00D87CAB"/>
    <w:rsid w:val="00D90A5C"/>
    <w:rsid w:val="00D90E2C"/>
    <w:rsid w:val="00D91866"/>
    <w:rsid w:val="00D91C87"/>
    <w:rsid w:val="00D91E32"/>
    <w:rsid w:val="00D91E71"/>
    <w:rsid w:val="00D91E93"/>
    <w:rsid w:val="00D91F86"/>
    <w:rsid w:val="00D920AE"/>
    <w:rsid w:val="00D9212A"/>
    <w:rsid w:val="00D9259A"/>
    <w:rsid w:val="00D92B47"/>
    <w:rsid w:val="00D92F01"/>
    <w:rsid w:val="00D9338D"/>
    <w:rsid w:val="00D933BE"/>
    <w:rsid w:val="00D9359D"/>
    <w:rsid w:val="00D940AE"/>
    <w:rsid w:val="00D94261"/>
    <w:rsid w:val="00D94650"/>
    <w:rsid w:val="00D946AF"/>
    <w:rsid w:val="00D956FC"/>
    <w:rsid w:val="00D95BCE"/>
    <w:rsid w:val="00D95C5A"/>
    <w:rsid w:val="00D96302"/>
    <w:rsid w:val="00D968E4"/>
    <w:rsid w:val="00D96FCC"/>
    <w:rsid w:val="00D97790"/>
    <w:rsid w:val="00D97A1E"/>
    <w:rsid w:val="00D97D5F"/>
    <w:rsid w:val="00D97E99"/>
    <w:rsid w:val="00DA002F"/>
    <w:rsid w:val="00DA01BE"/>
    <w:rsid w:val="00DA04ED"/>
    <w:rsid w:val="00DA056F"/>
    <w:rsid w:val="00DA080B"/>
    <w:rsid w:val="00DA0CBE"/>
    <w:rsid w:val="00DA0ED8"/>
    <w:rsid w:val="00DA1355"/>
    <w:rsid w:val="00DA148A"/>
    <w:rsid w:val="00DA168D"/>
    <w:rsid w:val="00DA191B"/>
    <w:rsid w:val="00DA1B2E"/>
    <w:rsid w:val="00DA1D3E"/>
    <w:rsid w:val="00DA24A1"/>
    <w:rsid w:val="00DA256B"/>
    <w:rsid w:val="00DA26DF"/>
    <w:rsid w:val="00DA28DB"/>
    <w:rsid w:val="00DA3077"/>
    <w:rsid w:val="00DA3136"/>
    <w:rsid w:val="00DA329C"/>
    <w:rsid w:val="00DA3398"/>
    <w:rsid w:val="00DA37E5"/>
    <w:rsid w:val="00DA3C47"/>
    <w:rsid w:val="00DA3D47"/>
    <w:rsid w:val="00DA3E81"/>
    <w:rsid w:val="00DA3FD1"/>
    <w:rsid w:val="00DA4546"/>
    <w:rsid w:val="00DA4A2B"/>
    <w:rsid w:val="00DA4A80"/>
    <w:rsid w:val="00DA4FDF"/>
    <w:rsid w:val="00DA500F"/>
    <w:rsid w:val="00DA5120"/>
    <w:rsid w:val="00DA54CA"/>
    <w:rsid w:val="00DA54F2"/>
    <w:rsid w:val="00DA5753"/>
    <w:rsid w:val="00DA6110"/>
    <w:rsid w:val="00DA6714"/>
    <w:rsid w:val="00DA67D4"/>
    <w:rsid w:val="00DA6854"/>
    <w:rsid w:val="00DA68A8"/>
    <w:rsid w:val="00DA68E0"/>
    <w:rsid w:val="00DA6A88"/>
    <w:rsid w:val="00DA6AD1"/>
    <w:rsid w:val="00DA6C3F"/>
    <w:rsid w:val="00DA6D6F"/>
    <w:rsid w:val="00DA6F64"/>
    <w:rsid w:val="00DA7113"/>
    <w:rsid w:val="00DA729A"/>
    <w:rsid w:val="00DA7D28"/>
    <w:rsid w:val="00DB008F"/>
    <w:rsid w:val="00DB0120"/>
    <w:rsid w:val="00DB01B6"/>
    <w:rsid w:val="00DB0537"/>
    <w:rsid w:val="00DB0A75"/>
    <w:rsid w:val="00DB190C"/>
    <w:rsid w:val="00DB2227"/>
    <w:rsid w:val="00DB2461"/>
    <w:rsid w:val="00DB2934"/>
    <w:rsid w:val="00DB2AE4"/>
    <w:rsid w:val="00DB2D79"/>
    <w:rsid w:val="00DB2DE9"/>
    <w:rsid w:val="00DB2E68"/>
    <w:rsid w:val="00DB41D6"/>
    <w:rsid w:val="00DB41E5"/>
    <w:rsid w:val="00DB4726"/>
    <w:rsid w:val="00DB478C"/>
    <w:rsid w:val="00DB4C64"/>
    <w:rsid w:val="00DB4D7A"/>
    <w:rsid w:val="00DB5144"/>
    <w:rsid w:val="00DB5571"/>
    <w:rsid w:val="00DB5620"/>
    <w:rsid w:val="00DB591A"/>
    <w:rsid w:val="00DB6014"/>
    <w:rsid w:val="00DB6234"/>
    <w:rsid w:val="00DB678D"/>
    <w:rsid w:val="00DB6DA7"/>
    <w:rsid w:val="00DB6DF9"/>
    <w:rsid w:val="00DB701E"/>
    <w:rsid w:val="00DB772C"/>
    <w:rsid w:val="00DB7AB0"/>
    <w:rsid w:val="00DB7C7F"/>
    <w:rsid w:val="00DC0422"/>
    <w:rsid w:val="00DC09FD"/>
    <w:rsid w:val="00DC0D23"/>
    <w:rsid w:val="00DC10D0"/>
    <w:rsid w:val="00DC1118"/>
    <w:rsid w:val="00DC11B0"/>
    <w:rsid w:val="00DC12A9"/>
    <w:rsid w:val="00DC1D0A"/>
    <w:rsid w:val="00DC200D"/>
    <w:rsid w:val="00DC245F"/>
    <w:rsid w:val="00DC24E7"/>
    <w:rsid w:val="00DC2893"/>
    <w:rsid w:val="00DC2A52"/>
    <w:rsid w:val="00DC2CB1"/>
    <w:rsid w:val="00DC3595"/>
    <w:rsid w:val="00DC3942"/>
    <w:rsid w:val="00DC3C0B"/>
    <w:rsid w:val="00DC4089"/>
    <w:rsid w:val="00DC433D"/>
    <w:rsid w:val="00DC435B"/>
    <w:rsid w:val="00DC46CF"/>
    <w:rsid w:val="00DC4FC8"/>
    <w:rsid w:val="00DC4FD4"/>
    <w:rsid w:val="00DC5119"/>
    <w:rsid w:val="00DC53F4"/>
    <w:rsid w:val="00DC54D5"/>
    <w:rsid w:val="00DC5651"/>
    <w:rsid w:val="00DC58AB"/>
    <w:rsid w:val="00DC5997"/>
    <w:rsid w:val="00DC5AFF"/>
    <w:rsid w:val="00DC5D53"/>
    <w:rsid w:val="00DC6974"/>
    <w:rsid w:val="00DC6BFC"/>
    <w:rsid w:val="00DC6C79"/>
    <w:rsid w:val="00DC6C8C"/>
    <w:rsid w:val="00DC6F99"/>
    <w:rsid w:val="00DC7A82"/>
    <w:rsid w:val="00DD0560"/>
    <w:rsid w:val="00DD0572"/>
    <w:rsid w:val="00DD05FF"/>
    <w:rsid w:val="00DD0672"/>
    <w:rsid w:val="00DD078F"/>
    <w:rsid w:val="00DD0D70"/>
    <w:rsid w:val="00DD1553"/>
    <w:rsid w:val="00DD15DA"/>
    <w:rsid w:val="00DD2016"/>
    <w:rsid w:val="00DD214A"/>
    <w:rsid w:val="00DD22F9"/>
    <w:rsid w:val="00DD28D4"/>
    <w:rsid w:val="00DD2969"/>
    <w:rsid w:val="00DD2993"/>
    <w:rsid w:val="00DD2BB8"/>
    <w:rsid w:val="00DD2D63"/>
    <w:rsid w:val="00DD32A7"/>
    <w:rsid w:val="00DD34A6"/>
    <w:rsid w:val="00DD357C"/>
    <w:rsid w:val="00DD3732"/>
    <w:rsid w:val="00DD39CC"/>
    <w:rsid w:val="00DD3B4B"/>
    <w:rsid w:val="00DD3E6F"/>
    <w:rsid w:val="00DD3EC5"/>
    <w:rsid w:val="00DD4213"/>
    <w:rsid w:val="00DD4D54"/>
    <w:rsid w:val="00DD50E2"/>
    <w:rsid w:val="00DD5272"/>
    <w:rsid w:val="00DD527E"/>
    <w:rsid w:val="00DD5558"/>
    <w:rsid w:val="00DD5A76"/>
    <w:rsid w:val="00DD5B8A"/>
    <w:rsid w:val="00DD5F3B"/>
    <w:rsid w:val="00DD5F73"/>
    <w:rsid w:val="00DD6057"/>
    <w:rsid w:val="00DD638F"/>
    <w:rsid w:val="00DD6A7E"/>
    <w:rsid w:val="00DD6DB0"/>
    <w:rsid w:val="00DD6F6F"/>
    <w:rsid w:val="00DD7036"/>
    <w:rsid w:val="00DD73C0"/>
    <w:rsid w:val="00DD7670"/>
    <w:rsid w:val="00DD7B2C"/>
    <w:rsid w:val="00DD7E76"/>
    <w:rsid w:val="00DE0324"/>
    <w:rsid w:val="00DE0696"/>
    <w:rsid w:val="00DE077D"/>
    <w:rsid w:val="00DE0AFA"/>
    <w:rsid w:val="00DE0DE1"/>
    <w:rsid w:val="00DE0EC9"/>
    <w:rsid w:val="00DE128D"/>
    <w:rsid w:val="00DE1327"/>
    <w:rsid w:val="00DE1328"/>
    <w:rsid w:val="00DE15A6"/>
    <w:rsid w:val="00DE16EF"/>
    <w:rsid w:val="00DE1975"/>
    <w:rsid w:val="00DE19DD"/>
    <w:rsid w:val="00DE1A86"/>
    <w:rsid w:val="00DE1C4C"/>
    <w:rsid w:val="00DE1D9D"/>
    <w:rsid w:val="00DE240D"/>
    <w:rsid w:val="00DE27C0"/>
    <w:rsid w:val="00DE2955"/>
    <w:rsid w:val="00DE2C5A"/>
    <w:rsid w:val="00DE2E28"/>
    <w:rsid w:val="00DE3063"/>
    <w:rsid w:val="00DE3185"/>
    <w:rsid w:val="00DE3298"/>
    <w:rsid w:val="00DE3630"/>
    <w:rsid w:val="00DE3723"/>
    <w:rsid w:val="00DE376B"/>
    <w:rsid w:val="00DE39E4"/>
    <w:rsid w:val="00DE417A"/>
    <w:rsid w:val="00DE4861"/>
    <w:rsid w:val="00DE4C54"/>
    <w:rsid w:val="00DE4D22"/>
    <w:rsid w:val="00DE4F2E"/>
    <w:rsid w:val="00DE51A4"/>
    <w:rsid w:val="00DE51FF"/>
    <w:rsid w:val="00DE5781"/>
    <w:rsid w:val="00DE5A6D"/>
    <w:rsid w:val="00DE5A93"/>
    <w:rsid w:val="00DE5E90"/>
    <w:rsid w:val="00DE5F22"/>
    <w:rsid w:val="00DE612D"/>
    <w:rsid w:val="00DE68BA"/>
    <w:rsid w:val="00DE6BEE"/>
    <w:rsid w:val="00DE6D8B"/>
    <w:rsid w:val="00DE74BA"/>
    <w:rsid w:val="00DE77FC"/>
    <w:rsid w:val="00DE79C3"/>
    <w:rsid w:val="00DE7A17"/>
    <w:rsid w:val="00DE7CBE"/>
    <w:rsid w:val="00DE7CC9"/>
    <w:rsid w:val="00DE7EE8"/>
    <w:rsid w:val="00DF02B1"/>
    <w:rsid w:val="00DF0694"/>
    <w:rsid w:val="00DF0CF3"/>
    <w:rsid w:val="00DF1350"/>
    <w:rsid w:val="00DF18D7"/>
    <w:rsid w:val="00DF1ADA"/>
    <w:rsid w:val="00DF1C57"/>
    <w:rsid w:val="00DF1DEC"/>
    <w:rsid w:val="00DF21EA"/>
    <w:rsid w:val="00DF23EC"/>
    <w:rsid w:val="00DF244B"/>
    <w:rsid w:val="00DF261F"/>
    <w:rsid w:val="00DF2C36"/>
    <w:rsid w:val="00DF2C37"/>
    <w:rsid w:val="00DF2E12"/>
    <w:rsid w:val="00DF2E38"/>
    <w:rsid w:val="00DF2F65"/>
    <w:rsid w:val="00DF2F97"/>
    <w:rsid w:val="00DF3658"/>
    <w:rsid w:val="00DF36CC"/>
    <w:rsid w:val="00DF38EA"/>
    <w:rsid w:val="00DF3C3F"/>
    <w:rsid w:val="00DF3EA6"/>
    <w:rsid w:val="00DF4038"/>
    <w:rsid w:val="00DF4382"/>
    <w:rsid w:val="00DF49E7"/>
    <w:rsid w:val="00DF4D29"/>
    <w:rsid w:val="00DF4DD2"/>
    <w:rsid w:val="00DF50A7"/>
    <w:rsid w:val="00DF5E00"/>
    <w:rsid w:val="00DF5E3C"/>
    <w:rsid w:val="00DF5FD8"/>
    <w:rsid w:val="00DF623D"/>
    <w:rsid w:val="00DF6549"/>
    <w:rsid w:val="00DF6939"/>
    <w:rsid w:val="00DF69A0"/>
    <w:rsid w:val="00DF6A0B"/>
    <w:rsid w:val="00DF6F06"/>
    <w:rsid w:val="00DF7B0A"/>
    <w:rsid w:val="00DF7B4E"/>
    <w:rsid w:val="00DF7CB1"/>
    <w:rsid w:val="00DF7EA3"/>
    <w:rsid w:val="00DF7F0E"/>
    <w:rsid w:val="00E00267"/>
    <w:rsid w:val="00E005AB"/>
    <w:rsid w:val="00E008A2"/>
    <w:rsid w:val="00E00AEA"/>
    <w:rsid w:val="00E00C4C"/>
    <w:rsid w:val="00E00CAC"/>
    <w:rsid w:val="00E0191D"/>
    <w:rsid w:val="00E019D9"/>
    <w:rsid w:val="00E01CCE"/>
    <w:rsid w:val="00E01FA3"/>
    <w:rsid w:val="00E02059"/>
    <w:rsid w:val="00E02075"/>
    <w:rsid w:val="00E02432"/>
    <w:rsid w:val="00E02710"/>
    <w:rsid w:val="00E02953"/>
    <w:rsid w:val="00E02E1B"/>
    <w:rsid w:val="00E02FAD"/>
    <w:rsid w:val="00E0318E"/>
    <w:rsid w:val="00E03292"/>
    <w:rsid w:val="00E0351E"/>
    <w:rsid w:val="00E03598"/>
    <w:rsid w:val="00E0398C"/>
    <w:rsid w:val="00E03EFA"/>
    <w:rsid w:val="00E03F85"/>
    <w:rsid w:val="00E0439D"/>
    <w:rsid w:val="00E04451"/>
    <w:rsid w:val="00E0452E"/>
    <w:rsid w:val="00E04CEC"/>
    <w:rsid w:val="00E04D61"/>
    <w:rsid w:val="00E05435"/>
    <w:rsid w:val="00E057A3"/>
    <w:rsid w:val="00E058B7"/>
    <w:rsid w:val="00E059EC"/>
    <w:rsid w:val="00E05DA5"/>
    <w:rsid w:val="00E05DFD"/>
    <w:rsid w:val="00E05FDF"/>
    <w:rsid w:val="00E0608B"/>
    <w:rsid w:val="00E06795"/>
    <w:rsid w:val="00E06857"/>
    <w:rsid w:val="00E06A2E"/>
    <w:rsid w:val="00E06D26"/>
    <w:rsid w:val="00E0759A"/>
    <w:rsid w:val="00E076C2"/>
    <w:rsid w:val="00E076CC"/>
    <w:rsid w:val="00E07C7A"/>
    <w:rsid w:val="00E07E6F"/>
    <w:rsid w:val="00E07F39"/>
    <w:rsid w:val="00E07F75"/>
    <w:rsid w:val="00E10370"/>
    <w:rsid w:val="00E10702"/>
    <w:rsid w:val="00E108C5"/>
    <w:rsid w:val="00E10902"/>
    <w:rsid w:val="00E10B61"/>
    <w:rsid w:val="00E11274"/>
    <w:rsid w:val="00E11813"/>
    <w:rsid w:val="00E11872"/>
    <w:rsid w:val="00E11A1F"/>
    <w:rsid w:val="00E12411"/>
    <w:rsid w:val="00E125D7"/>
    <w:rsid w:val="00E127CE"/>
    <w:rsid w:val="00E128D7"/>
    <w:rsid w:val="00E12D0E"/>
    <w:rsid w:val="00E12F78"/>
    <w:rsid w:val="00E13467"/>
    <w:rsid w:val="00E138C1"/>
    <w:rsid w:val="00E14466"/>
    <w:rsid w:val="00E14569"/>
    <w:rsid w:val="00E149C0"/>
    <w:rsid w:val="00E150F0"/>
    <w:rsid w:val="00E157F6"/>
    <w:rsid w:val="00E160F1"/>
    <w:rsid w:val="00E16237"/>
    <w:rsid w:val="00E162BA"/>
    <w:rsid w:val="00E163C0"/>
    <w:rsid w:val="00E163C5"/>
    <w:rsid w:val="00E164C6"/>
    <w:rsid w:val="00E16966"/>
    <w:rsid w:val="00E1697B"/>
    <w:rsid w:val="00E16C25"/>
    <w:rsid w:val="00E16EEC"/>
    <w:rsid w:val="00E1780F"/>
    <w:rsid w:val="00E179CB"/>
    <w:rsid w:val="00E17CCE"/>
    <w:rsid w:val="00E17F6D"/>
    <w:rsid w:val="00E20444"/>
    <w:rsid w:val="00E20464"/>
    <w:rsid w:val="00E20959"/>
    <w:rsid w:val="00E21625"/>
    <w:rsid w:val="00E21766"/>
    <w:rsid w:val="00E218AA"/>
    <w:rsid w:val="00E226F8"/>
    <w:rsid w:val="00E2274A"/>
    <w:rsid w:val="00E22951"/>
    <w:rsid w:val="00E22FAF"/>
    <w:rsid w:val="00E23367"/>
    <w:rsid w:val="00E23970"/>
    <w:rsid w:val="00E23DE1"/>
    <w:rsid w:val="00E23F1E"/>
    <w:rsid w:val="00E23F75"/>
    <w:rsid w:val="00E249EA"/>
    <w:rsid w:val="00E24AFF"/>
    <w:rsid w:val="00E250EF"/>
    <w:rsid w:val="00E25637"/>
    <w:rsid w:val="00E25662"/>
    <w:rsid w:val="00E256D2"/>
    <w:rsid w:val="00E25BB3"/>
    <w:rsid w:val="00E25E29"/>
    <w:rsid w:val="00E25E93"/>
    <w:rsid w:val="00E26100"/>
    <w:rsid w:val="00E2626F"/>
    <w:rsid w:val="00E263A8"/>
    <w:rsid w:val="00E263FD"/>
    <w:rsid w:val="00E2663C"/>
    <w:rsid w:val="00E26815"/>
    <w:rsid w:val="00E26C9F"/>
    <w:rsid w:val="00E27029"/>
    <w:rsid w:val="00E270E7"/>
    <w:rsid w:val="00E276CC"/>
    <w:rsid w:val="00E27722"/>
    <w:rsid w:val="00E2778C"/>
    <w:rsid w:val="00E277C7"/>
    <w:rsid w:val="00E300F1"/>
    <w:rsid w:val="00E302D6"/>
    <w:rsid w:val="00E3041D"/>
    <w:rsid w:val="00E304B2"/>
    <w:rsid w:val="00E3055E"/>
    <w:rsid w:val="00E3098B"/>
    <w:rsid w:val="00E30D94"/>
    <w:rsid w:val="00E313C8"/>
    <w:rsid w:val="00E314D2"/>
    <w:rsid w:val="00E31867"/>
    <w:rsid w:val="00E321D1"/>
    <w:rsid w:val="00E32413"/>
    <w:rsid w:val="00E32645"/>
    <w:rsid w:val="00E32A9D"/>
    <w:rsid w:val="00E32B4E"/>
    <w:rsid w:val="00E32B88"/>
    <w:rsid w:val="00E32CB5"/>
    <w:rsid w:val="00E32F73"/>
    <w:rsid w:val="00E32F78"/>
    <w:rsid w:val="00E33287"/>
    <w:rsid w:val="00E332F9"/>
    <w:rsid w:val="00E3333E"/>
    <w:rsid w:val="00E33498"/>
    <w:rsid w:val="00E334B6"/>
    <w:rsid w:val="00E33634"/>
    <w:rsid w:val="00E336A2"/>
    <w:rsid w:val="00E33863"/>
    <w:rsid w:val="00E33BBC"/>
    <w:rsid w:val="00E33E6D"/>
    <w:rsid w:val="00E340F7"/>
    <w:rsid w:val="00E341A6"/>
    <w:rsid w:val="00E341D8"/>
    <w:rsid w:val="00E3459B"/>
    <w:rsid w:val="00E346DB"/>
    <w:rsid w:val="00E34B1E"/>
    <w:rsid w:val="00E3551B"/>
    <w:rsid w:val="00E35648"/>
    <w:rsid w:val="00E35854"/>
    <w:rsid w:val="00E35EFA"/>
    <w:rsid w:val="00E36015"/>
    <w:rsid w:val="00E36386"/>
    <w:rsid w:val="00E36857"/>
    <w:rsid w:val="00E36DE6"/>
    <w:rsid w:val="00E377B0"/>
    <w:rsid w:val="00E37B03"/>
    <w:rsid w:val="00E37E08"/>
    <w:rsid w:val="00E40405"/>
    <w:rsid w:val="00E404F5"/>
    <w:rsid w:val="00E409C0"/>
    <w:rsid w:val="00E40DBF"/>
    <w:rsid w:val="00E41436"/>
    <w:rsid w:val="00E414E6"/>
    <w:rsid w:val="00E41613"/>
    <w:rsid w:val="00E41764"/>
    <w:rsid w:val="00E41820"/>
    <w:rsid w:val="00E418AE"/>
    <w:rsid w:val="00E41C86"/>
    <w:rsid w:val="00E41FC0"/>
    <w:rsid w:val="00E42114"/>
    <w:rsid w:val="00E42678"/>
    <w:rsid w:val="00E4268A"/>
    <w:rsid w:val="00E4283B"/>
    <w:rsid w:val="00E42876"/>
    <w:rsid w:val="00E42AF8"/>
    <w:rsid w:val="00E42DF4"/>
    <w:rsid w:val="00E42EA3"/>
    <w:rsid w:val="00E43904"/>
    <w:rsid w:val="00E43B9E"/>
    <w:rsid w:val="00E43F95"/>
    <w:rsid w:val="00E44326"/>
    <w:rsid w:val="00E4437C"/>
    <w:rsid w:val="00E4459F"/>
    <w:rsid w:val="00E44628"/>
    <w:rsid w:val="00E44F72"/>
    <w:rsid w:val="00E4515F"/>
    <w:rsid w:val="00E452F2"/>
    <w:rsid w:val="00E453F1"/>
    <w:rsid w:val="00E45796"/>
    <w:rsid w:val="00E45A87"/>
    <w:rsid w:val="00E45BED"/>
    <w:rsid w:val="00E45CEB"/>
    <w:rsid w:val="00E45DFD"/>
    <w:rsid w:val="00E4685A"/>
    <w:rsid w:val="00E46999"/>
    <w:rsid w:val="00E46B9E"/>
    <w:rsid w:val="00E46BCE"/>
    <w:rsid w:val="00E46BF3"/>
    <w:rsid w:val="00E46E49"/>
    <w:rsid w:val="00E46E79"/>
    <w:rsid w:val="00E4730B"/>
    <w:rsid w:val="00E47D37"/>
    <w:rsid w:val="00E47DDB"/>
    <w:rsid w:val="00E51485"/>
    <w:rsid w:val="00E5158B"/>
    <w:rsid w:val="00E5184E"/>
    <w:rsid w:val="00E51DFD"/>
    <w:rsid w:val="00E51E2A"/>
    <w:rsid w:val="00E52082"/>
    <w:rsid w:val="00E5208C"/>
    <w:rsid w:val="00E523EF"/>
    <w:rsid w:val="00E524CE"/>
    <w:rsid w:val="00E525E3"/>
    <w:rsid w:val="00E527E5"/>
    <w:rsid w:val="00E52C6C"/>
    <w:rsid w:val="00E52D30"/>
    <w:rsid w:val="00E52ECC"/>
    <w:rsid w:val="00E52F3B"/>
    <w:rsid w:val="00E531D8"/>
    <w:rsid w:val="00E5387D"/>
    <w:rsid w:val="00E53A76"/>
    <w:rsid w:val="00E53E2A"/>
    <w:rsid w:val="00E5409F"/>
    <w:rsid w:val="00E5411F"/>
    <w:rsid w:val="00E541D3"/>
    <w:rsid w:val="00E54331"/>
    <w:rsid w:val="00E5461B"/>
    <w:rsid w:val="00E5467D"/>
    <w:rsid w:val="00E54698"/>
    <w:rsid w:val="00E54962"/>
    <w:rsid w:val="00E54CCD"/>
    <w:rsid w:val="00E54D2E"/>
    <w:rsid w:val="00E54F0D"/>
    <w:rsid w:val="00E54F2D"/>
    <w:rsid w:val="00E55654"/>
    <w:rsid w:val="00E55997"/>
    <w:rsid w:val="00E55C41"/>
    <w:rsid w:val="00E55C9E"/>
    <w:rsid w:val="00E55CFA"/>
    <w:rsid w:val="00E5645B"/>
    <w:rsid w:val="00E566D9"/>
    <w:rsid w:val="00E56B9B"/>
    <w:rsid w:val="00E56CDC"/>
    <w:rsid w:val="00E56DB0"/>
    <w:rsid w:val="00E56E99"/>
    <w:rsid w:val="00E57402"/>
    <w:rsid w:val="00E5744D"/>
    <w:rsid w:val="00E5760B"/>
    <w:rsid w:val="00E57B10"/>
    <w:rsid w:val="00E57FCB"/>
    <w:rsid w:val="00E60065"/>
    <w:rsid w:val="00E601B2"/>
    <w:rsid w:val="00E60532"/>
    <w:rsid w:val="00E60C5E"/>
    <w:rsid w:val="00E60C97"/>
    <w:rsid w:val="00E60D30"/>
    <w:rsid w:val="00E612B6"/>
    <w:rsid w:val="00E6142D"/>
    <w:rsid w:val="00E6160D"/>
    <w:rsid w:val="00E617B2"/>
    <w:rsid w:val="00E61B75"/>
    <w:rsid w:val="00E62163"/>
    <w:rsid w:val="00E622CC"/>
    <w:rsid w:val="00E6236C"/>
    <w:rsid w:val="00E626A1"/>
    <w:rsid w:val="00E62937"/>
    <w:rsid w:val="00E62A16"/>
    <w:rsid w:val="00E62DD2"/>
    <w:rsid w:val="00E63633"/>
    <w:rsid w:val="00E646D3"/>
    <w:rsid w:val="00E65B5A"/>
    <w:rsid w:val="00E65BFC"/>
    <w:rsid w:val="00E65C95"/>
    <w:rsid w:val="00E65E3B"/>
    <w:rsid w:val="00E664FB"/>
    <w:rsid w:val="00E6651F"/>
    <w:rsid w:val="00E66A11"/>
    <w:rsid w:val="00E66E4B"/>
    <w:rsid w:val="00E6718F"/>
    <w:rsid w:val="00E676CA"/>
    <w:rsid w:val="00E67706"/>
    <w:rsid w:val="00E677C9"/>
    <w:rsid w:val="00E67A0D"/>
    <w:rsid w:val="00E67A80"/>
    <w:rsid w:val="00E67CAC"/>
    <w:rsid w:val="00E67D15"/>
    <w:rsid w:val="00E67DF5"/>
    <w:rsid w:val="00E67F13"/>
    <w:rsid w:val="00E67F95"/>
    <w:rsid w:val="00E70247"/>
    <w:rsid w:val="00E70312"/>
    <w:rsid w:val="00E7092A"/>
    <w:rsid w:val="00E70BD9"/>
    <w:rsid w:val="00E70D37"/>
    <w:rsid w:val="00E70EE3"/>
    <w:rsid w:val="00E70F7A"/>
    <w:rsid w:val="00E70F97"/>
    <w:rsid w:val="00E71593"/>
    <w:rsid w:val="00E71806"/>
    <w:rsid w:val="00E721E2"/>
    <w:rsid w:val="00E723B6"/>
    <w:rsid w:val="00E723DF"/>
    <w:rsid w:val="00E723E4"/>
    <w:rsid w:val="00E72894"/>
    <w:rsid w:val="00E72901"/>
    <w:rsid w:val="00E72A3C"/>
    <w:rsid w:val="00E72A9D"/>
    <w:rsid w:val="00E73124"/>
    <w:rsid w:val="00E732F4"/>
    <w:rsid w:val="00E733CE"/>
    <w:rsid w:val="00E734D6"/>
    <w:rsid w:val="00E73887"/>
    <w:rsid w:val="00E73D09"/>
    <w:rsid w:val="00E74163"/>
    <w:rsid w:val="00E742EC"/>
    <w:rsid w:val="00E745BB"/>
    <w:rsid w:val="00E7466C"/>
    <w:rsid w:val="00E7467D"/>
    <w:rsid w:val="00E748A3"/>
    <w:rsid w:val="00E74CFC"/>
    <w:rsid w:val="00E75011"/>
    <w:rsid w:val="00E754AE"/>
    <w:rsid w:val="00E754E2"/>
    <w:rsid w:val="00E7559F"/>
    <w:rsid w:val="00E7569F"/>
    <w:rsid w:val="00E7616D"/>
    <w:rsid w:val="00E7625F"/>
    <w:rsid w:val="00E776EA"/>
    <w:rsid w:val="00E77C54"/>
    <w:rsid w:val="00E77D7A"/>
    <w:rsid w:val="00E8039D"/>
    <w:rsid w:val="00E8043E"/>
    <w:rsid w:val="00E805C9"/>
    <w:rsid w:val="00E80C3B"/>
    <w:rsid w:val="00E80EED"/>
    <w:rsid w:val="00E81111"/>
    <w:rsid w:val="00E81353"/>
    <w:rsid w:val="00E816C0"/>
    <w:rsid w:val="00E81898"/>
    <w:rsid w:val="00E819CC"/>
    <w:rsid w:val="00E819D0"/>
    <w:rsid w:val="00E81A04"/>
    <w:rsid w:val="00E82543"/>
    <w:rsid w:val="00E82596"/>
    <w:rsid w:val="00E8264F"/>
    <w:rsid w:val="00E82DEC"/>
    <w:rsid w:val="00E82F81"/>
    <w:rsid w:val="00E83039"/>
    <w:rsid w:val="00E832BE"/>
    <w:rsid w:val="00E836E3"/>
    <w:rsid w:val="00E83EEE"/>
    <w:rsid w:val="00E83F24"/>
    <w:rsid w:val="00E8429F"/>
    <w:rsid w:val="00E8440A"/>
    <w:rsid w:val="00E84461"/>
    <w:rsid w:val="00E844C8"/>
    <w:rsid w:val="00E84957"/>
    <w:rsid w:val="00E84CA0"/>
    <w:rsid w:val="00E84D6A"/>
    <w:rsid w:val="00E850AD"/>
    <w:rsid w:val="00E854CE"/>
    <w:rsid w:val="00E85AB7"/>
    <w:rsid w:val="00E85AFF"/>
    <w:rsid w:val="00E85B59"/>
    <w:rsid w:val="00E8667A"/>
    <w:rsid w:val="00E86B5E"/>
    <w:rsid w:val="00E86E7C"/>
    <w:rsid w:val="00E870AD"/>
    <w:rsid w:val="00E87450"/>
    <w:rsid w:val="00E8774B"/>
    <w:rsid w:val="00E87857"/>
    <w:rsid w:val="00E87E82"/>
    <w:rsid w:val="00E90226"/>
    <w:rsid w:val="00E90250"/>
    <w:rsid w:val="00E90267"/>
    <w:rsid w:val="00E90332"/>
    <w:rsid w:val="00E909F2"/>
    <w:rsid w:val="00E910C6"/>
    <w:rsid w:val="00E911A8"/>
    <w:rsid w:val="00E9156B"/>
    <w:rsid w:val="00E91F1C"/>
    <w:rsid w:val="00E9272E"/>
    <w:rsid w:val="00E92A27"/>
    <w:rsid w:val="00E92A74"/>
    <w:rsid w:val="00E92CD2"/>
    <w:rsid w:val="00E92E1A"/>
    <w:rsid w:val="00E92FA4"/>
    <w:rsid w:val="00E931B4"/>
    <w:rsid w:val="00E931E2"/>
    <w:rsid w:val="00E934AC"/>
    <w:rsid w:val="00E9360A"/>
    <w:rsid w:val="00E938C8"/>
    <w:rsid w:val="00E93C99"/>
    <w:rsid w:val="00E93CE3"/>
    <w:rsid w:val="00E93D4E"/>
    <w:rsid w:val="00E93E00"/>
    <w:rsid w:val="00E93E63"/>
    <w:rsid w:val="00E943A8"/>
    <w:rsid w:val="00E94455"/>
    <w:rsid w:val="00E946AB"/>
    <w:rsid w:val="00E94B43"/>
    <w:rsid w:val="00E94DEB"/>
    <w:rsid w:val="00E94F98"/>
    <w:rsid w:val="00E95489"/>
    <w:rsid w:val="00E95EB5"/>
    <w:rsid w:val="00E9602C"/>
    <w:rsid w:val="00E96338"/>
    <w:rsid w:val="00E969F7"/>
    <w:rsid w:val="00E96C26"/>
    <w:rsid w:val="00E96C52"/>
    <w:rsid w:val="00E96DBD"/>
    <w:rsid w:val="00E97154"/>
    <w:rsid w:val="00E9717B"/>
    <w:rsid w:val="00E976DC"/>
    <w:rsid w:val="00E97D03"/>
    <w:rsid w:val="00EA00D8"/>
    <w:rsid w:val="00EA0A2D"/>
    <w:rsid w:val="00EA0B63"/>
    <w:rsid w:val="00EA0C4C"/>
    <w:rsid w:val="00EA0F50"/>
    <w:rsid w:val="00EA12A2"/>
    <w:rsid w:val="00EA1410"/>
    <w:rsid w:val="00EA162A"/>
    <w:rsid w:val="00EA1739"/>
    <w:rsid w:val="00EA178F"/>
    <w:rsid w:val="00EA1A05"/>
    <w:rsid w:val="00EA1E06"/>
    <w:rsid w:val="00EA2226"/>
    <w:rsid w:val="00EA2793"/>
    <w:rsid w:val="00EA297B"/>
    <w:rsid w:val="00EA2C50"/>
    <w:rsid w:val="00EA2EE9"/>
    <w:rsid w:val="00EA2F58"/>
    <w:rsid w:val="00EA309F"/>
    <w:rsid w:val="00EA31AA"/>
    <w:rsid w:val="00EA32BD"/>
    <w:rsid w:val="00EA3499"/>
    <w:rsid w:val="00EA34D1"/>
    <w:rsid w:val="00EA3EF0"/>
    <w:rsid w:val="00EA40CB"/>
    <w:rsid w:val="00EA42F2"/>
    <w:rsid w:val="00EA44F0"/>
    <w:rsid w:val="00EA476C"/>
    <w:rsid w:val="00EA49B6"/>
    <w:rsid w:val="00EA4A90"/>
    <w:rsid w:val="00EA4BB7"/>
    <w:rsid w:val="00EA4CC4"/>
    <w:rsid w:val="00EA4CF0"/>
    <w:rsid w:val="00EA4D4A"/>
    <w:rsid w:val="00EA504D"/>
    <w:rsid w:val="00EA50D3"/>
    <w:rsid w:val="00EA5DEB"/>
    <w:rsid w:val="00EA69B4"/>
    <w:rsid w:val="00EA6E4C"/>
    <w:rsid w:val="00EA7297"/>
    <w:rsid w:val="00EA74C1"/>
    <w:rsid w:val="00EA7705"/>
    <w:rsid w:val="00EA7CEC"/>
    <w:rsid w:val="00EA7D20"/>
    <w:rsid w:val="00EA7F17"/>
    <w:rsid w:val="00EA7FC1"/>
    <w:rsid w:val="00EB04BB"/>
    <w:rsid w:val="00EB06FD"/>
    <w:rsid w:val="00EB09EE"/>
    <w:rsid w:val="00EB0EE1"/>
    <w:rsid w:val="00EB0FC7"/>
    <w:rsid w:val="00EB13EF"/>
    <w:rsid w:val="00EB14F6"/>
    <w:rsid w:val="00EB17ED"/>
    <w:rsid w:val="00EB1FD3"/>
    <w:rsid w:val="00EB20F3"/>
    <w:rsid w:val="00EB210B"/>
    <w:rsid w:val="00EB258A"/>
    <w:rsid w:val="00EB2AB1"/>
    <w:rsid w:val="00EB2D2A"/>
    <w:rsid w:val="00EB30F6"/>
    <w:rsid w:val="00EB36EC"/>
    <w:rsid w:val="00EB3A38"/>
    <w:rsid w:val="00EB3B1C"/>
    <w:rsid w:val="00EB3C4C"/>
    <w:rsid w:val="00EB413A"/>
    <w:rsid w:val="00EB427F"/>
    <w:rsid w:val="00EB49E6"/>
    <w:rsid w:val="00EB4C8E"/>
    <w:rsid w:val="00EB4C8F"/>
    <w:rsid w:val="00EB4E49"/>
    <w:rsid w:val="00EB5126"/>
    <w:rsid w:val="00EB5ADE"/>
    <w:rsid w:val="00EB600E"/>
    <w:rsid w:val="00EB6117"/>
    <w:rsid w:val="00EB64F7"/>
    <w:rsid w:val="00EB66F5"/>
    <w:rsid w:val="00EB7061"/>
    <w:rsid w:val="00EB7178"/>
    <w:rsid w:val="00EB7727"/>
    <w:rsid w:val="00EB7824"/>
    <w:rsid w:val="00EB7897"/>
    <w:rsid w:val="00EB7BFD"/>
    <w:rsid w:val="00EB7F1B"/>
    <w:rsid w:val="00EB7F44"/>
    <w:rsid w:val="00EC0601"/>
    <w:rsid w:val="00EC088E"/>
    <w:rsid w:val="00EC0CC5"/>
    <w:rsid w:val="00EC12FB"/>
    <w:rsid w:val="00EC1412"/>
    <w:rsid w:val="00EC1734"/>
    <w:rsid w:val="00EC1BC5"/>
    <w:rsid w:val="00EC222A"/>
    <w:rsid w:val="00EC2569"/>
    <w:rsid w:val="00EC25F8"/>
    <w:rsid w:val="00EC270A"/>
    <w:rsid w:val="00EC2B6C"/>
    <w:rsid w:val="00EC2CE0"/>
    <w:rsid w:val="00EC3152"/>
    <w:rsid w:val="00EC3235"/>
    <w:rsid w:val="00EC340F"/>
    <w:rsid w:val="00EC37A2"/>
    <w:rsid w:val="00EC3A50"/>
    <w:rsid w:val="00EC412E"/>
    <w:rsid w:val="00EC421B"/>
    <w:rsid w:val="00EC4699"/>
    <w:rsid w:val="00EC4812"/>
    <w:rsid w:val="00EC492E"/>
    <w:rsid w:val="00EC4AEE"/>
    <w:rsid w:val="00EC4AFF"/>
    <w:rsid w:val="00EC5CF1"/>
    <w:rsid w:val="00EC62B2"/>
    <w:rsid w:val="00EC62F8"/>
    <w:rsid w:val="00EC6A6B"/>
    <w:rsid w:val="00EC6B0A"/>
    <w:rsid w:val="00EC6D22"/>
    <w:rsid w:val="00EC7320"/>
    <w:rsid w:val="00EC7678"/>
    <w:rsid w:val="00EC7E23"/>
    <w:rsid w:val="00EC7E73"/>
    <w:rsid w:val="00ED0446"/>
    <w:rsid w:val="00ED056F"/>
    <w:rsid w:val="00ED057F"/>
    <w:rsid w:val="00ED10F4"/>
    <w:rsid w:val="00ED1171"/>
    <w:rsid w:val="00ED14CE"/>
    <w:rsid w:val="00ED228D"/>
    <w:rsid w:val="00ED2A91"/>
    <w:rsid w:val="00ED2B30"/>
    <w:rsid w:val="00ED31CC"/>
    <w:rsid w:val="00ED39B4"/>
    <w:rsid w:val="00ED3A46"/>
    <w:rsid w:val="00ED3DF4"/>
    <w:rsid w:val="00ED41A8"/>
    <w:rsid w:val="00ED42A4"/>
    <w:rsid w:val="00ED44EE"/>
    <w:rsid w:val="00ED489C"/>
    <w:rsid w:val="00ED5521"/>
    <w:rsid w:val="00ED5579"/>
    <w:rsid w:val="00ED5695"/>
    <w:rsid w:val="00ED6022"/>
    <w:rsid w:val="00ED6283"/>
    <w:rsid w:val="00ED64CE"/>
    <w:rsid w:val="00ED68DD"/>
    <w:rsid w:val="00ED69A7"/>
    <w:rsid w:val="00ED6D87"/>
    <w:rsid w:val="00ED6EB2"/>
    <w:rsid w:val="00ED6ED6"/>
    <w:rsid w:val="00ED722B"/>
    <w:rsid w:val="00ED7337"/>
    <w:rsid w:val="00ED76BC"/>
    <w:rsid w:val="00ED7800"/>
    <w:rsid w:val="00ED797A"/>
    <w:rsid w:val="00ED7BF4"/>
    <w:rsid w:val="00EE05E8"/>
    <w:rsid w:val="00EE0691"/>
    <w:rsid w:val="00EE0ADC"/>
    <w:rsid w:val="00EE1493"/>
    <w:rsid w:val="00EE14E2"/>
    <w:rsid w:val="00EE1FA3"/>
    <w:rsid w:val="00EE2030"/>
    <w:rsid w:val="00EE203B"/>
    <w:rsid w:val="00EE2256"/>
    <w:rsid w:val="00EE23BB"/>
    <w:rsid w:val="00EE258A"/>
    <w:rsid w:val="00EE25BE"/>
    <w:rsid w:val="00EE2612"/>
    <w:rsid w:val="00EE2893"/>
    <w:rsid w:val="00EE2A3C"/>
    <w:rsid w:val="00EE2A52"/>
    <w:rsid w:val="00EE2BD2"/>
    <w:rsid w:val="00EE2C46"/>
    <w:rsid w:val="00EE35AC"/>
    <w:rsid w:val="00EE39C8"/>
    <w:rsid w:val="00EE3B6D"/>
    <w:rsid w:val="00EE471F"/>
    <w:rsid w:val="00EE4CA2"/>
    <w:rsid w:val="00EE5026"/>
    <w:rsid w:val="00EE51E1"/>
    <w:rsid w:val="00EE5892"/>
    <w:rsid w:val="00EE5BE5"/>
    <w:rsid w:val="00EE5E27"/>
    <w:rsid w:val="00EE6107"/>
    <w:rsid w:val="00EE6134"/>
    <w:rsid w:val="00EE652E"/>
    <w:rsid w:val="00EE6DAE"/>
    <w:rsid w:val="00EE700E"/>
    <w:rsid w:val="00EE72D0"/>
    <w:rsid w:val="00EE7389"/>
    <w:rsid w:val="00EE739D"/>
    <w:rsid w:val="00EE742B"/>
    <w:rsid w:val="00EE7510"/>
    <w:rsid w:val="00EE7B4B"/>
    <w:rsid w:val="00EE7D3C"/>
    <w:rsid w:val="00EF01E4"/>
    <w:rsid w:val="00EF0221"/>
    <w:rsid w:val="00EF069B"/>
    <w:rsid w:val="00EF11CA"/>
    <w:rsid w:val="00EF1942"/>
    <w:rsid w:val="00EF2848"/>
    <w:rsid w:val="00EF2857"/>
    <w:rsid w:val="00EF2D8B"/>
    <w:rsid w:val="00EF2DCC"/>
    <w:rsid w:val="00EF3109"/>
    <w:rsid w:val="00EF322D"/>
    <w:rsid w:val="00EF35B4"/>
    <w:rsid w:val="00EF392D"/>
    <w:rsid w:val="00EF3A21"/>
    <w:rsid w:val="00EF3B86"/>
    <w:rsid w:val="00EF4051"/>
    <w:rsid w:val="00EF416F"/>
    <w:rsid w:val="00EF4513"/>
    <w:rsid w:val="00EF4720"/>
    <w:rsid w:val="00EF49EA"/>
    <w:rsid w:val="00EF4B01"/>
    <w:rsid w:val="00EF4C16"/>
    <w:rsid w:val="00EF52AB"/>
    <w:rsid w:val="00EF57F3"/>
    <w:rsid w:val="00EF58AA"/>
    <w:rsid w:val="00EF5978"/>
    <w:rsid w:val="00EF59AD"/>
    <w:rsid w:val="00EF5A14"/>
    <w:rsid w:val="00EF5F96"/>
    <w:rsid w:val="00EF621C"/>
    <w:rsid w:val="00EF652C"/>
    <w:rsid w:val="00EF69B5"/>
    <w:rsid w:val="00EF7169"/>
    <w:rsid w:val="00EF735C"/>
    <w:rsid w:val="00EF7504"/>
    <w:rsid w:val="00EF7523"/>
    <w:rsid w:val="00EF77A4"/>
    <w:rsid w:val="00EF77E8"/>
    <w:rsid w:val="00EF7967"/>
    <w:rsid w:val="00EF7ADF"/>
    <w:rsid w:val="00EF7C69"/>
    <w:rsid w:val="00EF7E34"/>
    <w:rsid w:val="00F00214"/>
    <w:rsid w:val="00F0073C"/>
    <w:rsid w:val="00F007C8"/>
    <w:rsid w:val="00F00889"/>
    <w:rsid w:val="00F00A32"/>
    <w:rsid w:val="00F00BC0"/>
    <w:rsid w:val="00F010FB"/>
    <w:rsid w:val="00F014E9"/>
    <w:rsid w:val="00F016FF"/>
    <w:rsid w:val="00F01883"/>
    <w:rsid w:val="00F018B9"/>
    <w:rsid w:val="00F01D9F"/>
    <w:rsid w:val="00F0233B"/>
    <w:rsid w:val="00F02367"/>
    <w:rsid w:val="00F0245D"/>
    <w:rsid w:val="00F02AB4"/>
    <w:rsid w:val="00F02AF2"/>
    <w:rsid w:val="00F02F8C"/>
    <w:rsid w:val="00F03162"/>
    <w:rsid w:val="00F0356C"/>
    <w:rsid w:val="00F037E1"/>
    <w:rsid w:val="00F04029"/>
    <w:rsid w:val="00F0422E"/>
    <w:rsid w:val="00F04949"/>
    <w:rsid w:val="00F04A2A"/>
    <w:rsid w:val="00F04DE7"/>
    <w:rsid w:val="00F052DD"/>
    <w:rsid w:val="00F05467"/>
    <w:rsid w:val="00F05C57"/>
    <w:rsid w:val="00F05D95"/>
    <w:rsid w:val="00F05EE3"/>
    <w:rsid w:val="00F06403"/>
    <w:rsid w:val="00F0670D"/>
    <w:rsid w:val="00F067C7"/>
    <w:rsid w:val="00F072AE"/>
    <w:rsid w:val="00F07667"/>
    <w:rsid w:val="00F07C4B"/>
    <w:rsid w:val="00F10188"/>
    <w:rsid w:val="00F106EF"/>
    <w:rsid w:val="00F10716"/>
    <w:rsid w:val="00F10768"/>
    <w:rsid w:val="00F10947"/>
    <w:rsid w:val="00F10964"/>
    <w:rsid w:val="00F10D09"/>
    <w:rsid w:val="00F10D5A"/>
    <w:rsid w:val="00F10E89"/>
    <w:rsid w:val="00F10FEB"/>
    <w:rsid w:val="00F11147"/>
    <w:rsid w:val="00F1197F"/>
    <w:rsid w:val="00F11A5F"/>
    <w:rsid w:val="00F11E86"/>
    <w:rsid w:val="00F11F3B"/>
    <w:rsid w:val="00F12003"/>
    <w:rsid w:val="00F1201E"/>
    <w:rsid w:val="00F121FE"/>
    <w:rsid w:val="00F1226C"/>
    <w:rsid w:val="00F12439"/>
    <w:rsid w:val="00F12C68"/>
    <w:rsid w:val="00F12DAB"/>
    <w:rsid w:val="00F12E94"/>
    <w:rsid w:val="00F1330D"/>
    <w:rsid w:val="00F137D0"/>
    <w:rsid w:val="00F13E03"/>
    <w:rsid w:val="00F13E10"/>
    <w:rsid w:val="00F13E85"/>
    <w:rsid w:val="00F14157"/>
    <w:rsid w:val="00F1501D"/>
    <w:rsid w:val="00F15451"/>
    <w:rsid w:val="00F155CE"/>
    <w:rsid w:val="00F15815"/>
    <w:rsid w:val="00F15D45"/>
    <w:rsid w:val="00F15EF2"/>
    <w:rsid w:val="00F160CB"/>
    <w:rsid w:val="00F1691B"/>
    <w:rsid w:val="00F16969"/>
    <w:rsid w:val="00F16A09"/>
    <w:rsid w:val="00F16A8A"/>
    <w:rsid w:val="00F16E0F"/>
    <w:rsid w:val="00F17233"/>
    <w:rsid w:val="00F17267"/>
    <w:rsid w:val="00F17873"/>
    <w:rsid w:val="00F17B2B"/>
    <w:rsid w:val="00F17C8D"/>
    <w:rsid w:val="00F2000C"/>
    <w:rsid w:val="00F2008B"/>
    <w:rsid w:val="00F20239"/>
    <w:rsid w:val="00F2041D"/>
    <w:rsid w:val="00F20461"/>
    <w:rsid w:val="00F207AA"/>
    <w:rsid w:val="00F2093C"/>
    <w:rsid w:val="00F20B0B"/>
    <w:rsid w:val="00F21E89"/>
    <w:rsid w:val="00F21FE1"/>
    <w:rsid w:val="00F220FD"/>
    <w:rsid w:val="00F22362"/>
    <w:rsid w:val="00F22594"/>
    <w:rsid w:val="00F225B9"/>
    <w:rsid w:val="00F2292D"/>
    <w:rsid w:val="00F22A9F"/>
    <w:rsid w:val="00F230C8"/>
    <w:rsid w:val="00F2312E"/>
    <w:rsid w:val="00F2327A"/>
    <w:rsid w:val="00F23469"/>
    <w:rsid w:val="00F236E4"/>
    <w:rsid w:val="00F239CD"/>
    <w:rsid w:val="00F23F76"/>
    <w:rsid w:val="00F24239"/>
    <w:rsid w:val="00F245CF"/>
    <w:rsid w:val="00F24754"/>
    <w:rsid w:val="00F249DB"/>
    <w:rsid w:val="00F24EAF"/>
    <w:rsid w:val="00F24F9B"/>
    <w:rsid w:val="00F25086"/>
    <w:rsid w:val="00F25566"/>
    <w:rsid w:val="00F2564D"/>
    <w:rsid w:val="00F25691"/>
    <w:rsid w:val="00F25CF2"/>
    <w:rsid w:val="00F2662B"/>
    <w:rsid w:val="00F2697C"/>
    <w:rsid w:val="00F26ECE"/>
    <w:rsid w:val="00F27040"/>
    <w:rsid w:val="00F2717A"/>
    <w:rsid w:val="00F27380"/>
    <w:rsid w:val="00F273E3"/>
    <w:rsid w:val="00F27770"/>
    <w:rsid w:val="00F27789"/>
    <w:rsid w:val="00F27AA5"/>
    <w:rsid w:val="00F27B42"/>
    <w:rsid w:val="00F30156"/>
    <w:rsid w:val="00F3084A"/>
    <w:rsid w:val="00F30BCC"/>
    <w:rsid w:val="00F31495"/>
    <w:rsid w:val="00F315AB"/>
    <w:rsid w:val="00F31B81"/>
    <w:rsid w:val="00F31F21"/>
    <w:rsid w:val="00F31FFE"/>
    <w:rsid w:val="00F32038"/>
    <w:rsid w:val="00F32632"/>
    <w:rsid w:val="00F32915"/>
    <w:rsid w:val="00F32D4E"/>
    <w:rsid w:val="00F3371C"/>
    <w:rsid w:val="00F33AF5"/>
    <w:rsid w:val="00F33E4C"/>
    <w:rsid w:val="00F341C8"/>
    <w:rsid w:val="00F346DD"/>
    <w:rsid w:val="00F34A9D"/>
    <w:rsid w:val="00F34AC6"/>
    <w:rsid w:val="00F34E04"/>
    <w:rsid w:val="00F34E40"/>
    <w:rsid w:val="00F34EE8"/>
    <w:rsid w:val="00F35086"/>
    <w:rsid w:val="00F351FD"/>
    <w:rsid w:val="00F362C5"/>
    <w:rsid w:val="00F36926"/>
    <w:rsid w:val="00F36C6E"/>
    <w:rsid w:val="00F370DE"/>
    <w:rsid w:val="00F3723A"/>
    <w:rsid w:val="00F37854"/>
    <w:rsid w:val="00F37B74"/>
    <w:rsid w:val="00F37D61"/>
    <w:rsid w:val="00F37E57"/>
    <w:rsid w:val="00F40296"/>
    <w:rsid w:val="00F4048B"/>
    <w:rsid w:val="00F404A1"/>
    <w:rsid w:val="00F40768"/>
    <w:rsid w:val="00F4078C"/>
    <w:rsid w:val="00F40871"/>
    <w:rsid w:val="00F41384"/>
    <w:rsid w:val="00F41542"/>
    <w:rsid w:val="00F418FE"/>
    <w:rsid w:val="00F41A5E"/>
    <w:rsid w:val="00F41FE7"/>
    <w:rsid w:val="00F42148"/>
    <w:rsid w:val="00F42208"/>
    <w:rsid w:val="00F425EE"/>
    <w:rsid w:val="00F42B6C"/>
    <w:rsid w:val="00F430EB"/>
    <w:rsid w:val="00F4323B"/>
    <w:rsid w:val="00F43362"/>
    <w:rsid w:val="00F4336B"/>
    <w:rsid w:val="00F43480"/>
    <w:rsid w:val="00F434CA"/>
    <w:rsid w:val="00F43669"/>
    <w:rsid w:val="00F436EC"/>
    <w:rsid w:val="00F4395C"/>
    <w:rsid w:val="00F43B70"/>
    <w:rsid w:val="00F43EB3"/>
    <w:rsid w:val="00F441FA"/>
    <w:rsid w:val="00F4445B"/>
    <w:rsid w:val="00F4486A"/>
    <w:rsid w:val="00F44A30"/>
    <w:rsid w:val="00F44BCD"/>
    <w:rsid w:val="00F44C5E"/>
    <w:rsid w:val="00F453E7"/>
    <w:rsid w:val="00F4559B"/>
    <w:rsid w:val="00F45877"/>
    <w:rsid w:val="00F45E3D"/>
    <w:rsid w:val="00F45EEA"/>
    <w:rsid w:val="00F45FE4"/>
    <w:rsid w:val="00F46325"/>
    <w:rsid w:val="00F463CA"/>
    <w:rsid w:val="00F46896"/>
    <w:rsid w:val="00F4697C"/>
    <w:rsid w:val="00F46C43"/>
    <w:rsid w:val="00F474BA"/>
    <w:rsid w:val="00F47B08"/>
    <w:rsid w:val="00F47B0C"/>
    <w:rsid w:val="00F50211"/>
    <w:rsid w:val="00F50957"/>
    <w:rsid w:val="00F50F4C"/>
    <w:rsid w:val="00F5121C"/>
    <w:rsid w:val="00F512FD"/>
    <w:rsid w:val="00F5143A"/>
    <w:rsid w:val="00F5178C"/>
    <w:rsid w:val="00F5187E"/>
    <w:rsid w:val="00F5189E"/>
    <w:rsid w:val="00F51AD7"/>
    <w:rsid w:val="00F51D72"/>
    <w:rsid w:val="00F5283E"/>
    <w:rsid w:val="00F52A75"/>
    <w:rsid w:val="00F52C8F"/>
    <w:rsid w:val="00F52CB8"/>
    <w:rsid w:val="00F53337"/>
    <w:rsid w:val="00F536B2"/>
    <w:rsid w:val="00F5484A"/>
    <w:rsid w:val="00F54921"/>
    <w:rsid w:val="00F54DCF"/>
    <w:rsid w:val="00F5580E"/>
    <w:rsid w:val="00F5619C"/>
    <w:rsid w:val="00F563A7"/>
    <w:rsid w:val="00F57288"/>
    <w:rsid w:val="00F5733E"/>
    <w:rsid w:val="00F57468"/>
    <w:rsid w:val="00F6034C"/>
    <w:rsid w:val="00F604DB"/>
    <w:rsid w:val="00F60634"/>
    <w:rsid w:val="00F60832"/>
    <w:rsid w:val="00F60867"/>
    <w:rsid w:val="00F609DA"/>
    <w:rsid w:val="00F609FC"/>
    <w:rsid w:val="00F60B0E"/>
    <w:rsid w:val="00F60DDE"/>
    <w:rsid w:val="00F61474"/>
    <w:rsid w:val="00F6161E"/>
    <w:rsid w:val="00F6196E"/>
    <w:rsid w:val="00F61AC6"/>
    <w:rsid w:val="00F61C94"/>
    <w:rsid w:val="00F61E19"/>
    <w:rsid w:val="00F61FDA"/>
    <w:rsid w:val="00F620BD"/>
    <w:rsid w:val="00F622F3"/>
    <w:rsid w:val="00F62508"/>
    <w:rsid w:val="00F62565"/>
    <w:rsid w:val="00F625FD"/>
    <w:rsid w:val="00F62699"/>
    <w:rsid w:val="00F628DD"/>
    <w:rsid w:val="00F629C8"/>
    <w:rsid w:val="00F62BF3"/>
    <w:rsid w:val="00F62C86"/>
    <w:rsid w:val="00F6305A"/>
    <w:rsid w:val="00F6374B"/>
    <w:rsid w:val="00F637A4"/>
    <w:rsid w:val="00F63A33"/>
    <w:rsid w:val="00F63C6E"/>
    <w:rsid w:val="00F63E2A"/>
    <w:rsid w:val="00F6408A"/>
    <w:rsid w:val="00F64321"/>
    <w:rsid w:val="00F6475A"/>
    <w:rsid w:val="00F647A9"/>
    <w:rsid w:val="00F64B00"/>
    <w:rsid w:val="00F64D45"/>
    <w:rsid w:val="00F65523"/>
    <w:rsid w:val="00F65711"/>
    <w:rsid w:val="00F65737"/>
    <w:rsid w:val="00F65B47"/>
    <w:rsid w:val="00F65F91"/>
    <w:rsid w:val="00F65FA8"/>
    <w:rsid w:val="00F6606A"/>
    <w:rsid w:val="00F667F0"/>
    <w:rsid w:val="00F66892"/>
    <w:rsid w:val="00F67133"/>
    <w:rsid w:val="00F6768C"/>
    <w:rsid w:val="00F679CD"/>
    <w:rsid w:val="00F679F4"/>
    <w:rsid w:val="00F67A9D"/>
    <w:rsid w:val="00F67C1E"/>
    <w:rsid w:val="00F70062"/>
    <w:rsid w:val="00F70158"/>
    <w:rsid w:val="00F702DB"/>
    <w:rsid w:val="00F70869"/>
    <w:rsid w:val="00F70B19"/>
    <w:rsid w:val="00F7102D"/>
    <w:rsid w:val="00F711E7"/>
    <w:rsid w:val="00F713A1"/>
    <w:rsid w:val="00F71C1F"/>
    <w:rsid w:val="00F71F17"/>
    <w:rsid w:val="00F720F3"/>
    <w:rsid w:val="00F723EC"/>
    <w:rsid w:val="00F72713"/>
    <w:rsid w:val="00F727E1"/>
    <w:rsid w:val="00F72BE7"/>
    <w:rsid w:val="00F72C96"/>
    <w:rsid w:val="00F72E07"/>
    <w:rsid w:val="00F732F6"/>
    <w:rsid w:val="00F73509"/>
    <w:rsid w:val="00F737A1"/>
    <w:rsid w:val="00F7383B"/>
    <w:rsid w:val="00F739AC"/>
    <w:rsid w:val="00F73B99"/>
    <w:rsid w:val="00F73EC6"/>
    <w:rsid w:val="00F742EF"/>
    <w:rsid w:val="00F746A0"/>
    <w:rsid w:val="00F746AC"/>
    <w:rsid w:val="00F74748"/>
    <w:rsid w:val="00F74D7B"/>
    <w:rsid w:val="00F74EE4"/>
    <w:rsid w:val="00F74FB8"/>
    <w:rsid w:val="00F75264"/>
    <w:rsid w:val="00F753DC"/>
    <w:rsid w:val="00F754EF"/>
    <w:rsid w:val="00F754F4"/>
    <w:rsid w:val="00F7556E"/>
    <w:rsid w:val="00F755BC"/>
    <w:rsid w:val="00F7561A"/>
    <w:rsid w:val="00F75CD1"/>
    <w:rsid w:val="00F75F40"/>
    <w:rsid w:val="00F76166"/>
    <w:rsid w:val="00F7621D"/>
    <w:rsid w:val="00F76A8F"/>
    <w:rsid w:val="00F76B88"/>
    <w:rsid w:val="00F77134"/>
    <w:rsid w:val="00F773DF"/>
    <w:rsid w:val="00F77E15"/>
    <w:rsid w:val="00F77E26"/>
    <w:rsid w:val="00F8015E"/>
    <w:rsid w:val="00F80439"/>
    <w:rsid w:val="00F80590"/>
    <w:rsid w:val="00F80616"/>
    <w:rsid w:val="00F8096C"/>
    <w:rsid w:val="00F80DF4"/>
    <w:rsid w:val="00F811C4"/>
    <w:rsid w:val="00F81225"/>
    <w:rsid w:val="00F813D3"/>
    <w:rsid w:val="00F8172E"/>
    <w:rsid w:val="00F81781"/>
    <w:rsid w:val="00F81861"/>
    <w:rsid w:val="00F81B71"/>
    <w:rsid w:val="00F82239"/>
    <w:rsid w:val="00F822B0"/>
    <w:rsid w:val="00F82332"/>
    <w:rsid w:val="00F823E0"/>
    <w:rsid w:val="00F825F5"/>
    <w:rsid w:val="00F8282A"/>
    <w:rsid w:val="00F82AB6"/>
    <w:rsid w:val="00F82E41"/>
    <w:rsid w:val="00F83707"/>
    <w:rsid w:val="00F843EF"/>
    <w:rsid w:val="00F843F8"/>
    <w:rsid w:val="00F844C9"/>
    <w:rsid w:val="00F84558"/>
    <w:rsid w:val="00F84593"/>
    <w:rsid w:val="00F84A36"/>
    <w:rsid w:val="00F84D12"/>
    <w:rsid w:val="00F85023"/>
    <w:rsid w:val="00F8502F"/>
    <w:rsid w:val="00F850FD"/>
    <w:rsid w:val="00F85269"/>
    <w:rsid w:val="00F85271"/>
    <w:rsid w:val="00F854BB"/>
    <w:rsid w:val="00F85739"/>
    <w:rsid w:val="00F859B4"/>
    <w:rsid w:val="00F85AA2"/>
    <w:rsid w:val="00F85E16"/>
    <w:rsid w:val="00F85E85"/>
    <w:rsid w:val="00F85FD3"/>
    <w:rsid w:val="00F86078"/>
    <w:rsid w:val="00F8632D"/>
    <w:rsid w:val="00F86A81"/>
    <w:rsid w:val="00F86A84"/>
    <w:rsid w:val="00F86F91"/>
    <w:rsid w:val="00F86F92"/>
    <w:rsid w:val="00F87010"/>
    <w:rsid w:val="00F87167"/>
    <w:rsid w:val="00F872C2"/>
    <w:rsid w:val="00F874A8"/>
    <w:rsid w:val="00F876C2"/>
    <w:rsid w:val="00F8772B"/>
    <w:rsid w:val="00F87D1F"/>
    <w:rsid w:val="00F87D93"/>
    <w:rsid w:val="00F87FB1"/>
    <w:rsid w:val="00F90032"/>
    <w:rsid w:val="00F90091"/>
    <w:rsid w:val="00F900E1"/>
    <w:rsid w:val="00F901F3"/>
    <w:rsid w:val="00F90520"/>
    <w:rsid w:val="00F911E1"/>
    <w:rsid w:val="00F91284"/>
    <w:rsid w:val="00F9142D"/>
    <w:rsid w:val="00F91527"/>
    <w:rsid w:val="00F91711"/>
    <w:rsid w:val="00F91E34"/>
    <w:rsid w:val="00F92092"/>
    <w:rsid w:val="00F92396"/>
    <w:rsid w:val="00F9255C"/>
    <w:rsid w:val="00F9272A"/>
    <w:rsid w:val="00F9277D"/>
    <w:rsid w:val="00F92A72"/>
    <w:rsid w:val="00F931A6"/>
    <w:rsid w:val="00F936D3"/>
    <w:rsid w:val="00F938D4"/>
    <w:rsid w:val="00F93E89"/>
    <w:rsid w:val="00F93EA0"/>
    <w:rsid w:val="00F93F09"/>
    <w:rsid w:val="00F94221"/>
    <w:rsid w:val="00F9484F"/>
    <w:rsid w:val="00F9488D"/>
    <w:rsid w:val="00F94972"/>
    <w:rsid w:val="00F94E49"/>
    <w:rsid w:val="00F94FAA"/>
    <w:rsid w:val="00F950B7"/>
    <w:rsid w:val="00F9514F"/>
    <w:rsid w:val="00F954A1"/>
    <w:rsid w:val="00F95A59"/>
    <w:rsid w:val="00F96343"/>
    <w:rsid w:val="00F9634D"/>
    <w:rsid w:val="00F965E7"/>
    <w:rsid w:val="00F9682C"/>
    <w:rsid w:val="00F9697B"/>
    <w:rsid w:val="00F969F5"/>
    <w:rsid w:val="00F96BC0"/>
    <w:rsid w:val="00F96BDE"/>
    <w:rsid w:val="00F96E32"/>
    <w:rsid w:val="00F976AE"/>
    <w:rsid w:val="00F97AEB"/>
    <w:rsid w:val="00F97DD8"/>
    <w:rsid w:val="00F97E6C"/>
    <w:rsid w:val="00F97EE5"/>
    <w:rsid w:val="00FA0018"/>
    <w:rsid w:val="00FA02C9"/>
    <w:rsid w:val="00FA08E1"/>
    <w:rsid w:val="00FA0C0E"/>
    <w:rsid w:val="00FA0DA8"/>
    <w:rsid w:val="00FA0F42"/>
    <w:rsid w:val="00FA144F"/>
    <w:rsid w:val="00FA14FC"/>
    <w:rsid w:val="00FA155D"/>
    <w:rsid w:val="00FA1574"/>
    <w:rsid w:val="00FA1AC4"/>
    <w:rsid w:val="00FA1BC9"/>
    <w:rsid w:val="00FA1BD3"/>
    <w:rsid w:val="00FA25C9"/>
    <w:rsid w:val="00FA27F3"/>
    <w:rsid w:val="00FA2A1E"/>
    <w:rsid w:val="00FA3096"/>
    <w:rsid w:val="00FA31D6"/>
    <w:rsid w:val="00FA35C3"/>
    <w:rsid w:val="00FA390D"/>
    <w:rsid w:val="00FA3EC8"/>
    <w:rsid w:val="00FA416A"/>
    <w:rsid w:val="00FA4439"/>
    <w:rsid w:val="00FA44D6"/>
    <w:rsid w:val="00FA47D8"/>
    <w:rsid w:val="00FA4977"/>
    <w:rsid w:val="00FA4BA5"/>
    <w:rsid w:val="00FA564D"/>
    <w:rsid w:val="00FA58BA"/>
    <w:rsid w:val="00FA5BFB"/>
    <w:rsid w:val="00FA5D75"/>
    <w:rsid w:val="00FA5F3B"/>
    <w:rsid w:val="00FA7540"/>
    <w:rsid w:val="00FA7747"/>
    <w:rsid w:val="00FA7901"/>
    <w:rsid w:val="00FA7A4F"/>
    <w:rsid w:val="00FA7CB3"/>
    <w:rsid w:val="00FB03C6"/>
    <w:rsid w:val="00FB0453"/>
    <w:rsid w:val="00FB04AF"/>
    <w:rsid w:val="00FB0656"/>
    <w:rsid w:val="00FB09D0"/>
    <w:rsid w:val="00FB0C25"/>
    <w:rsid w:val="00FB0EA5"/>
    <w:rsid w:val="00FB1217"/>
    <w:rsid w:val="00FB14FB"/>
    <w:rsid w:val="00FB1D9F"/>
    <w:rsid w:val="00FB219F"/>
    <w:rsid w:val="00FB251C"/>
    <w:rsid w:val="00FB26DC"/>
    <w:rsid w:val="00FB2E9D"/>
    <w:rsid w:val="00FB345B"/>
    <w:rsid w:val="00FB35E1"/>
    <w:rsid w:val="00FB3CB6"/>
    <w:rsid w:val="00FB3CDB"/>
    <w:rsid w:val="00FB3E2F"/>
    <w:rsid w:val="00FB3E71"/>
    <w:rsid w:val="00FB416A"/>
    <w:rsid w:val="00FB4745"/>
    <w:rsid w:val="00FB49EF"/>
    <w:rsid w:val="00FB4C4B"/>
    <w:rsid w:val="00FB508D"/>
    <w:rsid w:val="00FB513D"/>
    <w:rsid w:val="00FB532B"/>
    <w:rsid w:val="00FB56B1"/>
    <w:rsid w:val="00FB56C5"/>
    <w:rsid w:val="00FB56D0"/>
    <w:rsid w:val="00FB59A8"/>
    <w:rsid w:val="00FB5A28"/>
    <w:rsid w:val="00FB5D82"/>
    <w:rsid w:val="00FB5D89"/>
    <w:rsid w:val="00FB5F83"/>
    <w:rsid w:val="00FB6457"/>
    <w:rsid w:val="00FB6F1D"/>
    <w:rsid w:val="00FB6F33"/>
    <w:rsid w:val="00FB7713"/>
    <w:rsid w:val="00FB7857"/>
    <w:rsid w:val="00FB7B90"/>
    <w:rsid w:val="00FB7BBF"/>
    <w:rsid w:val="00FC0078"/>
    <w:rsid w:val="00FC02F2"/>
    <w:rsid w:val="00FC0AE5"/>
    <w:rsid w:val="00FC0DC4"/>
    <w:rsid w:val="00FC0DD0"/>
    <w:rsid w:val="00FC0F0C"/>
    <w:rsid w:val="00FC102B"/>
    <w:rsid w:val="00FC1315"/>
    <w:rsid w:val="00FC1A18"/>
    <w:rsid w:val="00FC1C44"/>
    <w:rsid w:val="00FC21D8"/>
    <w:rsid w:val="00FC2DEA"/>
    <w:rsid w:val="00FC2E39"/>
    <w:rsid w:val="00FC34BD"/>
    <w:rsid w:val="00FC38F1"/>
    <w:rsid w:val="00FC3CA0"/>
    <w:rsid w:val="00FC42CA"/>
    <w:rsid w:val="00FC42CC"/>
    <w:rsid w:val="00FC43B5"/>
    <w:rsid w:val="00FC4557"/>
    <w:rsid w:val="00FC490B"/>
    <w:rsid w:val="00FC4B1A"/>
    <w:rsid w:val="00FC4BC3"/>
    <w:rsid w:val="00FC4CC9"/>
    <w:rsid w:val="00FC598E"/>
    <w:rsid w:val="00FC5B3C"/>
    <w:rsid w:val="00FC61A0"/>
    <w:rsid w:val="00FC626E"/>
    <w:rsid w:val="00FC6567"/>
    <w:rsid w:val="00FC68A6"/>
    <w:rsid w:val="00FC6936"/>
    <w:rsid w:val="00FC70F8"/>
    <w:rsid w:val="00FC74E0"/>
    <w:rsid w:val="00FC771A"/>
    <w:rsid w:val="00FC7A9E"/>
    <w:rsid w:val="00FC7BEC"/>
    <w:rsid w:val="00FC7DE5"/>
    <w:rsid w:val="00FD0300"/>
    <w:rsid w:val="00FD031C"/>
    <w:rsid w:val="00FD038B"/>
    <w:rsid w:val="00FD0634"/>
    <w:rsid w:val="00FD10CD"/>
    <w:rsid w:val="00FD10E9"/>
    <w:rsid w:val="00FD149F"/>
    <w:rsid w:val="00FD1889"/>
    <w:rsid w:val="00FD194D"/>
    <w:rsid w:val="00FD21C7"/>
    <w:rsid w:val="00FD2344"/>
    <w:rsid w:val="00FD32DB"/>
    <w:rsid w:val="00FD3300"/>
    <w:rsid w:val="00FD35AE"/>
    <w:rsid w:val="00FD35C9"/>
    <w:rsid w:val="00FD375A"/>
    <w:rsid w:val="00FD3932"/>
    <w:rsid w:val="00FD3D90"/>
    <w:rsid w:val="00FD3E5D"/>
    <w:rsid w:val="00FD470D"/>
    <w:rsid w:val="00FD4B62"/>
    <w:rsid w:val="00FD4C30"/>
    <w:rsid w:val="00FD5734"/>
    <w:rsid w:val="00FD5BC1"/>
    <w:rsid w:val="00FD5D0D"/>
    <w:rsid w:val="00FD5D8C"/>
    <w:rsid w:val="00FD5FC9"/>
    <w:rsid w:val="00FD600B"/>
    <w:rsid w:val="00FD6102"/>
    <w:rsid w:val="00FD6165"/>
    <w:rsid w:val="00FD620A"/>
    <w:rsid w:val="00FD62F3"/>
    <w:rsid w:val="00FD66F1"/>
    <w:rsid w:val="00FD7162"/>
    <w:rsid w:val="00FD7248"/>
    <w:rsid w:val="00FD72FA"/>
    <w:rsid w:val="00FD7C61"/>
    <w:rsid w:val="00FD7EE3"/>
    <w:rsid w:val="00FE0402"/>
    <w:rsid w:val="00FE0F3B"/>
    <w:rsid w:val="00FE10DB"/>
    <w:rsid w:val="00FE1123"/>
    <w:rsid w:val="00FE19FF"/>
    <w:rsid w:val="00FE1E8C"/>
    <w:rsid w:val="00FE2383"/>
    <w:rsid w:val="00FE2DFF"/>
    <w:rsid w:val="00FE2F72"/>
    <w:rsid w:val="00FE3224"/>
    <w:rsid w:val="00FE33C4"/>
    <w:rsid w:val="00FE3774"/>
    <w:rsid w:val="00FE3958"/>
    <w:rsid w:val="00FE3993"/>
    <w:rsid w:val="00FE3B0A"/>
    <w:rsid w:val="00FE3B7D"/>
    <w:rsid w:val="00FE3D11"/>
    <w:rsid w:val="00FE452B"/>
    <w:rsid w:val="00FE4C62"/>
    <w:rsid w:val="00FE4F74"/>
    <w:rsid w:val="00FE5552"/>
    <w:rsid w:val="00FE5A25"/>
    <w:rsid w:val="00FE6A6C"/>
    <w:rsid w:val="00FE6C58"/>
    <w:rsid w:val="00FE6EA5"/>
    <w:rsid w:val="00FE6F83"/>
    <w:rsid w:val="00FF06CD"/>
    <w:rsid w:val="00FF0A31"/>
    <w:rsid w:val="00FF0C55"/>
    <w:rsid w:val="00FF0EE8"/>
    <w:rsid w:val="00FF1481"/>
    <w:rsid w:val="00FF1506"/>
    <w:rsid w:val="00FF1B2A"/>
    <w:rsid w:val="00FF1CBF"/>
    <w:rsid w:val="00FF21CB"/>
    <w:rsid w:val="00FF2B34"/>
    <w:rsid w:val="00FF2C58"/>
    <w:rsid w:val="00FF2F34"/>
    <w:rsid w:val="00FF3347"/>
    <w:rsid w:val="00FF334F"/>
    <w:rsid w:val="00FF35C1"/>
    <w:rsid w:val="00FF37A2"/>
    <w:rsid w:val="00FF3802"/>
    <w:rsid w:val="00FF3AE1"/>
    <w:rsid w:val="00FF5090"/>
    <w:rsid w:val="00FF5156"/>
    <w:rsid w:val="00FF5741"/>
    <w:rsid w:val="00FF5865"/>
    <w:rsid w:val="00FF5A74"/>
    <w:rsid w:val="00FF5B1D"/>
    <w:rsid w:val="00FF5D8C"/>
    <w:rsid w:val="00FF6411"/>
    <w:rsid w:val="00FF6560"/>
    <w:rsid w:val="00FF65A7"/>
    <w:rsid w:val="00FF66B4"/>
    <w:rsid w:val="00FF6AD3"/>
    <w:rsid w:val="00FF6BD9"/>
    <w:rsid w:val="00FF6F71"/>
    <w:rsid w:val="00FF7492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D3D609"/>
  <w15:chartTrackingRefBased/>
  <w15:docId w15:val="{06BA2ABA-AFF9-408D-809E-BE55C21C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9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23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D23539"/>
    <w:rPr>
      <w:rFonts w:ascii="Angsana New" w:hAnsi="Angsana New"/>
      <w:i/>
      <w:iCs/>
      <w:sz w:val="30"/>
      <w:szCs w:val="30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customStyle="1" w:styleId="FSContent">
    <w:name w:val="FS_Content"/>
    <w:basedOn w:val="Normal"/>
    <w:link w:val="FSContentChar"/>
    <w:qFormat/>
    <w:rsid w:val="008F3C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8F3C2B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0F5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F5D1B"/>
    <w:rPr>
      <w:rFonts w:ascii="Angsana New" w:eastAsia="MS Mincho" w:hAnsi="Angsana New"/>
    </w:rPr>
  </w:style>
  <w:style w:type="paragraph" w:styleId="NoSpacing">
    <w:name w:val="No Spacing"/>
    <w:uiPriority w:val="1"/>
    <w:qFormat/>
    <w:rsid w:val="00C65A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7453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83FB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52C6C"/>
    <w:rPr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locked/>
    <w:rsid w:val="00117B9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9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DC24B0B-902B-492E-8B0C-440EF8D1A6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B0F1AA-D936-45A6-9AC2-8E3611798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C07FFD-6132-4586-BC18-26AA09357A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48AC6E-EDC2-4F8B-A93F-5A7FE0F2894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14</TotalTime>
  <Pages>10</Pages>
  <Words>1510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Chidchanok, Ketwej</dc:creator>
  <cp:keywords/>
  <dc:description/>
  <cp:lastModifiedBy>Supapit, Yingyong</cp:lastModifiedBy>
  <cp:revision>8</cp:revision>
  <cp:lastPrinted>2025-05-02T09:45:00Z</cp:lastPrinted>
  <dcterms:created xsi:type="dcterms:W3CDTF">2025-08-04T04:02:00Z</dcterms:created>
  <dcterms:modified xsi:type="dcterms:W3CDTF">2025-08-11T09:13:00Z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</Properties>
</file>