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2B1D9" w14:textId="33713052"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673EC5F4" w:rsidR="00A70AEA"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w:t>
      </w:r>
      <w:r w:rsidR="00776A9E" w:rsidRPr="00202533">
        <w:rPr>
          <w:szCs w:val="22"/>
        </w:rPr>
        <w:t xml:space="preserve"> receivable</w:t>
      </w:r>
      <w:r w:rsidR="00362E0F">
        <w:rPr>
          <w:rFonts w:cs="Angsana New"/>
          <w:szCs w:val="28"/>
          <w:lang w:bidi="th-TH"/>
        </w:rPr>
        <w:t>s</w:t>
      </w:r>
    </w:p>
    <w:p w14:paraId="417709A9" w14:textId="3499AAB1" w:rsidR="00F30FDC" w:rsidRDefault="00C8117D" w:rsidP="00C86BA8">
      <w:pPr>
        <w:pStyle w:val="index"/>
        <w:numPr>
          <w:ilvl w:val="0"/>
          <w:numId w:val="10"/>
        </w:numPr>
        <w:tabs>
          <w:tab w:val="clear" w:pos="340"/>
          <w:tab w:val="num" w:pos="1170"/>
        </w:tabs>
        <w:spacing w:after="0" w:line="240" w:lineRule="atLeast"/>
        <w:ind w:left="1170" w:right="-45" w:hanging="1170"/>
        <w:outlineLvl w:val="0"/>
        <w:rPr>
          <w:szCs w:val="22"/>
        </w:rPr>
      </w:pPr>
      <w:r w:rsidRPr="00E02F04">
        <w:rPr>
          <w:szCs w:val="22"/>
        </w:rPr>
        <w:t>Segment information</w:t>
      </w:r>
      <w:r w:rsidR="00636753" w:rsidRPr="00E02F04">
        <w:rPr>
          <w:szCs w:val="22"/>
        </w:rPr>
        <w:t xml:space="preserve"> and disaggregation of revenue</w:t>
      </w:r>
    </w:p>
    <w:p w14:paraId="1FC035CF" w14:textId="77777777" w:rsidR="008F40B8" w:rsidRDefault="008F40B8" w:rsidP="008F40B8">
      <w:pPr>
        <w:pStyle w:val="index"/>
        <w:numPr>
          <w:ilvl w:val="0"/>
          <w:numId w:val="10"/>
        </w:numPr>
        <w:tabs>
          <w:tab w:val="clear" w:pos="340"/>
          <w:tab w:val="num" w:pos="1170"/>
        </w:tabs>
        <w:spacing w:after="0" w:line="240" w:lineRule="atLeast"/>
        <w:ind w:left="1170" w:right="-45" w:hanging="1170"/>
        <w:outlineLvl w:val="0"/>
        <w:rPr>
          <w:szCs w:val="22"/>
        </w:rPr>
      </w:pPr>
      <w:r>
        <w:rPr>
          <w:szCs w:val="22"/>
        </w:rPr>
        <w:t>Dividends</w:t>
      </w:r>
    </w:p>
    <w:p w14:paraId="3E502512" w14:textId="77777777" w:rsidR="00F26FC1" w:rsidRPr="00202533"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63976D2A" w14:textId="77777777" w:rsidR="00F26FC1"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4CDF2A5F" w14:textId="028D22A4" w:rsidR="00FA211B" w:rsidRPr="00E02F04" w:rsidRDefault="006D231D" w:rsidP="00E02F04">
      <w:pPr>
        <w:pStyle w:val="index"/>
        <w:numPr>
          <w:ilvl w:val="0"/>
          <w:numId w:val="10"/>
        </w:numPr>
        <w:tabs>
          <w:tab w:val="clear" w:pos="340"/>
          <w:tab w:val="num" w:pos="1170"/>
        </w:tabs>
        <w:spacing w:after="0" w:line="240" w:lineRule="atLeast"/>
        <w:ind w:left="1170" w:right="-45" w:hanging="1170"/>
        <w:outlineLvl w:val="0"/>
        <w:rPr>
          <w:szCs w:val="22"/>
        </w:rPr>
      </w:pPr>
      <w:r w:rsidRPr="006D231D">
        <w:rPr>
          <w:szCs w:val="22"/>
        </w:rPr>
        <w:t>Event after the reporting period</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77D56438" w:rsidR="007274A9" w:rsidRPr="005B0070" w:rsidRDefault="006B25FA" w:rsidP="00AB572E">
      <w:pPr>
        <w:spacing w:line="240" w:lineRule="atLeast"/>
        <w:ind w:left="562" w:right="-45"/>
        <w:jc w:val="thaiDistribute"/>
        <w:rPr>
          <w:rFonts w:cstheme="minorBidi"/>
          <w:spacing w:val="-6"/>
          <w:szCs w:val="28"/>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8D24E0">
        <w:rPr>
          <w:rFonts w:cs="Times New Roman"/>
          <w:spacing w:val="-8"/>
        </w:rPr>
        <w:t>financial statements and were approved and</w:t>
      </w:r>
      <w:r w:rsidR="00C343C6" w:rsidRPr="008D24E0">
        <w:rPr>
          <w:rFonts w:cs="Times New Roman"/>
          <w:spacing w:val="-8"/>
        </w:rPr>
        <w:t xml:space="preserve"> authoris</w:t>
      </w:r>
      <w:r w:rsidR="007274A9" w:rsidRPr="008D24E0">
        <w:rPr>
          <w:rFonts w:cs="Times New Roman"/>
          <w:spacing w:val="-8"/>
        </w:rPr>
        <w:t>ed for iss</w:t>
      </w:r>
      <w:r w:rsidR="00642A98" w:rsidRPr="008D24E0">
        <w:rPr>
          <w:rFonts w:cs="Times New Roman"/>
          <w:spacing w:val="-8"/>
        </w:rPr>
        <w:t xml:space="preserve">ue by the Board of Directors </w:t>
      </w:r>
      <w:r w:rsidR="00604C14" w:rsidRPr="001500D9">
        <w:rPr>
          <w:rFonts w:cs="Times New Roman"/>
          <w:spacing w:val="-8"/>
        </w:rPr>
        <w:t xml:space="preserve">on </w:t>
      </w:r>
      <w:r w:rsidR="00072B25" w:rsidRPr="001500D9">
        <w:rPr>
          <w:rFonts w:cs="Times New Roman"/>
          <w:spacing w:val="-8"/>
        </w:rPr>
        <w:t>11</w:t>
      </w:r>
      <w:r w:rsidR="00C86BA8" w:rsidRPr="001500D9">
        <w:rPr>
          <w:rFonts w:cs="Times New Roman"/>
          <w:spacing w:val="-8"/>
        </w:rPr>
        <w:t xml:space="preserve"> </w:t>
      </w:r>
      <w:r w:rsidR="002E63AC" w:rsidRPr="001500D9">
        <w:rPr>
          <w:rFonts w:cs="Times New Roman"/>
          <w:spacing w:val="-8"/>
        </w:rPr>
        <w:t>August</w:t>
      </w:r>
      <w:r w:rsidR="00C86BA8" w:rsidRPr="001500D9">
        <w:rPr>
          <w:rFonts w:cs="Times New Roman"/>
          <w:spacing w:val="-8"/>
        </w:rPr>
        <w:t xml:space="preserve"> 2025</w:t>
      </w:r>
      <w:r w:rsidR="002A259A" w:rsidRPr="001500D9">
        <w:rPr>
          <w:rFonts w:cs="Times New Roman"/>
          <w:spacing w:val="-8"/>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44603E4B"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C86BA8">
        <w:rPr>
          <w:rFonts w:cs="Times New Roman"/>
          <w:spacing w:val="-2"/>
        </w:rPr>
        <w:t>4</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60268048"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D81A83">
        <w:rPr>
          <w:rFonts w:cs="Times New Roman"/>
          <w:spacing w:val="-4"/>
        </w:rPr>
        <w:t>4</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04A63D73" w:rsidR="00BF102C" w:rsidRDefault="00BF102C" w:rsidP="000C1D61">
      <w:pPr>
        <w:spacing w:line="240" w:lineRule="atLeast"/>
        <w:ind w:left="540"/>
        <w:jc w:val="both"/>
        <w:rPr>
          <w:rFonts w:cs="Times New Roman"/>
        </w:rPr>
      </w:pPr>
    </w:p>
    <w:p w14:paraId="3904486E" w14:textId="7A76362F" w:rsidR="00095AD9" w:rsidRPr="00047492" w:rsidRDefault="00047492" w:rsidP="003B136C">
      <w:pPr>
        <w:spacing w:line="240" w:lineRule="atLeast"/>
        <w:ind w:left="540"/>
        <w:jc w:val="thaiDistribute"/>
        <w:rPr>
          <w:rFonts w:cstheme="minorBidi"/>
          <w:cs/>
        </w:rPr>
      </w:pPr>
      <w:r>
        <w:rPr>
          <w:szCs w:val="28"/>
        </w:rPr>
        <w:t>R</w:t>
      </w:r>
      <w:r w:rsidR="002A4357" w:rsidRPr="00FB7035">
        <w:rPr>
          <w:rFonts w:cs="Times New Roman"/>
        </w:rPr>
        <w:t xml:space="preserve">elated </w:t>
      </w:r>
      <w:r w:rsidR="00FB7035" w:rsidRPr="00FB7035">
        <w:rPr>
          <w:rFonts w:cs="Times New Roman"/>
        </w:rPr>
        <w:t>parties</w:t>
      </w:r>
      <w:r w:rsidR="00FB7035" w:rsidRPr="00FB7035" w:rsidDel="00FB7035">
        <w:rPr>
          <w:rFonts w:cs="Times New Roman"/>
        </w:rPr>
        <w:t xml:space="preserve"> </w:t>
      </w:r>
      <w:r>
        <w:rPr>
          <w:rFonts w:cs="Times New Roman"/>
        </w:rPr>
        <w:t xml:space="preserve">which </w:t>
      </w:r>
      <w:r w:rsidR="00FB7035" w:rsidRPr="00FB7035">
        <w:rPr>
          <w:rFonts w:cs="Times New Roman"/>
        </w:rPr>
        <w:t>ha</w:t>
      </w:r>
      <w:r>
        <w:rPr>
          <w:rFonts w:cs="Times New Roman"/>
        </w:rPr>
        <w:t>ve material</w:t>
      </w:r>
      <w:r w:rsidR="00FB7035" w:rsidRPr="00FB7035">
        <w:rPr>
          <w:rFonts w:cs="Times New Roman"/>
        </w:rPr>
        <w:t xml:space="preserve"> </w:t>
      </w:r>
      <w:r>
        <w:rPr>
          <w:rFonts w:cs="Times New Roman"/>
        </w:rPr>
        <w:t>relationships have not significant change</w:t>
      </w:r>
      <w:r w:rsidR="00FB7035" w:rsidRPr="00FB7035">
        <w:rPr>
          <w:rFonts w:cs="Times New Roman"/>
        </w:rPr>
        <w:t xml:space="preserve"> during the period</w:t>
      </w:r>
      <w:r>
        <w:rPr>
          <w:rFonts w:cs="Times New Roman"/>
        </w:rPr>
        <w:t>.</w:t>
      </w:r>
    </w:p>
    <w:p w14:paraId="552320AB" w14:textId="77777777" w:rsidR="00AA4B5F" w:rsidRPr="007B2228" w:rsidRDefault="00AA4B5F" w:rsidP="00AA4B5F">
      <w:pPr>
        <w:rPr>
          <w:rFonts w:cs="Times New Roman"/>
        </w:rPr>
      </w:pPr>
    </w:p>
    <w:tbl>
      <w:tblPr>
        <w:tblW w:w="9367" w:type="dxa"/>
        <w:tblInd w:w="450" w:type="dxa"/>
        <w:tblLayout w:type="fixed"/>
        <w:tblLook w:val="0000" w:firstRow="0" w:lastRow="0" w:firstColumn="0" w:lastColumn="0" w:noHBand="0" w:noVBand="0"/>
      </w:tblPr>
      <w:tblGrid>
        <w:gridCol w:w="4191"/>
        <w:gridCol w:w="215"/>
        <w:gridCol w:w="885"/>
        <w:gridCol w:w="105"/>
        <w:gridCol w:w="225"/>
        <w:gridCol w:w="18"/>
        <w:gridCol w:w="1017"/>
        <w:gridCol w:w="54"/>
        <w:gridCol w:w="184"/>
        <w:gridCol w:w="52"/>
        <w:gridCol w:w="1062"/>
        <w:gridCol w:w="32"/>
        <w:gridCol w:w="238"/>
        <w:gridCol w:w="1080"/>
        <w:gridCol w:w="9"/>
      </w:tblGrid>
      <w:tr w:rsidR="00AA4B5F" w:rsidRPr="00440EF1" w14:paraId="5783873D" w14:textId="77777777" w:rsidTr="00561B0D">
        <w:trPr>
          <w:gridAfter w:val="1"/>
          <w:wAfter w:w="9" w:type="dxa"/>
        </w:trPr>
        <w:tc>
          <w:tcPr>
            <w:tcW w:w="4406" w:type="dxa"/>
            <w:gridSpan w:val="2"/>
          </w:tcPr>
          <w:p w14:paraId="3FA923DA" w14:textId="77777777" w:rsidR="00AA4B5F" w:rsidRPr="00564AB0" w:rsidRDefault="00AA4B5F" w:rsidP="00FA3EF0">
            <w:pPr>
              <w:spacing w:line="240" w:lineRule="atLeast"/>
              <w:ind w:right="-108"/>
              <w:rPr>
                <w:rFonts w:cs="Times New Roman"/>
                <w:b/>
                <w:bCs/>
                <w:i/>
                <w:iCs/>
              </w:rPr>
            </w:pPr>
            <w:r w:rsidRPr="00564AB0">
              <w:rPr>
                <w:rFonts w:cs="Times New Roman"/>
              </w:rPr>
              <w:br w:type="page"/>
            </w:r>
          </w:p>
        </w:tc>
        <w:tc>
          <w:tcPr>
            <w:tcW w:w="2250" w:type="dxa"/>
            <w:gridSpan w:val="5"/>
          </w:tcPr>
          <w:p w14:paraId="56D132F8"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Consolidated</w:t>
            </w:r>
          </w:p>
        </w:tc>
        <w:tc>
          <w:tcPr>
            <w:tcW w:w="238" w:type="dxa"/>
            <w:gridSpan w:val="2"/>
          </w:tcPr>
          <w:p w14:paraId="329D2697" w14:textId="77777777" w:rsidR="00AA4B5F" w:rsidRPr="00564AB0" w:rsidRDefault="00AA4B5F" w:rsidP="00FA3EF0">
            <w:pPr>
              <w:spacing w:line="240" w:lineRule="atLeast"/>
              <w:ind w:left="-108" w:right="-108"/>
              <w:jc w:val="center"/>
              <w:rPr>
                <w:rFonts w:cs="Times New Roman"/>
                <w:b/>
                <w:bCs/>
                <w:lang w:val="en-US" w:bidi="ar-SA"/>
              </w:rPr>
            </w:pPr>
          </w:p>
        </w:tc>
        <w:tc>
          <w:tcPr>
            <w:tcW w:w="2464" w:type="dxa"/>
            <w:gridSpan w:val="5"/>
          </w:tcPr>
          <w:p w14:paraId="51DE482B"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Separate</w:t>
            </w:r>
          </w:p>
        </w:tc>
      </w:tr>
      <w:tr w:rsidR="00AA4B5F" w:rsidRPr="00440EF1" w14:paraId="72C7EA6F" w14:textId="77777777" w:rsidTr="00561B0D">
        <w:trPr>
          <w:gridAfter w:val="1"/>
          <w:wAfter w:w="9" w:type="dxa"/>
        </w:trPr>
        <w:tc>
          <w:tcPr>
            <w:tcW w:w="4406" w:type="dxa"/>
            <w:gridSpan w:val="2"/>
          </w:tcPr>
          <w:p w14:paraId="6BE82565" w14:textId="002AAC09" w:rsidR="00AA4B5F" w:rsidRPr="00564AB0" w:rsidRDefault="00645732" w:rsidP="00FA3EF0">
            <w:pPr>
              <w:spacing w:line="240" w:lineRule="atLeast"/>
              <w:ind w:right="-108"/>
              <w:rPr>
                <w:rFonts w:cs="Times New Roman"/>
                <w:b/>
                <w:bCs/>
                <w:i/>
                <w:iCs/>
                <w:lang w:val="en-US"/>
              </w:rPr>
            </w:pPr>
            <w:r w:rsidRPr="00564AB0">
              <w:rPr>
                <w:rFonts w:cs="Times New Roman"/>
                <w:b/>
                <w:bCs/>
                <w:i/>
                <w:iCs/>
                <w:lang w:val="en-US"/>
              </w:rPr>
              <w:t>Significant transactions with related parties</w:t>
            </w:r>
          </w:p>
        </w:tc>
        <w:tc>
          <w:tcPr>
            <w:tcW w:w="2250" w:type="dxa"/>
            <w:gridSpan w:val="5"/>
          </w:tcPr>
          <w:p w14:paraId="43EF85A8"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financial statements</w:t>
            </w:r>
          </w:p>
        </w:tc>
        <w:tc>
          <w:tcPr>
            <w:tcW w:w="238" w:type="dxa"/>
            <w:gridSpan w:val="2"/>
          </w:tcPr>
          <w:p w14:paraId="56E76282" w14:textId="77777777" w:rsidR="00AA4B5F" w:rsidRPr="00564AB0" w:rsidRDefault="00AA4B5F" w:rsidP="00FA3EF0">
            <w:pPr>
              <w:spacing w:line="240" w:lineRule="atLeast"/>
              <w:ind w:left="-108" w:right="-108"/>
              <w:jc w:val="center"/>
              <w:rPr>
                <w:rFonts w:cs="Times New Roman"/>
                <w:b/>
                <w:bCs/>
                <w:lang w:val="en-US" w:bidi="ar-SA"/>
              </w:rPr>
            </w:pPr>
          </w:p>
        </w:tc>
        <w:tc>
          <w:tcPr>
            <w:tcW w:w="2464" w:type="dxa"/>
            <w:gridSpan w:val="5"/>
          </w:tcPr>
          <w:p w14:paraId="05BB0553"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financial statements</w:t>
            </w:r>
          </w:p>
        </w:tc>
      </w:tr>
      <w:tr w:rsidR="00AA4B5F" w:rsidRPr="00440EF1" w14:paraId="4C1AD8A2" w14:textId="77777777" w:rsidTr="00561B0D">
        <w:trPr>
          <w:gridAfter w:val="1"/>
          <w:wAfter w:w="9" w:type="dxa"/>
        </w:trPr>
        <w:tc>
          <w:tcPr>
            <w:tcW w:w="4406" w:type="dxa"/>
            <w:gridSpan w:val="2"/>
          </w:tcPr>
          <w:p w14:paraId="7A79A7BF" w14:textId="0F5EB28C" w:rsidR="00AA4B5F" w:rsidRPr="00564AB0" w:rsidRDefault="00EA3016" w:rsidP="00AA4B5F">
            <w:pPr>
              <w:spacing w:line="240" w:lineRule="atLeast"/>
              <w:ind w:right="-108"/>
              <w:rPr>
                <w:rFonts w:cs="Times New Roman"/>
              </w:rPr>
            </w:pPr>
            <w:r>
              <w:rPr>
                <w:rFonts w:cs="Times New Roman"/>
                <w:b/>
                <w:bCs/>
                <w:i/>
                <w:iCs/>
              </w:rPr>
              <w:t>Six</w:t>
            </w:r>
            <w:r w:rsidRPr="00A42BF6">
              <w:rPr>
                <w:rFonts w:cs="Times New Roman"/>
                <w:b/>
                <w:bCs/>
                <w:i/>
                <w:iCs/>
              </w:rPr>
              <w:t xml:space="preserve">-month period ended </w:t>
            </w:r>
            <w:r>
              <w:rPr>
                <w:rFonts w:cs="Times New Roman"/>
                <w:b/>
                <w:bCs/>
                <w:i/>
                <w:iCs/>
              </w:rPr>
              <w:t>30 June</w:t>
            </w:r>
          </w:p>
        </w:tc>
        <w:tc>
          <w:tcPr>
            <w:tcW w:w="990" w:type="dxa"/>
            <w:gridSpan w:val="2"/>
          </w:tcPr>
          <w:p w14:paraId="28253B4E" w14:textId="2ED16C0D"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D81A83" w:rsidRPr="00564AB0">
              <w:rPr>
                <w:szCs w:val="22"/>
                <w:lang w:val="en-US"/>
              </w:rPr>
              <w:t>5</w:t>
            </w:r>
          </w:p>
        </w:tc>
        <w:tc>
          <w:tcPr>
            <w:tcW w:w="243" w:type="dxa"/>
            <w:gridSpan w:val="2"/>
          </w:tcPr>
          <w:p w14:paraId="3760EEFC"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017" w:type="dxa"/>
          </w:tcPr>
          <w:p w14:paraId="1CBD169C" w14:textId="2C2549C3"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D81A83" w:rsidRPr="00564AB0">
              <w:rPr>
                <w:szCs w:val="22"/>
                <w:lang w:val="en-US"/>
              </w:rPr>
              <w:t>4</w:t>
            </w:r>
          </w:p>
        </w:tc>
        <w:tc>
          <w:tcPr>
            <w:tcW w:w="238" w:type="dxa"/>
            <w:gridSpan w:val="2"/>
          </w:tcPr>
          <w:p w14:paraId="1D192914"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114" w:type="dxa"/>
            <w:gridSpan w:val="2"/>
          </w:tcPr>
          <w:p w14:paraId="6949A5E7" w14:textId="2943D711"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D81A83" w:rsidRPr="00564AB0">
              <w:rPr>
                <w:szCs w:val="22"/>
                <w:lang w:val="en-US"/>
              </w:rPr>
              <w:t>5</w:t>
            </w:r>
          </w:p>
        </w:tc>
        <w:tc>
          <w:tcPr>
            <w:tcW w:w="270" w:type="dxa"/>
            <w:gridSpan w:val="2"/>
          </w:tcPr>
          <w:p w14:paraId="496E6D41"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080" w:type="dxa"/>
          </w:tcPr>
          <w:p w14:paraId="2C622464" w14:textId="13116777" w:rsidR="00AA4B5F" w:rsidRPr="00564AB0" w:rsidRDefault="00AA4B5F" w:rsidP="00AA4B5F">
            <w:pPr>
              <w:pStyle w:val="acctfourfigures"/>
              <w:tabs>
                <w:tab w:val="clear" w:pos="765"/>
              </w:tabs>
              <w:spacing w:line="240" w:lineRule="atLeast"/>
              <w:ind w:left="-108" w:right="-108"/>
              <w:jc w:val="center"/>
              <w:rPr>
                <w:szCs w:val="22"/>
                <w:cs/>
                <w:lang w:val="en-US" w:bidi="th-TH"/>
              </w:rPr>
            </w:pPr>
            <w:r w:rsidRPr="00564AB0">
              <w:rPr>
                <w:szCs w:val="22"/>
                <w:lang w:val="en-US"/>
              </w:rPr>
              <w:t>202</w:t>
            </w:r>
            <w:r w:rsidR="00D81A83" w:rsidRPr="00564AB0">
              <w:rPr>
                <w:szCs w:val="22"/>
                <w:lang w:val="en-US"/>
              </w:rPr>
              <w:t>4</w:t>
            </w:r>
          </w:p>
        </w:tc>
      </w:tr>
      <w:tr w:rsidR="00AA4B5F" w:rsidRPr="00440EF1" w14:paraId="5B5516FE" w14:textId="77777777" w:rsidTr="00561B0D">
        <w:trPr>
          <w:gridAfter w:val="1"/>
          <w:wAfter w:w="9" w:type="dxa"/>
        </w:trPr>
        <w:tc>
          <w:tcPr>
            <w:tcW w:w="4406" w:type="dxa"/>
            <w:gridSpan w:val="2"/>
          </w:tcPr>
          <w:p w14:paraId="3CF5A38E" w14:textId="77777777" w:rsidR="00AA4B5F" w:rsidRPr="00564AB0" w:rsidRDefault="00AA4B5F" w:rsidP="00AA4B5F">
            <w:pPr>
              <w:spacing w:line="240" w:lineRule="atLeast"/>
              <w:ind w:right="-108"/>
              <w:rPr>
                <w:rFonts w:cs="Times New Roman"/>
                <w:cs/>
              </w:rPr>
            </w:pPr>
          </w:p>
        </w:tc>
        <w:tc>
          <w:tcPr>
            <w:tcW w:w="4952" w:type="dxa"/>
            <w:gridSpan w:val="12"/>
          </w:tcPr>
          <w:p w14:paraId="36905D39" w14:textId="77777777" w:rsidR="00AA4B5F" w:rsidRPr="00564AB0" w:rsidRDefault="00AA4B5F" w:rsidP="00AA4B5F">
            <w:pPr>
              <w:spacing w:line="240" w:lineRule="atLeast"/>
              <w:ind w:left="-108" w:right="-108"/>
              <w:jc w:val="center"/>
              <w:rPr>
                <w:rFonts w:cs="Times New Roman"/>
                <w:i/>
                <w:iCs/>
                <w:lang w:val="en-US" w:bidi="ar-SA"/>
              </w:rPr>
            </w:pPr>
            <w:r w:rsidRPr="00564AB0">
              <w:rPr>
                <w:rFonts w:cs="Times New Roman"/>
                <w:i/>
                <w:iCs/>
                <w:lang w:val="en-US" w:bidi="ar-SA"/>
              </w:rPr>
              <w:t>(in thousand Baht)</w:t>
            </w:r>
          </w:p>
        </w:tc>
      </w:tr>
      <w:tr w:rsidR="00AA4B5F" w:rsidRPr="007B2228" w14:paraId="42BB89D8" w14:textId="77777777" w:rsidTr="00561B0D">
        <w:trPr>
          <w:gridAfter w:val="1"/>
          <w:wAfter w:w="9" w:type="dxa"/>
        </w:trPr>
        <w:tc>
          <w:tcPr>
            <w:tcW w:w="4406" w:type="dxa"/>
            <w:gridSpan w:val="2"/>
          </w:tcPr>
          <w:p w14:paraId="6A5FEC75" w14:textId="77777777" w:rsidR="00AA4B5F" w:rsidRPr="00564AB0" w:rsidRDefault="00AA4B5F" w:rsidP="00AA4B5F">
            <w:pPr>
              <w:spacing w:line="240" w:lineRule="atLeast"/>
              <w:ind w:right="-108"/>
              <w:rPr>
                <w:rFonts w:cs="Times New Roman"/>
                <w:b/>
                <w:bCs/>
              </w:rPr>
            </w:pPr>
            <w:r w:rsidRPr="00564AB0">
              <w:rPr>
                <w:rFonts w:cs="Times New Roman"/>
                <w:b/>
                <w:bCs/>
              </w:rPr>
              <w:t>Subsidiaries</w:t>
            </w:r>
          </w:p>
        </w:tc>
        <w:tc>
          <w:tcPr>
            <w:tcW w:w="990" w:type="dxa"/>
            <w:gridSpan w:val="2"/>
          </w:tcPr>
          <w:p w14:paraId="7CFF2AB4"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43" w:type="dxa"/>
            <w:gridSpan w:val="2"/>
          </w:tcPr>
          <w:p w14:paraId="6416324D"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017" w:type="dxa"/>
          </w:tcPr>
          <w:p w14:paraId="42949801"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38" w:type="dxa"/>
            <w:gridSpan w:val="2"/>
          </w:tcPr>
          <w:p w14:paraId="599824A5"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114" w:type="dxa"/>
            <w:gridSpan w:val="2"/>
          </w:tcPr>
          <w:p w14:paraId="3CC2B651"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70" w:type="dxa"/>
            <w:gridSpan w:val="2"/>
          </w:tcPr>
          <w:p w14:paraId="14D91C3E"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080" w:type="dxa"/>
          </w:tcPr>
          <w:p w14:paraId="681D2FB1" w14:textId="77777777" w:rsidR="00AA4B5F" w:rsidRPr="00564AB0" w:rsidRDefault="00AA4B5F" w:rsidP="00AA4B5F">
            <w:pPr>
              <w:tabs>
                <w:tab w:val="decimal" w:pos="770"/>
              </w:tabs>
              <w:spacing w:line="240" w:lineRule="atLeast"/>
              <w:ind w:left="-108" w:right="-20"/>
              <w:rPr>
                <w:rFonts w:cs="Times New Roman"/>
                <w:lang w:val="en-US" w:bidi="ar-SA"/>
              </w:rPr>
            </w:pPr>
          </w:p>
        </w:tc>
      </w:tr>
      <w:tr w:rsidR="00EA3016" w:rsidRPr="007B2228" w14:paraId="52B5F14D" w14:textId="77777777" w:rsidTr="00561B0D">
        <w:trPr>
          <w:gridAfter w:val="1"/>
          <w:wAfter w:w="9" w:type="dxa"/>
          <w:trHeight w:val="146"/>
        </w:trPr>
        <w:tc>
          <w:tcPr>
            <w:tcW w:w="4406" w:type="dxa"/>
            <w:gridSpan w:val="2"/>
          </w:tcPr>
          <w:p w14:paraId="2FA3F691" w14:textId="77777777" w:rsidR="00EA3016" w:rsidRPr="00564AB0" w:rsidRDefault="00EA3016" w:rsidP="00EA3016">
            <w:pPr>
              <w:spacing w:line="240" w:lineRule="atLeast"/>
              <w:ind w:right="-108"/>
              <w:rPr>
                <w:rFonts w:cs="Times New Roman"/>
              </w:rPr>
            </w:pPr>
            <w:r w:rsidRPr="00564AB0">
              <w:rPr>
                <w:rFonts w:cs="Times New Roman"/>
              </w:rPr>
              <w:t>Sale of goods or rendering of services</w:t>
            </w:r>
          </w:p>
        </w:tc>
        <w:tc>
          <w:tcPr>
            <w:tcW w:w="990" w:type="dxa"/>
            <w:gridSpan w:val="2"/>
          </w:tcPr>
          <w:p w14:paraId="4036DD03" w14:textId="43E983B1" w:rsidR="00EA3016" w:rsidRPr="00564AB0" w:rsidRDefault="00E061B9" w:rsidP="00EA3016">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13C988BF" w14:textId="77777777" w:rsidR="00EA3016" w:rsidRPr="00564AB0" w:rsidRDefault="00EA3016" w:rsidP="00EA3016">
            <w:pPr>
              <w:pStyle w:val="BodyText"/>
              <w:tabs>
                <w:tab w:val="decimal" w:pos="552"/>
                <w:tab w:val="decimal" w:pos="770"/>
              </w:tabs>
              <w:spacing w:after="0" w:line="240" w:lineRule="auto"/>
              <w:ind w:right="-20"/>
              <w:rPr>
                <w:rFonts w:cs="Times New Roman"/>
                <w:lang w:val="en-US"/>
              </w:rPr>
            </w:pPr>
          </w:p>
        </w:tc>
        <w:tc>
          <w:tcPr>
            <w:tcW w:w="1017" w:type="dxa"/>
          </w:tcPr>
          <w:p w14:paraId="358FB3E5" w14:textId="76E6B4FA" w:rsidR="00EA3016" w:rsidRPr="00564AB0" w:rsidRDefault="00EA3016" w:rsidP="00EA3016">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64F52DFB"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2CF1F590" w14:textId="3ECEDC47"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10,235</w:t>
            </w:r>
          </w:p>
        </w:tc>
        <w:tc>
          <w:tcPr>
            <w:tcW w:w="270" w:type="dxa"/>
            <w:gridSpan w:val="2"/>
          </w:tcPr>
          <w:p w14:paraId="5966670F"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488C8ACF" w14:textId="2CEE2C7F" w:rsidR="00EA3016" w:rsidRPr="00564AB0" w:rsidRDefault="00EA3016" w:rsidP="00EE57DB">
            <w:pPr>
              <w:pStyle w:val="BodyText"/>
              <w:tabs>
                <w:tab w:val="decimal" w:pos="770"/>
              </w:tabs>
              <w:spacing w:after="0" w:line="240" w:lineRule="auto"/>
              <w:ind w:left="-108" w:right="-20"/>
              <w:rPr>
                <w:rFonts w:cs="Times New Roman"/>
                <w:cs/>
                <w:lang w:val="en-US"/>
              </w:rPr>
            </w:pPr>
            <w:r w:rsidRPr="00C75717">
              <w:rPr>
                <w:rFonts w:cs="Times New Roman"/>
                <w:lang w:val="en-US"/>
              </w:rPr>
              <w:t>12,424</w:t>
            </w:r>
          </w:p>
        </w:tc>
      </w:tr>
      <w:tr w:rsidR="00EA3016" w:rsidRPr="007B2228" w14:paraId="3281749D" w14:textId="77777777" w:rsidTr="00561B0D">
        <w:trPr>
          <w:gridAfter w:val="1"/>
          <w:wAfter w:w="9" w:type="dxa"/>
        </w:trPr>
        <w:tc>
          <w:tcPr>
            <w:tcW w:w="4406" w:type="dxa"/>
            <w:gridSpan w:val="2"/>
          </w:tcPr>
          <w:p w14:paraId="28F70977" w14:textId="77777777" w:rsidR="00EA3016" w:rsidRPr="00564AB0" w:rsidRDefault="00EA3016" w:rsidP="00EA3016">
            <w:pPr>
              <w:spacing w:line="240" w:lineRule="atLeast"/>
              <w:ind w:right="-108"/>
              <w:rPr>
                <w:rFonts w:cs="Times New Roman"/>
                <w:lang w:val="en-US"/>
              </w:rPr>
            </w:pPr>
            <w:r w:rsidRPr="00564AB0">
              <w:rPr>
                <w:rFonts w:cs="Times New Roman"/>
                <w:lang w:val="en-US"/>
              </w:rPr>
              <w:t>Purchase of goods or receiving of services</w:t>
            </w:r>
          </w:p>
        </w:tc>
        <w:tc>
          <w:tcPr>
            <w:tcW w:w="990" w:type="dxa"/>
            <w:gridSpan w:val="2"/>
          </w:tcPr>
          <w:p w14:paraId="2832E2B0" w14:textId="706DFE1B" w:rsidR="00EA3016" w:rsidRPr="00564AB0" w:rsidRDefault="00E061B9" w:rsidP="00EA3016">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432F4637" w14:textId="77777777" w:rsidR="00EA3016" w:rsidRPr="00564AB0" w:rsidRDefault="00EA3016" w:rsidP="00EA3016">
            <w:pPr>
              <w:pStyle w:val="BodyText"/>
              <w:tabs>
                <w:tab w:val="decimal" w:pos="552"/>
                <w:tab w:val="decimal" w:pos="770"/>
              </w:tabs>
              <w:spacing w:after="0" w:line="240" w:lineRule="auto"/>
              <w:ind w:right="-20"/>
              <w:rPr>
                <w:rFonts w:cs="Times New Roman"/>
                <w:lang w:val="en-US"/>
              </w:rPr>
            </w:pPr>
          </w:p>
        </w:tc>
        <w:tc>
          <w:tcPr>
            <w:tcW w:w="1017" w:type="dxa"/>
          </w:tcPr>
          <w:p w14:paraId="07A58260" w14:textId="0DF146D5" w:rsidR="00EA3016" w:rsidRPr="00564AB0" w:rsidRDefault="00EA3016" w:rsidP="00EA3016">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738760E8"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2B9DA1CA" w14:textId="3F08EB22"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8,492</w:t>
            </w:r>
          </w:p>
        </w:tc>
        <w:tc>
          <w:tcPr>
            <w:tcW w:w="270" w:type="dxa"/>
            <w:gridSpan w:val="2"/>
          </w:tcPr>
          <w:p w14:paraId="59547F73"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19AA3A0B" w14:textId="22141838" w:rsidR="00EA3016" w:rsidRPr="00564AB0" w:rsidRDefault="00EA3016" w:rsidP="00EA3016">
            <w:pPr>
              <w:pStyle w:val="BodyText"/>
              <w:tabs>
                <w:tab w:val="decimal" w:pos="770"/>
              </w:tabs>
              <w:spacing w:after="0" w:line="240" w:lineRule="auto"/>
              <w:ind w:left="-108" w:right="-20"/>
              <w:rPr>
                <w:rFonts w:cs="Times New Roman"/>
                <w:lang w:val="en-US"/>
              </w:rPr>
            </w:pPr>
            <w:r w:rsidRPr="00C75717">
              <w:rPr>
                <w:rFonts w:cs="Times New Roman"/>
                <w:lang w:val="en-US"/>
              </w:rPr>
              <w:t>7,571</w:t>
            </w:r>
          </w:p>
        </w:tc>
      </w:tr>
      <w:tr w:rsidR="00EA3016" w:rsidRPr="007B2228" w14:paraId="36188A6A" w14:textId="77777777" w:rsidTr="00561B0D">
        <w:trPr>
          <w:gridAfter w:val="1"/>
          <w:wAfter w:w="9" w:type="dxa"/>
        </w:trPr>
        <w:tc>
          <w:tcPr>
            <w:tcW w:w="4406" w:type="dxa"/>
            <w:gridSpan w:val="2"/>
          </w:tcPr>
          <w:p w14:paraId="6D58F56A" w14:textId="77777777" w:rsidR="00EA3016" w:rsidRPr="00564AB0" w:rsidRDefault="00EA3016" w:rsidP="00EA3016">
            <w:pPr>
              <w:spacing w:line="240" w:lineRule="atLeast"/>
              <w:ind w:right="-108"/>
              <w:rPr>
                <w:rFonts w:cs="Times New Roman"/>
              </w:rPr>
            </w:pPr>
            <w:r w:rsidRPr="00564AB0">
              <w:rPr>
                <w:rFonts w:cs="Times New Roman"/>
              </w:rPr>
              <w:t>Other income</w:t>
            </w:r>
          </w:p>
        </w:tc>
        <w:tc>
          <w:tcPr>
            <w:tcW w:w="990" w:type="dxa"/>
            <w:gridSpan w:val="2"/>
          </w:tcPr>
          <w:p w14:paraId="08CBDEEB" w14:textId="46BA45B9" w:rsidR="00EA3016" w:rsidRPr="00564AB0" w:rsidRDefault="00E061B9" w:rsidP="00EA3016">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10339725" w14:textId="77777777" w:rsidR="00EA3016" w:rsidRPr="00564AB0" w:rsidRDefault="00EA3016" w:rsidP="00EA3016">
            <w:pPr>
              <w:pStyle w:val="BodyText"/>
              <w:tabs>
                <w:tab w:val="decimal" w:pos="552"/>
                <w:tab w:val="decimal" w:pos="770"/>
              </w:tabs>
              <w:spacing w:after="0" w:line="240" w:lineRule="auto"/>
              <w:ind w:right="-20"/>
              <w:rPr>
                <w:rFonts w:cs="Times New Roman"/>
                <w:lang w:val="en-US"/>
              </w:rPr>
            </w:pPr>
          </w:p>
        </w:tc>
        <w:tc>
          <w:tcPr>
            <w:tcW w:w="1017" w:type="dxa"/>
          </w:tcPr>
          <w:p w14:paraId="263A1BA4" w14:textId="2C8B589A" w:rsidR="00EA3016" w:rsidRPr="00564AB0" w:rsidRDefault="00EA3016" w:rsidP="00EA3016">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1E433B12"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143DE8E0" w14:textId="490AB06A"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9,748</w:t>
            </w:r>
          </w:p>
        </w:tc>
        <w:tc>
          <w:tcPr>
            <w:tcW w:w="270" w:type="dxa"/>
            <w:gridSpan w:val="2"/>
          </w:tcPr>
          <w:p w14:paraId="261B89DB"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09845E0B" w14:textId="160B96F1" w:rsidR="00EA3016" w:rsidRPr="00564AB0" w:rsidRDefault="00EA3016" w:rsidP="00EA3016">
            <w:pPr>
              <w:pStyle w:val="BodyText"/>
              <w:tabs>
                <w:tab w:val="decimal" w:pos="770"/>
              </w:tabs>
              <w:spacing w:after="0" w:line="240" w:lineRule="auto"/>
              <w:ind w:left="-108" w:right="-20"/>
              <w:rPr>
                <w:rFonts w:cs="Times New Roman"/>
                <w:lang w:val="en-US"/>
              </w:rPr>
            </w:pPr>
            <w:r w:rsidRPr="00C75717">
              <w:rPr>
                <w:rFonts w:cs="Times New Roman"/>
                <w:lang w:val="en-US"/>
              </w:rPr>
              <w:t>9,752</w:t>
            </w:r>
          </w:p>
        </w:tc>
      </w:tr>
      <w:tr w:rsidR="00EA3016" w:rsidRPr="007B2228" w14:paraId="57438F4C" w14:textId="77777777" w:rsidTr="00561B0D">
        <w:trPr>
          <w:gridAfter w:val="1"/>
          <w:wAfter w:w="9" w:type="dxa"/>
        </w:trPr>
        <w:tc>
          <w:tcPr>
            <w:tcW w:w="4406" w:type="dxa"/>
            <w:gridSpan w:val="2"/>
          </w:tcPr>
          <w:p w14:paraId="57D0315C" w14:textId="77777777" w:rsidR="00EA3016" w:rsidRPr="00564AB0" w:rsidRDefault="00EA3016" w:rsidP="00EA3016">
            <w:pPr>
              <w:spacing w:line="240" w:lineRule="atLeast"/>
              <w:ind w:right="-108"/>
              <w:rPr>
                <w:rFonts w:cs="Times New Roman"/>
              </w:rPr>
            </w:pPr>
            <w:r w:rsidRPr="00564AB0">
              <w:rPr>
                <w:rFonts w:cs="Times New Roman"/>
              </w:rPr>
              <w:t>Technical assistance and other service expenses</w:t>
            </w:r>
          </w:p>
        </w:tc>
        <w:tc>
          <w:tcPr>
            <w:tcW w:w="990" w:type="dxa"/>
            <w:gridSpan w:val="2"/>
          </w:tcPr>
          <w:p w14:paraId="69028B28" w14:textId="7311A40B" w:rsidR="00EA3016" w:rsidRPr="00564AB0" w:rsidRDefault="00E061B9" w:rsidP="00EA3016">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21A17D96" w14:textId="77777777" w:rsidR="00EA3016" w:rsidRPr="00564AB0" w:rsidRDefault="00EA3016" w:rsidP="00EA3016">
            <w:pPr>
              <w:pStyle w:val="BodyText"/>
              <w:tabs>
                <w:tab w:val="decimal" w:pos="552"/>
                <w:tab w:val="decimal" w:pos="770"/>
              </w:tabs>
              <w:spacing w:after="0" w:line="240" w:lineRule="auto"/>
              <w:ind w:right="-20"/>
              <w:rPr>
                <w:rFonts w:cs="Times New Roman"/>
                <w:lang w:val="en-US"/>
              </w:rPr>
            </w:pPr>
          </w:p>
        </w:tc>
        <w:tc>
          <w:tcPr>
            <w:tcW w:w="1017" w:type="dxa"/>
          </w:tcPr>
          <w:p w14:paraId="4B5BA73A" w14:textId="5BD8CDA4" w:rsidR="00EA3016" w:rsidRPr="00564AB0" w:rsidRDefault="00EA3016" w:rsidP="00EA3016">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162B3DB4"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13EAEFDF" w14:textId="16796880"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4,361</w:t>
            </w:r>
          </w:p>
        </w:tc>
        <w:tc>
          <w:tcPr>
            <w:tcW w:w="270" w:type="dxa"/>
            <w:gridSpan w:val="2"/>
          </w:tcPr>
          <w:p w14:paraId="3700EA72"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392EE63D" w14:textId="00374A34" w:rsidR="00EA3016" w:rsidRPr="00564AB0" w:rsidRDefault="00EA3016" w:rsidP="00EA3016">
            <w:pPr>
              <w:pStyle w:val="BodyText"/>
              <w:tabs>
                <w:tab w:val="decimal" w:pos="770"/>
              </w:tabs>
              <w:spacing w:after="0" w:line="240" w:lineRule="auto"/>
              <w:ind w:left="-108" w:right="-20"/>
              <w:rPr>
                <w:rFonts w:cs="Times New Roman"/>
                <w:lang w:val="en-US"/>
              </w:rPr>
            </w:pPr>
            <w:r>
              <w:rPr>
                <w:rFonts w:cs="Times New Roman"/>
                <w:lang w:val="en-US"/>
              </w:rPr>
              <w:t>4,511</w:t>
            </w:r>
          </w:p>
        </w:tc>
      </w:tr>
      <w:tr w:rsidR="00EA3016" w:rsidRPr="007B2228" w14:paraId="3A7D82D6" w14:textId="77777777" w:rsidTr="00561B0D">
        <w:trPr>
          <w:gridAfter w:val="1"/>
          <w:wAfter w:w="9" w:type="dxa"/>
        </w:trPr>
        <w:tc>
          <w:tcPr>
            <w:tcW w:w="4406" w:type="dxa"/>
            <w:gridSpan w:val="2"/>
          </w:tcPr>
          <w:p w14:paraId="3CC29CB2" w14:textId="46A98F97" w:rsidR="00EA3016" w:rsidRPr="00564AB0" w:rsidRDefault="00EA3016" w:rsidP="00EA3016">
            <w:pPr>
              <w:spacing w:line="240" w:lineRule="atLeast"/>
              <w:ind w:right="-108"/>
              <w:rPr>
                <w:rFonts w:cs="Times New Roman"/>
              </w:rPr>
            </w:pPr>
            <w:r w:rsidRPr="00564AB0">
              <w:rPr>
                <w:rFonts w:cs="Times New Roman"/>
              </w:rPr>
              <w:t>Interest expenses</w:t>
            </w:r>
          </w:p>
        </w:tc>
        <w:tc>
          <w:tcPr>
            <w:tcW w:w="990" w:type="dxa"/>
            <w:gridSpan w:val="2"/>
          </w:tcPr>
          <w:p w14:paraId="11023B6C" w14:textId="06CF3209" w:rsidR="00EA3016" w:rsidRPr="00564AB0" w:rsidRDefault="00E061B9" w:rsidP="00EA3016">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1DAE6126" w14:textId="77777777" w:rsidR="00EA3016" w:rsidRPr="00564AB0" w:rsidRDefault="00EA3016" w:rsidP="00EA3016">
            <w:pPr>
              <w:pStyle w:val="BodyText"/>
              <w:tabs>
                <w:tab w:val="decimal" w:pos="552"/>
                <w:tab w:val="decimal" w:pos="770"/>
              </w:tabs>
              <w:spacing w:after="0" w:line="240" w:lineRule="auto"/>
              <w:ind w:right="-20"/>
              <w:rPr>
                <w:rFonts w:cs="Times New Roman"/>
                <w:lang w:val="en-US"/>
              </w:rPr>
            </w:pPr>
          </w:p>
        </w:tc>
        <w:tc>
          <w:tcPr>
            <w:tcW w:w="1017" w:type="dxa"/>
          </w:tcPr>
          <w:p w14:paraId="45D1AA26" w14:textId="47ABA21B" w:rsidR="00EA3016" w:rsidRPr="00564AB0" w:rsidRDefault="00EA3016" w:rsidP="00EA3016">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17794840"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22D58DED" w14:textId="4FB94855"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2,325</w:t>
            </w:r>
          </w:p>
        </w:tc>
        <w:tc>
          <w:tcPr>
            <w:tcW w:w="270" w:type="dxa"/>
            <w:gridSpan w:val="2"/>
          </w:tcPr>
          <w:p w14:paraId="75B28C4B"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5DBD1939" w14:textId="2C77686A" w:rsidR="00EA3016" w:rsidRPr="00564AB0" w:rsidRDefault="00EA3016" w:rsidP="00EA3016">
            <w:pPr>
              <w:pStyle w:val="BodyText"/>
              <w:tabs>
                <w:tab w:val="decimal" w:pos="770"/>
              </w:tabs>
              <w:spacing w:after="0" w:line="240" w:lineRule="auto"/>
              <w:ind w:left="-108" w:right="-20"/>
              <w:rPr>
                <w:rFonts w:cs="Times New Roman"/>
                <w:lang w:val="en-US"/>
              </w:rPr>
            </w:pPr>
            <w:r>
              <w:rPr>
                <w:rFonts w:cs="Times New Roman"/>
                <w:lang w:val="en-US"/>
              </w:rPr>
              <w:t>2,186</w:t>
            </w:r>
          </w:p>
        </w:tc>
      </w:tr>
      <w:tr w:rsidR="00C86BA8" w:rsidRPr="007B2228" w14:paraId="1300D599" w14:textId="77777777" w:rsidTr="00561B0D">
        <w:trPr>
          <w:gridAfter w:val="1"/>
          <w:wAfter w:w="9" w:type="dxa"/>
        </w:trPr>
        <w:tc>
          <w:tcPr>
            <w:tcW w:w="4406" w:type="dxa"/>
            <w:gridSpan w:val="2"/>
          </w:tcPr>
          <w:p w14:paraId="55DD27FB" w14:textId="77777777" w:rsidR="00C86BA8" w:rsidRPr="00564AB0" w:rsidRDefault="00C86BA8" w:rsidP="00C86BA8">
            <w:pPr>
              <w:spacing w:line="240" w:lineRule="auto"/>
              <w:ind w:right="-115"/>
              <w:rPr>
                <w:rFonts w:cs="Times New Roman"/>
                <w:b/>
                <w:bCs/>
                <w:lang w:val="en-US"/>
              </w:rPr>
            </w:pPr>
          </w:p>
        </w:tc>
        <w:tc>
          <w:tcPr>
            <w:tcW w:w="990" w:type="dxa"/>
            <w:gridSpan w:val="2"/>
          </w:tcPr>
          <w:p w14:paraId="2053AC11" w14:textId="77777777" w:rsidR="00C86BA8" w:rsidRPr="00564AB0" w:rsidRDefault="00C86BA8" w:rsidP="00C86BA8">
            <w:pPr>
              <w:tabs>
                <w:tab w:val="decimal" w:pos="770"/>
              </w:tabs>
              <w:spacing w:line="240" w:lineRule="auto"/>
              <w:ind w:left="-108" w:right="-20"/>
              <w:rPr>
                <w:rFonts w:cs="Times New Roman"/>
                <w:lang w:val="en-US" w:bidi="ar-SA"/>
              </w:rPr>
            </w:pPr>
          </w:p>
        </w:tc>
        <w:tc>
          <w:tcPr>
            <w:tcW w:w="243" w:type="dxa"/>
            <w:gridSpan w:val="2"/>
          </w:tcPr>
          <w:p w14:paraId="44FCC086" w14:textId="77777777" w:rsidR="00C86BA8" w:rsidRPr="00564AB0" w:rsidRDefault="00C86BA8" w:rsidP="00C86BA8">
            <w:pPr>
              <w:tabs>
                <w:tab w:val="decimal" w:pos="770"/>
              </w:tabs>
              <w:spacing w:line="240" w:lineRule="auto"/>
              <w:ind w:left="-108" w:right="-20"/>
              <w:rPr>
                <w:rFonts w:cs="Times New Roman"/>
                <w:lang w:val="en-US" w:bidi="ar-SA"/>
              </w:rPr>
            </w:pPr>
          </w:p>
        </w:tc>
        <w:tc>
          <w:tcPr>
            <w:tcW w:w="1017" w:type="dxa"/>
          </w:tcPr>
          <w:p w14:paraId="2F729EEF" w14:textId="77777777" w:rsidR="00C86BA8" w:rsidRPr="00564AB0" w:rsidRDefault="00C86BA8" w:rsidP="00C86BA8">
            <w:pPr>
              <w:tabs>
                <w:tab w:val="decimal" w:pos="770"/>
              </w:tabs>
              <w:spacing w:line="240" w:lineRule="auto"/>
              <w:ind w:left="-108" w:right="-20"/>
              <w:rPr>
                <w:rFonts w:cs="Times New Roman"/>
                <w:lang w:val="en-US" w:bidi="ar-SA"/>
              </w:rPr>
            </w:pPr>
          </w:p>
        </w:tc>
        <w:tc>
          <w:tcPr>
            <w:tcW w:w="238" w:type="dxa"/>
            <w:gridSpan w:val="2"/>
          </w:tcPr>
          <w:p w14:paraId="5B4810E3" w14:textId="77777777" w:rsidR="00C86BA8" w:rsidRPr="00564AB0" w:rsidRDefault="00C86BA8" w:rsidP="00C86BA8">
            <w:pPr>
              <w:tabs>
                <w:tab w:val="decimal" w:pos="770"/>
              </w:tabs>
              <w:spacing w:line="240" w:lineRule="auto"/>
              <w:ind w:left="-108" w:right="-20"/>
              <w:rPr>
                <w:rFonts w:cs="Times New Roman"/>
                <w:lang w:val="en-US" w:bidi="ar-SA"/>
              </w:rPr>
            </w:pPr>
          </w:p>
        </w:tc>
        <w:tc>
          <w:tcPr>
            <w:tcW w:w="1114" w:type="dxa"/>
            <w:gridSpan w:val="2"/>
          </w:tcPr>
          <w:p w14:paraId="76BCBB0A" w14:textId="77777777" w:rsidR="00C86BA8" w:rsidRPr="00564AB0" w:rsidRDefault="00C86BA8" w:rsidP="00C86BA8">
            <w:pPr>
              <w:tabs>
                <w:tab w:val="decimal" w:pos="770"/>
              </w:tabs>
              <w:spacing w:line="240" w:lineRule="auto"/>
              <w:ind w:left="-108" w:right="-20"/>
              <w:rPr>
                <w:rFonts w:cs="Times New Roman"/>
                <w:highlight w:val="yellow"/>
                <w:lang w:val="en-US" w:bidi="ar-SA"/>
              </w:rPr>
            </w:pPr>
          </w:p>
        </w:tc>
        <w:tc>
          <w:tcPr>
            <w:tcW w:w="270" w:type="dxa"/>
            <w:gridSpan w:val="2"/>
          </w:tcPr>
          <w:p w14:paraId="41606206" w14:textId="77777777" w:rsidR="00C86BA8" w:rsidRPr="00564AB0" w:rsidRDefault="00C86BA8" w:rsidP="00C86BA8">
            <w:pPr>
              <w:tabs>
                <w:tab w:val="decimal" w:pos="770"/>
              </w:tabs>
              <w:spacing w:line="240" w:lineRule="auto"/>
              <w:ind w:left="-108" w:right="-20"/>
              <w:rPr>
                <w:rFonts w:cs="Times New Roman"/>
                <w:highlight w:val="yellow"/>
                <w:lang w:val="en-US" w:bidi="ar-SA"/>
              </w:rPr>
            </w:pPr>
          </w:p>
        </w:tc>
        <w:tc>
          <w:tcPr>
            <w:tcW w:w="1080" w:type="dxa"/>
          </w:tcPr>
          <w:p w14:paraId="299D4F88" w14:textId="77777777" w:rsidR="00C86BA8" w:rsidRPr="00564AB0" w:rsidRDefault="00C86BA8" w:rsidP="00C86BA8">
            <w:pPr>
              <w:tabs>
                <w:tab w:val="decimal" w:pos="770"/>
              </w:tabs>
              <w:spacing w:line="240" w:lineRule="auto"/>
              <w:ind w:left="-108" w:right="-20"/>
              <w:rPr>
                <w:rFonts w:cs="Times New Roman"/>
                <w:highlight w:val="yellow"/>
                <w:lang w:val="en-US" w:bidi="ar-SA"/>
              </w:rPr>
            </w:pPr>
          </w:p>
        </w:tc>
      </w:tr>
      <w:tr w:rsidR="00C86BA8" w:rsidRPr="007B2228" w14:paraId="6083492D" w14:textId="77777777" w:rsidTr="00561B0D">
        <w:trPr>
          <w:gridAfter w:val="1"/>
          <w:wAfter w:w="9" w:type="dxa"/>
        </w:trPr>
        <w:tc>
          <w:tcPr>
            <w:tcW w:w="4406" w:type="dxa"/>
            <w:gridSpan w:val="2"/>
          </w:tcPr>
          <w:p w14:paraId="220F031C" w14:textId="0DEA7DC9" w:rsidR="00C86BA8" w:rsidRPr="00564AB0" w:rsidRDefault="00C86BA8" w:rsidP="00C86BA8">
            <w:pPr>
              <w:spacing w:line="240" w:lineRule="atLeast"/>
              <w:ind w:right="-108"/>
              <w:rPr>
                <w:rFonts w:cs="Times New Roman"/>
                <w:b/>
                <w:bCs/>
              </w:rPr>
            </w:pPr>
            <w:r w:rsidRPr="00564AB0">
              <w:rPr>
                <w:rFonts w:cs="Times New Roman"/>
                <w:b/>
                <w:bCs/>
              </w:rPr>
              <w:t>Key management personnel</w:t>
            </w:r>
          </w:p>
        </w:tc>
        <w:tc>
          <w:tcPr>
            <w:tcW w:w="990" w:type="dxa"/>
            <w:gridSpan w:val="2"/>
          </w:tcPr>
          <w:p w14:paraId="34F70950"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43" w:type="dxa"/>
            <w:gridSpan w:val="2"/>
          </w:tcPr>
          <w:p w14:paraId="042D0820"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17" w:type="dxa"/>
          </w:tcPr>
          <w:p w14:paraId="4E9D60BB"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38" w:type="dxa"/>
            <w:gridSpan w:val="2"/>
          </w:tcPr>
          <w:p w14:paraId="0694CD1D"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114" w:type="dxa"/>
            <w:gridSpan w:val="2"/>
          </w:tcPr>
          <w:p w14:paraId="158D8996"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70" w:type="dxa"/>
            <w:gridSpan w:val="2"/>
          </w:tcPr>
          <w:p w14:paraId="71E3EDDF"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80" w:type="dxa"/>
          </w:tcPr>
          <w:p w14:paraId="50296E8F"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r>
      <w:tr w:rsidR="00C86BA8" w:rsidRPr="007B2228" w14:paraId="257529A9" w14:textId="77777777" w:rsidTr="00561B0D">
        <w:trPr>
          <w:gridAfter w:val="1"/>
          <w:wAfter w:w="9" w:type="dxa"/>
        </w:trPr>
        <w:tc>
          <w:tcPr>
            <w:tcW w:w="4406" w:type="dxa"/>
            <w:gridSpan w:val="2"/>
          </w:tcPr>
          <w:p w14:paraId="628B399F" w14:textId="77777777" w:rsidR="00C86BA8" w:rsidRPr="00564AB0" w:rsidRDefault="00C86BA8" w:rsidP="00C86BA8">
            <w:pPr>
              <w:spacing w:line="240" w:lineRule="atLeast"/>
              <w:ind w:right="-108"/>
              <w:rPr>
                <w:rFonts w:cs="Times New Roman"/>
              </w:rPr>
            </w:pPr>
            <w:r w:rsidRPr="00564AB0">
              <w:rPr>
                <w:rFonts w:cs="Times New Roman"/>
              </w:rPr>
              <w:t xml:space="preserve">Key management personnel compensation </w:t>
            </w:r>
          </w:p>
        </w:tc>
        <w:tc>
          <w:tcPr>
            <w:tcW w:w="990" w:type="dxa"/>
            <w:gridSpan w:val="2"/>
          </w:tcPr>
          <w:p w14:paraId="122E67D9"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43" w:type="dxa"/>
            <w:gridSpan w:val="2"/>
          </w:tcPr>
          <w:p w14:paraId="1952B691"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17" w:type="dxa"/>
          </w:tcPr>
          <w:p w14:paraId="15329E23"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238" w:type="dxa"/>
            <w:gridSpan w:val="2"/>
          </w:tcPr>
          <w:p w14:paraId="51E966CD"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114" w:type="dxa"/>
            <w:gridSpan w:val="2"/>
          </w:tcPr>
          <w:p w14:paraId="0219A842"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270" w:type="dxa"/>
            <w:gridSpan w:val="2"/>
          </w:tcPr>
          <w:p w14:paraId="2D58A107"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80" w:type="dxa"/>
          </w:tcPr>
          <w:p w14:paraId="3C265419"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r>
      <w:tr w:rsidR="00C86BA8" w:rsidRPr="007B2228" w14:paraId="4C935CBB" w14:textId="77777777" w:rsidTr="00561B0D">
        <w:trPr>
          <w:gridAfter w:val="1"/>
          <w:wAfter w:w="9" w:type="dxa"/>
        </w:trPr>
        <w:tc>
          <w:tcPr>
            <w:tcW w:w="4406" w:type="dxa"/>
            <w:gridSpan w:val="2"/>
          </w:tcPr>
          <w:p w14:paraId="1ACC056C" w14:textId="5B4FD506" w:rsidR="00C86BA8" w:rsidRPr="0076668E" w:rsidRDefault="00676F74" w:rsidP="00C86BA8">
            <w:pPr>
              <w:spacing w:line="240" w:lineRule="atLeast"/>
              <w:ind w:right="-108"/>
              <w:rPr>
                <w:rFonts w:cs="Times New Roman"/>
                <w:cs/>
              </w:rPr>
            </w:pPr>
            <w:r>
              <w:rPr>
                <w:rFonts w:cstheme="minorBidi" w:hint="cs"/>
                <w:cs/>
              </w:rPr>
              <w:t xml:space="preserve">    </w:t>
            </w:r>
            <w:r w:rsidR="00C86BA8" w:rsidRPr="0076668E">
              <w:rPr>
                <w:rFonts w:cs="Times New Roman"/>
              </w:rPr>
              <w:t>Short-term employee benefits</w:t>
            </w:r>
          </w:p>
        </w:tc>
        <w:tc>
          <w:tcPr>
            <w:tcW w:w="990" w:type="dxa"/>
            <w:gridSpan w:val="2"/>
          </w:tcPr>
          <w:p w14:paraId="1FF8CF96" w14:textId="43672886" w:rsidR="00C86BA8" w:rsidRPr="00564AB0" w:rsidRDefault="00E061B9" w:rsidP="00C86BA8">
            <w:pPr>
              <w:pStyle w:val="BodyText"/>
              <w:tabs>
                <w:tab w:val="decimal" w:pos="770"/>
              </w:tabs>
              <w:spacing w:after="0" w:line="240" w:lineRule="auto"/>
              <w:ind w:left="-108" w:right="-20"/>
              <w:rPr>
                <w:rFonts w:cs="Times New Roman"/>
                <w:lang w:val="en-US"/>
              </w:rPr>
            </w:pPr>
            <w:r>
              <w:rPr>
                <w:rFonts w:cs="Times New Roman"/>
                <w:lang w:val="en-US"/>
              </w:rPr>
              <w:t>19,612</w:t>
            </w:r>
          </w:p>
        </w:tc>
        <w:tc>
          <w:tcPr>
            <w:tcW w:w="243" w:type="dxa"/>
            <w:gridSpan w:val="2"/>
          </w:tcPr>
          <w:p w14:paraId="27406EAE"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17" w:type="dxa"/>
          </w:tcPr>
          <w:p w14:paraId="6DE2E419" w14:textId="6612EA45" w:rsidR="00C86BA8" w:rsidRPr="00564AB0" w:rsidRDefault="00EA3016" w:rsidP="00EE57DB">
            <w:pPr>
              <w:pStyle w:val="BodyText"/>
              <w:tabs>
                <w:tab w:val="decimal" w:pos="770"/>
              </w:tabs>
              <w:spacing w:after="0" w:line="240" w:lineRule="auto"/>
              <w:ind w:left="-108" w:right="-20"/>
              <w:rPr>
                <w:rFonts w:cs="Times New Roman"/>
                <w:lang w:val="en-US"/>
              </w:rPr>
            </w:pPr>
            <w:r w:rsidRPr="00E81CDF">
              <w:rPr>
                <w:rFonts w:cs="Times New Roman"/>
                <w:cs/>
                <w:lang w:val="en-US"/>
              </w:rPr>
              <w:t>23</w:t>
            </w:r>
            <w:r w:rsidRPr="00E81CDF">
              <w:rPr>
                <w:rFonts w:cs="Times New Roman"/>
                <w:lang w:val="en-US"/>
              </w:rPr>
              <w:t>,</w:t>
            </w:r>
            <w:r w:rsidRPr="00E81CDF">
              <w:rPr>
                <w:rFonts w:cs="Times New Roman"/>
                <w:cs/>
                <w:lang w:val="en-US"/>
              </w:rPr>
              <w:t>399</w:t>
            </w:r>
          </w:p>
        </w:tc>
        <w:tc>
          <w:tcPr>
            <w:tcW w:w="238" w:type="dxa"/>
            <w:gridSpan w:val="2"/>
          </w:tcPr>
          <w:p w14:paraId="34557996"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114" w:type="dxa"/>
            <w:gridSpan w:val="2"/>
          </w:tcPr>
          <w:p w14:paraId="4E26358D" w14:textId="6A6D8777" w:rsidR="00C86BA8" w:rsidRPr="00564AB0" w:rsidRDefault="00E061B9" w:rsidP="00C86BA8">
            <w:pPr>
              <w:pStyle w:val="BodyText"/>
              <w:tabs>
                <w:tab w:val="decimal" w:pos="770"/>
              </w:tabs>
              <w:spacing w:after="0" w:line="240" w:lineRule="auto"/>
              <w:ind w:left="-108" w:right="-20"/>
              <w:rPr>
                <w:rFonts w:cs="Times New Roman"/>
                <w:lang w:val="en-US"/>
              </w:rPr>
            </w:pPr>
            <w:r>
              <w:rPr>
                <w:rFonts w:cs="Times New Roman"/>
                <w:lang w:val="en-US"/>
              </w:rPr>
              <w:t>19,612</w:t>
            </w:r>
          </w:p>
        </w:tc>
        <w:tc>
          <w:tcPr>
            <w:tcW w:w="270" w:type="dxa"/>
            <w:gridSpan w:val="2"/>
          </w:tcPr>
          <w:p w14:paraId="2AE135B2"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80" w:type="dxa"/>
          </w:tcPr>
          <w:p w14:paraId="1CD5AE7B" w14:textId="2176008E" w:rsidR="00C86BA8" w:rsidRPr="00564AB0" w:rsidRDefault="00EA3016" w:rsidP="00C86BA8">
            <w:pPr>
              <w:pStyle w:val="BodyText"/>
              <w:tabs>
                <w:tab w:val="decimal" w:pos="770"/>
              </w:tabs>
              <w:spacing w:after="0" w:line="240" w:lineRule="auto"/>
              <w:ind w:right="-20"/>
              <w:rPr>
                <w:rFonts w:cs="Times New Roman"/>
                <w:lang w:val="en-US"/>
              </w:rPr>
            </w:pPr>
            <w:r w:rsidRPr="00E81CDF">
              <w:rPr>
                <w:rFonts w:cs="Times New Roman"/>
                <w:cs/>
                <w:lang w:val="en-US"/>
              </w:rPr>
              <w:t>23</w:t>
            </w:r>
            <w:r w:rsidRPr="00E81CDF">
              <w:rPr>
                <w:rFonts w:cs="Times New Roman"/>
                <w:lang w:val="en-US"/>
              </w:rPr>
              <w:t>,</w:t>
            </w:r>
            <w:r w:rsidRPr="00E81CDF">
              <w:rPr>
                <w:rFonts w:cs="Times New Roman"/>
                <w:cs/>
                <w:lang w:val="en-US"/>
              </w:rPr>
              <w:t>399</w:t>
            </w:r>
          </w:p>
        </w:tc>
      </w:tr>
      <w:tr w:rsidR="00C86BA8" w:rsidRPr="00440EF1" w14:paraId="34D0E555" w14:textId="77777777" w:rsidTr="00561B0D">
        <w:trPr>
          <w:gridAfter w:val="1"/>
          <w:wAfter w:w="9" w:type="dxa"/>
        </w:trPr>
        <w:tc>
          <w:tcPr>
            <w:tcW w:w="4406" w:type="dxa"/>
            <w:gridSpan w:val="2"/>
          </w:tcPr>
          <w:p w14:paraId="2BD5BA8A" w14:textId="5B9AD1FE" w:rsidR="00C86BA8" w:rsidRPr="00564AB0" w:rsidRDefault="00C86BA8" w:rsidP="00C86BA8">
            <w:pPr>
              <w:tabs>
                <w:tab w:val="left" w:pos="423"/>
              </w:tabs>
              <w:spacing w:line="240" w:lineRule="atLeast"/>
              <w:ind w:right="-108"/>
              <w:rPr>
                <w:rFonts w:cs="Times New Roman"/>
                <w:b/>
                <w:bCs/>
              </w:rPr>
            </w:pPr>
            <w:r w:rsidRPr="00564AB0">
              <w:rPr>
                <w:rFonts w:cs="Times New Roman"/>
                <w:b/>
                <w:bCs/>
              </w:rPr>
              <w:tab/>
            </w:r>
          </w:p>
        </w:tc>
        <w:tc>
          <w:tcPr>
            <w:tcW w:w="990" w:type="dxa"/>
            <w:gridSpan w:val="2"/>
          </w:tcPr>
          <w:p w14:paraId="4161F8C7" w14:textId="77777777" w:rsidR="00C86BA8" w:rsidRPr="00564AB0" w:rsidRDefault="00C86BA8" w:rsidP="00CC402B">
            <w:pPr>
              <w:pStyle w:val="acctfourfigures"/>
              <w:tabs>
                <w:tab w:val="clear" w:pos="765"/>
                <w:tab w:val="left" w:pos="585"/>
                <w:tab w:val="decimal" w:pos="770"/>
              </w:tabs>
              <w:spacing w:line="240" w:lineRule="atLeast"/>
              <w:ind w:left="-108" w:right="-20"/>
              <w:rPr>
                <w:szCs w:val="22"/>
                <w:lang w:val="en-US"/>
              </w:rPr>
            </w:pPr>
          </w:p>
        </w:tc>
        <w:tc>
          <w:tcPr>
            <w:tcW w:w="243" w:type="dxa"/>
            <w:gridSpan w:val="2"/>
          </w:tcPr>
          <w:p w14:paraId="6691D06B"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17" w:type="dxa"/>
          </w:tcPr>
          <w:p w14:paraId="02F588D1"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38" w:type="dxa"/>
            <w:gridSpan w:val="2"/>
          </w:tcPr>
          <w:p w14:paraId="208E7BA4"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114" w:type="dxa"/>
            <w:gridSpan w:val="2"/>
          </w:tcPr>
          <w:p w14:paraId="152A0186" w14:textId="77777777" w:rsidR="00C86BA8" w:rsidRPr="00564AB0" w:rsidRDefault="00C86BA8" w:rsidP="009F6595">
            <w:pPr>
              <w:pStyle w:val="acctfourfigures"/>
              <w:tabs>
                <w:tab w:val="clear" w:pos="765"/>
                <w:tab w:val="left" w:pos="670"/>
                <w:tab w:val="decimal" w:pos="770"/>
              </w:tabs>
              <w:spacing w:line="240" w:lineRule="atLeast"/>
              <w:ind w:left="-108" w:right="-20"/>
              <w:rPr>
                <w:szCs w:val="22"/>
                <w:lang w:val="en-US"/>
              </w:rPr>
            </w:pPr>
          </w:p>
        </w:tc>
        <w:tc>
          <w:tcPr>
            <w:tcW w:w="270" w:type="dxa"/>
            <w:gridSpan w:val="2"/>
          </w:tcPr>
          <w:p w14:paraId="07892BFA"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80" w:type="dxa"/>
          </w:tcPr>
          <w:p w14:paraId="3468D56F"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r>
      <w:tr w:rsidR="00C86BA8" w:rsidRPr="007B2228" w14:paraId="56DC25C9" w14:textId="77777777" w:rsidTr="00561B0D">
        <w:trPr>
          <w:gridAfter w:val="1"/>
          <w:wAfter w:w="9" w:type="dxa"/>
        </w:trPr>
        <w:tc>
          <w:tcPr>
            <w:tcW w:w="4406" w:type="dxa"/>
            <w:gridSpan w:val="2"/>
          </w:tcPr>
          <w:p w14:paraId="4CFAB7D5" w14:textId="1B090738" w:rsidR="00C86BA8" w:rsidRPr="005122C3" w:rsidRDefault="00C86BA8" w:rsidP="00C86BA8">
            <w:pPr>
              <w:spacing w:line="240" w:lineRule="atLeast"/>
              <w:ind w:right="-108"/>
              <w:rPr>
                <w:rFonts w:cstheme="minorBidi"/>
                <w:b/>
                <w:bCs/>
                <w:cs/>
              </w:rPr>
            </w:pPr>
            <w:r w:rsidRPr="00564AB0">
              <w:rPr>
                <w:rFonts w:cs="Times New Roman"/>
                <w:b/>
                <w:bCs/>
              </w:rPr>
              <w:t>Associate</w:t>
            </w:r>
            <w:r w:rsidR="0097496E">
              <w:rPr>
                <w:rFonts w:cs="Times New Roman"/>
                <w:b/>
                <w:bCs/>
              </w:rPr>
              <w:t>s</w:t>
            </w:r>
          </w:p>
        </w:tc>
        <w:tc>
          <w:tcPr>
            <w:tcW w:w="990" w:type="dxa"/>
            <w:gridSpan w:val="2"/>
          </w:tcPr>
          <w:p w14:paraId="496B4AEF"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43" w:type="dxa"/>
            <w:gridSpan w:val="2"/>
          </w:tcPr>
          <w:p w14:paraId="34268386"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17" w:type="dxa"/>
          </w:tcPr>
          <w:p w14:paraId="44907735"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38" w:type="dxa"/>
            <w:gridSpan w:val="2"/>
          </w:tcPr>
          <w:p w14:paraId="753A09B0"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114" w:type="dxa"/>
            <w:gridSpan w:val="2"/>
          </w:tcPr>
          <w:p w14:paraId="4E92922F"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270" w:type="dxa"/>
            <w:gridSpan w:val="2"/>
          </w:tcPr>
          <w:p w14:paraId="67FEE89E"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c>
          <w:tcPr>
            <w:tcW w:w="1080" w:type="dxa"/>
          </w:tcPr>
          <w:p w14:paraId="392EE38B" w14:textId="77777777" w:rsidR="00C86BA8" w:rsidRPr="00564AB0" w:rsidRDefault="00C86BA8" w:rsidP="00C86BA8">
            <w:pPr>
              <w:pStyle w:val="acctfourfigures"/>
              <w:tabs>
                <w:tab w:val="clear" w:pos="765"/>
                <w:tab w:val="decimal" w:pos="770"/>
              </w:tabs>
              <w:spacing w:line="240" w:lineRule="atLeast"/>
              <w:ind w:left="-108" w:right="-20"/>
              <w:rPr>
                <w:szCs w:val="22"/>
                <w:lang w:val="en-US"/>
              </w:rPr>
            </w:pPr>
          </w:p>
        </w:tc>
      </w:tr>
      <w:tr w:rsidR="00EA3016" w:rsidRPr="007B2228" w14:paraId="66206A85" w14:textId="77777777" w:rsidTr="00561B0D">
        <w:trPr>
          <w:gridAfter w:val="1"/>
          <w:wAfter w:w="9" w:type="dxa"/>
        </w:trPr>
        <w:tc>
          <w:tcPr>
            <w:tcW w:w="4406" w:type="dxa"/>
            <w:gridSpan w:val="2"/>
          </w:tcPr>
          <w:p w14:paraId="56A26523" w14:textId="77777777" w:rsidR="00EA3016" w:rsidRPr="00564AB0" w:rsidRDefault="00EA3016" w:rsidP="00EA3016">
            <w:pPr>
              <w:spacing w:line="240" w:lineRule="atLeast"/>
              <w:ind w:right="-108"/>
              <w:rPr>
                <w:rFonts w:cs="Times New Roman"/>
              </w:rPr>
            </w:pPr>
            <w:r w:rsidRPr="00564AB0">
              <w:rPr>
                <w:rFonts w:cs="Times New Roman"/>
              </w:rPr>
              <w:t>Sale of goods or rendering of services</w:t>
            </w:r>
          </w:p>
        </w:tc>
        <w:tc>
          <w:tcPr>
            <w:tcW w:w="990" w:type="dxa"/>
            <w:gridSpan w:val="2"/>
          </w:tcPr>
          <w:p w14:paraId="2F0ED6BE" w14:textId="4CD9C253" w:rsidR="00EA3016" w:rsidRPr="00564AB0" w:rsidRDefault="00E061B9" w:rsidP="0097496E">
            <w:pPr>
              <w:pStyle w:val="BodyText"/>
              <w:tabs>
                <w:tab w:val="decimal" w:pos="552"/>
              </w:tabs>
              <w:spacing w:after="0" w:line="240" w:lineRule="auto"/>
              <w:ind w:right="-20"/>
              <w:jc w:val="right"/>
              <w:rPr>
                <w:rFonts w:cs="Times New Roman"/>
                <w:lang w:val="en-US"/>
              </w:rPr>
            </w:pPr>
            <w:r>
              <w:rPr>
                <w:rFonts w:cs="Times New Roman"/>
                <w:lang w:val="en-US"/>
              </w:rPr>
              <w:t>224</w:t>
            </w:r>
          </w:p>
        </w:tc>
        <w:tc>
          <w:tcPr>
            <w:tcW w:w="243" w:type="dxa"/>
            <w:gridSpan w:val="2"/>
          </w:tcPr>
          <w:p w14:paraId="6751077F"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17" w:type="dxa"/>
          </w:tcPr>
          <w:p w14:paraId="2A997020" w14:textId="0AA5B8B3" w:rsidR="00EA3016" w:rsidRPr="00564AB0" w:rsidRDefault="00EA3016" w:rsidP="00EA3016">
            <w:pPr>
              <w:pStyle w:val="BodyText"/>
              <w:tabs>
                <w:tab w:val="decimal" w:pos="770"/>
              </w:tabs>
              <w:spacing w:after="0" w:line="240" w:lineRule="auto"/>
              <w:ind w:left="-108" w:right="-20"/>
              <w:rPr>
                <w:rFonts w:cs="Times New Roman"/>
                <w:lang w:val="en-US"/>
              </w:rPr>
            </w:pPr>
            <w:r w:rsidRPr="00E81CDF">
              <w:rPr>
                <w:rFonts w:cs="Times New Roman"/>
                <w:cs/>
                <w:lang w:val="en-US"/>
              </w:rPr>
              <w:t>354</w:t>
            </w:r>
          </w:p>
        </w:tc>
        <w:tc>
          <w:tcPr>
            <w:tcW w:w="238" w:type="dxa"/>
            <w:gridSpan w:val="2"/>
          </w:tcPr>
          <w:p w14:paraId="5B6F3F0F"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55D30E92" w14:textId="3946E86F" w:rsidR="00EA3016" w:rsidRPr="00564AB0" w:rsidRDefault="00E061B9" w:rsidP="00FB7E89">
            <w:pPr>
              <w:pStyle w:val="BodyText"/>
              <w:tabs>
                <w:tab w:val="decimal" w:pos="770"/>
              </w:tabs>
              <w:spacing w:after="0" w:line="240" w:lineRule="auto"/>
              <w:ind w:left="-108" w:right="-20"/>
              <w:rPr>
                <w:rFonts w:cs="Times New Roman"/>
                <w:lang w:val="en-US"/>
              </w:rPr>
            </w:pPr>
            <w:r>
              <w:rPr>
                <w:rFonts w:cs="Times New Roman"/>
                <w:lang w:val="en-US"/>
              </w:rPr>
              <w:t>224</w:t>
            </w:r>
          </w:p>
        </w:tc>
        <w:tc>
          <w:tcPr>
            <w:tcW w:w="270" w:type="dxa"/>
            <w:gridSpan w:val="2"/>
          </w:tcPr>
          <w:p w14:paraId="1CE2D500"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4512324C" w14:textId="2D620767" w:rsidR="00EA3016" w:rsidRPr="00564AB0" w:rsidRDefault="00EA3016" w:rsidP="00EA3016">
            <w:pPr>
              <w:pStyle w:val="BodyText"/>
              <w:tabs>
                <w:tab w:val="decimal" w:pos="770"/>
              </w:tabs>
              <w:spacing w:after="0" w:line="240" w:lineRule="auto"/>
              <w:ind w:left="-108" w:right="-20"/>
              <w:rPr>
                <w:rFonts w:cs="Times New Roman"/>
                <w:lang w:val="en-US"/>
              </w:rPr>
            </w:pPr>
            <w:r w:rsidRPr="00E81CDF">
              <w:rPr>
                <w:rFonts w:cs="Times New Roman"/>
                <w:cs/>
                <w:lang w:val="en-US"/>
              </w:rPr>
              <w:t>354</w:t>
            </w:r>
          </w:p>
        </w:tc>
      </w:tr>
      <w:tr w:rsidR="00EA3016" w14:paraId="222CF6ED" w14:textId="77777777" w:rsidTr="00561B0D">
        <w:trPr>
          <w:gridAfter w:val="1"/>
          <w:wAfter w:w="9" w:type="dxa"/>
          <w:trHeight w:val="191"/>
        </w:trPr>
        <w:tc>
          <w:tcPr>
            <w:tcW w:w="4406" w:type="dxa"/>
            <w:gridSpan w:val="2"/>
          </w:tcPr>
          <w:p w14:paraId="44B53697" w14:textId="77777777" w:rsidR="00EA3016" w:rsidRPr="00564AB0" w:rsidRDefault="00EA3016" w:rsidP="00EA3016">
            <w:pPr>
              <w:spacing w:line="240" w:lineRule="atLeast"/>
              <w:ind w:right="-108"/>
              <w:rPr>
                <w:rFonts w:cs="Times New Roman"/>
                <w:lang w:val="en-US"/>
              </w:rPr>
            </w:pPr>
            <w:r w:rsidRPr="00564AB0">
              <w:rPr>
                <w:rFonts w:cs="Times New Roman"/>
                <w:lang w:val="en-US"/>
              </w:rPr>
              <w:t>Purchases of goods or receiving of services</w:t>
            </w:r>
          </w:p>
        </w:tc>
        <w:tc>
          <w:tcPr>
            <w:tcW w:w="990" w:type="dxa"/>
            <w:gridSpan w:val="2"/>
          </w:tcPr>
          <w:p w14:paraId="76FC0642" w14:textId="5669A25F" w:rsidR="00EA3016" w:rsidRPr="00564AB0" w:rsidRDefault="00E061B9" w:rsidP="009F6595">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3D891627"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17" w:type="dxa"/>
          </w:tcPr>
          <w:p w14:paraId="4F239987" w14:textId="53388DD4" w:rsidR="00EA3016" w:rsidRPr="00564AB0" w:rsidRDefault="00EA3016" w:rsidP="00EA3016">
            <w:pPr>
              <w:pStyle w:val="BodyText"/>
              <w:tabs>
                <w:tab w:val="decimal" w:pos="770"/>
              </w:tabs>
              <w:spacing w:after="0" w:line="240" w:lineRule="auto"/>
              <w:ind w:left="-108" w:right="-20"/>
              <w:rPr>
                <w:rFonts w:cs="Times New Roman"/>
                <w:lang w:val="en-US"/>
              </w:rPr>
            </w:pPr>
            <w:r w:rsidRPr="00E81CDF">
              <w:rPr>
                <w:rFonts w:cs="Times New Roman"/>
                <w:cs/>
                <w:lang w:val="en-US"/>
              </w:rPr>
              <w:t>360</w:t>
            </w:r>
          </w:p>
        </w:tc>
        <w:tc>
          <w:tcPr>
            <w:tcW w:w="238" w:type="dxa"/>
            <w:gridSpan w:val="2"/>
          </w:tcPr>
          <w:p w14:paraId="23C5B533"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72C5213E" w14:textId="2734BA32" w:rsidR="00EA3016" w:rsidRPr="00564AB0" w:rsidRDefault="00E061B9" w:rsidP="009F6595">
            <w:pPr>
              <w:pStyle w:val="BodyText"/>
              <w:tabs>
                <w:tab w:val="decimal" w:pos="552"/>
              </w:tabs>
              <w:spacing w:after="0" w:line="240" w:lineRule="auto"/>
              <w:ind w:right="-20"/>
              <w:rPr>
                <w:rFonts w:cs="Times New Roman"/>
                <w:lang w:val="en-US"/>
              </w:rPr>
            </w:pPr>
            <w:r>
              <w:rPr>
                <w:rFonts w:cs="Times New Roman"/>
                <w:lang w:val="en-US"/>
              </w:rPr>
              <w:t>-</w:t>
            </w:r>
          </w:p>
        </w:tc>
        <w:tc>
          <w:tcPr>
            <w:tcW w:w="270" w:type="dxa"/>
            <w:gridSpan w:val="2"/>
          </w:tcPr>
          <w:p w14:paraId="0F993ED0"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050B6BA3" w14:textId="5E701B03" w:rsidR="00EA3016" w:rsidRPr="00564AB0" w:rsidRDefault="00EA3016" w:rsidP="00EA3016">
            <w:pPr>
              <w:pStyle w:val="BodyText"/>
              <w:tabs>
                <w:tab w:val="decimal" w:pos="770"/>
              </w:tabs>
              <w:spacing w:after="0" w:line="240" w:lineRule="auto"/>
              <w:ind w:left="-108" w:right="-20"/>
              <w:rPr>
                <w:rFonts w:cs="Times New Roman"/>
                <w:lang w:val="en-US"/>
              </w:rPr>
            </w:pPr>
            <w:r w:rsidRPr="00E81CDF">
              <w:rPr>
                <w:rFonts w:cs="Times New Roman"/>
                <w:cs/>
                <w:lang w:val="en-US"/>
              </w:rPr>
              <w:t>360</w:t>
            </w:r>
          </w:p>
        </w:tc>
      </w:tr>
      <w:tr w:rsidR="00B80EB5" w:rsidRPr="007B2228" w14:paraId="62E1824D" w14:textId="77777777" w:rsidTr="00561B0D">
        <w:trPr>
          <w:gridAfter w:val="1"/>
          <w:wAfter w:w="9" w:type="dxa"/>
        </w:trPr>
        <w:tc>
          <w:tcPr>
            <w:tcW w:w="4406" w:type="dxa"/>
            <w:gridSpan w:val="2"/>
          </w:tcPr>
          <w:p w14:paraId="70766313" w14:textId="12F483B0" w:rsidR="00B80EB5" w:rsidRPr="00564AB0" w:rsidRDefault="00B80EB5" w:rsidP="00B80EB5">
            <w:pPr>
              <w:spacing w:line="240" w:lineRule="atLeast"/>
              <w:ind w:right="-108"/>
              <w:rPr>
                <w:rFonts w:cs="Times New Roman"/>
              </w:rPr>
            </w:pPr>
            <w:r w:rsidRPr="0076668E">
              <w:rPr>
                <w:rFonts w:cstheme="minorBidi"/>
                <w:lang w:val="en-US"/>
              </w:rPr>
              <w:t>Dividend income</w:t>
            </w:r>
          </w:p>
        </w:tc>
        <w:tc>
          <w:tcPr>
            <w:tcW w:w="990" w:type="dxa"/>
            <w:gridSpan w:val="2"/>
          </w:tcPr>
          <w:p w14:paraId="08C3B549" w14:textId="496CB6A0" w:rsidR="00B80EB5" w:rsidRDefault="00B80EB5" w:rsidP="00B80EB5">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570E5BDA" w14:textId="77777777" w:rsidR="00B80EB5" w:rsidRPr="00564AB0" w:rsidRDefault="00B80EB5" w:rsidP="00B80EB5">
            <w:pPr>
              <w:pStyle w:val="BodyText"/>
              <w:tabs>
                <w:tab w:val="decimal" w:pos="770"/>
              </w:tabs>
              <w:spacing w:after="0" w:line="240" w:lineRule="auto"/>
              <w:ind w:left="-108" w:right="-20"/>
              <w:rPr>
                <w:rFonts w:cs="Times New Roman"/>
                <w:lang w:val="en-US"/>
              </w:rPr>
            </w:pPr>
          </w:p>
        </w:tc>
        <w:tc>
          <w:tcPr>
            <w:tcW w:w="1017" w:type="dxa"/>
          </w:tcPr>
          <w:p w14:paraId="5CE6AC16" w14:textId="6AA70119" w:rsidR="00B80EB5" w:rsidRPr="00E81CDF" w:rsidRDefault="00B80EB5" w:rsidP="00B80EB5">
            <w:pPr>
              <w:pStyle w:val="BodyText"/>
              <w:tabs>
                <w:tab w:val="decimal" w:pos="552"/>
              </w:tabs>
              <w:spacing w:after="0" w:line="240" w:lineRule="auto"/>
              <w:ind w:right="-20"/>
              <w:rPr>
                <w:rFonts w:cs="Times New Roman"/>
                <w:cs/>
                <w:lang w:val="en-US"/>
              </w:rPr>
            </w:pPr>
            <w:r>
              <w:rPr>
                <w:rFonts w:cs="Times New Roman"/>
                <w:lang w:val="en-US"/>
              </w:rPr>
              <w:t>-</w:t>
            </w:r>
          </w:p>
        </w:tc>
        <w:tc>
          <w:tcPr>
            <w:tcW w:w="238" w:type="dxa"/>
            <w:gridSpan w:val="2"/>
          </w:tcPr>
          <w:p w14:paraId="1864A56E" w14:textId="77777777" w:rsidR="00B80EB5" w:rsidRPr="00564AB0" w:rsidRDefault="00B80EB5" w:rsidP="00B80EB5">
            <w:pPr>
              <w:pStyle w:val="BodyText"/>
              <w:tabs>
                <w:tab w:val="decimal" w:pos="770"/>
              </w:tabs>
              <w:spacing w:after="0" w:line="240" w:lineRule="auto"/>
              <w:ind w:left="-108" w:right="-20"/>
              <w:rPr>
                <w:rFonts w:cs="Times New Roman"/>
                <w:lang w:val="en-US"/>
              </w:rPr>
            </w:pPr>
          </w:p>
        </w:tc>
        <w:tc>
          <w:tcPr>
            <w:tcW w:w="1114" w:type="dxa"/>
            <w:gridSpan w:val="2"/>
          </w:tcPr>
          <w:p w14:paraId="682B33D7" w14:textId="016EB00B" w:rsidR="00B80EB5" w:rsidRDefault="00B80EB5" w:rsidP="00B80EB5">
            <w:pPr>
              <w:pStyle w:val="BodyText"/>
              <w:tabs>
                <w:tab w:val="decimal" w:pos="770"/>
              </w:tabs>
              <w:spacing w:after="0" w:line="240" w:lineRule="auto"/>
              <w:ind w:left="-108" w:right="-20"/>
              <w:rPr>
                <w:rFonts w:cs="Times New Roman"/>
                <w:lang w:val="en-US"/>
              </w:rPr>
            </w:pPr>
            <w:r>
              <w:rPr>
                <w:rFonts w:cs="Times New Roman"/>
                <w:lang w:val="en-US"/>
              </w:rPr>
              <w:t>8,</w:t>
            </w:r>
            <w:r w:rsidR="0045685F">
              <w:rPr>
                <w:rFonts w:cs="Times New Roman"/>
                <w:lang w:val="en-US"/>
              </w:rPr>
              <w:t>0</w:t>
            </w:r>
            <w:r w:rsidR="00A25B50">
              <w:rPr>
                <w:rFonts w:cs="Times New Roman"/>
                <w:lang w:val="en-US"/>
              </w:rPr>
              <w:t>8</w:t>
            </w:r>
            <w:r>
              <w:rPr>
                <w:rFonts w:cs="Times New Roman"/>
                <w:lang w:val="en-US"/>
              </w:rPr>
              <w:t>4</w:t>
            </w:r>
          </w:p>
        </w:tc>
        <w:tc>
          <w:tcPr>
            <w:tcW w:w="270" w:type="dxa"/>
            <w:gridSpan w:val="2"/>
          </w:tcPr>
          <w:p w14:paraId="5C70B8DD" w14:textId="77777777" w:rsidR="00B80EB5" w:rsidRPr="00564AB0" w:rsidRDefault="00B80EB5" w:rsidP="00B80EB5">
            <w:pPr>
              <w:pStyle w:val="BodyText"/>
              <w:tabs>
                <w:tab w:val="decimal" w:pos="770"/>
              </w:tabs>
              <w:spacing w:after="0" w:line="240" w:lineRule="auto"/>
              <w:ind w:left="-108" w:right="-20"/>
              <w:rPr>
                <w:rFonts w:cs="Times New Roman"/>
                <w:lang w:val="en-US"/>
              </w:rPr>
            </w:pPr>
          </w:p>
        </w:tc>
        <w:tc>
          <w:tcPr>
            <w:tcW w:w="1080" w:type="dxa"/>
          </w:tcPr>
          <w:p w14:paraId="6B70D67E" w14:textId="316470B9" w:rsidR="00B80EB5" w:rsidRPr="00E81CDF" w:rsidRDefault="00B80EB5" w:rsidP="00B80EB5">
            <w:pPr>
              <w:tabs>
                <w:tab w:val="decimal" w:pos="577"/>
              </w:tabs>
              <w:spacing w:line="240" w:lineRule="auto"/>
              <w:ind w:right="-120"/>
              <w:rPr>
                <w:rFonts w:cs="Times New Roman"/>
                <w:cs/>
                <w:lang w:val="en-US"/>
              </w:rPr>
            </w:pPr>
            <w:r>
              <w:rPr>
                <w:rFonts w:cs="Times New Roman"/>
                <w:lang w:val="en-US"/>
              </w:rPr>
              <w:t>-</w:t>
            </w:r>
          </w:p>
        </w:tc>
      </w:tr>
      <w:tr w:rsidR="00EA3016" w:rsidRPr="007B2228" w14:paraId="56CE50F5" w14:textId="77777777" w:rsidTr="00561B0D">
        <w:trPr>
          <w:gridAfter w:val="1"/>
          <w:wAfter w:w="9" w:type="dxa"/>
        </w:trPr>
        <w:tc>
          <w:tcPr>
            <w:tcW w:w="4406" w:type="dxa"/>
            <w:gridSpan w:val="2"/>
          </w:tcPr>
          <w:p w14:paraId="1AC5D7E6" w14:textId="1AB0F82F" w:rsidR="00EA3016" w:rsidRPr="00564AB0" w:rsidRDefault="00EA3016" w:rsidP="00EA3016">
            <w:pPr>
              <w:spacing w:line="240" w:lineRule="atLeast"/>
              <w:ind w:right="-108"/>
              <w:rPr>
                <w:rFonts w:cs="Times New Roman"/>
                <w:lang w:val="en-US"/>
              </w:rPr>
            </w:pPr>
            <w:r w:rsidRPr="00564AB0">
              <w:rPr>
                <w:rFonts w:cs="Times New Roman"/>
              </w:rPr>
              <w:t>Other services expenses</w:t>
            </w:r>
          </w:p>
        </w:tc>
        <w:tc>
          <w:tcPr>
            <w:tcW w:w="990" w:type="dxa"/>
            <w:gridSpan w:val="2"/>
          </w:tcPr>
          <w:p w14:paraId="32F85099" w14:textId="2F630B71" w:rsidR="00EA3016" w:rsidRPr="00564AB0" w:rsidRDefault="00E061B9" w:rsidP="00E061B9">
            <w:pPr>
              <w:pStyle w:val="BodyText"/>
              <w:tabs>
                <w:tab w:val="decimal" w:pos="552"/>
              </w:tabs>
              <w:spacing w:after="0" w:line="240" w:lineRule="auto"/>
              <w:ind w:right="-20"/>
              <w:jc w:val="right"/>
              <w:rPr>
                <w:rFonts w:cs="Times New Roman"/>
                <w:lang w:val="en-US"/>
              </w:rPr>
            </w:pPr>
            <w:r>
              <w:rPr>
                <w:rFonts w:cs="Times New Roman"/>
                <w:lang w:val="en-US"/>
              </w:rPr>
              <w:t>90</w:t>
            </w:r>
          </w:p>
        </w:tc>
        <w:tc>
          <w:tcPr>
            <w:tcW w:w="243" w:type="dxa"/>
            <w:gridSpan w:val="2"/>
          </w:tcPr>
          <w:p w14:paraId="7B38C057"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17" w:type="dxa"/>
          </w:tcPr>
          <w:p w14:paraId="4B37C3BD" w14:textId="64B2BA17" w:rsidR="00EA3016" w:rsidRPr="00564AB0" w:rsidRDefault="00EA3016" w:rsidP="00EA3016">
            <w:pPr>
              <w:pStyle w:val="BodyText"/>
              <w:tabs>
                <w:tab w:val="decimal" w:pos="770"/>
              </w:tabs>
              <w:spacing w:after="0" w:line="240" w:lineRule="auto"/>
              <w:ind w:left="-108" w:right="-20"/>
              <w:rPr>
                <w:rFonts w:cs="Times New Roman"/>
                <w:lang w:val="en-US"/>
              </w:rPr>
            </w:pPr>
            <w:r w:rsidRPr="00E81CDF">
              <w:rPr>
                <w:rFonts w:cs="Times New Roman"/>
                <w:cs/>
                <w:lang w:val="en-US"/>
              </w:rPr>
              <w:t>540</w:t>
            </w:r>
          </w:p>
        </w:tc>
        <w:tc>
          <w:tcPr>
            <w:tcW w:w="238" w:type="dxa"/>
            <w:gridSpan w:val="2"/>
          </w:tcPr>
          <w:p w14:paraId="355D067F"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4CCF1200" w14:textId="3E47FAE3" w:rsidR="00EA3016" w:rsidRPr="00564AB0" w:rsidRDefault="00E061B9" w:rsidP="00FB7E89">
            <w:pPr>
              <w:pStyle w:val="BodyText"/>
              <w:tabs>
                <w:tab w:val="decimal" w:pos="770"/>
              </w:tabs>
              <w:spacing w:after="0" w:line="240" w:lineRule="auto"/>
              <w:ind w:left="-108" w:right="-20"/>
              <w:rPr>
                <w:rFonts w:cs="Times New Roman"/>
                <w:lang w:val="en-US"/>
              </w:rPr>
            </w:pPr>
            <w:r>
              <w:rPr>
                <w:rFonts w:cs="Times New Roman"/>
                <w:lang w:val="en-US"/>
              </w:rPr>
              <w:t>90</w:t>
            </w:r>
          </w:p>
        </w:tc>
        <w:tc>
          <w:tcPr>
            <w:tcW w:w="270" w:type="dxa"/>
            <w:gridSpan w:val="2"/>
          </w:tcPr>
          <w:p w14:paraId="3EF25800"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7226D535" w14:textId="7B4C1C92" w:rsidR="00EA3016" w:rsidRPr="00564AB0" w:rsidRDefault="00EA3016" w:rsidP="00EA3016">
            <w:pPr>
              <w:pStyle w:val="BodyText"/>
              <w:tabs>
                <w:tab w:val="decimal" w:pos="770"/>
              </w:tabs>
              <w:spacing w:after="0" w:line="240" w:lineRule="auto"/>
              <w:ind w:left="-108" w:right="-20"/>
              <w:rPr>
                <w:rFonts w:cs="Times New Roman"/>
                <w:lang w:val="en-US"/>
              </w:rPr>
            </w:pPr>
            <w:r w:rsidRPr="00E81CDF">
              <w:rPr>
                <w:rFonts w:cs="Times New Roman"/>
                <w:cs/>
                <w:lang w:val="en-US"/>
              </w:rPr>
              <w:t>540</w:t>
            </w:r>
          </w:p>
        </w:tc>
      </w:tr>
      <w:tr w:rsidR="00C86BA8" w:rsidRPr="007B2228" w14:paraId="0B028A10" w14:textId="77777777" w:rsidTr="00561B0D">
        <w:trPr>
          <w:gridAfter w:val="1"/>
          <w:wAfter w:w="9" w:type="dxa"/>
        </w:trPr>
        <w:tc>
          <w:tcPr>
            <w:tcW w:w="4406" w:type="dxa"/>
            <w:gridSpan w:val="2"/>
          </w:tcPr>
          <w:p w14:paraId="0FB93E41" w14:textId="77777777" w:rsidR="00C86BA8" w:rsidRPr="00564AB0" w:rsidRDefault="00C86BA8" w:rsidP="00C86BA8">
            <w:pPr>
              <w:spacing w:line="240" w:lineRule="atLeast"/>
              <w:ind w:right="-108"/>
              <w:rPr>
                <w:rFonts w:cs="Times New Roman"/>
                <w:lang w:val="en-US"/>
              </w:rPr>
            </w:pPr>
          </w:p>
        </w:tc>
        <w:tc>
          <w:tcPr>
            <w:tcW w:w="990" w:type="dxa"/>
            <w:gridSpan w:val="2"/>
          </w:tcPr>
          <w:p w14:paraId="5095EE8C" w14:textId="77777777" w:rsidR="00C86BA8" w:rsidRPr="00564AB0" w:rsidRDefault="00C86BA8" w:rsidP="00C86BA8">
            <w:pPr>
              <w:pStyle w:val="BodyText"/>
              <w:tabs>
                <w:tab w:val="decimal" w:pos="770"/>
              </w:tabs>
              <w:spacing w:after="0" w:line="240" w:lineRule="auto"/>
              <w:ind w:left="-108" w:right="-20"/>
              <w:rPr>
                <w:rFonts w:cs="Times New Roman"/>
              </w:rPr>
            </w:pPr>
          </w:p>
        </w:tc>
        <w:tc>
          <w:tcPr>
            <w:tcW w:w="243" w:type="dxa"/>
            <w:gridSpan w:val="2"/>
          </w:tcPr>
          <w:p w14:paraId="22ED4DC6"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17" w:type="dxa"/>
          </w:tcPr>
          <w:p w14:paraId="04CD6167" w14:textId="77777777" w:rsidR="00C86BA8" w:rsidRPr="00564AB0" w:rsidRDefault="00C86BA8" w:rsidP="00C86BA8">
            <w:pPr>
              <w:pStyle w:val="BodyText"/>
              <w:tabs>
                <w:tab w:val="decimal" w:pos="640"/>
              </w:tabs>
              <w:spacing w:after="0" w:line="240" w:lineRule="auto"/>
              <w:ind w:left="-108" w:right="-20"/>
              <w:rPr>
                <w:rFonts w:cs="Times New Roman"/>
                <w:lang w:val="en-US"/>
              </w:rPr>
            </w:pPr>
          </w:p>
        </w:tc>
        <w:tc>
          <w:tcPr>
            <w:tcW w:w="238" w:type="dxa"/>
            <w:gridSpan w:val="2"/>
          </w:tcPr>
          <w:p w14:paraId="561E4FEF"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gridSpan w:val="2"/>
          </w:tcPr>
          <w:p w14:paraId="63ED6168" w14:textId="77777777" w:rsidR="00C86BA8" w:rsidRPr="00564AB0" w:rsidRDefault="00C86BA8" w:rsidP="00C86BA8">
            <w:pPr>
              <w:pStyle w:val="BodyText"/>
              <w:tabs>
                <w:tab w:val="decimal" w:pos="770"/>
              </w:tabs>
              <w:spacing w:after="0" w:line="240" w:lineRule="auto"/>
              <w:ind w:left="-108" w:right="-20"/>
              <w:rPr>
                <w:rFonts w:cs="Times New Roman"/>
              </w:rPr>
            </w:pPr>
          </w:p>
        </w:tc>
        <w:tc>
          <w:tcPr>
            <w:tcW w:w="270" w:type="dxa"/>
            <w:gridSpan w:val="2"/>
          </w:tcPr>
          <w:p w14:paraId="24BECDF7"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46F047E2" w14:textId="77777777" w:rsidR="00C86BA8" w:rsidRPr="00564AB0" w:rsidRDefault="00C86BA8" w:rsidP="00C86BA8">
            <w:pPr>
              <w:pStyle w:val="BodyText"/>
              <w:tabs>
                <w:tab w:val="decimal" w:pos="640"/>
              </w:tabs>
              <w:spacing w:after="0" w:line="240" w:lineRule="auto"/>
              <w:ind w:left="-108" w:right="-20"/>
              <w:rPr>
                <w:rFonts w:cs="Times New Roman"/>
                <w:lang w:val="en-US"/>
              </w:rPr>
            </w:pPr>
          </w:p>
        </w:tc>
      </w:tr>
      <w:tr w:rsidR="00C86BA8" w:rsidRPr="007B2228" w14:paraId="015BAFFD" w14:textId="77777777" w:rsidTr="00561B0D">
        <w:trPr>
          <w:gridAfter w:val="1"/>
          <w:wAfter w:w="9" w:type="dxa"/>
        </w:trPr>
        <w:tc>
          <w:tcPr>
            <w:tcW w:w="4406" w:type="dxa"/>
            <w:gridSpan w:val="2"/>
          </w:tcPr>
          <w:p w14:paraId="4404A6D6" w14:textId="5D448020" w:rsidR="00C86BA8" w:rsidRPr="00564AB0" w:rsidRDefault="00C86BA8" w:rsidP="00C86BA8">
            <w:pPr>
              <w:spacing w:line="240" w:lineRule="atLeast"/>
              <w:ind w:right="-108"/>
              <w:rPr>
                <w:rFonts w:cs="Times New Roman"/>
                <w:lang w:val="en-US"/>
              </w:rPr>
            </w:pPr>
            <w:r w:rsidRPr="00564AB0">
              <w:rPr>
                <w:rFonts w:cs="Times New Roman"/>
                <w:b/>
                <w:bCs/>
              </w:rPr>
              <w:t>Other related parties</w:t>
            </w:r>
          </w:p>
        </w:tc>
        <w:tc>
          <w:tcPr>
            <w:tcW w:w="990" w:type="dxa"/>
            <w:gridSpan w:val="2"/>
          </w:tcPr>
          <w:p w14:paraId="018145CC" w14:textId="27F4387F" w:rsidR="00C86BA8" w:rsidRPr="00564AB0" w:rsidRDefault="00C86BA8" w:rsidP="00C86BA8">
            <w:pPr>
              <w:pStyle w:val="BodyText"/>
              <w:tabs>
                <w:tab w:val="decimal" w:pos="770"/>
              </w:tabs>
              <w:spacing w:after="0" w:line="240" w:lineRule="auto"/>
              <w:ind w:left="-108" w:right="-20"/>
              <w:rPr>
                <w:rFonts w:cs="Times New Roman"/>
                <w:lang w:val="en-US"/>
              </w:rPr>
            </w:pPr>
          </w:p>
        </w:tc>
        <w:tc>
          <w:tcPr>
            <w:tcW w:w="243" w:type="dxa"/>
            <w:gridSpan w:val="2"/>
          </w:tcPr>
          <w:p w14:paraId="575F65B8"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17" w:type="dxa"/>
          </w:tcPr>
          <w:p w14:paraId="01CE300C" w14:textId="5F28370D" w:rsidR="00C86BA8" w:rsidRPr="00564AB0" w:rsidRDefault="00C86BA8" w:rsidP="00C86BA8">
            <w:pPr>
              <w:pStyle w:val="BodyText"/>
              <w:tabs>
                <w:tab w:val="decimal" w:pos="640"/>
              </w:tabs>
              <w:spacing w:after="0" w:line="240" w:lineRule="auto"/>
              <w:ind w:left="-108" w:right="-20"/>
              <w:rPr>
                <w:rFonts w:cs="Times New Roman"/>
                <w:lang w:val="en-US"/>
              </w:rPr>
            </w:pPr>
          </w:p>
        </w:tc>
        <w:tc>
          <w:tcPr>
            <w:tcW w:w="238" w:type="dxa"/>
            <w:gridSpan w:val="2"/>
          </w:tcPr>
          <w:p w14:paraId="5E15E006"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114" w:type="dxa"/>
            <w:gridSpan w:val="2"/>
          </w:tcPr>
          <w:p w14:paraId="084031B5" w14:textId="24D4E28A" w:rsidR="00C86BA8" w:rsidRPr="00564AB0" w:rsidRDefault="00C86BA8" w:rsidP="00C86BA8">
            <w:pPr>
              <w:pStyle w:val="BodyText"/>
              <w:tabs>
                <w:tab w:val="decimal" w:pos="770"/>
              </w:tabs>
              <w:spacing w:after="0" w:line="240" w:lineRule="auto"/>
              <w:ind w:left="-108" w:right="-20"/>
              <w:rPr>
                <w:rFonts w:cs="Times New Roman"/>
                <w:lang w:val="en-US"/>
              </w:rPr>
            </w:pPr>
          </w:p>
        </w:tc>
        <w:tc>
          <w:tcPr>
            <w:tcW w:w="270" w:type="dxa"/>
            <w:gridSpan w:val="2"/>
          </w:tcPr>
          <w:p w14:paraId="21BFA9F9" w14:textId="77777777" w:rsidR="00C86BA8" w:rsidRPr="00564AB0" w:rsidRDefault="00C86BA8" w:rsidP="00C86BA8">
            <w:pPr>
              <w:pStyle w:val="BodyText"/>
              <w:tabs>
                <w:tab w:val="decimal" w:pos="770"/>
              </w:tabs>
              <w:spacing w:after="0" w:line="240" w:lineRule="auto"/>
              <w:ind w:left="-108" w:right="-20"/>
              <w:rPr>
                <w:rFonts w:cs="Times New Roman"/>
                <w:lang w:val="en-US"/>
              </w:rPr>
            </w:pPr>
          </w:p>
        </w:tc>
        <w:tc>
          <w:tcPr>
            <w:tcW w:w="1080" w:type="dxa"/>
          </w:tcPr>
          <w:p w14:paraId="50E8784B" w14:textId="1603826E" w:rsidR="00C86BA8" w:rsidRPr="00564AB0" w:rsidRDefault="00C86BA8" w:rsidP="00C86BA8">
            <w:pPr>
              <w:pStyle w:val="BodyText"/>
              <w:tabs>
                <w:tab w:val="decimal" w:pos="640"/>
              </w:tabs>
              <w:spacing w:after="0" w:line="240" w:lineRule="auto"/>
              <w:ind w:left="-108" w:right="-20"/>
              <w:rPr>
                <w:rFonts w:cs="Times New Roman"/>
                <w:lang w:val="en-US"/>
              </w:rPr>
            </w:pPr>
          </w:p>
        </w:tc>
      </w:tr>
      <w:tr w:rsidR="00EA3016" w:rsidRPr="007B2228" w14:paraId="549951F8" w14:textId="77777777" w:rsidTr="00561B0D">
        <w:trPr>
          <w:gridAfter w:val="1"/>
          <w:wAfter w:w="9" w:type="dxa"/>
        </w:trPr>
        <w:tc>
          <w:tcPr>
            <w:tcW w:w="4406" w:type="dxa"/>
            <w:gridSpan w:val="2"/>
          </w:tcPr>
          <w:p w14:paraId="5AE75989" w14:textId="293E6A69" w:rsidR="00EA3016" w:rsidRPr="00564AB0" w:rsidRDefault="00EA3016" w:rsidP="00EA3016">
            <w:pPr>
              <w:spacing w:line="240" w:lineRule="atLeast"/>
              <w:ind w:right="-108"/>
              <w:rPr>
                <w:rFonts w:cs="Times New Roman"/>
                <w:b/>
                <w:bCs/>
              </w:rPr>
            </w:pPr>
            <w:r w:rsidRPr="00564AB0">
              <w:rPr>
                <w:rFonts w:cs="Times New Roman"/>
              </w:rPr>
              <w:t>Sale of goods or rendering of services</w:t>
            </w:r>
          </w:p>
        </w:tc>
        <w:tc>
          <w:tcPr>
            <w:tcW w:w="990" w:type="dxa"/>
            <w:gridSpan w:val="2"/>
          </w:tcPr>
          <w:p w14:paraId="7862CD4F" w14:textId="2944B8B6"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6,586</w:t>
            </w:r>
          </w:p>
        </w:tc>
        <w:tc>
          <w:tcPr>
            <w:tcW w:w="243" w:type="dxa"/>
            <w:gridSpan w:val="2"/>
          </w:tcPr>
          <w:p w14:paraId="016B492A" w14:textId="77777777" w:rsidR="00EA3016" w:rsidRPr="00564AB0" w:rsidRDefault="00EA3016" w:rsidP="00EA3016">
            <w:pPr>
              <w:tabs>
                <w:tab w:val="decimal" w:pos="770"/>
              </w:tabs>
              <w:spacing w:line="240" w:lineRule="atLeast"/>
              <w:ind w:left="-108" w:right="-20"/>
              <w:rPr>
                <w:rFonts w:cs="Times New Roman"/>
              </w:rPr>
            </w:pPr>
          </w:p>
        </w:tc>
        <w:tc>
          <w:tcPr>
            <w:tcW w:w="1017" w:type="dxa"/>
          </w:tcPr>
          <w:p w14:paraId="0BE26E4F" w14:textId="4D8962D8" w:rsidR="00EA3016" w:rsidRPr="00564AB0" w:rsidRDefault="00EA3016" w:rsidP="00EA3016">
            <w:pPr>
              <w:pStyle w:val="BodyText"/>
              <w:tabs>
                <w:tab w:val="decimal" w:pos="770"/>
              </w:tabs>
              <w:spacing w:after="0" w:line="240" w:lineRule="auto"/>
              <w:ind w:left="-108" w:right="-20"/>
              <w:rPr>
                <w:rFonts w:cs="Times New Roman"/>
                <w:lang w:val="en-US"/>
              </w:rPr>
            </w:pPr>
            <w:r w:rsidRPr="00AD21D6">
              <w:t>2,013</w:t>
            </w:r>
          </w:p>
        </w:tc>
        <w:tc>
          <w:tcPr>
            <w:tcW w:w="238" w:type="dxa"/>
            <w:gridSpan w:val="2"/>
          </w:tcPr>
          <w:p w14:paraId="08AE79F6" w14:textId="77777777" w:rsidR="00EA3016" w:rsidRPr="00564AB0" w:rsidRDefault="00EA3016" w:rsidP="00EA3016">
            <w:pPr>
              <w:tabs>
                <w:tab w:val="decimal" w:pos="770"/>
              </w:tabs>
              <w:spacing w:line="240" w:lineRule="atLeast"/>
              <w:ind w:left="-108" w:right="-20"/>
              <w:rPr>
                <w:rFonts w:cs="Times New Roman"/>
              </w:rPr>
            </w:pPr>
          </w:p>
        </w:tc>
        <w:tc>
          <w:tcPr>
            <w:tcW w:w="1114" w:type="dxa"/>
            <w:gridSpan w:val="2"/>
          </w:tcPr>
          <w:p w14:paraId="28898642" w14:textId="19360205"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5,938</w:t>
            </w:r>
          </w:p>
        </w:tc>
        <w:tc>
          <w:tcPr>
            <w:tcW w:w="270" w:type="dxa"/>
            <w:gridSpan w:val="2"/>
          </w:tcPr>
          <w:p w14:paraId="3EF0506E" w14:textId="77777777" w:rsidR="00EA3016" w:rsidRPr="00564AB0" w:rsidRDefault="00EA3016" w:rsidP="00EA3016">
            <w:pPr>
              <w:tabs>
                <w:tab w:val="decimal" w:pos="770"/>
              </w:tabs>
              <w:spacing w:line="240" w:lineRule="atLeast"/>
              <w:ind w:left="-108" w:right="-20"/>
              <w:rPr>
                <w:rFonts w:cs="Times New Roman"/>
              </w:rPr>
            </w:pPr>
          </w:p>
        </w:tc>
        <w:tc>
          <w:tcPr>
            <w:tcW w:w="1080" w:type="dxa"/>
          </w:tcPr>
          <w:p w14:paraId="244A61DE" w14:textId="10524BBB" w:rsidR="00EA3016" w:rsidRPr="00564AB0" w:rsidRDefault="00EA3016" w:rsidP="00EA3016">
            <w:pPr>
              <w:pStyle w:val="BodyText"/>
              <w:tabs>
                <w:tab w:val="decimal" w:pos="770"/>
              </w:tabs>
              <w:spacing w:after="0" w:line="240" w:lineRule="auto"/>
              <w:ind w:left="-108" w:right="-20"/>
              <w:rPr>
                <w:rFonts w:cs="Times New Roman"/>
                <w:lang w:val="en-US"/>
              </w:rPr>
            </w:pPr>
            <w:r w:rsidRPr="006B10EA">
              <w:t>1,479</w:t>
            </w:r>
          </w:p>
        </w:tc>
      </w:tr>
      <w:tr w:rsidR="00EA3016" w:rsidRPr="007B2228" w14:paraId="2FDEDF0B" w14:textId="77777777" w:rsidTr="00561B0D">
        <w:trPr>
          <w:gridAfter w:val="1"/>
          <w:wAfter w:w="9" w:type="dxa"/>
        </w:trPr>
        <w:tc>
          <w:tcPr>
            <w:tcW w:w="4406" w:type="dxa"/>
            <w:gridSpan w:val="2"/>
          </w:tcPr>
          <w:p w14:paraId="18EA8C82" w14:textId="3CC8D136" w:rsidR="00EA3016" w:rsidRPr="00564AB0" w:rsidRDefault="00EA3016" w:rsidP="00EA3016">
            <w:pPr>
              <w:spacing w:line="240" w:lineRule="auto"/>
              <w:ind w:right="-115"/>
              <w:rPr>
                <w:rFonts w:cs="Times New Roman"/>
                <w:b/>
                <w:bCs/>
              </w:rPr>
            </w:pPr>
            <w:r w:rsidRPr="00564AB0">
              <w:rPr>
                <w:rFonts w:cs="Times New Roman"/>
              </w:rPr>
              <w:t>Purchase of goods or receiving of services</w:t>
            </w:r>
          </w:p>
        </w:tc>
        <w:tc>
          <w:tcPr>
            <w:tcW w:w="990" w:type="dxa"/>
            <w:gridSpan w:val="2"/>
          </w:tcPr>
          <w:p w14:paraId="791D22E7" w14:textId="47ABAE58"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75,531</w:t>
            </w:r>
          </w:p>
        </w:tc>
        <w:tc>
          <w:tcPr>
            <w:tcW w:w="243" w:type="dxa"/>
            <w:gridSpan w:val="2"/>
          </w:tcPr>
          <w:p w14:paraId="6DD0E34A"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17" w:type="dxa"/>
          </w:tcPr>
          <w:p w14:paraId="01AC72F7" w14:textId="2AA1D0D0" w:rsidR="00EA3016" w:rsidRPr="00564AB0" w:rsidRDefault="00EA3016" w:rsidP="00EA3016">
            <w:pPr>
              <w:pStyle w:val="BodyText"/>
              <w:tabs>
                <w:tab w:val="decimal" w:pos="770"/>
              </w:tabs>
              <w:spacing w:after="0" w:line="240" w:lineRule="auto"/>
              <w:ind w:left="-108" w:right="-20"/>
              <w:rPr>
                <w:rFonts w:cs="Times New Roman"/>
                <w:lang w:val="en-US"/>
              </w:rPr>
            </w:pPr>
            <w:r w:rsidRPr="00AD21D6">
              <w:t>104,629</w:t>
            </w:r>
          </w:p>
        </w:tc>
        <w:tc>
          <w:tcPr>
            <w:tcW w:w="238" w:type="dxa"/>
            <w:gridSpan w:val="2"/>
          </w:tcPr>
          <w:p w14:paraId="4FC3228E"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0C117D9B" w14:textId="3B9FF3E4"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75,531</w:t>
            </w:r>
          </w:p>
        </w:tc>
        <w:tc>
          <w:tcPr>
            <w:tcW w:w="270" w:type="dxa"/>
            <w:gridSpan w:val="2"/>
          </w:tcPr>
          <w:p w14:paraId="160C4986"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706D6594" w14:textId="40300333" w:rsidR="00EA3016" w:rsidRPr="00564AB0" w:rsidRDefault="00EA3016" w:rsidP="00EA3016">
            <w:pPr>
              <w:pStyle w:val="BodyText"/>
              <w:tabs>
                <w:tab w:val="decimal" w:pos="770"/>
              </w:tabs>
              <w:spacing w:after="0" w:line="240" w:lineRule="auto"/>
              <w:ind w:left="-108" w:right="-20"/>
              <w:rPr>
                <w:rFonts w:cs="Times New Roman"/>
                <w:lang w:val="en-US"/>
              </w:rPr>
            </w:pPr>
            <w:r w:rsidRPr="006B10EA">
              <w:t>104,629</w:t>
            </w:r>
          </w:p>
        </w:tc>
      </w:tr>
      <w:tr w:rsidR="00EA3016" w:rsidRPr="007B2228" w14:paraId="4B493CAE" w14:textId="77777777" w:rsidTr="00561B0D">
        <w:trPr>
          <w:gridAfter w:val="1"/>
          <w:wAfter w:w="9" w:type="dxa"/>
        </w:trPr>
        <w:tc>
          <w:tcPr>
            <w:tcW w:w="4406" w:type="dxa"/>
            <w:gridSpan w:val="2"/>
          </w:tcPr>
          <w:p w14:paraId="141F81A4" w14:textId="44B0C06A" w:rsidR="00EA3016" w:rsidRPr="00564AB0" w:rsidRDefault="00EA3016" w:rsidP="00EA3016">
            <w:pPr>
              <w:spacing w:line="240" w:lineRule="atLeast"/>
              <w:ind w:right="-108"/>
              <w:rPr>
                <w:rFonts w:cs="Times New Roman"/>
                <w:b/>
                <w:bCs/>
              </w:rPr>
            </w:pPr>
            <w:r w:rsidRPr="00564AB0">
              <w:rPr>
                <w:rFonts w:cs="Times New Roman"/>
              </w:rPr>
              <w:t>Other income</w:t>
            </w:r>
          </w:p>
        </w:tc>
        <w:tc>
          <w:tcPr>
            <w:tcW w:w="990" w:type="dxa"/>
            <w:gridSpan w:val="2"/>
          </w:tcPr>
          <w:p w14:paraId="17BD1F7C" w14:textId="204C4F2C"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9</w:t>
            </w:r>
          </w:p>
        </w:tc>
        <w:tc>
          <w:tcPr>
            <w:tcW w:w="243" w:type="dxa"/>
            <w:gridSpan w:val="2"/>
          </w:tcPr>
          <w:p w14:paraId="4D6DA6A5"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17" w:type="dxa"/>
          </w:tcPr>
          <w:p w14:paraId="029EF68A" w14:textId="1CD474F6" w:rsidR="00EA3016" w:rsidRPr="00564AB0" w:rsidRDefault="00EA3016" w:rsidP="00EA3016">
            <w:pPr>
              <w:pStyle w:val="BodyText"/>
              <w:tabs>
                <w:tab w:val="decimal" w:pos="770"/>
              </w:tabs>
              <w:spacing w:after="0" w:line="240" w:lineRule="auto"/>
              <w:ind w:left="-108" w:right="-20"/>
              <w:rPr>
                <w:rFonts w:cs="Times New Roman"/>
                <w:lang w:val="en-US"/>
              </w:rPr>
            </w:pPr>
            <w:r w:rsidRPr="00AD21D6">
              <w:t>37</w:t>
            </w:r>
          </w:p>
        </w:tc>
        <w:tc>
          <w:tcPr>
            <w:tcW w:w="238" w:type="dxa"/>
            <w:gridSpan w:val="2"/>
          </w:tcPr>
          <w:p w14:paraId="2764C382"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5FAD0E9F" w14:textId="025C49CC"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9</w:t>
            </w:r>
          </w:p>
        </w:tc>
        <w:tc>
          <w:tcPr>
            <w:tcW w:w="270" w:type="dxa"/>
            <w:gridSpan w:val="2"/>
          </w:tcPr>
          <w:p w14:paraId="0D16C3AE"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3D5D9C7D" w14:textId="0CF79332" w:rsidR="00EA3016" w:rsidRPr="00564AB0" w:rsidRDefault="00EA3016" w:rsidP="00EA3016">
            <w:pPr>
              <w:pStyle w:val="BodyText"/>
              <w:tabs>
                <w:tab w:val="decimal" w:pos="770"/>
              </w:tabs>
              <w:spacing w:after="0" w:line="240" w:lineRule="auto"/>
              <w:ind w:left="-108" w:right="-20"/>
              <w:rPr>
                <w:rFonts w:cs="Times New Roman"/>
                <w:lang w:val="en-US"/>
              </w:rPr>
            </w:pPr>
            <w:r w:rsidRPr="006B10EA">
              <w:t>37</w:t>
            </w:r>
          </w:p>
        </w:tc>
      </w:tr>
      <w:tr w:rsidR="00EA3016" w:rsidRPr="00564AB0" w14:paraId="620177ED" w14:textId="77777777" w:rsidTr="00561B0D">
        <w:trPr>
          <w:gridAfter w:val="1"/>
          <w:wAfter w:w="9" w:type="dxa"/>
        </w:trPr>
        <w:tc>
          <w:tcPr>
            <w:tcW w:w="4406" w:type="dxa"/>
            <w:gridSpan w:val="2"/>
          </w:tcPr>
          <w:p w14:paraId="53A9ADCF" w14:textId="4B563B72" w:rsidR="00EA3016" w:rsidRPr="00564AB0" w:rsidRDefault="00EA3016" w:rsidP="00EA3016">
            <w:pPr>
              <w:spacing w:line="240" w:lineRule="atLeast"/>
              <w:ind w:right="-108"/>
              <w:rPr>
                <w:rFonts w:cs="Times New Roman"/>
              </w:rPr>
            </w:pPr>
            <w:r w:rsidRPr="00564AB0">
              <w:rPr>
                <w:rFonts w:cs="Times New Roman"/>
              </w:rPr>
              <w:t>Other services expenses</w:t>
            </w:r>
          </w:p>
        </w:tc>
        <w:tc>
          <w:tcPr>
            <w:tcW w:w="990" w:type="dxa"/>
            <w:gridSpan w:val="2"/>
          </w:tcPr>
          <w:p w14:paraId="2F7DCCCB" w14:textId="2A677F69"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4,225</w:t>
            </w:r>
          </w:p>
        </w:tc>
        <w:tc>
          <w:tcPr>
            <w:tcW w:w="243" w:type="dxa"/>
            <w:gridSpan w:val="2"/>
          </w:tcPr>
          <w:p w14:paraId="0826657C"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17" w:type="dxa"/>
          </w:tcPr>
          <w:p w14:paraId="44100270" w14:textId="1D97BA17" w:rsidR="00EA3016" w:rsidRPr="00564AB0" w:rsidRDefault="00EA3016" w:rsidP="00EA3016">
            <w:pPr>
              <w:pStyle w:val="BodyText"/>
              <w:tabs>
                <w:tab w:val="decimal" w:pos="770"/>
              </w:tabs>
              <w:spacing w:after="0" w:line="240" w:lineRule="auto"/>
              <w:ind w:left="-108" w:right="-20"/>
              <w:rPr>
                <w:rFonts w:cs="Times New Roman"/>
                <w:lang w:val="en-US"/>
              </w:rPr>
            </w:pPr>
            <w:r w:rsidRPr="00AD21D6">
              <w:t>3,026</w:t>
            </w:r>
          </w:p>
        </w:tc>
        <w:tc>
          <w:tcPr>
            <w:tcW w:w="238" w:type="dxa"/>
            <w:gridSpan w:val="2"/>
          </w:tcPr>
          <w:p w14:paraId="353A6BF6"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1D4C9E13" w14:textId="5A0E0A16"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3,887</w:t>
            </w:r>
          </w:p>
        </w:tc>
        <w:tc>
          <w:tcPr>
            <w:tcW w:w="270" w:type="dxa"/>
            <w:gridSpan w:val="2"/>
          </w:tcPr>
          <w:p w14:paraId="1F591359"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37480C02" w14:textId="10D6AC93" w:rsidR="00EA3016" w:rsidRPr="00564AB0" w:rsidRDefault="00EA3016" w:rsidP="00EA3016">
            <w:pPr>
              <w:pStyle w:val="BodyText"/>
              <w:tabs>
                <w:tab w:val="decimal" w:pos="770"/>
              </w:tabs>
              <w:spacing w:after="0" w:line="240" w:lineRule="auto"/>
              <w:ind w:left="-108" w:right="-20"/>
              <w:rPr>
                <w:rFonts w:cs="Times New Roman"/>
                <w:lang w:val="en-US"/>
              </w:rPr>
            </w:pPr>
            <w:r w:rsidRPr="006B10EA">
              <w:t>2,912</w:t>
            </w:r>
          </w:p>
        </w:tc>
      </w:tr>
      <w:tr w:rsidR="00EA3016" w:rsidRPr="00564AB0" w14:paraId="1FEBC508" w14:textId="77777777" w:rsidTr="00561B0D">
        <w:trPr>
          <w:gridAfter w:val="1"/>
          <w:wAfter w:w="9" w:type="dxa"/>
          <w:trHeight w:val="137"/>
        </w:trPr>
        <w:tc>
          <w:tcPr>
            <w:tcW w:w="4406" w:type="dxa"/>
            <w:gridSpan w:val="2"/>
          </w:tcPr>
          <w:p w14:paraId="6D6298B6" w14:textId="2B880177" w:rsidR="00EA3016" w:rsidRPr="00564AB0" w:rsidRDefault="00EA3016" w:rsidP="00EA3016">
            <w:pPr>
              <w:spacing w:line="240" w:lineRule="atLeast"/>
              <w:ind w:right="-108"/>
              <w:rPr>
                <w:rFonts w:cs="Times New Roman"/>
              </w:rPr>
            </w:pPr>
            <w:r w:rsidRPr="00564AB0">
              <w:rPr>
                <w:rFonts w:cs="Times New Roman"/>
              </w:rPr>
              <w:t>Warehouse management expense</w:t>
            </w:r>
          </w:p>
        </w:tc>
        <w:tc>
          <w:tcPr>
            <w:tcW w:w="990" w:type="dxa"/>
            <w:gridSpan w:val="2"/>
          </w:tcPr>
          <w:p w14:paraId="7A89613E" w14:textId="7FFC3D0E"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3,396</w:t>
            </w:r>
          </w:p>
        </w:tc>
        <w:tc>
          <w:tcPr>
            <w:tcW w:w="243" w:type="dxa"/>
            <w:gridSpan w:val="2"/>
          </w:tcPr>
          <w:p w14:paraId="036493B8"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17" w:type="dxa"/>
          </w:tcPr>
          <w:p w14:paraId="4483A7A0" w14:textId="60CACB16" w:rsidR="00EA3016" w:rsidRPr="00564AB0" w:rsidRDefault="00EA3016" w:rsidP="00EA3016">
            <w:pPr>
              <w:pStyle w:val="BodyText"/>
              <w:tabs>
                <w:tab w:val="decimal" w:pos="770"/>
              </w:tabs>
              <w:spacing w:after="0" w:line="240" w:lineRule="auto"/>
              <w:ind w:left="-108" w:right="-20"/>
              <w:rPr>
                <w:rFonts w:cs="Times New Roman"/>
                <w:lang w:val="en-US"/>
              </w:rPr>
            </w:pPr>
            <w:r w:rsidRPr="00AD21D6">
              <w:t>3,068</w:t>
            </w:r>
          </w:p>
        </w:tc>
        <w:tc>
          <w:tcPr>
            <w:tcW w:w="238" w:type="dxa"/>
            <w:gridSpan w:val="2"/>
          </w:tcPr>
          <w:p w14:paraId="09C27E4B"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114" w:type="dxa"/>
            <w:gridSpan w:val="2"/>
          </w:tcPr>
          <w:p w14:paraId="0573BC92" w14:textId="4AA25336" w:rsidR="00EA3016" w:rsidRPr="00564AB0" w:rsidRDefault="00E061B9" w:rsidP="00EA3016">
            <w:pPr>
              <w:pStyle w:val="BodyText"/>
              <w:tabs>
                <w:tab w:val="decimal" w:pos="770"/>
              </w:tabs>
              <w:spacing w:after="0" w:line="240" w:lineRule="auto"/>
              <w:ind w:left="-108" w:right="-20"/>
              <w:rPr>
                <w:rFonts w:cs="Times New Roman"/>
                <w:lang w:val="en-US"/>
              </w:rPr>
            </w:pPr>
            <w:r>
              <w:rPr>
                <w:rFonts w:cs="Times New Roman"/>
                <w:lang w:val="en-US"/>
              </w:rPr>
              <w:t>3,396</w:t>
            </w:r>
          </w:p>
        </w:tc>
        <w:tc>
          <w:tcPr>
            <w:tcW w:w="270" w:type="dxa"/>
            <w:gridSpan w:val="2"/>
          </w:tcPr>
          <w:p w14:paraId="4415DECB" w14:textId="77777777" w:rsidR="00EA3016" w:rsidRPr="00564AB0" w:rsidRDefault="00EA3016" w:rsidP="00EA3016">
            <w:pPr>
              <w:pStyle w:val="BodyText"/>
              <w:tabs>
                <w:tab w:val="decimal" w:pos="770"/>
              </w:tabs>
              <w:spacing w:after="0" w:line="240" w:lineRule="auto"/>
              <w:ind w:left="-108" w:right="-20"/>
              <w:rPr>
                <w:rFonts w:cs="Times New Roman"/>
                <w:lang w:val="en-US"/>
              </w:rPr>
            </w:pPr>
          </w:p>
        </w:tc>
        <w:tc>
          <w:tcPr>
            <w:tcW w:w="1080" w:type="dxa"/>
          </w:tcPr>
          <w:p w14:paraId="1610DC9A" w14:textId="16A73ADA" w:rsidR="00EA3016" w:rsidRPr="00564AB0" w:rsidRDefault="00EA3016" w:rsidP="00EA3016">
            <w:pPr>
              <w:pStyle w:val="BodyText"/>
              <w:tabs>
                <w:tab w:val="decimal" w:pos="770"/>
              </w:tabs>
              <w:spacing w:after="0" w:line="240" w:lineRule="auto"/>
              <w:ind w:left="-108" w:right="-20"/>
              <w:rPr>
                <w:rFonts w:cs="Times New Roman"/>
                <w:lang w:val="en-US"/>
              </w:rPr>
            </w:pPr>
            <w:r w:rsidRPr="006B10EA">
              <w:t>3,068</w:t>
            </w:r>
          </w:p>
        </w:tc>
      </w:tr>
      <w:tr w:rsidR="00BE6283" w:rsidRPr="00564AB0" w14:paraId="4F14F403" w14:textId="77777777" w:rsidTr="00561B0D">
        <w:tc>
          <w:tcPr>
            <w:tcW w:w="4191" w:type="dxa"/>
            <w:vAlign w:val="bottom"/>
          </w:tcPr>
          <w:p w14:paraId="1F00AA14" w14:textId="77777777" w:rsidR="00453E3A" w:rsidRPr="00F466EA" w:rsidRDefault="00453E3A" w:rsidP="00453E3A">
            <w:pPr>
              <w:spacing w:line="240" w:lineRule="atLeast"/>
              <w:ind w:right="-108"/>
              <w:rPr>
                <w:rFonts w:cs="Times New Roman"/>
                <w:b/>
                <w:bCs/>
                <w:i/>
                <w:iCs/>
                <w:lang w:val="en-US"/>
              </w:rPr>
            </w:pPr>
          </w:p>
        </w:tc>
        <w:tc>
          <w:tcPr>
            <w:tcW w:w="2519" w:type="dxa"/>
            <w:gridSpan w:val="7"/>
            <w:vAlign w:val="bottom"/>
          </w:tcPr>
          <w:p w14:paraId="77898CB7"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r w:rsidRPr="00564AB0">
              <w:rPr>
                <w:b/>
                <w:bCs/>
                <w:szCs w:val="22"/>
                <w:lang w:val="en-US"/>
              </w:rPr>
              <w:t>Consolidated</w:t>
            </w:r>
          </w:p>
        </w:tc>
        <w:tc>
          <w:tcPr>
            <w:tcW w:w="236" w:type="dxa"/>
            <w:gridSpan w:val="2"/>
            <w:vAlign w:val="bottom"/>
          </w:tcPr>
          <w:p w14:paraId="72E8454F"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p>
        </w:tc>
        <w:tc>
          <w:tcPr>
            <w:tcW w:w="2421" w:type="dxa"/>
            <w:gridSpan w:val="5"/>
            <w:vAlign w:val="bottom"/>
          </w:tcPr>
          <w:p w14:paraId="53B7D937"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r w:rsidRPr="00564AB0">
              <w:rPr>
                <w:b/>
                <w:bCs/>
                <w:szCs w:val="22"/>
                <w:lang w:val="en-US"/>
              </w:rPr>
              <w:t>Separate</w:t>
            </w:r>
          </w:p>
        </w:tc>
      </w:tr>
      <w:tr w:rsidR="00BE6283" w:rsidRPr="00564AB0" w14:paraId="4F00EC54" w14:textId="77777777" w:rsidTr="00561B0D">
        <w:tc>
          <w:tcPr>
            <w:tcW w:w="4191" w:type="dxa"/>
            <w:vAlign w:val="bottom"/>
          </w:tcPr>
          <w:p w14:paraId="71E1F98B" w14:textId="1CCF819D" w:rsidR="00BE6283" w:rsidRPr="00564AB0" w:rsidRDefault="00BE6283" w:rsidP="00BE6283">
            <w:pPr>
              <w:tabs>
                <w:tab w:val="left" w:pos="218"/>
              </w:tabs>
              <w:spacing w:line="240" w:lineRule="atLeast"/>
              <w:ind w:right="-108" w:hanging="21"/>
              <w:rPr>
                <w:rFonts w:cs="Times New Roman"/>
              </w:rPr>
            </w:pPr>
          </w:p>
        </w:tc>
        <w:tc>
          <w:tcPr>
            <w:tcW w:w="2519" w:type="dxa"/>
            <w:gridSpan w:val="7"/>
            <w:vAlign w:val="bottom"/>
          </w:tcPr>
          <w:p w14:paraId="052F3D44"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r w:rsidRPr="00564AB0">
              <w:rPr>
                <w:b/>
                <w:bCs/>
                <w:szCs w:val="22"/>
                <w:lang w:val="en-US"/>
              </w:rPr>
              <w:t>financial statements</w:t>
            </w:r>
          </w:p>
        </w:tc>
        <w:tc>
          <w:tcPr>
            <w:tcW w:w="236" w:type="dxa"/>
            <w:gridSpan w:val="2"/>
            <w:vAlign w:val="bottom"/>
          </w:tcPr>
          <w:p w14:paraId="004DFF3F"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p>
        </w:tc>
        <w:tc>
          <w:tcPr>
            <w:tcW w:w="2421" w:type="dxa"/>
            <w:gridSpan w:val="5"/>
            <w:vAlign w:val="bottom"/>
          </w:tcPr>
          <w:p w14:paraId="4B45C770" w14:textId="77777777" w:rsidR="00BE6283" w:rsidRPr="00564AB0" w:rsidRDefault="00BE6283" w:rsidP="00FA3EF0">
            <w:pPr>
              <w:pStyle w:val="acctfourfigures"/>
              <w:tabs>
                <w:tab w:val="clear" w:pos="765"/>
              </w:tabs>
              <w:spacing w:line="240" w:lineRule="atLeast"/>
              <w:ind w:left="-108" w:right="-108"/>
              <w:jc w:val="center"/>
              <w:rPr>
                <w:b/>
                <w:bCs/>
                <w:szCs w:val="22"/>
                <w:lang w:val="en-US"/>
              </w:rPr>
            </w:pPr>
            <w:r w:rsidRPr="00564AB0">
              <w:rPr>
                <w:b/>
                <w:bCs/>
                <w:szCs w:val="22"/>
                <w:lang w:val="en-US"/>
              </w:rPr>
              <w:t>financial statements</w:t>
            </w:r>
          </w:p>
        </w:tc>
      </w:tr>
      <w:tr w:rsidR="00EA3E84" w:rsidRPr="00564AB0" w14:paraId="0494F868" w14:textId="77777777" w:rsidTr="00561B0D">
        <w:tc>
          <w:tcPr>
            <w:tcW w:w="4191" w:type="dxa"/>
          </w:tcPr>
          <w:p w14:paraId="704CDA7F" w14:textId="16B1984D" w:rsidR="00EA3E84" w:rsidRPr="00564AB0" w:rsidRDefault="00EA3E84" w:rsidP="00EA3E84">
            <w:pPr>
              <w:spacing w:line="240" w:lineRule="atLeast"/>
              <w:ind w:right="-108" w:hanging="21"/>
              <w:rPr>
                <w:rFonts w:cs="Times New Roman"/>
              </w:rPr>
            </w:pPr>
          </w:p>
        </w:tc>
        <w:tc>
          <w:tcPr>
            <w:tcW w:w="1100" w:type="dxa"/>
            <w:gridSpan w:val="2"/>
          </w:tcPr>
          <w:p w14:paraId="29D939F3" w14:textId="77777777" w:rsidR="00EA3016" w:rsidRDefault="00EA3016" w:rsidP="00EA3016">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4F673F49" w14:textId="0D90D95A" w:rsidR="00EA3E84" w:rsidRPr="00564AB0" w:rsidRDefault="00EA3016" w:rsidP="00EA3016">
            <w:pPr>
              <w:pStyle w:val="acctfourfigures"/>
              <w:tabs>
                <w:tab w:val="clear" w:pos="765"/>
              </w:tabs>
              <w:spacing w:line="240" w:lineRule="atLeast"/>
              <w:ind w:left="-108" w:right="-108" w:firstLine="8"/>
              <w:jc w:val="center"/>
              <w:rPr>
                <w:szCs w:val="22"/>
                <w:lang w:val="en-US"/>
              </w:rPr>
            </w:pPr>
            <w:r>
              <w:rPr>
                <w:szCs w:val="22"/>
                <w:lang w:val="en-US"/>
              </w:rPr>
              <w:t>June</w:t>
            </w:r>
          </w:p>
        </w:tc>
        <w:tc>
          <w:tcPr>
            <w:tcW w:w="330" w:type="dxa"/>
            <w:gridSpan w:val="2"/>
          </w:tcPr>
          <w:p w14:paraId="46F3A4D1"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89" w:type="dxa"/>
            <w:gridSpan w:val="3"/>
          </w:tcPr>
          <w:p w14:paraId="7ED56A91" w14:textId="3C678F3E" w:rsidR="00EA3E84" w:rsidRPr="00564AB0" w:rsidRDefault="00EA3E84" w:rsidP="00EA3E84">
            <w:pPr>
              <w:pStyle w:val="acctfourfigures"/>
              <w:tabs>
                <w:tab w:val="clear" w:pos="765"/>
              </w:tabs>
              <w:spacing w:line="240" w:lineRule="atLeast"/>
              <w:ind w:left="-108" w:right="-108" w:hanging="125"/>
              <w:jc w:val="center"/>
              <w:rPr>
                <w:szCs w:val="22"/>
                <w:lang w:val="en-US"/>
              </w:rPr>
            </w:pPr>
            <w:r w:rsidRPr="00564AB0">
              <w:rPr>
                <w:szCs w:val="22"/>
                <w:lang w:val="en-US"/>
              </w:rPr>
              <w:t>31</w:t>
            </w:r>
          </w:p>
          <w:p w14:paraId="0C06C2D7" w14:textId="05E6B5B4"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December</w:t>
            </w:r>
          </w:p>
        </w:tc>
        <w:tc>
          <w:tcPr>
            <w:tcW w:w="236" w:type="dxa"/>
            <w:gridSpan w:val="2"/>
          </w:tcPr>
          <w:p w14:paraId="7A6D6E92"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94" w:type="dxa"/>
            <w:gridSpan w:val="2"/>
          </w:tcPr>
          <w:p w14:paraId="6C2B167B" w14:textId="77777777" w:rsidR="00EA3016" w:rsidRDefault="00EA3016" w:rsidP="00EA3016">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5337C748" w14:textId="4C0A5C67" w:rsidR="00EA3E84" w:rsidRPr="00564AB0" w:rsidRDefault="00EA3016" w:rsidP="00EA3016">
            <w:pPr>
              <w:pStyle w:val="acctfourfigures"/>
              <w:tabs>
                <w:tab w:val="clear" w:pos="765"/>
              </w:tabs>
              <w:spacing w:line="240" w:lineRule="atLeast"/>
              <w:ind w:left="-108" w:right="-108" w:firstLine="8"/>
              <w:jc w:val="center"/>
              <w:rPr>
                <w:szCs w:val="22"/>
                <w:lang w:val="en-US"/>
              </w:rPr>
            </w:pPr>
            <w:r>
              <w:rPr>
                <w:szCs w:val="22"/>
                <w:lang w:val="en-US"/>
              </w:rPr>
              <w:t>June</w:t>
            </w:r>
          </w:p>
        </w:tc>
        <w:tc>
          <w:tcPr>
            <w:tcW w:w="238" w:type="dxa"/>
          </w:tcPr>
          <w:p w14:paraId="1DE4F2E5"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89" w:type="dxa"/>
            <w:gridSpan w:val="2"/>
          </w:tcPr>
          <w:p w14:paraId="63800E48"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r w:rsidRPr="00564AB0">
              <w:rPr>
                <w:szCs w:val="22"/>
                <w:lang w:val="en-US"/>
              </w:rPr>
              <w:t>31</w:t>
            </w:r>
          </w:p>
          <w:p w14:paraId="7346F795" w14:textId="42B0C037" w:rsidR="00EA3E84" w:rsidRPr="00564AB0" w:rsidRDefault="00EA3E84" w:rsidP="00EA3E84">
            <w:pPr>
              <w:pStyle w:val="acctfourfigures"/>
              <w:tabs>
                <w:tab w:val="clear" w:pos="765"/>
              </w:tabs>
              <w:spacing w:line="240" w:lineRule="atLeast"/>
              <w:ind w:left="-108" w:right="-108" w:firstLine="28"/>
              <w:jc w:val="center"/>
              <w:rPr>
                <w:szCs w:val="22"/>
                <w:lang w:val="en-US"/>
              </w:rPr>
            </w:pPr>
            <w:r w:rsidRPr="00564AB0">
              <w:rPr>
                <w:szCs w:val="22"/>
                <w:lang w:val="en-US"/>
              </w:rPr>
              <w:t>December</w:t>
            </w:r>
          </w:p>
        </w:tc>
      </w:tr>
      <w:tr w:rsidR="00EA3E84" w:rsidRPr="00564AB0" w14:paraId="3AABC953" w14:textId="77777777" w:rsidTr="00561B0D">
        <w:tc>
          <w:tcPr>
            <w:tcW w:w="4191" w:type="dxa"/>
          </w:tcPr>
          <w:p w14:paraId="7177362B" w14:textId="78AC203C" w:rsidR="00EA3E84" w:rsidRPr="00564AB0" w:rsidRDefault="00EA3E84" w:rsidP="00EA3E84">
            <w:pPr>
              <w:spacing w:line="240" w:lineRule="atLeast"/>
              <w:ind w:right="-108" w:hanging="21"/>
              <w:rPr>
                <w:rFonts w:cs="Times New Roman"/>
              </w:rPr>
            </w:pPr>
            <w:r w:rsidRPr="00564AB0">
              <w:rPr>
                <w:rFonts w:cs="Times New Roman"/>
                <w:b/>
                <w:bCs/>
                <w:i/>
                <w:iCs/>
              </w:rPr>
              <w:t>Balances with related parties as at</w:t>
            </w:r>
          </w:p>
        </w:tc>
        <w:tc>
          <w:tcPr>
            <w:tcW w:w="1100" w:type="dxa"/>
            <w:gridSpan w:val="2"/>
          </w:tcPr>
          <w:p w14:paraId="0565FFCB" w14:textId="4DB419C1"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2025</w:t>
            </w:r>
          </w:p>
        </w:tc>
        <w:tc>
          <w:tcPr>
            <w:tcW w:w="330" w:type="dxa"/>
            <w:gridSpan w:val="2"/>
          </w:tcPr>
          <w:p w14:paraId="3512BF13"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89" w:type="dxa"/>
            <w:gridSpan w:val="3"/>
          </w:tcPr>
          <w:p w14:paraId="2B391BD0" w14:textId="1303D2AF"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2024</w:t>
            </w:r>
          </w:p>
        </w:tc>
        <w:tc>
          <w:tcPr>
            <w:tcW w:w="236" w:type="dxa"/>
            <w:gridSpan w:val="2"/>
          </w:tcPr>
          <w:p w14:paraId="48ECC138"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94" w:type="dxa"/>
            <w:gridSpan w:val="2"/>
          </w:tcPr>
          <w:p w14:paraId="3DBD6633" w14:textId="2CFD2E04" w:rsidR="00EA3E84" w:rsidRPr="00564AB0" w:rsidRDefault="00EA3E84" w:rsidP="00EA3E84">
            <w:pPr>
              <w:pStyle w:val="acctfourfigures"/>
              <w:tabs>
                <w:tab w:val="clear" w:pos="765"/>
              </w:tabs>
              <w:spacing w:line="240" w:lineRule="atLeast"/>
              <w:ind w:left="-108" w:right="-108" w:firstLine="8"/>
              <w:jc w:val="center"/>
              <w:rPr>
                <w:szCs w:val="22"/>
                <w:lang w:val="en-US"/>
              </w:rPr>
            </w:pPr>
            <w:r w:rsidRPr="00564AB0">
              <w:rPr>
                <w:szCs w:val="22"/>
                <w:lang w:val="en-US"/>
              </w:rPr>
              <w:t>2025</w:t>
            </w:r>
          </w:p>
        </w:tc>
        <w:tc>
          <w:tcPr>
            <w:tcW w:w="238" w:type="dxa"/>
          </w:tcPr>
          <w:p w14:paraId="260678BD" w14:textId="77777777" w:rsidR="00EA3E84" w:rsidRPr="00564AB0" w:rsidRDefault="00EA3E84" w:rsidP="00EA3E84">
            <w:pPr>
              <w:pStyle w:val="acctfourfigures"/>
              <w:tabs>
                <w:tab w:val="clear" w:pos="765"/>
              </w:tabs>
              <w:spacing w:line="240" w:lineRule="atLeast"/>
              <w:ind w:left="-108" w:right="-108" w:hanging="125"/>
              <w:jc w:val="center"/>
              <w:rPr>
                <w:szCs w:val="22"/>
                <w:lang w:val="en-US"/>
              </w:rPr>
            </w:pPr>
          </w:p>
        </w:tc>
        <w:tc>
          <w:tcPr>
            <w:tcW w:w="1089" w:type="dxa"/>
            <w:gridSpan w:val="2"/>
          </w:tcPr>
          <w:p w14:paraId="6152A5B4" w14:textId="7AF79481" w:rsidR="00EA3E84" w:rsidRPr="00564AB0" w:rsidRDefault="00EA3E84" w:rsidP="00EA3E84">
            <w:pPr>
              <w:pStyle w:val="acctfourfigures"/>
              <w:tabs>
                <w:tab w:val="clear" w:pos="765"/>
              </w:tabs>
              <w:spacing w:line="240" w:lineRule="atLeast"/>
              <w:ind w:left="-108" w:right="-108" w:firstLine="28"/>
              <w:jc w:val="center"/>
              <w:rPr>
                <w:szCs w:val="22"/>
                <w:lang w:val="en-US"/>
              </w:rPr>
            </w:pPr>
            <w:r w:rsidRPr="00564AB0">
              <w:rPr>
                <w:szCs w:val="22"/>
                <w:lang w:val="en-US"/>
              </w:rPr>
              <w:t>2024</w:t>
            </w:r>
          </w:p>
        </w:tc>
      </w:tr>
      <w:tr w:rsidR="00EA3E84" w:rsidRPr="00564AB0" w14:paraId="0DBC769E" w14:textId="77777777" w:rsidTr="00561B0D">
        <w:tc>
          <w:tcPr>
            <w:tcW w:w="4191" w:type="dxa"/>
            <w:vAlign w:val="bottom"/>
          </w:tcPr>
          <w:p w14:paraId="6B57544F" w14:textId="77777777" w:rsidR="00EA3E84" w:rsidRPr="00564AB0" w:rsidRDefault="00EA3E84" w:rsidP="00EA3E84">
            <w:pPr>
              <w:spacing w:line="240" w:lineRule="atLeast"/>
              <w:ind w:right="-108" w:hanging="21"/>
              <w:rPr>
                <w:rFonts w:cs="Times New Roman"/>
              </w:rPr>
            </w:pPr>
          </w:p>
        </w:tc>
        <w:tc>
          <w:tcPr>
            <w:tcW w:w="5176" w:type="dxa"/>
            <w:gridSpan w:val="14"/>
            <w:vAlign w:val="bottom"/>
          </w:tcPr>
          <w:p w14:paraId="104A4EC4" w14:textId="77777777" w:rsidR="00EA3E84" w:rsidRPr="00564AB0" w:rsidRDefault="00EA3E84" w:rsidP="00EA3E84">
            <w:pPr>
              <w:pStyle w:val="acctfourfigures"/>
              <w:tabs>
                <w:tab w:val="clear" w:pos="765"/>
              </w:tabs>
              <w:spacing w:line="240" w:lineRule="atLeast"/>
              <w:ind w:left="-108" w:right="-108"/>
              <w:jc w:val="center"/>
              <w:rPr>
                <w:i/>
                <w:iCs/>
                <w:szCs w:val="22"/>
                <w:lang w:val="en-US"/>
              </w:rPr>
            </w:pPr>
            <w:r w:rsidRPr="00564AB0">
              <w:rPr>
                <w:i/>
                <w:iCs/>
                <w:szCs w:val="22"/>
                <w:lang w:val="en-US"/>
              </w:rPr>
              <w:t>(in thousand Baht)</w:t>
            </w:r>
          </w:p>
        </w:tc>
      </w:tr>
      <w:tr w:rsidR="00EA3E84" w:rsidRPr="00564AB0" w14:paraId="0260E2FE" w14:textId="77777777" w:rsidTr="00561B0D">
        <w:trPr>
          <w:trHeight w:val="80"/>
        </w:trPr>
        <w:tc>
          <w:tcPr>
            <w:tcW w:w="4191" w:type="dxa"/>
            <w:vAlign w:val="bottom"/>
          </w:tcPr>
          <w:p w14:paraId="04AEFC08" w14:textId="44CDAE40" w:rsidR="00EA3E84" w:rsidRPr="00564AB0" w:rsidRDefault="00EA3E84" w:rsidP="00EA3E84">
            <w:pPr>
              <w:spacing w:line="240" w:lineRule="atLeast"/>
              <w:ind w:right="-108" w:hanging="21"/>
              <w:rPr>
                <w:rFonts w:cs="Times New Roman"/>
              </w:rPr>
            </w:pPr>
            <w:r w:rsidRPr="00564AB0">
              <w:rPr>
                <w:rFonts w:cs="Times New Roman"/>
                <w:b/>
                <w:bCs/>
                <w:i/>
                <w:iCs/>
              </w:rPr>
              <w:t>Trade accounts receivable</w:t>
            </w:r>
          </w:p>
        </w:tc>
        <w:tc>
          <w:tcPr>
            <w:tcW w:w="1100" w:type="dxa"/>
            <w:gridSpan w:val="2"/>
          </w:tcPr>
          <w:p w14:paraId="48077B99" w14:textId="77777777" w:rsidR="00EA3E84" w:rsidRPr="00564AB0" w:rsidRDefault="00EA3E84" w:rsidP="00EA3E84">
            <w:pPr>
              <w:pStyle w:val="acctfourfigures"/>
              <w:tabs>
                <w:tab w:val="clear" w:pos="765"/>
                <w:tab w:val="decimal" w:pos="864"/>
              </w:tabs>
              <w:spacing w:line="240" w:lineRule="atLeast"/>
              <w:ind w:left="-108" w:right="-108" w:hanging="2"/>
              <w:rPr>
                <w:szCs w:val="22"/>
                <w:lang w:val="en-US"/>
              </w:rPr>
            </w:pPr>
          </w:p>
        </w:tc>
        <w:tc>
          <w:tcPr>
            <w:tcW w:w="330" w:type="dxa"/>
            <w:gridSpan w:val="2"/>
            <w:vAlign w:val="bottom"/>
          </w:tcPr>
          <w:p w14:paraId="621D7B5D" w14:textId="77777777" w:rsidR="00EA3E84" w:rsidRPr="00564AB0" w:rsidRDefault="00EA3E84" w:rsidP="00EA3E84">
            <w:pPr>
              <w:pStyle w:val="acctfourfigures"/>
              <w:tabs>
                <w:tab w:val="clear" w:pos="765"/>
                <w:tab w:val="decimal" w:pos="800"/>
                <w:tab w:val="decimal" w:pos="864"/>
              </w:tabs>
              <w:spacing w:line="240" w:lineRule="atLeast"/>
              <w:ind w:left="-108" w:right="-108" w:hanging="2"/>
              <w:rPr>
                <w:szCs w:val="22"/>
                <w:lang w:val="en-US"/>
              </w:rPr>
            </w:pPr>
          </w:p>
        </w:tc>
        <w:tc>
          <w:tcPr>
            <w:tcW w:w="1089" w:type="dxa"/>
            <w:gridSpan w:val="3"/>
          </w:tcPr>
          <w:p w14:paraId="2012965F" w14:textId="77777777" w:rsidR="00EA3E84" w:rsidRPr="00564AB0" w:rsidRDefault="00EA3E84" w:rsidP="00EA3E84">
            <w:pPr>
              <w:pStyle w:val="acctfourfigures"/>
              <w:tabs>
                <w:tab w:val="clear" w:pos="765"/>
                <w:tab w:val="decimal" w:pos="864"/>
              </w:tabs>
              <w:spacing w:line="240" w:lineRule="atLeast"/>
              <w:ind w:left="-108" w:right="-108" w:hanging="2"/>
              <w:rPr>
                <w:szCs w:val="22"/>
                <w:lang w:val="en-US"/>
              </w:rPr>
            </w:pPr>
          </w:p>
        </w:tc>
        <w:tc>
          <w:tcPr>
            <w:tcW w:w="236" w:type="dxa"/>
            <w:gridSpan w:val="2"/>
            <w:vAlign w:val="bottom"/>
          </w:tcPr>
          <w:p w14:paraId="041F9075" w14:textId="77777777" w:rsidR="00EA3E84" w:rsidRPr="00564AB0" w:rsidRDefault="00EA3E84" w:rsidP="00EA3E84">
            <w:pPr>
              <w:pStyle w:val="acctfourfigures"/>
              <w:tabs>
                <w:tab w:val="clear" w:pos="765"/>
                <w:tab w:val="decimal" w:pos="800"/>
                <w:tab w:val="decimal" w:pos="864"/>
              </w:tabs>
              <w:spacing w:line="240" w:lineRule="atLeast"/>
              <w:ind w:left="-108" w:right="-108" w:hanging="2"/>
              <w:rPr>
                <w:szCs w:val="22"/>
                <w:lang w:val="en-US"/>
              </w:rPr>
            </w:pPr>
          </w:p>
        </w:tc>
        <w:tc>
          <w:tcPr>
            <w:tcW w:w="1094" w:type="dxa"/>
            <w:gridSpan w:val="2"/>
          </w:tcPr>
          <w:p w14:paraId="49F59918" w14:textId="77777777" w:rsidR="00EA3E84" w:rsidRPr="00564AB0" w:rsidRDefault="00EA3E84" w:rsidP="00EA3E84">
            <w:pPr>
              <w:pStyle w:val="acctfourfigures"/>
              <w:tabs>
                <w:tab w:val="clear" w:pos="765"/>
                <w:tab w:val="decimal" w:pos="773"/>
                <w:tab w:val="decimal" w:pos="864"/>
              </w:tabs>
              <w:spacing w:line="240" w:lineRule="atLeast"/>
              <w:ind w:left="-108" w:right="-108" w:hanging="2"/>
              <w:rPr>
                <w:szCs w:val="22"/>
                <w:lang w:val="en-US"/>
              </w:rPr>
            </w:pPr>
          </w:p>
        </w:tc>
        <w:tc>
          <w:tcPr>
            <w:tcW w:w="238" w:type="dxa"/>
            <w:vAlign w:val="bottom"/>
          </w:tcPr>
          <w:p w14:paraId="6DFEF739" w14:textId="77777777" w:rsidR="00EA3E84" w:rsidRPr="00564AB0" w:rsidRDefault="00EA3E84" w:rsidP="00EA3E84">
            <w:pPr>
              <w:pStyle w:val="acctfourfigures"/>
              <w:tabs>
                <w:tab w:val="clear" w:pos="765"/>
                <w:tab w:val="decimal" w:pos="800"/>
                <w:tab w:val="decimal" w:pos="864"/>
              </w:tabs>
              <w:spacing w:line="240" w:lineRule="atLeast"/>
              <w:ind w:left="-108" w:right="-108" w:hanging="2"/>
              <w:rPr>
                <w:szCs w:val="22"/>
                <w:lang w:val="en-US"/>
              </w:rPr>
            </w:pPr>
          </w:p>
        </w:tc>
        <w:tc>
          <w:tcPr>
            <w:tcW w:w="1089" w:type="dxa"/>
            <w:gridSpan w:val="2"/>
          </w:tcPr>
          <w:p w14:paraId="695F26D0" w14:textId="77777777" w:rsidR="00EA3E84" w:rsidRPr="00564AB0" w:rsidRDefault="00EA3E84" w:rsidP="00EA3E84">
            <w:pPr>
              <w:pStyle w:val="acctfourfigures"/>
              <w:tabs>
                <w:tab w:val="clear" w:pos="765"/>
                <w:tab w:val="decimal" w:pos="747"/>
                <w:tab w:val="decimal" w:pos="864"/>
              </w:tabs>
              <w:spacing w:line="240" w:lineRule="atLeast"/>
              <w:ind w:left="-108" w:right="-108" w:hanging="2"/>
              <w:rPr>
                <w:szCs w:val="22"/>
                <w:lang w:val="en-US"/>
              </w:rPr>
            </w:pPr>
          </w:p>
        </w:tc>
      </w:tr>
      <w:tr w:rsidR="00C86BA8" w:rsidRPr="00564AB0" w14:paraId="3D12DBB0" w14:textId="77777777" w:rsidTr="00561B0D">
        <w:trPr>
          <w:trHeight w:val="80"/>
        </w:trPr>
        <w:tc>
          <w:tcPr>
            <w:tcW w:w="4191" w:type="dxa"/>
            <w:vAlign w:val="bottom"/>
          </w:tcPr>
          <w:p w14:paraId="32E04163" w14:textId="70275B30" w:rsidR="00C86BA8" w:rsidRPr="00564AB0" w:rsidRDefault="00C86BA8" w:rsidP="00C86BA8">
            <w:pPr>
              <w:spacing w:line="240" w:lineRule="atLeast"/>
              <w:ind w:right="-108" w:hanging="21"/>
              <w:rPr>
                <w:rFonts w:cs="Times New Roman"/>
              </w:rPr>
            </w:pPr>
            <w:r w:rsidRPr="00564AB0">
              <w:rPr>
                <w:rFonts w:cs="Times New Roman"/>
              </w:rPr>
              <w:t>Subsidiar</w:t>
            </w:r>
            <w:r w:rsidR="005A1A68">
              <w:rPr>
                <w:rFonts w:cs="Times New Roman"/>
              </w:rPr>
              <w:t>y</w:t>
            </w:r>
          </w:p>
        </w:tc>
        <w:tc>
          <w:tcPr>
            <w:tcW w:w="1100" w:type="dxa"/>
            <w:gridSpan w:val="2"/>
          </w:tcPr>
          <w:p w14:paraId="603942B0" w14:textId="4D7DCEDB" w:rsidR="00C86BA8" w:rsidRPr="00564AB0" w:rsidRDefault="00206ECA" w:rsidP="0045685F">
            <w:pPr>
              <w:tabs>
                <w:tab w:val="decimal" w:pos="577"/>
              </w:tabs>
              <w:spacing w:line="240" w:lineRule="auto"/>
              <w:ind w:right="-120"/>
              <w:rPr>
                <w:rFonts w:cs="Times New Roman"/>
                <w:lang w:val="en-US"/>
              </w:rPr>
            </w:pPr>
            <w:r>
              <w:rPr>
                <w:rFonts w:cs="Times New Roman"/>
                <w:lang w:val="en-US"/>
              </w:rPr>
              <w:t>-</w:t>
            </w:r>
          </w:p>
        </w:tc>
        <w:tc>
          <w:tcPr>
            <w:tcW w:w="330" w:type="dxa"/>
            <w:gridSpan w:val="2"/>
            <w:vAlign w:val="bottom"/>
          </w:tcPr>
          <w:p w14:paraId="0FC03DF8"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gridSpan w:val="3"/>
          </w:tcPr>
          <w:p w14:paraId="5D161960" w14:textId="61EA375E" w:rsidR="00C86BA8" w:rsidRPr="00564AB0" w:rsidRDefault="00C86BA8" w:rsidP="00C86BA8">
            <w:pPr>
              <w:tabs>
                <w:tab w:val="decimal" w:pos="577"/>
              </w:tabs>
              <w:spacing w:line="240" w:lineRule="auto"/>
              <w:ind w:right="-120"/>
              <w:rPr>
                <w:rFonts w:cs="Times New Roman"/>
                <w:lang w:val="en-US"/>
              </w:rPr>
            </w:pPr>
            <w:r w:rsidRPr="00564AB0">
              <w:rPr>
                <w:rFonts w:cs="Times New Roman"/>
                <w:lang w:val="en-US"/>
              </w:rPr>
              <w:t>-</w:t>
            </w:r>
          </w:p>
        </w:tc>
        <w:tc>
          <w:tcPr>
            <w:tcW w:w="236" w:type="dxa"/>
            <w:gridSpan w:val="2"/>
            <w:vAlign w:val="bottom"/>
          </w:tcPr>
          <w:p w14:paraId="33D86040"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94" w:type="dxa"/>
            <w:gridSpan w:val="2"/>
          </w:tcPr>
          <w:p w14:paraId="0EF15211" w14:textId="754911B8" w:rsidR="00C86BA8" w:rsidRPr="00564AB0" w:rsidRDefault="00E061B9" w:rsidP="00345569">
            <w:pPr>
              <w:pStyle w:val="acctfourfigures"/>
              <w:tabs>
                <w:tab w:val="clear" w:pos="765"/>
                <w:tab w:val="decimal" w:pos="802"/>
              </w:tabs>
              <w:spacing w:line="240" w:lineRule="atLeast"/>
              <w:ind w:left="-115" w:right="-115" w:hanging="130"/>
              <w:rPr>
                <w:szCs w:val="22"/>
                <w:lang w:val="en-US" w:bidi="th-TH"/>
              </w:rPr>
            </w:pPr>
            <w:r>
              <w:rPr>
                <w:szCs w:val="22"/>
                <w:lang w:val="en-US" w:bidi="th-TH"/>
              </w:rPr>
              <w:t>7,826</w:t>
            </w:r>
          </w:p>
        </w:tc>
        <w:tc>
          <w:tcPr>
            <w:tcW w:w="238" w:type="dxa"/>
            <w:vAlign w:val="bottom"/>
          </w:tcPr>
          <w:p w14:paraId="5AE60F58"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gridSpan w:val="2"/>
          </w:tcPr>
          <w:p w14:paraId="46E79383" w14:textId="49F286B1" w:rsidR="00C86BA8" w:rsidRPr="00564AB0" w:rsidRDefault="00C86BA8" w:rsidP="00EE57DB">
            <w:pPr>
              <w:pStyle w:val="acctfourfigures"/>
              <w:tabs>
                <w:tab w:val="clear" w:pos="765"/>
                <w:tab w:val="decimal" w:pos="802"/>
              </w:tabs>
              <w:spacing w:line="240" w:lineRule="atLeast"/>
              <w:ind w:left="-115" w:right="-115" w:hanging="130"/>
              <w:rPr>
                <w:szCs w:val="22"/>
                <w:lang w:val="en-US"/>
              </w:rPr>
            </w:pPr>
            <w:r w:rsidRPr="00564AB0">
              <w:rPr>
                <w:szCs w:val="22"/>
                <w:lang w:val="en-US"/>
              </w:rPr>
              <w:t>16,078</w:t>
            </w:r>
          </w:p>
        </w:tc>
      </w:tr>
      <w:tr w:rsidR="00C86BA8" w:rsidRPr="00564AB0" w14:paraId="6C2F2A37" w14:textId="77777777" w:rsidTr="00561B0D">
        <w:trPr>
          <w:trHeight w:val="80"/>
        </w:trPr>
        <w:tc>
          <w:tcPr>
            <w:tcW w:w="4191" w:type="dxa"/>
            <w:vAlign w:val="bottom"/>
          </w:tcPr>
          <w:p w14:paraId="1BCF7C71" w14:textId="30E2370D" w:rsidR="00C86BA8" w:rsidRPr="00530234" w:rsidRDefault="00C86BA8" w:rsidP="00C86BA8">
            <w:pPr>
              <w:spacing w:line="240" w:lineRule="atLeast"/>
              <w:ind w:right="-108" w:hanging="21"/>
              <w:rPr>
                <w:rFonts w:cstheme="minorBidi"/>
              </w:rPr>
            </w:pPr>
            <w:r w:rsidRPr="00564AB0">
              <w:rPr>
                <w:rFonts w:cs="Times New Roman"/>
              </w:rPr>
              <w:t>Associate</w:t>
            </w:r>
            <w:r w:rsidR="005A1A68">
              <w:rPr>
                <w:rFonts w:cs="Times New Roman"/>
              </w:rPr>
              <w:t>s</w:t>
            </w:r>
          </w:p>
        </w:tc>
        <w:tc>
          <w:tcPr>
            <w:tcW w:w="1100" w:type="dxa"/>
            <w:gridSpan w:val="2"/>
          </w:tcPr>
          <w:p w14:paraId="01E5AC48" w14:textId="41EDDA7D" w:rsidR="00C86BA8" w:rsidRPr="00564AB0" w:rsidRDefault="00206ECA" w:rsidP="00CC402B">
            <w:pPr>
              <w:pStyle w:val="BodyText"/>
              <w:tabs>
                <w:tab w:val="decimal" w:pos="640"/>
              </w:tabs>
              <w:spacing w:after="0" w:line="240" w:lineRule="auto"/>
              <w:ind w:left="-108" w:right="-20"/>
              <w:jc w:val="center"/>
              <w:rPr>
                <w:rFonts w:cs="Times New Roman"/>
                <w:lang w:val="en-US"/>
              </w:rPr>
            </w:pPr>
            <w:r>
              <w:rPr>
                <w:rFonts w:cs="Times New Roman"/>
                <w:lang w:val="en-US"/>
              </w:rPr>
              <w:t>239</w:t>
            </w:r>
          </w:p>
        </w:tc>
        <w:tc>
          <w:tcPr>
            <w:tcW w:w="330" w:type="dxa"/>
            <w:gridSpan w:val="2"/>
            <w:vAlign w:val="bottom"/>
          </w:tcPr>
          <w:p w14:paraId="630F0698"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gridSpan w:val="3"/>
          </w:tcPr>
          <w:p w14:paraId="527CD727" w14:textId="78260D3D" w:rsidR="00C86BA8" w:rsidRPr="00564AB0" w:rsidRDefault="00C86BA8" w:rsidP="00EE57DB">
            <w:pPr>
              <w:pStyle w:val="acctfourfigures"/>
              <w:spacing w:line="240" w:lineRule="atLeast"/>
              <w:ind w:left="-115" w:right="-115"/>
              <w:rPr>
                <w:szCs w:val="22"/>
                <w:lang w:val="en-US"/>
              </w:rPr>
            </w:pPr>
            <w:r w:rsidRPr="00564AB0">
              <w:rPr>
                <w:szCs w:val="22"/>
                <w:lang w:val="en-US"/>
              </w:rPr>
              <w:t>1,178</w:t>
            </w:r>
          </w:p>
        </w:tc>
        <w:tc>
          <w:tcPr>
            <w:tcW w:w="236" w:type="dxa"/>
            <w:gridSpan w:val="2"/>
            <w:vAlign w:val="bottom"/>
          </w:tcPr>
          <w:p w14:paraId="1A56CD29"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94" w:type="dxa"/>
            <w:gridSpan w:val="2"/>
          </w:tcPr>
          <w:p w14:paraId="0F095725" w14:textId="742D6DAD" w:rsidR="00C86BA8" w:rsidRPr="00564AB0" w:rsidRDefault="00E061B9" w:rsidP="00345569">
            <w:pPr>
              <w:pStyle w:val="acctfourfigures"/>
              <w:tabs>
                <w:tab w:val="clear" w:pos="765"/>
                <w:tab w:val="decimal" w:pos="802"/>
              </w:tabs>
              <w:spacing w:line="240" w:lineRule="atLeast"/>
              <w:ind w:left="-115" w:right="-115" w:hanging="130"/>
              <w:rPr>
                <w:lang w:val="en-US"/>
              </w:rPr>
            </w:pPr>
            <w:r>
              <w:rPr>
                <w:lang w:val="en-US"/>
              </w:rPr>
              <w:t>239</w:t>
            </w:r>
          </w:p>
        </w:tc>
        <w:tc>
          <w:tcPr>
            <w:tcW w:w="238" w:type="dxa"/>
            <w:vAlign w:val="bottom"/>
          </w:tcPr>
          <w:p w14:paraId="7460D139"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gridSpan w:val="2"/>
          </w:tcPr>
          <w:p w14:paraId="41476D0C" w14:textId="59B5449A" w:rsidR="00C86BA8" w:rsidRPr="00564AB0" w:rsidRDefault="00C86BA8" w:rsidP="00C86BA8">
            <w:pPr>
              <w:pStyle w:val="acctfourfigures"/>
              <w:tabs>
                <w:tab w:val="clear" w:pos="765"/>
                <w:tab w:val="decimal" w:pos="802"/>
              </w:tabs>
              <w:spacing w:line="240" w:lineRule="atLeast"/>
              <w:ind w:left="-115" w:right="-115" w:hanging="130"/>
              <w:rPr>
                <w:szCs w:val="22"/>
                <w:lang w:val="en-US"/>
              </w:rPr>
            </w:pPr>
            <w:r w:rsidRPr="00564AB0">
              <w:rPr>
                <w:szCs w:val="22"/>
                <w:lang w:val="en-US"/>
              </w:rPr>
              <w:t>1,178</w:t>
            </w:r>
          </w:p>
        </w:tc>
      </w:tr>
      <w:tr w:rsidR="00C86BA8" w:rsidRPr="00564AB0" w14:paraId="26BC5D1A" w14:textId="77777777" w:rsidTr="00561B0D">
        <w:tc>
          <w:tcPr>
            <w:tcW w:w="4191" w:type="dxa"/>
            <w:vAlign w:val="bottom"/>
          </w:tcPr>
          <w:p w14:paraId="1782B346" w14:textId="77777777" w:rsidR="00C86BA8" w:rsidRPr="00564AB0" w:rsidRDefault="00C86BA8" w:rsidP="00C86BA8">
            <w:pPr>
              <w:spacing w:line="240" w:lineRule="atLeast"/>
              <w:ind w:right="-108" w:hanging="21"/>
              <w:rPr>
                <w:rFonts w:cs="Times New Roman"/>
              </w:rPr>
            </w:pPr>
            <w:r w:rsidRPr="00564AB0">
              <w:rPr>
                <w:rFonts w:cs="Times New Roman"/>
              </w:rPr>
              <w:t>Other related parties</w:t>
            </w:r>
          </w:p>
        </w:tc>
        <w:tc>
          <w:tcPr>
            <w:tcW w:w="1100" w:type="dxa"/>
            <w:gridSpan w:val="2"/>
          </w:tcPr>
          <w:p w14:paraId="0C245116" w14:textId="13B23BD2" w:rsidR="00C86BA8" w:rsidRPr="00564AB0" w:rsidRDefault="00206ECA" w:rsidP="00C86BA8">
            <w:pPr>
              <w:pStyle w:val="acctfourfigures"/>
              <w:tabs>
                <w:tab w:val="clear" w:pos="765"/>
                <w:tab w:val="decimal" w:pos="773"/>
              </w:tabs>
              <w:spacing w:line="240" w:lineRule="atLeast"/>
              <w:ind w:left="-115" w:right="-115"/>
              <w:rPr>
                <w:szCs w:val="22"/>
                <w:lang w:val="en-US" w:bidi="th-TH"/>
              </w:rPr>
            </w:pPr>
            <w:r>
              <w:rPr>
                <w:szCs w:val="22"/>
                <w:lang w:val="en-US" w:bidi="th-TH"/>
              </w:rPr>
              <w:t>3,979</w:t>
            </w:r>
          </w:p>
        </w:tc>
        <w:tc>
          <w:tcPr>
            <w:tcW w:w="330" w:type="dxa"/>
            <w:gridSpan w:val="2"/>
            <w:vAlign w:val="bottom"/>
          </w:tcPr>
          <w:p w14:paraId="6847657F"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gridSpan w:val="3"/>
          </w:tcPr>
          <w:p w14:paraId="160DB54C" w14:textId="1A159F9D" w:rsidR="00C86BA8" w:rsidRPr="00564AB0" w:rsidRDefault="00C86BA8" w:rsidP="00C86BA8">
            <w:pPr>
              <w:pStyle w:val="acctfourfigures"/>
              <w:tabs>
                <w:tab w:val="clear" w:pos="765"/>
                <w:tab w:val="decimal" w:pos="772"/>
              </w:tabs>
              <w:spacing w:line="240" w:lineRule="atLeast"/>
              <w:ind w:left="-115" w:right="-115"/>
              <w:rPr>
                <w:szCs w:val="22"/>
                <w:lang w:val="en-US"/>
              </w:rPr>
            </w:pPr>
            <w:r w:rsidRPr="00564AB0">
              <w:rPr>
                <w:szCs w:val="22"/>
                <w:lang w:val="en-US"/>
              </w:rPr>
              <w:t>387</w:t>
            </w:r>
          </w:p>
        </w:tc>
        <w:tc>
          <w:tcPr>
            <w:tcW w:w="236" w:type="dxa"/>
            <w:gridSpan w:val="2"/>
            <w:vAlign w:val="bottom"/>
          </w:tcPr>
          <w:p w14:paraId="26F0D743"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94" w:type="dxa"/>
            <w:gridSpan w:val="2"/>
          </w:tcPr>
          <w:p w14:paraId="007EF717" w14:textId="42808BE5" w:rsidR="00C86BA8" w:rsidRPr="00564AB0" w:rsidRDefault="00E061B9" w:rsidP="00345569">
            <w:pPr>
              <w:pStyle w:val="acctfourfigures"/>
              <w:tabs>
                <w:tab w:val="clear" w:pos="765"/>
                <w:tab w:val="decimal" w:pos="802"/>
              </w:tabs>
              <w:spacing w:line="240" w:lineRule="atLeast"/>
              <w:ind w:left="-115" w:right="-115" w:hanging="130"/>
              <w:rPr>
                <w:szCs w:val="22"/>
                <w:lang w:val="en-US"/>
              </w:rPr>
            </w:pPr>
            <w:r>
              <w:rPr>
                <w:szCs w:val="22"/>
                <w:lang w:val="en-US"/>
              </w:rPr>
              <w:t>3,863</w:t>
            </w:r>
          </w:p>
        </w:tc>
        <w:tc>
          <w:tcPr>
            <w:tcW w:w="238" w:type="dxa"/>
            <w:vAlign w:val="bottom"/>
          </w:tcPr>
          <w:p w14:paraId="21D9E75A" w14:textId="77777777" w:rsidR="00C86BA8" w:rsidRPr="00564AB0" w:rsidRDefault="00C86BA8" w:rsidP="00C86BA8">
            <w:pPr>
              <w:pStyle w:val="acctfourfigures"/>
              <w:tabs>
                <w:tab w:val="clear" w:pos="765"/>
                <w:tab w:val="decimal" w:pos="800"/>
              </w:tabs>
              <w:spacing w:line="240" w:lineRule="atLeast"/>
              <w:ind w:left="-115" w:right="-115"/>
              <w:rPr>
                <w:szCs w:val="22"/>
                <w:lang w:val="en-US"/>
              </w:rPr>
            </w:pPr>
          </w:p>
        </w:tc>
        <w:tc>
          <w:tcPr>
            <w:tcW w:w="1089" w:type="dxa"/>
            <w:gridSpan w:val="2"/>
          </w:tcPr>
          <w:p w14:paraId="3F8D31CD" w14:textId="6D3EF9DC" w:rsidR="00C86BA8" w:rsidRPr="00564AB0" w:rsidRDefault="00C86BA8" w:rsidP="00C86BA8">
            <w:pPr>
              <w:pStyle w:val="acctfourfigures"/>
              <w:tabs>
                <w:tab w:val="clear" w:pos="765"/>
                <w:tab w:val="decimal" w:pos="802"/>
              </w:tabs>
              <w:spacing w:line="240" w:lineRule="atLeast"/>
              <w:ind w:left="-115" w:right="-115" w:hanging="130"/>
              <w:rPr>
                <w:szCs w:val="22"/>
                <w:lang w:val="en-US"/>
              </w:rPr>
            </w:pPr>
            <w:r w:rsidRPr="00564AB0">
              <w:rPr>
                <w:szCs w:val="22"/>
                <w:lang w:val="en-US"/>
              </w:rPr>
              <w:t>303</w:t>
            </w:r>
          </w:p>
        </w:tc>
      </w:tr>
      <w:tr w:rsidR="00C86BA8" w:rsidRPr="00564AB0" w14:paraId="671DDBE3" w14:textId="77777777" w:rsidTr="00561B0D">
        <w:trPr>
          <w:trHeight w:val="70"/>
        </w:trPr>
        <w:tc>
          <w:tcPr>
            <w:tcW w:w="4191" w:type="dxa"/>
            <w:vAlign w:val="bottom"/>
          </w:tcPr>
          <w:p w14:paraId="234C8584" w14:textId="77777777" w:rsidR="00C86BA8" w:rsidRPr="00564AB0" w:rsidRDefault="00C86BA8" w:rsidP="00C86BA8">
            <w:pPr>
              <w:spacing w:line="240" w:lineRule="atLeast"/>
              <w:ind w:right="-108" w:hanging="21"/>
              <w:rPr>
                <w:rFonts w:cs="Times New Roman"/>
                <w:b/>
                <w:bCs/>
              </w:rPr>
            </w:pPr>
            <w:r w:rsidRPr="00564AB0">
              <w:rPr>
                <w:rFonts w:cs="Times New Roman"/>
                <w:b/>
                <w:bCs/>
              </w:rPr>
              <w:t>Total</w:t>
            </w:r>
          </w:p>
        </w:tc>
        <w:tc>
          <w:tcPr>
            <w:tcW w:w="1100" w:type="dxa"/>
            <w:gridSpan w:val="2"/>
            <w:tcBorders>
              <w:top w:val="single" w:sz="4" w:space="0" w:color="auto"/>
              <w:bottom w:val="double" w:sz="4" w:space="0" w:color="auto"/>
            </w:tcBorders>
          </w:tcPr>
          <w:p w14:paraId="49AACEFA" w14:textId="7D6958BA" w:rsidR="00C86BA8" w:rsidRPr="00564AB0" w:rsidRDefault="00206ECA" w:rsidP="00C86BA8">
            <w:pPr>
              <w:pStyle w:val="acctfourfigures"/>
              <w:tabs>
                <w:tab w:val="clear" w:pos="765"/>
                <w:tab w:val="decimal" w:pos="773"/>
              </w:tabs>
              <w:spacing w:line="240" w:lineRule="atLeast"/>
              <w:ind w:left="-115" w:right="-115"/>
              <w:rPr>
                <w:b/>
                <w:bCs/>
                <w:szCs w:val="22"/>
                <w:lang w:val="en-US" w:bidi="th-TH"/>
              </w:rPr>
            </w:pPr>
            <w:r>
              <w:rPr>
                <w:b/>
                <w:bCs/>
                <w:szCs w:val="22"/>
                <w:lang w:val="en-US" w:bidi="th-TH"/>
              </w:rPr>
              <w:t>4,218</w:t>
            </w:r>
          </w:p>
        </w:tc>
        <w:tc>
          <w:tcPr>
            <w:tcW w:w="330" w:type="dxa"/>
            <w:gridSpan w:val="2"/>
            <w:vAlign w:val="bottom"/>
          </w:tcPr>
          <w:p w14:paraId="38D3253D" w14:textId="77777777" w:rsidR="00C86BA8" w:rsidRPr="00564AB0" w:rsidRDefault="00C86BA8" w:rsidP="00C86BA8">
            <w:pPr>
              <w:pStyle w:val="acctfourfigures"/>
              <w:tabs>
                <w:tab w:val="clear" w:pos="765"/>
                <w:tab w:val="decimal" w:pos="800"/>
              </w:tabs>
              <w:spacing w:line="240" w:lineRule="atLeast"/>
              <w:ind w:left="-115" w:right="-115"/>
              <w:rPr>
                <w:b/>
                <w:bCs/>
                <w:szCs w:val="22"/>
                <w:lang w:bidi="th-TH"/>
              </w:rPr>
            </w:pPr>
          </w:p>
        </w:tc>
        <w:tc>
          <w:tcPr>
            <w:tcW w:w="1089" w:type="dxa"/>
            <w:gridSpan w:val="3"/>
            <w:tcBorders>
              <w:top w:val="single" w:sz="4" w:space="0" w:color="auto"/>
              <w:bottom w:val="double" w:sz="4" w:space="0" w:color="auto"/>
            </w:tcBorders>
          </w:tcPr>
          <w:p w14:paraId="17485587" w14:textId="240456A6" w:rsidR="00C86BA8" w:rsidRPr="00564AB0" w:rsidRDefault="00C86BA8" w:rsidP="00C86BA8">
            <w:pPr>
              <w:pStyle w:val="acctfourfigures"/>
              <w:tabs>
                <w:tab w:val="clear" w:pos="765"/>
                <w:tab w:val="decimal" w:pos="772"/>
              </w:tabs>
              <w:spacing w:line="240" w:lineRule="atLeast"/>
              <w:ind w:left="-115" w:right="-115"/>
              <w:rPr>
                <w:b/>
                <w:bCs/>
                <w:szCs w:val="22"/>
                <w:lang w:bidi="th-TH"/>
              </w:rPr>
            </w:pPr>
            <w:r w:rsidRPr="00564AB0">
              <w:rPr>
                <w:b/>
                <w:bCs/>
                <w:szCs w:val="22"/>
                <w:lang w:val="en-US"/>
              </w:rPr>
              <w:t>1,565</w:t>
            </w:r>
          </w:p>
        </w:tc>
        <w:tc>
          <w:tcPr>
            <w:tcW w:w="236" w:type="dxa"/>
            <w:gridSpan w:val="2"/>
            <w:vAlign w:val="bottom"/>
          </w:tcPr>
          <w:p w14:paraId="4D05D0A4" w14:textId="77777777" w:rsidR="00C86BA8" w:rsidRPr="00564AB0" w:rsidRDefault="00C86BA8" w:rsidP="00C86BA8">
            <w:pPr>
              <w:pStyle w:val="acctfourfigures"/>
              <w:tabs>
                <w:tab w:val="clear" w:pos="765"/>
                <w:tab w:val="decimal" w:pos="800"/>
              </w:tabs>
              <w:spacing w:line="240" w:lineRule="atLeast"/>
              <w:ind w:left="-115" w:right="-115"/>
              <w:rPr>
                <w:b/>
                <w:bCs/>
                <w:szCs w:val="22"/>
                <w:lang w:bidi="th-TH"/>
              </w:rPr>
            </w:pPr>
          </w:p>
        </w:tc>
        <w:tc>
          <w:tcPr>
            <w:tcW w:w="1094" w:type="dxa"/>
            <w:gridSpan w:val="2"/>
            <w:tcBorders>
              <w:top w:val="single" w:sz="4" w:space="0" w:color="auto"/>
              <w:bottom w:val="double" w:sz="4" w:space="0" w:color="auto"/>
            </w:tcBorders>
          </w:tcPr>
          <w:p w14:paraId="7322110C" w14:textId="4D634B0C" w:rsidR="00C86BA8" w:rsidRPr="00611134" w:rsidRDefault="00206ECA" w:rsidP="00345569">
            <w:pPr>
              <w:pStyle w:val="acctfourfigures"/>
              <w:tabs>
                <w:tab w:val="clear" w:pos="765"/>
                <w:tab w:val="decimal" w:pos="802"/>
              </w:tabs>
              <w:spacing w:line="240" w:lineRule="atLeast"/>
              <w:ind w:left="-115" w:right="-115" w:hanging="130"/>
              <w:rPr>
                <w:b/>
                <w:bCs/>
                <w:szCs w:val="22"/>
                <w:cs/>
                <w:lang w:bidi="th-TH"/>
              </w:rPr>
            </w:pPr>
            <w:r>
              <w:rPr>
                <w:b/>
                <w:bCs/>
                <w:szCs w:val="22"/>
                <w:lang w:bidi="th-TH"/>
              </w:rPr>
              <w:t>11,928</w:t>
            </w:r>
          </w:p>
        </w:tc>
        <w:tc>
          <w:tcPr>
            <w:tcW w:w="238" w:type="dxa"/>
            <w:vAlign w:val="bottom"/>
          </w:tcPr>
          <w:p w14:paraId="7CF4E1A8" w14:textId="77777777" w:rsidR="00C86BA8" w:rsidRPr="00564AB0" w:rsidRDefault="00C86BA8" w:rsidP="00C86BA8">
            <w:pPr>
              <w:pStyle w:val="acctfourfigures"/>
              <w:tabs>
                <w:tab w:val="clear" w:pos="765"/>
                <w:tab w:val="decimal" w:pos="800"/>
              </w:tabs>
              <w:spacing w:line="240" w:lineRule="atLeast"/>
              <w:ind w:left="-115" w:right="-115"/>
              <w:rPr>
                <w:b/>
                <w:bCs/>
                <w:szCs w:val="22"/>
                <w:lang w:bidi="th-TH"/>
              </w:rPr>
            </w:pPr>
          </w:p>
        </w:tc>
        <w:tc>
          <w:tcPr>
            <w:tcW w:w="1089" w:type="dxa"/>
            <w:gridSpan w:val="2"/>
            <w:tcBorders>
              <w:top w:val="single" w:sz="4" w:space="0" w:color="auto"/>
              <w:bottom w:val="double" w:sz="4" w:space="0" w:color="auto"/>
            </w:tcBorders>
          </w:tcPr>
          <w:p w14:paraId="5981E43D" w14:textId="323DA3AC" w:rsidR="00C86BA8" w:rsidRPr="00564AB0" w:rsidRDefault="00C86BA8" w:rsidP="00C86BA8">
            <w:pPr>
              <w:pStyle w:val="acctfourfigures"/>
              <w:tabs>
                <w:tab w:val="clear" w:pos="765"/>
                <w:tab w:val="decimal" w:pos="802"/>
              </w:tabs>
              <w:spacing w:line="240" w:lineRule="atLeast"/>
              <w:ind w:left="-115" w:right="-115" w:hanging="130"/>
              <w:rPr>
                <w:b/>
                <w:bCs/>
                <w:szCs w:val="22"/>
                <w:lang w:bidi="th-TH"/>
              </w:rPr>
            </w:pPr>
            <w:r w:rsidRPr="00564AB0">
              <w:rPr>
                <w:b/>
                <w:bCs/>
                <w:szCs w:val="22"/>
                <w:lang w:val="en-US"/>
              </w:rPr>
              <w:t>17,559</w:t>
            </w:r>
          </w:p>
        </w:tc>
      </w:tr>
      <w:tr w:rsidR="00EA3E84" w:rsidRPr="00564AB0" w14:paraId="3E145DCA" w14:textId="77777777" w:rsidTr="00561B0D">
        <w:tc>
          <w:tcPr>
            <w:tcW w:w="4191" w:type="dxa"/>
            <w:vAlign w:val="bottom"/>
          </w:tcPr>
          <w:p w14:paraId="7F898A99" w14:textId="77777777" w:rsidR="00EA3E84" w:rsidRPr="00564AB0" w:rsidRDefault="00EA3E84" w:rsidP="00EA3E84">
            <w:pPr>
              <w:spacing w:line="240" w:lineRule="atLeast"/>
              <w:ind w:right="-108" w:hanging="21"/>
              <w:rPr>
                <w:rFonts w:cs="Times New Roman"/>
                <w:b/>
                <w:bCs/>
              </w:rPr>
            </w:pPr>
          </w:p>
        </w:tc>
        <w:tc>
          <w:tcPr>
            <w:tcW w:w="1100" w:type="dxa"/>
            <w:gridSpan w:val="2"/>
            <w:tcBorders>
              <w:top w:val="double" w:sz="4" w:space="0" w:color="auto"/>
            </w:tcBorders>
          </w:tcPr>
          <w:p w14:paraId="5A970871"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330" w:type="dxa"/>
            <w:gridSpan w:val="2"/>
            <w:vAlign w:val="bottom"/>
          </w:tcPr>
          <w:p w14:paraId="6F2BB070"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89" w:type="dxa"/>
            <w:gridSpan w:val="3"/>
            <w:tcBorders>
              <w:top w:val="double" w:sz="4" w:space="0" w:color="auto"/>
            </w:tcBorders>
          </w:tcPr>
          <w:p w14:paraId="7A1CAD46"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236" w:type="dxa"/>
            <w:gridSpan w:val="2"/>
            <w:vAlign w:val="bottom"/>
          </w:tcPr>
          <w:p w14:paraId="3930488C"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94" w:type="dxa"/>
            <w:gridSpan w:val="2"/>
            <w:tcBorders>
              <w:top w:val="double" w:sz="4" w:space="0" w:color="auto"/>
            </w:tcBorders>
          </w:tcPr>
          <w:p w14:paraId="0C5BEEEA" w14:textId="1EE78B7C" w:rsidR="00EA3E84" w:rsidRPr="00564AB0" w:rsidRDefault="00EA3E84" w:rsidP="00EA3E84">
            <w:pPr>
              <w:pStyle w:val="acctfourfigures"/>
              <w:tabs>
                <w:tab w:val="clear" w:pos="765"/>
                <w:tab w:val="decimal" w:pos="708"/>
              </w:tabs>
              <w:spacing w:line="240" w:lineRule="atLeast"/>
              <w:ind w:left="-115" w:right="-115"/>
              <w:rPr>
                <w:b/>
                <w:bCs/>
                <w:szCs w:val="22"/>
                <w:lang w:val="en-US"/>
              </w:rPr>
            </w:pPr>
          </w:p>
        </w:tc>
        <w:tc>
          <w:tcPr>
            <w:tcW w:w="238" w:type="dxa"/>
            <w:vAlign w:val="bottom"/>
          </w:tcPr>
          <w:p w14:paraId="3DE9487F"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89" w:type="dxa"/>
            <w:gridSpan w:val="2"/>
            <w:tcBorders>
              <w:top w:val="double" w:sz="4" w:space="0" w:color="auto"/>
            </w:tcBorders>
          </w:tcPr>
          <w:p w14:paraId="398F0089" w14:textId="77777777" w:rsidR="00EA3E84" w:rsidRPr="00564AB0" w:rsidRDefault="00EA3E84" w:rsidP="00EA3E84">
            <w:pPr>
              <w:pStyle w:val="acctfourfigures"/>
              <w:tabs>
                <w:tab w:val="clear" w:pos="765"/>
                <w:tab w:val="decimal" w:pos="747"/>
              </w:tabs>
              <w:spacing w:line="240" w:lineRule="atLeast"/>
              <w:ind w:left="-115" w:right="-115" w:hanging="130"/>
              <w:rPr>
                <w:b/>
                <w:bCs/>
                <w:szCs w:val="22"/>
                <w:lang w:val="en-US"/>
              </w:rPr>
            </w:pPr>
          </w:p>
        </w:tc>
      </w:tr>
      <w:tr w:rsidR="00EA3E84" w:rsidRPr="00564AB0" w14:paraId="15F0E19B" w14:textId="77777777" w:rsidTr="00561B0D">
        <w:tc>
          <w:tcPr>
            <w:tcW w:w="4191" w:type="dxa"/>
            <w:vAlign w:val="bottom"/>
          </w:tcPr>
          <w:p w14:paraId="2E5ED5F1" w14:textId="19534661" w:rsidR="00EA3E84" w:rsidRPr="00564AB0" w:rsidRDefault="00EA3E84" w:rsidP="00EA3E84">
            <w:pPr>
              <w:spacing w:line="240" w:lineRule="atLeast"/>
              <w:ind w:right="-108" w:hanging="21"/>
              <w:rPr>
                <w:rFonts w:cs="Times New Roman"/>
                <w:b/>
                <w:bCs/>
              </w:rPr>
            </w:pPr>
            <w:r w:rsidRPr="00564AB0">
              <w:rPr>
                <w:rFonts w:cs="Times New Roman"/>
                <w:b/>
                <w:bCs/>
                <w:i/>
                <w:iCs/>
              </w:rPr>
              <w:t xml:space="preserve">Other </w:t>
            </w:r>
            <w:r w:rsidR="005A14CF">
              <w:rPr>
                <w:rFonts w:cs="Times New Roman"/>
                <w:b/>
                <w:bCs/>
                <w:i/>
                <w:iCs/>
              </w:rPr>
              <w:t xml:space="preserve">current </w:t>
            </w:r>
            <w:r w:rsidRPr="00564AB0">
              <w:rPr>
                <w:rFonts w:cs="Times New Roman"/>
                <w:b/>
                <w:bCs/>
                <w:i/>
                <w:iCs/>
              </w:rPr>
              <w:t>receivables</w:t>
            </w:r>
          </w:p>
        </w:tc>
        <w:tc>
          <w:tcPr>
            <w:tcW w:w="1100" w:type="dxa"/>
            <w:gridSpan w:val="2"/>
          </w:tcPr>
          <w:p w14:paraId="074243F0" w14:textId="432398CA" w:rsidR="00EA3E84" w:rsidRPr="00564AB0" w:rsidRDefault="00EA3E84" w:rsidP="00EA3E84">
            <w:pPr>
              <w:pStyle w:val="acctfourfigures"/>
              <w:tabs>
                <w:tab w:val="clear" w:pos="765"/>
                <w:tab w:val="decimal" w:pos="590"/>
              </w:tabs>
              <w:spacing w:line="240" w:lineRule="atLeast"/>
              <w:ind w:left="-115" w:right="-115" w:hanging="125"/>
              <w:rPr>
                <w:b/>
                <w:bCs/>
                <w:szCs w:val="22"/>
                <w:lang w:val="en-US"/>
              </w:rPr>
            </w:pPr>
          </w:p>
        </w:tc>
        <w:tc>
          <w:tcPr>
            <w:tcW w:w="330" w:type="dxa"/>
            <w:gridSpan w:val="2"/>
            <w:vAlign w:val="bottom"/>
          </w:tcPr>
          <w:p w14:paraId="1435094F"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89" w:type="dxa"/>
            <w:gridSpan w:val="3"/>
          </w:tcPr>
          <w:p w14:paraId="51B2DB3D" w14:textId="62110CC4" w:rsidR="00EA3E84" w:rsidRPr="00564AB0" w:rsidRDefault="00EA3E84" w:rsidP="00EA3E84">
            <w:pPr>
              <w:pStyle w:val="acctfourfigures"/>
              <w:tabs>
                <w:tab w:val="clear" w:pos="765"/>
                <w:tab w:val="decimal" w:pos="611"/>
              </w:tabs>
              <w:spacing w:line="240" w:lineRule="atLeast"/>
              <w:ind w:right="-115"/>
              <w:rPr>
                <w:b/>
                <w:bCs/>
                <w:szCs w:val="22"/>
                <w:lang w:val="en-US"/>
              </w:rPr>
            </w:pPr>
          </w:p>
        </w:tc>
        <w:tc>
          <w:tcPr>
            <w:tcW w:w="236" w:type="dxa"/>
            <w:gridSpan w:val="2"/>
            <w:vAlign w:val="bottom"/>
          </w:tcPr>
          <w:p w14:paraId="55918E32"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94" w:type="dxa"/>
            <w:gridSpan w:val="2"/>
          </w:tcPr>
          <w:p w14:paraId="4C09089A" w14:textId="0754FA40" w:rsidR="00EA3E84" w:rsidRPr="00564AB0" w:rsidRDefault="00EA3E84" w:rsidP="00EA3E84">
            <w:pPr>
              <w:pStyle w:val="acctfourfigures"/>
              <w:tabs>
                <w:tab w:val="clear" w:pos="765"/>
                <w:tab w:val="decimal" w:pos="708"/>
              </w:tabs>
              <w:spacing w:line="240" w:lineRule="atLeast"/>
              <w:ind w:left="-115" w:right="-115"/>
              <w:rPr>
                <w:szCs w:val="22"/>
                <w:lang w:val="en-US"/>
              </w:rPr>
            </w:pPr>
          </w:p>
        </w:tc>
        <w:tc>
          <w:tcPr>
            <w:tcW w:w="238" w:type="dxa"/>
            <w:vAlign w:val="bottom"/>
          </w:tcPr>
          <w:p w14:paraId="119BE021" w14:textId="77777777" w:rsidR="00EA3E84" w:rsidRPr="00564AB0" w:rsidRDefault="00EA3E84" w:rsidP="00EA3E84">
            <w:pPr>
              <w:pStyle w:val="acctfourfigures"/>
              <w:tabs>
                <w:tab w:val="clear" w:pos="765"/>
                <w:tab w:val="decimal" w:pos="800"/>
              </w:tabs>
              <w:spacing w:line="240" w:lineRule="atLeast"/>
              <w:ind w:left="-115" w:right="-115"/>
              <w:rPr>
                <w:b/>
                <w:bCs/>
                <w:szCs w:val="22"/>
                <w:lang w:val="en-US"/>
              </w:rPr>
            </w:pPr>
          </w:p>
        </w:tc>
        <w:tc>
          <w:tcPr>
            <w:tcW w:w="1089" w:type="dxa"/>
            <w:gridSpan w:val="2"/>
          </w:tcPr>
          <w:p w14:paraId="23F1FFD9" w14:textId="77777777" w:rsidR="00EA3E84" w:rsidRPr="00564AB0" w:rsidRDefault="00EA3E84" w:rsidP="00EA3E84">
            <w:pPr>
              <w:pStyle w:val="acctfourfigures"/>
              <w:tabs>
                <w:tab w:val="clear" w:pos="765"/>
                <w:tab w:val="decimal" w:pos="747"/>
              </w:tabs>
              <w:spacing w:line="240" w:lineRule="atLeast"/>
              <w:ind w:left="-115" w:right="-115" w:hanging="130"/>
              <w:rPr>
                <w:b/>
                <w:bCs/>
                <w:szCs w:val="22"/>
                <w:lang w:val="en-US"/>
              </w:rPr>
            </w:pPr>
          </w:p>
        </w:tc>
      </w:tr>
      <w:tr w:rsidR="00EA3E84" w:rsidRPr="00564AB0" w14:paraId="0CE21557" w14:textId="77777777" w:rsidTr="00561B0D">
        <w:tc>
          <w:tcPr>
            <w:tcW w:w="4191" w:type="dxa"/>
            <w:vAlign w:val="bottom"/>
          </w:tcPr>
          <w:p w14:paraId="550BAC82" w14:textId="43C9D26E" w:rsidR="00EA3E84" w:rsidRPr="00564AB0" w:rsidRDefault="00EA3E84" w:rsidP="00EA3E84">
            <w:pPr>
              <w:spacing w:line="240" w:lineRule="atLeast"/>
              <w:ind w:right="-108" w:hanging="21"/>
              <w:rPr>
                <w:rFonts w:cs="Times New Roman"/>
                <w:b/>
                <w:bCs/>
              </w:rPr>
            </w:pPr>
            <w:r w:rsidRPr="00564AB0">
              <w:rPr>
                <w:rFonts w:cs="Times New Roman"/>
              </w:rPr>
              <w:t>Subsidiar</w:t>
            </w:r>
            <w:r w:rsidR="005A1A68">
              <w:rPr>
                <w:rFonts w:cs="Times New Roman"/>
              </w:rPr>
              <w:t>y</w:t>
            </w:r>
          </w:p>
        </w:tc>
        <w:tc>
          <w:tcPr>
            <w:tcW w:w="1100" w:type="dxa"/>
            <w:gridSpan w:val="2"/>
          </w:tcPr>
          <w:p w14:paraId="3BE5CFB8" w14:textId="58929972" w:rsidR="00EA3E84" w:rsidRPr="00564AB0" w:rsidRDefault="00206ECA" w:rsidP="0045685F">
            <w:pPr>
              <w:tabs>
                <w:tab w:val="decimal" w:pos="577"/>
              </w:tabs>
              <w:spacing w:line="240" w:lineRule="auto"/>
              <w:ind w:right="-120"/>
              <w:rPr>
                <w:rFonts w:cs="Times New Roman"/>
                <w:lang w:val="en-US"/>
              </w:rPr>
            </w:pPr>
            <w:r>
              <w:rPr>
                <w:rFonts w:cs="Times New Roman"/>
                <w:lang w:val="en-US"/>
              </w:rPr>
              <w:t>-</w:t>
            </w:r>
          </w:p>
        </w:tc>
        <w:tc>
          <w:tcPr>
            <w:tcW w:w="330" w:type="dxa"/>
            <w:gridSpan w:val="2"/>
          </w:tcPr>
          <w:p w14:paraId="7A5E8D2C" w14:textId="77777777" w:rsidR="00EA3E84" w:rsidRPr="00564AB0" w:rsidRDefault="00EA3E84" w:rsidP="00EA3E84">
            <w:pPr>
              <w:pStyle w:val="acctfourfigures"/>
              <w:tabs>
                <w:tab w:val="clear" w:pos="765"/>
                <w:tab w:val="decimal" w:pos="800"/>
              </w:tabs>
              <w:spacing w:line="240" w:lineRule="atLeast"/>
              <w:ind w:left="-115" w:right="-115" w:hanging="125"/>
              <w:rPr>
                <w:szCs w:val="22"/>
                <w:lang w:val="en-US" w:bidi="th-TH"/>
              </w:rPr>
            </w:pPr>
          </w:p>
        </w:tc>
        <w:tc>
          <w:tcPr>
            <w:tcW w:w="1089" w:type="dxa"/>
            <w:gridSpan w:val="3"/>
          </w:tcPr>
          <w:p w14:paraId="185ACE31" w14:textId="68781B46" w:rsidR="00EA3E84" w:rsidRPr="00564AB0" w:rsidRDefault="00EA3E84" w:rsidP="002C237A">
            <w:pPr>
              <w:tabs>
                <w:tab w:val="decimal" w:pos="577"/>
              </w:tabs>
              <w:spacing w:line="240" w:lineRule="auto"/>
              <w:ind w:right="-120"/>
              <w:rPr>
                <w:rFonts w:cs="Times New Roman"/>
                <w:lang w:val="en-US"/>
              </w:rPr>
            </w:pPr>
            <w:r w:rsidRPr="00564AB0">
              <w:rPr>
                <w:rFonts w:cs="Times New Roman"/>
                <w:lang w:val="en-US"/>
              </w:rPr>
              <w:t>-</w:t>
            </w:r>
          </w:p>
        </w:tc>
        <w:tc>
          <w:tcPr>
            <w:tcW w:w="236" w:type="dxa"/>
            <w:gridSpan w:val="2"/>
            <w:vAlign w:val="bottom"/>
          </w:tcPr>
          <w:p w14:paraId="6EA4F55B" w14:textId="77777777" w:rsidR="00EA3E84" w:rsidRPr="00564AB0" w:rsidRDefault="00EA3E84" w:rsidP="00EA3E84">
            <w:pPr>
              <w:pStyle w:val="acctfourfigures"/>
              <w:tabs>
                <w:tab w:val="clear" w:pos="765"/>
                <w:tab w:val="decimal" w:pos="800"/>
              </w:tabs>
              <w:spacing w:line="240" w:lineRule="atLeast"/>
              <w:ind w:left="-115" w:right="-115" w:hanging="125"/>
              <w:rPr>
                <w:szCs w:val="22"/>
                <w:lang w:val="en-US" w:bidi="th-TH"/>
              </w:rPr>
            </w:pPr>
          </w:p>
        </w:tc>
        <w:tc>
          <w:tcPr>
            <w:tcW w:w="1094" w:type="dxa"/>
            <w:gridSpan w:val="2"/>
          </w:tcPr>
          <w:p w14:paraId="49658FCE" w14:textId="6CF6EDFD" w:rsidR="00EA3E84" w:rsidRPr="00564AB0" w:rsidRDefault="00206ECA" w:rsidP="00345569">
            <w:pPr>
              <w:pStyle w:val="acctfourfigures"/>
              <w:tabs>
                <w:tab w:val="clear" w:pos="765"/>
                <w:tab w:val="decimal" w:pos="802"/>
              </w:tabs>
              <w:spacing w:line="240" w:lineRule="atLeast"/>
              <w:ind w:left="-115" w:right="-115" w:hanging="130"/>
              <w:rPr>
                <w:szCs w:val="22"/>
                <w:lang w:val="en-US" w:bidi="th-TH"/>
              </w:rPr>
            </w:pPr>
            <w:r>
              <w:rPr>
                <w:szCs w:val="22"/>
                <w:lang w:val="en-US" w:bidi="th-TH"/>
              </w:rPr>
              <w:t>681</w:t>
            </w:r>
          </w:p>
        </w:tc>
        <w:tc>
          <w:tcPr>
            <w:tcW w:w="238" w:type="dxa"/>
            <w:vAlign w:val="bottom"/>
          </w:tcPr>
          <w:p w14:paraId="584AB377" w14:textId="77777777" w:rsidR="00EA3E84" w:rsidRPr="00564AB0" w:rsidRDefault="00EA3E84" w:rsidP="00EA3E84">
            <w:pPr>
              <w:pStyle w:val="acctfourfigures"/>
              <w:tabs>
                <w:tab w:val="clear" w:pos="765"/>
                <w:tab w:val="decimal" w:pos="800"/>
              </w:tabs>
              <w:spacing w:line="240" w:lineRule="atLeast"/>
              <w:ind w:left="-115" w:right="-115"/>
              <w:rPr>
                <w:szCs w:val="22"/>
                <w:lang w:val="en-US" w:bidi="th-TH"/>
              </w:rPr>
            </w:pPr>
          </w:p>
        </w:tc>
        <w:tc>
          <w:tcPr>
            <w:tcW w:w="1089" w:type="dxa"/>
            <w:gridSpan w:val="2"/>
          </w:tcPr>
          <w:p w14:paraId="44D3D012" w14:textId="4216A6F6" w:rsidR="00EA3E84" w:rsidRPr="00564AB0" w:rsidRDefault="00EA3E84" w:rsidP="00EA3E84">
            <w:pPr>
              <w:pStyle w:val="acctfourfigures"/>
              <w:tabs>
                <w:tab w:val="clear" w:pos="765"/>
                <w:tab w:val="decimal" w:pos="802"/>
              </w:tabs>
              <w:spacing w:line="240" w:lineRule="atLeast"/>
              <w:ind w:left="-115" w:right="-115" w:hanging="130"/>
              <w:rPr>
                <w:szCs w:val="22"/>
                <w:lang w:val="en-US" w:bidi="th-TH"/>
              </w:rPr>
            </w:pPr>
            <w:r w:rsidRPr="00564AB0">
              <w:rPr>
                <w:szCs w:val="22"/>
                <w:lang w:val="en-US" w:bidi="th-TH"/>
              </w:rPr>
              <w:t>204</w:t>
            </w:r>
          </w:p>
        </w:tc>
      </w:tr>
      <w:tr w:rsidR="00C86BA8" w:rsidRPr="00564AB0" w14:paraId="7A97A612" w14:textId="77777777" w:rsidTr="00561B0D">
        <w:tc>
          <w:tcPr>
            <w:tcW w:w="4191" w:type="dxa"/>
            <w:vAlign w:val="bottom"/>
          </w:tcPr>
          <w:p w14:paraId="6CE8F890" w14:textId="7BB9B93C" w:rsidR="00C86BA8" w:rsidRPr="00530234" w:rsidRDefault="00C86BA8" w:rsidP="00EA3E84">
            <w:pPr>
              <w:spacing w:line="240" w:lineRule="atLeast"/>
              <w:ind w:right="-108" w:hanging="21"/>
              <w:rPr>
                <w:szCs w:val="28"/>
                <w:lang w:val="en-US"/>
              </w:rPr>
            </w:pPr>
            <w:r w:rsidRPr="00564AB0">
              <w:rPr>
                <w:rFonts w:cs="Times New Roman"/>
              </w:rPr>
              <w:t>Other related part</w:t>
            </w:r>
            <w:r w:rsidR="00530234">
              <w:rPr>
                <w:rFonts w:cs="Times New Roman"/>
              </w:rPr>
              <w:t>y</w:t>
            </w:r>
          </w:p>
        </w:tc>
        <w:tc>
          <w:tcPr>
            <w:tcW w:w="1100" w:type="dxa"/>
            <w:gridSpan w:val="2"/>
            <w:tcBorders>
              <w:bottom w:val="single" w:sz="4" w:space="0" w:color="auto"/>
            </w:tcBorders>
          </w:tcPr>
          <w:p w14:paraId="40949690" w14:textId="76D42FF3" w:rsidR="00C86BA8" w:rsidRPr="00564AB0" w:rsidRDefault="00206ECA" w:rsidP="00206ECA">
            <w:pPr>
              <w:pStyle w:val="BodyText"/>
              <w:tabs>
                <w:tab w:val="decimal" w:pos="640"/>
              </w:tabs>
              <w:spacing w:after="0" w:line="240" w:lineRule="auto"/>
              <w:ind w:left="-108" w:right="-20"/>
              <w:jc w:val="center"/>
              <w:rPr>
                <w:rFonts w:cs="Times New Roman"/>
                <w:lang w:val="en-US"/>
              </w:rPr>
            </w:pPr>
            <w:r>
              <w:rPr>
                <w:rFonts w:cs="Times New Roman"/>
                <w:lang w:val="en-US"/>
              </w:rPr>
              <w:t>638</w:t>
            </w:r>
          </w:p>
        </w:tc>
        <w:tc>
          <w:tcPr>
            <w:tcW w:w="330" w:type="dxa"/>
            <w:gridSpan w:val="2"/>
          </w:tcPr>
          <w:p w14:paraId="1F60DBAB" w14:textId="77777777" w:rsidR="00C86BA8" w:rsidRPr="00564AB0" w:rsidRDefault="00C86BA8" w:rsidP="00EA3E84">
            <w:pPr>
              <w:pStyle w:val="acctfourfigures"/>
              <w:tabs>
                <w:tab w:val="clear" w:pos="765"/>
                <w:tab w:val="decimal" w:pos="800"/>
              </w:tabs>
              <w:spacing w:line="240" w:lineRule="atLeast"/>
              <w:ind w:left="-115" w:right="-115" w:hanging="125"/>
              <w:rPr>
                <w:szCs w:val="22"/>
                <w:lang w:val="en-US" w:bidi="th-TH"/>
              </w:rPr>
            </w:pPr>
          </w:p>
        </w:tc>
        <w:tc>
          <w:tcPr>
            <w:tcW w:w="1089" w:type="dxa"/>
            <w:gridSpan w:val="3"/>
            <w:tcBorders>
              <w:bottom w:val="single" w:sz="4" w:space="0" w:color="auto"/>
            </w:tcBorders>
          </w:tcPr>
          <w:p w14:paraId="61D8024A" w14:textId="6F6CE933" w:rsidR="00C86BA8" w:rsidRPr="00564AB0" w:rsidRDefault="00C86BA8" w:rsidP="00EA3E84">
            <w:pPr>
              <w:tabs>
                <w:tab w:val="decimal" w:pos="577"/>
              </w:tabs>
              <w:spacing w:line="240" w:lineRule="auto"/>
              <w:ind w:right="-120"/>
              <w:rPr>
                <w:rFonts w:cs="Times New Roman"/>
                <w:lang w:val="en-US"/>
              </w:rPr>
            </w:pPr>
            <w:r w:rsidRPr="00564AB0">
              <w:rPr>
                <w:rFonts w:cs="Times New Roman"/>
                <w:lang w:val="en-US"/>
              </w:rPr>
              <w:t>-</w:t>
            </w:r>
          </w:p>
        </w:tc>
        <w:tc>
          <w:tcPr>
            <w:tcW w:w="236" w:type="dxa"/>
            <w:gridSpan w:val="2"/>
            <w:vAlign w:val="bottom"/>
          </w:tcPr>
          <w:p w14:paraId="36DCC28D" w14:textId="77777777" w:rsidR="00C86BA8" w:rsidRPr="00564AB0" w:rsidRDefault="00C86BA8" w:rsidP="00EA3E84">
            <w:pPr>
              <w:pStyle w:val="acctfourfigures"/>
              <w:tabs>
                <w:tab w:val="clear" w:pos="765"/>
                <w:tab w:val="decimal" w:pos="800"/>
              </w:tabs>
              <w:spacing w:line="240" w:lineRule="atLeast"/>
              <w:ind w:left="-115" w:right="-115" w:hanging="125"/>
              <w:rPr>
                <w:szCs w:val="22"/>
                <w:lang w:val="en-US" w:bidi="th-TH"/>
              </w:rPr>
            </w:pPr>
          </w:p>
        </w:tc>
        <w:tc>
          <w:tcPr>
            <w:tcW w:w="1094" w:type="dxa"/>
            <w:gridSpan w:val="2"/>
            <w:tcBorders>
              <w:bottom w:val="single" w:sz="4" w:space="0" w:color="auto"/>
            </w:tcBorders>
          </w:tcPr>
          <w:p w14:paraId="4E2063C1" w14:textId="61F4F3D0" w:rsidR="00C86BA8" w:rsidRPr="00564AB0" w:rsidRDefault="00206ECA" w:rsidP="00345569">
            <w:pPr>
              <w:pStyle w:val="acctfourfigures"/>
              <w:tabs>
                <w:tab w:val="clear" w:pos="765"/>
                <w:tab w:val="decimal" w:pos="802"/>
              </w:tabs>
              <w:spacing w:line="240" w:lineRule="atLeast"/>
              <w:ind w:left="-115" w:right="-115" w:hanging="130"/>
              <w:rPr>
                <w:szCs w:val="22"/>
                <w:lang w:val="en-US" w:bidi="th-TH"/>
              </w:rPr>
            </w:pPr>
            <w:r>
              <w:rPr>
                <w:szCs w:val="22"/>
                <w:lang w:val="en-US" w:bidi="th-TH"/>
              </w:rPr>
              <w:t>638</w:t>
            </w:r>
          </w:p>
        </w:tc>
        <w:tc>
          <w:tcPr>
            <w:tcW w:w="238" w:type="dxa"/>
            <w:vAlign w:val="bottom"/>
          </w:tcPr>
          <w:p w14:paraId="4B9FB65C" w14:textId="77777777" w:rsidR="00C86BA8" w:rsidRPr="00564AB0" w:rsidRDefault="00C86BA8" w:rsidP="00EA3E84">
            <w:pPr>
              <w:pStyle w:val="acctfourfigures"/>
              <w:tabs>
                <w:tab w:val="clear" w:pos="765"/>
                <w:tab w:val="decimal" w:pos="800"/>
              </w:tabs>
              <w:spacing w:line="240" w:lineRule="atLeast"/>
              <w:ind w:left="-115" w:right="-115"/>
              <w:rPr>
                <w:szCs w:val="22"/>
                <w:lang w:val="en-US" w:bidi="th-TH"/>
              </w:rPr>
            </w:pPr>
          </w:p>
        </w:tc>
        <w:tc>
          <w:tcPr>
            <w:tcW w:w="1089" w:type="dxa"/>
            <w:gridSpan w:val="2"/>
            <w:tcBorders>
              <w:bottom w:val="single" w:sz="4" w:space="0" w:color="auto"/>
            </w:tcBorders>
          </w:tcPr>
          <w:p w14:paraId="4923B9B1" w14:textId="5513D1DB" w:rsidR="00C86BA8" w:rsidRPr="00564AB0" w:rsidRDefault="00C86BA8" w:rsidP="00611134">
            <w:pPr>
              <w:tabs>
                <w:tab w:val="decimal" w:pos="577"/>
              </w:tabs>
              <w:spacing w:line="240" w:lineRule="auto"/>
              <w:ind w:right="-120"/>
              <w:rPr>
                <w:rFonts w:cs="Times New Roman"/>
                <w:lang w:val="en-US"/>
              </w:rPr>
            </w:pPr>
            <w:r w:rsidRPr="00564AB0">
              <w:rPr>
                <w:rFonts w:cs="Times New Roman"/>
              </w:rPr>
              <w:t>-</w:t>
            </w:r>
          </w:p>
        </w:tc>
      </w:tr>
      <w:tr w:rsidR="00C86BA8" w:rsidRPr="00564AB0" w14:paraId="75C30BF5" w14:textId="77777777" w:rsidTr="00561B0D">
        <w:tc>
          <w:tcPr>
            <w:tcW w:w="4191" w:type="dxa"/>
            <w:vAlign w:val="bottom"/>
          </w:tcPr>
          <w:p w14:paraId="04C51756" w14:textId="25247262" w:rsidR="00C86BA8" w:rsidRPr="005A14CF" w:rsidRDefault="005A14CF" w:rsidP="00EA3E84">
            <w:pPr>
              <w:spacing w:line="240" w:lineRule="atLeast"/>
              <w:ind w:right="-108" w:hanging="21"/>
              <w:rPr>
                <w:rFonts w:cs="Times New Roman"/>
                <w:b/>
                <w:bCs/>
              </w:rPr>
            </w:pPr>
            <w:r w:rsidRPr="005A14CF">
              <w:rPr>
                <w:rFonts w:cs="Times New Roman"/>
                <w:b/>
                <w:bCs/>
              </w:rPr>
              <w:t>Total</w:t>
            </w:r>
          </w:p>
        </w:tc>
        <w:tc>
          <w:tcPr>
            <w:tcW w:w="1100" w:type="dxa"/>
            <w:gridSpan w:val="2"/>
            <w:tcBorders>
              <w:top w:val="single" w:sz="4" w:space="0" w:color="auto"/>
              <w:bottom w:val="double" w:sz="4" w:space="0" w:color="auto"/>
            </w:tcBorders>
          </w:tcPr>
          <w:p w14:paraId="181CEB6D" w14:textId="699F374C" w:rsidR="00C86BA8" w:rsidRPr="00611134" w:rsidRDefault="00206ECA" w:rsidP="00206ECA">
            <w:pPr>
              <w:pStyle w:val="BodyText"/>
              <w:tabs>
                <w:tab w:val="decimal" w:pos="640"/>
              </w:tabs>
              <w:spacing w:after="0" w:line="240" w:lineRule="auto"/>
              <w:ind w:left="-108" w:right="-20"/>
              <w:jc w:val="center"/>
              <w:rPr>
                <w:rFonts w:cs="Times New Roman"/>
                <w:b/>
                <w:bCs/>
                <w:lang w:val="en-US"/>
              </w:rPr>
            </w:pPr>
            <w:r>
              <w:rPr>
                <w:rFonts w:cs="Times New Roman"/>
                <w:b/>
                <w:bCs/>
                <w:lang w:val="en-US"/>
              </w:rPr>
              <w:t>638</w:t>
            </w:r>
          </w:p>
        </w:tc>
        <w:tc>
          <w:tcPr>
            <w:tcW w:w="330" w:type="dxa"/>
            <w:gridSpan w:val="2"/>
          </w:tcPr>
          <w:p w14:paraId="28807C61" w14:textId="77777777" w:rsidR="00C86BA8" w:rsidRPr="00611134" w:rsidRDefault="00C86BA8" w:rsidP="00EA3E84">
            <w:pPr>
              <w:pStyle w:val="acctfourfigures"/>
              <w:tabs>
                <w:tab w:val="clear" w:pos="765"/>
                <w:tab w:val="decimal" w:pos="800"/>
              </w:tabs>
              <w:spacing w:line="240" w:lineRule="atLeast"/>
              <w:ind w:left="-115" w:right="-115" w:hanging="125"/>
              <w:rPr>
                <w:b/>
                <w:bCs/>
                <w:szCs w:val="22"/>
                <w:lang w:val="en-US" w:bidi="th-TH"/>
              </w:rPr>
            </w:pPr>
          </w:p>
        </w:tc>
        <w:tc>
          <w:tcPr>
            <w:tcW w:w="1089" w:type="dxa"/>
            <w:gridSpan w:val="3"/>
            <w:tcBorders>
              <w:top w:val="single" w:sz="4" w:space="0" w:color="auto"/>
              <w:bottom w:val="double" w:sz="4" w:space="0" w:color="auto"/>
            </w:tcBorders>
          </w:tcPr>
          <w:p w14:paraId="64306F86" w14:textId="403B4F0D" w:rsidR="00C86BA8" w:rsidRPr="00611134" w:rsidRDefault="00C86BA8" w:rsidP="00EA3E84">
            <w:pPr>
              <w:tabs>
                <w:tab w:val="decimal" w:pos="577"/>
              </w:tabs>
              <w:spacing w:line="240" w:lineRule="auto"/>
              <w:ind w:right="-120"/>
              <w:rPr>
                <w:rFonts w:cs="Times New Roman"/>
                <w:b/>
                <w:bCs/>
                <w:lang w:val="en-US"/>
              </w:rPr>
            </w:pPr>
            <w:r w:rsidRPr="00611134">
              <w:rPr>
                <w:rFonts w:cs="Times New Roman"/>
                <w:b/>
                <w:bCs/>
                <w:lang w:val="en-US"/>
              </w:rPr>
              <w:t>-</w:t>
            </w:r>
          </w:p>
        </w:tc>
        <w:tc>
          <w:tcPr>
            <w:tcW w:w="236" w:type="dxa"/>
            <w:gridSpan w:val="2"/>
            <w:vAlign w:val="bottom"/>
          </w:tcPr>
          <w:p w14:paraId="3133632A" w14:textId="77777777" w:rsidR="00C86BA8" w:rsidRPr="00611134" w:rsidRDefault="00C86BA8" w:rsidP="00EA3E84">
            <w:pPr>
              <w:pStyle w:val="acctfourfigures"/>
              <w:tabs>
                <w:tab w:val="clear" w:pos="765"/>
                <w:tab w:val="decimal" w:pos="800"/>
              </w:tabs>
              <w:spacing w:line="240" w:lineRule="atLeast"/>
              <w:ind w:left="-115" w:right="-115" w:hanging="125"/>
              <w:rPr>
                <w:b/>
                <w:bCs/>
                <w:szCs w:val="22"/>
                <w:lang w:val="en-US" w:bidi="th-TH"/>
              </w:rPr>
            </w:pPr>
          </w:p>
        </w:tc>
        <w:tc>
          <w:tcPr>
            <w:tcW w:w="1094" w:type="dxa"/>
            <w:gridSpan w:val="2"/>
            <w:tcBorders>
              <w:top w:val="single" w:sz="4" w:space="0" w:color="auto"/>
              <w:bottom w:val="double" w:sz="4" w:space="0" w:color="auto"/>
            </w:tcBorders>
          </w:tcPr>
          <w:p w14:paraId="1B7002EC" w14:textId="65DFDF9E" w:rsidR="00C86BA8" w:rsidRPr="00611134" w:rsidRDefault="00206ECA" w:rsidP="00345569">
            <w:pPr>
              <w:pStyle w:val="acctfourfigures"/>
              <w:tabs>
                <w:tab w:val="clear" w:pos="765"/>
                <w:tab w:val="decimal" w:pos="802"/>
              </w:tabs>
              <w:spacing w:line="240" w:lineRule="atLeast"/>
              <w:ind w:left="-115" w:right="-115" w:hanging="130"/>
              <w:rPr>
                <w:b/>
                <w:bCs/>
                <w:szCs w:val="22"/>
                <w:lang w:val="en-US" w:bidi="th-TH"/>
              </w:rPr>
            </w:pPr>
            <w:r>
              <w:rPr>
                <w:b/>
                <w:bCs/>
                <w:szCs w:val="22"/>
                <w:lang w:val="en-US" w:bidi="th-TH"/>
              </w:rPr>
              <w:t>1,319</w:t>
            </w:r>
          </w:p>
        </w:tc>
        <w:tc>
          <w:tcPr>
            <w:tcW w:w="238" w:type="dxa"/>
            <w:vAlign w:val="bottom"/>
          </w:tcPr>
          <w:p w14:paraId="332CE835" w14:textId="77777777" w:rsidR="00C86BA8" w:rsidRPr="00611134" w:rsidRDefault="00C86BA8" w:rsidP="00EA3E84">
            <w:pPr>
              <w:pStyle w:val="acctfourfigures"/>
              <w:tabs>
                <w:tab w:val="clear" w:pos="765"/>
                <w:tab w:val="decimal" w:pos="800"/>
              </w:tabs>
              <w:spacing w:line="240" w:lineRule="atLeast"/>
              <w:ind w:left="-115" w:right="-115"/>
              <w:rPr>
                <w:b/>
                <w:bCs/>
                <w:szCs w:val="22"/>
                <w:lang w:val="en-US" w:bidi="th-TH"/>
              </w:rPr>
            </w:pPr>
          </w:p>
        </w:tc>
        <w:tc>
          <w:tcPr>
            <w:tcW w:w="1089" w:type="dxa"/>
            <w:gridSpan w:val="2"/>
            <w:tcBorders>
              <w:top w:val="single" w:sz="4" w:space="0" w:color="auto"/>
              <w:bottom w:val="double" w:sz="4" w:space="0" w:color="auto"/>
            </w:tcBorders>
          </w:tcPr>
          <w:p w14:paraId="5CD5163D" w14:textId="1CEE958D" w:rsidR="00C86BA8" w:rsidRPr="00611134" w:rsidRDefault="00C86BA8" w:rsidP="00EA3E84">
            <w:pPr>
              <w:pStyle w:val="acctfourfigures"/>
              <w:tabs>
                <w:tab w:val="clear" w:pos="765"/>
                <w:tab w:val="decimal" w:pos="802"/>
              </w:tabs>
              <w:spacing w:line="240" w:lineRule="atLeast"/>
              <w:ind w:left="-115" w:right="-115" w:hanging="130"/>
              <w:rPr>
                <w:b/>
                <w:bCs/>
                <w:szCs w:val="22"/>
                <w:lang w:val="en-US" w:bidi="th-TH"/>
              </w:rPr>
            </w:pPr>
            <w:r w:rsidRPr="00611134">
              <w:rPr>
                <w:b/>
                <w:bCs/>
                <w:szCs w:val="22"/>
                <w:lang w:val="en-US" w:bidi="th-TH"/>
              </w:rPr>
              <w:t>204</w:t>
            </w:r>
          </w:p>
        </w:tc>
      </w:tr>
      <w:tr w:rsidR="00EA3E84" w:rsidRPr="00564AB0" w14:paraId="0430C695" w14:textId="77777777" w:rsidTr="00561B0D">
        <w:tc>
          <w:tcPr>
            <w:tcW w:w="4191" w:type="dxa"/>
            <w:vAlign w:val="bottom"/>
          </w:tcPr>
          <w:p w14:paraId="7B479D97" w14:textId="77777777" w:rsidR="00EA3E84" w:rsidRPr="00564AB0" w:rsidRDefault="00EA3E84" w:rsidP="00EA3E84">
            <w:pPr>
              <w:spacing w:line="240" w:lineRule="auto"/>
              <w:ind w:hanging="21"/>
              <w:rPr>
                <w:rFonts w:cs="Times New Roman"/>
                <w:b/>
                <w:bCs/>
                <w:i/>
                <w:iCs/>
                <w:lang w:val="en-US"/>
              </w:rPr>
            </w:pPr>
          </w:p>
        </w:tc>
        <w:tc>
          <w:tcPr>
            <w:tcW w:w="1100" w:type="dxa"/>
            <w:gridSpan w:val="2"/>
            <w:tcBorders>
              <w:top w:val="double" w:sz="4" w:space="0" w:color="auto"/>
            </w:tcBorders>
          </w:tcPr>
          <w:p w14:paraId="05759994"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gridSpan w:val="2"/>
            <w:vAlign w:val="bottom"/>
          </w:tcPr>
          <w:p w14:paraId="0B916FA7"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65750593" w14:textId="77777777" w:rsidR="00EA3E84" w:rsidRPr="00564AB0" w:rsidRDefault="00EA3E84" w:rsidP="00EA3E84">
            <w:pPr>
              <w:tabs>
                <w:tab w:val="decimal" w:pos="487"/>
              </w:tabs>
              <w:spacing w:line="240" w:lineRule="auto"/>
              <w:ind w:right="-120"/>
              <w:rPr>
                <w:rFonts w:cs="Times New Roman"/>
                <w:lang w:val="en-US"/>
              </w:rPr>
            </w:pPr>
          </w:p>
        </w:tc>
        <w:tc>
          <w:tcPr>
            <w:tcW w:w="236" w:type="dxa"/>
            <w:gridSpan w:val="2"/>
            <w:vAlign w:val="bottom"/>
          </w:tcPr>
          <w:p w14:paraId="5563C32D"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6F4368F7"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8" w:type="dxa"/>
            <w:vAlign w:val="bottom"/>
          </w:tcPr>
          <w:p w14:paraId="081EC0D9"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1ED8F4B7" w14:textId="77777777" w:rsidR="00EA3E84" w:rsidRPr="00564AB0" w:rsidRDefault="00EA3E84" w:rsidP="00EA3E84">
            <w:pPr>
              <w:tabs>
                <w:tab w:val="decimal" w:pos="747"/>
              </w:tabs>
              <w:spacing w:line="240" w:lineRule="auto"/>
              <w:ind w:left="-115" w:right="-115" w:hanging="130"/>
              <w:rPr>
                <w:rFonts w:cs="Times New Roman"/>
                <w:b/>
                <w:bCs/>
                <w:lang w:val="en-US"/>
              </w:rPr>
            </w:pPr>
          </w:p>
        </w:tc>
      </w:tr>
      <w:tr w:rsidR="00EA3E84" w:rsidRPr="00564AB0" w14:paraId="1F65433D" w14:textId="77777777" w:rsidTr="00561B0D">
        <w:tc>
          <w:tcPr>
            <w:tcW w:w="4191" w:type="dxa"/>
            <w:vAlign w:val="bottom"/>
          </w:tcPr>
          <w:p w14:paraId="43C8237D" w14:textId="77777777" w:rsidR="00EA3E84" w:rsidRPr="00564AB0" w:rsidRDefault="00EA3E84" w:rsidP="00EA3E84">
            <w:pPr>
              <w:spacing w:line="240" w:lineRule="atLeast"/>
              <w:ind w:right="-108" w:hanging="21"/>
              <w:rPr>
                <w:rFonts w:cs="Times New Roman"/>
                <w:b/>
                <w:bCs/>
                <w:i/>
                <w:iCs/>
                <w:lang w:val="en-US"/>
              </w:rPr>
            </w:pPr>
            <w:r w:rsidRPr="00564AB0">
              <w:rPr>
                <w:rFonts w:cs="Times New Roman"/>
                <w:b/>
                <w:bCs/>
                <w:i/>
                <w:iCs/>
                <w:lang w:val="en-US"/>
              </w:rPr>
              <w:t>Trade accounts payable</w:t>
            </w:r>
          </w:p>
        </w:tc>
        <w:tc>
          <w:tcPr>
            <w:tcW w:w="1100" w:type="dxa"/>
            <w:gridSpan w:val="2"/>
          </w:tcPr>
          <w:p w14:paraId="700645A7"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gridSpan w:val="2"/>
            <w:vAlign w:val="bottom"/>
          </w:tcPr>
          <w:p w14:paraId="3BAB104E"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Pr>
          <w:p w14:paraId="2C9D44E6" w14:textId="77777777" w:rsidR="00EA3E84" w:rsidRPr="00564AB0" w:rsidRDefault="00EA3E84" w:rsidP="00EA3E84">
            <w:pPr>
              <w:tabs>
                <w:tab w:val="decimal" w:pos="487"/>
              </w:tabs>
              <w:spacing w:line="240" w:lineRule="auto"/>
              <w:ind w:right="-120"/>
              <w:rPr>
                <w:rFonts w:cs="Times New Roman"/>
                <w:lang w:val="en-US"/>
              </w:rPr>
            </w:pPr>
          </w:p>
        </w:tc>
        <w:tc>
          <w:tcPr>
            <w:tcW w:w="236" w:type="dxa"/>
            <w:gridSpan w:val="2"/>
            <w:vAlign w:val="bottom"/>
          </w:tcPr>
          <w:p w14:paraId="2868E6C0"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Pr>
          <w:p w14:paraId="5B691A42"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8" w:type="dxa"/>
            <w:vAlign w:val="bottom"/>
          </w:tcPr>
          <w:p w14:paraId="6A212CE4"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Pr>
          <w:p w14:paraId="15C41BA5" w14:textId="77777777" w:rsidR="00EA3E84" w:rsidRPr="00564AB0" w:rsidRDefault="00EA3E84" w:rsidP="00EA3E84">
            <w:pPr>
              <w:tabs>
                <w:tab w:val="decimal" w:pos="747"/>
              </w:tabs>
              <w:spacing w:line="240" w:lineRule="auto"/>
              <w:ind w:left="-115" w:right="-115" w:hanging="130"/>
              <w:rPr>
                <w:rFonts w:cs="Times New Roman"/>
                <w:b/>
                <w:bCs/>
                <w:lang w:val="en-US" w:bidi="ar-SA"/>
              </w:rPr>
            </w:pPr>
          </w:p>
        </w:tc>
      </w:tr>
      <w:tr w:rsidR="00EA3E84" w:rsidRPr="00564AB0" w14:paraId="19670C30" w14:textId="77777777" w:rsidTr="00561B0D">
        <w:tc>
          <w:tcPr>
            <w:tcW w:w="4191" w:type="dxa"/>
            <w:vAlign w:val="bottom"/>
          </w:tcPr>
          <w:p w14:paraId="0AD13AC7" w14:textId="77777777" w:rsidR="00EA3E84" w:rsidRPr="00564AB0" w:rsidRDefault="00EA3E84" w:rsidP="00EA3E84">
            <w:pPr>
              <w:spacing w:line="240" w:lineRule="atLeast"/>
              <w:ind w:right="-108" w:hanging="21"/>
              <w:rPr>
                <w:rFonts w:cs="Times New Roman"/>
                <w:b/>
                <w:bCs/>
              </w:rPr>
            </w:pPr>
            <w:r w:rsidRPr="00564AB0">
              <w:rPr>
                <w:rFonts w:cs="Times New Roman"/>
              </w:rPr>
              <w:t>Subsidiary</w:t>
            </w:r>
          </w:p>
        </w:tc>
        <w:tc>
          <w:tcPr>
            <w:tcW w:w="1100" w:type="dxa"/>
            <w:gridSpan w:val="2"/>
          </w:tcPr>
          <w:p w14:paraId="17C89FF0" w14:textId="74A9A400" w:rsidR="00EA3E84" w:rsidRPr="00611134" w:rsidRDefault="00206ECA" w:rsidP="0045685F">
            <w:pPr>
              <w:tabs>
                <w:tab w:val="decimal" w:pos="577"/>
              </w:tabs>
              <w:spacing w:line="240" w:lineRule="auto"/>
              <w:ind w:right="-120"/>
              <w:rPr>
                <w:rFonts w:cs="Times New Roman"/>
                <w:lang w:val="en-US" w:bidi="ar-SA"/>
              </w:rPr>
            </w:pPr>
            <w:r>
              <w:rPr>
                <w:rFonts w:cs="Times New Roman"/>
                <w:lang w:val="en-US" w:bidi="ar-SA"/>
              </w:rPr>
              <w:t>-</w:t>
            </w:r>
          </w:p>
        </w:tc>
        <w:tc>
          <w:tcPr>
            <w:tcW w:w="330" w:type="dxa"/>
            <w:gridSpan w:val="2"/>
            <w:vAlign w:val="bottom"/>
          </w:tcPr>
          <w:p w14:paraId="06AC8425" w14:textId="77777777" w:rsidR="00EA3E84" w:rsidRPr="00611134" w:rsidRDefault="00EA3E84" w:rsidP="00EA3E84">
            <w:pPr>
              <w:tabs>
                <w:tab w:val="decimal" w:pos="770"/>
              </w:tabs>
              <w:spacing w:line="240" w:lineRule="atLeast"/>
              <w:ind w:left="-108" w:right="-108"/>
              <w:rPr>
                <w:rFonts w:cs="Times New Roman"/>
                <w:lang w:val="en-US" w:bidi="ar-SA"/>
              </w:rPr>
            </w:pPr>
          </w:p>
        </w:tc>
        <w:tc>
          <w:tcPr>
            <w:tcW w:w="1089" w:type="dxa"/>
            <w:gridSpan w:val="3"/>
          </w:tcPr>
          <w:p w14:paraId="23563DA2" w14:textId="0487F5EC" w:rsidR="00EA3E84" w:rsidRPr="00611134" w:rsidRDefault="00EA3E84" w:rsidP="00EA3E84">
            <w:pPr>
              <w:tabs>
                <w:tab w:val="decimal" w:pos="577"/>
              </w:tabs>
              <w:spacing w:line="240" w:lineRule="auto"/>
              <w:ind w:right="-120"/>
              <w:rPr>
                <w:rFonts w:cs="Times New Roman"/>
                <w:lang w:val="en-US"/>
              </w:rPr>
            </w:pPr>
            <w:r w:rsidRPr="00611134">
              <w:rPr>
                <w:rFonts w:cs="Times New Roman"/>
              </w:rPr>
              <w:t>-</w:t>
            </w:r>
          </w:p>
        </w:tc>
        <w:tc>
          <w:tcPr>
            <w:tcW w:w="236" w:type="dxa"/>
            <w:gridSpan w:val="2"/>
            <w:vAlign w:val="bottom"/>
          </w:tcPr>
          <w:p w14:paraId="3E87408D"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Pr>
          <w:p w14:paraId="65C42CC0" w14:textId="1C194A95" w:rsidR="00EA3E84" w:rsidRPr="00564AB0" w:rsidRDefault="00206ECA" w:rsidP="002C237A">
            <w:pPr>
              <w:pStyle w:val="BodyText"/>
              <w:tabs>
                <w:tab w:val="decimal" w:pos="552"/>
              </w:tabs>
              <w:spacing w:after="0" w:line="240" w:lineRule="auto"/>
              <w:ind w:right="-20"/>
              <w:rPr>
                <w:lang w:val="en-US"/>
              </w:rPr>
            </w:pPr>
            <w:r>
              <w:rPr>
                <w:lang w:val="en-US"/>
              </w:rPr>
              <w:t>-</w:t>
            </w:r>
          </w:p>
        </w:tc>
        <w:tc>
          <w:tcPr>
            <w:tcW w:w="238" w:type="dxa"/>
          </w:tcPr>
          <w:p w14:paraId="31F59F30"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Pr>
          <w:p w14:paraId="36E8BB52" w14:textId="5A54F4E5" w:rsidR="00EA3E84" w:rsidRPr="00564AB0" w:rsidRDefault="00EA3E84" w:rsidP="00EA3E84">
            <w:pPr>
              <w:pStyle w:val="acctfourfigures"/>
              <w:tabs>
                <w:tab w:val="clear" w:pos="765"/>
                <w:tab w:val="decimal" w:pos="802"/>
              </w:tabs>
              <w:spacing w:line="240" w:lineRule="atLeast"/>
              <w:ind w:left="-115" w:right="-115" w:hanging="130"/>
              <w:rPr>
                <w:szCs w:val="22"/>
                <w:lang w:val="en-US"/>
              </w:rPr>
            </w:pPr>
            <w:r w:rsidRPr="00564AB0">
              <w:rPr>
                <w:szCs w:val="22"/>
                <w:lang w:val="en-US"/>
              </w:rPr>
              <w:t>2,305</w:t>
            </w:r>
          </w:p>
        </w:tc>
      </w:tr>
      <w:tr w:rsidR="00EA3E84" w:rsidRPr="00564AB0" w14:paraId="5B565467" w14:textId="77777777" w:rsidTr="00561B0D">
        <w:tc>
          <w:tcPr>
            <w:tcW w:w="4191" w:type="dxa"/>
            <w:vAlign w:val="bottom"/>
          </w:tcPr>
          <w:p w14:paraId="214B4749" w14:textId="77777777" w:rsidR="00EA3E84" w:rsidRPr="00564AB0" w:rsidRDefault="00EA3E84" w:rsidP="00EA3E84">
            <w:pPr>
              <w:spacing w:line="240" w:lineRule="atLeast"/>
              <w:ind w:right="-108" w:hanging="21"/>
              <w:rPr>
                <w:rFonts w:cs="Times New Roman"/>
                <w:b/>
                <w:bCs/>
              </w:rPr>
            </w:pPr>
            <w:r w:rsidRPr="00564AB0">
              <w:rPr>
                <w:rFonts w:cs="Times New Roman"/>
              </w:rPr>
              <w:t>Other related parties</w:t>
            </w:r>
          </w:p>
        </w:tc>
        <w:tc>
          <w:tcPr>
            <w:tcW w:w="1100" w:type="dxa"/>
            <w:gridSpan w:val="2"/>
            <w:tcBorders>
              <w:bottom w:val="single" w:sz="4" w:space="0" w:color="auto"/>
            </w:tcBorders>
          </w:tcPr>
          <w:p w14:paraId="5FFA77AF" w14:textId="001BD24A" w:rsidR="00EA3E84" w:rsidRPr="00564AB0" w:rsidRDefault="00206ECA" w:rsidP="00206ECA">
            <w:pPr>
              <w:tabs>
                <w:tab w:val="decimal" w:pos="770"/>
              </w:tabs>
              <w:spacing w:line="240" w:lineRule="auto"/>
              <w:ind w:left="-115" w:right="-115" w:hanging="130"/>
              <w:rPr>
                <w:rFonts w:cs="Times New Roman"/>
                <w:lang w:val="en-US" w:bidi="ar-SA"/>
              </w:rPr>
            </w:pPr>
            <w:r>
              <w:rPr>
                <w:rFonts w:cs="Times New Roman"/>
                <w:lang w:val="en-US" w:bidi="ar-SA"/>
              </w:rPr>
              <w:t>15,323</w:t>
            </w:r>
          </w:p>
        </w:tc>
        <w:tc>
          <w:tcPr>
            <w:tcW w:w="330" w:type="dxa"/>
            <w:gridSpan w:val="2"/>
            <w:vAlign w:val="bottom"/>
          </w:tcPr>
          <w:p w14:paraId="26CE6F4F"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Borders>
              <w:bottom w:val="single" w:sz="4" w:space="0" w:color="auto"/>
            </w:tcBorders>
          </w:tcPr>
          <w:p w14:paraId="5890F168" w14:textId="68B63436" w:rsidR="00EA3E84" w:rsidRPr="00564AB0" w:rsidRDefault="00EA3E84" w:rsidP="00EA3E84">
            <w:pPr>
              <w:tabs>
                <w:tab w:val="decimal" w:pos="770"/>
              </w:tabs>
              <w:spacing w:line="240" w:lineRule="auto"/>
              <w:ind w:right="-120"/>
              <w:rPr>
                <w:rFonts w:cs="Times New Roman"/>
                <w:b/>
                <w:bCs/>
              </w:rPr>
            </w:pPr>
            <w:r w:rsidRPr="00564AB0">
              <w:rPr>
                <w:rFonts w:cs="Times New Roman"/>
                <w:lang w:val="en-US"/>
              </w:rPr>
              <w:t>18,151</w:t>
            </w:r>
          </w:p>
        </w:tc>
        <w:tc>
          <w:tcPr>
            <w:tcW w:w="236" w:type="dxa"/>
            <w:gridSpan w:val="2"/>
            <w:vAlign w:val="bottom"/>
          </w:tcPr>
          <w:p w14:paraId="4B89F61A"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Borders>
              <w:bottom w:val="single" w:sz="4" w:space="0" w:color="auto"/>
            </w:tcBorders>
          </w:tcPr>
          <w:p w14:paraId="06B31CB0" w14:textId="1B62BE7E" w:rsidR="00EA3E84" w:rsidRPr="00564AB0" w:rsidRDefault="00206ECA" w:rsidP="00345569">
            <w:pPr>
              <w:pStyle w:val="acctfourfigures"/>
              <w:tabs>
                <w:tab w:val="clear" w:pos="765"/>
                <w:tab w:val="decimal" w:pos="802"/>
              </w:tabs>
              <w:spacing w:line="240" w:lineRule="atLeast"/>
              <w:ind w:left="-115" w:right="-115" w:hanging="130"/>
              <w:rPr>
                <w:lang w:val="en-US"/>
              </w:rPr>
            </w:pPr>
            <w:r>
              <w:rPr>
                <w:lang w:val="en-US"/>
              </w:rPr>
              <w:t>15,323</w:t>
            </w:r>
          </w:p>
        </w:tc>
        <w:tc>
          <w:tcPr>
            <w:tcW w:w="238" w:type="dxa"/>
          </w:tcPr>
          <w:p w14:paraId="20604C3A"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29592111" w14:textId="183455AD"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szCs w:val="22"/>
                <w:lang w:val="en-US"/>
              </w:rPr>
              <w:t>18,151</w:t>
            </w:r>
          </w:p>
        </w:tc>
      </w:tr>
      <w:tr w:rsidR="00EA3E84" w:rsidRPr="00564AB0" w14:paraId="29D64CED" w14:textId="77777777" w:rsidTr="00561B0D">
        <w:tc>
          <w:tcPr>
            <w:tcW w:w="4191" w:type="dxa"/>
            <w:vAlign w:val="bottom"/>
          </w:tcPr>
          <w:p w14:paraId="19F0DB59" w14:textId="77777777" w:rsidR="00EA3E84" w:rsidRPr="00564AB0" w:rsidRDefault="00EA3E84" w:rsidP="00EA3E84">
            <w:pPr>
              <w:spacing w:line="240" w:lineRule="atLeast"/>
              <w:ind w:right="-108" w:hanging="21"/>
              <w:rPr>
                <w:rFonts w:cs="Times New Roman"/>
                <w:b/>
                <w:bCs/>
              </w:rPr>
            </w:pPr>
            <w:r w:rsidRPr="00564AB0">
              <w:rPr>
                <w:rFonts w:cs="Times New Roman"/>
                <w:b/>
                <w:bCs/>
              </w:rPr>
              <w:t>Total</w:t>
            </w:r>
          </w:p>
        </w:tc>
        <w:tc>
          <w:tcPr>
            <w:tcW w:w="1100" w:type="dxa"/>
            <w:gridSpan w:val="2"/>
            <w:tcBorders>
              <w:top w:val="single" w:sz="4" w:space="0" w:color="auto"/>
              <w:bottom w:val="double" w:sz="4" w:space="0" w:color="auto"/>
            </w:tcBorders>
          </w:tcPr>
          <w:p w14:paraId="481B9656" w14:textId="0B51D993" w:rsidR="00EA3E84" w:rsidRPr="00564AB0" w:rsidRDefault="00206ECA" w:rsidP="00206ECA">
            <w:pPr>
              <w:tabs>
                <w:tab w:val="decimal" w:pos="770"/>
              </w:tabs>
              <w:spacing w:line="240" w:lineRule="auto"/>
              <w:ind w:right="-120"/>
              <w:rPr>
                <w:rFonts w:cs="Times New Roman"/>
                <w:b/>
                <w:bCs/>
                <w:cs/>
                <w:lang w:val="en-US"/>
              </w:rPr>
            </w:pPr>
            <w:r>
              <w:rPr>
                <w:rFonts w:cs="Times New Roman"/>
                <w:b/>
                <w:bCs/>
                <w:lang w:val="en-US"/>
              </w:rPr>
              <w:t>15,323</w:t>
            </w:r>
          </w:p>
        </w:tc>
        <w:tc>
          <w:tcPr>
            <w:tcW w:w="330" w:type="dxa"/>
            <w:gridSpan w:val="2"/>
            <w:vAlign w:val="bottom"/>
          </w:tcPr>
          <w:p w14:paraId="6563332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Borders>
              <w:top w:val="single" w:sz="4" w:space="0" w:color="auto"/>
              <w:bottom w:val="double" w:sz="4" w:space="0" w:color="auto"/>
            </w:tcBorders>
          </w:tcPr>
          <w:p w14:paraId="29ADB403" w14:textId="2AC77B08" w:rsidR="00EA3E84" w:rsidRPr="00564AB0" w:rsidRDefault="00EA3E84" w:rsidP="00EA3E84">
            <w:pPr>
              <w:tabs>
                <w:tab w:val="decimal" w:pos="770"/>
              </w:tabs>
              <w:spacing w:line="240" w:lineRule="auto"/>
              <w:ind w:right="-120"/>
              <w:rPr>
                <w:rFonts w:cs="Times New Roman"/>
                <w:b/>
                <w:bCs/>
              </w:rPr>
            </w:pPr>
            <w:r w:rsidRPr="00564AB0">
              <w:rPr>
                <w:rFonts w:cs="Times New Roman"/>
                <w:b/>
                <w:bCs/>
                <w:lang w:val="en-US"/>
              </w:rPr>
              <w:t>18,151</w:t>
            </w:r>
          </w:p>
        </w:tc>
        <w:tc>
          <w:tcPr>
            <w:tcW w:w="236" w:type="dxa"/>
            <w:gridSpan w:val="2"/>
            <w:vAlign w:val="bottom"/>
          </w:tcPr>
          <w:p w14:paraId="07DF98F5"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Borders>
              <w:top w:val="single" w:sz="4" w:space="0" w:color="auto"/>
              <w:bottom w:val="double" w:sz="4" w:space="0" w:color="auto"/>
            </w:tcBorders>
          </w:tcPr>
          <w:p w14:paraId="27FB9585" w14:textId="745825A8" w:rsidR="00EA3E84" w:rsidRPr="00564AB0" w:rsidRDefault="00206ECA" w:rsidP="00345569">
            <w:pPr>
              <w:pStyle w:val="acctfourfigures"/>
              <w:tabs>
                <w:tab w:val="clear" w:pos="765"/>
                <w:tab w:val="decimal" w:pos="802"/>
              </w:tabs>
              <w:spacing w:line="240" w:lineRule="atLeast"/>
              <w:ind w:left="-115" w:right="-115" w:hanging="130"/>
              <w:rPr>
                <w:b/>
                <w:bCs/>
                <w:cs/>
                <w:lang w:val="en-US"/>
              </w:rPr>
            </w:pPr>
            <w:r>
              <w:rPr>
                <w:b/>
                <w:bCs/>
                <w:lang w:val="en-US"/>
              </w:rPr>
              <w:t>15,323</w:t>
            </w:r>
          </w:p>
        </w:tc>
        <w:tc>
          <w:tcPr>
            <w:tcW w:w="238" w:type="dxa"/>
          </w:tcPr>
          <w:p w14:paraId="79A3D0BA"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1C8B5F5E" w14:textId="23C59F3A"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20,456</w:t>
            </w:r>
          </w:p>
        </w:tc>
      </w:tr>
      <w:tr w:rsidR="00EA3E84" w:rsidRPr="00564AB0" w14:paraId="5228911B" w14:textId="77777777" w:rsidTr="00561B0D">
        <w:tc>
          <w:tcPr>
            <w:tcW w:w="4191" w:type="dxa"/>
            <w:vAlign w:val="bottom"/>
          </w:tcPr>
          <w:p w14:paraId="1D51E748" w14:textId="77777777" w:rsidR="00EA3E84" w:rsidRPr="00564AB0" w:rsidRDefault="00EA3E84" w:rsidP="00EA3E84">
            <w:pPr>
              <w:spacing w:line="240" w:lineRule="atLeast"/>
              <w:ind w:right="-108" w:hanging="21"/>
              <w:rPr>
                <w:rFonts w:cs="Times New Roman"/>
                <w:b/>
                <w:bCs/>
              </w:rPr>
            </w:pPr>
          </w:p>
        </w:tc>
        <w:tc>
          <w:tcPr>
            <w:tcW w:w="1100" w:type="dxa"/>
            <w:gridSpan w:val="2"/>
            <w:tcBorders>
              <w:top w:val="double" w:sz="4" w:space="0" w:color="auto"/>
            </w:tcBorders>
          </w:tcPr>
          <w:p w14:paraId="6A227E0F"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gridSpan w:val="2"/>
            <w:vAlign w:val="bottom"/>
          </w:tcPr>
          <w:p w14:paraId="484AFB89"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7FA09ACC" w14:textId="77777777" w:rsidR="00EA3E84" w:rsidRPr="00564AB0" w:rsidRDefault="00EA3E84" w:rsidP="00EA3E84">
            <w:pPr>
              <w:tabs>
                <w:tab w:val="decimal" w:pos="770"/>
              </w:tabs>
              <w:spacing w:line="240" w:lineRule="auto"/>
              <w:ind w:right="-120"/>
              <w:rPr>
                <w:rFonts w:cs="Times New Roman"/>
                <w:b/>
                <w:bCs/>
              </w:rPr>
            </w:pPr>
          </w:p>
        </w:tc>
        <w:tc>
          <w:tcPr>
            <w:tcW w:w="236" w:type="dxa"/>
            <w:gridSpan w:val="2"/>
            <w:vAlign w:val="bottom"/>
          </w:tcPr>
          <w:p w14:paraId="4F5F70C1"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1B7584A4"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8" w:type="dxa"/>
            <w:vAlign w:val="bottom"/>
          </w:tcPr>
          <w:p w14:paraId="066E49F8"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50186005" w14:textId="77777777" w:rsidR="00EA3E84" w:rsidRPr="00564AB0" w:rsidRDefault="00EA3E84" w:rsidP="00EA3E84">
            <w:pPr>
              <w:tabs>
                <w:tab w:val="decimal" w:pos="747"/>
              </w:tabs>
              <w:spacing w:line="240" w:lineRule="auto"/>
              <w:ind w:left="-115" w:right="-115" w:hanging="130"/>
              <w:rPr>
                <w:rFonts w:cs="Times New Roman"/>
                <w:b/>
                <w:bCs/>
                <w:lang w:val="en-US" w:bidi="ar-SA"/>
              </w:rPr>
            </w:pPr>
          </w:p>
        </w:tc>
      </w:tr>
      <w:tr w:rsidR="00EA3E84" w:rsidRPr="00564AB0" w14:paraId="023BFCD3" w14:textId="77777777" w:rsidTr="00561B0D">
        <w:tc>
          <w:tcPr>
            <w:tcW w:w="4191" w:type="dxa"/>
            <w:vAlign w:val="bottom"/>
          </w:tcPr>
          <w:p w14:paraId="7953AB39" w14:textId="56FBAD17" w:rsidR="00EA3E84" w:rsidRPr="00564AB0" w:rsidRDefault="00EA3E84" w:rsidP="00EA3E84">
            <w:pPr>
              <w:spacing w:line="240" w:lineRule="atLeast"/>
              <w:ind w:right="-108" w:hanging="21"/>
              <w:rPr>
                <w:rFonts w:cs="Times New Roman"/>
                <w:b/>
                <w:bCs/>
              </w:rPr>
            </w:pPr>
            <w:r w:rsidRPr="00564AB0">
              <w:rPr>
                <w:rFonts w:cs="Times New Roman"/>
                <w:b/>
                <w:bCs/>
                <w:i/>
                <w:iCs/>
              </w:rPr>
              <w:t>Other</w:t>
            </w:r>
            <w:r w:rsidR="005A14CF">
              <w:rPr>
                <w:rFonts w:cs="Times New Roman"/>
                <w:b/>
                <w:bCs/>
                <w:i/>
                <w:iCs/>
              </w:rPr>
              <w:t xml:space="preserve"> current</w:t>
            </w:r>
            <w:r w:rsidRPr="00564AB0">
              <w:rPr>
                <w:rFonts w:cs="Times New Roman"/>
                <w:b/>
                <w:bCs/>
                <w:i/>
                <w:iCs/>
              </w:rPr>
              <w:t xml:space="preserve"> payables</w:t>
            </w:r>
          </w:p>
        </w:tc>
        <w:tc>
          <w:tcPr>
            <w:tcW w:w="1100" w:type="dxa"/>
            <w:gridSpan w:val="2"/>
          </w:tcPr>
          <w:p w14:paraId="19DC918F"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gridSpan w:val="2"/>
            <w:vAlign w:val="bottom"/>
          </w:tcPr>
          <w:p w14:paraId="3DC8EB7F"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Pr>
          <w:p w14:paraId="5FFF4B17" w14:textId="77777777" w:rsidR="00EA3E84" w:rsidRPr="00564AB0" w:rsidRDefault="00EA3E84" w:rsidP="00EA3E84">
            <w:pPr>
              <w:tabs>
                <w:tab w:val="decimal" w:pos="770"/>
              </w:tabs>
              <w:spacing w:line="240" w:lineRule="auto"/>
              <w:ind w:right="-120"/>
              <w:rPr>
                <w:rFonts w:cs="Times New Roman"/>
                <w:b/>
                <w:bCs/>
              </w:rPr>
            </w:pPr>
          </w:p>
        </w:tc>
        <w:tc>
          <w:tcPr>
            <w:tcW w:w="236" w:type="dxa"/>
            <w:gridSpan w:val="2"/>
            <w:vAlign w:val="bottom"/>
          </w:tcPr>
          <w:p w14:paraId="5FF09708"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Pr>
          <w:p w14:paraId="2BDEFA67"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8" w:type="dxa"/>
            <w:vAlign w:val="bottom"/>
          </w:tcPr>
          <w:p w14:paraId="24391BDC"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Pr>
          <w:p w14:paraId="3DEE839D" w14:textId="77777777" w:rsidR="00EA3E84" w:rsidRPr="00564AB0" w:rsidRDefault="00EA3E84" w:rsidP="00EA3E84">
            <w:pPr>
              <w:tabs>
                <w:tab w:val="decimal" w:pos="747"/>
              </w:tabs>
              <w:spacing w:line="240" w:lineRule="auto"/>
              <w:ind w:left="-115" w:right="-115" w:hanging="130"/>
              <w:rPr>
                <w:rFonts w:cs="Times New Roman"/>
                <w:b/>
                <w:bCs/>
                <w:lang w:val="en-US" w:bidi="ar-SA"/>
              </w:rPr>
            </w:pPr>
          </w:p>
        </w:tc>
      </w:tr>
      <w:tr w:rsidR="00EA3E84" w:rsidRPr="00564AB0" w14:paraId="27C083D9" w14:textId="77777777" w:rsidTr="00561B0D">
        <w:tc>
          <w:tcPr>
            <w:tcW w:w="4191" w:type="dxa"/>
            <w:vAlign w:val="bottom"/>
          </w:tcPr>
          <w:p w14:paraId="525ED583" w14:textId="5490E981" w:rsidR="00EA3E84" w:rsidRPr="00564AB0" w:rsidRDefault="00EA3E84" w:rsidP="00EA3E84">
            <w:pPr>
              <w:spacing w:line="240" w:lineRule="atLeast"/>
              <w:ind w:right="-108" w:hanging="21"/>
              <w:rPr>
                <w:rFonts w:cs="Times New Roman"/>
                <w:b/>
                <w:bCs/>
              </w:rPr>
            </w:pPr>
            <w:r w:rsidRPr="00564AB0">
              <w:rPr>
                <w:rFonts w:cs="Times New Roman"/>
              </w:rPr>
              <w:t>Subsidiar</w:t>
            </w:r>
            <w:r w:rsidR="002E6F23">
              <w:rPr>
                <w:rFonts w:cs="Times New Roman"/>
              </w:rPr>
              <w:t>ies</w:t>
            </w:r>
          </w:p>
        </w:tc>
        <w:tc>
          <w:tcPr>
            <w:tcW w:w="1100" w:type="dxa"/>
            <w:gridSpan w:val="2"/>
          </w:tcPr>
          <w:p w14:paraId="1B31D88A" w14:textId="51F5D696" w:rsidR="00EA3E84" w:rsidRPr="00564AB0" w:rsidRDefault="00206ECA" w:rsidP="0045685F">
            <w:pPr>
              <w:tabs>
                <w:tab w:val="decimal" w:pos="577"/>
              </w:tabs>
              <w:spacing w:line="240" w:lineRule="auto"/>
              <w:ind w:right="-120"/>
              <w:rPr>
                <w:rFonts w:cs="Times New Roman"/>
                <w:lang w:val="en-US" w:bidi="ar-SA"/>
              </w:rPr>
            </w:pPr>
            <w:r>
              <w:rPr>
                <w:rFonts w:cs="Times New Roman"/>
                <w:lang w:val="en-US" w:bidi="ar-SA"/>
              </w:rPr>
              <w:t>-</w:t>
            </w:r>
          </w:p>
        </w:tc>
        <w:tc>
          <w:tcPr>
            <w:tcW w:w="330" w:type="dxa"/>
            <w:gridSpan w:val="2"/>
            <w:vAlign w:val="bottom"/>
          </w:tcPr>
          <w:p w14:paraId="624CD75C" w14:textId="77777777" w:rsidR="00EA3E84" w:rsidRPr="00564AB0" w:rsidRDefault="00EA3E84" w:rsidP="00EA3E84">
            <w:pPr>
              <w:tabs>
                <w:tab w:val="decimal" w:pos="590"/>
              </w:tabs>
              <w:spacing w:line="240" w:lineRule="auto"/>
              <w:ind w:right="-120"/>
              <w:rPr>
                <w:rFonts w:cs="Times New Roman"/>
                <w:b/>
                <w:bCs/>
                <w:lang w:val="en-US" w:bidi="ar-SA"/>
              </w:rPr>
            </w:pPr>
          </w:p>
        </w:tc>
        <w:tc>
          <w:tcPr>
            <w:tcW w:w="1089" w:type="dxa"/>
            <w:gridSpan w:val="3"/>
          </w:tcPr>
          <w:p w14:paraId="38EECB39" w14:textId="6F7A4930" w:rsidR="00EA3E84" w:rsidRPr="00611134" w:rsidRDefault="00EA3E84" w:rsidP="00EA3E84">
            <w:pPr>
              <w:tabs>
                <w:tab w:val="decimal" w:pos="590"/>
              </w:tabs>
              <w:spacing w:line="240" w:lineRule="auto"/>
              <w:ind w:right="-120"/>
              <w:rPr>
                <w:rFonts w:cs="Times New Roman"/>
                <w:lang w:val="en-US" w:bidi="ar-SA"/>
              </w:rPr>
            </w:pPr>
            <w:r w:rsidRPr="00611134">
              <w:rPr>
                <w:rFonts w:cs="Times New Roman"/>
              </w:rPr>
              <w:t>-</w:t>
            </w:r>
          </w:p>
        </w:tc>
        <w:tc>
          <w:tcPr>
            <w:tcW w:w="236" w:type="dxa"/>
            <w:gridSpan w:val="2"/>
          </w:tcPr>
          <w:p w14:paraId="3BF72BA4"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Pr>
          <w:p w14:paraId="1451F591" w14:textId="76774BE5" w:rsidR="00EA3E84" w:rsidRPr="00564AB0" w:rsidRDefault="00206ECA" w:rsidP="00345569">
            <w:pPr>
              <w:pStyle w:val="acctfourfigures"/>
              <w:tabs>
                <w:tab w:val="clear" w:pos="765"/>
                <w:tab w:val="decimal" w:pos="802"/>
              </w:tabs>
              <w:spacing w:line="240" w:lineRule="atLeast"/>
              <w:ind w:left="-115" w:right="-115" w:hanging="130"/>
              <w:rPr>
                <w:lang w:val="en-US"/>
              </w:rPr>
            </w:pPr>
            <w:r>
              <w:rPr>
                <w:lang w:val="en-US"/>
              </w:rPr>
              <w:t>2,795</w:t>
            </w:r>
          </w:p>
        </w:tc>
        <w:tc>
          <w:tcPr>
            <w:tcW w:w="238" w:type="dxa"/>
          </w:tcPr>
          <w:p w14:paraId="27467DFD"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Pr>
          <w:p w14:paraId="565C233B" w14:textId="32E3AEC8"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szCs w:val="22"/>
                <w:lang w:val="en-US"/>
              </w:rPr>
              <w:t>4,744</w:t>
            </w:r>
          </w:p>
        </w:tc>
      </w:tr>
      <w:tr w:rsidR="00206ECA" w:rsidRPr="00564AB0" w14:paraId="6AAF0F64" w14:textId="77777777" w:rsidTr="00561B0D">
        <w:tc>
          <w:tcPr>
            <w:tcW w:w="4191" w:type="dxa"/>
            <w:vAlign w:val="bottom"/>
          </w:tcPr>
          <w:p w14:paraId="3FA37025" w14:textId="037A7C23" w:rsidR="00206ECA" w:rsidRPr="00564AB0" w:rsidRDefault="00206ECA" w:rsidP="00EA3E84">
            <w:pPr>
              <w:spacing w:line="240" w:lineRule="atLeast"/>
              <w:ind w:right="-108" w:hanging="21"/>
              <w:rPr>
                <w:rFonts w:cs="Times New Roman"/>
              </w:rPr>
            </w:pPr>
            <w:r>
              <w:rPr>
                <w:rFonts w:cs="Times New Roman"/>
              </w:rPr>
              <w:t>Associate</w:t>
            </w:r>
          </w:p>
        </w:tc>
        <w:tc>
          <w:tcPr>
            <w:tcW w:w="1100" w:type="dxa"/>
            <w:gridSpan w:val="2"/>
          </w:tcPr>
          <w:p w14:paraId="7C121FEB" w14:textId="1B0984E0" w:rsidR="00206ECA" w:rsidRPr="00564AB0" w:rsidRDefault="00206ECA" w:rsidP="00345569">
            <w:pPr>
              <w:tabs>
                <w:tab w:val="decimal" w:pos="770"/>
              </w:tabs>
              <w:spacing w:line="240" w:lineRule="auto"/>
              <w:ind w:right="-120"/>
              <w:rPr>
                <w:rFonts w:cs="Times New Roman"/>
                <w:lang w:val="en-US" w:bidi="ar-SA"/>
              </w:rPr>
            </w:pPr>
            <w:r>
              <w:rPr>
                <w:rFonts w:cs="Times New Roman"/>
                <w:lang w:val="en-US" w:bidi="ar-SA"/>
              </w:rPr>
              <w:t>96</w:t>
            </w:r>
          </w:p>
        </w:tc>
        <w:tc>
          <w:tcPr>
            <w:tcW w:w="330" w:type="dxa"/>
            <w:gridSpan w:val="2"/>
            <w:vAlign w:val="bottom"/>
          </w:tcPr>
          <w:p w14:paraId="5E5F6A76" w14:textId="77777777" w:rsidR="00206ECA" w:rsidRPr="00564AB0" w:rsidRDefault="00206ECA" w:rsidP="00EA3E84">
            <w:pPr>
              <w:tabs>
                <w:tab w:val="decimal" w:pos="590"/>
              </w:tabs>
              <w:spacing w:line="240" w:lineRule="auto"/>
              <w:ind w:right="-120"/>
              <w:rPr>
                <w:rFonts w:cs="Times New Roman"/>
                <w:b/>
                <w:bCs/>
                <w:lang w:val="en-US" w:bidi="ar-SA"/>
              </w:rPr>
            </w:pPr>
          </w:p>
        </w:tc>
        <w:tc>
          <w:tcPr>
            <w:tcW w:w="1089" w:type="dxa"/>
            <w:gridSpan w:val="3"/>
          </w:tcPr>
          <w:p w14:paraId="0D8426E2" w14:textId="238F77DB" w:rsidR="00206ECA" w:rsidRPr="00611134" w:rsidRDefault="00206ECA" w:rsidP="00EA3E84">
            <w:pPr>
              <w:tabs>
                <w:tab w:val="decimal" w:pos="590"/>
              </w:tabs>
              <w:spacing w:line="240" w:lineRule="auto"/>
              <w:ind w:right="-120"/>
              <w:rPr>
                <w:rFonts w:cs="Times New Roman"/>
              </w:rPr>
            </w:pPr>
            <w:r>
              <w:rPr>
                <w:rFonts w:cs="Times New Roman"/>
              </w:rPr>
              <w:t>-</w:t>
            </w:r>
          </w:p>
        </w:tc>
        <w:tc>
          <w:tcPr>
            <w:tcW w:w="236" w:type="dxa"/>
            <w:gridSpan w:val="2"/>
          </w:tcPr>
          <w:p w14:paraId="21D462CD" w14:textId="77777777" w:rsidR="00206ECA" w:rsidRPr="00564AB0" w:rsidRDefault="00206ECA" w:rsidP="00EA3E84">
            <w:pPr>
              <w:tabs>
                <w:tab w:val="decimal" w:pos="770"/>
              </w:tabs>
              <w:spacing w:line="240" w:lineRule="atLeast"/>
              <w:ind w:left="-108" w:right="-108"/>
              <w:rPr>
                <w:rFonts w:cs="Times New Roman"/>
                <w:b/>
                <w:bCs/>
                <w:lang w:val="en-US" w:bidi="ar-SA"/>
              </w:rPr>
            </w:pPr>
          </w:p>
        </w:tc>
        <w:tc>
          <w:tcPr>
            <w:tcW w:w="1094" w:type="dxa"/>
            <w:gridSpan w:val="2"/>
          </w:tcPr>
          <w:p w14:paraId="6BDF1CE0" w14:textId="05E98D24" w:rsidR="00206ECA" w:rsidRDefault="00206ECA" w:rsidP="00345569">
            <w:pPr>
              <w:pStyle w:val="acctfourfigures"/>
              <w:tabs>
                <w:tab w:val="clear" w:pos="765"/>
                <w:tab w:val="decimal" w:pos="802"/>
              </w:tabs>
              <w:spacing w:line="240" w:lineRule="atLeast"/>
              <w:ind w:left="-115" w:right="-115" w:hanging="130"/>
              <w:rPr>
                <w:lang w:val="en-US"/>
              </w:rPr>
            </w:pPr>
            <w:r>
              <w:rPr>
                <w:lang w:val="en-US"/>
              </w:rPr>
              <w:t>96</w:t>
            </w:r>
          </w:p>
        </w:tc>
        <w:tc>
          <w:tcPr>
            <w:tcW w:w="238" w:type="dxa"/>
          </w:tcPr>
          <w:p w14:paraId="6963A560" w14:textId="77777777" w:rsidR="00206ECA" w:rsidRPr="00564AB0" w:rsidRDefault="00206ECA" w:rsidP="00EA3E84">
            <w:pPr>
              <w:tabs>
                <w:tab w:val="decimal" w:pos="770"/>
              </w:tabs>
              <w:spacing w:line="240" w:lineRule="atLeast"/>
              <w:ind w:left="-108" w:right="-108"/>
              <w:rPr>
                <w:rFonts w:cs="Times New Roman"/>
                <w:b/>
                <w:bCs/>
                <w:lang w:val="en-US" w:bidi="ar-SA"/>
              </w:rPr>
            </w:pPr>
          </w:p>
        </w:tc>
        <w:tc>
          <w:tcPr>
            <w:tcW w:w="1089" w:type="dxa"/>
            <w:gridSpan w:val="2"/>
          </w:tcPr>
          <w:p w14:paraId="2ECC3236" w14:textId="0CF90CBB" w:rsidR="00206ECA" w:rsidRPr="00CC402B" w:rsidRDefault="00206ECA" w:rsidP="00CC402B">
            <w:pPr>
              <w:tabs>
                <w:tab w:val="decimal" w:pos="590"/>
              </w:tabs>
              <w:spacing w:line="240" w:lineRule="auto"/>
              <w:ind w:right="-120"/>
              <w:rPr>
                <w:rFonts w:cs="Times New Roman"/>
              </w:rPr>
            </w:pPr>
            <w:r w:rsidRPr="00CC402B">
              <w:rPr>
                <w:rFonts w:cs="Times New Roman"/>
              </w:rPr>
              <w:t>-</w:t>
            </w:r>
          </w:p>
        </w:tc>
      </w:tr>
      <w:tr w:rsidR="00EA3E84" w:rsidRPr="00A153A3" w14:paraId="2672BDCF" w14:textId="77777777" w:rsidTr="00561B0D">
        <w:tc>
          <w:tcPr>
            <w:tcW w:w="4191" w:type="dxa"/>
            <w:vAlign w:val="bottom"/>
          </w:tcPr>
          <w:p w14:paraId="1F8EE783" w14:textId="77777777" w:rsidR="00EA3E84" w:rsidRPr="00564AB0" w:rsidRDefault="00EA3E84" w:rsidP="00EA3E84">
            <w:pPr>
              <w:spacing w:line="240" w:lineRule="atLeast"/>
              <w:ind w:right="-108" w:hanging="21"/>
              <w:rPr>
                <w:rFonts w:cs="Times New Roman"/>
                <w:b/>
                <w:bCs/>
              </w:rPr>
            </w:pPr>
            <w:r w:rsidRPr="00564AB0">
              <w:rPr>
                <w:rFonts w:cs="Times New Roman"/>
              </w:rPr>
              <w:t>Other related parties</w:t>
            </w:r>
          </w:p>
        </w:tc>
        <w:tc>
          <w:tcPr>
            <w:tcW w:w="1100" w:type="dxa"/>
            <w:gridSpan w:val="2"/>
            <w:tcBorders>
              <w:bottom w:val="single" w:sz="4" w:space="0" w:color="auto"/>
            </w:tcBorders>
          </w:tcPr>
          <w:p w14:paraId="48545199" w14:textId="7A175400" w:rsidR="00EA3E84" w:rsidRPr="00564AB0" w:rsidRDefault="00206ECA" w:rsidP="00EA3E84">
            <w:pPr>
              <w:tabs>
                <w:tab w:val="decimal" w:pos="770"/>
              </w:tabs>
              <w:spacing w:line="240" w:lineRule="auto"/>
              <w:ind w:right="-120"/>
              <w:rPr>
                <w:rFonts w:cs="Times New Roman"/>
                <w:lang w:val="en-US"/>
              </w:rPr>
            </w:pPr>
            <w:r>
              <w:rPr>
                <w:rFonts w:cs="Times New Roman"/>
                <w:lang w:val="en-US"/>
              </w:rPr>
              <w:t>1,364</w:t>
            </w:r>
          </w:p>
        </w:tc>
        <w:tc>
          <w:tcPr>
            <w:tcW w:w="330" w:type="dxa"/>
            <w:gridSpan w:val="2"/>
            <w:vAlign w:val="bottom"/>
          </w:tcPr>
          <w:p w14:paraId="65CB3F95"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Borders>
              <w:bottom w:val="single" w:sz="4" w:space="0" w:color="auto"/>
            </w:tcBorders>
          </w:tcPr>
          <w:p w14:paraId="415331A3" w14:textId="63B4EC3F" w:rsidR="00EA3E84" w:rsidRPr="00564AB0" w:rsidRDefault="00EA3E84" w:rsidP="00EA3E84">
            <w:pPr>
              <w:tabs>
                <w:tab w:val="decimal" w:pos="770"/>
              </w:tabs>
              <w:spacing w:line="240" w:lineRule="auto"/>
              <w:ind w:right="-120"/>
              <w:rPr>
                <w:rFonts w:cs="Times New Roman"/>
                <w:b/>
                <w:bCs/>
              </w:rPr>
            </w:pPr>
            <w:r w:rsidRPr="00564AB0">
              <w:rPr>
                <w:rFonts w:cs="Times New Roman"/>
                <w:lang w:val="en-US"/>
              </w:rPr>
              <w:t>1,988</w:t>
            </w:r>
          </w:p>
        </w:tc>
        <w:tc>
          <w:tcPr>
            <w:tcW w:w="236" w:type="dxa"/>
            <w:gridSpan w:val="2"/>
          </w:tcPr>
          <w:p w14:paraId="2FA41361"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Borders>
              <w:bottom w:val="single" w:sz="4" w:space="0" w:color="auto"/>
            </w:tcBorders>
          </w:tcPr>
          <w:p w14:paraId="44884FEC" w14:textId="6CF37B6F" w:rsidR="00EA3E84" w:rsidRPr="00564AB0" w:rsidRDefault="00206ECA" w:rsidP="00345569">
            <w:pPr>
              <w:pStyle w:val="acctfourfigures"/>
              <w:tabs>
                <w:tab w:val="clear" w:pos="765"/>
                <w:tab w:val="decimal" w:pos="802"/>
              </w:tabs>
              <w:spacing w:line="240" w:lineRule="atLeast"/>
              <w:ind w:left="-115" w:right="-115" w:hanging="130"/>
              <w:rPr>
                <w:lang w:val="en-US"/>
              </w:rPr>
            </w:pPr>
            <w:r>
              <w:rPr>
                <w:lang w:val="en-US"/>
              </w:rPr>
              <w:t>1,327</w:t>
            </w:r>
          </w:p>
        </w:tc>
        <w:tc>
          <w:tcPr>
            <w:tcW w:w="238" w:type="dxa"/>
          </w:tcPr>
          <w:p w14:paraId="3C6EE8DA"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05E7BE0D" w14:textId="324D0ACF"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szCs w:val="22"/>
                <w:lang w:val="en-US"/>
              </w:rPr>
              <w:t>1,965</w:t>
            </w:r>
          </w:p>
        </w:tc>
      </w:tr>
      <w:tr w:rsidR="00EA3E84" w:rsidRPr="00564AB0" w14:paraId="5C90654C" w14:textId="77777777" w:rsidTr="00561B0D">
        <w:tc>
          <w:tcPr>
            <w:tcW w:w="4191" w:type="dxa"/>
            <w:vAlign w:val="bottom"/>
          </w:tcPr>
          <w:p w14:paraId="1AE873CF" w14:textId="77777777" w:rsidR="00EA3E84" w:rsidRPr="00564AB0" w:rsidRDefault="00EA3E84" w:rsidP="00EA3E84">
            <w:pPr>
              <w:spacing w:line="240" w:lineRule="atLeast"/>
              <w:ind w:right="-108" w:hanging="21"/>
              <w:rPr>
                <w:rFonts w:cs="Times New Roman"/>
                <w:b/>
                <w:bCs/>
              </w:rPr>
            </w:pPr>
            <w:r w:rsidRPr="00564AB0">
              <w:rPr>
                <w:rFonts w:cs="Times New Roman"/>
                <w:b/>
                <w:bCs/>
              </w:rPr>
              <w:t>Total</w:t>
            </w:r>
          </w:p>
        </w:tc>
        <w:tc>
          <w:tcPr>
            <w:tcW w:w="1100" w:type="dxa"/>
            <w:gridSpan w:val="2"/>
            <w:tcBorders>
              <w:top w:val="single" w:sz="4" w:space="0" w:color="auto"/>
              <w:bottom w:val="double" w:sz="4" w:space="0" w:color="auto"/>
            </w:tcBorders>
          </w:tcPr>
          <w:p w14:paraId="62AF9C39" w14:textId="458663F1" w:rsidR="00EA3E84" w:rsidRPr="00564AB0" w:rsidRDefault="00206ECA" w:rsidP="00EA3E84">
            <w:pPr>
              <w:tabs>
                <w:tab w:val="decimal" w:pos="770"/>
              </w:tabs>
              <w:spacing w:line="240" w:lineRule="auto"/>
              <w:ind w:right="-120"/>
              <w:rPr>
                <w:rFonts w:cs="Times New Roman"/>
                <w:b/>
                <w:bCs/>
                <w:lang w:val="en-US"/>
              </w:rPr>
            </w:pPr>
            <w:r>
              <w:rPr>
                <w:rFonts w:cs="Times New Roman"/>
                <w:b/>
                <w:bCs/>
                <w:lang w:val="en-US"/>
              </w:rPr>
              <w:t>1,460</w:t>
            </w:r>
          </w:p>
        </w:tc>
        <w:tc>
          <w:tcPr>
            <w:tcW w:w="330" w:type="dxa"/>
            <w:gridSpan w:val="2"/>
            <w:vAlign w:val="bottom"/>
          </w:tcPr>
          <w:p w14:paraId="06091040"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Borders>
              <w:top w:val="single" w:sz="4" w:space="0" w:color="auto"/>
              <w:bottom w:val="double" w:sz="4" w:space="0" w:color="auto"/>
            </w:tcBorders>
          </w:tcPr>
          <w:p w14:paraId="24C11D0D" w14:textId="50A481A3" w:rsidR="00EA3E84" w:rsidRPr="00564AB0" w:rsidRDefault="00EA3E84" w:rsidP="00EA3E84">
            <w:pPr>
              <w:tabs>
                <w:tab w:val="decimal" w:pos="770"/>
              </w:tabs>
              <w:spacing w:line="240" w:lineRule="auto"/>
              <w:ind w:right="-120"/>
              <w:rPr>
                <w:rFonts w:cs="Times New Roman"/>
                <w:b/>
                <w:bCs/>
              </w:rPr>
            </w:pPr>
            <w:r w:rsidRPr="00564AB0">
              <w:rPr>
                <w:rFonts w:cs="Times New Roman"/>
                <w:b/>
                <w:bCs/>
                <w:lang w:val="en-US"/>
              </w:rPr>
              <w:t>1,988</w:t>
            </w:r>
          </w:p>
        </w:tc>
        <w:tc>
          <w:tcPr>
            <w:tcW w:w="236" w:type="dxa"/>
            <w:gridSpan w:val="2"/>
          </w:tcPr>
          <w:p w14:paraId="1F843F3C"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Borders>
              <w:top w:val="single" w:sz="4" w:space="0" w:color="auto"/>
              <w:bottom w:val="double" w:sz="4" w:space="0" w:color="auto"/>
            </w:tcBorders>
          </w:tcPr>
          <w:p w14:paraId="2F7AAD86" w14:textId="1238AE9D" w:rsidR="00EA3E84" w:rsidRPr="00564AB0" w:rsidRDefault="00206ECA" w:rsidP="00345569">
            <w:pPr>
              <w:pStyle w:val="acctfourfigures"/>
              <w:tabs>
                <w:tab w:val="clear" w:pos="765"/>
                <w:tab w:val="decimal" w:pos="802"/>
              </w:tabs>
              <w:spacing w:line="240" w:lineRule="atLeast"/>
              <w:ind w:left="-115" w:right="-115" w:hanging="130"/>
              <w:rPr>
                <w:b/>
                <w:bCs/>
                <w:szCs w:val="22"/>
                <w:lang w:val="en-US"/>
              </w:rPr>
            </w:pPr>
            <w:r>
              <w:rPr>
                <w:b/>
                <w:bCs/>
                <w:szCs w:val="22"/>
                <w:lang w:val="en-US"/>
              </w:rPr>
              <w:t>4,218</w:t>
            </w:r>
          </w:p>
        </w:tc>
        <w:tc>
          <w:tcPr>
            <w:tcW w:w="238" w:type="dxa"/>
          </w:tcPr>
          <w:p w14:paraId="105FC78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45760AFD" w14:textId="04EB8EDB"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6,709</w:t>
            </w:r>
          </w:p>
        </w:tc>
      </w:tr>
      <w:tr w:rsidR="00EA3E84" w:rsidRPr="00564AB0" w14:paraId="35234F94" w14:textId="77777777" w:rsidTr="00561B0D">
        <w:tc>
          <w:tcPr>
            <w:tcW w:w="4191" w:type="dxa"/>
            <w:vAlign w:val="bottom"/>
          </w:tcPr>
          <w:p w14:paraId="2A8B0933" w14:textId="38F35807" w:rsidR="00EA3E84" w:rsidRPr="00564AB0" w:rsidRDefault="00EA3E84" w:rsidP="00EA3E84">
            <w:pPr>
              <w:spacing w:line="240" w:lineRule="atLeast"/>
              <w:ind w:right="-108" w:hanging="21"/>
              <w:rPr>
                <w:rFonts w:cs="Times New Roman"/>
                <w:b/>
                <w:bCs/>
              </w:rPr>
            </w:pPr>
          </w:p>
        </w:tc>
        <w:tc>
          <w:tcPr>
            <w:tcW w:w="1100" w:type="dxa"/>
            <w:gridSpan w:val="2"/>
            <w:tcBorders>
              <w:top w:val="double" w:sz="4" w:space="0" w:color="auto"/>
            </w:tcBorders>
          </w:tcPr>
          <w:p w14:paraId="32ECB548"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gridSpan w:val="2"/>
            <w:vAlign w:val="bottom"/>
          </w:tcPr>
          <w:p w14:paraId="3DF35722"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3B62943C" w14:textId="77777777" w:rsidR="00EA3E84" w:rsidRPr="00564AB0" w:rsidRDefault="00EA3E84" w:rsidP="00EA3E84">
            <w:pPr>
              <w:tabs>
                <w:tab w:val="decimal" w:pos="770"/>
              </w:tabs>
              <w:spacing w:line="240" w:lineRule="auto"/>
              <w:ind w:right="-120"/>
              <w:rPr>
                <w:rFonts w:cs="Times New Roman"/>
                <w:b/>
                <w:bCs/>
              </w:rPr>
            </w:pPr>
          </w:p>
        </w:tc>
        <w:tc>
          <w:tcPr>
            <w:tcW w:w="236" w:type="dxa"/>
            <w:gridSpan w:val="2"/>
            <w:vAlign w:val="bottom"/>
          </w:tcPr>
          <w:p w14:paraId="4FDD9651"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02DC771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8" w:type="dxa"/>
            <w:vAlign w:val="bottom"/>
          </w:tcPr>
          <w:p w14:paraId="5ED0B89E"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08475F65" w14:textId="77777777" w:rsidR="00EA3E84" w:rsidRPr="00564AB0" w:rsidRDefault="00EA3E84" w:rsidP="00EA3E84">
            <w:pPr>
              <w:tabs>
                <w:tab w:val="decimal" w:pos="747"/>
              </w:tabs>
              <w:spacing w:line="240" w:lineRule="auto"/>
              <w:ind w:left="-115" w:right="-115" w:hanging="130"/>
              <w:rPr>
                <w:rFonts w:cs="Times New Roman"/>
                <w:b/>
                <w:bCs/>
                <w:lang w:val="en-US" w:bidi="ar-SA"/>
              </w:rPr>
            </w:pPr>
          </w:p>
        </w:tc>
      </w:tr>
      <w:tr w:rsidR="00EA3E84" w:rsidRPr="00564AB0" w14:paraId="5273193D" w14:textId="77777777" w:rsidTr="00561B0D">
        <w:tc>
          <w:tcPr>
            <w:tcW w:w="4191" w:type="dxa"/>
            <w:vAlign w:val="bottom"/>
          </w:tcPr>
          <w:p w14:paraId="7A3FF0E8" w14:textId="2DF377FB" w:rsidR="00EA3E84" w:rsidRPr="00564AB0" w:rsidRDefault="00FD404D" w:rsidP="00EA3E84">
            <w:pPr>
              <w:spacing w:line="240" w:lineRule="atLeast"/>
              <w:ind w:right="-108" w:hanging="21"/>
              <w:rPr>
                <w:rFonts w:cs="Times New Roman"/>
                <w:b/>
                <w:bCs/>
                <w:i/>
                <w:iCs/>
              </w:rPr>
            </w:pPr>
            <w:r w:rsidRPr="00FD404D">
              <w:rPr>
                <w:rFonts w:cs="Times New Roman"/>
                <w:b/>
                <w:bCs/>
                <w:i/>
                <w:iCs/>
              </w:rPr>
              <w:t>Accrued expenses</w:t>
            </w:r>
          </w:p>
        </w:tc>
        <w:tc>
          <w:tcPr>
            <w:tcW w:w="1100" w:type="dxa"/>
            <w:gridSpan w:val="2"/>
          </w:tcPr>
          <w:p w14:paraId="0209E4D4"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gridSpan w:val="2"/>
            <w:vAlign w:val="bottom"/>
          </w:tcPr>
          <w:p w14:paraId="509C45E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Pr>
          <w:p w14:paraId="16325AD5" w14:textId="77777777" w:rsidR="00EA3E84" w:rsidRPr="00564AB0" w:rsidRDefault="00EA3E84" w:rsidP="00EA3E84">
            <w:pPr>
              <w:tabs>
                <w:tab w:val="decimal" w:pos="770"/>
              </w:tabs>
              <w:spacing w:line="240" w:lineRule="auto"/>
              <w:ind w:right="-120"/>
              <w:rPr>
                <w:rFonts w:cs="Times New Roman"/>
                <w:b/>
                <w:bCs/>
              </w:rPr>
            </w:pPr>
          </w:p>
        </w:tc>
        <w:tc>
          <w:tcPr>
            <w:tcW w:w="236" w:type="dxa"/>
            <w:gridSpan w:val="2"/>
            <w:vAlign w:val="bottom"/>
          </w:tcPr>
          <w:p w14:paraId="24D3526E"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Pr>
          <w:p w14:paraId="5A0E108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8" w:type="dxa"/>
            <w:vAlign w:val="bottom"/>
          </w:tcPr>
          <w:p w14:paraId="689C678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Pr>
          <w:p w14:paraId="533C7C22" w14:textId="77777777" w:rsidR="00EA3E84" w:rsidRPr="00564AB0" w:rsidRDefault="00EA3E84" w:rsidP="00EA3E84">
            <w:pPr>
              <w:tabs>
                <w:tab w:val="decimal" w:pos="747"/>
              </w:tabs>
              <w:spacing w:line="240" w:lineRule="auto"/>
              <w:ind w:left="-115" w:right="-115" w:hanging="130"/>
              <w:rPr>
                <w:rFonts w:cs="Times New Roman"/>
                <w:b/>
                <w:bCs/>
                <w:lang w:val="en-US" w:bidi="ar-SA"/>
              </w:rPr>
            </w:pPr>
          </w:p>
        </w:tc>
      </w:tr>
      <w:tr w:rsidR="00EA3E84" w:rsidRPr="00564AB0" w14:paraId="75B00540" w14:textId="77777777" w:rsidTr="00561B0D">
        <w:tc>
          <w:tcPr>
            <w:tcW w:w="4191" w:type="dxa"/>
            <w:vAlign w:val="bottom"/>
          </w:tcPr>
          <w:p w14:paraId="29BCA068" w14:textId="42EA160B" w:rsidR="00EA3E84" w:rsidRPr="00564AB0" w:rsidRDefault="00EA3E84" w:rsidP="00EA3E84">
            <w:pPr>
              <w:spacing w:line="240" w:lineRule="atLeast"/>
              <w:ind w:right="-108" w:hanging="21"/>
              <w:rPr>
                <w:rFonts w:cs="Times New Roman"/>
                <w:b/>
                <w:bCs/>
              </w:rPr>
            </w:pPr>
            <w:r w:rsidRPr="00564AB0">
              <w:rPr>
                <w:rFonts w:cs="Times New Roman"/>
              </w:rPr>
              <w:t>Subsidiar</w:t>
            </w:r>
            <w:r w:rsidR="00530234">
              <w:rPr>
                <w:rFonts w:cs="Times New Roman"/>
              </w:rPr>
              <w:t>y</w:t>
            </w:r>
          </w:p>
        </w:tc>
        <w:tc>
          <w:tcPr>
            <w:tcW w:w="1100" w:type="dxa"/>
            <w:gridSpan w:val="2"/>
          </w:tcPr>
          <w:p w14:paraId="44627565" w14:textId="6AD5AC35" w:rsidR="00EA3E84" w:rsidRPr="00DF36BF" w:rsidRDefault="00206ECA" w:rsidP="0045685F">
            <w:pPr>
              <w:tabs>
                <w:tab w:val="decimal" w:pos="577"/>
              </w:tabs>
              <w:spacing w:line="240" w:lineRule="auto"/>
              <w:ind w:right="-120"/>
              <w:rPr>
                <w:rFonts w:cs="Times New Roman"/>
              </w:rPr>
            </w:pPr>
            <w:r>
              <w:rPr>
                <w:rFonts w:cs="Times New Roman"/>
              </w:rPr>
              <w:t>-</w:t>
            </w:r>
          </w:p>
        </w:tc>
        <w:tc>
          <w:tcPr>
            <w:tcW w:w="330" w:type="dxa"/>
            <w:gridSpan w:val="2"/>
            <w:vAlign w:val="bottom"/>
          </w:tcPr>
          <w:p w14:paraId="103E85B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Pr>
          <w:p w14:paraId="499BEDFB" w14:textId="5BD4126B" w:rsidR="00EA3E84" w:rsidRPr="00611134" w:rsidRDefault="00EA3E84" w:rsidP="00EA3E84">
            <w:pPr>
              <w:tabs>
                <w:tab w:val="decimal" w:pos="590"/>
              </w:tabs>
              <w:spacing w:line="240" w:lineRule="auto"/>
              <w:ind w:right="-120"/>
              <w:rPr>
                <w:rFonts w:cs="Times New Roman"/>
              </w:rPr>
            </w:pPr>
            <w:r w:rsidRPr="00611134">
              <w:rPr>
                <w:rFonts w:cs="Times New Roman"/>
              </w:rPr>
              <w:t>-</w:t>
            </w:r>
          </w:p>
        </w:tc>
        <w:tc>
          <w:tcPr>
            <w:tcW w:w="236" w:type="dxa"/>
            <w:gridSpan w:val="2"/>
          </w:tcPr>
          <w:p w14:paraId="7E059ABC"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Pr>
          <w:p w14:paraId="380E155C" w14:textId="321E64AF" w:rsidR="00EA3E84" w:rsidRPr="00564AB0" w:rsidRDefault="00206ECA" w:rsidP="00345569">
            <w:pPr>
              <w:pStyle w:val="acctfourfigures"/>
              <w:tabs>
                <w:tab w:val="clear" w:pos="765"/>
                <w:tab w:val="decimal" w:pos="802"/>
              </w:tabs>
              <w:spacing w:line="240" w:lineRule="atLeast"/>
              <w:ind w:left="-115" w:right="-115" w:hanging="130"/>
              <w:rPr>
                <w:lang w:val="en-US"/>
              </w:rPr>
            </w:pPr>
            <w:r>
              <w:rPr>
                <w:lang w:val="en-US"/>
              </w:rPr>
              <w:t>643</w:t>
            </w:r>
          </w:p>
        </w:tc>
        <w:tc>
          <w:tcPr>
            <w:tcW w:w="238" w:type="dxa"/>
          </w:tcPr>
          <w:p w14:paraId="0F563607"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Pr>
          <w:p w14:paraId="79636895" w14:textId="5668DA83" w:rsidR="00EA3E84" w:rsidRPr="00564AB0" w:rsidRDefault="00EA3E84" w:rsidP="00EA3E84">
            <w:pPr>
              <w:pStyle w:val="acctfourfigures"/>
              <w:tabs>
                <w:tab w:val="clear" w:pos="765"/>
                <w:tab w:val="decimal" w:pos="802"/>
              </w:tabs>
              <w:spacing w:line="240" w:lineRule="atLeast"/>
              <w:ind w:left="-115" w:right="-115" w:hanging="130"/>
              <w:rPr>
                <w:szCs w:val="22"/>
                <w:lang w:val="en-US"/>
              </w:rPr>
            </w:pPr>
            <w:r w:rsidRPr="00564AB0">
              <w:rPr>
                <w:szCs w:val="22"/>
                <w:lang w:val="en-US"/>
              </w:rPr>
              <w:t>643</w:t>
            </w:r>
          </w:p>
        </w:tc>
      </w:tr>
      <w:tr w:rsidR="00EA3E84" w:rsidRPr="00564AB0" w14:paraId="3AB29E5A" w14:textId="77777777" w:rsidTr="00561B0D">
        <w:tc>
          <w:tcPr>
            <w:tcW w:w="4191" w:type="dxa"/>
            <w:vAlign w:val="bottom"/>
          </w:tcPr>
          <w:p w14:paraId="260C8CCA" w14:textId="121124DE" w:rsidR="00EA3E84" w:rsidRPr="00FD404D" w:rsidRDefault="00EA3E84" w:rsidP="00EA3E84">
            <w:pPr>
              <w:spacing w:line="240" w:lineRule="atLeast"/>
              <w:ind w:right="-108" w:hanging="21"/>
              <w:rPr>
                <w:szCs w:val="28"/>
                <w:lang w:val="en-US"/>
              </w:rPr>
            </w:pPr>
            <w:r w:rsidRPr="00564AB0">
              <w:rPr>
                <w:rFonts w:cs="Times New Roman"/>
              </w:rPr>
              <w:t>Other related part</w:t>
            </w:r>
            <w:r w:rsidR="002E6F23">
              <w:rPr>
                <w:szCs w:val="28"/>
                <w:lang w:val="en-US"/>
              </w:rPr>
              <w:t>ie</w:t>
            </w:r>
            <w:r w:rsidR="005D5C4F">
              <w:rPr>
                <w:szCs w:val="28"/>
                <w:lang w:val="en-US"/>
              </w:rPr>
              <w:t>s</w:t>
            </w:r>
          </w:p>
        </w:tc>
        <w:tc>
          <w:tcPr>
            <w:tcW w:w="1100" w:type="dxa"/>
            <w:gridSpan w:val="2"/>
            <w:tcBorders>
              <w:bottom w:val="single" w:sz="4" w:space="0" w:color="auto"/>
            </w:tcBorders>
          </w:tcPr>
          <w:p w14:paraId="4A81E112" w14:textId="0B1AC053" w:rsidR="00EA3E84" w:rsidRPr="00564AB0" w:rsidRDefault="00206ECA" w:rsidP="00EA3E84">
            <w:pPr>
              <w:pStyle w:val="acctfourfigures"/>
              <w:tabs>
                <w:tab w:val="clear" w:pos="765"/>
                <w:tab w:val="decimal" w:pos="770"/>
              </w:tabs>
              <w:spacing w:line="240" w:lineRule="atLeast"/>
              <w:ind w:left="-108" w:right="-108"/>
              <w:rPr>
                <w:szCs w:val="22"/>
              </w:rPr>
            </w:pPr>
            <w:r>
              <w:rPr>
                <w:szCs w:val="22"/>
              </w:rPr>
              <w:t>548</w:t>
            </w:r>
          </w:p>
        </w:tc>
        <w:tc>
          <w:tcPr>
            <w:tcW w:w="330" w:type="dxa"/>
            <w:gridSpan w:val="2"/>
            <w:vAlign w:val="bottom"/>
          </w:tcPr>
          <w:p w14:paraId="73A4588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Borders>
              <w:bottom w:val="single" w:sz="4" w:space="0" w:color="auto"/>
            </w:tcBorders>
          </w:tcPr>
          <w:p w14:paraId="02E485CA" w14:textId="6D744AC4" w:rsidR="00EA3E84" w:rsidRPr="00564AB0" w:rsidRDefault="00EA3E84" w:rsidP="00EA3E84">
            <w:pPr>
              <w:tabs>
                <w:tab w:val="decimal" w:pos="770"/>
              </w:tabs>
              <w:spacing w:line="240" w:lineRule="auto"/>
              <w:ind w:right="-120"/>
              <w:rPr>
                <w:rFonts w:cs="Times New Roman"/>
              </w:rPr>
            </w:pPr>
            <w:r w:rsidRPr="00564AB0">
              <w:rPr>
                <w:rFonts w:cs="Times New Roman"/>
                <w:lang w:val="en-US"/>
              </w:rPr>
              <w:t>332</w:t>
            </w:r>
          </w:p>
        </w:tc>
        <w:tc>
          <w:tcPr>
            <w:tcW w:w="236" w:type="dxa"/>
            <w:gridSpan w:val="2"/>
          </w:tcPr>
          <w:p w14:paraId="13ED54F3"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Borders>
              <w:bottom w:val="single" w:sz="4" w:space="0" w:color="auto"/>
            </w:tcBorders>
          </w:tcPr>
          <w:p w14:paraId="12E0BB75" w14:textId="68F1E088" w:rsidR="00EA3E84" w:rsidRPr="00564AB0" w:rsidRDefault="00206ECA" w:rsidP="00345569">
            <w:pPr>
              <w:pStyle w:val="acctfourfigures"/>
              <w:tabs>
                <w:tab w:val="clear" w:pos="765"/>
                <w:tab w:val="decimal" w:pos="802"/>
              </w:tabs>
              <w:spacing w:line="240" w:lineRule="atLeast"/>
              <w:ind w:left="-115" w:right="-115" w:hanging="130"/>
              <w:rPr>
                <w:lang w:val="en-US"/>
              </w:rPr>
            </w:pPr>
            <w:r>
              <w:rPr>
                <w:lang w:val="en-US"/>
              </w:rPr>
              <w:t>548</w:t>
            </w:r>
          </w:p>
        </w:tc>
        <w:tc>
          <w:tcPr>
            <w:tcW w:w="238" w:type="dxa"/>
          </w:tcPr>
          <w:p w14:paraId="5284456E"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37686334" w14:textId="4171A839" w:rsidR="00EA3E84" w:rsidRPr="00564AB0" w:rsidRDefault="00EA3E84" w:rsidP="00EA3E84">
            <w:pPr>
              <w:pStyle w:val="acctfourfigures"/>
              <w:tabs>
                <w:tab w:val="clear" w:pos="765"/>
                <w:tab w:val="decimal" w:pos="802"/>
              </w:tabs>
              <w:spacing w:line="240" w:lineRule="atLeast"/>
              <w:ind w:left="-115" w:right="-115" w:hanging="130"/>
              <w:rPr>
                <w:szCs w:val="22"/>
                <w:lang w:val="en-US"/>
              </w:rPr>
            </w:pPr>
            <w:r w:rsidRPr="00564AB0">
              <w:rPr>
                <w:szCs w:val="22"/>
                <w:lang w:val="en-US"/>
              </w:rPr>
              <w:t>332</w:t>
            </w:r>
          </w:p>
        </w:tc>
      </w:tr>
      <w:tr w:rsidR="00EA3E84" w:rsidRPr="00564AB0" w14:paraId="210C2D1C" w14:textId="77777777" w:rsidTr="00561B0D">
        <w:tc>
          <w:tcPr>
            <w:tcW w:w="4191" w:type="dxa"/>
            <w:vAlign w:val="bottom"/>
          </w:tcPr>
          <w:p w14:paraId="6B215B9F" w14:textId="42A201A4" w:rsidR="00EA3E84" w:rsidRPr="00564AB0" w:rsidRDefault="00EA3E84" w:rsidP="00EA3E84">
            <w:pPr>
              <w:spacing w:line="240" w:lineRule="atLeast"/>
              <w:ind w:right="-108" w:hanging="21"/>
              <w:rPr>
                <w:rFonts w:cs="Times New Roman"/>
              </w:rPr>
            </w:pPr>
            <w:r w:rsidRPr="00564AB0">
              <w:rPr>
                <w:rFonts w:cs="Times New Roman"/>
                <w:b/>
                <w:bCs/>
              </w:rPr>
              <w:t>Total</w:t>
            </w:r>
          </w:p>
        </w:tc>
        <w:tc>
          <w:tcPr>
            <w:tcW w:w="1100" w:type="dxa"/>
            <w:gridSpan w:val="2"/>
            <w:tcBorders>
              <w:top w:val="single" w:sz="4" w:space="0" w:color="auto"/>
              <w:bottom w:val="double" w:sz="4" w:space="0" w:color="auto"/>
            </w:tcBorders>
          </w:tcPr>
          <w:p w14:paraId="79C4D6BF" w14:textId="0BD4EB5C" w:rsidR="00EA3E84" w:rsidRPr="00564AB0" w:rsidRDefault="00206ECA" w:rsidP="00EA3E84">
            <w:pPr>
              <w:pStyle w:val="acctfourfigures"/>
              <w:tabs>
                <w:tab w:val="clear" w:pos="765"/>
                <w:tab w:val="decimal" w:pos="770"/>
              </w:tabs>
              <w:spacing w:line="240" w:lineRule="atLeast"/>
              <w:ind w:left="-108" w:right="-108"/>
              <w:rPr>
                <w:b/>
                <w:bCs/>
                <w:szCs w:val="22"/>
              </w:rPr>
            </w:pPr>
            <w:r>
              <w:rPr>
                <w:b/>
                <w:bCs/>
                <w:szCs w:val="22"/>
              </w:rPr>
              <w:t>548</w:t>
            </w:r>
          </w:p>
        </w:tc>
        <w:tc>
          <w:tcPr>
            <w:tcW w:w="330" w:type="dxa"/>
            <w:gridSpan w:val="2"/>
            <w:vAlign w:val="bottom"/>
          </w:tcPr>
          <w:p w14:paraId="0F6F647C"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Borders>
              <w:top w:val="single" w:sz="4" w:space="0" w:color="auto"/>
              <w:bottom w:val="double" w:sz="4" w:space="0" w:color="auto"/>
            </w:tcBorders>
          </w:tcPr>
          <w:p w14:paraId="3F6EAFB4" w14:textId="404F6594" w:rsidR="00EA3E84" w:rsidRPr="00564AB0" w:rsidRDefault="00EA3E84" w:rsidP="00EA3E84">
            <w:pPr>
              <w:tabs>
                <w:tab w:val="decimal" w:pos="770"/>
              </w:tabs>
              <w:spacing w:line="240" w:lineRule="auto"/>
              <w:ind w:right="-120"/>
              <w:rPr>
                <w:rFonts w:cs="Times New Roman"/>
              </w:rPr>
            </w:pPr>
            <w:r w:rsidRPr="00564AB0">
              <w:rPr>
                <w:rFonts w:cs="Times New Roman"/>
                <w:b/>
                <w:bCs/>
                <w:lang w:val="en-US"/>
              </w:rPr>
              <w:t>332</w:t>
            </w:r>
          </w:p>
        </w:tc>
        <w:tc>
          <w:tcPr>
            <w:tcW w:w="236" w:type="dxa"/>
            <w:gridSpan w:val="2"/>
          </w:tcPr>
          <w:p w14:paraId="1457713F"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Borders>
              <w:top w:val="single" w:sz="4" w:space="0" w:color="auto"/>
              <w:bottom w:val="double" w:sz="4" w:space="0" w:color="auto"/>
            </w:tcBorders>
          </w:tcPr>
          <w:p w14:paraId="79A04417" w14:textId="4F758755" w:rsidR="00EA3E84" w:rsidRPr="00564AB0" w:rsidRDefault="00206ECA" w:rsidP="00345569">
            <w:pPr>
              <w:pStyle w:val="acctfourfigures"/>
              <w:tabs>
                <w:tab w:val="clear" w:pos="765"/>
                <w:tab w:val="decimal" w:pos="802"/>
              </w:tabs>
              <w:spacing w:line="240" w:lineRule="atLeast"/>
              <w:ind w:left="-115" w:right="-115" w:hanging="130"/>
              <w:rPr>
                <w:b/>
                <w:bCs/>
                <w:lang w:val="en-US"/>
              </w:rPr>
            </w:pPr>
            <w:r>
              <w:rPr>
                <w:b/>
                <w:bCs/>
                <w:lang w:val="en-US"/>
              </w:rPr>
              <w:t>1,191</w:t>
            </w:r>
          </w:p>
        </w:tc>
        <w:tc>
          <w:tcPr>
            <w:tcW w:w="238" w:type="dxa"/>
          </w:tcPr>
          <w:p w14:paraId="14612E21"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6F33608E" w14:textId="2033AAF7"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975</w:t>
            </w:r>
          </w:p>
        </w:tc>
      </w:tr>
      <w:tr w:rsidR="00EA3E84" w:rsidRPr="00564AB0" w14:paraId="058AC603" w14:textId="77777777" w:rsidTr="00561B0D">
        <w:tc>
          <w:tcPr>
            <w:tcW w:w="4191" w:type="dxa"/>
            <w:vAlign w:val="bottom"/>
          </w:tcPr>
          <w:p w14:paraId="31F6FC78" w14:textId="77777777" w:rsidR="00EA3E84" w:rsidRPr="00564AB0" w:rsidRDefault="00EA3E84" w:rsidP="00EA3E84">
            <w:pPr>
              <w:spacing w:line="240" w:lineRule="atLeast"/>
              <w:ind w:right="-108" w:hanging="21"/>
              <w:rPr>
                <w:rFonts w:cs="Times New Roman"/>
                <w:b/>
                <w:bCs/>
              </w:rPr>
            </w:pPr>
          </w:p>
        </w:tc>
        <w:tc>
          <w:tcPr>
            <w:tcW w:w="1100" w:type="dxa"/>
            <w:gridSpan w:val="2"/>
            <w:tcBorders>
              <w:top w:val="double" w:sz="4" w:space="0" w:color="auto"/>
            </w:tcBorders>
          </w:tcPr>
          <w:p w14:paraId="6B404675"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gridSpan w:val="2"/>
            <w:vAlign w:val="bottom"/>
          </w:tcPr>
          <w:p w14:paraId="1BDBDF8E"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5D1C1789" w14:textId="77777777" w:rsidR="00EA3E84" w:rsidRPr="00564AB0" w:rsidRDefault="00EA3E84" w:rsidP="00EA3E84">
            <w:pPr>
              <w:tabs>
                <w:tab w:val="decimal" w:pos="770"/>
              </w:tabs>
              <w:spacing w:line="240" w:lineRule="auto"/>
              <w:ind w:right="-120"/>
              <w:rPr>
                <w:rFonts w:cs="Times New Roman"/>
                <w:b/>
                <w:bCs/>
              </w:rPr>
            </w:pPr>
          </w:p>
        </w:tc>
        <w:tc>
          <w:tcPr>
            <w:tcW w:w="236" w:type="dxa"/>
            <w:gridSpan w:val="2"/>
          </w:tcPr>
          <w:p w14:paraId="19BFD184"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6ED57A42"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8" w:type="dxa"/>
          </w:tcPr>
          <w:p w14:paraId="0EC036DB"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7F053337" w14:textId="77777777" w:rsidR="00EA3E84" w:rsidRPr="00564AB0" w:rsidRDefault="00EA3E84" w:rsidP="00EA3E84">
            <w:pPr>
              <w:pStyle w:val="acctfourfigures"/>
              <w:tabs>
                <w:tab w:val="clear" w:pos="765"/>
                <w:tab w:val="decimal" w:pos="802"/>
              </w:tabs>
              <w:spacing w:line="240" w:lineRule="atLeast"/>
              <w:ind w:left="-115" w:right="-115" w:hanging="130"/>
              <w:rPr>
                <w:szCs w:val="22"/>
                <w:lang w:val="en-US"/>
              </w:rPr>
            </w:pPr>
          </w:p>
        </w:tc>
      </w:tr>
      <w:tr w:rsidR="00EA3E84" w:rsidRPr="00564AB0" w14:paraId="1B26314B" w14:textId="77777777" w:rsidTr="00561B0D">
        <w:tc>
          <w:tcPr>
            <w:tcW w:w="4191" w:type="dxa"/>
            <w:vAlign w:val="bottom"/>
          </w:tcPr>
          <w:p w14:paraId="4F5FA8A3" w14:textId="368EA4B9" w:rsidR="00EA3E84" w:rsidRPr="00564AB0" w:rsidRDefault="00EA3E84" w:rsidP="00EA3E84">
            <w:pPr>
              <w:spacing w:line="240" w:lineRule="atLeast"/>
              <w:ind w:right="-108" w:hanging="21"/>
              <w:rPr>
                <w:rFonts w:cs="Times New Roman"/>
                <w:b/>
                <w:bCs/>
              </w:rPr>
            </w:pPr>
            <w:r w:rsidRPr="00564AB0">
              <w:rPr>
                <w:rFonts w:cs="Times New Roman"/>
                <w:b/>
                <w:bCs/>
                <w:i/>
                <w:iCs/>
              </w:rPr>
              <w:t>Loans from</w:t>
            </w:r>
          </w:p>
        </w:tc>
        <w:tc>
          <w:tcPr>
            <w:tcW w:w="1100" w:type="dxa"/>
            <w:gridSpan w:val="2"/>
          </w:tcPr>
          <w:p w14:paraId="23D542D8" w14:textId="77777777" w:rsidR="00EA3E84" w:rsidRPr="00564AB0" w:rsidRDefault="00EA3E84" w:rsidP="00EA3E84">
            <w:pPr>
              <w:pStyle w:val="acctfourfigures"/>
              <w:tabs>
                <w:tab w:val="clear" w:pos="765"/>
                <w:tab w:val="decimal" w:pos="770"/>
              </w:tabs>
              <w:spacing w:line="240" w:lineRule="atLeast"/>
              <w:ind w:left="-108" w:right="-108"/>
              <w:rPr>
                <w:b/>
                <w:bCs/>
                <w:szCs w:val="22"/>
              </w:rPr>
            </w:pPr>
          </w:p>
        </w:tc>
        <w:tc>
          <w:tcPr>
            <w:tcW w:w="330" w:type="dxa"/>
            <w:gridSpan w:val="2"/>
            <w:vAlign w:val="bottom"/>
          </w:tcPr>
          <w:p w14:paraId="477212D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Pr>
          <w:p w14:paraId="7E4988AF" w14:textId="77777777" w:rsidR="00EA3E84" w:rsidRPr="00564AB0" w:rsidRDefault="00EA3E84" w:rsidP="00EA3E84">
            <w:pPr>
              <w:tabs>
                <w:tab w:val="decimal" w:pos="770"/>
              </w:tabs>
              <w:spacing w:line="240" w:lineRule="auto"/>
              <w:ind w:right="-120"/>
              <w:rPr>
                <w:rFonts w:cs="Times New Roman"/>
                <w:b/>
                <w:bCs/>
              </w:rPr>
            </w:pPr>
          </w:p>
        </w:tc>
        <w:tc>
          <w:tcPr>
            <w:tcW w:w="236" w:type="dxa"/>
            <w:gridSpan w:val="2"/>
          </w:tcPr>
          <w:p w14:paraId="660DA5D2"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Pr>
          <w:p w14:paraId="349F5A0F"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238" w:type="dxa"/>
          </w:tcPr>
          <w:p w14:paraId="604EB31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Pr>
          <w:p w14:paraId="46393154" w14:textId="77777777" w:rsidR="00EA3E84" w:rsidRPr="00564AB0" w:rsidRDefault="00EA3E84" w:rsidP="00EA3E84">
            <w:pPr>
              <w:pStyle w:val="acctfourfigures"/>
              <w:tabs>
                <w:tab w:val="clear" w:pos="765"/>
                <w:tab w:val="decimal" w:pos="802"/>
              </w:tabs>
              <w:spacing w:line="240" w:lineRule="atLeast"/>
              <w:ind w:left="-115" w:right="-115" w:hanging="130"/>
              <w:rPr>
                <w:szCs w:val="22"/>
                <w:lang w:val="en-US"/>
              </w:rPr>
            </w:pPr>
          </w:p>
        </w:tc>
      </w:tr>
      <w:tr w:rsidR="00EA3E84" w:rsidRPr="00564AB0" w14:paraId="7EC1AEDD" w14:textId="77777777" w:rsidTr="00561B0D">
        <w:tc>
          <w:tcPr>
            <w:tcW w:w="4191" w:type="dxa"/>
            <w:vAlign w:val="bottom"/>
          </w:tcPr>
          <w:p w14:paraId="59B169BA" w14:textId="16F4BB9D" w:rsidR="00EA3E84" w:rsidRPr="00564AB0" w:rsidRDefault="00047492" w:rsidP="00EA3E84">
            <w:pPr>
              <w:spacing w:line="240" w:lineRule="atLeast"/>
              <w:ind w:right="-108" w:hanging="21"/>
              <w:rPr>
                <w:rFonts w:cs="Times New Roman"/>
                <w:b/>
                <w:bCs/>
              </w:rPr>
            </w:pPr>
            <w:r w:rsidRPr="00564AB0">
              <w:rPr>
                <w:rFonts w:cs="Times New Roman"/>
              </w:rPr>
              <w:t>Subsidiaries</w:t>
            </w:r>
          </w:p>
        </w:tc>
        <w:tc>
          <w:tcPr>
            <w:tcW w:w="1100" w:type="dxa"/>
            <w:gridSpan w:val="2"/>
            <w:tcBorders>
              <w:bottom w:val="double" w:sz="4" w:space="0" w:color="auto"/>
            </w:tcBorders>
          </w:tcPr>
          <w:p w14:paraId="0631EB60" w14:textId="07FF63AF" w:rsidR="00EA3E84" w:rsidRPr="00564AB0" w:rsidRDefault="00206ECA" w:rsidP="00EA3E84">
            <w:pPr>
              <w:tabs>
                <w:tab w:val="decimal" w:pos="590"/>
              </w:tabs>
              <w:spacing w:line="240" w:lineRule="auto"/>
              <w:ind w:right="-120"/>
              <w:rPr>
                <w:rFonts w:cs="Times New Roman"/>
                <w:b/>
                <w:bCs/>
              </w:rPr>
            </w:pPr>
            <w:r>
              <w:rPr>
                <w:rFonts w:cs="Times New Roman"/>
                <w:b/>
                <w:bCs/>
              </w:rPr>
              <w:t>-</w:t>
            </w:r>
          </w:p>
        </w:tc>
        <w:tc>
          <w:tcPr>
            <w:tcW w:w="330" w:type="dxa"/>
            <w:gridSpan w:val="2"/>
            <w:vAlign w:val="bottom"/>
          </w:tcPr>
          <w:p w14:paraId="441F7D71"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3"/>
            <w:tcBorders>
              <w:bottom w:val="double" w:sz="4" w:space="0" w:color="auto"/>
            </w:tcBorders>
          </w:tcPr>
          <w:p w14:paraId="071C4167" w14:textId="39FE534C" w:rsidR="00EA3E84" w:rsidRPr="00564AB0" w:rsidRDefault="00EA3E84" w:rsidP="00EA3E84">
            <w:pPr>
              <w:tabs>
                <w:tab w:val="decimal" w:pos="590"/>
              </w:tabs>
              <w:spacing w:line="240" w:lineRule="auto"/>
              <w:ind w:right="-120"/>
              <w:rPr>
                <w:rFonts w:cs="Times New Roman"/>
                <w:b/>
                <w:bCs/>
                <w:lang w:val="en-US" w:bidi="ar-SA"/>
              </w:rPr>
            </w:pPr>
            <w:r w:rsidRPr="00564AB0">
              <w:rPr>
                <w:rFonts w:cs="Times New Roman"/>
                <w:b/>
                <w:bCs/>
                <w:lang w:val="en-US"/>
              </w:rPr>
              <w:t>-</w:t>
            </w:r>
          </w:p>
        </w:tc>
        <w:tc>
          <w:tcPr>
            <w:tcW w:w="236" w:type="dxa"/>
            <w:gridSpan w:val="2"/>
          </w:tcPr>
          <w:p w14:paraId="6205CEBA"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94" w:type="dxa"/>
            <w:gridSpan w:val="2"/>
            <w:tcBorders>
              <w:bottom w:val="double" w:sz="4" w:space="0" w:color="auto"/>
            </w:tcBorders>
          </w:tcPr>
          <w:p w14:paraId="13D8AC42" w14:textId="574EE04A" w:rsidR="00EA3E84" w:rsidRPr="00564AB0" w:rsidRDefault="00206ECA" w:rsidP="00345569">
            <w:pPr>
              <w:pStyle w:val="acctfourfigures"/>
              <w:tabs>
                <w:tab w:val="clear" w:pos="765"/>
                <w:tab w:val="decimal" w:pos="802"/>
              </w:tabs>
              <w:spacing w:line="240" w:lineRule="atLeast"/>
              <w:ind w:left="-115" w:right="-115" w:hanging="130"/>
              <w:rPr>
                <w:b/>
                <w:bCs/>
                <w:lang w:val="en-US"/>
              </w:rPr>
            </w:pPr>
            <w:r>
              <w:rPr>
                <w:b/>
                <w:bCs/>
                <w:lang w:val="en-US"/>
              </w:rPr>
              <w:t>212,000</w:t>
            </w:r>
          </w:p>
        </w:tc>
        <w:tc>
          <w:tcPr>
            <w:tcW w:w="238" w:type="dxa"/>
          </w:tcPr>
          <w:p w14:paraId="7A552F06" w14:textId="77777777" w:rsidR="00EA3E84" w:rsidRPr="00564AB0" w:rsidRDefault="00EA3E84" w:rsidP="00EA3E84">
            <w:pPr>
              <w:tabs>
                <w:tab w:val="decimal" w:pos="770"/>
              </w:tabs>
              <w:spacing w:line="240" w:lineRule="atLeast"/>
              <w:ind w:left="-108" w:right="-108"/>
              <w:rPr>
                <w:rFonts w:cs="Times New Roman"/>
                <w:b/>
                <w:bCs/>
                <w:lang w:val="en-US" w:bidi="ar-SA"/>
              </w:rPr>
            </w:pPr>
          </w:p>
        </w:tc>
        <w:tc>
          <w:tcPr>
            <w:tcW w:w="1089" w:type="dxa"/>
            <w:gridSpan w:val="2"/>
            <w:tcBorders>
              <w:bottom w:val="double" w:sz="4" w:space="0" w:color="auto"/>
            </w:tcBorders>
          </w:tcPr>
          <w:p w14:paraId="30F9EB39" w14:textId="41194DAE" w:rsidR="00EA3E84" w:rsidRPr="00564AB0" w:rsidRDefault="00EA3E84" w:rsidP="00EA3E84">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234,000</w:t>
            </w:r>
          </w:p>
        </w:tc>
      </w:tr>
    </w:tbl>
    <w:p w14:paraId="04067971" w14:textId="0E0B4B1F" w:rsidR="002E6F23" w:rsidRDefault="002E6F23" w:rsidP="00577101">
      <w:pPr>
        <w:spacing w:line="240" w:lineRule="atLeast"/>
        <w:ind w:left="900" w:hanging="360"/>
        <w:jc w:val="thaiDistribute"/>
        <w:rPr>
          <w:i/>
          <w:iCs/>
          <w:lang w:val="en-US"/>
        </w:rPr>
      </w:pPr>
    </w:p>
    <w:p w14:paraId="539823F4" w14:textId="7CAD086E" w:rsidR="00465CA1" w:rsidRPr="0059066C" w:rsidRDefault="002E6F23" w:rsidP="002E6F23">
      <w:pPr>
        <w:tabs>
          <w:tab w:val="left" w:pos="540"/>
        </w:tabs>
        <w:spacing w:line="240" w:lineRule="atLeast"/>
        <w:ind w:right="-45"/>
        <w:jc w:val="both"/>
        <w:rPr>
          <w:rFonts w:cs="Times New Roman"/>
          <w:b/>
          <w:bCs/>
          <w:sz w:val="24"/>
          <w:szCs w:val="24"/>
        </w:rPr>
      </w:pPr>
      <w:r>
        <w:rPr>
          <w:i/>
          <w:iCs/>
          <w:lang w:val="en-US"/>
        </w:rPr>
        <w:br w:type="column"/>
      </w:r>
      <w:r w:rsidR="00032C7F" w:rsidRPr="002E6F23">
        <w:rPr>
          <w:rFonts w:cs="Times New Roman"/>
          <w:b/>
          <w:bCs/>
          <w:sz w:val="24"/>
          <w:szCs w:val="24"/>
          <w:lang w:val="en-US"/>
        </w:rPr>
        <w:lastRenderedPageBreak/>
        <w:t>3</w:t>
      </w:r>
      <w:r w:rsidR="00D06E25" w:rsidRPr="002E6F23">
        <w:rPr>
          <w:rFonts w:cs="Times New Roman"/>
          <w:b/>
          <w:bCs/>
          <w:sz w:val="24"/>
          <w:szCs w:val="24"/>
          <w:lang w:val="en-US"/>
        </w:rPr>
        <w:tab/>
      </w:r>
      <w:r w:rsidR="00722C05" w:rsidRPr="002E6F23">
        <w:rPr>
          <w:rFonts w:cs="Times New Roman"/>
          <w:b/>
          <w:bCs/>
          <w:sz w:val="24"/>
          <w:szCs w:val="24"/>
          <w:lang w:val="en-US"/>
        </w:rPr>
        <w:t>Trade accounts receivable</w:t>
      </w:r>
    </w:p>
    <w:p w14:paraId="074123A5" w14:textId="00278F01" w:rsidR="00577101" w:rsidRDefault="00577101">
      <w:pPr>
        <w:spacing w:line="240" w:lineRule="auto"/>
        <w:rPr>
          <w:rFonts w:cstheme="minorBidi"/>
          <w:b/>
          <w:bCs/>
          <w:lang w:val="en-US"/>
        </w:rPr>
      </w:pPr>
    </w:p>
    <w:tbl>
      <w:tblPr>
        <w:tblW w:w="9360" w:type="dxa"/>
        <w:tblInd w:w="445" w:type="dxa"/>
        <w:tblLayout w:type="fixed"/>
        <w:tblLook w:val="0000" w:firstRow="0" w:lastRow="0" w:firstColumn="0" w:lastColumn="0" w:noHBand="0" w:noVBand="0"/>
      </w:tblPr>
      <w:tblGrid>
        <w:gridCol w:w="3329"/>
        <w:gridCol w:w="446"/>
        <w:gridCol w:w="1170"/>
        <w:gridCol w:w="270"/>
        <w:gridCol w:w="1262"/>
        <w:gridCol w:w="270"/>
        <w:gridCol w:w="1080"/>
        <w:gridCol w:w="271"/>
        <w:gridCol w:w="1262"/>
      </w:tblGrid>
      <w:tr w:rsidR="004F3F19" w:rsidRPr="007E51F3" w14:paraId="0EAFDD2E" w14:textId="77777777" w:rsidTr="0045685F">
        <w:tc>
          <w:tcPr>
            <w:tcW w:w="1778" w:type="pct"/>
          </w:tcPr>
          <w:p w14:paraId="5A5ABFDC" w14:textId="77777777" w:rsidR="00E61D8D" w:rsidRPr="007E51F3" w:rsidRDefault="00E61D8D" w:rsidP="00683066">
            <w:pPr>
              <w:pStyle w:val="BodyText"/>
              <w:spacing w:after="0" w:line="240" w:lineRule="auto"/>
              <w:ind w:right="-131"/>
              <w:rPr>
                <w:rFonts w:cs="Times New Roman"/>
                <w:b/>
                <w:bCs/>
                <w:i/>
                <w:iCs/>
              </w:rPr>
            </w:pPr>
          </w:p>
          <w:p w14:paraId="667F41A6" w14:textId="77777777" w:rsidR="00E61D8D" w:rsidRPr="007E51F3" w:rsidRDefault="00E61D8D" w:rsidP="00683066">
            <w:pPr>
              <w:pStyle w:val="BodyText"/>
              <w:spacing w:after="0" w:line="240" w:lineRule="auto"/>
              <w:ind w:right="-131"/>
              <w:rPr>
                <w:rFonts w:cs="Times New Roman"/>
                <w:b/>
                <w:bCs/>
                <w:i/>
                <w:iCs/>
                <w:cs/>
              </w:rPr>
            </w:pPr>
          </w:p>
        </w:tc>
        <w:tc>
          <w:tcPr>
            <w:tcW w:w="238" w:type="pct"/>
            <w:vAlign w:val="center"/>
          </w:tcPr>
          <w:p w14:paraId="2A6E3CFD" w14:textId="77777777" w:rsidR="00E61D8D" w:rsidRPr="00E61D8D" w:rsidRDefault="00E61D8D" w:rsidP="00E61D8D">
            <w:pPr>
              <w:pStyle w:val="acctfourfigures"/>
              <w:tabs>
                <w:tab w:val="clear" w:pos="765"/>
              </w:tabs>
              <w:spacing w:line="240" w:lineRule="auto"/>
              <w:ind w:right="-107"/>
              <w:jc w:val="center"/>
              <w:rPr>
                <w:b/>
                <w:bCs/>
                <w:szCs w:val="22"/>
              </w:rPr>
            </w:pPr>
          </w:p>
        </w:tc>
        <w:tc>
          <w:tcPr>
            <w:tcW w:w="1443" w:type="pct"/>
            <w:gridSpan w:val="3"/>
            <w:shd w:val="clear" w:color="auto" w:fill="auto"/>
          </w:tcPr>
          <w:p w14:paraId="7D75162C" w14:textId="632F58CB" w:rsidR="00E61D8D" w:rsidRPr="007E51F3" w:rsidRDefault="00E61D8D" w:rsidP="00683066">
            <w:pPr>
              <w:pStyle w:val="acctfourfigures"/>
              <w:tabs>
                <w:tab w:val="clear" w:pos="765"/>
              </w:tabs>
              <w:spacing w:line="240" w:lineRule="auto"/>
              <w:ind w:right="-107"/>
              <w:jc w:val="center"/>
              <w:rPr>
                <w:b/>
                <w:bCs/>
                <w:szCs w:val="22"/>
              </w:rPr>
            </w:pPr>
            <w:r w:rsidRPr="007E51F3">
              <w:rPr>
                <w:b/>
                <w:bCs/>
                <w:szCs w:val="22"/>
              </w:rPr>
              <w:t>Consolidated</w:t>
            </w:r>
          </w:p>
          <w:p w14:paraId="0FE07E4A" w14:textId="77777777" w:rsidR="00E61D8D" w:rsidRPr="007E51F3" w:rsidRDefault="00E61D8D" w:rsidP="00683066">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tcPr>
          <w:p w14:paraId="32598A5E" w14:textId="77777777" w:rsidR="00E61D8D" w:rsidRPr="007E51F3" w:rsidRDefault="00E61D8D" w:rsidP="00683066">
            <w:pPr>
              <w:spacing w:line="240" w:lineRule="auto"/>
              <w:jc w:val="thaiDistribute"/>
              <w:rPr>
                <w:rFonts w:cs="Times New Roman"/>
                <w:b/>
              </w:rPr>
            </w:pPr>
          </w:p>
        </w:tc>
        <w:tc>
          <w:tcPr>
            <w:tcW w:w="1396" w:type="pct"/>
            <w:gridSpan w:val="3"/>
          </w:tcPr>
          <w:p w14:paraId="301DF571" w14:textId="77777777" w:rsidR="00E61D8D" w:rsidRPr="007E51F3" w:rsidRDefault="00E61D8D" w:rsidP="00683066">
            <w:pPr>
              <w:pStyle w:val="acctfourfigures"/>
              <w:tabs>
                <w:tab w:val="clear" w:pos="765"/>
              </w:tabs>
              <w:spacing w:line="240" w:lineRule="auto"/>
              <w:ind w:right="-107"/>
              <w:jc w:val="center"/>
              <w:rPr>
                <w:b/>
                <w:bCs/>
                <w:szCs w:val="22"/>
              </w:rPr>
            </w:pPr>
            <w:r w:rsidRPr="007E51F3">
              <w:rPr>
                <w:b/>
                <w:bCs/>
                <w:szCs w:val="22"/>
              </w:rPr>
              <w:t>Separate</w:t>
            </w:r>
          </w:p>
          <w:p w14:paraId="085DB9DC" w14:textId="77777777" w:rsidR="00E61D8D" w:rsidRPr="007E51F3" w:rsidRDefault="00E61D8D" w:rsidP="00683066">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444065" w:rsidRPr="007E51F3" w14:paraId="3DF15D13" w14:textId="77777777" w:rsidTr="0045685F">
        <w:tc>
          <w:tcPr>
            <w:tcW w:w="1778" w:type="pct"/>
          </w:tcPr>
          <w:p w14:paraId="0BC4E04B" w14:textId="77777777" w:rsidR="00444065" w:rsidRPr="007E51F3" w:rsidRDefault="00444065" w:rsidP="00444065">
            <w:pPr>
              <w:pStyle w:val="BodyText"/>
              <w:spacing w:after="0" w:line="240" w:lineRule="auto"/>
              <w:ind w:right="-131"/>
              <w:rPr>
                <w:rFonts w:cs="Times New Roman"/>
                <w:b/>
                <w:bCs/>
                <w:i/>
                <w:iCs/>
                <w:cs/>
              </w:rPr>
            </w:pPr>
          </w:p>
        </w:tc>
        <w:tc>
          <w:tcPr>
            <w:tcW w:w="238" w:type="pct"/>
            <w:vAlign w:val="center"/>
          </w:tcPr>
          <w:p w14:paraId="77D53534" w14:textId="77777777" w:rsidR="00444065" w:rsidRPr="00E61D8D" w:rsidRDefault="00444065" w:rsidP="00444065">
            <w:pPr>
              <w:pStyle w:val="acctfourfigures"/>
              <w:tabs>
                <w:tab w:val="clear" w:pos="765"/>
              </w:tabs>
              <w:spacing w:line="240" w:lineRule="atLeast"/>
              <w:ind w:left="-108" w:right="-108" w:firstLine="8"/>
              <w:jc w:val="center"/>
              <w:rPr>
                <w:szCs w:val="22"/>
                <w:lang w:val="en-US"/>
              </w:rPr>
            </w:pPr>
          </w:p>
        </w:tc>
        <w:tc>
          <w:tcPr>
            <w:tcW w:w="625" w:type="pct"/>
            <w:shd w:val="clear" w:color="auto" w:fill="auto"/>
          </w:tcPr>
          <w:p w14:paraId="1815F62E" w14:textId="77777777" w:rsidR="00EA3016" w:rsidRDefault="00EA3016" w:rsidP="00EA3016">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13EF5F1C" w14:textId="1D91F42B" w:rsidR="00444065" w:rsidRPr="00913D81" w:rsidRDefault="00EA3016" w:rsidP="00EA3016">
            <w:pPr>
              <w:pStyle w:val="acctfourfigures"/>
              <w:tabs>
                <w:tab w:val="clear" w:pos="765"/>
              </w:tabs>
              <w:spacing w:line="240" w:lineRule="atLeast"/>
              <w:ind w:left="-108" w:right="-108" w:firstLine="8"/>
              <w:jc w:val="center"/>
              <w:rPr>
                <w:szCs w:val="22"/>
                <w:lang w:val="en-US"/>
              </w:rPr>
            </w:pPr>
            <w:r>
              <w:rPr>
                <w:szCs w:val="22"/>
                <w:lang w:val="en-US"/>
              </w:rPr>
              <w:t>June</w:t>
            </w:r>
          </w:p>
        </w:tc>
        <w:tc>
          <w:tcPr>
            <w:tcW w:w="144" w:type="pct"/>
          </w:tcPr>
          <w:p w14:paraId="61205E75" w14:textId="77777777" w:rsidR="00444065" w:rsidRPr="007E51F3" w:rsidRDefault="00444065" w:rsidP="00444065">
            <w:pPr>
              <w:spacing w:line="240" w:lineRule="auto"/>
              <w:jc w:val="center"/>
              <w:rPr>
                <w:rFonts w:cs="Times New Roman"/>
                <w:b/>
              </w:rPr>
            </w:pPr>
          </w:p>
        </w:tc>
        <w:tc>
          <w:tcPr>
            <w:tcW w:w="674" w:type="pct"/>
          </w:tcPr>
          <w:p w14:paraId="41FB0414" w14:textId="6FF0335B" w:rsidR="00444065" w:rsidRPr="007E51F3" w:rsidRDefault="00444065" w:rsidP="00444065">
            <w:pPr>
              <w:pStyle w:val="acctfourfigures"/>
              <w:tabs>
                <w:tab w:val="clear" w:pos="765"/>
              </w:tabs>
              <w:spacing w:line="240" w:lineRule="auto"/>
              <w:ind w:left="-72" w:right="-107"/>
              <w:jc w:val="center"/>
              <w:rPr>
                <w:szCs w:val="22"/>
                <w:lang w:val="en-US"/>
              </w:rPr>
            </w:pPr>
            <w:r>
              <w:rPr>
                <w:szCs w:val="22"/>
                <w:lang w:val="en-US"/>
              </w:rPr>
              <w:t>31</w:t>
            </w:r>
            <w:r>
              <w:rPr>
                <w:szCs w:val="22"/>
                <w:lang w:val="en-US"/>
              </w:rPr>
              <w:br/>
              <w:t>December</w:t>
            </w:r>
          </w:p>
        </w:tc>
        <w:tc>
          <w:tcPr>
            <w:tcW w:w="144" w:type="pct"/>
          </w:tcPr>
          <w:p w14:paraId="55D85B44" w14:textId="77777777" w:rsidR="00444065" w:rsidRPr="007E51F3" w:rsidRDefault="00444065" w:rsidP="00444065">
            <w:pPr>
              <w:spacing w:line="240" w:lineRule="auto"/>
              <w:jc w:val="center"/>
              <w:rPr>
                <w:rFonts w:cs="Times New Roman"/>
                <w:b/>
              </w:rPr>
            </w:pPr>
          </w:p>
        </w:tc>
        <w:tc>
          <w:tcPr>
            <w:tcW w:w="577" w:type="pct"/>
          </w:tcPr>
          <w:p w14:paraId="53871C76" w14:textId="77777777" w:rsidR="00EA3016" w:rsidRDefault="00EA3016" w:rsidP="00EA3016">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65B73368" w14:textId="015BAAAC" w:rsidR="00444065" w:rsidRPr="007E51F3" w:rsidRDefault="00EA3016" w:rsidP="00EA3016">
            <w:pPr>
              <w:pStyle w:val="acctfourfigures"/>
              <w:tabs>
                <w:tab w:val="clear" w:pos="765"/>
              </w:tabs>
              <w:spacing w:line="240" w:lineRule="auto"/>
              <w:ind w:left="-72" w:right="-107"/>
              <w:jc w:val="center"/>
              <w:rPr>
                <w:szCs w:val="22"/>
                <w:lang w:val="en-US"/>
              </w:rPr>
            </w:pPr>
            <w:r>
              <w:rPr>
                <w:szCs w:val="22"/>
                <w:lang w:val="en-US"/>
              </w:rPr>
              <w:t>June</w:t>
            </w:r>
          </w:p>
        </w:tc>
        <w:tc>
          <w:tcPr>
            <w:tcW w:w="145" w:type="pct"/>
          </w:tcPr>
          <w:p w14:paraId="403C0B73" w14:textId="77777777" w:rsidR="00444065" w:rsidRPr="007E51F3" w:rsidRDefault="00444065" w:rsidP="00444065">
            <w:pPr>
              <w:spacing w:line="240" w:lineRule="auto"/>
              <w:jc w:val="center"/>
              <w:rPr>
                <w:rFonts w:cs="Times New Roman"/>
                <w:b/>
              </w:rPr>
            </w:pPr>
          </w:p>
        </w:tc>
        <w:tc>
          <w:tcPr>
            <w:tcW w:w="674" w:type="pct"/>
          </w:tcPr>
          <w:p w14:paraId="66149051" w14:textId="30F360B0" w:rsidR="00444065" w:rsidRPr="007E51F3" w:rsidRDefault="00444065" w:rsidP="00444065">
            <w:pPr>
              <w:pStyle w:val="acctfourfigures"/>
              <w:tabs>
                <w:tab w:val="clear" w:pos="765"/>
              </w:tabs>
              <w:spacing w:line="240" w:lineRule="auto"/>
              <w:ind w:left="-110" w:right="-107"/>
              <w:jc w:val="center"/>
              <w:rPr>
                <w:szCs w:val="22"/>
                <w:lang w:val="en-US"/>
              </w:rPr>
            </w:pPr>
            <w:r>
              <w:rPr>
                <w:szCs w:val="22"/>
                <w:lang w:val="en-US"/>
              </w:rPr>
              <w:t>31</w:t>
            </w:r>
            <w:r>
              <w:rPr>
                <w:szCs w:val="22"/>
                <w:lang w:val="en-US"/>
              </w:rPr>
              <w:br/>
              <w:t>December</w:t>
            </w:r>
          </w:p>
        </w:tc>
      </w:tr>
      <w:tr w:rsidR="00444065" w:rsidRPr="007E51F3" w14:paraId="17BAA42E" w14:textId="77777777" w:rsidTr="0045685F">
        <w:tc>
          <w:tcPr>
            <w:tcW w:w="1778" w:type="pct"/>
          </w:tcPr>
          <w:p w14:paraId="6F8C8016" w14:textId="77777777" w:rsidR="00444065" w:rsidRPr="007E51F3" w:rsidRDefault="00444065" w:rsidP="00444065">
            <w:pPr>
              <w:pStyle w:val="BodyText"/>
              <w:spacing w:after="0" w:line="240" w:lineRule="auto"/>
              <w:ind w:right="-131"/>
              <w:rPr>
                <w:rFonts w:cs="Times New Roman"/>
                <w:b/>
                <w:bCs/>
                <w:i/>
                <w:iCs/>
                <w:cs/>
              </w:rPr>
            </w:pPr>
          </w:p>
        </w:tc>
        <w:tc>
          <w:tcPr>
            <w:tcW w:w="238" w:type="pct"/>
            <w:vAlign w:val="center"/>
          </w:tcPr>
          <w:p w14:paraId="63279B78" w14:textId="6C6DE321" w:rsidR="00444065" w:rsidRPr="00E61D8D" w:rsidRDefault="00444065" w:rsidP="00444065">
            <w:pPr>
              <w:pStyle w:val="BodyText"/>
              <w:spacing w:after="0" w:line="240" w:lineRule="auto"/>
              <w:ind w:left="-108" w:right="-110"/>
              <w:jc w:val="center"/>
              <w:rPr>
                <w:i/>
                <w:iCs/>
                <w:lang w:val="en-US"/>
              </w:rPr>
            </w:pPr>
            <w:r w:rsidRPr="00E61D8D">
              <w:rPr>
                <w:i/>
                <w:iCs/>
                <w:lang w:val="en-US"/>
              </w:rPr>
              <w:t>Note</w:t>
            </w:r>
          </w:p>
        </w:tc>
        <w:tc>
          <w:tcPr>
            <w:tcW w:w="625" w:type="pct"/>
            <w:shd w:val="clear" w:color="auto" w:fill="auto"/>
          </w:tcPr>
          <w:p w14:paraId="2732F8B7" w14:textId="40C86716" w:rsidR="00444065" w:rsidRPr="007E51F3" w:rsidRDefault="00444065" w:rsidP="00444065">
            <w:pPr>
              <w:pStyle w:val="BodyText"/>
              <w:spacing w:after="0" w:line="240" w:lineRule="auto"/>
              <w:ind w:left="-108" w:right="-110"/>
              <w:jc w:val="center"/>
              <w:rPr>
                <w:rFonts w:cs="Times New Roman"/>
                <w:lang w:val="en-US"/>
              </w:rPr>
            </w:pPr>
            <w:r>
              <w:rPr>
                <w:lang w:val="en-US"/>
              </w:rPr>
              <w:t>2025</w:t>
            </w:r>
          </w:p>
        </w:tc>
        <w:tc>
          <w:tcPr>
            <w:tcW w:w="144" w:type="pct"/>
          </w:tcPr>
          <w:p w14:paraId="697C4225" w14:textId="77777777" w:rsidR="00444065" w:rsidRPr="007E51F3" w:rsidRDefault="00444065" w:rsidP="00444065">
            <w:pPr>
              <w:spacing w:line="240" w:lineRule="auto"/>
              <w:jc w:val="center"/>
              <w:rPr>
                <w:rFonts w:cs="Times New Roman"/>
                <w:b/>
              </w:rPr>
            </w:pPr>
          </w:p>
        </w:tc>
        <w:tc>
          <w:tcPr>
            <w:tcW w:w="674" w:type="pct"/>
          </w:tcPr>
          <w:p w14:paraId="5F027216" w14:textId="77777777" w:rsidR="00444065" w:rsidRPr="007E51F3" w:rsidRDefault="00444065" w:rsidP="00444065">
            <w:pPr>
              <w:pStyle w:val="BodyText"/>
              <w:spacing w:after="0" w:line="240" w:lineRule="auto"/>
              <w:ind w:left="-108" w:right="-110"/>
              <w:jc w:val="center"/>
              <w:rPr>
                <w:lang w:val="en-US"/>
              </w:rPr>
            </w:pPr>
            <w:r>
              <w:rPr>
                <w:lang w:val="en-US"/>
              </w:rPr>
              <w:t>2024</w:t>
            </w:r>
          </w:p>
        </w:tc>
        <w:tc>
          <w:tcPr>
            <w:tcW w:w="144" w:type="pct"/>
          </w:tcPr>
          <w:p w14:paraId="7BDF9E5D" w14:textId="77777777" w:rsidR="00444065" w:rsidRPr="007E51F3" w:rsidRDefault="00444065" w:rsidP="00444065">
            <w:pPr>
              <w:spacing w:line="240" w:lineRule="auto"/>
              <w:jc w:val="center"/>
              <w:rPr>
                <w:rFonts w:cs="Times New Roman"/>
                <w:b/>
              </w:rPr>
            </w:pPr>
          </w:p>
        </w:tc>
        <w:tc>
          <w:tcPr>
            <w:tcW w:w="577" w:type="pct"/>
          </w:tcPr>
          <w:p w14:paraId="4CCB56F6" w14:textId="073B7FF4" w:rsidR="00444065" w:rsidRPr="007E51F3" w:rsidRDefault="00444065" w:rsidP="00444065">
            <w:pPr>
              <w:pStyle w:val="BodyText"/>
              <w:spacing w:after="0" w:line="240" w:lineRule="auto"/>
              <w:ind w:left="-108" w:right="-110"/>
              <w:jc w:val="center"/>
              <w:rPr>
                <w:rFonts w:cs="Times New Roman"/>
                <w:lang w:val="en-US"/>
              </w:rPr>
            </w:pPr>
            <w:r>
              <w:rPr>
                <w:lang w:val="en-US"/>
              </w:rPr>
              <w:t>2025</w:t>
            </w:r>
          </w:p>
        </w:tc>
        <w:tc>
          <w:tcPr>
            <w:tcW w:w="145" w:type="pct"/>
          </w:tcPr>
          <w:p w14:paraId="2FD3FAE7" w14:textId="77777777" w:rsidR="00444065" w:rsidRPr="007E51F3" w:rsidRDefault="00444065" w:rsidP="00444065">
            <w:pPr>
              <w:spacing w:line="240" w:lineRule="auto"/>
              <w:jc w:val="center"/>
              <w:rPr>
                <w:rFonts w:cs="Times New Roman"/>
                <w:b/>
              </w:rPr>
            </w:pPr>
          </w:p>
        </w:tc>
        <w:tc>
          <w:tcPr>
            <w:tcW w:w="674" w:type="pct"/>
          </w:tcPr>
          <w:p w14:paraId="724D3A18" w14:textId="2652498A" w:rsidR="00444065" w:rsidRPr="007E51F3" w:rsidRDefault="00444065" w:rsidP="00444065">
            <w:pPr>
              <w:pStyle w:val="acctfourfigures"/>
              <w:tabs>
                <w:tab w:val="clear" w:pos="765"/>
              </w:tabs>
              <w:spacing w:line="240" w:lineRule="auto"/>
              <w:ind w:left="-110" w:right="-107"/>
              <w:jc w:val="center"/>
              <w:rPr>
                <w:szCs w:val="22"/>
              </w:rPr>
            </w:pPr>
            <w:r>
              <w:rPr>
                <w:szCs w:val="22"/>
                <w:lang w:val="en-US"/>
              </w:rPr>
              <w:t>2024</w:t>
            </w:r>
          </w:p>
        </w:tc>
      </w:tr>
      <w:tr w:rsidR="00E61D8D" w:rsidRPr="007E51F3" w14:paraId="3CBF665D" w14:textId="77777777" w:rsidTr="0045685F">
        <w:tc>
          <w:tcPr>
            <w:tcW w:w="1778" w:type="pct"/>
          </w:tcPr>
          <w:p w14:paraId="6E393D1E" w14:textId="77777777" w:rsidR="00E61D8D" w:rsidRPr="007E51F3" w:rsidRDefault="00E61D8D" w:rsidP="00683066">
            <w:pPr>
              <w:spacing w:line="240" w:lineRule="auto"/>
              <w:jc w:val="thaiDistribute"/>
              <w:rPr>
                <w:rFonts w:cs="Times New Roman"/>
                <w:b/>
                <w:bCs/>
                <w:i/>
                <w:iCs/>
                <w:cs/>
              </w:rPr>
            </w:pPr>
          </w:p>
        </w:tc>
        <w:tc>
          <w:tcPr>
            <w:tcW w:w="238" w:type="pct"/>
            <w:vAlign w:val="center"/>
          </w:tcPr>
          <w:p w14:paraId="293EC175" w14:textId="77777777" w:rsidR="00E61D8D" w:rsidRPr="00E61D8D" w:rsidRDefault="00E61D8D" w:rsidP="00E61D8D">
            <w:pPr>
              <w:pStyle w:val="acctfourfigures"/>
              <w:tabs>
                <w:tab w:val="clear" w:pos="765"/>
                <w:tab w:val="decimal" w:pos="840"/>
              </w:tabs>
              <w:spacing w:line="240" w:lineRule="auto"/>
              <w:ind w:right="-107"/>
              <w:jc w:val="center"/>
              <w:rPr>
                <w:i/>
                <w:iCs/>
                <w:szCs w:val="22"/>
              </w:rPr>
            </w:pPr>
          </w:p>
        </w:tc>
        <w:tc>
          <w:tcPr>
            <w:tcW w:w="2983" w:type="pct"/>
            <w:gridSpan w:val="7"/>
            <w:shd w:val="clear" w:color="auto" w:fill="auto"/>
          </w:tcPr>
          <w:p w14:paraId="585129DA" w14:textId="5EFCF48D" w:rsidR="00E61D8D" w:rsidRPr="007E51F3" w:rsidRDefault="00E61D8D" w:rsidP="00683066">
            <w:pPr>
              <w:pStyle w:val="acctfourfigures"/>
              <w:tabs>
                <w:tab w:val="clear" w:pos="765"/>
                <w:tab w:val="decimal" w:pos="840"/>
              </w:tabs>
              <w:spacing w:line="240" w:lineRule="auto"/>
              <w:ind w:right="-107"/>
              <w:jc w:val="center"/>
              <w:rPr>
                <w:szCs w:val="22"/>
              </w:rPr>
            </w:pPr>
            <w:r w:rsidRPr="007E51F3">
              <w:rPr>
                <w:i/>
                <w:iCs/>
                <w:szCs w:val="22"/>
              </w:rPr>
              <w:t>(in thousand Baht)</w:t>
            </w:r>
          </w:p>
        </w:tc>
      </w:tr>
      <w:tr w:rsidR="00E61D8D" w:rsidRPr="007E51F3" w14:paraId="5C560A0B" w14:textId="77777777" w:rsidTr="0045685F">
        <w:tc>
          <w:tcPr>
            <w:tcW w:w="1778" w:type="pct"/>
          </w:tcPr>
          <w:p w14:paraId="15C6D348" w14:textId="77777777" w:rsidR="00E61D8D" w:rsidRPr="007E51F3" w:rsidRDefault="00E61D8D" w:rsidP="00683066">
            <w:pPr>
              <w:shd w:val="clear" w:color="auto" w:fill="FFFFFF"/>
              <w:spacing w:line="240" w:lineRule="atLeast"/>
              <w:rPr>
                <w:rFonts w:cs="Times New Roman"/>
                <w:b/>
                <w:bCs/>
                <w:i/>
                <w:iCs/>
              </w:rPr>
            </w:pPr>
            <w:r w:rsidRPr="007E51F3">
              <w:rPr>
                <w:rFonts w:cs="Times New Roman"/>
                <w:b/>
                <w:bCs/>
              </w:rPr>
              <w:t>Related parties</w:t>
            </w:r>
          </w:p>
        </w:tc>
        <w:tc>
          <w:tcPr>
            <w:tcW w:w="238" w:type="pct"/>
            <w:vAlign w:val="center"/>
          </w:tcPr>
          <w:p w14:paraId="4AD5C121" w14:textId="77777777" w:rsidR="00E61D8D" w:rsidRPr="00E61D8D" w:rsidRDefault="00E61D8D" w:rsidP="00E61D8D">
            <w:pPr>
              <w:pStyle w:val="acctfourfigures"/>
              <w:tabs>
                <w:tab w:val="clear" w:pos="765"/>
                <w:tab w:val="decimal" w:pos="840"/>
              </w:tabs>
              <w:spacing w:line="240" w:lineRule="auto"/>
              <w:ind w:right="-107"/>
              <w:jc w:val="center"/>
              <w:rPr>
                <w:i/>
                <w:iCs/>
                <w:szCs w:val="22"/>
                <w:lang w:val="en-US" w:bidi="th-TH"/>
              </w:rPr>
            </w:pPr>
          </w:p>
        </w:tc>
        <w:tc>
          <w:tcPr>
            <w:tcW w:w="625" w:type="pct"/>
            <w:shd w:val="clear" w:color="auto" w:fill="auto"/>
          </w:tcPr>
          <w:p w14:paraId="4090FBD7" w14:textId="54AEA3FB" w:rsidR="00E61D8D" w:rsidRPr="007E51F3" w:rsidRDefault="00E61D8D" w:rsidP="00683066">
            <w:pPr>
              <w:pStyle w:val="acctfourfigures"/>
              <w:tabs>
                <w:tab w:val="clear" w:pos="765"/>
                <w:tab w:val="decimal" w:pos="840"/>
              </w:tabs>
              <w:spacing w:line="240" w:lineRule="auto"/>
              <w:ind w:right="-107"/>
              <w:rPr>
                <w:szCs w:val="22"/>
                <w:lang w:val="en-US" w:bidi="th-TH"/>
              </w:rPr>
            </w:pPr>
          </w:p>
        </w:tc>
        <w:tc>
          <w:tcPr>
            <w:tcW w:w="144" w:type="pct"/>
          </w:tcPr>
          <w:p w14:paraId="151A45F8" w14:textId="77777777" w:rsidR="00E61D8D" w:rsidRPr="007E51F3" w:rsidRDefault="00E61D8D" w:rsidP="00683066">
            <w:pPr>
              <w:spacing w:line="240" w:lineRule="auto"/>
              <w:jc w:val="thaiDistribute"/>
              <w:rPr>
                <w:rFonts w:cs="Times New Roman"/>
                <w:b/>
              </w:rPr>
            </w:pPr>
          </w:p>
        </w:tc>
        <w:tc>
          <w:tcPr>
            <w:tcW w:w="674" w:type="pct"/>
          </w:tcPr>
          <w:p w14:paraId="2BFAECEC" w14:textId="77777777" w:rsidR="00E61D8D" w:rsidRPr="007E51F3" w:rsidRDefault="00E61D8D" w:rsidP="00683066">
            <w:pPr>
              <w:spacing w:line="240" w:lineRule="auto"/>
              <w:jc w:val="thaiDistribute"/>
              <w:rPr>
                <w:rFonts w:cs="Times New Roman"/>
                <w:b/>
              </w:rPr>
            </w:pPr>
          </w:p>
        </w:tc>
        <w:tc>
          <w:tcPr>
            <w:tcW w:w="144" w:type="pct"/>
          </w:tcPr>
          <w:p w14:paraId="545FEB8E" w14:textId="77777777" w:rsidR="00E61D8D" w:rsidRPr="007E51F3" w:rsidRDefault="00E61D8D" w:rsidP="00683066">
            <w:pPr>
              <w:spacing w:line="240" w:lineRule="auto"/>
              <w:jc w:val="thaiDistribute"/>
              <w:rPr>
                <w:rFonts w:cs="Times New Roman"/>
                <w:b/>
              </w:rPr>
            </w:pPr>
          </w:p>
        </w:tc>
        <w:tc>
          <w:tcPr>
            <w:tcW w:w="577" w:type="pct"/>
          </w:tcPr>
          <w:p w14:paraId="7EDC8DE9" w14:textId="77777777" w:rsidR="00E61D8D" w:rsidRPr="007E51F3" w:rsidRDefault="00E61D8D" w:rsidP="00683066">
            <w:pPr>
              <w:pStyle w:val="acctfourfigures"/>
              <w:tabs>
                <w:tab w:val="clear" w:pos="765"/>
                <w:tab w:val="decimal" w:pos="840"/>
              </w:tabs>
              <w:spacing w:line="240" w:lineRule="auto"/>
              <w:ind w:right="-107"/>
              <w:rPr>
                <w:szCs w:val="22"/>
              </w:rPr>
            </w:pPr>
          </w:p>
        </w:tc>
        <w:tc>
          <w:tcPr>
            <w:tcW w:w="145" w:type="pct"/>
          </w:tcPr>
          <w:p w14:paraId="6E3D0FFD" w14:textId="77777777" w:rsidR="00E61D8D" w:rsidRPr="007E51F3" w:rsidRDefault="00E61D8D" w:rsidP="00683066">
            <w:pPr>
              <w:spacing w:line="240" w:lineRule="auto"/>
              <w:jc w:val="thaiDistribute"/>
              <w:rPr>
                <w:rFonts w:cs="Times New Roman"/>
                <w:b/>
              </w:rPr>
            </w:pPr>
          </w:p>
        </w:tc>
        <w:tc>
          <w:tcPr>
            <w:tcW w:w="674" w:type="pct"/>
          </w:tcPr>
          <w:p w14:paraId="379B4FED" w14:textId="77777777" w:rsidR="00E61D8D" w:rsidRPr="007E51F3" w:rsidRDefault="00E61D8D" w:rsidP="00683066">
            <w:pPr>
              <w:pStyle w:val="acctfourfigures"/>
              <w:tabs>
                <w:tab w:val="clear" w:pos="765"/>
                <w:tab w:val="decimal" w:pos="840"/>
              </w:tabs>
              <w:spacing w:line="240" w:lineRule="auto"/>
              <w:ind w:right="-107"/>
              <w:rPr>
                <w:szCs w:val="22"/>
              </w:rPr>
            </w:pPr>
          </w:p>
        </w:tc>
      </w:tr>
      <w:tr w:rsidR="00E61D8D" w:rsidRPr="007E51F3" w14:paraId="2F690765" w14:textId="77777777" w:rsidTr="0045685F">
        <w:tc>
          <w:tcPr>
            <w:tcW w:w="1778" w:type="pct"/>
          </w:tcPr>
          <w:p w14:paraId="6BCC24C1" w14:textId="77777777" w:rsidR="00E61D8D" w:rsidRPr="007E51F3" w:rsidRDefault="00E61D8D" w:rsidP="00683066">
            <w:pPr>
              <w:shd w:val="clear" w:color="auto" w:fill="FFFFFF"/>
              <w:spacing w:line="240" w:lineRule="atLeast"/>
              <w:rPr>
                <w:rFonts w:cs="Times New Roman"/>
              </w:rPr>
            </w:pPr>
            <w:r w:rsidRPr="007E51F3">
              <w:rPr>
                <w:rFonts w:cs="Times New Roman"/>
              </w:rPr>
              <w:t>Within credit terms</w:t>
            </w:r>
            <w:r>
              <w:rPr>
                <w:rFonts w:cs="Times New Roman"/>
              </w:rPr>
              <w:t xml:space="preserve"> </w:t>
            </w:r>
          </w:p>
        </w:tc>
        <w:tc>
          <w:tcPr>
            <w:tcW w:w="238" w:type="pct"/>
            <w:vAlign w:val="center"/>
          </w:tcPr>
          <w:p w14:paraId="47E12CA5" w14:textId="37A4F70E" w:rsidR="00E61D8D" w:rsidRPr="00E61D8D" w:rsidRDefault="00E61D8D" w:rsidP="00E61D8D">
            <w:pPr>
              <w:pStyle w:val="BodyText"/>
              <w:spacing w:after="0" w:line="240" w:lineRule="auto"/>
              <w:ind w:left="-108" w:right="-110"/>
              <w:jc w:val="center"/>
              <w:rPr>
                <w:i/>
                <w:iCs/>
                <w:lang w:val="en-US"/>
              </w:rPr>
            </w:pPr>
            <w:r w:rsidRPr="00E61D8D">
              <w:rPr>
                <w:i/>
                <w:iCs/>
                <w:lang w:val="en-US"/>
              </w:rPr>
              <w:t>2</w:t>
            </w:r>
          </w:p>
        </w:tc>
        <w:tc>
          <w:tcPr>
            <w:tcW w:w="625" w:type="pct"/>
            <w:tcBorders>
              <w:bottom w:val="single" w:sz="4" w:space="0" w:color="auto"/>
            </w:tcBorders>
            <w:shd w:val="clear" w:color="auto" w:fill="auto"/>
          </w:tcPr>
          <w:p w14:paraId="677A3DB5" w14:textId="32EAFFED" w:rsidR="00E61D8D" w:rsidRPr="004F3923" w:rsidRDefault="00206ECA" w:rsidP="00683066">
            <w:pPr>
              <w:pStyle w:val="acctfourfigures"/>
              <w:tabs>
                <w:tab w:val="clear" w:pos="765"/>
                <w:tab w:val="decimal" w:pos="953"/>
              </w:tabs>
              <w:spacing w:line="240" w:lineRule="atLeast"/>
              <w:ind w:left="-108" w:right="-108"/>
              <w:rPr>
                <w:b/>
                <w:bCs/>
                <w:szCs w:val="22"/>
                <w:lang w:val="en-US"/>
              </w:rPr>
            </w:pPr>
            <w:r>
              <w:rPr>
                <w:b/>
                <w:bCs/>
                <w:szCs w:val="22"/>
                <w:lang w:val="en-US"/>
              </w:rPr>
              <w:t>4,218</w:t>
            </w:r>
          </w:p>
        </w:tc>
        <w:tc>
          <w:tcPr>
            <w:tcW w:w="144" w:type="pct"/>
          </w:tcPr>
          <w:p w14:paraId="579E2C8F" w14:textId="77777777" w:rsidR="00E61D8D" w:rsidRPr="004F3923" w:rsidRDefault="00E61D8D" w:rsidP="00683066">
            <w:pPr>
              <w:tabs>
                <w:tab w:val="decimal" w:pos="950"/>
              </w:tabs>
              <w:spacing w:line="240" w:lineRule="atLeast"/>
              <w:ind w:left="-108" w:right="-108"/>
              <w:jc w:val="thaiDistribute"/>
              <w:rPr>
                <w:rFonts w:cs="Times New Roman"/>
                <w:b/>
                <w:bCs/>
                <w:lang w:val="en-US" w:bidi="ar-SA"/>
              </w:rPr>
            </w:pPr>
          </w:p>
        </w:tc>
        <w:tc>
          <w:tcPr>
            <w:tcW w:w="674" w:type="pct"/>
            <w:tcBorders>
              <w:bottom w:val="single" w:sz="4" w:space="0" w:color="auto"/>
            </w:tcBorders>
          </w:tcPr>
          <w:p w14:paraId="6A2041B0" w14:textId="77777777" w:rsidR="00E61D8D" w:rsidRPr="004F3923" w:rsidRDefault="00E61D8D" w:rsidP="00EE57DB">
            <w:pPr>
              <w:pStyle w:val="acctfourfigures"/>
              <w:tabs>
                <w:tab w:val="clear" w:pos="765"/>
                <w:tab w:val="decimal" w:pos="953"/>
              </w:tabs>
              <w:spacing w:line="240" w:lineRule="atLeast"/>
              <w:ind w:left="-108" w:right="-108"/>
              <w:rPr>
                <w:b/>
                <w:bCs/>
                <w:szCs w:val="22"/>
                <w:lang w:val="en-US"/>
              </w:rPr>
            </w:pPr>
            <w:r w:rsidRPr="004973EE">
              <w:rPr>
                <w:b/>
                <w:bCs/>
                <w:szCs w:val="22"/>
                <w:lang w:val="en-US"/>
              </w:rPr>
              <w:t>1,565</w:t>
            </w:r>
          </w:p>
        </w:tc>
        <w:tc>
          <w:tcPr>
            <w:tcW w:w="144" w:type="pct"/>
          </w:tcPr>
          <w:p w14:paraId="7284F1AC" w14:textId="77777777" w:rsidR="00E61D8D" w:rsidRPr="004F3923" w:rsidRDefault="00E61D8D" w:rsidP="00683066">
            <w:pPr>
              <w:tabs>
                <w:tab w:val="decimal" w:pos="1155"/>
              </w:tabs>
              <w:spacing w:line="240" w:lineRule="atLeast"/>
              <w:ind w:left="-108" w:right="-108"/>
              <w:jc w:val="thaiDistribute"/>
              <w:rPr>
                <w:rFonts w:cs="Times New Roman"/>
                <w:b/>
                <w:bCs/>
                <w:lang w:val="en-US" w:bidi="ar-SA"/>
              </w:rPr>
            </w:pPr>
          </w:p>
        </w:tc>
        <w:tc>
          <w:tcPr>
            <w:tcW w:w="577" w:type="pct"/>
            <w:tcBorders>
              <w:bottom w:val="single" w:sz="4" w:space="0" w:color="auto"/>
            </w:tcBorders>
          </w:tcPr>
          <w:p w14:paraId="71385389" w14:textId="59D90B8E" w:rsidR="00E61D8D" w:rsidRPr="004F3923" w:rsidRDefault="00206ECA" w:rsidP="004F3F19">
            <w:pPr>
              <w:pStyle w:val="acctfourfigures"/>
              <w:tabs>
                <w:tab w:val="clear" w:pos="765"/>
                <w:tab w:val="decimal" w:pos="889"/>
              </w:tabs>
              <w:spacing w:line="240" w:lineRule="atLeast"/>
              <w:ind w:left="-108" w:right="-108"/>
              <w:rPr>
                <w:rFonts w:cs="Angsana New"/>
                <w:b/>
                <w:bCs/>
                <w:szCs w:val="28"/>
                <w:lang w:val="en-US" w:bidi="th-TH"/>
              </w:rPr>
            </w:pPr>
            <w:r>
              <w:rPr>
                <w:rFonts w:cs="Angsana New"/>
                <w:b/>
                <w:bCs/>
                <w:szCs w:val="28"/>
                <w:lang w:val="en-US" w:bidi="th-TH"/>
              </w:rPr>
              <w:t>11,928</w:t>
            </w:r>
          </w:p>
        </w:tc>
        <w:tc>
          <w:tcPr>
            <w:tcW w:w="145" w:type="pct"/>
          </w:tcPr>
          <w:p w14:paraId="18E998F2" w14:textId="77777777" w:rsidR="00E61D8D" w:rsidRPr="004F3923" w:rsidRDefault="00E61D8D" w:rsidP="00683066">
            <w:pPr>
              <w:tabs>
                <w:tab w:val="decimal" w:pos="1155"/>
              </w:tabs>
              <w:spacing w:line="240" w:lineRule="atLeast"/>
              <w:ind w:left="-108" w:right="-108"/>
              <w:jc w:val="thaiDistribute"/>
              <w:rPr>
                <w:rFonts w:cs="Times New Roman"/>
                <w:b/>
                <w:bCs/>
                <w:lang w:val="en-US" w:bidi="ar-SA"/>
              </w:rPr>
            </w:pPr>
          </w:p>
        </w:tc>
        <w:tc>
          <w:tcPr>
            <w:tcW w:w="674" w:type="pct"/>
            <w:tcBorders>
              <w:bottom w:val="single" w:sz="4" w:space="0" w:color="auto"/>
            </w:tcBorders>
          </w:tcPr>
          <w:p w14:paraId="549D3E3A" w14:textId="77777777" w:rsidR="00E61D8D" w:rsidRPr="004F3923" w:rsidRDefault="00E61D8D" w:rsidP="00EE57DB">
            <w:pPr>
              <w:pStyle w:val="acctfourfigures"/>
              <w:tabs>
                <w:tab w:val="clear" w:pos="765"/>
                <w:tab w:val="decimal" w:pos="968"/>
              </w:tabs>
              <w:spacing w:line="240" w:lineRule="atLeast"/>
              <w:ind w:left="-108" w:right="-108"/>
              <w:rPr>
                <w:b/>
                <w:bCs/>
                <w:szCs w:val="22"/>
                <w:lang w:val="en-US"/>
              </w:rPr>
            </w:pPr>
            <w:r w:rsidRPr="004973EE">
              <w:rPr>
                <w:b/>
                <w:bCs/>
                <w:szCs w:val="22"/>
                <w:lang w:val="en-US"/>
              </w:rPr>
              <w:t>17,559</w:t>
            </w:r>
          </w:p>
        </w:tc>
      </w:tr>
      <w:tr w:rsidR="00E61D8D" w:rsidRPr="00E65F9A" w14:paraId="053793E8" w14:textId="77777777" w:rsidTr="0045685F">
        <w:tc>
          <w:tcPr>
            <w:tcW w:w="1778" w:type="pct"/>
          </w:tcPr>
          <w:p w14:paraId="6B4D7CBD" w14:textId="77777777" w:rsidR="00E61D8D" w:rsidRPr="00E65F9A" w:rsidRDefault="00E61D8D" w:rsidP="00683066">
            <w:pPr>
              <w:spacing w:line="240" w:lineRule="auto"/>
              <w:jc w:val="thaiDistribute"/>
              <w:rPr>
                <w:rFonts w:cs="Times New Roman"/>
                <w:b/>
                <w:bCs/>
                <w:highlight w:val="yellow"/>
              </w:rPr>
            </w:pPr>
          </w:p>
        </w:tc>
        <w:tc>
          <w:tcPr>
            <w:tcW w:w="238" w:type="pct"/>
            <w:vAlign w:val="center"/>
          </w:tcPr>
          <w:p w14:paraId="55119D1F" w14:textId="77777777" w:rsidR="00E61D8D" w:rsidRPr="00E61D8D" w:rsidRDefault="00E61D8D" w:rsidP="00E61D8D">
            <w:pPr>
              <w:pStyle w:val="acctfourfigures"/>
              <w:tabs>
                <w:tab w:val="clear" w:pos="765"/>
                <w:tab w:val="decimal" w:pos="1058"/>
              </w:tabs>
              <w:spacing w:line="240" w:lineRule="auto"/>
              <w:ind w:right="-107"/>
              <w:jc w:val="center"/>
              <w:rPr>
                <w:szCs w:val="22"/>
                <w:highlight w:val="yellow"/>
                <w:lang w:val="en-US" w:bidi="th-TH"/>
              </w:rPr>
            </w:pPr>
          </w:p>
        </w:tc>
        <w:tc>
          <w:tcPr>
            <w:tcW w:w="625" w:type="pct"/>
            <w:tcBorders>
              <w:top w:val="single" w:sz="4" w:space="0" w:color="auto"/>
            </w:tcBorders>
            <w:shd w:val="clear" w:color="auto" w:fill="auto"/>
          </w:tcPr>
          <w:p w14:paraId="119FCE8D" w14:textId="3646CC1F" w:rsidR="00E61D8D" w:rsidRPr="00E65F9A" w:rsidRDefault="00E61D8D" w:rsidP="00683066">
            <w:pPr>
              <w:pStyle w:val="acctfourfigures"/>
              <w:tabs>
                <w:tab w:val="clear" w:pos="765"/>
                <w:tab w:val="decimal" w:pos="1058"/>
              </w:tabs>
              <w:spacing w:line="240" w:lineRule="auto"/>
              <w:ind w:right="-107"/>
              <w:rPr>
                <w:szCs w:val="22"/>
                <w:highlight w:val="yellow"/>
                <w:lang w:val="en-US" w:bidi="th-TH"/>
              </w:rPr>
            </w:pPr>
          </w:p>
        </w:tc>
        <w:tc>
          <w:tcPr>
            <w:tcW w:w="144" w:type="pct"/>
            <w:shd w:val="clear" w:color="auto" w:fill="auto"/>
          </w:tcPr>
          <w:p w14:paraId="3AC3C3CD" w14:textId="77777777" w:rsidR="00E61D8D" w:rsidRPr="00E65F9A" w:rsidRDefault="00E61D8D" w:rsidP="00683066">
            <w:pPr>
              <w:spacing w:line="240" w:lineRule="auto"/>
              <w:jc w:val="thaiDistribute"/>
              <w:rPr>
                <w:rFonts w:cs="Times New Roman"/>
                <w:b/>
                <w:highlight w:val="yellow"/>
              </w:rPr>
            </w:pPr>
          </w:p>
        </w:tc>
        <w:tc>
          <w:tcPr>
            <w:tcW w:w="674" w:type="pct"/>
            <w:tcBorders>
              <w:top w:val="single" w:sz="4" w:space="0" w:color="auto"/>
            </w:tcBorders>
          </w:tcPr>
          <w:p w14:paraId="033B5B61" w14:textId="77777777" w:rsidR="00E61D8D" w:rsidRPr="00E65F9A" w:rsidRDefault="00E61D8D" w:rsidP="00683066">
            <w:pPr>
              <w:pStyle w:val="acctfourfigures"/>
              <w:tabs>
                <w:tab w:val="clear" w:pos="765"/>
                <w:tab w:val="decimal" w:pos="1098"/>
              </w:tabs>
              <w:spacing w:line="240" w:lineRule="auto"/>
              <w:ind w:left="-105" w:right="-107"/>
              <w:rPr>
                <w:szCs w:val="22"/>
                <w:highlight w:val="yellow"/>
                <w:lang w:val="en-US" w:bidi="th-TH"/>
              </w:rPr>
            </w:pPr>
          </w:p>
        </w:tc>
        <w:tc>
          <w:tcPr>
            <w:tcW w:w="144" w:type="pct"/>
          </w:tcPr>
          <w:p w14:paraId="172D4BCB" w14:textId="77777777" w:rsidR="00E61D8D" w:rsidRPr="00E65F9A" w:rsidRDefault="00E61D8D" w:rsidP="00683066">
            <w:pPr>
              <w:spacing w:line="240" w:lineRule="auto"/>
              <w:jc w:val="thaiDistribute"/>
              <w:rPr>
                <w:rFonts w:cs="Times New Roman"/>
                <w:b/>
                <w:highlight w:val="yellow"/>
              </w:rPr>
            </w:pPr>
          </w:p>
        </w:tc>
        <w:tc>
          <w:tcPr>
            <w:tcW w:w="577" w:type="pct"/>
            <w:tcBorders>
              <w:top w:val="single" w:sz="4" w:space="0" w:color="auto"/>
            </w:tcBorders>
          </w:tcPr>
          <w:p w14:paraId="3FC15D07" w14:textId="77777777" w:rsidR="00E61D8D" w:rsidRPr="00E65F9A" w:rsidRDefault="00E61D8D" w:rsidP="00683066">
            <w:pPr>
              <w:pStyle w:val="acctfourfigures"/>
              <w:tabs>
                <w:tab w:val="clear" w:pos="765"/>
                <w:tab w:val="decimal" w:pos="1145"/>
              </w:tabs>
              <w:spacing w:line="240" w:lineRule="auto"/>
              <w:ind w:right="-107"/>
              <w:rPr>
                <w:szCs w:val="22"/>
                <w:highlight w:val="yellow"/>
                <w:lang w:val="en-US" w:bidi="th-TH"/>
              </w:rPr>
            </w:pPr>
          </w:p>
        </w:tc>
        <w:tc>
          <w:tcPr>
            <w:tcW w:w="145" w:type="pct"/>
          </w:tcPr>
          <w:p w14:paraId="781A9B73" w14:textId="77777777" w:rsidR="00E61D8D" w:rsidRPr="00E65F9A" w:rsidRDefault="00E61D8D" w:rsidP="00683066">
            <w:pPr>
              <w:spacing w:line="240" w:lineRule="auto"/>
              <w:jc w:val="thaiDistribute"/>
              <w:rPr>
                <w:rFonts w:cs="Times New Roman"/>
                <w:b/>
                <w:highlight w:val="yellow"/>
              </w:rPr>
            </w:pPr>
          </w:p>
        </w:tc>
        <w:tc>
          <w:tcPr>
            <w:tcW w:w="674" w:type="pct"/>
            <w:tcBorders>
              <w:top w:val="single" w:sz="4" w:space="0" w:color="auto"/>
            </w:tcBorders>
          </w:tcPr>
          <w:p w14:paraId="2FCA76AD" w14:textId="77777777" w:rsidR="00E61D8D" w:rsidRPr="00E65F9A" w:rsidRDefault="00E61D8D" w:rsidP="00683066">
            <w:pPr>
              <w:pStyle w:val="acctfourfigures"/>
              <w:tabs>
                <w:tab w:val="clear" w:pos="765"/>
                <w:tab w:val="decimal" w:pos="1060"/>
              </w:tabs>
              <w:spacing w:line="240" w:lineRule="auto"/>
              <w:ind w:left="-105" w:right="-107"/>
              <w:rPr>
                <w:szCs w:val="22"/>
                <w:highlight w:val="yellow"/>
                <w:lang w:val="en-US" w:bidi="th-TH"/>
              </w:rPr>
            </w:pPr>
          </w:p>
        </w:tc>
      </w:tr>
      <w:tr w:rsidR="00E61D8D" w:rsidRPr="00E65F9A" w14:paraId="11F51825" w14:textId="77777777" w:rsidTr="0045685F">
        <w:tc>
          <w:tcPr>
            <w:tcW w:w="1778" w:type="pct"/>
          </w:tcPr>
          <w:p w14:paraId="4031E294" w14:textId="77777777" w:rsidR="00E61D8D" w:rsidRPr="00F47752" w:rsidRDefault="00E61D8D" w:rsidP="00683066">
            <w:pPr>
              <w:spacing w:line="240" w:lineRule="auto"/>
              <w:jc w:val="thaiDistribute"/>
              <w:rPr>
                <w:rFonts w:cs="Times New Roman"/>
                <w:b/>
                <w:bCs/>
                <w:cs/>
              </w:rPr>
            </w:pPr>
            <w:r w:rsidRPr="00F47752">
              <w:rPr>
                <w:rFonts w:cs="Times New Roman"/>
                <w:b/>
                <w:bCs/>
              </w:rPr>
              <w:t>Other parties</w:t>
            </w:r>
          </w:p>
        </w:tc>
        <w:tc>
          <w:tcPr>
            <w:tcW w:w="238" w:type="pct"/>
            <w:vAlign w:val="center"/>
          </w:tcPr>
          <w:p w14:paraId="3C521BF6" w14:textId="77777777" w:rsidR="00E61D8D" w:rsidRPr="00E61D8D" w:rsidRDefault="00E61D8D" w:rsidP="00E61D8D">
            <w:pPr>
              <w:pStyle w:val="acctfourfigures"/>
              <w:tabs>
                <w:tab w:val="clear" w:pos="765"/>
                <w:tab w:val="decimal" w:pos="1058"/>
              </w:tabs>
              <w:spacing w:line="240" w:lineRule="auto"/>
              <w:ind w:right="-107"/>
              <w:jc w:val="center"/>
              <w:rPr>
                <w:szCs w:val="22"/>
                <w:lang w:val="en-US" w:bidi="th-TH"/>
              </w:rPr>
            </w:pPr>
          </w:p>
        </w:tc>
        <w:tc>
          <w:tcPr>
            <w:tcW w:w="625" w:type="pct"/>
            <w:shd w:val="clear" w:color="auto" w:fill="auto"/>
          </w:tcPr>
          <w:p w14:paraId="0336C59F" w14:textId="282C0896" w:rsidR="00E61D8D" w:rsidRPr="00F47752" w:rsidRDefault="00E61D8D" w:rsidP="00683066">
            <w:pPr>
              <w:pStyle w:val="acctfourfigures"/>
              <w:tabs>
                <w:tab w:val="clear" w:pos="765"/>
                <w:tab w:val="decimal" w:pos="1058"/>
              </w:tabs>
              <w:spacing w:line="240" w:lineRule="auto"/>
              <w:ind w:right="-107"/>
              <w:rPr>
                <w:szCs w:val="22"/>
                <w:lang w:val="en-US" w:bidi="th-TH"/>
              </w:rPr>
            </w:pPr>
          </w:p>
        </w:tc>
        <w:tc>
          <w:tcPr>
            <w:tcW w:w="144" w:type="pct"/>
          </w:tcPr>
          <w:p w14:paraId="67481FBA" w14:textId="77777777" w:rsidR="00E61D8D" w:rsidRPr="00F47752" w:rsidRDefault="00E61D8D" w:rsidP="00683066">
            <w:pPr>
              <w:spacing w:line="240" w:lineRule="auto"/>
              <w:jc w:val="thaiDistribute"/>
              <w:rPr>
                <w:rFonts w:cs="Times New Roman"/>
                <w:b/>
              </w:rPr>
            </w:pPr>
          </w:p>
        </w:tc>
        <w:tc>
          <w:tcPr>
            <w:tcW w:w="674" w:type="pct"/>
          </w:tcPr>
          <w:p w14:paraId="54F620E7" w14:textId="77777777" w:rsidR="00E61D8D" w:rsidRPr="00F47752" w:rsidRDefault="00E61D8D" w:rsidP="00683066">
            <w:pPr>
              <w:pStyle w:val="acctfourfigures"/>
              <w:tabs>
                <w:tab w:val="clear" w:pos="765"/>
                <w:tab w:val="decimal" w:pos="1098"/>
              </w:tabs>
              <w:spacing w:line="240" w:lineRule="auto"/>
              <w:ind w:left="-105" w:right="-107"/>
              <w:rPr>
                <w:szCs w:val="22"/>
                <w:lang w:val="en-US" w:bidi="th-TH"/>
              </w:rPr>
            </w:pPr>
          </w:p>
        </w:tc>
        <w:tc>
          <w:tcPr>
            <w:tcW w:w="144" w:type="pct"/>
          </w:tcPr>
          <w:p w14:paraId="015911D8" w14:textId="77777777" w:rsidR="00E61D8D" w:rsidRPr="00F47752" w:rsidRDefault="00E61D8D" w:rsidP="00683066">
            <w:pPr>
              <w:spacing w:line="240" w:lineRule="auto"/>
              <w:jc w:val="thaiDistribute"/>
              <w:rPr>
                <w:rFonts w:cs="Times New Roman"/>
                <w:b/>
              </w:rPr>
            </w:pPr>
          </w:p>
        </w:tc>
        <w:tc>
          <w:tcPr>
            <w:tcW w:w="577" w:type="pct"/>
          </w:tcPr>
          <w:p w14:paraId="510E295D" w14:textId="77777777" w:rsidR="00E61D8D" w:rsidRPr="00F47752" w:rsidRDefault="00E61D8D" w:rsidP="00683066">
            <w:pPr>
              <w:pStyle w:val="acctfourfigures"/>
              <w:tabs>
                <w:tab w:val="clear" w:pos="765"/>
                <w:tab w:val="decimal" w:pos="1145"/>
              </w:tabs>
              <w:spacing w:line="240" w:lineRule="auto"/>
              <w:ind w:right="-107"/>
              <w:rPr>
                <w:szCs w:val="22"/>
                <w:lang w:val="en-US" w:bidi="th-TH"/>
              </w:rPr>
            </w:pPr>
          </w:p>
        </w:tc>
        <w:tc>
          <w:tcPr>
            <w:tcW w:w="145" w:type="pct"/>
          </w:tcPr>
          <w:p w14:paraId="2755C0D6" w14:textId="77777777" w:rsidR="00E61D8D" w:rsidRPr="00F47752" w:rsidRDefault="00E61D8D" w:rsidP="00683066">
            <w:pPr>
              <w:spacing w:line="240" w:lineRule="auto"/>
              <w:jc w:val="thaiDistribute"/>
              <w:rPr>
                <w:rFonts w:cs="Times New Roman"/>
                <w:b/>
              </w:rPr>
            </w:pPr>
          </w:p>
        </w:tc>
        <w:tc>
          <w:tcPr>
            <w:tcW w:w="674" w:type="pct"/>
          </w:tcPr>
          <w:p w14:paraId="1FD38DD6" w14:textId="77777777" w:rsidR="00E61D8D" w:rsidRPr="00F47752" w:rsidRDefault="00E61D8D" w:rsidP="00683066">
            <w:pPr>
              <w:pStyle w:val="acctfourfigures"/>
              <w:tabs>
                <w:tab w:val="clear" w:pos="765"/>
                <w:tab w:val="decimal" w:pos="1060"/>
              </w:tabs>
              <w:spacing w:line="240" w:lineRule="auto"/>
              <w:ind w:left="-105" w:right="-107"/>
              <w:rPr>
                <w:szCs w:val="22"/>
                <w:lang w:val="en-US" w:bidi="th-TH"/>
              </w:rPr>
            </w:pPr>
          </w:p>
        </w:tc>
      </w:tr>
      <w:tr w:rsidR="00E61D8D" w:rsidRPr="00E65F9A" w14:paraId="5C984AB7" w14:textId="77777777" w:rsidTr="0045685F">
        <w:tc>
          <w:tcPr>
            <w:tcW w:w="1778" w:type="pct"/>
          </w:tcPr>
          <w:p w14:paraId="02AC0F46" w14:textId="77777777" w:rsidR="00E61D8D" w:rsidRPr="00A25B50" w:rsidRDefault="00E61D8D" w:rsidP="00683066">
            <w:pPr>
              <w:spacing w:line="240" w:lineRule="auto"/>
              <w:jc w:val="thaiDistribute"/>
              <w:rPr>
                <w:rFonts w:cstheme="minorBidi"/>
                <w:cs/>
              </w:rPr>
            </w:pPr>
            <w:r w:rsidRPr="009E3BD0">
              <w:rPr>
                <w:rFonts w:cs="Times New Roman"/>
              </w:rPr>
              <w:t>Within credit terms</w:t>
            </w:r>
          </w:p>
        </w:tc>
        <w:tc>
          <w:tcPr>
            <w:tcW w:w="238" w:type="pct"/>
            <w:vAlign w:val="center"/>
          </w:tcPr>
          <w:p w14:paraId="737253AF" w14:textId="77777777" w:rsidR="00E61D8D" w:rsidRPr="00A25B50" w:rsidRDefault="00E61D8D" w:rsidP="00E61D8D">
            <w:pPr>
              <w:pStyle w:val="acctfourfigures"/>
              <w:tabs>
                <w:tab w:val="clear" w:pos="765"/>
                <w:tab w:val="decimal" w:pos="953"/>
              </w:tabs>
              <w:spacing w:line="240" w:lineRule="atLeast"/>
              <w:ind w:left="-108" w:right="-108"/>
              <w:jc w:val="center"/>
              <w:rPr>
                <w:lang w:val="en-US"/>
              </w:rPr>
            </w:pPr>
          </w:p>
        </w:tc>
        <w:tc>
          <w:tcPr>
            <w:tcW w:w="625" w:type="pct"/>
            <w:shd w:val="clear" w:color="auto" w:fill="auto"/>
          </w:tcPr>
          <w:p w14:paraId="33DE58DB" w14:textId="3EC601EF" w:rsidR="00E61D8D" w:rsidRPr="00F47752" w:rsidRDefault="00206ECA" w:rsidP="00683066">
            <w:pPr>
              <w:pStyle w:val="acctfourfigures"/>
              <w:tabs>
                <w:tab w:val="clear" w:pos="765"/>
                <w:tab w:val="decimal" w:pos="953"/>
              </w:tabs>
              <w:spacing w:line="240" w:lineRule="atLeast"/>
              <w:ind w:left="-108" w:right="-108"/>
              <w:rPr>
                <w:szCs w:val="22"/>
                <w:lang w:val="en-US"/>
              </w:rPr>
            </w:pPr>
            <w:r>
              <w:rPr>
                <w:szCs w:val="22"/>
                <w:lang w:val="en-US"/>
              </w:rPr>
              <w:t>5,703,807</w:t>
            </w:r>
          </w:p>
        </w:tc>
        <w:tc>
          <w:tcPr>
            <w:tcW w:w="144" w:type="pct"/>
          </w:tcPr>
          <w:p w14:paraId="74038F17"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479554C6"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5,122,902</w:t>
            </w:r>
          </w:p>
        </w:tc>
        <w:tc>
          <w:tcPr>
            <w:tcW w:w="144" w:type="pct"/>
          </w:tcPr>
          <w:p w14:paraId="46E20DAA" w14:textId="77777777" w:rsidR="00E61D8D" w:rsidRPr="00F47752" w:rsidRDefault="00E61D8D" w:rsidP="00683066">
            <w:pPr>
              <w:spacing w:line="240" w:lineRule="auto"/>
              <w:jc w:val="thaiDistribute"/>
              <w:rPr>
                <w:rFonts w:cs="Times New Roman"/>
                <w:b/>
              </w:rPr>
            </w:pPr>
          </w:p>
        </w:tc>
        <w:tc>
          <w:tcPr>
            <w:tcW w:w="577" w:type="pct"/>
          </w:tcPr>
          <w:p w14:paraId="69331583" w14:textId="580A0D89" w:rsidR="00E61D8D" w:rsidRPr="00F47752" w:rsidRDefault="00206ECA" w:rsidP="00E61D8D">
            <w:pPr>
              <w:pStyle w:val="acctfourfigures"/>
              <w:tabs>
                <w:tab w:val="clear" w:pos="765"/>
                <w:tab w:val="decimal" w:pos="889"/>
              </w:tabs>
              <w:spacing w:line="240" w:lineRule="atLeast"/>
              <w:ind w:left="-108" w:right="-108"/>
              <w:rPr>
                <w:szCs w:val="22"/>
                <w:lang w:val="en-US"/>
              </w:rPr>
            </w:pPr>
            <w:r>
              <w:rPr>
                <w:szCs w:val="22"/>
                <w:lang w:val="en-US"/>
              </w:rPr>
              <w:t>5,701,495</w:t>
            </w:r>
          </w:p>
        </w:tc>
        <w:tc>
          <w:tcPr>
            <w:tcW w:w="145" w:type="pct"/>
          </w:tcPr>
          <w:p w14:paraId="67CD2BDD" w14:textId="77777777" w:rsidR="00E61D8D" w:rsidRPr="00F47752" w:rsidRDefault="00E61D8D" w:rsidP="00683066">
            <w:pPr>
              <w:spacing w:line="240" w:lineRule="auto"/>
              <w:jc w:val="thaiDistribute"/>
              <w:rPr>
                <w:rFonts w:cs="Times New Roman"/>
                <w:b/>
              </w:rPr>
            </w:pPr>
          </w:p>
        </w:tc>
        <w:tc>
          <w:tcPr>
            <w:tcW w:w="674" w:type="pct"/>
          </w:tcPr>
          <w:p w14:paraId="45189EFE"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5,118,263</w:t>
            </w:r>
          </w:p>
        </w:tc>
      </w:tr>
      <w:tr w:rsidR="00E61D8D" w:rsidRPr="00E65F9A" w14:paraId="3E305407" w14:textId="77777777" w:rsidTr="0045685F">
        <w:tc>
          <w:tcPr>
            <w:tcW w:w="1778" w:type="pct"/>
          </w:tcPr>
          <w:p w14:paraId="59774384" w14:textId="77777777" w:rsidR="00E61D8D" w:rsidRPr="009E3BD0" w:rsidRDefault="00E61D8D" w:rsidP="00683066">
            <w:pPr>
              <w:shd w:val="clear" w:color="auto" w:fill="FFFFFF"/>
              <w:spacing w:line="240" w:lineRule="atLeast"/>
              <w:rPr>
                <w:rFonts w:cs="Times New Roman"/>
              </w:rPr>
            </w:pPr>
            <w:r w:rsidRPr="009E3BD0">
              <w:rPr>
                <w:rFonts w:cs="Times New Roman"/>
              </w:rPr>
              <w:t>Overdue:</w:t>
            </w:r>
          </w:p>
        </w:tc>
        <w:tc>
          <w:tcPr>
            <w:tcW w:w="238" w:type="pct"/>
            <w:vAlign w:val="center"/>
          </w:tcPr>
          <w:p w14:paraId="51FD5B56" w14:textId="77777777" w:rsidR="00E61D8D" w:rsidRPr="00E61D8D" w:rsidRDefault="00E61D8D" w:rsidP="00E61D8D">
            <w:pPr>
              <w:pStyle w:val="acctfourfigures"/>
              <w:tabs>
                <w:tab w:val="clear" w:pos="765"/>
                <w:tab w:val="decimal" w:pos="953"/>
              </w:tabs>
              <w:spacing w:line="240" w:lineRule="atLeast"/>
              <w:ind w:left="-108" w:right="-108"/>
              <w:jc w:val="center"/>
              <w:rPr>
                <w:szCs w:val="22"/>
                <w:lang w:val="en-US"/>
              </w:rPr>
            </w:pPr>
          </w:p>
        </w:tc>
        <w:tc>
          <w:tcPr>
            <w:tcW w:w="625" w:type="pct"/>
            <w:shd w:val="clear" w:color="auto" w:fill="auto"/>
          </w:tcPr>
          <w:p w14:paraId="1A2DE592" w14:textId="24D672C3" w:rsidR="00E61D8D" w:rsidRPr="00F47752" w:rsidRDefault="00E61D8D" w:rsidP="00683066">
            <w:pPr>
              <w:pStyle w:val="acctfourfigures"/>
              <w:tabs>
                <w:tab w:val="clear" w:pos="765"/>
                <w:tab w:val="decimal" w:pos="953"/>
              </w:tabs>
              <w:spacing w:line="240" w:lineRule="atLeast"/>
              <w:ind w:left="-108" w:right="-108"/>
              <w:rPr>
                <w:szCs w:val="22"/>
                <w:lang w:val="en-US"/>
              </w:rPr>
            </w:pPr>
          </w:p>
        </w:tc>
        <w:tc>
          <w:tcPr>
            <w:tcW w:w="144" w:type="pct"/>
          </w:tcPr>
          <w:p w14:paraId="6DCCCECE" w14:textId="77777777" w:rsidR="00E61D8D" w:rsidRPr="00F47752" w:rsidRDefault="00E61D8D" w:rsidP="00683066">
            <w:pPr>
              <w:pStyle w:val="BodyText"/>
              <w:tabs>
                <w:tab w:val="decimal" w:pos="873"/>
              </w:tabs>
              <w:spacing w:after="0" w:line="240" w:lineRule="auto"/>
              <w:ind w:right="-131"/>
              <w:jc w:val="both"/>
              <w:rPr>
                <w:rFonts w:cs="Times New Roman"/>
              </w:rPr>
            </w:pPr>
          </w:p>
        </w:tc>
        <w:tc>
          <w:tcPr>
            <w:tcW w:w="674" w:type="pct"/>
            <w:shd w:val="clear" w:color="auto" w:fill="auto"/>
          </w:tcPr>
          <w:p w14:paraId="65269A96"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p>
        </w:tc>
        <w:tc>
          <w:tcPr>
            <w:tcW w:w="144" w:type="pct"/>
          </w:tcPr>
          <w:p w14:paraId="1505601C" w14:textId="77777777" w:rsidR="00E61D8D" w:rsidRPr="00F47752" w:rsidRDefault="00E61D8D" w:rsidP="00683066">
            <w:pPr>
              <w:pStyle w:val="BodyText"/>
              <w:tabs>
                <w:tab w:val="decimal" w:pos="873"/>
              </w:tabs>
              <w:spacing w:after="0" w:line="240" w:lineRule="auto"/>
              <w:ind w:left="-126" w:right="-131"/>
              <w:jc w:val="both"/>
              <w:rPr>
                <w:rFonts w:cs="Times New Roman"/>
              </w:rPr>
            </w:pPr>
          </w:p>
        </w:tc>
        <w:tc>
          <w:tcPr>
            <w:tcW w:w="577" w:type="pct"/>
          </w:tcPr>
          <w:p w14:paraId="0A44D011" w14:textId="77777777" w:rsidR="00E61D8D" w:rsidRPr="00F47752" w:rsidRDefault="00E61D8D" w:rsidP="00E61D8D">
            <w:pPr>
              <w:pStyle w:val="acctfourfigures"/>
              <w:tabs>
                <w:tab w:val="clear" w:pos="765"/>
                <w:tab w:val="decimal" w:pos="889"/>
              </w:tabs>
              <w:spacing w:line="240" w:lineRule="atLeast"/>
              <w:ind w:left="-108" w:right="-108"/>
              <w:rPr>
                <w:szCs w:val="22"/>
                <w:lang w:val="en-US"/>
              </w:rPr>
            </w:pPr>
          </w:p>
        </w:tc>
        <w:tc>
          <w:tcPr>
            <w:tcW w:w="145" w:type="pct"/>
          </w:tcPr>
          <w:p w14:paraId="0CEED101" w14:textId="77777777" w:rsidR="00E61D8D" w:rsidRPr="00F47752" w:rsidRDefault="00E61D8D" w:rsidP="00683066">
            <w:pPr>
              <w:pStyle w:val="BodyText"/>
              <w:tabs>
                <w:tab w:val="decimal" w:pos="873"/>
              </w:tabs>
              <w:spacing w:after="0" w:line="240" w:lineRule="auto"/>
              <w:ind w:right="-131"/>
              <w:jc w:val="both"/>
              <w:rPr>
                <w:rFonts w:cs="Times New Roman"/>
              </w:rPr>
            </w:pPr>
          </w:p>
        </w:tc>
        <w:tc>
          <w:tcPr>
            <w:tcW w:w="674" w:type="pct"/>
          </w:tcPr>
          <w:p w14:paraId="40D4C903"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p>
        </w:tc>
      </w:tr>
      <w:tr w:rsidR="00E61D8D" w:rsidRPr="00E65F9A" w14:paraId="5073DBD4" w14:textId="77777777" w:rsidTr="0045685F">
        <w:tc>
          <w:tcPr>
            <w:tcW w:w="1778" w:type="pct"/>
          </w:tcPr>
          <w:p w14:paraId="5F146583"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Less than 2 months</w:t>
            </w:r>
          </w:p>
        </w:tc>
        <w:tc>
          <w:tcPr>
            <w:tcW w:w="238" w:type="pct"/>
            <w:vAlign w:val="center"/>
          </w:tcPr>
          <w:p w14:paraId="449ABB8D"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58A38AED" w14:textId="77667CE2" w:rsidR="00E61D8D" w:rsidRPr="00F47752" w:rsidRDefault="00206ECA" w:rsidP="00683066">
            <w:pPr>
              <w:pStyle w:val="acctfourfigures"/>
              <w:tabs>
                <w:tab w:val="clear" w:pos="765"/>
                <w:tab w:val="decimal" w:pos="953"/>
              </w:tabs>
              <w:spacing w:line="240" w:lineRule="atLeast"/>
              <w:ind w:left="-108" w:right="-108"/>
              <w:rPr>
                <w:szCs w:val="22"/>
                <w:lang w:val="en-US"/>
              </w:rPr>
            </w:pPr>
            <w:r>
              <w:rPr>
                <w:szCs w:val="22"/>
                <w:lang w:val="en-US"/>
              </w:rPr>
              <w:t>1,164,680</w:t>
            </w:r>
          </w:p>
        </w:tc>
        <w:tc>
          <w:tcPr>
            <w:tcW w:w="144" w:type="pct"/>
          </w:tcPr>
          <w:p w14:paraId="15158256"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7535E7B8"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1,181,712</w:t>
            </w:r>
          </w:p>
        </w:tc>
        <w:tc>
          <w:tcPr>
            <w:tcW w:w="144" w:type="pct"/>
          </w:tcPr>
          <w:p w14:paraId="30076CD0" w14:textId="77777777" w:rsidR="00E61D8D" w:rsidRPr="00F47752" w:rsidRDefault="00E61D8D" w:rsidP="00683066">
            <w:pPr>
              <w:spacing w:line="240" w:lineRule="auto"/>
              <w:jc w:val="thaiDistribute"/>
              <w:rPr>
                <w:rFonts w:cs="Times New Roman"/>
                <w:b/>
              </w:rPr>
            </w:pPr>
          </w:p>
        </w:tc>
        <w:tc>
          <w:tcPr>
            <w:tcW w:w="577" w:type="pct"/>
          </w:tcPr>
          <w:p w14:paraId="27E641DA" w14:textId="4AE53B4A" w:rsidR="00E61D8D" w:rsidRPr="00F47752" w:rsidRDefault="00206ECA" w:rsidP="00E61D8D">
            <w:pPr>
              <w:pStyle w:val="acctfourfigures"/>
              <w:tabs>
                <w:tab w:val="clear" w:pos="765"/>
                <w:tab w:val="decimal" w:pos="889"/>
              </w:tabs>
              <w:spacing w:line="240" w:lineRule="atLeast"/>
              <w:ind w:left="-108" w:right="-108"/>
              <w:rPr>
                <w:szCs w:val="22"/>
                <w:lang w:val="en-US"/>
              </w:rPr>
            </w:pPr>
            <w:r>
              <w:rPr>
                <w:szCs w:val="22"/>
                <w:lang w:val="en-US"/>
              </w:rPr>
              <w:t>1,159,694</w:t>
            </w:r>
          </w:p>
        </w:tc>
        <w:tc>
          <w:tcPr>
            <w:tcW w:w="145" w:type="pct"/>
          </w:tcPr>
          <w:p w14:paraId="47791D50" w14:textId="77777777" w:rsidR="00E61D8D" w:rsidRPr="00F47752" w:rsidRDefault="00E61D8D" w:rsidP="00683066">
            <w:pPr>
              <w:spacing w:line="240" w:lineRule="auto"/>
              <w:jc w:val="thaiDistribute"/>
              <w:rPr>
                <w:rFonts w:cs="Times New Roman"/>
                <w:b/>
              </w:rPr>
            </w:pPr>
          </w:p>
        </w:tc>
        <w:tc>
          <w:tcPr>
            <w:tcW w:w="674" w:type="pct"/>
          </w:tcPr>
          <w:p w14:paraId="0C666D18" w14:textId="77777777" w:rsidR="00E61D8D" w:rsidRPr="00F47752" w:rsidRDefault="00E61D8D" w:rsidP="00683066">
            <w:pPr>
              <w:pStyle w:val="acctfourfigures"/>
              <w:tabs>
                <w:tab w:val="clear" w:pos="765"/>
                <w:tab w:val="decimal" w:pos="952"/>
              </w:tabs>
              <w:spacing w:line="240" w:lineRule="atLeast"/>
              <w:ind w:left="-108" w:right="-108"/>
              <w:rPr>
                <w:szCs w:val="22"/>
                <w:cs/>
                <w:lang w:val="en-US" w:bidi="th-TH"/>
              </w:rPr>
            </w:pPr>
            <w:r w:rsidRPr="006C6659">
              <w:rPr>
                <w:szCs w:val="22"/>
              </w:rPr>
              <w:t>1,179,596</w:t>
            </w:r>
          </w:p>
        </w:tc>
      </w:tr>
      <w:tr w:rsidR="00E61D8D" w:rsidRPr="00E65F9A" w14:paraId="11CAC4E0" w14:textId="77777777" w:rsidTr="0045685F">
        <w:tc>
          <w:tcPr>
            <w:tcW w:w="1778" w:type="pct"/>
          </w:tcPr>
          <w:p w14:paraId="07C53101"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2 - 3 months</w:t>
            </w:r>
          </w:p>
        </w:tc>
        <w:tc>
          <w:tcPr>
            <w:tcW w:w="238" w:type="pct"/>
            <w:vAlign w:val="center"/>
          </w:tcPr>
          <w:p w14:paraId="70AB89D1"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17729C3C" w14:textId="15ED61F2" w:rsidR="00E61D8D" w:rsidRPr="00F47752" w:rsidRDefault="00206ECA" w:rsidP="00683066">
            <w:pPr>
              <w:pStyle w:val="acctfourfigures"/>
              <w:tabs>
                <w:tab w:val="clear" w:pos="765"/>
                <w:tab w:val="decimal" w:pos="953"/>
              </w:tabs>
              <w:spacing w:line="240" w:lineRule="atLeast"/>
              <w:ind w:left="-108" w:right="-108"/>
              <w:rPr>
                <w:szCs w:val="22"/>
                <w:lang w:val="en-US"/>
              </w:rPr>
            </w:pPr>
            <w:r>
              <w:rPr>
                <w:szCs w:val="22"/>
                <w:lang w:val="en-US"/>
              </w:rPr>
              <w:t>51,498</w:t>
            </w:r>
          </w:p>
        </w:tc>
        <w:tc>
          <w:tcPr>
            <w:tcW w:w="144" w:type="pct"/>
          </w:tcPr>
          <w:p w14:paraId="22E06165"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150530FE"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54,497</w:t>
            </w:r>
          </w:p>
        </w:tc>
        <w:tc>
          <w:tcPr>
            <w:tcW w:w="144" w:type="pct"/>
          </w:tcPr>
          <w:p w14:paraId="033536D3" w14:textId="77777777" w:rsidR="00E61D8D" w:rsidRPr="00F47752" w:rsidRDefault="00E61D8D" w:rsidP="00683066">
            <w:pPr>
              <w:spacing w:line="240" w:lineRule="auto"/>
              <w:jc w:val="thaiDistribute"/>
              <w:rPr>
                <w:rFonts w:cs="Times New Roman"/>
                <w:b/>
              </w:rPr>
            </w:pPr>
          </w:p>
        </w:tc>
        <w:tc>
          <w:tcPr>
            <w:tcW w:w="577" w:type="pct"/>
          </w:tcPr>
          <w:p w14:paraId="2B84F91F" w14:textId="4869B454" w:rsidR="00E61D8D" w:rsidRPr="00F47752" w:rsidRDefault="00206ECA" w:rsidP="00E61D8D">
            <w:pPr>
              <w:pStyle w:val="acctfourfigures"/>
              <w:tabs>
                <w:tab w:val="clear" w:pos="765"/>
                <w:tab w:val="decimal" w:pos="889"/>
              </w:tabs>
              <w:spacing w:line="240" w:lineRule="atLeast"/>
              <w:ind w:left="-108" w:right="-108"/>
              <w:rPr>
                <w:szCs w:val="22"/>
                <w:lang w:val="en-US"/>
              </w:rPr>
            </w:pPr>
            <w:r>
              <w:rPr>
                <w:szCs w:val="22"/>
                <w:lang w:val="en-US"/>
              </w:rPr>
              <w:t>51,496</w:t>
            </w:r>
          </w:p>
        </w:tc>
        <w:tc>
          <w:tcPr>
            <w:tcW w:w="145" w:type="pct"/>
          </w:tcPr>
          <w:p w14:paraId="2755E425" w14:textId="77777777" w:rsidR="00E61D8D" w:rsidRPr="00F47752" w:rsidRDefault="00E61D8D" w:rsidP="00683066">
            <w:pPr>
              <w:spacing w:line="240" w:lineRule="auto"/>
              <w:jc w:val="thaiDistribute"/>
              <w:rPr>
                <w:rFonts w:cs="Times New Roman"/>
                <w:b/>
              </w:rPr>
            </w:pPr>
          </w:p>
        </w:tc>
        <w:tc>
          <w:tcPr>
            <w:tcW w:w="674" w:type="pct"/>
          </w:tcPr>
          <w:p w14:paraId="251E2DAB"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54,474</w:t>
            </w:r>
          </w:p>
        </w:tc>
      </w:tr>
      <w:tr w:rsidR="00E61D8D" w:rsidRPr="00E65F9A" w14:paraId="7300B0AC" w14:textId="77777777" w:rsidTr="0045685F">
        <w:tc>
          <w:tcPr>
            <w:tcW w:w="1778" w:type="pct"/>
          </w:tcPr>
          <w:p w14:paraId="2AEF915B" w14:textId="5D6F670E" w:rsidR="00E61D8D" w:rsidRPr="009E3BD0" w:rsidRDefault="00E61D8D" w:rsidP="007E0AE8">
            <w:pPr>
              <w:shd w:val="clear" w:color="auto" w:fill="FFFFFF"/>
              <w:spacing w:line="240" w:lineRule="atLeast"/>
              <w:ind w:left="180"/>
              <w:rPr>
                <w:rFonts w:cs="Times New Roman"/>
              </w:rPr>
            </w:pPr>
            <w:r w:rsidRPr="009E3BD0">
              <w:rPr>
                <w:rFonts w:cs="Times New Roman"/>
              </w:rPr>
              <w:t>3 - 4 months</w:t>
            </w:r>
          </w:p>
        </w:tc>
        <w:tc>
          <w:tcPr>
            <w:tcW w:w="238" w:type="pct"/>
            <w:vAlign w:val="center"/>
          </w:tcPr>
          <w:p w14:paraId="1BAE5E2B"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20AAA449" w14:textId="3AE89770" w:rsidR="00E61D8D" w:rsidRPr="00F47752" w:rsidRDefault="00206ECA" w:rsidP="00683066">
            <w:pPr>
              <w:pStyle w:val="acctfourfigures"/>
              <w:tabs>
                <w:tab w:val="clear" w:pos="765"/>
                <w:tab w:val="decimal" w:pos="953"/>
              </w:tabs>
              <w:spacing w:line="240" w:lineRule="atLeast"/>
              <w:ind w:left="-108" w:right="-108"/>
              <w:rPr>
                <w:szCs w:val="22"/>
                <w:lang w:val="en-US"/>
              </w:rPr>
            </w:pPr>
            <w:r>
              <w:rPr>
                <w:szCs w:val="22"/>
                <w:lang w:val="en-US"/>
              </w:rPr>
              <w:t>110,660</w:t>
            </w:r>
          </w:p>
        </w:tc>
        <w:tc>
          <w:tcPr>
            <w:tcW w:w="144" w:type="pct"/>
          </w:tcPr>
          <w:p w14:paraId="4D6D5A29"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7728C855"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13,908</w:t>
            </w:r>
          </w:p>
        </w:tc>
        <w:tc>
          <w:tcPr>
            <w:tcW w:w="144" w:type="pct"/>
          </w:tcPr>
          <w:p w14:paraId="729A653A" w14:textId="77777777" w:rsidR="00E61D8D" w:rsidRPr="00F47752" w:rsidRDefault="00E61D8D" w:rsidP="00683066">
            <w:pPr>
              <w:spacing w:line="240" w:lineRule="auto"/>
              <w:jc w:val="thaiDistribute"/>
              <w:rPr>
                <w:rFonts w:cs="Times New Roman"/>
                <w:b/>
              </w:rPr>
            </w:pPr>
          </w:p>
        </w:tc>
        <w:tc>
          <w:tcPr>
            <w:tcW w:w="577" w:type="pct"/>
          </w:tcPr>
          <w:p w14:paraId="282A681E" w14:textId="069A98CE" w:rsidR="00E61D8D" w:rsidRPr="00F47752" w:rsidRDefault="00206ECA" w:rsidP="00E61D8D">
            <w:pPr>
              <w:pStyle w:val="acctfourfigures"/>
              <w:tabs>
                <w:tab w:val="clear" w:pos="765"/>
                <w:tab w:val="decimal" w:pos="889"/>
              </w:tabs>
              <w:spacing w:line="240" w:lineRule="atLeast"/>
              <w:ind w:left="-108" w:right="-108"/>
              <w:rPr>
                <w:szCs w:val="22"/>
                <w:lang w:val="en-US"/>
              </w:rPr>
            </w:pPr>
            <w:r>
              <w:rPr>
                <w:szCs w:val="22"/>
                <w:lang w:val="en-US"/>
              </w:rPr>
              <w:t>110,660</w:t>
            </w:r>
          </w:p>
        </w:tc>
        <w:tc>
          <w:tcPr>
            <w:tcW w:w="145" w:type="pct"/>
          </w:tcPr>
          <w:p w14:paraId="7DE91F16" w14:textId="77777777" w:rsidR="00E61D8D" w:rsidRPr="00F47752" w:rsidRDefault="00E61D8D" w:rsidP="00683066">
            <w:pPr>
              <w:spacing w:line="240" w:lineRule="auto"/>
              <w:jc w:val="thaiDistribute"/>
              <w:rPr>
                <w:rFonts w:cs="Times New Roman"/>
                <w:b/>
              </w:rPr>
            </w:pPr>
          </w:p>
        </w:tc>
        <w:tc>
          <w:tcPr>
            <w:tcW w:w="674" w:type="pct"/>
          </w:tcPr>
          <w:p w14:paraId="735A872D"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13,907</w:t>
            </w:r>
          </w:p>
        </w:tc>
      </w:tr>
      <w:tr w:rsidR="00E61D8D" w:rsidRPr="00E65F9A" w14:paraId="6EAFBDD3" w14:textId="77777777" w:rsidTr="0045685F">
        <w:tc>
          <w:tcPr>
            <w:tcW w:w="1778" w:type="pct"/>
          </w:tcPr>
          <w:p w14:paraId="7C86A2E7"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4 - 6 months</w:t>
            </w:r>
          </w:p>
        </w:tc>
        <w:tc>
          <w:tcPr>
            <w:tcW w:w="238" w:type="pct"/>
            <w:vAlign w:val="center"/>
          </w:tcPr>
          <w:p w14:paraId="7C83D03F"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152F99E0" w14:textId="2665C9B5" w:rsidR="00E61D8D" w:rsidRPr="00F47752" w:rsidRDefault="00206ECA" w:rsidP="00683066">
            <w:pPr>
              <w:pStyle w:val="acctfourfigures"/>
              <w:tabs>
                <w:tab w:val="clear" w:pos="765"/>
                <w:tab w:val="decimal" w:pos="953"/>
              </w:tabs>
              <w:spacing w:line="240" w:lineRule="atLeast"/>
              <w:ind w:left="-108" w:right="-108"/>
              <w:rPr>
                <w:szCs w:val="22"/>
                <w:lang w:val="en-US"/>
              </w:rPr>
            </w:pPr>
            <w:r>
              <w:rPr>
                <w:szCs w:val="22"/>
                <w:lang w:val="en-US"/>
              </w:rPr>
              <w:t>133,337</w:t>
            </w:r>
          </w:p>
        </w:tc>
        <w:tc>
          <w:tcPr>
            <w:tcW w:w="144" w:type="pct"/>
          </w:tcPr>
          <w:p w14:paraId="5E2EE144"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4784E510"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10,674</w:t>
            </w:r>
          </w:p>
        </w:tc>
        <w:tc>
          <w:tcPr>
            <w:tcW w:w="144" w:type="pct"/>
          </w:tcPr>
          <w:p w14:paraId="50547E36" w14:textId="77777777" w:rsidR="00E61D8D" w:rsidRPr="00F47752" w:rsidRDefault="00E61D8D" w:rsidP="00683066">
            <w:pPr>
              <w:spacing w:line="240" w:lineRule="auto"/>
              <w:jc w:val="thaiDistribute"/>
              <w:rPr>
                <w:rFonts w:cs="Times New Roman"/>
                <w:b/>
              </w:rPr>
            </w:pPr>
          </w:p>
        </w:tc>
        <w:tc>
          <w:tcPr>
            <w:tcW w:w="577" w:type="pct"/>
          </w:tcPr>
          <w:p w14:paraId="547AD0EE" w14:textId="5186BCD2" w:rsidR="00E61D8D" w:rsidRPr="00F47752" w:rsidRDefault="00206ECA" w:rsidP="00E61D8D">
            <w:pPr>
              <w:pStyle w:val="acctfourfigures"/>
              <w:tabs>
                <w:tab w:val="clear" w:pos="765"/>
                <w:tab w:val="decimal" w:pos="889"/>
              </w:tabs>
              <w:spacing w:line="240" w:lineRule="atLeast"/>
              <w:ind w:left="-108" w:right="-108"/>
              <w:rPr>
                <w:szCs w:val="22"/>
                <w:lang w:val="en-US"/>
              </w:rPr>
            </w:pPr>
            <w:r>
              <w:rPr>
                <w:szCs w:val="22"/>
                <w:lang w:val="en-US"/>
              </w:rPr>
              <w:t>133,332</w:t>
            </w:r>
          </w:p>
        </w:tc>
        <w:tc>
          <w:tcPr>
            <w:tcW w:w="145" w:type="pct"/>
          </w:tcPr>
          <w:p w14:paraId="06AE2935" w14:textId="77777777" w:rsidR="00E61D8D" w:rsidRPr="00F47752" w:rsidRDefault="00E61D8D" w:rsidP="00683066">
            <w:pPr>
              <w:spacing w:line="240" w:lineRule="auto"/>
              <w:jc w:val="thaiDistribute"/>
              <w:rPr>
                <w:rFonts w:cs="Times New Roman"/>
                <w:b/>
              </w:rPr>
            </w:pPr>
          </w:p>
        </w:tc>
        <w:tc>
          <w:tcPr>
            <w:tcW w:w="674" w:type="pct"/>
          </w:tcPr>
          <w:p w14:paraId="626F9B90"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10,674</w:t>
            </w:r>
          </w:p>
        </w:tc>
      </w:tr>
      <w:tr w:rsidR="00E61D8D" w:rsidRPr="00E65F9A" w14:paraId="2E29A5C8" w14:textId="77777777" w:rsidTr="0045685F">
        <w:tc>
          <w:tcPr>
            <w:tcW w:w="1778" w:type="pct"/>
          </w:tcPr>
          <w:p w14:paraId="671231AC"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6 - 9 months</w:t>
            </w:r>
          </w:p>
        </w:tc>
        <w:tc>
          <w:tcPr>
            <w:tcW w:w="238" w:type="pct"/>
            <w:vAlign w:val="center"/>
          </w:tcPr>
          <w:p w14:paraId="526C2B0D"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2439170F" w14:textId="78C2828C" w:rsidR="00E61D8D" w:rsidRPr="00F47752" w:rsidRDefault="00206ECA" w:rsidP="00683066">
            <w:pPr>
              <w:pStyle w:val="acctfourfigures"/>
              <w:tabs>
                <w:tab w:val="clear" w:pos="765"/>
                <w:tab w:val="decimal" w:pos="953"/>
              </w:tabs>
              <w:spacing w:line="240" w:lineRule="atLeast"/>
              <w:ind w:left="-108" w:right="-108"/>
              <w:rPr>
                <w:szCs w:val="22"/>
                <w:lang w:val="en-US"/>
              </w:rPr>
            </w:pPr>
            <w:r>
              <w:rPr>
                <w:szCs w:val="22"/>
                <w:lang w:val="en-US"/>
              </w:rPr>
              <w:t>10,863</w:t>
            </w:r>
          </w:p>
        </w:tc>
        <w:tc>
          <w:tcPr>
            <w:tcW w:w="144" w:type="pct"/>
          </w:tcPr>
          <w:p w14:paraId="3D3668C0"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6B5D6078"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19,693</w:t>
            </w:r>
          </w:p>
        </w:tc>
        <w:tc>
          <w:tcPr>
            <w:tcW w:w="144" w:type="pct"/>
          </w:tcPr>
          <w:p w14:paraId="784AC9CF" w14:textId="77777777" w:rsidR="00E61D8D" w:rsidRPr="00F47752" w:rsidRDefault="00E61D8D" w:rsidP="00683066">
            <w:pPr>
              <w:spacing w:line="240" w:lineRule="auto"/>
              <w:jc w:val="thaiDistribute"/>
              <w:rPr>
                <w:rFonts w:cs="Times New Roman"/>
                <w:b/>
              </w:rPr>
            </w:pPr>
          </w:p>
        </w:tc>
        <w:tc>
          <w:tcPr>
            <w:tcW w:w="577" w:type="pct"/>
          </w:tcPr>
          <w:p w14:paraId="682D11E4" w14:textId="259CB281" w:rsidR="00E61D8D" w:rsidRPr="00F7779C" w:rsidRDefault="00206ECA" w:rsidP="00E61D8D">
            <w:pPr>
              <w:pStyle w:val="acctfourfigures"/>
              <w:tabs>
                <w:tab w:val="clear" w:pos="765"/>
                <w:tab w:val="decimal" w:pos="889"/>
              </w:tabs>
              <w:spacing w:line="240" w:lineRule="atLeast"/>
              <w:ind w:left="-108" w:right="-108"/>
              <w:rPr>
                <w:szCs w:val="22"/>
                <w:cs/>
                <w:lang w:val="en-US" w:bidi="th-TH"/>
              </w:rPr>
            </w:pPr>
            <w:r>
              <w:rPr>
                <w:szCs w:val="22"/>
                <w:lang w:val="en-US" w:bidi="th-TH"/>
              </w:rPr>
              <w:t>10,863</w:t>
            </w:r>
          </w:p>
        </w:tc>
        <w:tc>
          <w:tcPr>
            <w:tcW w:w="145" w:type="pct"/>
          </w:tcPr>
          <w:p w14:paraId="2414563C" w14:textId="77777777" w:rsidR="00E61D8D" w:rsidRPr="00F47752" w:rsidRDefault="00E61D8D" w:rsidP="00683066">
            <w:pPr>
              <w:spacing w:line="240" w:lineRule="auto"/>
              <w:jc w:val="thaiDistribute"/>
              <w:rPr>
                <w:rFonts w:cs="Times New Roman"/>
                <w:b/>
              </w:rPr>
            </w:pPr>
          </w:p>
        </w:tc>
        <w:tc>
          <w:tcPr>
            <w:tcW w:w="674" w:type="pct"/>
          </w:tcPr>
          <w:p w14:paraId="3B3CFFAF"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19,693</w:t>
            </w:r>
          </w:p>
        </w:tc>
      </w:tr>
      <w:tr w:rsidR="00E61D8D" w:rsidRPr="00E65F9A" w14:paraId="7A4E8AF2" w14:textId="77777777" w:rsidTr="0045685F">
        <w:tc>
          <w:tcPr>
            <w:tcW w:w="1778" w:type="pct"/>
          </w:tcPr>
          <w:p w14:paraId="0EC9AEE5"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9 - 12 months</w:t>
            </w:r>
          </w:p>
        </w:tc>
        <w:tc>
          <w:tcPr>
            <w:tcW w:w="238" w:type="pct"/>
            <w:vAlign w:val="center"/>
          </w:tcPr>
          <w:p w14:paraId="461B225F"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shd w:val="clear" w:color="auto" w:fill="auto"/>
          </w:tcPr>
          <w:p w14:paraId="48B10EA8" w14:textId="1170BD47" w:rsidR="00E61D8D" w:rsidRPr="00F47752" w:rsidRDefault="00206ECA" w:rsidP="00683066">
            <w:pPr>
              <w:pStyle w:val="acctfourfigures"/>
              <w:tabs>
                <w:tab w:val="clear" w:pos="765"/>
                <w:tab w:val="decimal" w:pos="953"/>
              </w:tabs>
              <w:spacing w:line="240" w:lineRule="atLeast"/>
              <w:ind w:left="-108" w:right="-108"/>
              <w:rPr>
                <w:szCs w:val="22"/>
                <w:lang w:val="en-US"/>
              </w:rPr>
            </w:pPr>
            <w:r>
              <w:rPr>
                <w:szCs w:val="22"/>
                <w:lang w:val="en-US"/>
              </w:rPr>
              <w:t>11,518</w:t>
            </w:r>
          </w:p>
        </w:tc>
        <w:tc>
          <w:tcPr>
            <w:tcW w:w="144" w:type="pct"/>
          </w:tcPr>
          <w:p w14:paraId="4B8C1D52" w14:textId="77777777" w:rsidR="00E61D8D" w:rsidRPr="00F47752" w:rsidRDefault="00E61D8D" w:rsidP="00683066">
            <w:pPr>
              <w:spacing w:line="240" w:lineRule="auto"/>
              <w:jc w:val="thaiDistribute"/>
              <w:rPr>
                <w:rFonts w:cs="Times New Roman"/>
                <w:b/>
              </w:rPr>
            </w:pPr>
          </w:p>
        </w:tc>
        <w:tc>
          <w:tcPr>
            <w:tcW w:w="674" w:type="pct"/>
            <w:shd w:val="clear" w:color="auto" w:fill="auto"/>
          </w:tcPr>
          <w:p w14:paraId="594DA7E8"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27,639</w:t>
            </w:r>
          </w:p>
        </w:tc>
        <w:tc>
          <w:tcPr>
            <w:tcW w:w="144" w:type="pct"/>
          </w:tcPr>
          <w:p w14:paraId="132F5650" w14:textId="77777777" w:rsidR="00E61D8D" w:rsidRPr="00F47752" w:rsidRDefault="00E61D8D" w:rsidP="00683066">
            <w:pPr>
              <w:spacing w:line="240" w:lineRule="auto"/>
              <w:jc w:val="thaiDistribute"/>
              <w:rPr>
                <w:rFonts w:cs="Times New Roman"/>
                <w:b/>
              </w:rPr>
            </w:pPr>
          </w:p>
        </w:tc>
        <w:tc>
          <w:tcPr>
            <w:tcW w:w="577" w:type="pct"/>
          </w:tcPr>
          <w:p w14:paraId="1A0EE52D" w14:textId="00F8B842" w:rsidR="00E61D8D" w:rsidRPr="00F47752" w:rsidRDefault="00206ECA" w:rsidP="00E61D8D">
            <w:pPr>
              <w:pStyle w:val="acctfourfigures"/>
              <w:tabs>
                <w:tab w:val="clear" w:pos="765"/>
                <w:tab w:val="decimal" w:pos="889"/>
              </w:tabs>
              <w:spacing w:line="240" w:lineRule="atLeast"/>
              <w:ind w:left="-108" w:right="-108"/>
              <w:rPr>
                <w:szCs w:val="22"/>
                <w:lang w:val="en-US"/>
              </w:rPr>
            </w:pPr>
            <w:r>
              <w:rPr>
                <w:szCs w:val="22"/>
                <w:lang w:val="en-US"/>
              </w:rPr>
              <w:t>11,518</w:t>
            </w:r>
          </w:p>
        </w:tc>
        <w:tc>
          <w:tcPr>
            <w:tcW w:w="145" w:type="pct"/>
          </w:tcPr>
          <w:p w14:paraId="487AA5F8" w14:textId="77777777" w:rsidR="00E61D8D" w:rsidRPr="00F47752" w:rsidRDefault="00E61D8D" w:rsidP="00683066">
            <w:pPr>
              <w:spacing w:line="240" w:lineRule="auto"/>
              <w:jc w:val="thaiDistribute"/>
              <w:rPr>
                <w:rFonts w:cs="Times New Roman"/>
                <w:b/>
              </w:rPr>
            </w:pPr>
          </w:p>
        </w:tc>
        <w:tc>
          <w:tcPr>
            <w:tcW w:w="674" w:type="pct"/>
          </w:tcPr>
          <w:p w14:paraId="243E04E5"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27,639</w:t>
            </w:r>
          </w:p>
        </w:tc>
      </w:tr>
      <w:tr w:rsidR="00E61D8D" w:rsidRPr="00E65F9A" w14:paraId="73929AEF" w14:textId="77777777" w:rsidTr="0045685F">
        <w:tc>
          <w:tcPr>
            <w:tcW w:w="1778" w:type="pct"/>
          </w:tcPr>
          <w:p w14:paraId="32356A3D" w14:textId="77777777" w:rsidR="00E61D8D" w:rsidRPr="009E3BD0" w:rsidRDefault="00E61D8D" w:rsidP="00683066">
            <w:pPr>
              <w:shd w:val="clear" w:color="auto" w:fill="FFFFFF"/>
              <w:spacing w:line="240" w:lineRule="atLeast"/>
              <w:ind w:left="180"/>
              <w:rPr>
                <w:rFonts w:cs="Times New Roman"/>
              </w:rPr>
            </w:pPr>
            <w:r w:rsidRPr="009E3BD0">
              <w:rPr>
                <w:rFonts w:cs="Times New Roman"/>
              </w:rPr>
              <w:t>Over 12 months</w:t>
            </w:r>
          </w:p>
        </w:tc>
        <w:tc>
          <w:tcPr>
            <w:tcW w:w="238" w:type="pct"/>
            <w:vAlign w:val="center"/>
          </w:tcPr>
          <w:p w14:paraId="22AB4E60" w14:textId="77777777" w:rsidR="00E61D8D" w:rsidRPr="00E61D8D" w:rsidRDefault="00E61D8D" w:rsidP="00E61D8D">
            <w:pPr>
              <w:pStyle w:val="acctfourfigures"/>
              <w:tabs>
                <w:tab w:val="clear" w:pos="765"/>
                <w:tab w:val="decimal" w:pos="953"/>
              </w:tabs>
              <w:spacing w:line="240" w:lineRule="atLeast"/>
              <w:ind w:left="-108" w:right="-108"/>
              <w:jc w:val="center"/>
            </w:pPr>
          </w:p>
        </w:tc>
        <w:tc>
          <w:tcPr>
            <w:tcW w:w="625" w:type="pct"/>
            <w:tcBorders>
              <w:bottom w:val="single" w:sz="4" w:space="0" w:color="auto"/>
            </w:tcBorders>
            <w:shd w:val="clear" w:color="auto" w:fill="auto"/>
          </w:tcPr>
          <w:p w14:paraId="25AE6029" w14:textId="40A7E5FE" w:rsidR="00E61D8D" w:rsidRPr="004F3923" w:rsidRDefault="00206ECA" w:rsidP="00683066">
            <w:pPr>
              <w:pStyle w:val="acctfourfigures"/>
              <w:tabs>
                <w:tab w:val="clear" w:pos="765"/>
                <w:tab w:val="decimal" w:pos="953"/>
              </w:tabs>
              <w:spacing w:line="240" w:lineRule="atLeast"/>
              <w:ind w:left="-108" w:right="-108"/>
              <w:rPr>
                <w:rFonts w:cstheme="minorBidi"/>
                <w:szCs w:val="28"/>
                <w:lang w:val="en-US" w:bidi="th-TH"/>
              </w:rPr>
            </w:pPr>
            <w:r>
              <w:rPr>
                <w:rFonts w:cstheme="minorBidi"/>
                <w:szCs w:val="28"/>
                <w:lang w:val="en-US" w:bidi="th-TH"/>
              </w:rPr>
              <w:t>458,60</w:t>
            </w:r>
            <w:r w:rsidR="00EC6C6E">
              <w:rPr>
                <w:rFonts w:cstheme="minorBidi"/>
                <w:szCs w:val="28"/>
                <w:lang w:val="en-US" w:bidi="th-TH"/>
              </w:rPr>
              <w:t>7</w:t>
            </w:r>
          </w:p>
        </w:tc>
        <w:tc>
          <w:tcPr>
            <w:tcW w:w="144" w:type="pct"/>
          </w:tcPr>
          <w:p w14:paraId="2DABB91F" w14:textId="77777777" w:rsidR="00E61D8D" w:rsidRPr="00F47752" w:rsidRDefault="00E61D8D" w:rsidP="00683066">
            <w:pPr>
              <w:spacing w:line="240" w:lineRule="auto"/>
              <w:jc w:val="thaiDistribute"/>
              <w:rPr>
                <w:rFonts w:cs="Times New Roman"/>
                <w:b/>
              </w:rPr>
            </w:pPr>
          </w:p>
        </w:tc>
        <w:tc>
          <w:tcPr>
            <w:tcW w:w="674" w:type="pct"/>
            <w:tcBorders>
              <w:bottom w:val="single" w:sz="4" w:space="0" w:color="auto"/>
            </w:tcBorders>
            <w:shd w:val="clear" w:color="auto" w:fill="auto"/>
          </w:tcPr>
          <w:p w14:paraId="2FE9A4E4" w14:textId="77777777" w:rsidR="00E61D8D" w:rsidRPr="00F47752" w:rsidRDefault="00E61D8D" w:rsidP="00683066">
            <w:pPr>
              <w:pStyle w:val="acctfourfigures"/>
              <w:tabs>
                <w:tab w:val="clear" w:pos="765"/>
                <w:tab w:val="decimal" w:pos="953"/>
              </w:tabs>
              <w:spacing w:line="240" w:lineRule="atLeast"/>
              <w:ind w:left="-108" w:right="-108"/>
              <w:rPr>
                <w:szCs w:val="22"/>
                <w:lang w:val="en-US"/>
              </w:rPr>
            </w:pPr>
            <w:r w:rsidRPr="006C6659">
              <w:rPr>
                <w:szCs w:val="22"/>
              </w:rPr>
              <w:t>502,906</w:t>
            </w:r>
          </w:p>
        </w:tc>
        <w:tc>
          <w:tcPr>
            <w:tcW w:w="144" w:type="pct"/>
          </w:tcPr>
          <w:p w14:paraId="3167955F" w14:textId="77777777" w:rsidR="00E61D8D" w:rsidRPr="00F47752" w:rsidRDefault="00E61D8D" w:rsidP="00683066">
            <w:pPr>
              <w:spacing w:line="240" w:lineRule="auto"/>
              <w:jc w:val="thaiDistribute"/>
              <w:rPr>
                <w:rFonts w:cs="Times New Roman"/>
                <w:b/>
              </w:rPr>
            </w:pPr>
          </w:p>
        </w:tc>
        <w:tc>
          <w:tcPr>
            <w:tcW w:w="577" w:type="pct"/>
            <w:tcBorders>
              <w:bottom w:val="single" w:sz="4" w:space="0" w:color="auto"/>
            </w:tcBorders>
          </w:tcPr>
          <w:p w14:paraId="6DDA2F7B" w14:textId="0E21B385" w:rsidR="00E61D8D" w:rsidRPr="00F47752" w:rsidRDefault="00206ECA" w:rsidP="00E61D8D">
            <w:pPr>
              <w:pStyle w:val="acctfourfigures"/>
              <w:tabs>
                <w:tab w:val="clear" w:pos="765"/>
                <w:tab w:val="decimal" w:pos="889"/>
              </w:tabs>
              <w:spacing w:line="240" w:lineRule="atLeast"/>
              <w:ind w:left="-108" w:right="-108"/>
              <w:rPr>
                <w:szCs w:val="22"/>
                <w:lang w:val="en-US"/>
              </w:rPr>
            </w:pPr>
            <w:r>
              <w:rPr>
                <w:szCs w:val="22"/>
                <w:lang w:val="en-US"/>
              </w:rPr>
              <w:t>452,919</w:t>
            </w:r>
          </w:p>
        </w:tc>
        <w:tc>
          <w:tcPr>
            <w:tcW w:w="145" w:type="pct"/>
          </w:tcPr>
          <w:p w14:paraId="665C76F2" w14:textId="77777777" w:rsidR="00E61D8D" w:rsidRPr="00F47752" w:rsidRDefault="00E61D8D" w:rsidP="00683066">
            <w:pPr>
              <w:spacing w:line="240" w:lineRule="auto"/>
              <w:jc w:val="thaiDistribute"/>
              <w:rPr>
                <w:rFonts w:cs="Times New Roman"/>
                <w:b/>
              </w:rPr>
            </w:pPr>
          </w:p>
        </w:tc>
        <w:tc>
          <w:tcPr>
            <w:tcW w:w="674" w:type="pct"/>
            <w:tcBorders>
              <w:bottom w:val="single" w:sz="4" w:space="0" w:color="auto"/>
            </w:tcBorders>
          </w:tcPr>
          <w:p w14:paraId="044C0619" w14:textId="77777777" w:rsidR="00E61D8D" w:rsidRPr="00F47752" w:rsidRDefault="00E61D8D" w:rsidP="00683066">
            <w:pPr>
              <w:pStyle w:val="acctfourfigures"/>
              <w:tabs>
                <w:tab w:val="clear" w:pos="765"/>
                <w:tab w:val="decimal" w:pos="952"/>
              </w:tabs>
              <w:spacing w:line="240" w:lineRule="atLeast"/>
              <w:ind w:left="-108" w:right="-108"/>
              <w:rPr>
                <w:szCs w:val="22"/>
                <w:lang w:val="en-US"/>
              </w:rPr>
            </w:pPr>
            <w:r w:rsidRPr="006C6659">
              <w:rPr>
                <w:szCs w:val="22"/>
              </w:rPr>
              <w:t>495,956</w:t>
            </w:r>
          </w:p>
        </w:tc>
      </w:tr>
      <w:tr w:rsidR="00E61D8D" w:rsidRPr="00E65F9A" w14:paraId="78F5889B" w14:textId="77777777" w:rsidTr="0045685F">
        <w:tc>
          <w:tcPr>
            <w:tcW w:w="1778" w:type="pct"/>
          </w:tcPr>
          <w:p w14:paraId="5A4EC952" w14:textId="77777777" w:rsidR="00E61D8D" w:rsidRPr="00F47752" w:rsidRDefault="00E61D8D" w:rsidP="00683066">
            <w:pPr>
              <w:spacing w:line="240" w:lineRule="auto"/>
              <w:jc w:val="thaiDistribute"/>
              <w:rPr>
                <w:rFonts w:cs="Times New Roman"/>
                <w:i/>
                <w:iCs/>
              </w:rPr>
            </w:pPr>
          </w:p>
        </w:tc>
        <w:tc>
          <w:tcPr>
            <w:tcW w:w="238" w:type="pct"/>
            <w:vAlign w:val="center"/>
          </w:tcPr>
          <w:p w14:paraId="4B1D8B67" w14:textId="77777777" w:rsidR="00E61D8D" w:rsidRPr="00E61D8D" w:rsidRDefault="00E61D8D" w:rsidP="00E61D8D">
            <w:pPr>
              <w:pStyle w:val="acctfourfigures"/>
              <w:tabs>
                <w:tab w:val="clear" w:pos="765"/>
                <w:tab w:val="decimal" w:pos="953"/>
              </w:tabs>
              <w:spacing w:line="240" w:lineRule="atLeast"/>
              <w:ind w:left="-108" w:right="-108"/>
              <w:jc w:val="center"/>
              <w:rPr>
                <w:b/>
                <w:bCs/>
              </w:rPr>
            </w:pPr>
          </w:p>
        </w:tc>
        <w:tc>
          <w:tcPr>
            <w:tcW w:w="625" w:type="pct"/>
            <w:tcBorders>
              <w:top w:val="single" w:sz="4" w:space="0" w:color="auto"/>
            </w:tcBorders>
            <w:shd w:val="clear" w:color="auto" w:fill="auto"/>
          </w:tcPr>
          <w:p w14:paraId="37FE770F" w14:textId="1BF9B2B0" w:rsidR="00E61D8D" w:rsidRPr="00336EC8" w:rsidRDefault="00206ECA" w:rsidP="00683066">
            <w:pPr>
              <w:pStyle w:val="acctfourfigures"/>
              <w:tabs>
                <w:tab w:val="clear" w:pos="765"/>
                <w:tab w:val="decimal" w:pos="953"/>
              </w:tabs>
              <w:spacing w:line="240" w:lineRule="atLeast"/>
              <w:ind w:left="-108" w:right="-108"/>
              <w:rPr>
                <w:b/>
                <w:bCs/>
                <w:szCs w:val="22"/>
                <w:lang w:val="en-US"/>
              </w:rPr>
            </w:pPr>
            <w:r>
              <w:rPr>
                <w:b/>
                <w:bCs/>
                <w:szCs w:val="22"/>
                <w:lang w:val="en-US"/>
              </w:rPr>
              <w:t>7,644,97</w:t>
            </w:r>
            <w:r w:rsidR="00EC6C6E">
              <w:rPr>
                <w:b/>
                <w:bCs/>
                <w:szCs w:val="22"/>
                <w:lang w:val="en-US"/>
              </w:rPr>
              <w:t>0</w:t>
            </w:r>
          </w:p>
        </w:tc>
        <w:tc>
          <w:tcPr>
            <w:tcW w:w="144" w:type="pct"/>
          </w:tcPr>
          <w:p w14:paraId="382A3DA9" w14:textId="77777777" w:rsidR="00E61D8D" w:rsidRPr="00F47752" w:rsidRDefault="00E61D8D" w:rsidP="00683066">
            <w:pPr>
              <w:spacing w:line="240" w:lineRule="auto"/>
              <w:jc w:val="thaiDistribute"/>
              <w:rPr>
                <w:rFonts w:cs="Times New Roman"/>
                <w:b/>
                <w:bCs/>
              </w:rPr>
            </w:pPr>
          </w:p>
        </w:tc>
        <w:tc>
          <w:tcPr>
            <w:tcW w:w="674" w:type="pct"/>
            <w:tcBorders>
              <w:top w:val="single" w:sz="4" w:space="0" w:color="auto"/>
            </w:tcBorders>
            <w:shd w:val="clear" w:color="auto" w:fill="auto"/>
          </w:tcPr>
          <w:p w14:paraId="478C539C" w14:textId="77777777" w:rsidR="00E61D8D" w:rsidRPr="00F47752" w:rsidRDefault="00E61D8D" w:rsidP="00683066">
            <w:pPr>
              <w:pStyle w:val="acctfourfigures"/>
              <w:tabs>
                <w:tab w:val="clear" w:pos="765"/>
                <w:tab w:val="decimal" w:pos="953"/>
              </w:tabs>
              <w:spacing w:line="240" w:lineRule="atLeast"/>
              <w:ind w:left="-108" w:right="-108"/>
              <w:rPr>
                <w:b/>
                <w:bCs/>
                <w:szCs w:val="22"/>
                <w:lang w:val="en-US"/>
              </w:rPr>
            </w:pPr>
            <w:r w:rsidRPr="006C6659">
              <w:rPr>
                <w:b/>
                <w:bCs/>
                <w:szCs w:val="22"/>
              </w:rPr>
              <w:t>6,933,931</w:t>
            </w:r>
          </w:p>
        </w:tc>
        <w:tc>
          <w:tcPr>
            <w:tcW w:w="144" w:type="pct"/>
          </w:tcPr>
          <w:p w14:paraId="6D7071FE" w14:textId="77777777" w:rsidR="00E61D8D" w:rsidRPr="00F47752" w:rsidRDefault="00E61D8D" w:rsidP="00683066">
            <w:pPr>
              <w:spacing w:line="240" w:lineRule="auto"/>
              <w:jc w:val="thaiDistribute"/>
              <w:rPr>
                <w:rFonts w:cs="Times New Roman"/>
                <w:b/>
                <w:bCs/>
              </w:rPr>
            </w:pPr>
          </w:p>
        </w:tc>
        <w:tc>
          <w:tcPr>
            <w:tcW w:w="577" w:type="pct"/>
            <w:tcBorders>
              <w:top w:val="single" w:sz="4" w:space="0" w:color="auto"/>
            </w:tcBorders>
          </w:tcPr>
          <w:p w14:paraId="0DD213D0" w14:textId="398FA098" w:rsidR="00E61D8D" w:rsidRPr="00336EC8" w:rsidRDefault="00206ECA" w:rsidP="00E61D8D">
            <w:pPr>
              <w:pStyle w:val="acctfourfigures"/>
              <w:tabs>
                <w:tab w:val="clear" w:pos="765"/>
                <w:tab w:val="decimal" w:pos="889"/>
              </w:tabs>
              <w:spacing w:line="240" w:lineRule="atLeast"/>
              <w:ind w:left="-108" w:right="-108"/>
              <w:rPr>
                <w:b/>
                <w:bCs/>
                <w:szCs w:val="22"/>
                <w:lang w:val="en-US"/>
              </w:rPr>
            </w:pPr>
            <w:r>
              <w:rPr>
                <w:b/>
                <w:bCs/>
                <w:szCs w:val="22"/>
                <w:lang w:val="en-US"/>
              </w:rPr>
              <w:t>7,631,977</w:t>
            </w:r>
          </w:p>
        </w:tc>
        <w:tc>
          <w:tcPr>
            <w:tcW w:w="145" w:type="pct"/>
          </w:tcPr>
          <w:p w14:paraId="4F4ED3D3" w14:textId="77777777" w:rsidR="00E61D8D" w:rsidRPr="00F47752" w:rsidRDefault="00E61D8D" w:rsidP="00683066">
            <w:pPr>
              <w:spacing w:line="240" w:lineRule="auto"/>
              <w:jc w:val="thaiDistribute"/>
              <w:rPr>
                <w:rFonts w:cs="Times New Roman"/>
                <w:b/>
                <w:bCs/>
              </w:rPr>
            </w:pPr>
          </w:p>
        </w:tc>
        <w:tc>
          <w:tcPr>
            <w:tcW w:w="674" w:type="pct"/>
            <w:tcBorders>
              <w:top w:val="single" w:sz="4" w:space="0" w:color="auto"/>
            </w:tcBorders>
          </w:tcPr>
          <w:p w14:paraId="1E212783" w14:textId="77777777" w:rsidR="00E61D8D" w:rsidRPr="00F47752" w:rsidRDefault="00E61D8D" w:rsidP="00683066">
            <w:pPr>
              <w:pStyle w:val="acctfourfigures"/>
              <w:tabs>
                <w:tab w:val="clear" w:pos="765"/>
                <w:tab w:val="decimal" w:pos="952"/>
              </w:tabs>
              <w:spacing w:line="240" w:lineRule="atLeast"/>
              <w:ind w:left="-108" w:right="-108"/>
              <w:rPr>
                <w:b/>
                <w:bCs/>
                <w:szCs w:val="22"/>
                <w:lang w:val="en-US"/>
              </w:rPr>
            </w:pPr>
            <w:r w:rsidRPr="006C6659">
              <w:rPr>
                <w:b/>
                <w:bCs/>
                <w:szCs w:val="22"/>
              </w:rPr>
              <w:t>6,920,202</w:t>
            </w:r>
          </w:p>
        </w:tc>
      </w:tr>
      <w:tr w:rsidR="00E61D8D" w:rsidRPr="00E65F9A" w14:paraId="72EA446E" w14:textId="77777777" w:rsidTr="0045685F">
        <w:tc>
          <w:tcPr>
            <w:tcW w:w="1778" w:type="pct"/>
          </w:tcPr>
          <w:p w14:paraId="7E868F1A" w14:textId="2BA88AB8" w:rsidR="00E61D8D" w:rsidRPr="00F47752" w:rsidRDefault="00E61D8D" w:rsidP="00683066">
            <w:pPr>
              <w:shd w:val="clear" w:color="auto" w:fill="FFFFFF"/>
              <w:spacing w:line="240" w:lineRule="atLeast"/>
              <w:rPr>
                <w:rFonts w:cs="Times New Roman"/>
              </w:rPr>
            </w:pPr>
            <w:r w:rsidRPr="00F47752">
              <w:rPr>
                <w:rFonts w:cs="Times New Roman"/>
                <w:i/>
                <w:iCs/>
              </w:rPr>
              <w:t>Less</w:t>
            </w:r>
            <w:r w:rsidRPr="00F47752">
              <w:rPr>
                <w:rFonts w:cs="Times New Roman"/>
              </w:rPr>
              <w:t xml:space="preserve"> allowance for expected</w:t>
            </w:r>
            <w:r w:rsidRPr="00F47752">
              <w:rPr>
                <w:rFonts w:cs="Times New Roman"/>
                <w:cs/>
              </w:rPr>
              <w:t xml:space="preserve"> </w:t>
            </w:r>
            <w:r w:rsidR="007E0AE8">
              <w:rPr>
                <w:rFonts w:cs="Times New Roman"/>
              </w:rPr>
              <w:br/>
              <w:t xml:space="preserve">    </w:t>
            </w:r>
            <w:r w:rsidRPr="00F47752">
              <w:rPr>
                <w:rFonts w:cs="Times New Roman"/>
              </w:rPr>
              <w:t>credit loss</w:t>
            </w:r>
          </w:p>
        </w:tc>
        <w:tc>
          <w:tcPr>
            <w:tcW w:w="238" w:type="pct"/>
            <w:vAlign w:val="center"/>
          </w:tcPr>
          <w:p w14:paraId="140DF4F3" w14:textId="77777777" w:rsidR="00E61D8D" w:rsidRPr="00E61D8D" w:rsidRDefault="00E61D8D" w:rsidP="00E61D8D">
            <w:pPr>
              <w:pStyle w:val="acctfourfigures"/>
              <w:tabs>
                <w:tab w:val="clear" w:pos="765"/>
                <w:tab w:val="decimal" w:pos="953"/>
              </w:tabs>
              <w:spacing w:line="240" w:lineRule="atLeast"/>
              <w:ind w:right="-108"/>
              <w:jc w:val="center"/>
              <w:rPr>
                <w:szCs w:val="22"/>
                <w:lang w:val="en-US"/>
              </w:rPr>
            </w:pPr>
          </w:p>
        </w:tc>
        <w:tc>
          <w:tcPr>
            <w:tcW w:w="625" w:type="pct"/>
            <w:tcBorders>
              <w:bottom w:val="single" w:sz="4" w:space="0" w:color="auto"/>
            </w:tcBorders>
            <w:shd w:val="clear" w:color="auto" w:fill="auto"/>
          </w:tcPr>
          <w:p w14:paraId="1ED21B6A" w14:textId="77777777" w:rsidR="00E61D8D" w:rsidRDefault="00E61D8D" w:rsidP="00683066">
            <w:pPr>
              <w:pStyle w:val="acctfourfigures"/>
              <w:tabs>
                <w:tab w:val="clear" w:pos="765"/>
                <w:tab w:val="decimal" w:pos="953"/>
              </w:tabs>
              <w:spacing w:line="240" w:lineRule="atLeast"/>
              <w:ind w:right="-108"/>
              <w:rPr>
                <w:szCs w:val="22"/>
                <w:lang w:val="en-US"/>
              </w:rPr>
            </w:pPr>
          </w:p>
          <w:p w14:paraId="5104BB1F" w14:textId="1C659C25" w:rsidR="00B0654F" w:rsidRPr="00F47752" w:rsidRDefault="00B0654F" w:rsidP="00683066">
            <w:pPr>
              <w:pStyle w:val="acctfourfigures"/>
              <w:tabs>
                <w:tab w:val="clear" w:pos="765"/>
                <w:tab w:val="decimal" w:pos="953"/>
              </w:tabs>
              <w:spacing w:line="240" w:lineRule="atLeast"/>
              <w:ind w:right="-108"/>
              <w:rPr>
                <w:szCs w:val="22"/>
                <w:lang w:val="en-US"/>
              </w:rPr>
            </w:pPr>
            <w:r>
              <w:rPr>
                <w:szCs w:val="22"/>
                <w:lang w:val="en-US"/>
              </w:rPr>
              <w:t>(285,296)</w:t>
            </w:r>
          </w:p>
        </w:tc>
        <w:tc>
          <w:tcPr>
            <w:tcW w:w="144" w:type="pct"/>
          </w:tcPr>
          <w:p w14:paraId="3D8B7B83" w14:textId="77777777" w:rsidR="00E61D8D" w:rsidRPr="00F47752" w:rsidRDefault="00E61D8D" w:rsidP="00683066">
            <w:pPr>
              <w:spacing w:line="240" w:lineRule="auto"/>
              <w:jc w:val="thaiDistribute"/>
              <w:rPr>
                <w:rFonts w:cs="Times New Roman"/>
              </w:rPr>
            </w:pPr>
          </w:p>
        </w:tc>
        <w:tc>
          <w:tcPr>
            <w:tcW w:w="674" w:type="pct"/>
            <w:tcBorders>
              <w:bottom w:val="single" w:sz="4" w:space="0" w:color="auto"/>
            </w:tcBorders>
            <w:shd w:val="clear" w:color="auto" w:fill="auto"/>
          </w:tcPr>
          <w:p w14:paraId="440A0782" w14:textId="77777777" w:rsidR="00E61D8D" w:rsidRDefault="00E61D8D" w:rsidP="00683066">
            <w:pPr>
              <w:pStyle w:val="acctfourfigures"/>
              <w:tabs>
                <w:tab w:val="clear" w:pos="765"/>
                <w:tab w:val="decimal" w:pos="953"/>
              </w:tabs>
              <w:spacing w:line="240" w:lineRule="atLeast"/>
              <w:ind w:right="-108"/>
              <w:rPr>
                <w:szCs w:val="22"/>
              </w:rPr>
            </w:pPr>
          </w:p>
          <w:p w14:paraId="2B0E35F8" w14:textId="15FA7292" w:rsidR="00E61D8D" w:rsidRPr="00F47752" w:rsidRDefault="00E61D8D" w:rsidP="00683066">
            <w:pPr>
              <w:pStyle w:val="acctfourfigures"/>
              <w:tabs>
                <w:tab w:val="clear" w:pos="765"/>
                <w:tab w:val="decimal" w:pos="953"/>
              </w:tabs>
              <w:spacing w:line="240" w:lineRule="atLeast"/>
              <w:ind w:right="-108"/>
              <w:rPr>
                <w:szCs w:val="22"/>
                <w:lang w:val="en-US"/>
              </w:rPr>
            </w:pPr>
            <w:r w:rsidRPr="006C6659">
              <w:rPr>
                <w:szCs w:val="22"/>
              </w:rPr>
              <w:t>(303,628)</w:t>
            </w:r>
          </w:p>
        </w:tc>
        <w:tc>
          <w:tcPr>
            <w:tcW w:w="144" w:type="pct"/>
          </w:tcPr>
          <w:p w14:paraId="5B393BB7" w14:textId="77777777" w:rsidR="00E61D8D" w:rsidRPr="00F47752" w:rsidRDefault="00E61D8D" w:rsidP="00683066">
            <w:pPr>
              <w:spacing w:line="240" w:lineRule="auto"/>
              <w:jc w:val="thaiDistribute"/>
              <w:rPr>
                <w:rFonts w:cs="Times New Roman"/>
              </w:rPr>
            </w:pPr>
          </w:p>
        </w:tc>
        <w:tc>
          <w:tcPr>
            <w:tcW w:w="577" w:type="pct"/>
            <w:tcBorders>
              <w:bottom w:val="single" w:sz="4" w:space="0" w:color="auto"/>
            </w:tcBorders>
          </w:tcPr>
          <w:p w14:paraId="2FD016C2" w14:textId="77777777" w:rsidR="00E61D8D" w:rsidRDefault="00E61D8D" w:rsidP="00683066">
            <w:pPr>
              <w:pStyle w:val="acctfourfigures"/>
              <w:tabs>
                <w:tab w:val="clear" w:pos="765"/>
                <w:tab w:val="decimal" w:pos="953"/>
              </w:tabs>
              <w:spacing w:line="240" w:lineRule="atLeast"/>
              <w:ind w:right="-108"/>
              <w:rPr>
                <w:szCs w:val="22"/>
              </w:rPr>
            </w:pPr>
          </w:p>
          <w:p w14:paraId="3DB4C667" w14:textId="305FE78D" w:rsidR="00B0654F" w:rsidRPr="00B0654F" w:rsidRDefault="00B0654F" w:rsidP="00683066">
            <w:pPr>
              <w:pStyle w:val="acctfourfigures"/>
              <w:tabs>
                <w:tab w:val="clear" w:pos="765"/>
                <w:tab w:val="decimal" w:pos="953"/>
              </w:tabs>
              <w:spacing w:line="240" w:lineRule="atLeast"/>
              <w:ind w:right="-108"/>
              <w:rPr>
                <w:szCs w:val="22"/>
              </w:rPr>
            </w:pPr>
            <w:r>
              <w:rPr>
                <w:szCs w:val="22"/>
              </w:rPr>
              <w:t>(279,607)</w:t>
            </w:r>
          </w:p>
        </w:tc>
        <w:tc>
          <w:tcPr>
            <w:tcW w:w="145" w:type="pct"/>
          </w:tcPr>
          <w:p w14:paraId="5B2C3EF9" w14:textId="77777777" w:rsidR="00E61D8D" w:rsidRPr="00F47752" w:rsidRDefault="00E61D8D" w:rsidP="00683066">
            <w:pPr>
              <w:tabs>
                <w:tab w:val="decimal" w:pos="876"/>
              </w:tabs>
              <w:spacing w:line="240" w:lineRule="auto"/>
              <w:jc w:val="thaiDistribute"/>
              <w:rPr>
                <w:rFonts w:cs="Times New Roman"/>
              </w:rPr>
            </w:pPr>
          </w:p>
        </w:tc>
        <w:tc>
          <w:tcPr>
            <w:tcW w:w="674" w:type="pct"/>
            <w:tcBorders>
              <w:bottom w:val="single" w:sz="4" w:space="0" w:color="auto"/>
            </w:tcBorders>
          </w:tcPr>
          <w:p w14:paraId="3FC928BE" w14:textId="77777777" w:rsidR="00E61D8D" w:rsidRDefault="00E61D8D" w:rsidP="00683066">
            <w:pPr>
              <w:pStyle w:val="acctfourfigures"/>
              <w:tabs>
                <w:tab w:val="clear" w:pos="765"/>
                <w:tab w:val="decimal" w:pos="952"/>
              </w:tabs>
              <w:spacing w:line="240" w:lineRule="atLeast"/>
              <w:ind w:right="-108"/>
              <w:rPr>
                <w:szCs w:val="22"/>
              </w:rPr>
            </w:pPr>
          </w:p>
          <w:p w14:paraId="4B78C354" w14:textId="7BC7EC82" w:rsidR="00E61D8D" w:rsidRPr="00F47752" w:rsidRDefault="00E61D8D" w:rsidP="00683066">
            <w:pPr>
              <w:pStyle w:val="acctfourfigures"/>
              <w:tabs>
                <w:tab w:val="clear" w:pos="765"/>
                <w:tab w:val="decimal" w:pos="952"/>
              </w:tabs>
              <w:spacing w:line="240" w:lineRule="atLeast"/>
              <w:ind w:right="-108"/>
              <w:rPr>
                <w:szCs w:val="22"/>
                <w:lang w:val="en-US"/>
              </w:rPr>
            </w:pPr>
            <w:r w:rsidRPr="006C6659">
              <w:rPr>
                <w:szCs w:val="22"/>
              </w:rPr>
              <w:t>(296,676)</w:t>
            </w:r>
          </w:p>
        </w:tc>
      </w:tr>
      <w:tr w:rsidR="00E61D8D" w:rsidRPr="00E65F9A" w14:paraId="6B0846B7" w14:textId="77777777" w:rsidTr="0045685F">
        <w:tc>
          <w:tcPr>
            <w:tcW w:w="1778" w:type="pct"/>
          </w:tcPr>
          <w:p w14:paraId="205024C7" w14:textId="77777777" w:rsidR="00E61D8D" w:rsidRPr="00F47752" w:rsidRDefault="00E61D8D" w:rsidP="00683066">
            <w:pPr>
              <w:spacing w:line="240" w:lineRule="auto"/>
              <w:jc w:val="thaiDistribute"/>
              <w:rPr>
                <w:rFonts w:cs="Times New Roman"/>
                <w:b/>
                <w:bCs/>
              </w:rPr>
            </w:pPr>
          </w:p>
        </w:tc>
        <w:tc>
          <w:tcPr>
            <w:tcW w:w="238" w:type="pct"/>
            <w:vAlign w:val="center"/>
          </w:tcPr>
          <w:p w14:paraId="7C3FEF76" w14:textId="77777777" w:rsidR="00E61D8D" w:rsidRPr="00E61D8D" w:rsidRDefault="00E61D8D" w:rsidP="00E61D8D">
            <w:pPr>
              <w:pStyle w:val="acctfourfigures"/>
              <w:tabs>
                <w:tab w:val="clear" w:pos="765"/>
                <w:tab w:val="decimal" w:pos="953"/>
              </w:tabs>
              <w:spacing w:line="240" w:lineRule="atLeast"/>
              <w:ind w:left="-108" w:right="-108"/>
              <w:jc w:val="center"/>
              <w:rPr>
                <w:b/>
                <w:bCs/>
                <w:szCs w:val="22"/>
                <w:lang w:val="en-US"/>
              </w:rPr>
            </w:pPr>
          </w:p>
        </w:tc>
        <w:tc>
          <w:tcPr>
            <w:tcW w:w="625" w:type="pct"/>
            <w:tcBorders>
              <w:top w:val="single" w:sz="4" w:space="0" w:color="auto"/>
              <w:bottom w:val="single" w:sz="4" w:space="0" w:color="auto"/>
            </w:tcBorders>
            <w:shd w:val="clear" w:color="auto" w:fill="auto"/>
          </w:tcPr>
          <w:p w14:paraId="2FE36057" w14:textId="6374B338" w:rsidR="00E61D8D" w:rsidRPr="00F47752" w:rsidRDefault="00B0654F" w:rsidP="00683066">
            <w:pPr>
              <w:pStyle w:val="acctfourfigures"/>
              <w:tabs>
                <w:tab w:val="clear" w:pos="765"/>
                <w:tab w:val="decimal" w:pos="953"/>
              </w:tabs>
              <w:spacing w:line="240" w:lineRule="atLeast"/>
              <w:ind w:left="-108" w:right="-108"/>
              <w:rPr>
                <w:b/>
                <w:bCs/>
                <w:szCs w:val="22"/>
                <w:lang w:val="en-US"/>
              </w:rPr>
            </w:pPr>
            <w:r>
              <w:rPr>
                <w:b/>
                <w:bCs/>
                <w:szCs w:val="22"/>
                <w:lang w:val="en-US"/>
              </w:rPr>
              <w:t>7,359,67</w:t>
            </w:r>
            <w:r w:rsidR="00EC6C6E">
              <w:rPr>
                <w:b/>
                <w:bCs/>
                <w:szCs w:val="22"/>
                <w:lang w:val="en-US"/>
              </w:rPr>
              <w:t>4</w:t>
            </w:r>
          </w:p>
        </w:tc>
        <w:tc>
          <w:tcPr>
            <w:tcW w:w="144" w:type="pct"/>
          </w:tcPr>
          <w:p w14:paraId="40F3C77E" w14:textId="77777777" w:rsidR="00E61D8D" w:rsidRPr="00F47752" w:rsidRDefault="00E61D8D" w:rsidP="00683066">
            <w:pPr>
              <w:spacing w:line="240" w:lineRule="auto"/>
              <w:jc w:val="thaiDistribute"/>
              <w:rPr>
                <w:rFonts w:cs="Times New Roman"/>
                <w:b/>
                <w:bCs/>
                <w:lang w:bidi="ar-SA"/>
              </w:rPr>
            </w:pPr>
          </w:p>
        </w:tc>
        <w:tc>
          <w:tcPr>
            <w:tcW w:w="674" w:type="pct"/>
            <w:tcBorders>
              <w:top w:val="single" w:sz="4" w:space="0" w:color="auto"/>
              <w:bottom w:val="single" w:sz="4" w:space="0" w:color="auto"/>
            </w:tcBorders>
            <w:shd w:val="clear" w:color="auto" w:fill="auto"/>
          </w:tcPr>
          <w:p w14:paraId="6338F71A" w14:textId="77777777" w:rsidR="00E61D8D" w:rsidRPr="00F47752" w:rsidRDefault="00E61D8D" w:rsidP="00683066">
            <w:pPr>
              <w:pStyle w:val="acctfourfigures"/>
              <w:tabs>
                <w:tab w:val="clear" w:pos="765"/>
                <w:tab w:val="decimal" w:pos="953"/>
              </w:tabs>
              <w:spacing w:line="240" w:lineRule="atLeast"/>
              <w:ind w:left="-108" w:right="-108"/>
              <w:rPr>
                <w:b/>
                <w:bCs/>
                <w:szCs w:val="22"/>
                <w:lang w:val="en-US"/>
              </w:rPr>
            </w:pPr>
            <w:r w:rsidRPr="006C6659">
              <w:rPr>
                <w:b/>
                <w:bCs/>
                <w:szCs w:val="22"/>
              </w:rPr>
              <w:t>6,630,303</w:t>
            </w:r>
          </w:p>
        </w:tc>
        <w:tc>
          <w:tcPr>
            <w:tcW w:w="144" w:type="pct"/>
          </w:tcPr>
          <w:p w14:paraId="1B6C817B" w14:textId="77777777" w:rsidR="00E61D8D" w:rsidRPr="00F47752" w:rsidRDefault="00E61D8D" w:rsidP="00683066">
            <w:pPr>
              <w:spacing w:line="240" w:lineRule="auto"/>
              <w:jc w:val="thaiDistribute"/>
              <w:rPr>
                <w:rFonts w:cs="Times New Roman"/>
                <w:b/>
                <w:bCs/>
                <w:lang w:bidi="ar-SA"/>
              </w:rPr>
            </w:pPr>
          </w:p>
        </w:tc>
        <w:tc>
          <w:tcPr>
            <w:tcW w:w="577" w:type="pct"/>
            <w:tcBorders>
              <w:top w:val="single" w:sz="4" w:space="0" w:color="auto"/>
              <w:bottom w:val="single" w:sz="4" w:space="0" w:color="auto"/>
            </w:tcBorders>
          </w:tcPr>
          <w:p w14:paraId="2CB007C7" w14:textId="6C9F3AE7" w:rsidR="00E61D8D" w:rsidRPr="00F47752" w:rsidRDefault="00B0654F" w:rsidP="00E61D8D">
            <w:pPr>
              <w:pStyle w:val="acctfourfigures"/>
              <w:tabs>
                <w:tab w:val="clear" w:pos="765"/>
                <w:tab w:val="decimal" w:pos="889"/>
              </w:tabs>
              <w:spacing w:line="240" w:lineRule="atLeast"/>
              <w:ind w:left="-108" w:right="-108"/>
              <w:rPr>
                <w:b/>
                <w:bCs/>
                <w:szCs w:val="22"/>
                <w:cs/>
                <w:lang w:val="en-US" w:bidi="th-TH"/>
              </w:rPr>
            </w:pPr>
            <w:r>
              <w:rPr>
                <w:b/>
                <w:bCs/>
                <w:szCs w:val="22"/>
                <w:lang w:val="en-US" w:bidi="th-TH"/>
              </w:rPr>
              <w:t>7,352,370</w:t>
            </w:r>
          </w:p>
        </w:tc>
        <w:tc>
          <w:tcPr>
            <w:tcW w:w="145" w:type="pct"/>
          </w:tcPr>
          <w:p w14:paraId="78272AB1" w14:textId="77777777" w:rsidR="00E61D8D" w:rsidRPr="00F47752" w:rsidRDefault="00E61D8D" w:rsidP="00683066">
            <w:pPr>
              <w:spacing w:line="240" w:lineRule="auto"/>
              <w:jc w:val="thaiDistribute"/>
              <w:rPr>
                <w:rFonts w:cs="Times New Roman"/>
                <w:b/>
                <w:bCs/>
                <w:lang w:val="en-US"/>
              </w:rPr>
            </w:pPr>
          </w:p>
        </w:tc>
        <w:tc>
          <w:tcPr>
            <w:tcW w:w="674" w:type="pct"/>
            <w:tcBorders>
              <w:top w:val="single" w:sz="4" w:space="0" w:color="auto"/>
              <w:bottom w:val="single" w:sz="4" w:space="0" w:color="auto"/>
            </w:tcBorders>
          </w:tcPr>
          <w:p w14:paraId="119DBA7F" w14:textId="77777777" w:rsidR="00E61D8D" w:rsidRPr="00F47752" w:rsidRDefault="00E61D8D" w:rsidP="00683066">
            <w:pPr>
              <w:pStyle w:val="acctfourfigures"/>
              <w:tabs>
                <w:tab w:val="clear" w:pos="765"/>
                <w:tab w:val="decimal" w:pos="952"/>
              </w:tabs>
              <w:spacing w:line="240" w:lineRule="atLeast"/>
              <w:ind w:left="-108" w:right="-108"/>
              <w:rPr>
                <w:b/>
                <w:bCs/>
                <w:szCs w:val="22"/>
                <w:lang w:val="en-US"/>
              </w:rPr>
            </w:pPr>
            <w:r w:rsidRPr="006C6659">
              <w:rPr>
                <w:b/>
                <w:bCs/>
                <w:szCs w:val="22"/>
              </w:rPr>
              <w:t>6,623,526</w:t>
            </w:r>
          </w:p>
        </w:tc>
      </w:tr>
      <w:tr w:rsidR="00E61D8D" w:rsidRPr="00EF1D65" w14:paraId="0F34F644" w14:textId="77777777" w:rsidTr="0045685F">
        <w:tc>
          <w:tcPr>
            <w:tcW w:w="1778" w:type="pct"/>
          </w:tcPr>
          <w:p w14:paraId="378DDD9B" w14:textId="77777777" w:rsidR="00E61D8D" w:rsidRPr="00F47752" w:rsidRDefault="00E61D8D" w:rsidP="00683066">
            <w:pPr>
              <w:spacing w:line="240" w:lineRule="auto"/>
              <w:jc w:val="thaiDistribute"/>
              <w:rPr>
                <w:rFonts w:cs="Times New Roman"/>
                <w:b/>
                <w:bCs/>
              </w:rPr>
            </w:pPr>
            <w:r w:rsidRPr="00F47752">
              <w:rPr>
                <w:rFonts w:cs="Times New Roman"/>
                <w:b/>
                <w:bCs/>
              </w:rPr>
              <w:t>Net</w:t>
            </w:r>
          </w:p>
        </w:tc>
        <w:tc>
          <w:tcPr>
            <w:tcW w:w="238" w:type="pct"/>
            <w:vAlign w:val="center"/>
          </w:tcPr>
          <w:p w14:paraId="7B1DBFE0" w14:textId="77777777" w:rsidR="00E61D8D" w:rsidRPr="00E61D8D" w:rsidRDefault="00E61D8D" w:rsidP="00E61D8D">
            <w:pPr>
              <w:pStyle w:val="acctfourfigures"/>
              <w:tabs>
                <w:tab w:val="clear" w:pos="765"/>
                <w:tab w:val="decimal" w:pos="953"/>
              </w:tabs>
              <w:spacing w:line="240" w:lineRule="atLeast"/>
              <w:ind w:left="-108" w:right="-108"/>
              <w:jc w:val="center"/>
              <w:rPr>
                <w:b/>
                <w:bCs/>
                <w:szCs w:val="22"/>
                <w:lang w:val="en-US"/>
              </w:rPr>
            </w:pPr>
          </w:p>
        </w:tc>
        <w:tc>
          <w:tcPr>
            <w:tcW w:w="625" w:type="pct"/>
            <w:tcBorders>
              <w:bottom w:val="double" w:sz="4" w:space="0" w:color="auto"/>
            </w:tcBorders>
            <w:shd w:val="clear" w:color="auto" w:fill="auto"/>
          </w:tcPr>
          <w:p w14:paraId="0EF954C2" w14:textId="3120D3DC" w:rsidR="00E61D8D" w:rsidRPr="00F47752" w:rsidRDefault="00B0654F" w:rsidP="00683066">
            <w:pPr>
              <w:pStyle w:val="acctfourfigures"/>
              <w:tabs>
                <w:tab w:val="clear" w:pos="765"/>
                <w:tab w:val="decimal" w:pos="953"/>
              </w:tabs>
              <w:spacing w:line="240" w:lineRule="atLeast"/>
              <w:ind w:left="-108" w:right="-108"/>
              <w:rPr>
                <w:b/>
                <w:bCs/>
                <w:szCs w:val="22"/>
                <w:lang w:val="en-US"/>
              </w:rPr>
            </w:pPr>
            <w:r>
              <w:rPr>
                <w:b/>
                <w:bCs/>
                <w:szCs w:val="22"/>
                <w:lang w:val="en-US"/>
              </w:rPr>
              <w:t>7,363,89</w:t>
            </w:r>
            <w:r w:rsidR="00553B86">
              <w:rPr>
                <w:b/>
                <w:bCs/>
                <w:szCs w:val="22"/>
                <w:lang w:val="en-US"/>
              </w:rPr>
              <w:t>2</w:t>
            </w:r>
          </w:p>
        </w:tc>
        <w:tc>
          <w:tcPr>
            <w:tcW w:w="144" w:type="pct"/>
            <w:tcBorders>
              <w:bottom w:val="nil"/>
            </w:tcBorders>
          </w:tcPr>
          <w:p w14:paraId="0E3544B6" w14:textId="77777777" w:rsidR="00E61D8D" w:rsidRPr="00F47752" w:rsidRDefault="00E61D8D" w:rsidP="00683066">
            <w:pPr>
              <w:spacing w:line="240" w:lineRule="auto"/>
              <w:jc w:val="thaiDistribute"/>
              <w:rPr>
                <w:rFonts w:cs="Times New Roman"/>
                <w:b/>
                <w:bCs/>
                <w:lang w:bidi="ar-SA"/>
              </w:rPr>
            </w:pPr>
          </w:p>
        </w:tc>
        <w:tc>
          <w:tcPr>
            <w:tcW w:w="674" w:type="pct"/>
            <w:tcBorders>
              <w:bottom w:val="double" w:sz="4" w:space="0" w:color="auto"/>
            </w:tcBorders>
            <w:shd w:val="clear" w:color="auto" w:fill="auto"/>
          </w:tcPr>
          <w:p w14:paraId="2C99B05E" w14:textId="77777777" w:rsidR="00E61D8D" w:rsidRPr="00F47752" w:rsidRDefault="00E61D8D" w:rsidP="00683066">
            <w:pPr>
              <w:pStyle w:val="acctfourfigures"/>
              <w:tabs>
                <w:tab w:val="clear" w:pos="765"/>
                <w:tab w:val="decimal" w:pos="953"/>
              </w:tabs>
              <w:spacing w:line="240" w:lineRule="atLeast"/>
              <w:ind w:left="-108" w:right="-108"/>
              <w:rPr>
                <w:b/>
                <w:bCs/>
                <w:szCs w:val="22"/>
                <w:lang w:val="en-US"/>
              </w:rPr>
            </w:pPr>
            <w:r w:rsidRPr="006C6659">
              <w:rPr>
                <w:b/>
                <w:bCs/>
                <w:szCs w:val="22"/>
              </w:rPr>
              <w:t>6,631,868</w:t>
            </w:r>
          </w:p>
        </w:tc>
        <w:tc>
          <w:tcPr>
            <w:tcW w:w="144" w:type="pct"/>
            <w:tcBorders>
              <w:bottom w:val="nil"/>
            </w:tcBorders>
          </w:tcPr>
          <w:p w14:paraId="1F0FCD1C" w14:textId="77777777" w:rsidR="00E61D8D" w:rsidRPr="00F47752" w:rsidRDefault="00E61D8D" w:rsidP="00683066">
            <w:pPr>
              <w:tabs>
                <w:tab w:val="decimal" w:pos="1098"/>
              </w:tabs>
              <w:spacing w:line="240" w:lineRule="auto"/>
              <w:jc w:val="thaiDistribute"/>
              <w:rPr>
                <w:rFonts w:cs="Times New Roman"/>
                <w:b/>
                <w:bCs/>
                <w:lang w:bidi="ar-SA"/>
              </w:rPr>
            </w:pPr>
          </w:p>
        </w:tc>
        <w:tc>
          <w:tcPr>
            <w:tcW w:w="577" w:type="pct"/>
            <w:tcBorders>
              <w:bottom w:val="double" w:sz="4" w:space="0" w:color="auto"/>
            </w:tcBorders>
          </w:tcPr>
          <w:p w14:paraId="3C3C5F2C" w14:textId="159D9E32" w:rsidR="00E61D8D" w:rsidRPr="00F47752" w:rsidRDefault="00B0654F" w:rsidP="00E61D8D">
            <w:pPr>
              <w:pStyle w:val="acctfourfigures"/>
              <w:tabs>
                <w:tab w:val="clear" w:pos="765"/>
                <w:tab w:val="decimal" w:pos="889"/>
              </w:tabs>
              <w:spacing w:line="240" w:lineRule="atLeast"/>
              <w:ind w:left="-108" w:right="-108"/>
              <w:rPr>
                <w:b/>
                <w:bCs/>
                <w:szCs w:val="22"/>
                <w:lang w:val="en-US"/>
              </w:rPr>
            </w:pPr>
            <w:r>
              <w:rPr>
                <w:b/>
                <w:bCs/>
                <w:szCs w:val="22"/>
                <w:lang w:val="en-US"/>
              </w:rPr>
              <w:t>7,364,298</w:t>
            </w:r>
          </w:p>
        </w:tc>
        <w:tc>
          <w:tcPr>
            <w:tcW w:w="145" w:type="pct"/>
          </w:tcPr>
          <w:p w14:paraId="731BF712" w14:textId="77777777" w:rsidR="00E61D8D" w:rsidRPr="00F47752" w:rsidRDefault="00E61D8D" w:rsidP="00683066">
            <w:pPr>
              <w:spacing w:line="240" w:lineRule="auto"/>
              <w:jc w:val="thaiDistribute"/>
              <w:rPr>
                <w:rFonts w:cs="Times New Roman"/>
                <w:b/>
                <w:bCs/>
                <w:lang w:val="en-US"/>
              </w:rPr>
            </w:pPr>
          </w:p>
        </w:tc>
        <w:tc>
          <w:tcPr>
            <w:tcW w:w="674" w:type="pct"/>
            <w:tcBorders>
              <w:bottom w:val="double" w:sz="4" w:space="0" w:color="auto"/>
            </w:tcBorders>
          </w:tcPr>
          <w:p w14:paraId="12E25073" w14:textId="77777777" w:rsidR="00E61D8D" w:rsidRPr="00F47752" w:rsidRDefault="00E61D8D" w:rsidP="00683066">
            <w:pPr>
              <w:pStyle w:val="acctfourfigures"/>
              <w:tabs>
                <w:tab w:val="clear" w:pos="765"/>
                <w:tab w:val="decimal" w:pos="952"/>
              </w:tabs>
              <w:spacing w:line="240" w:lineRule="atLeast"/>
              <w:ind w:left="-108" w:right="-108"/>
              <w:rPr>
                <w:b/>
                <w:bCs/>
                <w:szCs w:val="22"/>
                <w:lang w:val="en-US"/>
              </w:rPr>
            </w:pPr>
            <w:r w:rsidRPr="006C6659">
              <w:rPr>
                <w:b/>
                <w:bCs/>
                <w:szCs w:val="22"/>
              </w:rPr>
              <w:t>6,641,085</w:t>
            </w:r>
          </w:p>
        </w:tc>
      </w:tr>
    </w:tbl>
    <w:p w14:paraId="722BBE4A" w14:textId="77777777" w:rsidR="00E61D8D" w:rsidRDefault="00E61D8D" w:rsidP="004E5905">
      <w:pPr>
        <w:tabs>
          <w:tab w:val="left" w:pos="540"/>
        </w:tabs>
        <w:spacing w:line="240" w:lineRule="atLeast"/>
        <w:ind w:right="-43"/>
        <w:jc w:val="both"/>
        <w:rPr>
          <w:rFonts w:cstheme="minorBidi"/>
          <w:b/>
          <w:bCs/>
          <w:lang w:val="en-US"/>
        </w:rPr>
      </w:pPr>
    </w:p>
    <w:tbl>
      <w:tblPr>
        <w:tblW w:w="9359" w:type="dxa"/>
        <w:tblInd w:w="451" w:type="dxa"/>
        <w:tblLayout w:type="fixed"/>
        <w:tblCellMar>
          <w:left w:w="79" w:type="dxa"/>
          <w:right w:w="79" w:type="dxa"/>
        </w:tblCellMar>
        <w:tblLook w:val="04A0" w:firstRow="1" w:lastRow="0" w:firstColumn="1" w:lastColumn="0" w:noHBand="0" w:noVBand="1"/>
      </w:tblPr>
      <w:tblGrid>
        <w:gridCol w:w="3780"/>
        <w:gridCol w:w="1169"/>
        <w:gridCol w:w="270"/>
        <w:gridCol w:w="1260"/>
        <w:gridCol w:w="180"/>
        <w:gridCol w:w="1170"/>
        <w:gridCol w:w="270"/>
        <w:gridCol w:w="1260"/>
      </w:tblGrid>
      <w:tr w:rsidR="00047492" w:rsidRPr="00B66558" w14:paraId="1126B06F" w14:textId="77777777" w:rsidTr="00CD448C">
        <w:trPr>
          <w:cantSplit/>
          <w:tblHeader/>
        </w:trPr>
        <w:tc>
          <w:tcPr>
            <w:tcW w:w="3780" w:type="dxa"/>
            <w:vAlign w:val="bottom"/>
            <w:hideMark/>
          </w:tcPr>
          <w:p w14:paraId="586FA479" w14:textId="187FDE2F" w:rsidR="00047492" w:rsidRPr="00611134" w:rsidRDefault="00ED4B90" w:rsidP="00CD448C">
            <w:pPr>
              <w:pStyle w:val="acctfourfigures"/>
              <w:shd w:val="clear" w:color="auto" w:fill="FFFFFF"/>
              <w:tabs>
                <w:tab w:val="left" w:pos="720"/>
              </w:tabs>
              <w:spacing w:line="240" w:lineRule="atLeast"/>
              <w:rPr>
                <w:b/>
                <w:bCs/>
                <w:i/>
                <w:iCs/>
                <w:szCs w:val="22"/>
                <w:lang w:bidi="th-TH"/>
              </w:rPr>
            </w:pPr>
            <w:r>
              <w:rPr>
                <w:b/>
                <w:bCs/>
                <w:i/>
                <w:iCs/>
                <w:szCs w:val="22"/>
                <w:lang w:bidi="th-TH"/>
              </w:rPr>
              <w:t>E</w:t>
            </w:r>
            <w:r w:rsidR="00047492" w:rsidRPr="00611134">
              <w:rPr>
                <w:b/>
                <w:bCs/>
                <w:i/>
                <w:iCs/>
                <w:szCs w:val="22"/>
                <w:lang w:bidi="th-TH"/>
              </w:rPr>
              <w:t>xpected credit loss</w:t>
            </w:r>
          </w:p>
        </w:tc>
        <w:tc>
          <w:tcPr>
            <w:tcW w:w="2699" w:type="dxa"/>
            <w:gridSpan w:val="3"/>
            <w:vMerge w:val="restart"/>
            <w:vAlign w:val="bottom"/>
            <w:hideMark/>
          </w:tcPr>
          <w:p w14:paraId="4E0591BE" w14:textId="77777777" w:rsidR="00047492" w:rsidRPr="00B66558" w:rsidRDefault="00047492" w:rsidP="00CD448C">
            <w:pPr>
              <w:pStyle w:val="acctmergecolhdg"/>
              <w:spacing w:line="240" w:lineRule="atLeast"/>
              <w:ind w:left="-83" w:firstLine="4"/>
              <w:rPr>
                <w:bCs/>
                <w:szCs w:val="22"/>
                <w:cs/>
                <w:lang w:val="en-US"/>
              </w:rPr>
            </w:pPr>
            <w:r w:rsidRPr="00B66558">
              <w:rPr>
                <w:bCs/>
                <w:szCs w:val="22"/>
                <w:lang w:val="en-US"/>
              </w:rPr>
              <w:t xml:space="preserve">Consolidated </w:t>
            </w:r>
          </w:p>
          <w:p w14:paraId="46B5136B" w14:textId="77777777" w:rsidR="00047492" w:rsidRPr="00B66558" w:rsidRDefault="00047492" w:rsidP="00CD448C">
            <w:pPr>
              <w:pStyle w:val="acctmergecolhdg"/>
              <w:spacing w:line="240" w:lineRule="atLeast"/>
              <w:ind w:left="-83" w:firstLine="4"/>
              <w:rPr>
                <w:bCs/>
                <w:szCs w:val="22"/>
                <w:lang w:val="en-US"/>
              </w:rPr>
            </w:pPr>
            <w:r w:rsidRPr="00B66558">
              <w:rPr>
                <w:bCs/>
                <w:szCs w:val="22"/>
                <w:lang w:val="en-US"/>
              </w:rPr>
              <w:t xml:space="preserve">financial statements </w:t>
            </w:r>
          </w:p>
        </w:tc>
        <w:tc>
          <w:tcPr>
            <w:tcW w:w="180" w:type="dxa"/>
          </w:tcPr>
          <w:p w14:paraId="2BB6D134" w14:textId="77777777" w:rsidR="00047492" w:rsidRPr="00B66558" w:rsidRDefault="00047492" w:rsidP="00CD448C">
            <w:pPr>
              <w:pStyle w:val="acctmergecolhdg"/>
              <w:spacing w:line="240" w:lineRule="atLeast"/>
              <w:ind w:left="-83" w:right="-79" w:firstLine="4"/>
              <w:rPr>
                <w:bCs/>
                <w:szCs w:val="22"/>
                <w:lang w:val="en-US"/>
              </w:rPr>
            </w:pPr>
          </w:p>
        </w:tc>
        <w:tc>
          <w:tcPr>
            <w:tcW w:w="2700" w:type="dxa"/>
            <w:gridSpan w:val="3"/>
            <w:vMerge w:val="restart"/>
            <w:vAlign w:val="bottom"/>
            <w:hideMark/>
          </w:tcPr>
          <w:p w14:paraId="1F848FDC" w14:textId="77777777" w:rsidR="00047492" w:rsidRPr="00B66558" w:rsidRDefault="00047492" w:rsidP="00CD448C">
            <w:pPr>
              <w:pStyle w:val="acctmergecolhdg"/>
              <w:spacing w:line="240" w:lineRule="atLeast"/>
              <w:ind w:left="-83" w:right="-79" w:firstLine="4"/>
              <w:rPr>
                <w:bCs/>
                <w:szCs w:val="22"/>
                <w:lang w:val="en-US"/>
              </w:rPr>
            </w:pPr>
            <w:r w:rsidRPr="00B66558">
              <w:rPr>
                <w:bCs/>
                <w:szCs w:val="22"/>
                <w:lang w:val="en-US"/>
              </w:rPr>
              <w:t xml:space="preserve">Separate </w:t>
            </w:r>
          </w:p>
          <w:p w14:paraId="3B8FA7D7" w14:textId="77777777" w:rsidR="00047492" w:rsidRPr="00B66558" w:rsidRDefault="00047492" w:rsidP="00CD448C">
            <w:pPr>
              <w:pStyle w:val="acctmergecolhdg"/>
              <w:spacing w:line="240" w:lineRule="atLeast"/>
              <w:ind w:left="-83" w:right="-79" w:firstLine="4"/>
              <w:rPr>
                <w:bCs/>
                <w:szCs w:val="22"/>
                <w:lang w:val="en-US"/>
              </w:rPr>
            </w:pPr>
            <w:r w:rsidRPr="00B66558">
              <w:rPr>
                <w:bCs/>
                <w:szCs w:val="22"/>
                <w:lang w:val="en-US"/>
              </w:rPr>
              <w:t xml:space="preserve">financial statements </w:t>
            </w:r>
          </w:p>
        </w:tc>
      </w:tr>
      <w:tr w:rsidR="00047492" w:rsidRPr="00B66558" w14:paraId="54C0F3AB" w14:textId="77777777" w:rsidTr="00CD448C">
        <w:trPr>
          <w:cantSplit/>
          <w:tblHeader/>
        </w:trPr>
        <w:tc>
          <w:tcPr>
            <w:tcW w:w="3780" w:type="dxa"/>
            <w:vAlign w:val="bottom"/>
            <w:hideMark/>
          </w:tcPr>
          <w:p w14:paraId="144B5730" w14:textId="6338E9AD" w:rsidR="00047492" w:rsidRPr="00B66558" w:rsidRDefault="00047492" w:rsidP="00CD448C">
            <w:pPr>
              <w:pStyle w:val="acctfourfigures"/>
              <w:shd w:val="clear" w:color="auto" w:fill="FFFFFF"/>
              <w:tabs>
                <w:tab w:val="left" w:pos="720"/>
              </w:tabs>
              <w:spacing w:line="240" w:lineRule="atLeast"/>
              <w:rPr>
                <w:b/>
                <w:bCs/>
                <w:i/>
                <w:iCs/>
                <w:szCs w:val="22"/>
                <w:lang w:bidi="th-TH"/>
              </w:rPr>
            </w:pPr>
            <w:r w:rsidRPr="00B66558">
              <w:rPr>
                <w:b/>
                <w:bCs/>
                <w:i/>
                <w:iCs/>
                <w:szCs w:val="22"/>
              </w:rPr>
              <w:t xml:space="preserve">For the </w:t>
            </w:r>
            <w:r w:rsidR="00EA3016">
              <w:rPr>
                <w:b/>
                <w:bCs/>
                <w:i/>
                <w:iCs/>
                <w:szCs w:val="22"/>
              </w:rPr>
              <w:t>six</w:t>
            </w:r>
            <w:r w:rsidR="00EA3016" w:rsidRPr="00B66558">
              <w:rPr>
                <w:b/>
                <w:bCs/>
                <w:i/>
                <w:iCs/>
                <w:szCs w:val="22"/>
              </w:rPr>
              <w:t>-month period ended</w:t>
            </w:r>
          </w:p>
        </w:tc>
        <w:tc>
          <w:tcPr>
            <w:tcW w:w="2699" w:type="dxa"/>
            <w:gridSpan w:val="3"/>
            <w:vMerge/>
            <w:vAlign w:val="center"/>
            <w:hideMark/>
          </w:tcPr>
          <w:p w14:paraId="295C7D25" w14:textId="77777777" w:rsidR="00047492" w:rsidRPr="00B66558" w:rsidRDefault="00047492" w:rsidP="00CD448C">
            <w:pPr>
              <w:spacing w:line="240" w:lineRule="atLeast"/>
              <w:rPr>
                <w:rFonts w:cs="Times New Roman"/>
                <w:b/>
                <w:bCs/>
                <w:lang w:val="en-US" w:bidi="ar-SA"/>
              </w:rPr>
            </w:pPr>
          </w:p>
        </w:tc>
        <w:tc>
          <w:tcPr>
            <w:tcW w:w="180" w:type="dxa"/>
          </w:tcPr>
          <w:p w14:paraId="5C39AA77" w14:textId="77777777" w:rsidR="00047492" w:rsidRPr="00B66558" w:rsidRDefault="00047492" w:rsidP="00CD448C">
            <w:pPr>
              <w:pStyle w:val="acctmergecolhdg"/>
              <w:spacing w:line="240" w:lineRule="atLeast"/>
              <w:ind w:left="-83" w:right="-79" w:firstLine="4"/>
              <w:rPr>
                <w:bCs/>
                <w:szCs w:val="22"/>
                <w:lang w:val="en-US"/>
              </w:rPr>
            </w:pPr>
          </w:p>
        </w:tc>
        <w:tc>
          <w:tcPr>
            <w:tcW w:w="2700" w:type="dxa"/>
            <w:gridSpan w:val="3"/>
            <w:vMerge/>
            <w:vAlign w:val="center"/>
            <w:hideMark/>
          </w:tcPr>
          <w:p w14:paraId="2B4D6FA6" w14:textId="77777777" w:rsidR="00047492" w:rsidRPr="00B66558" w:rsidRDefault="00047492" w:rsidP="00CD448C">
            <w:pPr>
              <w:spacing w:line="240" w:lineRule="atLeast"/>
              <w:rPr>
                <w:rFonts w:cs="Times New Roman"/>
                <w:b/>
                <w:bCs/>
                <w:lang w:val="en-US" w:bidi="ar-SA"/>
              </w:rPr>
            </w:pPr>
          </w:p>
        </w:tc>
      </w:tr>
      <w:tr w:rsidR="00047492" w:rsidRPr="00B66558" w14:paraId="32D74D09" w14:textId="77777777" w:rsidTr="00CD448C">
        <w:trPr>
          <w:cantSplit/>
          <w:tblHeader/>
        </w:trPr>
        <w:tc>
          <w:tcPr>
            <w:tcW w:w="3780" w:type="dxa"/>
            <w:vAlign w:val="bottom"/>
            <w:hideMark/>
          </w:tcPr>
          <w:p w14:paraId="0950C216" w14:textId="5C6CAC7D" w:rsidR="00047492" w:rsidRPr="00B66558" w:rsidRDefault="00047492" w:rsidP="00CD448C">
            <w:pPr>
              <w:pStyle w:val="acctfourfigures"/>
              <w:shd w:val="clear" w:color="auto" w:fill="FFFFFF"/>
              <w:tabs>
                <w:tab w:val="left" w:pos="720"/>
              </w:tabs>
              <w:spacing w:line="240" w:lineRule="atLeast"/>
              <w:rPr>
                <w:b/>
                <w:bCs/>
                <w:i/>
                <w:iCs/>
                <w:szCs w:val="22"/>
                <w:lang w:val="en-US" w:bidi="th-TH"/>
              </w:rPr>
            </w:pPr>
            <w:r w:rsidRPr="00B66558">
              <w:rPr>
                <w:b/>
                <w:bCs/>
                <w:i/>
                <w:iCs/>
                <w:szCs w:val="22"/>
              </w:rPr>
              <w:t xml:space="preserve">    </w:t>
            </w:r>
            <w:r w:rsidR="00EA3016">
              <w:rPr>
                <w:b/>
                <w:bCs/>
                <w:i/>
                <w:iCs/>
                <w:szCs w:val="22"/>
              </w:rPr>
              <w:t>30 June</w:t>
            </w:r>
          </w:p>
        </w:tc>
        <w:tc>
          <w:tcPr>
            <w:tcW w:w="1169" w:type="dxa"/>
            <w:vAlign w:val="bottom"/>
            <w:hideMark/>
          </w:tcPr>
          <w:p w14:paraId="7A328D19" w14:textId="77777777" w:rsidR="00047492" w:rsidRPr="00B66558" w:rsidRDefault="00047492" w:rsidP="00CD448C">
            <w:pPr>
              <w:pStyle w:val="acctmergecolhdg"/>
              <w:spacing w:line="240" w:lineRule="atLeast"/>
              <w:ind w:left="-83" w:right="-79" w:firstLine="4"/>
              <w:rPr>
                <w:b w:val="0"/>
                <w:szCs w:val="22"/>
                <w:lang w:bidi="th-TH"/>
              </w:rPr>
            </w:pPr>
            <w:r w:rsidRPr="00B66558">
              <w:rPr>
                <w:b w:val="0"/>
                <w:szCs w:val="22"/>
                <w:lang w:bidi="th-TH"/>
              </w:rPr>
              <w:t>202</w:t>
            </w:r>
            <w:r>
              <w:rPr>
                <w:b w:val="0"/>
                <w:szCs w:val="22"/>
                <w:lang w:bidi="th-TH"/>
              </w:rPr>
              <w:t>5</w:t>
            </w:r>
          </w:p>
        </w:tc>
        <w:tc>
          <w:tcPr>
            <w:tcW w:w="270" w:type="dxa"/>
            <w:vAlign w:val="bottom"/>
          </w:tcPr>
          <w:p w14:paraId="005BE063" w14:textId="77777777" w:rsidR="00047492" w:rsidRPr="00B66558" w:rsidRDefault="00047492" w:rsidP="00CD448C">
            <w:pPr>
              <w:pStyle w:val="acctmergecolhdg"/>
              <w:spacing w:line="240" w:lineRule="atLeast"/>
              <w:ind w:left="-83" w:firstLine="4"/>
              <w:rPr>
                <w:b w:val="0"/>
                <w:szCs w:val="22"/>
                <w:lang w:bidi="th-TH"/>
              </w:rPr>
            </w:pPr>
          </w:p>
        </w:tc>
        <w:tc>
          <w:tcPr>
            <w:tcW w:w="1260" w:type="dxa"/>
            <w:vAlign w:val="bottom"/>
            <w:hideMark/>
          </w:tcPr>
          <w:p w14:paraId="5FBBE372" w14:textId="77777777" w:rsidR="00047492" w:rsidRPr="00B66558" w:rsidRDefault="00047492" w:rsidP="00CD448C">
            <w:pPr>
              <w:pStyle w:val="acctmergecolhdg"/>
              <w:spacing w:line="240" w:lineRule="atLeast"/>
              <w:ind w:left="-83" w:firstLine="4"/>
              <w:rPr>
                <w:b w:val="0"/>
                <w:szCs w:val="22"/>
                <w:lang w:bidi="th-TH"/>
              </w:rPr>
            </w:pPr>
            <w:r w:rsidRPr="00B66558">
              <w:rPr>
                <w:b w:val="0"/>
                <w:szCs w:val="22"/>
                <w:lang w:bidi="th-TH"/>
              </w:rPr>
              <w:t>202</w:t>
            </w:r>
            <w:r>
              <w:rPr>
                <w:b w:val="0"/>
                <w:szCs w:val="22"/>
                <w:lang w:bidi="th-TH"/>
              </w:rPr>
              <w:t>4</w:t>
            </w:r>
          </w:p>
        </w:tc>
        <w:tc>
          <w:tcPr>
            <w:tcW w:w="180" w:type="dxa"/>
            <w:vAlign w:val="bottom"/>
          </w:tcPr>
          <w:p w14:paraId="46117012" w14:textId="77777777" w:rsidR="00047492" w:rsidRPr="00B66558" w:rsidRDefault="00047492" w:rsidP="00CD448C">
            <w:pPr>
              <w:pStyle w:val="acctmergecolhdg"/>
              <w:spacing w:line="240" w:lineRule="atLeast"/>
              <w:ind w:left="-83" w:right="-79" w:firstLine="4"/>
              <w:rPr>
                <w:b w:val="0"/>
                <w:szCs w:val="22"/>
                <w:lang w:bidi="th-TH"/>
              </w:rPr>
            </w:pPr>
          </w:p>
        </w:tc>
        <w:tc>
          <w:tcPr>
            <w:tcW w:w="1170" w:type="dxa"/>
            <w:vAlign w:val="bottom"/>
            <w:hideMark/>
          </w:tcPr>
          <w:p w14:paraId="26053ABB" w14:textId="77777777" w:rsidR="00047492" w:rsidRPr="00B66558" w:rsidRDefault="00047492" w:rsidP="00CD448C">
            <w:pPr>
              <w:pStyle w:val="acctmergecolhdg"/>
              <w:spacing w:line="240" w:lineRule="atLeast"/>
              <w:ind w:left="-83" w:right="-79" w:firstLine="4"/>
              <w:rPr>
                <w:b w:val="0"/>
                <w:szCs w:val="22"/>
                <w:cs/>
                <w:lang w:bidi="th-TH"/>
              </w:rPr>
            </w:pPr>
            <w:r w:rsidRPr="00B66558">
              <w:rPr>
                <w:b w:val="0"/>
                <w:szCs w:val="22"/>
                <w:lang w:bidi="th-TH"/>
              </w:rPr>
              <w:t>202</w:t>
            </w:r>
            <w:r>
              <w:rPr>
                <w:b w:val="0"/>
                <w:szCs w:val="22"/>
                <w:lang w:bidi="th-TH"/>
              </w:rPr>
              <w:t>5</w:t>
            </w:r>
          </w:p>
        </w:tc>
        <w:tc>
          <w:tcPr>
            <w:tcW w:w="270" w:type="dxa"/>
            <w:vAlign w:val="bottom"/>
          </w:tcPr>
          <w:p w14:paraId="31AAE9C2" w14:textId="77777777" w:rsidR="00047492" w:rsidRPr="00B66558" w:rsidRDefault="00047492" w:rsidP="00CD448C">
            <w:pPr>
              <w:pStyle w:val="acctmergecolhdg"/>
              <w:spacing w:line="240" w:lineRule="atLeast"/>
              <w:rPr>
                <w:b w:val="0"/>
                <w:szCs w:val="22"/>
                <w:lang w:bidi="th-TH"/>
              </w:rPr>
            </w:pPr>
          </w:p>
        </w:tc>
        <w:tc>
          <w:tcPr>
            <w:tcW w:w="1260" w:type="dxa"/>
            <w:vAlign w:val="bottom"/>
            <w:hideMark/>
          </w:tcPr>
          <w:p w14:paraId="04D67871" w14:textId="77777777" w:rsidR="00047492" w:rsidRPr="00B66558" w:rsidRDefault="00047492" w:rsidP="00CD448C">
            <w:pPr>
              <w:pStyle w:val="acctmergecolhdg"/>
              <w:spacing w:line="240" w:lineRule="atLeast"/>
              <w:ind w:left="-83" w:right="-79" w:firstLine="4"/>
              <w:rPr>
                <w:b w:val="0"/>
                <w:szCs w:val="22"/>
                <w:lang w:bidi="th-TH"/>
              </w:rPr>
            </w:pPr>
            <w:r w:rsidRPr="00B66558">
              <w:rPr>
                <w:b w:val="0"/>
                <w:szCs w:val="22"/>
                <w:lang w:bidi="th-TH"/>
              </w:rPr>
              <w:t>202</w:t>
            </w:r>
            <w:r>
              <w:rPr>
                <w:b w:val="0"/>
                <w:szCs w:val="22"/>
                <w:lang w:bidi="th-TH"/>
              </w:rPr>
              <w:t>4</w:t>
            </w:r>
          </w:p>
        </w:tc>
      </w:tr>
      <w:tr w:rsidR="00047492" w:rsidRPr="00B66558" w14:paraId="3A013A52" w14:textId="77777777" w:rsidTr="00CD448C">
        <w:trPr>
          <w:cantSplit/>
          <w:trHeight w:val="64"/>
          <w:tblHeader/>
        </w:trPr>
        <w:tc>
          <w:tcPr>
            <w:tcW w:w="3780" w:type="dxa"/>
            <w:vAlign w:val="bottom"/>
          </w:tcPr>
          <w:p w14:paraId="08B31EC6" w14:textId="77777777" w:rsidR="00047492" w:rsidRPr="00B66558" w:rsidRDefault="00047492" w:rsidP="00CD448C">
            <w:pPr>
              <w:pStyle w:val="acctfourfigures"/>
              <w:tabs>
                <w:tab w:val="left" w:pos="720"/>
              </w:tabs>
              <w:spacing w:line="240" w:lineRule="atLeast"/>
              <w:ind w:left="188" w:hanging="174"/>
              <w:rPr>
                <w:szCs w:val="22"/>
                <w:lang w:bidi="th-TH"/>
              </w:rPr>
            </w:pPr>
          </w:p>
        </w:tc>
        <w:tc>
          <w:tcPr>
            <w:tcW w:w="5579" w:type="dxa"/>
            <w:gridSpan w:val="7"/>
            <w:vAlign w:val="bottom"/>
            <w:hideMark/>
          </w:tcPr>
          <w:p w14:paraId="5AB056DD" w14:textId="77777777" w:rsidR="00047492" w:rsidRPr="00B66558" w:rsidRDefault="00047492" w:rsidP="00CD448C">
            <w:pPr>
              <w:pStyle w:val="acctmergecolhdg"/>
              <w:spacing w:line="240" w:lineRule="atLeast"/>
              <w:ind w:left="-83" w:right="-79" w:firstLine="4"/>
              <w:rPr>
                <w:b w:val="0"/>
                <w:i/>
                <w:iCs/>
                <w:szCs w:val="22"/>
                <w:lang w:bidi="th-TH"/>
              </w:rPr>
            </w:pPr>
            <w:r w:rsidRPr="00B66558">
              <w:rPr>
                <w:b w:val="0"/>
                <w:i/>
                <w:iCs/>
                <w:szCs w:val="22"/>
                <w:lang w:bidi="th-TH"/>
              </w:rPr>
              <w:t>(in thousand Baht)</w:t>
            </w:r>
          </w:p>
        </w:tc>
      </w:tr>
      <w:tr w:rsidR="00EA3016" w:rsidRPr="00B66558" w14:paraId="1C4D7CED" w14:textId="77777777" w:rsidTr="00CD448C">
        <w:trPr>
          <w:cantSplit/>
        </w:trPr>
        <w:tc>
          <w:tcPr>
            <w:tcW w:w="3780" w:type="dxa"/>
            <w:hideMark/>
          </w:tcPr>
          <w:p w14:paraId="5C27340E" w14:textId="77777777" w:rsidR="00EA3016" w:rsidRPr="00B66558" w:rsidRDefault="00EA3016" w:rsidP="00EA3016">
            <w:pPr>
              <w:pStyle w:val="ListParagraph"/>
              <w:numPr>
                <w:ilvl w:val="0"/>
                <w:numId w:val="31"/>
              </w:numPr>
              <w:spacing w:line="240" w:lineRule="atLeast"/>
              <w:ind w:left="188" w:hanging="180"/>
              <w:rPr>
                <w:szCs w:val="22"/>
                <w:lang w:bidi="th-TH"/>
              </w:rPr>
            </w:pPr>
            <w:r w:rsidRPr="00B66558">
              <w:rPr>
                <w:szCs w:val="22"/>
                <w:lang w:bidi="th-TH"/>
              </w:rPr>
              <w:t>Additions</w:t>
            </w:r>
          </w:p>
        </w:tc>
        <w:tc>
          <w:tcPr>
            <w:tcW w:w="1169" w:type="dxa"/>
          </w:tcPr>
          <w:p w14:paraId="6704D5E0" w14:textId="3C56DE00" w:rsidR="00EA3016" w:rsidRPr="00B66558" w:rsidRDefault="00B0654F" w:rsidP="00EA3016">
            <w:pPr>
              <w:pStyle w:val="acctfourfigures"/>
              <w:tabs>
                <w:tab w:val="clear" w:pos="765"/>
                <w:tab w:val="decimal" w:pos="970"/>
              </w:tabs>
              <w:spacing w:line="240" w:lineRule="atLeast"/>
              <w:ind w:left="-108" w:right="-108"/>
              <w:rPr>
                <w:rFonts w:cstheme="minorBidi"/>
                <w:szCs w:val="28"/>
                <w:lang w:val="en-US" w:bidi="th-TH"/>
              </w:rPr>
            </w:pPr>
            <w:r>
              <w:rPr>
                <w:rFonts w:cstheme="minorBidi"/>
                <w:szCs w:val="28"/>
                <w:lang w:val="en-US" w:bidi="th-TH"/>
              </w:rPr>
              <w:t>19,048</w:t>
            </w:r>
          </w:p>
        </w:tc>
        <w:tc>
          <w:tcPr>
            <w:tcW w:w="270" w:type="dxa"/>
          </w:tcPr>
          <w:p w14:paraId="3F8DD595" w14:textId="77777777" w:rsidR="00EA3016" w:rsidRPr="00B66558" w:rsidRDefault="00EA3016" w:rsidP="00EA3016">
            <w:pPr>
              <w:pStyle w:val="acctfourfigures"/>
              <w:tabs>
                <w:tab w:val="clear" w:pos="765"/>
                <w:tab w:val="decimal" w:pos="1001"/>
              </w:tabs>
              <w:spacing w:line="240" w:lineRule="atLeast"/>
              <w:ind w:left="-83" w:right="11" w:firstLine="4"/>
              <w:rPr>
                <w:szCs w:val="22"/>
                <w:lang w:bidi="th-TH"/>
              </w:rPr>
            </w:pPr>
          </w:p>
        </w:tc>
        <w:tc>
          <w:tcPr>
            <w:tcW w:w="1260" w:type="dxa"/>
          </w:tcPr>
          <w:p w14:paraId="3F477B7D" w14:textId="78796675" w:rsidR="00EA3016" w:rsidRPr="00B66558" w:rsidRDefault="00EA3016" w:rsidP="00EE57DB">
            <w:pPr>
              <w:pStyle w:val="acctfourfigures"/>
              <w:tabs>
                <w:tab w:val="clear" w:pos="765"/>
                <w:tab w:val="decimal" w:pos="1000"/>
              </w:tabs>
              <w:spacing w:line="240" w:lineRule="atLeast"/>
              <w:ind w:left="-108" w:right="-108"/>
              <w:rPr>
                <w:szCs w:val="22"/>
                <w:lang w:val="en-US"/>
              </w:rPr>
            </w:pPr>
            <w:r w:rsidRPr="00AE3FC4">
              <w:t>15,157</w:t>
            </w:r>
          </w:p>
        </w:tc>
        <w:tc>
          <w:tcPr>
            <w:tcW w:w="180" w:type="dxa"/>
          </w:tcPr>
          <w:p w14:paraId="34593364" w14:textId="77777777" w:rsidR="00EA3016" w:rsidRPr="00B66558" w:rsidRDefault="00EA3016" w:rsidP="00EA3016">
            <w:pPr>
              <w:pStyle w:val="acctfourfigures"/>
              <w:tabs>
                <w:tab w:val="clear" w:pos="765"/>
                <w:tab w:val="decimal" w:pos="1001"/>
              </w:tabs>
              <w:spacing w:line="240" w:lineRule="atLeast"/>
              <w:ind w:left="-79" w:right="-72"/>
              <w:rPr>
                <w:szCs w:val="22"/>
                <w:lang w:bidi="th-TH"/>
              </w:rPr>
            </w:pPr>
          </w:p>
        </w:tc>
        <w:tc>
          <w:tcPr>
            <w:tcW w:w="1170" w:type="dxa"/>
          </w:tcPr>
          <w:p w14:paraId="5D155A05" w14:textId="1CE7FEDE" w:rsidR="00EA3016" w:rsidRPr="00B66558" w:rsidRDefault="00B0654F" w:rsidP="00EA3016">
            <w:pPr>
              <w:pStyle w:val="acctfourfigures"/>
              <w:tabs>
                <w:tab w:val="clear" w:pos="765"/>
                <w:tab w:val="decimal" w:pos="970"/>
              </w:tabs>
              <w:spacing w:line="240" w:lineRule="atLeast"/>
              <w:ind w:left="-108" w:right="-108"/>
              <w:rPr>
                <w:szCs w:val="22"/>
                <w:lang w:val="en-US"/>
              </w:rPr>
            </w:pPr>
            <w:r>
              <w:rPr>
                <w:szCs w:val="22"/>
                <w:lang w:val="en-US"/>
              </w:rPr>
              <w:t>19,048</w:t>
            </w:r>
          </w:p>
        </w:tc>
        <w:tc>
          <w:tcPr>
            <w:tcW w:w="270" w:type="dxa"/>
          </w:tcPr>
          <w:p w14:paraId="172B51BA" w14:textId="77777777" w:rsidR="00EA3016" w:rsidRPr="00B66558" w:rsidRDefault="00EA3016" w:rsidP="00EA3016">
            <w:pPr>
              <w:pStyle w:val="acctfourfigures"/>
              <w:tabs>
                <w:tab w:val="clear" w:pos="765"/>
                <w:tab w:val="decimal" w:pos="1001"/>
              </w:tabs>
              <w:spacing w:line="240" w:lineRule="atLeast"/>
              <w:rPr>
                <w:szCs w:val="22"/>
                <w:lang w:bidi="th-TH"/>
              </w:rPr>
            </w:pPr>
          </w:p>
        </w:tc>
        <w:tc>
          <w:tcPr>
            <w:tcW w:w="1260" w:type="dxa"/>
          </w:tcPr>
          <w:p w14:paraId="73EB133A" w14:textId="5D2A0F40" w:rsidR="00EA3016" w:rsidRPr="00B66558" w:rsidRDefault="00EA3016" w:rsidP="00EE57DB">
            <w:pPr>
              <w:pStyle w:val="acctfourfigures"/>
              <w:tabs>
                <w:tab w:val="clear" w:pos="765"/>
                <w:tab w:val="decimal" w:pos="970"/>
              </w:tabs>
              <w:spacing w:line="240" w:lineRule="atLeast"/>
              <w:ind w:left="-108" w:right="-108"/>
              <w:rPr>
                <w:szCs w:val="22"/>
                <w:lang w:val="en-US" w:bidi="th-TH"/>
              </w:rPr>
            </w:pPr>
            <w:r w:rsidRPr="00EC04FB">
              <w:t>15,157</w:t>
            </w:r>
          </w:p>
        </w:tc>
      </w:tr>
      <w:tr w:rsidR="00EA3016" w:rsidRPr="00B66558" w14:paraId="784760CB" w14:textId="77777777" w:rsidTr="00CD448C">
        <w:trPr>
          <w:cantSplit/>
        </w:trPr>
        <w:tc>
          <w:tcPr>
            <w:tcW w:w="3780" w:type="dxa"/>
            <w:hideMark/>
          </w:tcPr>
          <w:p w14:paraId="63BE5674" w14:textId="77777777" w:rsidR="00EA3016" w:rsidRPr="00B66558" w:rsidRDefault="00EA3016" w:rsidP="00EA3016">
            <w:pPr>
              <w:pStyle w:val="ListParagraph"/>
              <w:numPr>
                <w:ilvl w:val="0"/>
                <w:numId w:val="31"/>
              </w:numPr>
              <w:spacing w:line="240" w:lineRule="atLeast"/>
              <w:ind w:left="188" w:hanging="180"/>
              <w:rPr>
                <w:szCs w:val="22"/>
                <w:cs/>
                <w:lang w:bidi="th-TH"/>
              </w:rPr>
            </w:pPr>
            <w:r w:rsidRPr="00B66558">
              <w:rPr>
                <w:szCs w:val="22"/>
                <w:lang w:bidi="th-TH"/>
              </w:rPr>
              <w:t>Reversal</w:t>
            </w:r>
          </w:p>
        </w:tc>
        <w:tc>
          <w:tcPr>
            <w:tcW w:w="1169" w:type="dxa"/>
            <w:tcBorders>
              <w:top w:val="nil"/>
              <w:left w:val="nil"/>
              <w:right w:val="nil"/>
            </w:tcBorders>
          </w:tcPr>
          <w:p w14:paraId="18078F7D" w14:textId="19010590" w:rsidR="00EA3016" w:rsidRPr="00164A60" w:rsidRDefault="00B0654F" w:rsidP="00EA3016">
            <w:pPr>
              <w:pStyle w:val="acctfourfigures"/>
              <w:tabs>
                <w:tab w:val="clear" w:pos="765"/>
                <w:tab w:val="decimal" w:pos="970"/>
              </w:tabs>
              <w:spacing w:line="240" w:lineRule="atLeast"/>
              <w:ind w:left="-108" w:right="-108"/>
            </w:pPr>
            <w:r>
              <w:t>(4,61</w:t>
            </w:r>
            <w:r w:rsidR="00E36326">
              <w:t>7</w:t>
            </w:r>
            <w:r>
              <w:t>)</w:t>
            </w:r>
          </w:p>
        </w:tc>
        <w:tc>
          <w:tcPr>
            <w:tcW w:w="270" w:type="dxa"/>
          </w:tcPr>
          <w:p w14:paraId="75185EBC" w14:textId="77777777" w:rsidR="00EA3016" w:rsidRPr="00B66558" w:rsidRDefault="00EA3016" w:rsidP="00EA3016">
            <w:pPr>
              <w:pStyle w:val="acctfourfigures"/>
              <w:tabs>
                <w:tab w:val="clear" w:pos="765"/>
                <w:tab w:val="decimal" w:pos="1001"/>
              </w:tabs>
              <w:spacing w:line="240" w:lineRule="atLeast"/>
              <w:ind w:left="-83" w:right="11" w:firstLine="4"/>
              <w:rPr>
                <w:szCs w:val="22"/>
                <w:lang w:bidi="th-TH"/>
              </w:rPr>
            </w:pPr>
          </w:p>
        </w:tc>
        <w:tc>
          <w:tcPr>
            <w:tcW w:w="1260" w:type="dxa"/>
            <w:tcBorders>
              <w:top w:val="nil"/>
              <w:left w:val="nil"/>
              <w:right w:val="nil"/>
            </w:tcBorders>
          </w:tcPr>
          <w:p w14:paraId="42F75892" w14:textId="645C7E5A" w:rsidR="00EA3016" w:rsidRPr="00B66558" w:rsidRDefault="00EA3016" w:rsidP="00EA3016">
            <w:pPr>
              <w:pStyle w:val="acctfourfigures"/>
              <w:tabs>
                <w:tab w:val="clear" w:pos="765"/>
                <w:tab w:val="decimal" w:pos="1000"/>
              </w:tabs>
              <w:spacing w:line="240" w:lineRule="atLeast"/>
              <w:ind w:left="-108" w:right="-108"/>
              <w:rPr>
                <w:szCs w:val="22"/>
                <w:lang w:val="en-US"/>
              </w:rPr>
            </w:pPr>
            <w:r w:rsidRPr="00AE3FC4">
              <w:t>(1,537)</w:t>
            </w:r>
          </w:p>
        </w:tc>
        <w:tc>
          <w:tcPr>
            <w:tcW w:w="180" w:type="dxa"/>
          </w:tcPr>
          <w:p w14:paraId="260D9FB3" w14:textId="77777777" w:rsidR="00EA3016" w:rsidRPr="00B66558" w:rsidRDefault="00EA3016" w:rsidP="00EA3016">
            <w:pPr>
              <w:pStyle w:val="acctfourfigures"/>
              <w:tabs>
                <w:tab w:val="clear" w:pos="765"/>
                <w:tab w:val="decimal" w:pos="1001"/>
              </w:tabs>
              <w:spacing w:line="240" w:lineRule="atLeast"/>
              <w:ind w:left="-79" w:right="-72"/>
              <w:rPr>
                <w:szCs w:val="22"/>
                <w:lang w:bidi="th-TH"/>
              </w:rPr>
            </w:pPr>
          </w:p>
        </w:tc>
        <w:tc>
          <w:tcPr>
            <w:tcW w:w="1170" w:type="dxa"/>
            <w:tcBorders>
              <w:top w:val="nil"/>
              <w:left w:val="nil"/>
              <w:right w:val="nil"/>
            </w:tcBorders>
          </w:tcPr>
          <w:p w14:paraId="73B45484" w14:textId="127C1575" w:rsidR="00EA3016" w:rsidRPr="00B66558" w:rsidRDefault="00B0654F" w:rsidP="00EA3016">
            <w:pPr>
              <w:pStyle w:val="acctfourfigures"/>
              <w:tabs>
                <w:tab w:val="clear" w:pos="765"/>
                <w:tab w:val="decimal" w:pos="970"/>
              </w:tabs>
              <w:spacing w:line="240" w:lineRule="atLeast"/>
              <w:ind w:left="-108" w:right="-108"/>
              <w:rPr>
                <w:szCs w:val="22"/>
                <w:lang w:val="en-US"/>
              </w:rPr>
            </w:pPr>
            <w:r>
              <w:rPr>
                <w:szCs w:val="22"/>
                <w:lang w:val="en-US"/>
              </w:rPr>
              <w:t>(4,614)</w:t>
            </w:r>
          </w:p>
        </w:tc>
        <w:tc>
          <w:tcPr>
            <w:tcW w:w="270" w:type="dxa"/>
          </w:tcPr>
          <w:p w14:paraId="681B3886" w14:textId="77777777" w:rsidR="00EA3016" w:rsidRPr="00B66558" w:rsidRDefault="00EA3016" w:rsidP="00EA3016">
            <w:pPr>
              <w:pStyle w:val="acctfourfigures"/>
              <w:tabs>
                <w:tab w:val="clear" w:pos="765"/>
                <w:tab w:val="decimal" w:pos="1001"/>
              </w:tabs>
              <w:spacing w:line="240" w:lineRule="atLeast"/>
              <w:rPr>
                <w:szCs w:val="22"/>
                <w:lang w:bidi="th-TH"/>
              </w:rPr>
            </w:pPr>
          </w:p>
        </w:tc>
        <w:tc>
          <w:tcPr>
            <w:tcW w:w="1260" w:type="dxa"/>
            <w:tcBorders>
              <w:top w:val="nil"/>
              <w:left w:val="nil"/>
              <w:right w:val="nil"/>
            </w:tcBorders>
          </w:tcPr>
          <w:p w14:paraId="77544E29" w14:textId="3197E7C3" w:rsidR="00EA3016" w:rsidRPr="00B66558" w:rsidRDefault="00EA3016" w:rsidP="00EA3016">
            <w:pPr>
              <w:pStyle w:val="acctfourfigures"/>
              <w:tabs>
                <w:tab w:val="clear" w:pos="765"/>
                <w:tab w:val="decimal" w:pos="970"/>
              </w:tabs>
              <w:spacing w:line="240" w:lineRule="atLeast"/>
              <w:ind w:left="-108" w:right="-108"/>
              <w:rPr>
                <w:szCs w:val="22"/>
                <w:lang w:val="en-US" w:bidi="th-TH"/>
              </w:rPr>
            </w:pPr>
            <w:r w:rsidRPr="00EC04FB">
              <w:t>(1,537)</w:t>
            </w:r>
          </w:p>
        </w:tc>
      </w:tr>
      <w:tr w:rsidR="00047492" w:rsidRPr="00B66558" w14:paraId="16E803D5" w14:textId="77777777" w:rsidTr="00CD448C">
        <w:trPr>
          <w:cantSplit/>
        </w:trPr>
        <w:tc>
          <w:tcPr>
            <w:tcW w:w="3780" w:type="dxa"/>
          </w:tcPr>
          <w:p w14:paraId="65594D25" w14:textId="77777777" w:rsidR="00047492" w:rsidRPr="00B66558" w:rsidRDefault="00047492" w:rsidP="00CD448C">
            <w:pPr>
              <w:pStyle w:val="ListParagraph"/>
              <w:numPr>
                <w:ilvl w:val="0"/>
                <w:numId w:val="31"/>
              </w:numPr>
              <w:spacing w:line="240" w:lineRule="atLeast"/>
              <w:ind w:left="188" w:hanging="180"/>
              <w:rPr>
                <w:szCs w:val="22"/>
                <w:lang w:bidi="th-TH"/>
              </w:rPr>
            </w:pPr>
            <w:r w:rsidRPr="00877845">
              <w:rPr>
                <w:szCs w:val="22"/>
                <w:lang w:bidi="th-TH"/>
              </w:rPr>
              <w:t>Write-off</w:t>
            </w:r>
          </w:p>
        </w:tc>
        <w:tc>
          <w:tcPr>
            <w:tcW w:w="1169" w:type="dxa"/>
            <w:tcBorders>
              <w:left w:val="nil"/>
              <w:bottom w:val="single" w:sz="4" w:space="0" w:color="auto"/>
              <w:right w:val="nil"/>
            </w:tcBorders>
          </w:tcPr>
          <w:p w14:paraId="2DF178F5" w14:textId="2E44656A" w:rsidR="00047492" w:rsidRPr="00164A60" w:rsidRDefault="00B0654F" w:rsidP="00CD448C">
            <w:pPr>
              <w:pStyle w:val="acctfourfigures"/>
              <w:tabs>
                <w:tab w:val="clear" w:pos="765"/>
                <w:tab w:val="decimal" w:pos="970"/>
              </w:tabs>
              <w:spacing w:line="240" w:lineRule="atLeast"/>
              <w:ind w:left="-108" w:right="-108"/>
            </w:pPr>
            <w:r>
              <w:t>(32,76</w:t>
            </w:r>
            <w:r w:rsidR="00E36326">
              <w:t>3</w:t>
            </w:r>
            <w:r>
              <w:t>)</w:t>
            </w:r>
          </w:p>
        </w:tc>
        <w:tc>
          <w:tcPr>
            <w:tcW w:w="270" w:type="dxa"/>
          </w:tcPr>
          <w:p w14:paraId="23BA13CA" w14:textId="77777777" w:rsidR="00047492" w:rsidRPr="00B66558" w:rsidRDefault="00047492" w:rsidP="00CD448C">
            <w:pPr>
              <w:pStyle w:val="acctfourfigures"/>
              <w:tabs>
                <w:tab w:val="clear" w:pos="765"/>
                <w:tab w:val="decimal" w:pos="1001"/>
              </w:tabs>
              <w:spacing w:line="240" w:lineRule="atLeast"/>
              <w:ind w:left="-83" w:right="11" w:firstLine="4"/>
              <w:rPr>
                <w:szCs w:val="22"/>
                <w:lang w:bidi="th-TH"/>
              </w:rPr>
            </w:pPr>
          </w:p>
        </w:tc>
        <w:tc>
          <w:tcPr>
            <w:tcW w:w="1260" w:type="dxa"/>
            <w:tcBorders>
              <w:left w:val="nil"/>
              <w:bottom w:val="single" w:sz="4" w:space="0" w:color="auto"/>
              <w:right w:val="nil"/>
            </w:tcBorders>
          </w:tcPr>
          <w:p w14:paraId="3495FC7B" w14:textId="77777777" w:rsidR="00047492" w:rsidRDefault="00047492" w:rsidP="00CD448C">
            <w:pPr>
              <w:pStyle w:val="acctfourfigures"/>
              <w:tabs>
                <w:tab w:val="clear" w:pos="765"/>
                <w:tab w:val="decimal" w:pos="730"/>
              </w:tabs>
              <w:spacing w:line="240" w:lineRule="atLeast"/>
              <w:ind w:left="-108" w:right="-108"/>
              <w:rPr>
                <w:szCs w:val="22"/>
                <w:lang w:val="en-US"/>
              </w:rPr>
            </w:pPr>
            <w:r>
              <w:rPr>
                <w:szCs w:val="22"/>
                <w:lang w:val="en-US"/>
              </w:rPr>
              <w:t>-</w:t>
            </w:r>
          </w:p>
        </w:tc>
        <w:tc>
          <w:tcPr>
            <w:tcW w:w="180" w:type="dxa"/>
          </w:tcPr>
          <w:p w14:paraId="7903DB30" w14:textId="77777777" w:rsidR="00047492" w:rsidRPr="00B66558" w:rsidRDefault="00047492" w:rsidP="00CD448C">
            <w:pPr>
              <w:pStyle w:val="acctfourfigures"/>
              <w:tabs>
                <w:tab w:val="clear" w:pos="765"/>
                <w:tab w:val="decimal" w:pos="1001"/>
              </w:tabs>
              <w:spacing w:line="240" w:lineRule="atLeast"/>
              <w:ind w:left="-79" w:right="-72"/>
              <w:rPr>
                <w:szCs w:val="22"/>
                <w:lang w:bidi="th-TH"/>
              </w:rPr>
            </w:pPr>
          </w:p>
        </w:tc>
        <w:tc>
          <w:tcPr>
            <w:tcW w:w="1170" w:type="dxa"/>
            <w:tcBorders>
              <w:left w:val="nil"/>
              <w:bottom w:val="single" w:sz="4" w:space="0" w:color="auto"/>
              <w:right w:val="nil"/>
            </w:tcBorders>
          </w:tcPr>
          <w:p w14:paraId="23FCBED8" w14:textId="3DB2D0F2" w:rsidR="00047492" w:rsidRPr="00B66558" w:rsidRDefault="00B0654F" w:rsidP="00CD448C">
            <w:pPr>
              <w:pStyle w:val="acctfourfigures"/>
              <w:tabs>
                <w:tab w:val="clear" w:pos="765"/>
                <w:tab w:val="decimal" w:pos="970"/>
              </w:tabs>
              <w:spacing w:line="240" w:lineRule="atLeast"/>
              <w:ind w:left="-108" w:right="-108"/>
              <w:rPr>
                <w:szCs w:val="22"/>
                <w:lang w:val="en-US"/>
              </w:rPr>
            </w:pPr>
            <w:r>
              <w:rPr>
                <w:szCs w:val="22"/>
                <w:lang w:val="en-US"/>
              </w:rPr>
              <w:t>(31,503)</w:t>
            </w:r>
          </w:p>
        </w:tc>
        <w:tc>
          <w:tcPr>
            <w:tcW w:w="270" w:type="dxa"/>
          </w:tcPr>
          <w:p w14:paraId="3232286E" w14:textId="77777777" w:rsidR="00047492" w:rsidRPr="00B66558" w:rsidRDefault="00047492" w:rsidP="00CD448C">
            <w:pPr>
              <w:pStyle w:val="acctfourfigures"/>
              <w:tabs>
                <w:tab w:val="clear" w:pos="765"/>
                <w:tab w:val="decimal" w:pos="1001"/>
              </w:tabs>
              <w:spacing w:line="240" w:lineRule="atLeast"/>
              <w:rPr>
                <w:szCs w:val="22"/>
                <w:lang w:bidi="th-TH"/>
              </w:rPr>
            </w:pPr>
          </w:p>
        </w:tc>
        <w:tc>
          <w:tcPr>
            <w:tcW w:w="1260" w:type="dxa"/>
            <w:tcBorders>
              <w:left w:val="nil"/>
              <w:bottom w:val="single" w:sz="4" w:space="0" w:color="auto"/>
              <w:right w:val="nil"/>
            </w:tcBorders>
          </w:tcPr>
          <w:p w14:paraId="4945D422" w14:textId="77777777" w:rsidR="00047492" w:rsidRDefault="00047492" w:rsidP="00CD448C">
            <w:pPr>
              <w:pStyle w:val="acctfourfigures"/>
              <w:tabs>
                <w:tab w:val="clear" w:pos="765"/>
                <w:tab w:val="decimal" w:pos="730"/>
              </w:tabs>
              <w:spacing w:line="240" w:lineRule="atLeast"/>
              <w:ind w:left="-108" w:right="-108"/>
              <w:rPr>
                <w:szCs w:val="22"/>
                <w:lang w:val="en-US" w:bidi="th-TH"/>
              </w:rPr>
            </w:pPr>
            <w:r>
              <w:rPr>
                <w:szCs w:val="22"/>
                <w:lang w:val="en-US" w:bidi="th-TH"/>
              </w:rPr>
              <w:t>-</w:t>
            </w:r>
          </w:p>
        </w:tc>
      </w:tr>
      <w:tr w:rsidR="00047492" w:rsidRPr="00B66558" w14:paraId="37AD0121" w14:textId="77777777" w:rsidTr="00CD448C">
        <w:trPr>
          <w:cantSplit/>
        </w:trPr>
        <w:tc>
          <w:tcPr>
            <w:tcW w:w="3780" w:type="dxa"/>
            <w:hideMark/>
          </w:tcPr>
          <w:p w14:paraId="5DE7AFEF" w14:textId="77777777" w:rsidR="00047492" w:rsidRPr="00B66558" w:rsidRDefault="00047492" w:rsidP="00CD448C">
            <w:pPr>
              <w:spacing w:line="240" w:lineRule="atLeast"/>
              <w:rPr>
                <w:rFonts w:cs="Times New Roman"/>
                <w:b/>
                <w:bCs/>
                <w:cs/>
              </w:rPr>
            </w:pPr>
            <w:r w:rsidRPr="00B66558">
              <w:rPr>
                <w:rFonts w:cs="Times New Roman"/>
                <w:b/>
                <w:bCs/>
              </w:rPr>
              <w:t>Net</w:t>
            </w:r>
          </w:p>
        </w:tc>
        <w:tc>
          <w:tcPr>
            <w:tcW w:w="1169" w:type="dxa"/>
            <w:tcBorders>
              <w:top w:val="single" w:sz="4" w:space="0" w:color="auto"/>
              <w:left w:val="nil"/>
              <w:bottom w:val="double" w:sz="4" w:space="0" w:color="auto"/>
              <w:right w:val="nil"/>
            </w:tcBorders>
          </w:tcPr>
          <w:p w14:paraId="1C554E73" w14:textId="3C2BB23C" w:rsidR="00047492" w:rsidRPr="009E45BC" w:rsidRDefault="00B0654F" w:rsidP="00CD448C">
            <w:pPr>
              <w:pStyle w:val="acctfourfigures"/>
              <w:tabs>
                <w:tab w:val="clear" w:pos="765"/>
                <w:tab w:val="decimal" w:pos="970"/>
              </w:tabs>
              <w:spacing w:line="240" w:lineRule="atLeast"/>
              <w:ind w:left="-108" w:right="-108"/>
              <w:rPr>
                <w:b/>
                <w:bCs/>
                <w:szCs w:val="22"/>
                <w:lang w:val="en-US"/>
              </w:rPr>
            </w:pPr>
            <w:r>
              <w:rPr>
                <w:b/>
                <w:bCs/>
                <w:szCs w:val="22"/>
                <w:lang w:val="en-US"/>
              </w:rPr>
              <w:t>(18,332)</w:t>
            </w:r>
          </w:p>
        </w:tc>
        <w:tc>
          <w:tcPr>
            <w:tcW w:w="270" w:type="dxa"/>
          </w:tcPr>
          <w:p w14:paraId="0FAF5777" w14:textId="77777777" w:rsidR="00047492" w:rsidRPr="00B66558" w:rsidRDefault="00047492" w:rsidP="00CD448C">
            <w:pPr>
              <w:pStyle w:val="acctfourfigures"/>
              <w:tabs>
                <w:tab w:val="clear" w:pos="765"/>
                <w:tab w:val="decimal" w:pos="1001"/>
              </w:tabs>
              <w:spacing w:line="240" w:lineRule="atLeast"/>
              <w:ind w:left="-83" w:right="11" w:firstLine="4"/>
              <w:rPr>
                <w:b/>
                <w:bCs/>
                <w:szCs w:val="22"/>
                <w:lang w:bidi="th-TH"/>
              </w:rPr>
            </w:pPr>
          </w:p>
        </w:tc>
        <w:tc>
          <w:tcPr>
            <w:tcW w:w="1260" w:type="dxa"/>
            <w:tcBorders>
              <w:top w:val="single" w:sz="4" w:space="0" w:color="auto"/>
              <w:left w:val="nil"/>
              <w:bottom w:val="double" w:sz="4" w:space="0" w:color="auto"/>
              <w:right w:val="nil"/>
            </w:tcBorders>
          </w:tcPr>
          <w:p w14:paraId="54BB20DC" w14:textId="7876D343" w:rsidR="00047492" w:rsidRPr="00B66558" w:rsidRDefault="00EA3016" w:rsidP="00CD448C">
            <w:pPr>
              <w:pStyle w:val="acctfourfigures"/>
              <w:tabs>
                <w:tab w:val="clear" w:pos="765"/>
                <w:tab w:val="decimal" w:pos="1001"/>
              </w:tabs>
              <w:spacing w:line="240" w:lineRule="atLeast"/>
              <w:ind w:left="-108" w:right="-108"/>
              <w:rPr>
                <w:b/>
                <w:bCs/>
                <w:szCs w:val="22"/>
                <w:lang w:val="en-US"/>
              </w:rPr>
            </w:pPr>
            <w:r w:rsidRPr="009E45BC">
              <w:rPr>
                <w:b/>
                <w:bCs/>
              </w:rPr>
              <w:t>13,620</w:t>
            </w:r>
          </w:p>
        </w:tc>
        <w:tc>
          <w:tcPr>
            <w:tcW w:w="180" w:type="dxa"/>
          </w:tcPr>
          <w:p w14:paraId="29E86D58" w14:textId="77777777" w:rsidR="00047492" w:rsidRPr="00B66558" w:rsidRDefault="00047492" w:rsidP="00CD448C">
            <w:pPr>
              <w:pStyle w:val="acctfourfigures"/>
              <w:tabs>
                <w:tab w:val="clear" w:pos="765"/>
                <w:tab w:val="decimal" w:pos="100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54B77F24" w14:textId="3C9B26D2" w:rsidR="00047492" w:rsidRPr="009E45BC" w:rsidRDefault="00B0654F" w:rsidP="00CD448C">
            <w:pPr>
              <w:pStyle w:val="acctfourfigures"/>
              <w:tabs>
                <w:tab w:val="clear" w:pos="765"/>
                <w:tab w:val="decimal" w:pos="970"/>
              </w:tabs>
              <w:spacing w:line="240" w:lineRule="atLeast"/>
              <w:ind w:left="-108" w:right="-108"/>
              <w:rPr>
                <w:b/>
                <w:bCs/>
                <w:szCs w:val="22"/>
                <w:lang w:val="en-US"/>
              </w:rPr>
            </w:pPr>
            <w:r>
              <w:rPr>
                <w:b/>
                <w:bCs/>
                <w:szCs w:val="22"/>
                <w:lang w:val="en-US"/>
              </w:rPr>
              <w:t>(17,069)</w:t>
            </w:r>
          </w:p>
        </w:tc>
        <w:tc>
          <w:tcPr>
            <w:tcW w:w="270" w:type="dxa"/>
          </w:tcPr>
          <w:p w14:paraId="1E956E6F" w14:textId="77777777" w:rsidR="00047492" w:rsidRPr="00B66558" w:rsidRDefault="00047492" w:rsidP="00CD448C">
            <w:pPr>
              <w:pStyle w:val="acctfourfigures"/>
              <w:tabs>
                <w:tab w:val="clear" w:pos="765"/>
                <w:tab w:val="decimal" w:pos="1001"/>
              </w:tabs>
              <w:spacing w:line="240" w:lineRule="atLeast"/>
              <w:rPr>
                <w:b/>
                <w:bCs/>
                <w:szCs w:val="22"/>
                <w:lang w:bidi="th-TH"/>
              </w:rPr>
            </w:pPr>
          </w:p>
        </w:tc>
        <w:tc>
          <w:tcPr>
            <w:tcW w:w="1260" w:type="dxa"/>
            <w:tcBorders>
              <w:top w:val="single" w:sz="4" w:space="0" w:color="auto"/>
              <w:left w:val="nil"/>
              <w:bottom w:val="double" w:sz="4" w:space="0" w:color="auto"/>
              <w:right w:val="nil"/>
            </w:tcBorders>
          </w:tcPr>
          <w:p w14:paraId="65BA5072" w14:textId="251EE294" w:rsidR="00047492" w:rsidRPr="00B66558" w:rsidRDefault="00EA3016" w:rsidP="00CD448C">
            <w:pPr>
              <w:pStyle w:val="acctfourfigures"/>
              <w:tabs>
                <w:tab w:val="clear" w:pos="765"/>
                <w:tab w:val="decimal" w:pos="970"/>
              </w:tabs>
              <w:spacing w:line="240" w:lineRule="atLeast"/>
              <w:ind w:left="-108" w:right="-108"/>
              <w:rPr>
                <w:b/>
                <w:bCs/>
                <w:szCs w:val="22"/>
                <w:lang w:val="en-US"/>
              </w:rPr>
            </w:pPr>
            <w:r w:rsidRPr="009E45BC">
              <w:rPr>
                <w:b/>
                <w:bCs/>
              </w:rPr>
              <w:t>13,620</w:t>
            </w:r>
          </w:p>
        </w:tc>
      </w:tr>
    </w:tbl>
    <w:p w14:paraId="6AD351F6" w14:textId="77777777" w:rsidR="00047492" w:rsidRDefault="00047492" w:rsidP="004E5905">
      <w:pPr>
        <w:tabs>
          <w:tab w:val="left" w:pos="540"/>
        </w:tabs>
        <w:spacing w:line="240" w:lineRule="atLeast"/>
        <w:ind w:right="-43"/>
        <w:jc w:val="both"/>
        <w:rPr>
          <w:rFonts w:cstheme="minorBidi"/>
          <w:b/>
          <w:bCs/>
          <w:lang w:val="en-US"/>
        </w:rPr>
      </w:pPr>
    </w:p>
    <w:tbl>
      <w:tblPr>
        <w:tblW w:w="4847" w:type="pct"/>
        <w:tblInd w:w="450" w:type="dxa"/>
        <w:tblLayout w:type="fixed"/>
        <w:tblLook w:val="0000" w:firstRow="0" w:lastRow="0" w:firstColumn="0" w:lastColumn="0" w:noHBand="0" w:noVBand="0"/>
      </w:tblPr>
      <w:tblGrid>
        <w:gridCol w:w="3328"/>
        <w:gridCol w:w="452"/>
        <w:gridCol w:w="1197"/>
        <w:gridCol w:w="277"/>
        <w:gridCol w:w="1197"/>
        <w:gridCol w:w="236"/>
        <w:gridCol w:w="1146"/>
        <w:gridCol w:w="277"/>
        <w:gridCol w:w="1201"/>
      </w:tblGrid>
      <w:tr w:rsidR="00047492" w:rsidRPr="0059066C" w14:paraId="65F93985" w14:textId="77777777" w:rsidTr="00CD448C">
        <w:tc>
          <w:tcPr>
            <w:tcW w:w="3328" w:type="dxa"/>
            <w:vAlign w:val="bottom"/>
          </w:tcPr>
          <w:p w14:paraId="66C042E5" w14:textId="77777777" w:rsidR="00047492" w:rsidRPr="0059066C" w:rsidRDefault="00047492" w:rsidP="00CD448C">
            <w:pPr>
              <w:spacing w:line="240" w:lineRule="atLeast"/>
              <w:ind w:right="-108"/>
              <w:rPr>
                <w:rFonts w:cs="Times New Roman"/>
                <w:b/>
                <w:bCs/>
                <w:i/>
                <w:iCs/>
              </w:rPr>
            </w:pPr>
          </w:p>
        </w:tc>
        <w:tc>
          <w:tcPr>
            <w:tcW w:w="452" w:type="dxa"/>
            <w:vAlign w:val="bottom"/>
          </w:tcPr>
          <w:p w14:paraId="78D3379C" w14:textId="77777777" w:rsidR="00047492" w:rsidRPr="0059066C" w:rsidRDefault="00047492" w:rsidP="00CD448C">
            <w:pPr>
              <w:spacing w:line="240" w:lineRule="atLeast"/>
              <w:ind w:left="-108" w:right="-108"/>
              <w:jc w:val="center"/>
              <w:rPr>
                <w:rFonts w:cs="Times New Roman"/>
                <w:i/>
                <w:iCs/>
              </w:rPr>
            </w:pPr>
          </w:p>
        </w:tc>
        <w:tc>
          <w:tcPr>
            <w:tcW w:w="2671" w:type="dxa"/>
            <w:gridSpan w:val="3"/>
            <w:vAlign w:val="bottom"/>
          </w:tcPr>
          <w:p w14:paraId="5A095581"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r w:rsidRPr="0059066C">
              <w:rPr>
                <w:b/>
                <w:bCs/>
                <w:szCs w:val="22"/>
                <w:lang w:val="en-US"/>
              </w:rPr>
              <w:t>Consolidated</w:t>
            </w:r>
          </w:p>
        </w:tc>
        <w:tc>
          <w:tcPr>
            <w:tcW w:w="236" w:type="dxa"/>
            <w:vAlign w:val="bottom"/>
          </w:tcPr>
          <w:p w14:paraId="33221D31"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3EC6A6C9"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r w:rsidRPr="0059066C">
              <w:rPr>
                <w:b/>
                <w:bCs/>
                <w:szCs w:val="22"/>
                <w:lang w:val="en-US"/>
              </w:rPr>
              <w:t>Separate</w:t>
            </w:r>
          </w:p>
        </w:tc>
      </w:tr>
      <w:tr w:rsidR="00047492" w:rsidRPr="0059066C" w14:paraId="132BCBF7" w14:textId="77777777" w:rsidTr="00CD448C">
        <w:tc>
          <w:tcPr>
            <w:tcW w:w="3328" w:type="dxa"/>
            <w:vAlign w:val="bottom"/>
          </w:tcPr>
          <w:p w14:paraId="25208E9E" w14:textId="77777777" w:rsidR="00047492" w:rsidRPr="0059066C" w:rsidRDefault="00047492" w:rsidP="00CD448C">
            <w:pPr>
              <w:spacing w:line="240" w:lineRule="atLeast"/>
              <w:ind w:right="-108"/>
              <w:rPr>
                <w:rFonts w:cs="Times New Roman"/>
                <w:b/>
                <w:bCs/>
                <w:i/>
                <w:iCs/>
              </w:rPr>
            </w:pPr>
          </w:p>
        </w:tc>
        <w:tc>
          <w:tcPr>
            <w:tcW w:w="452" w:type="dxa"/>
            <w:vAlign w:val="bottom"/>
          </w:tcPr>
          <w:p w14:paraId="6D0BFB11" w14:textId="77777777" w:rsidR="00047492" w:rsidRPr="0059066C" w:rsidRDefault="00047492" w:rsidP="00CD448C">
            <w:pPr>
              <w:spacing w:line="240" w:lineRule="atLeast"/>
              <w:ind w:left="-108" w:right="-108"/>
              <w:jc w:val="center"/>
              <w:rPr>
                <w:rFonts w:cs="Times New Roman"/>
                <w:i/>
                <w:iCs/>
              </w:rPr>
            </w:pPr>
          </w:p>
        </w:tc>
        <w:tc>
          <w:tcPr>
            <w:tcW w:w="2671" w:type="dxa"/>
            <w:gridSpan w:val="3"/>
            <w:vAlign w:val="bottom"/>
          </w:tcPr>
          <w:p w14:paraId="7FABB9CD"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r w:rsidRPr="0059066C">
              <w:rPr>
                <w:b/>
                <w:bCs/>
                <w:szCs w:val="22"/>
                <w:lang w:val="en-US"/>
              </w:rPr>
              <w:t>financial statements</w:t>
            </w:r>
          </w:p>
        </w:tc>
        <w:tc>
          <w:tcPr>
            <w:tcW w:w="236" w:type="dxa"/>
            <w:vAlign w:val="bottom"/>
          </w:tcPr>
          <w:p w14:paraId="7A03ECC6"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039F5926" w14:textId="77777777" w:rsidR="00047492" w:rsidRPr="0059066C" w:rsidRDefault="00047492" w:rsidP="00CD448C">
            <w:pPr>
              <w:pStyle w:val="acctfourfigures"/>
              <w:tabs>
                <w:tab w:val="clear" w:pos="765"/>
              </w:tabs>
              <w:spacing w:line="240" w:lineRule="atLeast"/>
              <w:ind w:left="-108" w:right="-108"/>
              <w:jc w:val="center"/>
              <w:rPr>
                <w:b/>
                <w:bCs/>
                <w:szCs w:val="22"/>
                <w:lang w:val="en-US"/>
              </w:rPr>
            </w:pPr>
            <w:r w:rsidRPr="0059066C">
              <w:rPr>
                <w:b/>
                <w:bCs/>
                <w:szCs w:val="22"/>
                <w:lang w:val="en-US"/>
              </w:rPr>
              <w:t>financial statements</w:t>
            </w:r>
          </w:p>
        </w:tc>
      </w:tr>
      <w:tr w:rsidR="00444065" w:rsidRPr="0059066C" w14:paraId="08D2E2B9" w14:textId="77777777" w:rsidTr="00CD448C">
        <w:tc>
          <w:tcPr>
            <w:tcW w:w="3328" w:type="dxa"/>
            <w:vAlign w:val="bottom"/>
          </w:tcPr>
          <w:p w14:paraId="123C8F4F" w14:textId="77777777" w:rsidR="00444065" w:rsidRPr="0059066C" w:rsidRDefault="00444065" w:rsidP="00444065">
            <w:pPr>
              <w:spacing w:line="240" w:lineRule="atLeast"/>
              <w:ind w:right="-108"/>
              <w:rPr>
                <w:rFonts w:cs="Times New Roman"/>
                <w:b/>
                <w:bCs/>
                <w:i/>
                <w:iCs/>
              </w:rPr>
            </w:pPr>
          </w:p>
        </w:tc>
        <w:tc>
          <w:tcPr>
            <w:tcW w:w="452" w:type="dxa"/>
            <w:vAlign w:val="bottom"/>
          </w:tcPr>
          <w:p w14:paraId="3852959A" w14:textId="77777777" w:rsidR="00444065" w:rsidRPr="0059066C" w:rsidRDefault="00444065" w:rsidP="00444065">
            <w:pPr>
              <w:spacing w:line="240" w:lineRule="atLeast"/>
              <w:ind w:left="-108" w:right="-108"/>
              <w:jc w:val="center"/>
              <w:rPr>
                <w:rFonts w:cs="Times New Roman"/>
                <w:i/>
                <w:iCs/>
              </w:rPr>
            </w:pPr>
          </w:p>
        </w:tc>
        <w:tc>
          <w:tcPr>
            <w:tcW w:w="1197" w:type="dxa"/>
          </w:tcPr>
          <w:p w14:paraId="67CFDBAA" w14:textId="77777777" w:rsidR="00EA3016" w:rsidRDefault="00EA3016" w:rsidP="00EA3016">
            <w:pPr>
              <w:pStyle w:val="acctfourfigures"/>
              <w:tabs>
                <w:tab w:val="clear" w:pos="765"/>
              </w:tabs>
              <w:spacing w:line="240" w:lineRule="auto"/>
              <w:ind w:left="-72" w:right="-107"/>
              <w:jc w:val="center"/>
              <w:rPr>
                <w:szCs w:val="22"/>
                <w:lang w:val="en-US"/>
              </w:rPr>
            </w:pPr>
            <w:r>
              <w:rPr>
                <w:szCs w:val="22"/>
                <w:lang w:val="en-US"/>
              </w:rPr>
              <w:t xml:space="preserve">30 </w:t>
            </w:r>
          </w:p>
          <w:p w14:paraId="2840E690" w14:textId="2C2AF94D" w:rsidR="00444065" w:rsidRPr="0059066C" w:rsidRDefault="00EA3016" w:rsidP="00EA3016">
            <w:pPr>
              <w:pStyle w:val="acctfourfigures"/>
              <w:tabs>
                <w:tab w:val="clear" w:pos="765"/>
              </w:tabs>
              <w:spacing w:line="240" w:lineRule="atLeast"/>
              <w:ind w:left="-108" w:right="-108" w:firstLine="8"/>
              <w:jc w:val="center"/>
              <w:rPr>
                <w:szCs w:val="22"/>
                <w:lang w:val="en-US"/>
              </w:rPr>
            </w:pPr>
            <w:r>
              <w:rPr>
                <w:szCs w:val="22"/>
                <w:lang w:val="en-US"/>
              </w:rPr>
              <w:t>June</w:t>
            </w:r>
          </w:p>
        </w:tc>
        <w:tc>
          <w:tcPr>
            <w:tcW w:w="277" w:type="dxa"/>
          </w:tcPr>
          <w:p w14:paraId="5CD9F794" w14:textId="77777777" w:rsidR="00444065" w:rsidRPr="0059066C" w:rsidRDefault="00444065" w:rsidP="00444065">
            <w:pPr>
              <w:pStyle w:val="acctfourfigures"/>
              <w:tabs>
                <w:tab w:val="clear" w:pos="765"/>
              </w:tabs>
              <w:spacing w:line="240" w:lineRule="atLeast"/>
              <w:ind w:right="-108"/>
              <w:jc w:val="center"/>
              <w:rPr>
                <w:szCs w:val="22"/>
                <w:lang w:val="en-US"/>
              </w:rPr>
            </w:pPr>
          </w:p>
        </w:tc>
        <w:tc>
          <w:tcPr>
            <w:tcW w:w="1197" w:type="dxa"/>
          </w:tcPr>
          <w:p w14:paraId="4976172A" w14:textId="6D4FA19E" w:rsidR="00444065" w:rsidRPr="0059066C" w:rsidRDefault="00444065" w:rsidP="00444065">
            <w:pPr>
              <w:pStyle w:val="acctfourfigures"/>
              <w:tabs>
                <w:tab w:val="clear" w:pos="765"/>
              </w:tabs>
              <w:spacing w:line="240" w:lineRule="auto"/>
              <w:ind w:left="-72" w:right="-107"/>
              <w:jc w:val="center"/>
              <w:rPr>
                <w:szCs w:val="22"/>
                <w:lang w:val="en-US"/>
              </w:rPr>
            </w:pPr>
            <w:r>
              <w:rPr>
                <w:szCs w:val="22"/>
                <w:lang w:val="en-US"/>
              </w:rPr>
              <w:t>31</w:t>
            </w:r>
            <w:r>
              <w:rPr>
                <w:szCs w:val="22"/>
                <w:lang w:val="en-US"/>
              </w:rPr>
              <w:br/>
              <w:t>December</w:t>
            </w:r>
          </w:p>
        </w:tc>
        <w:tc>
          <w:tcPr>
            <w:tcW w:w="236" w:type="dxa"/>
          </w:tcPr>
          <w:p w14:paraId="526383FE" w14:textId="77777777" w:rsidR="00444065" w:rsidRPr="0059066C" w:rsidRDefault="00444065" w:rsidP="00444065">
            <w:pPr>
              <w:pStyle w:val="acctfourfigures"/>
              <w:tabs>
                <w:tab w:val="clear" w:pos="765"/>
              </w:tabs>
              <w:spacing w:line="240" w:lineRule="atLeast"/>
              <w:ind w:left="-108" w:right="-108"/>
              <w:jc w:val="center"/>
              <w:rPr>
                <w:szCs w:val="22"/>
                <w:lang w:val="en-US"/>
              </w:rPr>
            </w:pPr>
          </w:p>
        </w:tc>
        <w:tc>
          <w:tcPr>
            <w:tcW w:w="1146" w:type="dxa"/>
          </w:tcPr>
          <w:p w14:paraId="1B3611F3" w14:textId="77777777" w:rsidR="00EA3016" w:rsidRDefault="00EA3016" w:rsidP="00EA3016">
            <w:pPr>
              <w:pStyle w:val="acctfourfigures"/>
              <w:tabs>
                <w:tab w:val="clear" w:pos="765"/>
              </w:tabs>
              <w:spacing w:line="240" w:lineRule="auto"/>
              <w:ind w:left="-72" w:right="-107"/>
              <w:jc w:val="center"/>
              <w:rPr>
                <w:szCs w:val="22"/>
                <w:lang w:val="en-US"/>
              </w:rPr>
            </w:pPr>
            <w:r>
              <w:rPr>
                <w:szCs w:val="22"/>
                <w:lang w:val="en-US"/>
              </w:rPr>
              <w:t xml:space="preserve">30 </w:t>
            </w:r>
          </w:p>
          <w:p w14:paraId="717B17D1" w14:textId="045B461D" w:rsidR="00444065" w:rsidRPr="0059066C" w:rsidRDefault="00EA3016" w:rsidP="00EA3016">
            <w:pPr>
              <w:pStyle w:val="acctfourfigures"/>
              <w:tabs>
                <w:tab w:val="clear" w:pos="765"/>
              </w:tabs>
              <w:spacing w:line="240" w:lineRule="auto"/>
              <w:ind w:left="-72" w:right="-107"/>
              <w:jc w:val="center"/>
              <w:rPr>
                <w:szCs w:val="22"/>
                <w:lang w:val="en-US"/>
              </w:rPr>
            </w:pPr>
            <w:r>
              <w:rPr>
                <w:szCs w:val="22"/>
                <w:lang w:val="en-US"/>
              </w:rPr>
              <w:t>June</w:t>
            </w:r>
          </w:p>
        </w:tc>
        <w:tc>
          <w:tcPr>
            <w:tcW w:w="277" w:type="dxa"/>
          </w:tcPr>
          <w:p w14:paraId="1A4D8EA3" w14:textId="77777777" w:rsidR="00444065" w:rsidRPr="0059066C" w:rsidRDefault="00444065" w:rsidP="00444065">
            <w:pPr>
              <w:pStyle w:val="acctfourfigures"/>
              <w:tabs>
                <w:tab w:val="clear" w:pos="765"/>
              </w:tabs>
              <w:spacing w:line="240" w:lineRule="atLeast"/>
              <w:ind w:right="-108"/>
              <w:jc w:val="center"/>
              <w:rPr>
                <w:szCs w:val="22"/>
                <w:lang w:val="en-US"/>
              </w:rPr>
            </w:pPr>
          </w:p>
        </w:tc>
        <w:tc>
          <w:tcPr>
            <w:tcW w:w="1201" w:type="dxa"/>
          </w:tcPr>
          <w:p w14:paraId="544F7F48" w14:textId="443BBD73" w:rsidR="00444065" w:rsidRPr="0059066C" w:rsidRDefault="00444065" w:rsidP="00186A9E">
            <w:pPr>
              <w:pStyle w:val="acctfourfigures"/>
              <w:tabs>
                <w:tab w:val="clear" w:pos="765"/>
              </w:tabs>
              <w:spacing w:line="240" w:lineRule="auto"/>
              <w:ind w:left="-110" w:right="-107"/>
              <w:jc w:val="center"/>
              <w:rPr>
                <w:szCs w:val="22"/>
                <w:lang w:val="en-US"/>
              </w:rPr>
            </w:pPr>
            <w:r>
              <w:rPr>
                <w:szCs w:val="22"/>
                <w:lang w:val="en-US"/>
              </w:rPr>
              <w:t>31</w:t>
            </w:r>
            <w:r>
              <w:rPr>
                <w:szCs w:val="22"/>
                <w:lang w:val="en-US"/>
              </w:rPr>
              <w:br/>
              <w:t>December</w:t>
            </w:r>
          </w:p>
        </w:tc>
      </w:tr>
      <w:tr w:rsidR="00444065" w:rsidRPr="0059066C" w14:paraId="29EBAAA5" w14:textId="77777777" w:rsidTr="00CD448C">
        <w:tc>
          <w:tcPr>
            <w:tcW w:w="3328" w:type="dxa"/>
            <w:vAlign w:val="bottom"/>
          </w:tcPr>
          <w:p w14:paraId="1D508676" w14:textId="77777777" w:rsidR="00444065" w:rsidRPr="0059066C" w:rsidRDefault="00444065" w:rsidP="00444065">
            <w:pPr>
              <w:spacing w:line="240" w:lineRule="atLeast"/>
              <w:ind w:right="-108"/>
              <w:rPr>
                <w:rFonts w:cs="Times New Roman"/>
                <w:b/>
                <w:bCs/>
                <w:i/>
                <w:iCs/>
              </w:rPr>
            </w:pPr>
          </w:p>
        </w:tc>
        <w:tc>
          <w:tcPr>
            <w:tcW w:w="452" w:type="dxa"/>
            <w:vAlign w:val="bottom"/>
          </w:tcPr>
          <w:p w14:paraId="354319A3" w14:textId="77777777" w:rsidR="00444065" w:rsidRPr="0059066C" w:rsidRDefault="00444065" w:rsidP="00444065">
            <w:pPr>
              <w:spacing w:line="240" w:lineRule="atLeast"/>
              <w:ind w:left="-108" w:right="-108"/>
              <w:jc w:val="center"/>
              <w:rPr>
                <w:rFonts w:cs="Times New Roman"/>
                <w:i/>
                <w:iCs/>
              </w:rPr>
            </w:pPr>
          </w:p>
        </w:tc>
        <w:tc>
          <w:tcPr>
            <w:tcW w:w="1197" w:type="dxa"/>
          </w:tcPr>
          <w:p w14:paraId="6A3B419A" w14:textId="19E60480" w:rsidR="00444065" w:rsidRPr="0059066C" w:rsidRDefault="00444065" w:rsidP="00444065">
            <w:pPr>
              <w:pStyle w:val="BodyText"/>
              <w:spacing w:after="0" w:line="240" w:lineRule="auto"/>
              <w:ind w:left="-108" w:right="-110"/>
              <w:jc w:val="center"/>
              <w:rPr>
                <w:lang w:val="en-US"/>
              </w:rPr>
            </w:pPr>
            <w:r>
              <w:rPr>
                <w:lang w:val="en-US"/>
              </w:rPr>
              <w:t>2025</w:t>
            </w:r>
          </w:p>
        </w:tc>
        <w:tc>
          <w:tcPr>
            <w:tcW w:w="277" w:type="dxa"/>
          </w:tcPr>
          <w:p w14:paraId="7E50A468" w14:textId="77777777" w:rsidR="00444065" w:rsidRPr="0059066C" w:rsidRDefault="00444065" w:rsidP="00444065">
            <w:pPr>
              <w:pStyle w:val="acctfourfigures"/>
              <w:tabs>
                <w:tab w:val="clear" w:pos="765"/>
              </w:tabs>
              <w:spacing w:line="240" w:lineRule="atLeast"/>
              <w:ind w:right="-108"/>
              <w:jc w:val="center"/>
              <w:rPr>
                <w:szCs w:val="22"/>
                <w:lang w:val="en-US"/>
              </w:rPr>
            </w:pPr>
          </w:p>
        </w:tc>
        <w:tc>
          <w:tcPr>
            <w:tcW w:w="1197" w:type="dxa"/>
          </w:tcPr>
          <w:p w14:paraId="76C02675" w14:textId="5441436A" w:rsidR="00444065" w:rsidRPr="0059066C" w:rsidRDefault="00444065" w:rsidP="00444065">
            <w:pPr>
              <w:pStyle w:val="BodyText"/>
              <w:spacing w:after="0" w:line="240" w:lineRule="auto"/>
              <w:ind w:left="-108" w:right="-110"/>
              <w:jc w:val="center"/>
              <w:rPr>
                <w:lang w:val="en-US"/>
              </w:rPr>
            </w:pPr>
            <w:r>
              <w:rPr>
                <w:lang w:val="en-US"/>
              </w:rPr>
              <w:t>2024</w:t>
            </w:r>
          </w:p>
        </w:tc>
        <w:tc>
          <w:tcPr>
            <w:tcW w:w="236" w:type="dxa"/>
          </w:tcPr>
          <w:p w14:paraId="4490604C" w14:textId="77777777" w:rsidR="00444065" w:rsidRPr="0059066C" w:rsidRDefault="00444065" w:rsidP="00444065">
            <w:pPr>
              <w:pStyle w:val="acctfourfigures"/>
              <w:tabs>
                <w:tab w:val="clear" w:pos="765"/>
              </w:tabs>
              <w:spacing w:line="240" w:lineRule="atLeast"/>
              <w:ind w:left="-108" w:right="-108"/>
              <w:jc w:val="center"/>
              <w:rPr>
                <w:szCs w:val="22"/>
                <w:lang w:val="en-US"/>
              </w:rPr>
            </w:pPr>
          </w:p>
        </w:tc>
        <w:tc>
          <w:tcPr>
            <w:tcW w:w="1146" w:type="dxa"/>
          </w:tcPr>
          <w:p w14:paraId="71CB1EF2" w14:textId="0ACDF304" w:rsidR="00444065" w:rsidRPr="0059066C" w:rsidRDefault="00444065" w:rsidP="00444065">
            <w:pPr>
              <w:pStyle w:val="BodyText"/>
              <w:spacing w:after="0" w:line="240" w:lineRule="auto"/>
              <w:ind w:left="-108" w:right="-110"/>
              <w:jc w:val="center"/>
              <w:rPr>
                <w:lang w:val="en-US"/>
              </w:rPr>
            </w:pPr>
            <w:r>
              <w:rPr>
                <w:lang w:val="en-US"/>
              </w:rPr>
              <w:t>2025</w:t>
            </w:r>
          </w:p>
        </w:tc>
        <w:tc>
          <w:tcPr>
            <w:tcW w:w="277" w:type="dxa"/>
          </w:tcPr>
          <w:p w14:paraId="186F13DE" w14:textId="77777777" w:rsidR="00444065" w:rsidRPr="0059066C" w:rsidRDefault="00444065" w:rsidP="00444065">
            <w:pPr>
              <w:pStyle w:val="acctfourfigures"/>
              <w:tabs>
                <w:tab w:val="clear" w:pos="765"/>
              </w:tabs>
              <w:spacing w:line="240" w:lineRule="atLeast"/>
              <w:ind w:right="-108"/>
              <w:jc w:val="center"/>
              <w:rPr>
                <w:szCs w:val="22"/>
                <w:lang w:val="en-US"/>
              </w:rPr>
            </w:pPr>
          </w:p>
        </w:tc>
        <w:tc>
          <w:tcPr>
            <w:tcW w:w="1201" w:type="dxa"/>
          </w:tcPr>
          <w:p w14:paraId="7859D920" w14:textId="3F3C6E0E" w:rsidR="00444065" w:rsidRPr="0059066C" w:rsidRDefault="00444065" w:rsidP="00186A9E">
            <w:pPr>
              <w:pStyle w:val="acctfourfigures"/>
              <w:tabs>
                <w:tab w:val="clear" w:pos="765"/>
              </w:tabs>
              <w:spacing w:line="240" w:lineRule="auto"/>
              <w:ind w:left="-110" w:right="-107"/>
              <w:jc w:val="center"/>
              <w:rPr>
                <w:szCs w:val="22"/>
                <w:lang w:val="en-US"/>
              </w:rPr>
            </w:pPr>
            <w:r>
              <w:rPr>
                <w:szCs w:val="22"/>
                <w:lang w:val="en-US"/>
              </w:rPr>
              <w:t>2024</w:t>
            </w:r>
          </w:p>
        </w:tc>
      </w:tr>
      <w:tr w:rsidR="00047492" w:rsidRPr="0059066C" w14:paraId="76CEBD84" w14:textId="77777777" w:rsidTr="00CD448C">
        <w:tc>
          <w:tcPr>
            <w:tcW w:w="3328" w:type="dxa"/>
            <w:vAlign w:val="bottom"/>
          </w:tcPr>
          <w:p w14:paraId="50FE45E5" w14:textId="77777777" w:rsidR="00047492" w:rsidRPr="0059066C" w:rsidRDefault="00047492" w:rsidP="00CD448C">
            <w:pPr>
              <w:spacing w:line="240" w:lineRule="atLeast"/>
              <w:ind w:right="-108"/>
              <w:rPr>
                <w:rFonts w:cs="Times New Roman"/>
                <w:b/>
                <w:bCs/>
                <w:i/>
                <w:iCs/>
              </w:rPr>
            </w:pPr>
          </w:p>
        </w:tc>
        <w:tc>
          <w:tcPr>
            <w:tcW w:w="452" w:type="dxa"/>
            <w:vAlign w:val="bottom"/>
          </w:tcPr>
          <w:p w14:paraId="45CC46BF" w14:textId="77777777" w:rsidR="00047492" w:rsidRPr="0059066C" w:rsidRDefault="00047492" w:rsidP="00CD448C">
            <w:pPr>
              <w:spacing w:line="240" w:lineRule="atLeast"/>
              <w:ind w:left="-108" w:right="-108"/>
              <w:jc w:val="center"/>
              <w:rPr>
                <w:rFonts w:cs="Times New Roman"/>
                <w:i/>
                <w:iCs/>
              </w:rPr>
            </w:pPr>
          </w:p>
        </w:tc>
        <w:tc>
          <w:tcPr>
            <w:tcW w:w="5531" w:type="dxa"/>
            <w:gridSpan w:val="7"/>
            <w:vAlign w:val="bottom"/>
          </w:tcPr>
          <w:p w14:paraId="48C2DE16" w14:textId="77777777" w:rsidR="00047492" w:rsidRPr="0059066C" w:rsidRDefault="00047492" w:rsidP="00186A9E">
            <w:pPr>
              <w:pStyle w:val="acctfourfigures"/>
              <w:tabs>
                <w:tab w:val="clear" w:pos="765"/>
                <w:tab w:val="decimal" w:pos="840"/>
              </w:tabs>
              <w:spacing w:line="240" w:lineRule="auto"/>
              <w:ind w:right="-107"/>
              <w:jc w:val="center"/>
              <w:rPr>
                <w:i/>
                <w:iCs/>
                <w:szCs w:val="22"/>
                <w:lang w:val="en-US"/>
              </w:rPr>
            </w:pPr>
            <w:r w:rsidRPr="0059066C">
              <w:rPr>
                <w:i/>
                <w:iCs/>
                <w:szCs w:val="22"/>
                <w:lang w:val="en-US"/>
              </w:rPr>
              <w:t>(in thousand Baht)</w:t>
            </w:r>
          </w:p>
        </w:tc>
      </w:tr>
      <w:tr w:rsidR="00047492" w:rsidRPr="0059066C" w14:paraId="50853EBF" w14:textId="77777777" w:rsidTr="00CD448C">
        <w:tc>
          <w:tcPr>
            <w:tcW w:w="3328" w:type="dxa"/>
          </w:tcPr>
          <w:p w14:paraId="744974C0" w14:textId="77777777" w:rsidR="00047492" w:rsidRPr="0059066C" w:rsidRDefault="00047492" w:rsidP="00CD448C">
            <w:pPr>
              <w:spacing w:line="240" w:lineRule="atLeast"/>
              <w:rPr>
                <w:rFonts w:cs="Times New Roman"/>
              </w:rPr>
            </w:pPr>
            <w:bookmarkStart w:id="0" w:name="_Hlk150278292"/>
            <w:r w:rsidRPr="0059066C">
              <w:rPr>
                <w:rFonts w:cs="Times New Roman"/>
              </w:rPr>
              <w:t>Current</w:t>
            </w:r>
          </w:p>
        </w:tc>
        <w:tc>
          <w:tcPr>
            <w:tcW w:w="452" w:type="dxa"/>
          </w:tcPr>
          <w:p w14:paraId="4110D712" w14:textId="77777777" w:rsidR="00047492" w:rsidRPr="0059066C" w:rsidRDefault="00047492" w:rsidP="00CD448C">
            <w:pPr>
              <w:pStyle w:val="acctfourfigures"/>
              <w:tabs>
                <w:tab w:val="clear" w:pos="765"/>
              </w:tabs>
              <w:spacing w:line="240" w:lineRule="atLeast"/>
              <w:ind w:left="-108"/>
              <w:jc w:val="center"/>
              <w:rPr>
                <w:i/>
                <w:iCs/>
                <w:szCs w:val="22"/>
              </w:rPr>
            </w:pPr>
          </w:p>
        </w:tc>
        <w:tc>
          <w:tcPr>
            <w:tcW w:w="1197" w:type="dxa"/>
          </w:tcPr>
          <w:p w14:paraId="3E17A7FA" w14:textId="2DF8D12D" w:rsidR="00047492" w:rsidRPr="0059066C" w:rsidRDefault="00B0654F" w:rsidP="00CD448C">
            <w:pPr>
              <w:pStyle w:val="acctfourfigures"/>
              <w:tabs>
                <w:tab w:val="clear" w:pos="765"/>
                <w:tab w:val="decimal" w:pos="970"/>
              </w:tabs>
              <w:spacing w:line="240" w:lineRule="atLeast"/>
              <w:ind w:left="-108" w:right="-108"/>
              <w:rPr>
                <w:szCs w:val="22"/>
                <w:lang w:val="en-US"/>
              </w:rPr>
            </w:pPr>
            <w:r>
              <w:rPr>
                <w:szCs w:val="22"/>
                <w:lang w:val="en-US"/>
              </w:rPr>
              <w:t>7,141,038</w:t>
            </w:r>
          </w:p>
        </w:tc>
        <w:tc>
          <w:tcPr>
            <w:tcW w:w="277" w:type="dxa"/>
          </w:tcPr>
          <w:p w14:paraId="2C9404E1" w14:textId="77777777" w:rsidR="00047492" w:rsidRPr="0059066C" w:rsidRDefault="00047492" w:rsidP="00CD448C">
            <w:pPr>
              <w:pStyle w:val="BodyText"/>
              <w:tabs>
                <w:tab w:val="decimal" w:pos="970"/>
              </w:tabs>
              <w:spacing w:after="0" w:line="240" w:lineRule="auto"/>
              <w:ind w:right="-131"/>
              <w:rPr>
                <w:rFonts w:cs="Times New Roman"/>
              </w:rPr>
            </w:pPr>
          </w:p>
        </w:tc>
        <w:tc>
          <w:tcPr>
            <w:tcW w:w="1197" w:type="dxa"/>
          </w:tcPr>
          <w:p w14:paraId="458BE429" w14:textId="77777777" w:rsidR="00047492" w:rsidRPr="0059066C" w:rsidRDefault="00047492" w:rsidP="00CD448C">
            <w:pPr>
              <w:pStyle w:val="acctfourfigures"/>
              <w:tabs>
                <w:tab w:val="clear" w:pos="765"/>
                <w:tab w:val="decimal" w:pos="970"/>
              </w:tabs>
              <w:spacing w:line="240" w:lineRule="atLeast"/>
              <w:ind w:left="-108" w:right="-108"/>
              <w:rPr>
                <w:szCs w:val="22"/>
                <w:lang w:val="en-US"/>
              </w:rPr>
            </w:pPr>
            <w:r>
              <w:rPr>
                <w:szCs w:val="22"/>
                <w:lang w:val="en-US"/>
              </w:rPr>
              <w:t>6,403,170</w:t>
            </w:r>
          </w:p>
        </w:tc>
        <w:tc>
          <w:tcPr>
            <w:tcW w:w="236" w:type="dxa"/>
          </w:tcPr>
          <w:p w14:paraId="22BCCA1E" w14:textId="77777777" w:rsidR="00047492" w:rsidRPr="0059066C" w:rsidRDefault="00047492" w:rsidP="00CD448C">
            <w:pPr>
              <w:pStyle w:val="BodyText"/>
              <w:tabs>
                <w:tab w:val="decimal" w:pos="970"/>
              </w:tabs>
              <w:spacing w:after="0" w:line="240" w:lineRule="auto"/>
              <w:ind w:right="-131"/>
              <w:rPr>
                <w:rFonts w:cs="Times New Roman"/>
              </w:rPr>
            </w:pPr>
          </w:p>
        </w:tc>
        <w:tc>
          <w:tcPr>
            <w:tcW w:w="1146" w:type="dxa"/>
          </w:tcPr>
          <w:p w14:paraId="3FA2B6D7" w14:textId="030F91EC" w:rsidR="00047492" w:rsidRPr="0059066C" w:rsidRDefault="00B0654F" w:rsidP="00CD448C">
            <w:pPr>
              <w:pStyle w:val="acctfourfigures"/>
              <w:tabs>
                <w:tab w:val="clear" w:pos="765"/>
                <w:tab w:val="decimal" w:pos="950"/>
              </w:tabs>
              <w:spacing w:line="240" w:lineRule="atLeast"/>
              <w:ind w:left="-108" w:right="-108"/>
              <w:rPr>
                <w:szCs w:val="22"/>
                <w:lang w:val="en-US"/>
              </w:rPr>
            </w:pPr>
            <w:r>
              <w:rPr>
                <w:szCs w:val="22"/>
                <w:lang w:val="en-US"/>
              </w:rPr>
              <w:t>7,141,44</w:t>
            </w:r>
            <w:r w:rsidR="0041605D">
              <w:rPr>
                <w:szCs w:val="22"/>
                <w:lang w:val="en-US"/>
              </w:rPr>
              <w:t>4</w:t>
            </w:r>
          </w:p>
        </w:tc>
        <w:tc>
          <w:tcPr>
            <w:tcW w:w="277" w:type="dxa"/>
          </w:tcPr>
          <w:p w14:paraId="604D3D0E" w14:textId="77777777" w:rsidR="00047492" w:rsidRPr="0059066C" w:rsidRDefault="00047492" w:rsidP="00CD448C">
            <w:pPr>
              <w:pStyle w:val="BodyText"/>
              <w:tabs>
                <w:tab w:val="decimal" w:pos="970"/>
              </w:tabs>
              <w:spacing w:after="0" w:line="240" w:lineRule="auto"/>
              <w:ind w:right="-131"/>
              <w:rPr>
                <w:rFonts w:cs="Times New Roman"/>
              </w:rPr>
            </w:pPr>
          </w:p>
        </w:tc>
        <w:tc>
          <w:tcPr>
            <w:tcW w:w="1201" w:type="dxa"/>
          </w:tcPr>
          <w:p w14:paraId="0E2C31F5" w14:textId="77777777" w:rsidR="00047492" w:rsidRPr="0059066C" w:rsidRDefault="00047492" w:rsidP="00CD448C">
            <w:pPr>
              <w:pStyle w:val="acctfourfigures"/>
              <w:tabs>
                <w:tab w:val="clear" w:pos="765"/>
                <w:tab w:val="decimal" w:pos="960"/>
              </w:tabs>
              <w:spacing w:line="240" w:lineRule="atLeast"/>
              <w:ind w:left="-108" w:right="-108"/>
              <w:rPr>
                <w:szCs w:val="22"/>
                <w:lang w:val="en-US"/>
              </w:rPr>
            </w:pPr>
            <w:r>
              <w:rPr>
                <w:szCs w:val="22"/>
                <w:lang w:val="en-US"/>
              </w:rPr>
              <w:t>6,412,387</w:t>
            </w:r>
          </w:p>
        </w:tc>
      </w:tr>
      <w:tr w:rsidR="00047492" w:rsidRPr="0059066C" w14:paraId="0A8526E9" w14:textId="77777777" w:rsidTr="00CD448C">
        <w:tc>
          <w:tcPr>
            <w:tcW w:w="3328" w:type="dxa"/>
          </w:tcPr>
          <w:p w14:paraId="22C50ED0" w14:textId="77777777" w:rsidR="00047492" w:rsidRPr="0059066C" w:rsidRDefault="00047492" w:rsidP="00CD448C">
            <w:pPr>
              <w:spacing w:line="240" w:lineRule="atLeast"/>
              <w:rPr>
                <w:rFonts w:cs="Times New Roman"/>
              </w:rPr>
            </w:pPr>
            <w:r w:rsidRPr="0059066C">
              <w:rPr>
                <w:rFonts w:cs="Times New Roman"/>
              </w:rPr>
              <w:t>Non-current</w:t>
            </w:r>
          </w:p>
        </w:tc>
        <w:tc>
          <w:tcPr>
            <w:tcW w:w="452" w:type="dxa"/>
          </w:tcPr>
          <w:p w14:paraId="7CD60AD7" w14:textId="77777777" w:rsidR="00047492" w:rsidRPr="0059066C" w:rsidRDefault="00047492" w:rsidP="00CD448C">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3A6ACCAC" w14:textId="6E1AAB45" w:rsidR="00047492" w:rsidRPr="0059066C" w:rsidRDefault="00B0654F" w:rsidP="00CD448C">
            <w:pPr>
              <w:pStyle w:val="acctfourfigures"/>
              <w:tabs>
                <w:tab w:val="clear" w:pos="765"/>
                <w:tab w:val="decimal" w:pos="970"/>
              </w:tabs>
              <w:spacing w:line="240" w:lineRule="atLeast"/>
              <w:ind w:left="-108" w:right="-108"/>
              <w:rPr>
                <w:szCs w:val="22"/>
                <w:lang w:val="en-US"/>
              </w:rPr>
            </w:pPr>
            <w:r>
              <w:rPr>
                <w:szCs w:val="22"/>
                <w:lang w:val="en-US"/>
              </w:rPr>
              <w:t>222,854</w:t>
            </w:r>
          </w:p>
        </w:tc>
        <w:tc>
          <w:tcPr>
            <w:tcW w:w="277" w:type="dxa"/>
          </w:tcPr>
          <w:p w14:paraId="2E3AB1FC" w14:textId="77777777" w:rsidR="00047492" w:rsidRPr="0059066C" w:rsidRDefault="00047492" w:rsidP="00CD448C">
            <w:pPr>
              <w:pStyle w:val="acctfourfigures"/>
              <w:tabs>
                <w:tab w:val="clear" w:pos="765"/>
                <w:tab w:val="decimal" w:pos="970"/>
              </w:tabs>
              <w:spacing w:line="240" w:lineRule="auto"/>
              <w:ind w:left="-105" w:right="-107"/>
              <w:rPr>
                <w:szCs w:val="22"/>
                <w:lang w:val="en-US" w:bidi="th-TH"/>
              </w:rPr>
            </w:pPr>
          </w:p>
        </w:tc>
        <w:tc>
          <w:tcPr>
            <w:tcW w:w="1197" w:type="dxa"/>
            <w:tcBorders>
              <w:bottom w:val="single" w:sz="4" w:space="0" w:color="auto"/>
            </w:tcBorders>
          </w:tcPr>
          <w:p w14:paraId="1CCADFAC" w14:textId="77777777" w:rsidR="00047492" w:rsidRPr="0059066C" w:rsidRDefault="00047492" w:rsidP="00CD448C">
            <w:pPr>
              <w:pStyle w:val="acctfourfigures"/>
              <w:tabs>
                <w:tab w:val="clear" w:pos="765"/>
                <w:tab w:val="decimal" w:pos="970"/>
              </w:tabs>
              <w:spacing w:line="240" w:lineRule="atLeast"/>
              <w:ind w:left="-108" w:right="-108"/>
              <w:rPr>
                <w:szCs w:val="22"/>
                <w:lang w:val="en-US"/>
              </w:rPr>
            </w:pPr>
            <w:r>
              <w:rPr>
                <w:szCs w:val="22"/>
                <w:lang w:val="en-US"/>
              </w:rPr>
              <w:t>228,698</w:t>
            </w:r>
          </w:p>
        </w:tc>
        <w:tc>
          <w:tcPr>
            <w:tcW w:w="236" w:type="dxa"/>
          </w:tcPr>
          <w:p w14:paraId="2DF39C22" w14:textId="77777777" w:rsidR="00047492" w:rsidRPr="0059066C" w:rsidRDefault="00047492" w:rsidP="00CD448C">
            <w:pPr>
              <w:pStyle w:val="acctfourfigures"/>
              <w:tabs>
                <w:tab w:val="clear" w:pos="765"/>
                <w:tab w:val="decimal" w:pos="970"/>
              </w:tabs>
              <w:spacing w:line="240" w:lineRule="auto"/>
              <w:ind w:left="-105" w:right="-107"/>
              <w:rPr>
                <w:szCs w:val="22"/>
                <w:lang w:val="en-US" w:bidi="th-TH"/>
              </w:rPr>
            </w:pPr>
          </w:p>
        </w:tc>
        <w:tc>
          <w:tcPr>
            <w:tcW w:w="1146" w:type="dxa"/>
            <w:tcBorders>
              <w:bottom w:val="single" w:sz="4" w:space="0" w:color="auto"/>
            </w:tcBorders>
          </w:tcPr>
          <w:p w14:paraId="75B9853D" w14:textId="05A4BD7E" w:rsidR="00047492" w:rsidRPr="0059066C" w:rsidRDefault="00B0654F" w:rsidP="00CD448C">
            <w:pPr>
              <w:pStyle w:val="acctfourfigures"/>
              <w:tabs>
                <w:tab w:val="clear" w:pos="765"/>
                <w:tab w:val="decimal" w:pos="950"/>
              </w:tabs>
              <w:spacing w:line="240" w:lineRule="atLeast"/>
              <w:ind w:left="-108" w:right="-108"/>
              <w:rPr>
                <w:szCs w:val="22"/>
                <w:lang w:val="en-US"/>
              </w:rPr>
            </w:pPr>
            <w:r>
              <w:rPr>
                <w:szCs w:val="22"/>
                <w:lang w:val="en-US"/>
              </w:rPr>
              <w:t>222,854</w:t>
            </w:r>
          </w:p>
        </w:tc>
        <w:tc>
          <w:tcPr>
            <w:tcW w:w="277" w:type="dxa"/>
          </w:tcPr>
          <w:p w14:paraId="69395A89" w14:textId="77777777" w:rsidR="00047492" w:rsidRPr="0059066C" w:rsidRDefault="00047492" w:rsidP="00CD448C">
            <w:pPr>
              <w:pStyle w:val="acctfourfigures"/>
              <w:tabs>
                <w:tab w:val="clear" w:pos="765"/>
                <w:tab w:val="decimal" w:pos="970"/>
              </w:tabs>
              <w:spacing w:line="240" w:lineRule="auto"/>
              <w:ind w:left="-105" w:right="-107"/>
              <w:rPr>
                <w:szCs w:val="22"/>
                <w:lang w:val="en-US" w:bidi="th-TH"/>
              </w:rPr>
            </w:pPr>
          </w:p>
        </w:tc>
        <w:tc>
          <w:tcPr>
            <w:tcW w:w="1201" w:type="dxa"/>
            <w:tcBorders>
              <w:bottom w:val="single" w:sz="4" w:space="0" w:color="auto"/>
            </w:tcBorders>
          </w:tcPr>
          <w:p w14:paraId="585330D4" w14:textId="77777777" w:rsidR="00047492" w:rsidRPr="0059066C" w:rsidRDefault="00047492" w:rsidP="00CD448C">
            <w:pPr>
              <w:pStyle w:val="acctfourfigures"/>
              <w:tabs>
                <w:tab w:val="clear" w:pos="765"/>
                <w:tab w:val="decimal" w:pos="960"/>
              </w:tabs>
              <w:spacing w:line="240" w:lineRule="atLeast"/>
              <w:ind w:left="-108" w:right="-108"/>
              <w:rPr>
                <w:szCs w:val="22"/>
                <w:lang w:val="en-US"/>
              </w:rPr>
            </w:pPr>
            <w:r>
              <w:rPr>
                <w:szCs w:val="22"/>
                <w:lang w:val="en-US"/>
              </w:rPr>
              <w:t>228,698</w:t>
            </w:r>
          </w:p>
        </w:tc>
      </w:tr>
      <w:tr w:rsidR="00047492" w:rsidRPr="00E65F9A" w14:paraId="7BCF9EC9" w14:textId="77777777" w:rsidTr="00CD448C">
        <w:tc>
          <w:tcPr>
            <w:tcW w:w="3328" w:type="dxa"/>
          </w:tcPr>
          <w:p w14:paraId="31326FB8" w14:textId="77777777" w:rsidR="00047492" w:rsidRPr="0059066C" w:rsidRDefault="00047492" w:rsidP="00CD448C">
            <w:pPr>
              <w:spacing w:line="240" w:lineRule="atLeast"/>
              <w:rPr>
                <w:rFonts w:cs="Times New Roman"/>
                <w:b/>
                <w:bCs/>
              </w:rPr>
            </w:pPr>
            <w:r w:rsidRPr="0059066C">
              <w:rPr>
                <w:rFonts w:cs="Times New Roman"/>
                <w:b/>
                <w:bCs/>
              </w:rPr>
              <w:t>Total</w:t>
            </w:r>
          </w:p>
        </w:tc>
        <w:tc>
          <w:tcPr>
            <w:tcW w:w="452" w:type="dxa"/>
          </w:tcPr>
          <w:p w14:paraId="76F4ACB9" w14:textId="77777777" w:rsidR="00047492" w:rsidRPr="0059066C" w:rsidRDefault="00047492" w:rsidP="00CD448C">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23932EF8" w14:textId="2202AE38" w:rsidR="00047492" w:rsidRPr="0059066C" w:rsidRDefault="00B0654F" w:rsidP="00CD448C">
            <w:pPr>
              <w:pStyle w:val="acctfourfigures"/>
              <w:tabs>
                <w:tab w:val="clear" w:pos="765"/>
                <w:tab w:val="decimal" w:pos="970"/>
              </w:tabs>
              <w:spacing w:line="240" w:lineRule="atLeast"/>
              <w:ind w:left="-108" w:right="-108"/>
              <w:rPr>
                <w:b/>
                <w:bCs/>
                <w:szCs w:val="22"/>
                <w:lang w:val="en-US"/>
              </w:rPr>
            </w:pPr>
            <w:r>
              <w:rPr>
                <w:b/>
                <w:bCs/>
                <w:szCs w:val="22"/>
                <w:lang w:val="en-US"/>
              </w:rPr>
              <w:t>7,363,892</w:t>
            </w:r>
          </w:p>
        </w:tc>
        <w:tc>
          <w:tcPr>
            <w:tcW w:w="277" w:type="dxa"/>
          </w:tcPr>
          <w:p w14:paraId="607D9A03" w14:textId="77777777" w:rsidR="00047492" w:rsidRPr="0059066C" w:rsidRDefault="00047492" w:rsidP="00CD448C">
            <w:pPr>
              <w:pStyle w:val="acctfourfigures"/>
              <w:tabs>
                <w:tab w:val="clear" w:pos="765"/>
                <w:tab w:val="decimal" w:pos="970"/>
              </w:tabs>
              <w:spacing w:line="240" w:lineRule="auto"/>
              <w:ind w:left="-105" w:right="-107"/>
              <w:rPr>
                <w:b/>
                <w:bCs/>
                <w:szCs w:val="22"/>
                <w:lang w:val="en-US" w:bidi="th-TH"/>
              </w:rPr>
            </w:pPr>
          </w:p>
        </w:tc>
        <w:tc>
          <w:tcPr>
            <w:tcW w:w="1197" w:type="dxa"/>
            <w:tcBorders>
              <w:top w:val="single" w:sz="4" w:space="0" w:color="auto"/>
              <w:bottom w:val="double" w:sz="4" w:space="0" w:color="auto"/>
            </w:tcBorders>
          </w:tcPr>
          <w:p w14:paraId="4D8A4E97" w14:textId="77777777" w:rsidR="00047492" w:rsidRPr="0059066C" w:rsidRDefault="00047492" w:rsidP="00CD448C">
            <w:pPr>
              <w:pStyle w:val="acctfourfigures"/>
              <w:tabs>
                <w:tab w:val="clear" w:pos="765"/>
                <w:tab w:val="decimal" w:pos="970"/>
              </w:tabs>
              <w:spacing w:line="240" w:lineRule="atLeast"/>
              <w:ind w:left="-108" w:right="-108"/>
              <w:rPr>
                <w:b/>
                <w:bCs/>
                <w:szCs w:val="22"/>
                <w:lang w:val="en-US"/>
              </w:rPr>
            </w:pPr>
            <w:r>
              <w:rPr>
                <w:b/>
                <w:bCs/>
                <w:szCs w:val="22"/>
                <w:lang w:val="en-US"/>
              </w:rPr>
              <w:t>6,631,868</w:t>
            </w:r>
          </w:p>
        </w:tc>
        <w:tc>
          <w:tcPr>
            <w:tcW w:w="236" w:type="dxa"/>
          </w:tcPr>
          <w:p w14:paraId="4DF5C71A" w14:textId="77777777" w:rsidR="00047492" w:rsidRPr="0059066C" w:rsidRDefault="00047492" w:rsidP="00CD448C">
            <w:pPr>
              <w:pStyle w:val="acctfourfigures"/>
              <w:tabs>
                <w:tab w:val="clear" w:pos="765"/>
                <w:tab w:val="decimal" w:pos="970"/>
              </w:tabs>
              <w:spacing w:line="240" w:lineRule="auto"/>
              <w:ind w:left="-105" w:right="-107"/>
              <w:rPr>
                <w:b/>
                <w:bCs/>
                <w:szCs w:val="22"/>
                <w:lang w:val="en-US" w:bidi="th-TH"/>
              </w:rPr>
            </w:pPr>
          </w:p>
        </w:tc>
        <w:tc>
          <w:tcPr>
            <w:tcW w:w="1146" w:type="dxa"/>
            <w:tcBorders>
              <w:top w:val="single" w:sz="4" w:space="0" w:color="auto"/>
              <w:bottom w:val="double" w:sz="4" w:space="0" w:color="auto"/>
            </w:tcBorders>
          </w:tcPr>
          <w:p w14:paraId="68E41EE3" w14:textId="2B36E110" w:rsidR="00047492" w:rsidRPr="009E45BC" w:rsidRDefault="00B0654F" w:rsidP="00CD448C">
            <w:pPr>
              <w:pStyle w:val="acctfourfigures"/>
              <w:tabs>
                <w:tab w:val="clear" w:pos="765"/>
                <w:tab w:val="decimal" w:pos="950"/>
              </w:tabs>
              <w:spacing w:line="240" w:lineRule="atLeast"/>
              <w:ind w:left="-108" w:right="-108"/>
              <w:rPr>
                <w:b/>
                <w:bCs/>
                <w:szCs w:val="22"/>
                <w:lang w:val="en-US"/>
              </w:rPr>
            </w:pPr>
            <w:r>
              <w:rPr>
                <w:b/>
                <w:bCs/>
                <w:szCs w:val="22"/>
                <w:lang w:val="en-US"/>
              </w:rPr>
              <w:t>7,364,29</w:t>
            </w:r>
            <w:r w:rsidR="0041605D">
              <w:rPr>
                <w:b/>
                <w:bCs/>
                <w:szCs w:val="22"/>
                <w:lang w:val="en-US"/>
              </w:rPr>
              <w:t>8</w:t>
            </w:r>
          </w:p>
        </w:tc>
        <w:tc>
          <w:tcPr>
            <w:tcW w:w="277" w:type="dxa"/>
          </w:tcPr>
          <w:p w14:paraId="1281E0A1" w14:textId="77777777" w:rsidR="00047492" w:rsidRPr="0059066C" w:rsidRDefault="00047492" w:rsidP="00CD448C">
            <w:pPr>
              <w:pStyle w:val="acctfourfigures"/>
              <w:tabs>
                <w:tab w:val="clear" w:pos="765"/>
                <w:tab w:val="decimal" w:pos="970"/>
              </w:tabs>
              <w:spacing w:line="240" w:lineRule="auto"/>
              <w:ind w:left="-105" w:right="-107"/>
              <w:rPr>
                <w:b/>
                <w:bCs/>
                <w:szCs w:val="22"/>
                <w:lang w:val="en-US" w:bidi="th-TH"/>
              </w:rPr>
            </w:pPr>
          </w:p>
        </w:tc>
        <w:tc>
          <w:tcPr>
            <w:tcW w:w="1201" w:type="dxa"/>
            <w:tcBorders>
              <w:top w:val="single" w:sz="4" w:space="0" w:color="auto"/>
              <w:bottom w:val="double" w:sz="4" w:space="0" w:color="auto"/>
            </w:tcBorders>
          </w:tcPr>
          <w:p w14:paraId="1B934520" w14:textId="77777777" w:rsidR="00047492" w:rsidRPr="0059066C" w:rsidRDefault="00047492" w:rsidP="00CD448C">
            <w:pPr>
              <w:pStyle w:val="acctfourfigures"/>
              <w:tabs>
                <w:tab w:val="clear" w:pos="765"/>
                <w:tab w:val="decimal" w:pos="960"/>
              </w:tabs>
              <w:spacing w:line="240" w:lineRule="atLeast"/>
              <w:ind w:left="-108" w:right="-108"/>
              <w:rPr>
                <w:b/>
                <w:bCs/>
                <w:szCs w:val="22"/>
                <w:lang w:val="en-US"/>
              </w:rPr>
            </w:pPr>
            <w:r>
              <w:rPr>
                <w:b/>
                <w:bCs/>
                <w:szCs w:val="22"/>
                <w:lang w:val="en-US"/>
              </w:rPr>
              <w:t>6,641,085</w:t>
            </w:r>
          </w:p>
        </w:tc>
      </w:tr>
      <w:bookmarkEnd w:id="0"/>
    </w:tbl>
    <w:p w14:paraId="1D71385F" w14:textId="5BB09088" w:rsidR="00047492" w:rsidRDefault="00047492" w:rsidP="004E5905">
      <w:pPr>
        <w:tabs>
          <w:tab w:val="left" w:pos="540"/>
        </w:tabs>
        <w:spacing w:line="240" w:lineRule="atLeast"/>
        <w:ind w:right="-43"/>
        <w:jc w:val="both"/>
        <w:rPr>
          <w:rFonts w:cstheme="minorBidi"/>
          <w:b/>
          <w:bCs/>
          <w:cs/>
          <w:lang w:val="en-US"/>
        </w:rPr>
      </w:pPr>
    </w:p>
    <w:p w14:paraId="5C1D0431" w14:textId="009FB49C" w:rsidR="002C4A7D" w:rsidRDefault="00047492" w:rsidP="00047492">
      <w:pPr>
        <w:tabs>
          <w:tab w:val="left" w:pos="540"/>
        </w:tabs>
        <w:spacing w:line="240" w:lineRule="atLeast"/>
        <w:ind w:right="-43"/>
        <w:jc w:val="both"/>
        <w:rPr>
          <w:rFonts w:cs="Times New Roman"/>
          <w:b/>
          <w:bCs/>
          <w:sz w:val="24"/>
          <w:szCs w:val="24"/>
        </w:rPr>
      </w:pPr>
      <w:r>
        <w:rPr>
          <w:rFonts w:cstheme="minorBidi"/>
          <w:b/>
          <w:bCs/>
          <w:cs/>
          <w:lang w:val="en-US"/>
        </w:rPr>
        <w:br w:type="column"/>
      </w:r>
      <w:r w:rsidR="002F13CE">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w:t>
      </w:r>
      <w:r w:rsidR="001C1A53" w:rsidRPr="00F11E72">
        <w:rPr>
          <w:rFonts w:cs="Times New Roman"/>
          <w:b/>
          <w:bCs/>
          <w:sz w:val="24"/>
          <w:szCs w:val="24"/>
        </w:rPr>
        <w:t xml:space="preserve"> receivable</w:t>
      </w:r>
      <w:r w:rsidR="0048255C">
        <w:rPr>
          <w:rFonts w:cs="Times New Roman"/>
          <w:b/>
          <w:bCs/>
          <w:sz w:val="24"/>
          <w:szCs w:val="24"/>
        </w:rPr>
        <w:t>s</w:t>
      </w:r>
    </w:p>
    <w:p w14:paraId="38338CB7" w14:textId="77777777" w:rsidR="00F7342B" w:rsidRPr="004F3F19" w:rsidRDefault="00F7342B" w:rsidP="0050374D">
      <w:pPr>
        <w:tabs>
          <w:tab w:val="left" w:pos="540"/>
        </w:tabs>
        <w:spacing w:line="240" w:lineRule="exact"/>
        <w:ind w:right="-43"/>
        <w:jc w:val="both"/>
        <w:rPr>
          <w:rFonts w:cs="Times New Roman"/>
          <w:b/>
          <w:bCs/>
        </w:rPr>
      </w:pPr>
    </w:p>
    <w:tbl>
      <w:tblPr>
        <w:tblW w:w="4852" w:type="pct"/>
        <w:tblInd w:w="450" w:type="dxa"/>
        <w:tblLayout w:type="fixed"/>
        <w:tblCellMar>
          <w:left w:w="79" w:type="dxa"/>
          <w:right w:w="79" w:type="dxa"/>
        </w:tblCellMar>
        <w:tblLook w:val="0000" w:firstRow="0" w:lastRow="0" w:firstColumn="0" w:lastColumn="0" w:noHBand="0" w:noVBand="0"/>
      </w:tblPr>
      <w:tblGrid>
        <w:gridCol w:w="2701"/>
        <w:gridCol w:w="621"/>
        <w:gridCol w:w="1359"/>
        <w:gridCol w:w="184"/>
        <w:gridCol w:w="1258"/>
        <w:gridCol w:w="184"/>
        <w:gridCol w:w="1395"/>
        <w:gridCol w:w="184"/>
        <w:gridCol w:w="1435"/>
      </w:tblGrid>
      <w:tr w:rsidR="006B1B02" w14:paraId="17F9398F" w14:textId="77777777" w:rsidTr="00D94462">
        <w:trPr>
          <w:cantSplit/>
          <w:tblHeader/>
        </w:trPr>
        <w:tc>
          <w:tcPr>
            <w:tcW w:w="2701" w:type="dxa"/>
          </w:tcPr>
          <w:p w14:paraId="1EA3633E" w14:textId="77777777" w:rsidR="006B1B02" w:rsidRPr="001E0ABF" w:rsidRDefault="006B1B02" w:rsidP="00AA4B5F">
            <w:pPr>
              <w:pStyle w:val="acctfourfigures"/>
              <w:spacing w:line="240" w:lineRule="atLeast"/>
              <w:jc w:val="center"/>
              <w:rPr>
                <w:szCs w:val="22"/>
              </w:rPr>
            </w:pPr>
          </w:p>
        </w:tc>
        <w:tc>
          <w:tcPr>
            <w:tcW w:w="621" w:type="dxa"/>
          </w:tcPr>
          <w:p w14:paraId="7D230A80"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1359" w:type="dxa"/>
          </w:tcPr>
          <w:p w14:paraId="4456CD8E" w14:textId="77777777" w:rsidR="006B1B02" w:rsidRPr="004F3923" w:rsidRDefault="006B1B02" w:rsidP="00031D5D">
            <w:pPr>
              <w:pStyle w:val="acctfourfigures"/>
              <w:tabs>
                <w:tab w:val="clear" w:pos="765"/>
              </w:tabs>
              <w:spacing w:line="240" w:lineRule="atLeast"/>
              <w:ind w:left="-108" w:right="-108"/>
              <w:jc w:val="center"/>
              <w:rPr>
                <w:b/>
                <w:bCs/>
                <w:szCs w:val="22"/>
                <w:lang w:val="en-US"/>
              </w:rPr>
            </w:pPr>
          </w:p>
        </w:tc>
        <w:tc>
          <w:tcPr>
            <w:tcW w:w="184" w:type="dxa"/>
          </w:tcPr>
          <w:p w14:paraId="5118A092"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258" w:type="dxa"/>
          </w:tcPr>
          <w:p w14:paraId="38D4CEAA"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84" w:type="dxa"/>
          </w:tcPr>
          <w:p w14:paraId="5709307D"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5662663E" w14:textId="7BE4D90E"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Consolidated</w:t>
            </w:r>
            <w:r w:rsidR="00BC368A">
              <w:rPr>
                <w:b/>
                <w:bCs/>
                <w:szCs w:val="22"/>
                <w:lang w:val="en-US"/>
              </w:rPr>
              <w:t xml:space="preserve"> </w:t>
            </w:r>
            <w:r w:rsidRPr="004F3923">
              <w:rPr>
                <w:b/>
                <w:bCs/>
                <w:szCs w:val="22"/>
                <w:lang w:val="en-US"/>
              </w:rPr>
              <w:t>/</w:t>
            </w:r>
            <w:r w:rsidR="00BC368A">
              <w:rPr>
                <w:b/>
                <w:bCs/>
                <w:szCs w:val="22"/>
                <w:lang w:val="en-US"/>
              </w:rPr>
              <w:t xml:space="preserve"> </w:t>
            </w:r>
            <w:r w:rsidRPr="004F3923">
              <w:rPr>
                <w:b/>
                <w:bCs/>
                <w:szCs w:val="22"/>
                <w:lang w:val="en-US"/>
              </w:rPr>
              <w:t>Separate</w:t>
            </w:r>
          </w:p>
        </w:tc>
      </w:tr>
      <w:tr w:rsidR="006B1B02" w14:paraId="6DC95D8D" w14:textId="77777777" w:rsidTr="00D94462">
        <w:trPr>
          <w:cantSplit/>
          <w:tblHeader/>
        </w:trPr>
        <w:tc>
          <w:tcPr>
            <w:tcW w:w="2701" w:type="dxa"/>
          </w:tcPr>
          <w:p w14:paraId="001E456A" w14:textId="77777777" w:rsidR="006B1B02" w:rsidRPr="001E0ABF" w:rsidRDefault="006B1B02" w:rsidP="00AA4B5F">
            <w:pPr>
              <w:pStyle w:val="acctfourfigures"/>
              <w:spacing w:line="240" w:lineRule="atLeast"/>
              <w:jc w:val="center"/>
              <w:rPr>
                <w:szCs w:val="22"/>
              </w:rPr>
            </w:pPr>
          </w:p>
        </w:tc>
        <w:tc>
          <w:tcPr>
            <w:tcW w:w="621" w:type="dxa"/>
          </w:tcPr>
          <w:p w14:paraId="2459929B"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2801" w:type="dxa"/>
            <w:gridSpan w:val="3"/>
          </w:tcPr>
          <w:p w14:paraId="09290E8B" w14:textId="62073045" w:rsidR="006B1B02" w:rsidRPr="004F3923" w:rsidRDefault="006B1B02" w:rsidP="00AA4B5F">
            <w:pPr>
              <w:pStyle w:val="acctfourfigures"/>
              <w:tabs>
                <w:tab w:val="clear" w:pos="765"/>
              </w:tabs>
              <w:spacing w:line="240" w:lineRule="atLeast"/>
              <w:ind w:left="-108" w:right="-108"/>
              <w:jc w:val="center"/>
              <w:rPr>
                <w:rFonts w:cs="Angsana New"/>
                <w:b/>
                <w:bCs/>
                <w:szCs w:val="28"/>
                <w:lang w:val="en-US" w:bidi="th-TH"/>
              </w:rPr>
            </w:pPr>
            <w:r w:rsidRPr="004F3923">
              <w:rPr>
                <w:rFonts w:cs="Angsana New"/>
                <w:b/>
                <w:bCs/>
                <w:szCs w:val="28"/>
                <w:lang w:val="en-US" w:bidi="th-TH"/>
              </w:rPr>
              <w:t>Interest rate</w:t>
            </w:r>
          </w:p>
        </w:tc>
        <w:tc>
          <w:tcPr>
            <w:tcW w:w="184" w:type="dxa"/>
          </w:tcPr>
          <w:p w14:paraId="071F9D14"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65DD1707" w14:textId="727CCC5F"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financial statements</w:t>
            </w:r>
          </w:p>
        </w:tc>
      </w:tr>
      <w:tr w:rsidR="00D94462" w14:paraId="0635E869" w14:textId="77777777" w:rsidTr="00D94462">
        <w:trPr>
          <w:cantSplit/>
          <w:tblHeader/>
        </w:trPr>
        <w:tc>
          <w:tcPr>
            <w:tcW w:w="2701" w:type="dxa"/>
          </w:tcPr>
          <w:p w14:paraId="4A47F65A" w14:textId="77777777" w:rsidR="00D94462" w:rsidRPr="001E0ABF" w:rsidRDefault="00D94462" w:rsidP="00D94462">
            <w:pPr>
              <w:pStyle w:val="acctfourfigures"/>
              <w:spacing w:line="240" w:lineRule="atLeast"/>
              <w:jc w:val="center"/>
              <w:rPr>
                <w:szCs w:val="22"/>
              </w:rPr>
            </w:pPr>
          </w:p>
        </w:tc>
        <w:tc>
          <w:tcPr>
            <w:tcW w:w="621" w:type="dxa"/>
          </w:tcPr>
          <w:p w14:paraId="45C2C611" w14:textId="77777777" w:rsidR="00D94462" w:rsidRPr="001E0ABF" w:rsidRDefault="00D94462" w:rsidP="00D94462">
            <w:pPr>
              <w:pStyle w:val="acctfourfigures"/>
              <w:tabs>
                <w:tab w:val="clear" w:pos="765"/>
              </w:tabs>
              <w:spacing w:line="240" w:lineRule="atLeast"/>
              <w:ind w:left="-108" w:right="-108"/>
              <w:jc w:val="center"/>
              <w:rPr>
                <w:i/>
                <w:iCs/>
                <w:szCs w:val="22"/>
                <w:lang w:val="en-US"/>
              </w:rPr>
            </w:pPr>
          </w:p>
        </w:tc>
        <w:tc>
          <w:tcPr>
            <w:tcW w:w="1359" w:type="dxa"/>
          </w:tcPr>
          <w:p w14:paraId="5C355F2D" w14:textId="55D0F3B8" w:rsidR="00D94462" w:rsidRPr="001E0ABF" w:rsidRDefault="00EA3016" w:rsidP="00D94462">
            <w:pPr>
              <w:pStyle w:val="acctfourfigures"/>
              <w:tabs>
                <w:tab w:val="clear" w:pos="765"/>
              </w:tabs>
              <w:spacing w:line="240" w:lineRule="atLeast"/>
              <w:ind w:left="-108" w:right="-108"/>
              <w:jc w:val="center"/>
              <w:rPr>
                <w:szCs w:val="22"/>
                <w:lang w:val="en-US"/>
              </w:rPr>
            </w:pPr>
            <w:r>
              <w:rPr>
                <w:szCs w:val="22"/>
                <w:lang w:val="en-US"/>
              </w:rPr>
              <w:t>30 June</w:t>
            </w:r>
          </w:p>
        </w:tc>
        <w:tc>
          <w:tcPr>
            <w:tcW w:w="184" w:type="dxa"/>
          </w:tcPr>
          <w:p w14:paraId="06913BDC"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258" w:type="dxa"/>
          </w:tcPr>
          <w:p w14:paraId="0CB219BA" w14:textId="475B4DAF"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31</w:t>
            </w:r>
            <w:r>
              <w:rPr>
                <w:szCs w:val="22"/>
                <w:lang w:val="en-US"/>
              </w:rPr>
              <w:t xml:space="preserve"> </w:t>
            </w:r>
            <w:r w:rsidRPr="001E0ABF">
              <w:rPr>
                <w:szCs w:val="22"/>
                <w:lang w:val="en-US"/>
              </w:rPr>
              <w:t>December</w:t>
            </w:r>
          </w:p>
        </w:tc>
        <w:tc>
          <w:tcPr>
            <w:tcW w:w="184" w:type="dxa"/>
          </w:tcPr>
          <w:p w14:paraId="2791ADE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95" w:type="dxa"/>
          </w:tcPr>
          <w:p w14:paraId="1AC8DBF2" w14:textId="04A7A627" w:rsidR="00D94462" w:rsidRPr="001E0ABF" w:rsidRDefault="00EA3016" w:rsidP="00D94462">
            <w:pPr>
              <w:pStyle w:val="acctfourfigures"/>
              <w:tabs>
                <w:tab w:val="clear" w:pos="765"/>
              </w:tabs>
              <w:spacing w:line="240" w:lineRule="atLeast"/>
              <w:ind w:left="-108" w:right="-108"/>
              <w:jc w:val="center"/>
              <w:rPr>
                <w:szCs w:val="22"/>
                <w:lang w:val="en-US"/>
              </w:rPr>
            </w:pPr>
            <w:r>
              <w:rPr>
                <w:szCs w:val="22"/>
                <w:lang w:val="en-US"/>
              </w:rPr>
              <w:t>30 June</w:t>
            </w:r>
          </w:p>
        </w:tc>
        <w:tc>
          <w:tcPr>
            <w:tcW w:w="184" w:type="dxa"/>
          </w:tcPr>
          <w:p w14:paraId="26AA9DC5"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435" w:type="dxa"/>
          </w:tcPr>
          <w:p w14:paraId="7A7353A6" w14:textId="750570E6"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31</w:t>
            </w:r>
            <w:r>
              <w:rPr>
                <w:szCs w:val="22"/>
                <w:lang w:val="en-US"/>
              </w:rPr>
              <w:t xml:space="preserve"> </w:t>
            </w:r>
            <w:r w:rsidRPr="001E0ABF">
              <w:rPr>
                <w:szCs w:val="22"/>
                <w:lang w:val="en-US"/>
              </w:rPr>
              <w:t>December</w:t>
            </w:r>
          </w:p>
        </w:tc>
      </w:tr>
      <w:tr w:rsidR="00D94462" w:rsidRPr="00080873" w14:paraId="59C571B5" w14:textId="77777777" w:rsidTr="00D94462">
        <w:trPr>
          <w:cantSplit/>
          <w:tblHeader/>
        </w:trPr>
        <w:tc>
          <w:tcPr>
            <w:tcW w:w="2701" w:type="dxa"/>
          </w:tcPr>
          <w:p w14:paraId="5D21A6FC" w14:textId="77777777" w:rsidR="00D94462" w:rsidRPr="001E0ABF" w:rsidRDefault="00D94462" w:rsidP="00D94462">
            <w:pPr>
              <w:pStyle w:val="acctfourfigures"/>
              <w:spacing w:line="240" w:lineRule="atLeast"/>
              <w:jc w:val="center"/>
              <w:rPr>
                <w:szCs w:val="22"/>
              </w:rPr>
            </w:pPr>
          </w:p>
        </w:tc>
        <w:tc>
          <w:tcPr>
            <w:tcW w:w="621" w:type="dxa"/>
          </w:tcPr>
          <w:p w14:paraId="6F0FFD24" w14:textId="5A65ED3F"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59" w:type="dxa"/>
          </w:tcPr>
          <w:p w14:paraId="536F47FC" w14:textId="24F6A7B3"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5</w:t>
            </w:r>
          </w:p>
        </w:tc>
        <w:tc>
          <w:tcPr>
            <w:tcW w:w="184" w:type="dxa"/>
          </w:tcPr>
          <w:p w14:paraId="6F297CC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258" w:type="dxa"/>
          </w:tcPr>
          <w:p w14:paraId="25A44C76" w14:textId="0F370952"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c>
          <w:tcPr>
            <w:tcW w:w="184" w:type="dxa"/>
          </w:tcPr>
          <w:p w14:paraId="2B161C0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95" w:type="dxa"/>
          </w:tcPr>
          <w:p w14:paraId="0A3D946E" w14:textId="79DF280D"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5</w:t>
            </w:r>
          </w:p>
        </w:tc>
        <w:tc>
          <w:tcPr>
            <w:tcW w:w="184" w:type="dxa"/>
          </w:tcPr>
          <w:p w14:paraId="777404AB"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435" w:type="dxa"/>
          </w:tcPr>
          <w:p w14:paraId="38E4039D" w14:textId="6F1DB54B"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r>
      <w:tr w:rsidR="00D94462" w:rsidRPr="00C2303A" w14:paraId="2DF2DA24" w14:textId="77777777" w:rsidTr="00D94462">
        <w:trPr>
          <w:cantSplit/>
          <w:tblHeader/>
        </w:trPr>
        <w:tc>
          <w:tcPr>
            <w:tcW w:w="2701" w:type="dxa"/>
          </w:tcPr>
          <w:p w14:paraId="12B62B6C" w14:textId="77777777" w:rsidR="00D94462" w:rsidRPr="003C41CA" w:rsidRDefault="00D94462" w:rsidP="00D94462">
            <w:pPr>
              <w:spacing w:line="240" w:lineRule="atLeast"/>
              <w:rPr>
                <w:rFonts w:cs="Times New Roman"/>
              </w:rPr>
            </w:pPr>
          </w:p>
        </w:tc>
        <w:tc>
          <w:tcPr>
            <w:tcW w:w="621" w:type="dxa"/>
          </w:tcPr>
          <w:p w14:paraId="71AC8108" w14:textId="77777777" w:rsidR="00D94462" w:rsidRPr="001E0ABF" w:rsidRDefault="00D94462" w:rsidP="00D94462">
            <w:pPr>
              <w:spacing w:line="240" w:lineRule="atLeast"/>
              <w:jc w:val="center"/>
              <w:rPr>
                <w:rFonts w:cs="Times New Roman"/>
              </w:rPr>
            </w:pPr>
          </w:p>
        </w:tc>
        <w:tc>
          <w:tcPr>
            <w:tcW w:w="2801" w:type="dxa"/>
            <w:gridSpan w:val="3"/>
          </w:tcPr>
          <w:p w14:paraId="27380234" w14:textId="3ADE2DA0" w:rsidR="00D94462" w:rsidRPr="004F3923" w:rsidRDefault="00D94462" w:rsidP="00D94462">
            <w:pPr>
              <w:spacing w:line="240" w:lineRule="atLeast"/>
              <w:ind w:left="11"/>
              <w:jc w:val="center"/>
              <w:rPr>
                <w:rFonts w:cs="Times New Roman"/>
                <w:i/>
                <w:iCs/>
              </w:rPr>
            </w:pPr>
            <w:r w:rsidRPr="004F3923">
              <w:rPr>
                <w:rFonts w:cs="Times New Roman"/>
                <w:i/>
                <w:iCs/>
              </w:rPr>
              <w:t>(% per annum)</w:t>
            </w:r>
          </w:p>
        </w:tc>
        <w:tc>
          <w:tcPr>
            <w:tcW w:w="184" w:type="dxa"/>
          </w:tcPr>
          <w:p w14:paraId="2AB95CDC" w14:textId="77777777" w:rsidR="00D94462" w:rsidRPr="004F3923" w:rsidRDefault="00D94462" w:rsidP="00D94462">
            <w:pPr>
              <w:spacing w:line="240" w:lineRule="atLeast"/>
              <w:jc w:val="center"/>
              <w:rPr>
                <w:rFonts w:cs="Times New Roman"/>
                <w:i/>
                <w:iCs/>
              </w:rPr>
            </w:pPr>
          </w:p>
        </w:tc>
        <w:tc>
          <w:tcPr>
            <w:tcW w:w="3014" w:type="dxa"/>
            <w:gridSpan w:val="3"/>
          </w:tcPr>
          <w:p w14:paraId="037B5830" w14:textId="5EBAE950" w:rsidR="00D94462" w:rsidRPr="004F3923" w:rsidRDefault="00D94462" w:rsidP="00D94462">
            <w:pPr>
              <w:pStyle w:val="acctfourfigures"/>
              <w:tabs>
                <w:tab w:val="clear" w:pos="765"/>
                <w:tab w:val="decimal" w:pos="809"/>
              </w:tabs>
              <w:spacing w:line="240" w:lineRule="atLeast"/>
              <w:ind w:left="-108" w:right="-108"/>
              <w:jc w:val="center"/>
              <w:rPr>
                <w:i/>
                <w:iCs/>
              </w:rPr>
            </w:pPr>
            <w:r w:rsidRPr="004F3923">
              <w:rPr>
                <w:i/>
                <w:iCs/>
              </w:rPr>
              <w:t>(in thousand Baht)</w:t>
            </w:r>
          </w:p>
        </w:tc>
      </w:tr>
      <w:tr w:rsidR="0052580A" w:rsidRPr="00C2303A" w14:paraId="6CB04AFF" w14:textId="77777777" w:rsidTr="0052580A">
        <w:trPr>
          <w:cantSplit/>
          <w:tblHeader/>
        </w:trPr>
        <w:tc>
          <w:tcPr>
            <w:tcW w:w="2701" w:type="dxa"/>
          </w:tcPr>
          <w:p w14:paraId="5D4C7D91" w14:textId="67C6CACF" w:rsidR="0052580A" w:rsidRPr="00FD30AE" w:rsidRDefault="0052580A" w:rsidP="0052580A">
            <w:pPr>
              <w:spacing w:line="240" w:lineRule="atLeast"/>
              <w:rPr>
                <w:rFonts w:cs="Times New Roman"/>
                <w:lang w:val="en-US"/>
              </w:rPr>
            </w:pPr>
            <w:r w:rsidRPr="00FD30AE">
              <w:rPr>
                <w:rFonts w:cs="Times New Roman"/>
              </w:rPr>
              <w:t>Other parties</w:t>
            </w:r>
          </w:p>
        </w:tc>
        <w:tc>
          <w:tcPr>
            <w:tcW w:w="621" w:type="dxa"/>
          </w:tcPr>
          <w:p w14:paraId="5A7A1BC9" w14:textId="77777777" w:rsidR="0052580A" w:rsidRPr="00FD30AE" w:rsidRDefault="0052580A" w:rsidP="0052580A">
            <w:pPr>
              <w:spacing w:line="240" w:lineRule="atLeast"/>
              <w:jc w:val="center"/>
              <w:rPr>
                <w:rFonts w:cs="Times New Roman"/>
              </w:rPr>
            </w:pPr>
          </w:p>
        </w:tc>
        <w:tc>
          <w:tcPr>
            <w:tcW w:w="1359" w:type="dxa"/>
          </w:tcPr>
          <w:p w14:paraId="1988E562" w14:textId="45C51C2E" w:rsidR="0052580A" w:rsidRPr="00FD30AE" w:rsidRDefault="00B0654F" w:rsidP="0052580A">
            <w:pPr>
              <w:spacing w:line="240" w:lineRule="atLeast"/>
              <w:ind w:left="11"/>
              <w:jc w:val="center"/>
              <w:rPr>
                <w:rFonts w:cs="Times New Roman"/>
                <w:lang w:val="en-US"/>
              </w:rPr>
            </w:pPr>
            <w:r>
              <w:rPr>
                <w:rFonts w:cs="Times New Roman"/>
                <w:lang w:val="en-US"/>
              </w:rPr>
              <w:t xml:space="preserve">2.0 </w:t>
            </w:r>
            <w:r w:rsidR="006B3D9E">
              <w:rPr>
                <w:rFonts w:cs="Times New Roman"/>
                <w:lang w:val="en-US"/>
              </w:rPr>
              <w:t>-</w:t>
            </w:r>
            <w:r>
              <w:rPr>
                <w:rFonts w:cs="Times New Roman"/>
                <w:lang w:val="en-US"/>
              </w:rPr>
              <w:t xml:space="preserve"> 7.0</w:t>
            </w:r>
          </w:p>
        </w:tc>
        <w:tc>
          <w:tcPr>
            <w:tcW w:w="184" w:type="dxa"/>
          </w:tcPr>
          <w:p w14:paraId="33D4A1A4" w14:textId="77777777" w:rsidR="0052580A" w:rsidRPr="00FD30AE" w:rsidRDefault="0052580A" w:rsidP="0052580A">
            <w:pPr>
              <w:spacing w:line="240" w:lineRule="atLeast"/>
              <w:jc w:val="center"/>
              <w:rPr>
                <w:rFonts w:cs="Times New Roman"/>
              </w:rPr>
            </w:pPr>
          </w:p>
        </w:tc>
        <w:tc>
          <w:tcPr>
            <w:tcW w:w="1258" w:type="dxa"/>
          </w:tcPr>
          <w:p w14:paraId="7F49DD87" w14:textId="40081F42" w:rsidR="0052580A" w:rsidRPr="00FD30AE" w:rsidRDefault="0052580A" w:rsidP="0052580A">
            <w:pPr>
              <w:spacing w:line="240" w:lineRule="atLeast"/>
              <w:ind w:left="11"/>
              <w:jc w:val="center"/>
              <w:rPr>
                <w:rFonts w:cs="Times New Roman"/>
              </w:rPr>
            </w:pPr>
            <w:r w:rsidRPr="00FD30AE">
              <w:rPr>
                <w:rFonts w:cs="Times New Roman"/>
              </w:rPr>
              <w:t>2.0 - 7.</w:t>
            </w:r>
            <w:r w:rsidR="00FA67CA" w:rsidRPr="00FD30AE">
              <w:rPr>
                <w:rFonts w:cs="Times New Roman"/>
              </w:rPr>
              <w:t>0</w:t>
            </w:r>
          </w:p>
        </w:tc>
        <w:tc>
          <w:tcPr>
            <w:tcW w:w="184" w:type="dxa"/>
          </w:tcPr>
          <w:p w14:paraId="4FC472C9" w14:textId="77777777" w:rsidR="0052580A" w:rsidRPr="00FD30AE" w:rsidRDefault="0052580A" w:rsidP="0052580A">
            <w:pPr>
              <w:spacing w:line="240" w:lineRule="atLeast"/>
              <w:jc w:val="center"/>
              <w:rPr>
                <w:rFonts w:cs="Times New Roman"/>
              </w:rPr>
            </w:pPr>
          </w:p>
        </w:tc>
        <w:tc>
          <w:tcPr>
            <w:tcW w:w="1395" w:type="dxa"/>
          </w:tcPr>
          <w:p w14:paraId="3E7474D7" w14:textId="5F526E63" w:rsidR="0052580A" w:rsidRPr="00FD30AE" w:rsidRDefault="00B0654F" w:rsidP="0052580A">
            <w:pPr>
              <w:pStyle w:val="acctfourfigures"/>
              <w:tabs>
                <w:tab w:val="clear" w:pos="765"/>
                <w:tab w:val="decimal" w:pos="1138"/>
              </w:tabs>
              <w:spacing w:line="240" w:lineRule="atLeast"/>
              <w:ind w:left="-108" w:right="-108"/>
              <w:rPr>
                <w:szCs w:val="28"/>
                <w:lang w:val="en-US" w:bidi="th-TH"/>
              </w:rPr>
            </w:pPr>
            <w:r>
              <w:rPr>
                <w:szCs w:val="28"/>
                <w:lang w:val="en-US" w:bidi="th-TH"/>
              </w:rPr>
              <w:t>354,710</w:t>
            </w:r>
          </w:p>
        </w:tc>
        <w:tc>
          <w:tcPr>
            <w:tcW w:w="184" w:type="dxa"/>
          </w:tcPr>
          <w:p w14:paraId="14B3448F"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Pr>
          <w:p w14:paraId="3C59DD5E" w14:textId="3E71488E" w:rsidR="0052580A" w:rsidRPr="00FD30AE" w:rsidRDefault="0052580A" w:rsidP="00EE57DB">
            <w:pPr>
              <w:pStyle w:val="acctfourfigures"/>
              <w:tabs>
                <w:tab w:val="clear" w:pos="765"/>
                <w:tab w:val="decimal" w:pos="1180"/>
              </w:tabs>
              <w:spacing w:line="240" w:lineRule="atLeast"/>
              <w:ind w:left="-108" w:right="-108"/>
              <w:rPr>
                <w:szCs w:val="22"/>
              </w:rPr>
            </w:pPr>
            <w:r w:rsidRPr="00FD30AE">
              <w:t>363,279</w:t>
            </w:r>
          </w:p>
        </w:tc>
      </w:tr>
      <w:tr w:rsidR="0052580A" w:rsidRPr="00C2303A" w14:paraId="44EB9E90" w14:textId="77777777" w:rsidTr="002A6372">
        <w:trPr>
          <w:cantSplit/>
          <w:tblHeader/>
        </w:trPr>
        <w:tc>
          <w:tcPr>
            <w:tcW w:w="3322" w:type="dxa"/>
            <w:gridSpan w:val="2"/>
            <w:shd w:val="clear" w:color="auto" w:fill="auto"/>
          </w:tcPr>
          <w:p w14:paraId="4CDD915B" w14:textId="5446E8C1" w:rsidR="0052580A" w:rsidRPr="00FD30AE" w:rsidRDefault="0052580A" w:rsidP="0052580A">
            <w:pPr>
              <w:spacing w:line="240" w:lineRule="atLeast"/>
              <w:jc w:val="center"/>
              <w:rPr>
                <w:rFonts w:cs="Times New Roman"/>
              </w:rPr>
            </w:pPr>
            <w:r w:rsidRPr="00FD30AE">
              <w:rPr>
                <w:rFonts w:cs="Times New Roman"/>
                <w:i/>
                <w:iCs/>
                <w:spacing w:val="-10"/>
              </w:rPr>
              <w:t>Less</w:t>
            </w:r>
            <w:r w:rsidRPr="00FD30AE">
              <w:rPr>
                <w:rFonts w:cs="Times New Roman"/>
                <w:spacing w:val="-10"/>
              </w:rPr>
              <w:t xml:space="preserve"> allowance for expected credit loss</w:t>
            </w:r>
          </w:p>
        </w:tc>
        <w:tc>
          <w:tcPr>
            <w:tcW w:w="1359" w:type="dxa"/>
          </w:tcPr>
          <w:p w14:paraId="6B1E2D91" w14:textId="77777777" w:rsidR="0052580A" w:rsidRPr="00FD30AE" w:rsidRDefault="0052580A" w:rsidP="0052580A">
            <w:pPr>
              <w:spacing w:line="240" w:lineRule="atLeast"/>
              <w:ind w:left="11"/>
              <w:jc w:val="center"/>
              <w:rPr>
                <w:rFonts w:cs="Times New Roman"/>
              </w:rPr>
            </w:pPr>
          </w:p>
        </w:tc>
        <w:tc>
          <w:tcPr>
            <w:tcW w:w="184" w:type="dxa"/>
          </w:tcPr>
          <w:p w14:paraId="7FC707E3" w14:textId="77777777" w:rsidR="0052580A" w:rsidRPr="00FD30AE" w:rsidRDefault="0052580A" w:rsidP="0052580A">
            <w:pPr>
              <w:spacing w:line="240" w:lineRule="atLeast"/>
              <w:jc w:val="center"/>
              <w:rPr>
                <w:rFonts w:cs="Times New Roman"/>
              </w:rPr>
            </w:pPr>
          </w:p>
        </w:tc>
        <w:tc>
          <w:tcPr>
            <w:tcW w:w="1258" w:type="dxa"/>
          </w:tcPr>
          <w:p w14:paraId="1186852E" w14:textId="77777777" w:rsidR="0052580A" w:rsidRPr="00FD30AE" w:rsidRDefault="0052580A" w:rsidP="0052580A">
            <w:pPr>
              <w:spacing w:line="240" w:lineRule="atLeast"/>
              <w:ind w:left="11"/>
              <w:jc w:val="center"/>
              <w:rPr>
                <w:rFonts w:cs="Times New Roman"/>
              </w:rPr>
            </w:pPr>
          </w:p>
        </w:tc>
        <w:tc>
          <w:tcPr>
            <w:tcW w:w="184" w:type="dxa"/>
          </w:tcPr>
          <w:p w14:paraId="70AFF6F9" w14:textId="77777777" w:rsidR="0052580A" w:rsidRPr="00FD30AE" w:rsidRDefault="0052580A" w:rsidP="0052580A">
            <w:pPr>
              <w:spacing w:line="240" w:lineRule="atLeast"/>
              <w:jc w:val="center"/>
              <w:rPr>
                <w:rFonts w:cs="Times New Roman"/>
              </w:rPr>
            </w:pPr>
          </w:p>
        </w:tc>
        <w:tc>
          <w:tcPr>
            <w:tcW w:w="1395" w:type="dxa"/>
            <w:tcBorders>
              <w:bottom w:val="single" w:sz="4" w:space="0" w:color="auto"/>
            </w:tcBorders>
          </w:tcPr>
          <w:p w14:paraId="29A29051" w14:textId="2673D46A" w:rsidR="0052580A" w:rsidRPr="00FD30AE" w:rsidRDefault="00B0654F" w:rsidP="0052580A">
            <w:pPr>
              <w:pStyle w:val="acctfourfigures"/>
              <w:tabs>
                <w:tab w:val="clear" w:pos="765"/>
                <w:tab w:val="decimal" w:pos="1138"/>
              </w:tabs>
              <w:spacing w:line="240" w:lineRule="atLeast"/>
              <w:ind w:left="-108" w:right="-108"/>
              <w:rPr>
                <w:szCs w:val="22"/>
              </w:rPr>
            </w:pPr>
            <w:r>
              <w:rPr>
                <w:szCs w:val="22"/>
              </w:rPr>
              <w:t>(3,484)</w:t>
            </w:r>
          </w:p>
        </w:tc>
        <w:tc>
          <w:tcPr>
            <w:tcW w:w="184" w:type="dxa"/>
          </w:tcPr>
          <w:p w14:paraId="5C872F97"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Pr>
          <w:p w14:paraId="4939AE96" w14:textId="1AF93FD6" w:rsidR="0052580A" w:rsidRPr="00FD30AE" w:rsidRDefault="0052580A" w:rsidP="0052580A">
            <w:pPr>
              <w:pStyle w:val="acctfourfigures"/>
              <w:tabs>
                <w:tab w:val="clear" w:pos="765"/>
                <w:tab w:val="decimal" w:pos="1180"/>
              </w:tabs>
              <w:spacing w:line="240" w:lineRule="atLeast"/>
              <w:ind w:left="-108" w:right="-108"/>
              <w:rPr>
                <w:szCs w:val="22"/>
              </w:rPr>
            </w:pPr>
            <w:r w:rsidRPr="00FD30AE">
              <w:t>(3,484)</w:t>
            </w:r>
          </w:p>
        </w:tc>
      </w:tr>
      <w:tr w:rsidR="0052580A" w:rsidRPr="001B4C9E" w14:paraId="214FFC15" w14:textId="77777777" w:rsidTr="002A6372">
        <w:trPr>
          <w:cantSplit/>
          <w:tblHeader/>
        </w:trPr>
        <w:tc>
          <w:tcPr>
            <w:tcW w:w="2701" w:type="dxa"/>
            <w:shd w:val="clear" w:color="auto" w:fill="auto"/>
          </w:tcPr>
          <w:p w14:paraId="4A1210DE" w14:textId="4C8A5D35" w:rsidR="0052580A" w:rsidRPr="002A6372" w:rsidRDefault="00F466EA" w:rsidP="00F466EA">
            <w:pPr>
              <w:tabs>
                <w:tab w:val="center" w:pos="1271"/>
              </w:tabs>
              <w:spacing w:line="240" w:lineRule="atLeast"/>
              <w:rPr>
                <w:rFonts w:cs="Times New Roman"/>
                <w:b/>
                <w:bCs/>
              </w:rPr>
            </w:pPr>
            <w:r w:rsidRPr="002A6372">
              <w:rPr>
                <w:rFonts w:cs="Times New Roman"/>
                <w:b/>
                <w:bCs/>
              </w:rPr>
              <w:t>Net</w:t>
            </w:r>
            <w:r w:rsidRPr="002A6372">
              <w:rPr>
                <w:rFonts w:cs="Times New Roman"/>
                <w:b/>
                <w:bCs/>
              </w:rPr>
              <w:tab/>
            </w:r>
          </w:p>
        </w:tc>
        <w:tc>
          <w:tcPr>
            <w:tcW w:w="621" w:type="dxa"/>
          </w:tcPr>
          <w:p w14:paraId="321E014C" w14:textId="77777777" w:rsidR="0052580A" w:rsidRPr="00FD30AE" w:rsidRDefault="0052580A" w:rsidP="0052580A">
            <w:pPr>
              <w:spacing w:line="240" w:lineRule="atLeast"/>
              <w:jc w:val="center"/>
              <w:rPr>
                <w:rFonts w:cs="Times New Roman"/>
                <w:b/>
                <w:bCs/>
              </w:rPr>
            </w:pPr>
          </w:p>
        </w:tc>
        <w:tc>
          <w:tcPr>
            <w:tcW w:w="1359" w:type="dxa"/>
          </w:tcPr>
          <w:p w14:paraId="4424829F" w14:textId="77777777" w:rsidR="0052580A" w:rsidRPr="00FD30AE" w:rsidRDefault="0052580A" w:rsidP="0052580A">
            <w:pPr>
              <w:spacing w:line="240" w:lineRule="atLeast"/>
              <w:ind w:left="11"/>
              <w:jc w:val="center"/>
              <w:rPr>
                <w:rFonts w:cs="Times New Roman"/>
              </w:rPr>
            </w:pPr>
          </w:p>
        </w:tc>
        <w:tc>
          <w:tcPr>
            <w:tcW w:w="184" w:type="dxa"/>
          </w:tcPr>
          <w:p w14:paraId="47B3E893" w14:textId="77777777" w:rsidR="0052580A" w:rsidRPr="00FD30AE" w:rsidRDefault="0052580A" w:rsidP="0052580A">
            <w:pPr>
              <w:spacing w:line="240" w:lineRule="atLeast"/>
              <w:jc w:val="center"/>
              <w:rPr>
                <w:rFonts w:cs="Times New Roman"/>
                <w:b/>
                <w:bCs/>
              </w:rPr>
            </w:pPr>
          </w:p>
        </w:tc>
        <w:tc>
          <w:tcPr>
            <w:tcW w:w="1258" w:type="dxa"/>
          </w:tcPr>
          <w:p w14:paraId="5BEE2EEF" w14:textId="77777777" w:rsidR="0052580A" w:rsidRPr="00FD30AE" w:rsidRDefault="0052580A" w:rsidP="0052580A">
            <w:pPr>
              <w:spacing w:line="240" w:lineRule="atLeast"/>
              <w:jc w:val="center"/>
              <w:rPr>
                <w:rFonts w:cs="Times New Roman"/>
                <w:b/>
                <w:bCs/>
              </w:rPr>
            </w:pPr>
          </w:p>
        </w:tc>
        <w:tc>
          <w:tcPr>
            <w:tcW w:w="184" w:type="dxa"/>
          </w:tcPr>
          <w:p w14:paraId="5B8B775D" w14:textId="77777777" w:rsidR="0052580A" w:rsidRPr="00FD30AE" w:rsidRDefault="0052580A" w:rsidP="0052580A">
            <w:pPr>
              <w:spacing w:line="240" w:lineRule="atLeast"/>
              <w:jc w:val="center"/>
              <w:rPr>
                <w:rFonts w:cs="Times New Roman"/>
                <w:b/>
                <w:bCs/>
              </w:rPr>
            </w:pPr>
          </w:p>
        </w:tc>
        <w:tc>
          <w:tcPr>
            <w:tcW w:w="1395" w:type="dxa"/>
            <w:tcBorders>
              <w:top w:val="single" w:sz="4" w:space="0" w:color="auto"/>
              <w:bottom w:val="double" w:sz="4" w:space="0" w:color="auto"/>
            </w:tcBorders>
          </w:tcPr>
          <w:p w14:paraId="106F243F" w14:textId="2B001361" w:rsidR="0052580A" w:rsidRPr="00FD30AE" w:rsidRDefault="00B0654F" w:rsidP="0052580A">
            <w:pPr>
              <w:pStyle w:val="acctfourfigures"/>
              <w:tabs>
                <w:tab w:val="clear" w:pos="765"/>
                <w:tab w:val="decimal" w:pos="1138"/>
              </w:tabs>
              <w:spacing w:line="240" w:lineRule="atLeast"/>
              <w:ind w:left="-108" w:right="-108"/>
              <w:rPr>
                <w:b/>
                <w:bCs/>
                <w:szCs w:val="22"/>
              </w:rPr>
            </w:pPr>
            <w:r>
              <w:rPr>
                <w:b/>
                <w:bCs/>
                <w:szCs w:val="22"/>
              </w:rPr>
              <w:t>351,226</w:t>
            </w:r>
          </w:p>
        </w:tc>
        <w:tc>
          <w:tcPr>
            <w:tcW w:w="184" w:type="dxa"/>
          </w:tcPr>
          <w:p w14:paraId="12CE4939"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0EDBDC5D" w14:textId="6712BCD2" w:rsidR="0052580A" w:rsidRPr="00FD30AE" w:rsidRDefault="0052580A" w:rsidP="0052580A">
            <w:pPr>
              <w:pStyle w:val="acctfourfigures"/>
              <w:tabs>
                <w:tab w:val="clear" w:pos="765"/>
                <w:tab w:val="decimal" w:pos="1180"/>
              </w:tabs>
              <w:spacing w:line="240" w:lineRule="atLeast"/>
              <w:ind w:left="-108" w:right="-108"/>
              <w:rPr>
                <w:b/>
                <w:bCs/>
                <w:szCs w:val="22"/>
              </w:rPr>
            </w:pPr>
            <w:r w:rsidRPr="00FD30AE">
              <w:rPr>
                <w:b/>
                <w:bCs/>
              </w:rPr>
              <w:t>359,795</w:t>
            </w:r>
          </w:p>
        </w:tc>
      </w:tr>
      <w:tr w:rsidR="0052580A" w:rsidRPr="001B4C9E" w14:paraId="65074384" w14:textId="77777777" w:rsidTr="002A6372">
        <w:trPr>
          <w:cantSplit/>
          <w:trHeight w:val="20"/>
          <w:tblHeader/>
        </w:trPr>
        <w:tc>
          <w:tcPr>
            <w:tcW w:w="2701" w:type="dxa"/>
            <w:shd w:val="clear" w:color="auto" w:fill="auto"/>
          </w:tcPr>
          <w:p w14:paraId="55C87057" w14:textId="298BDB00" w:rsidR="0052580A" w:rsidRPr="002A6372" w:rsidRDefault="0052580A" w:rsidP="0052580A">
            <w:pPr>
              <w:spacing w:line="240" w:lineRule="auto"/>
              <w:rPr>
                <w:rFonts w:cs="Times New Roman"/>
                <w:b/>
                <w:bCs/>
                <w:sz w:val="12"/>
                <w:szCs w:val="12"/>
                <w:lang w:val="en-US"/>
              </w:rPr>
            </w:pPr>
          </w:p>
        </w:tc>
        <w:tc>
          <w:tcPr>
            <w:tcW w:w="621" w:type="dxa"/>
          </w:tcPr>
          <w:p w14:paraId="058A93E6" w14:textId="77777777" w:rsidR="0052580A" w:rsidRPr="00FD30AE" w:rsidRDefault="0052580A" w:rsidP="0052580A">
            <w:pPr>
              <w:spacing w:line="240" w:lineRule="auto"/>
              <w:jc w:val="center"/>
              <w:rPr>
                <w:rFonts w:cs="Times New Roman"/>
                <w:b/>
                <w:bCs/>
                <w:spacing w:val="-28"/>
                <w:sz w:val="12"/>
                <w:szCs w:val="12"/>
              </w:rPr>
            </w:pPr>
          </w:p>
        </w:tc>
        <w:tc>
          <w:tcPr>
            <w:tcW w:w="1359" w:type="dxa"/>
          </w:tcPr>
          <w:p w14:paraId="30588D50" w14:textId="77777777" w:rsidR="0052580A" w:rsidRPr="00FD30AE" w:rsidRDefault="0052580A" w:rsidP="0052580A">
            <w:pPr>
              <w:spacing w:line="240" w:lineRule="auto"/>
              <w:ind w:left="11"/>
              <w:jc w:val="center"/>
              <w:rPr>
                <w:rFonts w:cs="Times New Roman"/>
                <w:spacing w:val="-28"/>
                <w:sz w:val="12"/>
                <w:szCs w:val="12"/>
              </w:rPr>
            </w:pPr>
          </w:p>
        </w:tc>
        <w:tc>
          <w:tcPr>
            <w:tcW w:w="184" w:type="dxa"/>
          </w:tcPr>
          <w:p w14:paraId="5031F6BA" w14:textId="77777777" w:rsidR="0052580A" w:rsidRPr="00FD30AE" w:rsidRDefault="0052580A" w:rsidP="0052580A">
            <w:pPr>
              <w:spacing w:line="240" w:lineRule="auto"/>
              <w:jc w:val="center"/>
              <w:rPr>
                <w:rFonts w:cs="Times New Roman"/>
                <w:b/>
                <w:bCs/>
                <w:spacing w:val="-28"/>
                <w:sz w:val="12"/>
                <w:szCs w:val="12"/>
              </w:rPr>
            </w:pPr>
          </w:p>
        </w:tc>
        <w:tc>
          <w:tcPr>
            <w:tcW w:w="1258" w:type="dxa"/>
          </w:tcPr>
          <w:p w14:paraId="27D30E0C" w14:textId="77777777" w:rsidR="0052580A" w:rsidRPr="00FD30AE" w:rsidRDefault="0052580A" w:rsidP="0052580A">
            <w:pPr>
              <w:spacing w:line="240" w:lineRule="auto"/>
              <w:jc w:val="center"/>
              <w:rPr>
                <w:rFonts w:cs="Times New Roman"/>
                <w:b/>
                <w:bCs/>
                <w:spacing w:val="-28"/>
                <w:sz w:val="12"/>
                <w:szCs w:val="12"/>
              </w:rPr>
            </w:pPr>
          </w:p>
        </w:tc>
        <w:tc>
          <w:tcPr>
            <w:tcW w:w="184" w:type="dxa"/>
          </w:tcPr>
          <w:p w14:paraId="66CE98FB" w14:textId="77777777" w:rsidR="0052580A" w:rsidRPr="00FD30AE" w:rsidRDefault="0052580A" w:rsidP="0052580A">
            <w:pPr>
              <w:spacing w:line="240" w:lineRule="auto"/>
              <w:jc w:val="center"/>
              <w:rPr>
                <w:rFonts w:cs="Times New Roman"/>
                <w:b/>
                <w:bCs/>
                <w:spacing w:val="-28"/>
                <w:sz w:val="12"/>
                <w:szCs w:val="12"/>
              </w:rPr>
            </w:pPr>
          </w:p>
        </w:tc>
        <w:tc>
          <w:tcPr>
            <w:tcW w:w="1395" w:type="dxa"/>
            <w:tcBorders>
              <w:top w:val="double" w:sz="4" w:space="0" w:color="auto"/>
            </w:tcBorders>
          </w:tcPr>
          <w:p w14:paraId="1ECFBEFC" w14:textId="77777777" w:rsidR="0052580A" w:rsidRPr="00FD30AE" w:rsidRDefault="0052580A" w:rsidP="0052580A">
            <w:pPr>
              <w:pStyle w:val="acctfourfigures"/>
              <w:tabs>
                <w:tab w:val="clear" w:pos="765"/>
                <w:tab w:val="decimal" w:pos="1138"/>
              </w:tabs>
              <w:spacing w:line="240" w:lineRule="auto"/>
              <w:ind w:left="-108" w:right="-108"/>
              <w:rPr>
                <w:b/>
                <w:bCs/>
                <w:spacing w:val="-28"/>
                <w:sz w:val="12"/>
                <w:szCs w:val="12"/>
              </w:rPr>
            </w:pPr>
          </w:p>
        </w:tc>
        <w:tc>
          <w:tcPr>
            <w:tcW w:w="184" w:type="dxa"/>
          </w:tcPr>
          <w:p w14:paraId="22DE8F4F" w14:textId="77777777" w:rsidR="0052580A" w:rsidRPr="00FD30AE" w:rsidRDefault="0052580A" w:rsidP="0052580A">
            <w:pPr>
              <w:pStyle w:val="acctfourfigures"/>
              <w:tabs>
                <w:tab w:val="clear" w:pos="765"/>
              </w:tabs>
              <w:spacing w:line="240" w:lineRule="auto"/>
              <w:ind w:left="-108" w:right="-108"/>
              <w:jc w:val="center"/>
              <w:rPr>
                <w:b/>
                <w:bCs/>
                <w:spacing w:val="-28"/>
                <w:sz w:val="12"/>
                <w:szCs w:val="12"/>
                <w:lang w:val="en-US"/>
              </w:rPr>
            </w:pPr>
          </w:p>
        </w:tc>
        <w:tc>
          <w:tcPr>
            <w:tcW w:w="1435" w:type="dxa"/>
            <w:tcBorders>
              <w:top w:val="single" w:sz="4" w:space="0" w:color="auto"/>
            </w:tcBorders>
          </w:tcPr>
          <w:p w14:paraId="4F2C814C" w14:textId="77777777" w:rsidR="0052580A" w:rsidRPr="00FD30AE" w:rsidRDefault="0052580A" w:rsidP="0052580A">
            <w:pPr>
              <w:pStyle w:val="acctfourfigures"/>
              <w:tabs>
                <w:tab w:val="clear" w:pos="765"/>
                <w:tab w:val="decimal" w:pos="1180"/>
              </w:tabs>
              <w:spacing w:line="240" w:lineRule="auto"/>
              <w:ind w:left="-108" w:right="-108"/>
              <w:rPr>
                <w:b/>
                <w:bCs/>
                <w:spacing w:val="-28"/>
                <w:sz w:val="12"/>
                <w:szCs w:val="12"/>
              </w:rPr>
            </w:pPr>
          </w:p>
        </w:tc>
      </w:tr>
      <w:tr w:rsidR="0052580A" w:rsidRPr="00EF7DDF" w14:paraId="4F4D5AED" w14:textId="77777777" w:rsidTr="00D94462">
        <w:trPr>
          <w:cantSplit/>
          <w:tblHeader/>
        </w:trPr>
        <w:tc>
          <w:tcPr>
            <w:tcW w:w="2701" w:type="dxa"/>
          </w:tcPr>
          <w:p w14:paraId="00C93B31" w14:textId="53B49A56" w:rsidR="0052580A" w:rsidRPr="002A6372" w:rsidRDefault="0052580A" w:rsidP="0052580A">
            <w:pPr>
              <w:spacing w:line="240" w:lineRule="atLeast"/>
              <w:rPr>
                <w:rFonts w:cs="Times New Roman"/>
                <w:b/>
                <w:bCs/>
              </w:rPr>
            </w:pPr>
            <w:r w:rsidRPr="002A6372">
              <w:rPr>
                <w:rFonts w:cs="Times New Roman"/>
              </w:rPr>
              <w:t>Current</w:t>
            </w:r>
          </w:p>
        </w:tc>
        <w:tc>
          <w:tcPr>
            <w:tcW w:w="621" w:type="dxa"/>
          </w:tcPr>
          <w:p w14:paraId="42F0837E" w14:textId="77777777" w:rsidR="0052580A" w:rsidRPr="00FD30AE" w:rsidRDefault="0052580A" w:rsidP="0052580A">
            <w:pPr>
              <w:spacing w:line="240" w:lineRule="atLeast"/>
              <w:jc w:val="center"/>
              <w:rPr>
                <w:rFonts w:cs="Times New Roman"/>
                <w:b/>
                <w:bCs/>
              </w:rPr>
            </w:pPr>
          </w:p>
        </w:tc>
        <w:tc>
          <w:tcPr>
            <w:tcW w:w="1359" w:type="dxa"/>
          </w:tcPr>
          <w:p w14:paraId="1FF15790" w14:textId="677CB640" w:rsidR="0052580A" w:rsidRPr="00FD30AE" w:rsidRDefault="0052580A" w:rsidP="0052580A">
            <w:pPr>
              <w:spacing w:line="240" w:lineRule="atLeast"/>
              <w:ind w:left="11"/>
              <w:jc w:val="center"/>
              <w:rPr>
                <w:rFonts w:cs="Times New Roman"/>
              </w:rPr>
            </w:pPr>
          </w:p>
        </w:tc>
        <w:tc>
          <w:tcPr>
            <w:tcW w:w="184" w:type="dxa"/>
          </w:tcPr>
          <w:p w14:paraId="08B8E5A4" w14:textId="77777777" w:rsidR="0052580A" w:rsidRPr="00FD30AE" w:rsidRDefault="0052580A" w:rsidP="0052580A">
            <w:pPr>
              <w:spacing w:line="240" w:lineRule="atLeast"/>
              <w:jc w:val="center"/>
              <w:rPr>
                <w:rFonts w:cs="Times New Roman"/>
                <w:b/>
                <w:bCs/>
              </w:rPr>
            </w:pPr>
          </w:p>
        </w:tc>
        <w:tc>
          <w:tcPr>
            <w:tcW w:w="1258" w:type="dxa"/>
          </w:tcPr>
          <w:p w14:paraId="384E6C24" w14:textId="4FC58499" w:rsidR="0052580A" w:rsidRPr="00FD30AE" w:rsidRDefault="0052580A" w:rsidP="0052580A">
            <w:pPr>
              <w:spacing w:line="240" w:lineRule="atLeast"/>
              <w:jc w:val="center"/>
              <w:rPr>
                <w:rFonts w:cs="Times New Roman"/>
                <w:b/>
                <w:bCs/>
              </w:rPr>
            </w:pPr>
          </w:p>
        </w:tc>
        <w:tc>
          <w:tcPr>
            <w:tcW w:w="184" w:type="dxa"/>
          </w:tcPr>
          <w:p w14:paraId="33977752" w14:textId="77777777" w:rsidR="0052580A" w:rsidRPr="00FD30AE" w:rsidRDefault="0052580A" w:rsidP="0052580A">
            <w:pPr>
              <w:spacing w:line="240" w:lineRule="atLeast"/>
              <w:jc w:val="center"/>
              <w:rPr>
                <w:rFonts w:cs="Times New Roman"/>
                <w:b/>
                <w:bCs/>
              </w:rPr>
            </w:pPr>
          </w:p>
        </w:tc>
        <w:tc>
          <w:tcPr>
            <w:tcW w:w="1395" w:type="dxa"/>
          </w:tcPr>
          <w:p w14:paraId="54C96140" w14:textId="6AABF183" w:rsidR="0052580A" w:rsidRPr="00FD30AE" w:rsidRDefault="00B0654F" w:rsidP="0052580A">
            <w:pPr>
              <w:pStyle w:val="acctfourfigures"/>
              <w:tabs>
                <w:tab w:val="clear" w:pos="765"/>
                <w:tab w:val="decimal" w:pos="1138"/>
              </w:tabs>
              <w:spacing w:line="240" w:lineRule="atLeast"/>
              <w:ind w:left="-108" w:right="-108"/>
              <w:rPr>
                <w:szCs w:val="22"/>
              </w:rPr>
            </w:pPr>
            <w:r>
              <w:rPr>
                <w:szCs w:val="22"/>
              </w:rPr>
              <w:t>209,260</w:t>
            </w:r>
          </w:p>
        </w:tc>
        <w:tc>
          <w:tcPr>
            <w:tcW w:w="184" w:type="dxa"/>
          </w:tcPr>
          <w:p w14:paraId="4CA4B3A2"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Pr>
          <w:p w14:paraId="658C3075" w14:textId="54E2BA73" w:rsidR="0052580A" w:rsidRPr="00FD30AE" w:rsidRDefault="0052580A" w:rsidP="0052580A">
            <w:pPr>
              <w:pStyle w:val="acctfourfigures"/>
              <w:tabs>
                <w:tab w:val="clear" w:pos="765"/>
                <w:tab w:val="decimal" w:pos="1180"/>
              </w:tabs>
              <w:spacing w:line="240" w:lineRule="atLeast"/>
              <w:ind w:left="-108" w:right="-108"/>
              <w:rPr>
                <w:szCs w:val="22"/>
              </w:rPr>
            </w:pPr>
            <w:r w:rsidRPr="00FD30AE">
              <w:t>186,976</w:t>
            </w:r>
          </w:p>
        </w:tc>
      </w:tr>
      <w:tr w:rsidR="0052580A" w:rsidRPr="00DD7BE0" w14:paraId="78D5BEF7" w14:textId="77777777" w:rsidTr="00D94462">
        <w:trPr>
          <w:cantSplit/>
          <w:tblHeader/>
        </w:trPr>
        <w:tc>
          <w:tcPr>
            <w:tcW w:w="2701" w:type="dxa"/>
          </w:tcPr>
          <w:p w14:paraId="31B07199" w14:textId="246D005A" w:rsidR="0052580A" w:rsidRPr="00FD30AE" w:rsidRDefault="0052580A" w:rsidP="0052580A">
            <w:pPr>
              <w:spacing w:line="240" w:lineRule="atLeast"/>
              <w:rPr>
                <w:rFonts w:cs="Times New Roman"/>
                <w:b/>
                <w:bCs/>
              </w:rPr>
            </w:pPr>
            <w:r w:rsidRPr="00FD30AE">
              <w:rPr>
                <w:rFonts w:cs="Times New Roman"/>
              </w:rPr>
              <w:t>Non-current</w:t>
            </w:r>
          </w:p>
        </w:tc>
        <w:tc>
          <w:tcPr>
            <w:tcW w:w="621" w:type="dxa"/>
          </w:tcPr>
          <w:p w14:paraId="5902D8FE" w14:textId="77777777" w:rsidR="0052580A" w:rsidRPr="00FD30AE" w:rsidRDefault="0052580A" w:rsidP="0052580A">
            <w:pPr>
              <w:spacing w:line="240" w:lineRule="atLeast"/>
              <w:jc w:val="center"/>
              <w:rPr>
                <w:rFonts w:cs="Times New Roman"/>
                <w:b/>
                <w:bCs/>
              </w:rPr>
            </w:pPr>
          </w:p>
        </w:tc>
        <w:tc>
          <w:tcPr>
            <w:tcW w:w="1359" w:type="dxa"/>
          </w:tcPr>
          <w:p w14:paraId="5D4B5D04" w14:textId="46B7B969" w:rsidR="0052580A" w:rsidRPr="00FD30AE" w:rsidRDefault="0052580A" w:rsidP="0052580A">
            <w:pPr>
              <w:spacing w:line="240" w:lineRule="atLeast"/>
              <w:ind w:left="11"/>
              <w:jc w:val="center"/>
              <w:rPr>
                <w:rFonts w:cs="Times New Roman"/>
              </w:rPr>
            </w:pPr>
          </w:p>
        </w:tc>
        <w:tc>
          <w:tcPr>
            <w:tcW w:w="184" w:type="dxa"/>
          </w:tcPr>
          <w:p w14:paraId="2F3C4D01" w14:textId="77777777" w:rsidR="0052580A" w:rsidRPr="00FD30AE" w:rsidRDefault="0052580A" w:rsidP="0052580A">
            <w:pPr>
              <w:spacing w:line="240" w:lineRule="atLeast"/>
              <w:jc w:val="center"/>
              <w:rPr>
                <w:rFonts w:cs="Times New Roman"/>
                <w:b/>
                <w:bCs/>
              </w:rPr>
            </w:pPr>
          </w:p>
        </w:tc>
        <w:tc>
          <w:tcPr>
            <w:tcW w:w="1258" w:type="dxa"/>
          </w:tcPr>
          <w:p w14:paraId="3762DE14" w14:textId="747BA6B7" w:rsidR="0052580A" w:rsidRPr="00FD30AE" w:rsidRDefault="0052580A" w:rsidP="0052580A">
            <w:pPr>
              <w:spacing w:line="240" w:lineRule="atLeast"/>
              <w:jc w:val="center"/>
              <w:rPr>
                <w:rFonts w:cs="Times New Roman"/>
                <w:b/>
                <w:bCs/>
              </w:rPr>
            </w:pPr>
          </w:p>
        </w:tc>
        <w:tc>
          <w:tcPr>
            <w:tcW w:w="184" w:type="dxa"/>
          </w:tcPr>
          <w:p w14:paraId="66EE8060" w14:textId="77777777" w:rsidR="0052580A" w:rsidRPr="00FD30AE" w:rsidRDefault="0052580A" w:rsidP="0052580A">
            <w:pPr>
              <w:spacing w:line="240" w:lineRule="atLeast"/>
              <w:jc w:val="center"/>
              <w:rPr>
                <w:rFonts w:cs="Times New Roman"/>
                <w:b/>
                <w:bCs/>
              </w:rPr>
            </w:pPr>
          </w:p>
        </w:tc>
        <w:tc>
          <w:tcPr>
            <w:tcW w:w="1395" w:type="dxa"/>
            <w:tcBorders>
              <w:bottom w:val="single" w:sz="4" w:space="0" w:color="auto"/>
            </w:tcBorders>
          </w:tcPr>
          <w:p w14:paraId="66BFDE48" w14:textId="09E6DD48" w:rsidR="0052580A" w:rsidRPr="00FD30AE" w:rsidRDefault="00B0654F" w:rsidP="0052580A">
            <w:pPr>
              <w:pStyle w:val="acctfourfigures"/>
              <w:tabs>
                <w:tab w:val="clear" w:pos="765"/>
                <w:tab w:val="decimal" w:pos="1138"/>
              </w:tabs>
              <w:spacing w:line="240" w:lineRule="atLeast"/>
              <w:ind w:left="-108" w:right="-108"/>
              <w:rPr>
                <w:szCs w:val="22"/>
              </w:rPr>
            </w:pPr>
            <w:r>
              <w:rPr>
                <w:szCs w:val="22"/>
              </w:rPr>
              <w:t>141,966</w:t>
            </w:r>
          </w:p>
        </w:tc>
        <w:tc>
          <w:tcPr>
            <w:tcW w:w="184" w:type="dxa"/>
          </w:tcPr>
          <w:p w14:paraId="69BF5036"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Borders>
              <w:bottom w:val="single" w:sz="4" w:space="0" w:color="auto"/>
            </w:tcBorders>
          </w:tcPr>
          <w:p w14:paraId="6B752292" w14:textId="1917B8C7" w:rsidR="0052580A" w:rsidRPr="00FD30AE" w:rsidRDefault="0052580A" w:rsidP="0052580A">
            <w:pPr>
              <w:pStyle w:val="acctfourfigures"/>
              <w:tabs>
                <w:tab w:val="clear" w:pos="765"/>
                <w:tab w:val="decimal" w:pos="1180"/>
              </w:tabs>
              <w:spacing w:line="240" w:lineRule="atLeast"/>
              <w:ind w:left="-108" w:right="-108"/>
              <w:rPr>
                <w:color w:val="000000"/>
                <w:szCs w:val="22"/>
              </w:rPr>
            </w:pPr>
            <w:r w:rsidRPr="00FD30AE">
              <w:t>172,819</w:t>
            </w:r>
          </w:p>
        </w:tc>
      </w:tr>
      <w:tr w:rsidR="0052580A" w:rsidRPr="00EF7DDF" w14:paraId="5863E147" w14:textId="77777777" w:rsidTr="00D94462">
        <w:trPr>
          <w:cantSplit/>
          <w:tblHeader/>
        </w:trPr>
        <w:tc>
          <w:tcPr>
            <w:tcW w:w="2701" w:type="dxa"/>
          </w:tcPr>
          <w:p w14:paraId="239C09F0" w14:textId="02E977C5" w:rsidR="0052580A" w:rsidRPr="00FD30AE" w:rsidRDefault="0052580A" w:rsidP="0052580A">
            <w:pPr>
              <w:spacing w:line="240" w:lineRule="atLeast"/>
              <w:rPr>
                <w:rFonts w:cs="Times New Roman"/>
                <w:b/>
                <w:bCs/>
              </w:rPr>
            </w:pPr>
            <w:r w:rsidRPr="00FD30AE">
              <w:rPr>
                <w:rFonts w:cs="Times New Roman"/>
                <w:b/>
                <w:bCs/>
              </w:rPr>
              <w:t>Total</w:t>
            </w:r>
          </w:p>
        </w:tc>
        <w:tc>
          <w:tcPr>
            <w:tcW w:w="621" w:type="dxa"/>
          </w:tcPr>
          <w:p w14:paraId="34361128" w14:textId="77777777" w:rsidR="0052580A" w:rsidRPr="00FD30AE" w:rsidRDefault="0052580A" w:rsidP="0052580A">
            <w:pPr>
              <w:spacing w:line="240" w:lineRule="atLeast"/>
              <w:jc w:val="center"/>
              <w:rPr>
                <w:rFonts w:cs="Times New Roman"/>
                <w:b/>
                <w:bCs/>
              </w:rPr>
            </w:pPr>
          </w:p>
        </w:tc>
        <w:tc>
          <w:tcPr>
            <w:tcW w:w="1359" w:type="dxa"/>
          </w:tcPr>
          <w:p w14:paraId="193D04A0" w14:textId="73BA73B3" w:rsidR="0052580A" w:rsidRPr="00FD30AE" w:rsidRDefault="0052580A" w:rsidP="0052580A">
            <w:pPr>
              <w:spacing w:line="240" w:lineRule="atLeast"/>
              <w:ind w:left="11"/>
              <w:jc w:val="center"/>
              <w:rPr>
                <w:rFonts w:cs="Times New Roman"/>
              </w:rPr>
            </w:pPr>
          </w:p>
        </w:tc>
        <w:tc>
          <w:tcPr>
            <w:tcW w:w="184" w:type="dxa"/>
          </w:tcPr>
          <w:p w14:paraId="54E7207A" w14:textId="77777777" w:rsidR="0052580A" w:rsidRPr="00FD30AE" w:rsidRDefault="0052580A" w:rsidP="0052580A">
            <w:pPr>
              <w:spacing w:line="240" w:lineRule="atLeast"/>
              <w:jc w:val="center"/>
              <w:rPr>
                <w:rFonts w:cs="Times New Roman"/>
                <w:b/>
                <w:bCs/>
              </w:rPr>
            </w:pPr>
          </w:p>
        </w:tc>
        <w:tc>
          <w:tcPr>
            <w:tcW w:w="1258" w:type="dxa"/>
          </w:tcPr>
          <w:p w14:paraId="41D5C48F" w14:textId="78551959" w:rsidR="0052580A" w:rsidRPr="00FD30AE" w:rsidRDefault="0052580A" w:rsidP="0052580A">
            <w:pPr>
              <w:spacing w:line="240" w:lineRule="atLeast"/>
              <w:jc w:val="center"/>
              <w:rPr>
                <w:rFonts w:cs="Times New Roman"/>
                <w:b/>
                <w:bCs/>
              </w:rPr>
            </w:pPr>
          </w:p>
        </w:tc>
        <w:tc>
          <w:tcPr>
            <w:tcW w:w="184" w:type="dxa"/>
          </w:tcPr>
          <w:p w14:paraId="40E26C6E" w14:textId="77777777" w:rsidR="0052580A" w:rsidRPr="00FD30AE" w:rsidRDefault="0052580A" w:rsidP="0052580A">
            <w:pPr>
              <w:spacing w:line="240" w:lineRule="atLeast"/>
              <w:jc w:val="center"/>
              <w:rPr>
                <w:rFonts w:cs="Times New Roman"/>
                <w:b/>
                <w:bCs/>
              </w:rPr>
            </w:pPr>
          </w:p>
        </w:tc>
        <w:tc>
          <w:tcPr>
            <w:tcW w:w="1395" w:type="dxa"/>
            <w:tcBorders>
              <w:top w:val="single" w:sz="4" w:space="0" w:color="auto"/>
              <w:bottom w:val="double" w:sz="4" w:space="0" w:color="auto"/>
            </w:tcBorders>
          </w:tcPr>
          <w:p w14:paraId="49668091" w14:textId="2CBF22D0" w:rsidR="0052580A" w:rsidRPr="00FD30AE" w:rsidRDefault="00B0654F" w:rsidP="0052580A">
            <w:pPr>
              <w:pStyle w:val="acctfourfigures"/>
              <w:tabs>
                <w:tab w:val="clear" w:pos="765"/>
                <w:tab w:val="decimal" w:pos="1138"/>
              </w:tabs>
              <w:spacing w:line="240" w:lineRule="atLeast"/>
              <w:ind w:left="-108" w:right="-108"/>
              <w:rPr>
                <w:b/>
                <w:bCs/>
                <w:szCs w:val="22"/>
              </w:rPr>
            </w:pPr>
            <w:r>
              <w:rPr>
                <w:b/>
                <w:bCs/>
                <w:szCs w:val="22"/>
              </w:rPr>
              <w:t>351,226</w:t>
            </w:r>
          </w:p>
        </w:tc>
        <w:tc>
          <w:tcPr>
            <w:tcW w:w="184" w:type="dxa"/>
          </w:tcPr>
          <w:p w14:paraId="7C5F14E3" w14:textId="77777777" w:rsidR="0052580A" w:rsidRPr="00FD30AE" w:rsidRDefault="0052580A" w:rsidP="0052580A">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66B13CFA" w14:textId="3E186C75" w:rsidR="0052580A" w:rsidRPr="00FD30AE" w:rsidRDefault="0052580A" w:rsidP="0052580A">
            <w:pPr>
              <w:pStyle w:val="acctfourfigures"/>
              <w:tabs>
                <w:tab w:val="clear" w:pos="765"/>
                <w:tab w:val="decimal" w:pos="1180"/>
              </w:tabs>
              <w:spacing w:line="240" w:lineRule="atLeast"/>
              <w:ind w:left="-108" w:right="-108"/>
              <w:rPr>
                <w:b/>
                <w:bCs/>
                <w:szCs w:val="22"/>
              </w:rPr>
            </w:pPr>
            <w:r w:rsidRPr="00FD30AE">
              <w:rPr>
                <w:b/>
                <w:bCs/>
              </w:rPr>
              <w:t>359,795</w:t>
            </w:r>
          </w:p>
        </w:tc>
      </w:tr>
    </w:tbl>
    <w:p w14:paraId="2C272992" w14:textId="3B7E6BF0" w:rsidR="007A72AB" w:rsidRPr="00FD0268" w:rsidRDefault="007A72AB" w:rsidP="00FD0268">
      <w:pPr>
        <w:rPr>
          <w:rFonts w:cs="Times New Roman"/>
          <w:cs/>
        </w:rPr>
      </w:pPr>
    </w:p>
    <w:p w14:paraId="62A40A1A" w14:textId="280B2BA0" w:rsidR="00AA4B5F" w:rsidRPr="00F11E72" w:rsidRDefault="00AA4B5F" w:rsidP="00AA4B5F">
      <w:pPr>
        <w:spacing w:line="240" w:lineRule="atLeast"/>
        <w:ind w:left="540"/>
        <w:jc w:val="thaiDistribute"/>
        <w:rPr>
          <w:rFonts w:cs="Times New Roman"/>
          <w:lang w:val="en-US"/>
        </w:rPr>
      </w:pPr>
      <w:r w:rsidRPr="00F11E72">
        <w:rPr>
          <w:rFonts w:cs="Times New Roman"/>
          <w:lang w:val="en-US"/>
        </w:rPr>
        <w:t>Movements during the</w:t>
      </w:r>
      <w:r w:rsidRPr="00F11E72">
        <w:rPr>
          <w:rFonts w:cs="Times New Roman"/>
          <w:cs/>
          <w:lang w:val="en-US"/>
        </w:rPr>
        <w:t xml:space="preserve"> </w:t>
      </w:r>
      <w:r w:rsidR="00EA3016">
        <w:rPr>
          <w:rFonts w:cs="Times New Roman"/>
          <w:lang w:val="en-US"/>
        </w:rPr>
        <w:t>six</w:t>
      </w:r>
      <w:r w:rsidR="00EA3016" w:rsidRPr="00F11E72">
        <w:rPr>
          <w:rFonts w:cs="Times New Roman"/>
          <w:lang w:val="en-US"/>
        </w:rPr>
        <w:t xml:space="preserve">-month period ended </w:t>
      </w:r>
      <w:r w:rsidR="00EA3016">
        <w:rPr>
          <w:rFonts w:cs="Times New Roman"/>
          <w:lang w:val="en-US"/>
        </w:rPr>
        <w:t xml:space="preserve">30 June </w:t>
      </w:r>
      <w:r w:rsidRPr="00F11E72">
        <w:rPr>
          <w:rFonts w:cs="Times New Roman"/>
          <w:lang w:val="en-US"/>
        </w:rPr>
        <w:t>of loans receivable were as follows:</w:t>
      </w:r>
    </w:p>
    <w:p w14:paraId="4A246854" w14:textId="77777777" w:rsidR="00AA4B5F" w:rsidRDefault="00AA4B5F" w:rsidP="00AA4B5F">
      <w:pPr>
        <w:rPr>
          <w:rFonts w:cs="Times New Roman"/>
        </w:rPr>
      </w:pPr>
    </w:p>
    <w:tbl>
      <w:tblPr>
        <w:tblW w:w="4831" w:type="pct"/>
        <w:tblInd w:w="529" w:type="dxa"/>
        <w:tblLayout w:type="fixed"/>
        <w:tblCellMar>
          <w:left w:w="79" w:type="dxa"/>
          <w:right w:w="79" w:type="dxa"/>
        </w:tblCellMar>
        <w:tblLook w:val="04A0" w:firstRow="1" w:lastRow="0" w:firstColumn="1" w:lastColumn="0" w:noHBand="0" w:noVBand="1"/>
      </w:tblPr>
      <w:tblGrid>
        <w:gridCol w:w="6310"/>
        <w:gridCol w:w="1440"/>
        <w:gridCol w:w="180"/>
        <w:gridCol w:w="1350"/>
      </w:tblGrid>
      <w:tr w:rsidR="004343E3" w14:paraId="64EC9CAE" w14:textId="77777777" w:rsidTr="0052580A">
        <w:trPr>
          <w:cantSplit/>
          <w:tblHeader/>
        </w:trPr>
        <w:tc>
          <w:tcPr>
            <w:tcW w:w="6310" w:type="dxa"/>
          </w:tcPr>
          <w:p w14:paraId="71C33308" w14:textId="77777777" w:rsidR="004343E3" w:rsidRPr="00FD30AE" w:rsidRDefault="004343E3" w:rsidP="00FA3EF0">
            <w:pPr>
              <w:spacing w:line="240" w:lineRule="exact"/>
              <w:rPr>
                <w:rFonts w:cs="Times New Roman"/>
                <w:b/>
                <w:bCs/>
              </w:rPr>
            </w:pPr>
          </w:p>
        </w:tc>
        <w:tc>
          <w:tcPr>
            <w:tcW w:w="2970" w:type="dxa"/>
            <w:gridSpan w:val="3"/>
            <w:hideMark/>
          </w:tcPr>
          <w:p w14:paraId="5FDE0EDA" w14:textId="4C30C108" w:rsidR="004343E3" w:rsidRPr="00FD30AE" w:rsidRDefault="004343E3" w:rsidP="00FA3EF0">
            <w:pPr>
              <w:pStyle w:val="acctfourfigures"/>
              <w:tabs>
                <w:tab w:val="left" w:pos="720"/>
              </w:tabs>
              <w:spacing w:line="240" w:lineRule="atLeast"/>
              <w:ind w:left="-108" w:right="-108"/>
              <w:jc w:val="center"/>
              <w:rPr>
                <w:szCs w:val="22"/>
                <w:lang w:val="en-US"/>
              </w:rPr>
            </w:pPr>
            <w:r w:rsidRPr="00FD30AE">
              <w:rPr>
                <w:b/>
                <w:bCs/>
                <w:szCs w:val="22"/>
                <w:lang w:val="en-US"/>
              </w:rPr>
              <w:t>Consolidated</w:t>
            </w:r>
            <w:r w:rsidR="00BC368A" w:rsidRPr="00FD30AE">
              <w:rPr>
                <w:b/>
                <w:bCs/>
                <w:szCs w:val="22"/>
                <w:lang w:val="en-US"/>
              </w:rPr>
              <w:t xml:space="preserve"> </w:t>
            </w:r>
            <w:r w:rsidRPr="00FD30AE">
              <w:rPr>
                <w:b/>
                <w:bCs/>
                <w:szCs w:val="22"/>
                <w:lang w:val="en-US"/>
              </w:rPr>
              <w:t>/</w:t>
            </w:r>
            <w:r w:rsidR="00BC368A" w:rsidRPr="00FD30AE">
              <w:rPr>
                <w:b/>
                <w:bCs/>
                <w:szCs w:val="22"/>
                <w:lang w:val="en-US"/>
              </w:rPr>
              <w:t xml:space="preserve"> </w:t>
            </w:r>
            <w:r w:rsidRPr="00FD30AE">
              <w:rPr>
                <w:b/>
                <w:bCs/>
                <w:szCs w:val="22"/>
                <w:lang w:val="en-US"/>
              </w:rPr>
              <w:t>Separate</w:t>
            </w:r>
          </w:p>
        </w:tc>
      </w:tr>
      <w:tr w:rsidR="004343E3" w14:paraId="7029D847" w14:textId="77777777" w:rsidTr="0052580A">
        <w:trPr>
          <w:cantSplit/>
          <w:tblHeader/>
        </w:trPr>
        <w:tc>
          <w:tcPr>
            <w:tcW w:w="6310" w:type="dxa"/>
          </w:tcPr>
          <w:p w14:paraId="6443B718" w14:textId="77777777" w:rsidR="004343E3" w:rsidRPr="00FD30AE" w:rsidRDefault="004343E3" w:rsidP="00FA3EF0">
            <w:pPr>
              <w:spacing w:line="240" w:lineRule="exact"/>
              <w:rPr>
                <w:rFonts w:cs="Times New Roman"/>
                <w:b/>
                <w:bCs/>
              </w:rPr>
            </w:pPr>
          </w:p>
        </w:tc>
        <w:tc>
          <w:tcPr>
            <w:tcW w:w="2970" w:type="dxa"/>
            <w:gridSpan w:val="3"/>
            <w:hideMark/>
          </w:tcPr>
          <w:p w14:paraId="0752022B" w14:textId="77777777" w:rsidR="004343E3" w:rsidRPr="00FD30AE" w:rsidRDefault="004343E3" w:rsidP="00FA3EF0">
            <w:pPr>
              <w:pStyle w:val="acctfourfigures"/>
              <w:tabs>
                <w:tab w:val="left" w:pos="720"/>
              </w:tabs>
              <w:spacing w:line="240" w:lineRule="atLeast"/>
              <w:ind w:left="-108" w:right="-108"/>
              <w:jc w:val="center"/>
              <w:rPr>
                <w:szCs w:val="22"/>
                <w:lang w:val="en-US"/>
              </w:rPr>
            </w:pPr>
            <w:r w:rsidRPr="00FD30AE">
              <w:rPr>
                <w:b/>
                <w:bCs/>
                <w:szCs w:val="22"/>
                <w:lang w:val="en-US"/>
              </w:rPr>
              <w:t>financial statements</w:t>
            </w:r>
          </w:p>
        </w:tc>
      </w:tr>
      <w:tr w:rsidR="004343E3" w14:paraId="54C8198B" w14:textId="77777777" w:rsidTr="0052580A">
        <w:trPr>
          <w:cantSplit/>
          <w:tblHeader/>
        </w:trPr>
        <w:tc>
          <w:tcPr>
            <w:tcW w:w="6310" w:type="dxa"/>
          </w:tcPr>
          <w:p w14:paraId="105AFF87" w14:textId="77777777" w:rsidR="004343E3" w:rsidRPr="00FD30AE" w:rsidRDefault="004343E3" w:rsidP="004343E3">
            <w:pPr>
              <w:spacing w:line="240" w:lineRule="exact"/>
              <w:rPr>
                <w:rFonts w:cs="Times New Roman"/>
                <w:b/>
                <w:bCs/>
              </w:rPr>
            </w:pPr>
          </w:p>
        </w:tc>
        <w:tc>
          <w:tcPr>
            <w:tcW w:w="1440" w:type="dxa"/>
            <w:hideMark/>
          </w:tcPr>
          <w:p w14:paraId="3F6BAB00" w14:textId="00DF5ABB"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szCs w:val="22"/>
                <w:lang w:val="en-US"/>
              </w:rPr>
              <w:t>202</w:t>
            </w:r>
            <w:r w:rsidR="00D94462" w:rsidRPr="00FD30AE">
              <w:rPr>
                <w:szCs w:val="22"/>
                <w:lang w:val="en-US"/>
              </w:rPr>
              <w:t>5</w:t>
            </w:r>
          </w:p>
        </w:tc>
        <w:tc>
          <w:tcPr>
            <w:tcW w:w="180" w:type="dxa"/>
          </w:tcPr>
          <w:p w14:paraId="208BFC5D" w14:textId="77777777" w:rsidR="004343E3" w:rsidRPr="00FD30AE" w:rsidRDefault="004343E3" w:rsidP="004343E3">
            <w:pPr>
              <w:pStyle w:val="acctfourfigures"/>
              <w:tabs>
                <w:tab w:val="left" w:pos="720"/>
              </w:tabs>
              <w:spacing w:line="240" w:lineRule="atLeast"/>
              <w:ind w:left="-105" w:right="-107"/>
              <w:jc w:val="center"/>
              <w:rPr>
                <w:szCs w:val="22"/>
                <w:lang w:val="en-US"/>
              </w:rPr>
            </w:pPr>
          </w:p>
        </w:tc>
        <w:tc>
          <w:tcPr>
            <w:tcW w:w="1350" w:type="dxa"/>
            <w:hideMark/>
          </w:tcPr>
          <w:p w14:paraId="355D3BB3" w14:textId="399434E1"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szCs w:val="22"/>
                <w:lang w:val="en-US"/>
              </w:rPr>
              <w:t>202</w:t>
            </w:r>
            <w:r w:rsidR="00D94462" w:rsidRPr="00FD30AE">
              <w:rPr>
                <w:szCs w:val="22"/>
                <w:lang w:val="en-US"/>
              </w:rPr>
              <w:t>4</w:t>
            </w:r>
          </w:p>
        </w:tc>
      </w:tr>
      <w:tr w:rsidR="004343E3" w14:paraId="1E10A082" w14:textId="77777777" w:rsidTr="0052580A">
        <w:trPr>
          <w:cantSplit/>
          <w:tblHeader/>
        </w:trPr>
        <w:tc>
          <w:tcPr>
            <w:tcW w:w="6310" w:type="dxa"/>
          </w:tcPr>
          <w:p w14:paraId="1ED891AC" w14:textId="77777777" w:rsidR="004343E3" w:rsidRPr="00FD30AE" w:rsidRDefault="004343E3" w:rsidP="004343E3">
            <w:pPr>
              <w:spacing w:line="240" w:lineRule="exact"/>
              <w:rPr>
                <w:rFonts w:cs="Times New Roman"/>
                <w:b/>
                <w:bCs/>
              </w:rPr>
            </w:pPr>
          </w:p>
        </w:tc>
        <w:tc>
          <w:tcPr>
            <w:tcW w:w="2970" w:type="dxa"/>
            <w:gridSpan w:val="3"/>
          </w:tcPr>
          <w:p w14:paraId="7E58570E" w14:textId="60757D00"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i/>
                <w:iCs/>
              </w:rPr>
              <w:t>(in thousand Baht)</w:t>
            </w:r>
          </w:p>
        </w:tc>
      </w:tr>
      <w:tr w:rsidR="000E71C0" w14:paraId="2F927A2A" w14:textId="77777777" w:rsidTr="0052580A">
        <w:trPr>
          <w:cantSplit/>
          <w:tblHeader/>
        </w:trPr>
        <w:tc>
          <w:tcPr>
            <w:tcW w:w="6310" w:type="dxa"/>
            <w:hideMark/>
          </w:tcPr>
          <w:p w14:paraId="482F4C80" w14:textId="77777777" w:rsidR="000E71C0" w:rsidRPr="00FD30AE" w:rsidRDefault="000E71C0" w:rsidP="000E71C0">
            <w:pPr>
              <w:spacing w:line="240" w:lineRule="atLeast"/>
              <w:ind w:left="-73"/>
              <w:rPr>
                <w:rFonts w:cs="Times New Roman"/>
              </w:rPr>
            </w:pPr>
            <w:r w:rsidRPr="00FD30AE">
              <w:rPr>
                <w:rFonts w:cs="Times New Roman"/>
              </w:rPr>
              <w:t>At 1 January</w:t>
            </w:r>
          </w:p>
        </w:tc>
        <w:tc>
          <w:tcPr>
            <w:tcW w:w="1440" w:type="dxa"/>
          </w:tcPr>
          <w:p w14:paraId="13CBFD57" w14:textId="573056DF" w:rsidR="000E71C0" w:rsidRPr="00FD30AE" w:rsidRDefault="000E71C0" w:rsidP="000E71C0">
            <w:pPr>
              <w:pStyle w:val="acctfourfigures"/>
              <w:tabs>
                <w:tab w:val="clear" w:pos="765"/>
                <w:tab w:val="decimal" w:pos="1138"/>
              </w:tabs>
              <w:spacing w:line="240" w:lineRule="atLeast"/>
              <w:ind w:left="-108" w:right="-108"/>
              <w:rPr>
                <w:szCs w:val="22"/>
              </w:rPr>
            </w:pPr>
            <w:r w:rsidRPr="00FD30AE">
              <w:t>363,279</w:t>
            </w:r>
          </w:p>
        </w:tc>
        <w:tc>
          <w:tcPr>
            <w:tcW w:w="180" w:type="dxa"/>
            <w:vAlign w:val="bottom"/>
          </w:tcPr>
          <w:p w14:paraId="13C2ABB4" w14:textId="77777777" w:rsidR="000E71C0" w:rsidRPr="00FD30AE" w:rsidRDefault="000E71C0" w:rsidP="000E71C0">
            <w:pPr>
              <w:pStyle w:val="acctfourfigures"/>
              <w:tabs>
                <w:tab w:val="clear" w:pos="765"/>
                <w:tab w:val="decimal" w:pos="885"/>
              </w:tabs>
              <w:spacing w:line="240" w:lineRule="atLeast"/>
              <w:ind w:left="-132" w:right="-99"/>
              <w:rPr>
                <w:szCs w:val="22"/>
                <w:lang w:val="en-US"/>
              </w:rPr>
            </w:pPr>
          </w:p>
        </w:tc>
        <w:tc>
          <w:tcPr>
            <w:tcW w:w="1350" w:type="dxa"/>
          </w:tcPr>
          <w:p w14:paraId="2E41DB9A" w14:textId="72E3772B" w:rsidR="000E71C0" w:rsidRPr="00FD30AE" w:rsidRDefault="000E71C0" w:rsidP="00EE57DB">
            <w:pPr>
              <w:pStyle w:val="acctfourfigures"/>
              <w:tabs>
                <w:tab w:val="clear" w:pos="765"/>
                <w:tab w:val="decimal" w:pos="1138"/>
              </w:tabs>
              <w:spacing w:line="240" w:lineRule="atLeast"/>
              <w:ind w:left="-108" w:right="-108"/>
              <w:rPr>
                <w:szCs w:val="22"/>
                <w:lang w:val="en-US"/>
              </w:rPr>
            </w:pPr>
            <w:r w:rsidRPr="009E45BC">
              <w:rPr>
                <w:szCs w:val="22"/>
              </w:rPr>
              <w:t>337,658</w:t>
            </w:r>
          </w:p>
        </w:tc>
      </w:tr>
      <w:tr w:rsidR="000E71C0" w14:paraId="0C9F90F8" w14:textId="77777777" w:rsidTr="0052580A">
        <w:trPr>
          <w:cantSplit/>
          <w:tblHeader/>
        </w:trPr>
        <w:tc>
          <w:tcPr>
            <w:tcW w:w="6310" w:type="dxa"/>
            <w:hideMark/>
          </w:tcPr>
          <w:p w14:paraId="21656138" w14:textId="77777777" w:rsidR="000E71C0" w:rsidRPr="00FD30AE" w:rsidRDefault="000E71C0" w:rsidP="000E71C0">
            <w:pPr>
              <w:spacing w:line="240" w:lineRule="atLeast"/>
              <w:ind w:left="-73"/>
              <w:rPr>
                <w:rFonts w:cs="Times New Roman"/>
              </w:rPr>
            </w:pPr>
            <w:r w:rsidRPr="00FD30AE">
              <w:rPr>
                <w:rFonts w:cs="Times New Roman"/>
              </w:rPr>
              <w:t>Increase</w:t>
            </w:r>
          </w:p>
        </w:tc>
        <w:tc>
          <w:tcPr>
            <w:tcW w:w="1440" w:type="dxa"/>
          </w:tcPr>
          <w:p w14:paraId="031B4279" w14:textId="37F68443" w:rsidR="000E71C0" w:rsidRPr="00FD30AE" w:rsidRDefault="00B0654F" w:rsidP="000E71C0">
            <w:pPr>
              <w:pStyle w:val="acctfourfigures"/>
              <w:tabs>
                <w:tab w:val="clear" w:pos="765"/>
                <w:tab w:val="decimal" w:pos="1138"/>
              </w:tabs>
              <w:spacing w:line="240" w:lineRule="atLeast"/>
              <w:ind w:left="-108" w:right="-108"/>
              <w:rPr>
                <w:szCs w:val="22"/>
              </w:rPr>
            </w:pPr>
            <w:r>
              <w:rPr>
                <w:szCs w:val="22"/>
              </w:rPr>
              <w:t>154,431</w:t>
            </w:r>
          </w:p>
        </w:tc>
        <w:tc>
          <w:tcPr>
            <w:tcW w:w="180" w:type="dxa"/>
            <w:vAlign w:val="bottom"/>
          </w:tcPr>
          <w:p w14:paraId="47D1CCBC" w14:textId="77777777" w:rsidR="000E71C0" w:rsidRPr="00FD30AE" w:rsidRDefault="000E71C0" w:rsidP="000E71C0">
            <w:pPr>
              <w:pStyle w:val="acctfourfigures"/>
              <w:tabs>
                <w:tab w:val="clear" w:pos="765"/>
                <w:tab w:val="decimal" w:pos="885"/>
              </w:tabs>
              <w:spacing w:line="240" w:lineRule="atLeast"/>
              <w:ind w:left="-132" w:right="-99"/>
              <w:rPr>
                <w:b/>
                <w:bCs/>
                <w:szCs w:val="22"/>
                <w:lang w:val="en-US"/>
              </w:rPr>
            </w:pPr>
          </w:p>
        </w:tc>
        <w:tc>
          <w:tcPr>
            <w:tcW w:w="1350" w:type="dxa"/>
          </w:tcPr>
          <w:p w14:paraId="56A82BA7" w14:textId="3FC3B46B" w:rsidR="000E71C0" w:rsidRPr="00FD30AE" w:rsidRDefault="000E71C0" w:rsidP="000E71C0">
            <w:pPr>
              <w:pStyle w:val="acctfourfigures"/>
              <w:tabs>
                <w:tab w:val="clear" w:pos="765"/>
                <w:tab w:val="decimal" w:pos="1138"/>
              </w:tabs>
              <w:spacing w:line="240" w:lineRule="atLeast"/>
              <w:ind w:left="-108" w:right="-108"/>
              <w:rPr>
                <w:szCs w:val="22"/>
                <w:lang w:val="en-US"/>
              </w:rPr>
            </w:pPr>
            <w:r w:rsidRPr="009E45BC">
              <w:rPr>
                <w:szCs w:val="22"/>
              </w:rPr>
              <w:t>22,830</w:t>
            </w:r>
          </w:p>
        </w:tc>
      </w:tr>
      <w:tr w:rsidR="000E71C0" w14:paraId="3CD7E1EC" w14:textId="77777777" w:rsidTr="0052580A">
        <w:trPr>
          <w:cantSplit/>
          <w:tblHeader/>
        </w:trPr>
        <w:tc>
          <w:tcPr>
            <w:tcW w:w="6310" w:type="dxa"/>
            <w:hideMark/>
          </w:tcPr>
          <w:p w14:paraId="608931C4" w14:textId="77777777" w:rsidR="000E71C0" w:rsidRPr="00FD30AE" w:rsidRDefault="000E71C0" w:rsidP="000E71C0">
            <w:pPr>
              <w:spacing w:line="240" w:lineRule="atLeast"/>
              <w:ind w:left="-73"/>
              <w:rPr>
                <w:rFonts w:cs="Times New Roman"/>
              </w:rPr>
            </w:pPr>
            <w:r w:rsidRPr="00FD30AE">
              <w:rPr>
                <w:rFonts w:cs="Times New Roman"/>
              </w:rPr>
              <w:t>Decrease</w:t>
            </w:r>
          </w:p>
        </w:tc>
        <w:tc>
          <w:tcPr>
            <w:tcW w:w="1440" w:type="dxa"/>
            <w:tcBorders>
              <w:top w:val="nil"/>
              <w:left w:val="nil"/>
              <w:bottom w:val="single" w:sz="4" w:space="0" w:color="auto"/>
              <w:right w:val="nil"/>
            </w:tcBorders>
          </w:tcPr>
          <w:p w14:paraId="5B6CFFEE" w14:textId="60C81A86" w:rsidR="000E71C0" w:rsidRPr="00FD30AE" w:rsidRDefault="00B0654F" w:rsidP="000E71C0">
            <w:pPr>
              <w:pStyle w:val="acctfourfigures"/>
              <w:tabs>
                <w:tab w:val="clear" w:pos="765"/>
                <w:tab w:val="decimal" w:pos="1138"/>
              </w:tabs>
              <w:spacing w:line="240" w:lineRule="atLeast"/>
              <w:ind w:left="-108" w:right="-108"/>
              <w:rPr>
                <w:szCs w:val="22"/>
              </w:rPr>
            </w:pPr>
            <w:r>
              <w:rPr>
                <w:szCs w:val="22"/>
              </w:rPr>
              <w:t>(163,000)</w:t>
            </w:r>
          </w:p>
        </w:tc>
        <w:tc>
          <w:tcPr>
            <w:tcW w:w="180" w:type="dxa"/>
            <w:vAlign w:val="bottom"/>
          </w:tcPr>
          <w:p w14:paraId="7FA32426" w14:textId="77777777" w:rsidR="000E71C0" w:rsidRPr="00FD30AE" w:rsidRDefault="000E71C0" w:rsidP="000E71C0">
            <w:pPr>
              <w:pStyle w:val="acctfourfigures"/>
              <w:tabs>
                <w:tab w:val="clear" w:pos="765"/>
                <w:tab w:val="decimal" w:pos="885"/>
              </w:tabs>
              <w:spacing w:line="240" w:lineRule="atLeast"/>
              <w:ind w:left="-132" w:right="-99"/>
              <w:rPr>
                <w:b/>
                <w:bCs/>
                <w:szCs w:val="22"/>
                <w:lang w:val="en-US"/>
              </w:rPr>
            </w:pPr>
          </w:p>
        </w:tc>
        <w:tc>
          <w:tcPr>
            <w:tcW w:w="1350" w:type="dxa"/>
            <w:tcBorders>
              <w:top w:val="nil"/>
              <w:left w:val="nil"/>
              <w:bottom w:val="single" w:sz="4" w:space="0" w:color="auto"/>
              <w:right w:val="nil"/>
            </w:tcBorders>
          </w:tcPr>
          <w:p w14:paraId="30AECC14" w14:textId="15C4710B" w:rsidR="000E71C0" w:rsidRPr="00FD30AE" w:rsidRDefault="000E71C0" w:rsidP="000E71C0">
            <w:pPr>
              <w:pStyle w:val="acctfourfigures"/>
              <w:tabs>
                <w:tab w:val="clear" w:pos="765"/>
                <w:tab w:val="decimal" w:pos="1138"/>
              </w:tabs>
              <w:spacing w:line="240" w:lineRule="atLeast"/>
              <w:ind w:left="-108" w:right="-108"/>
              <w:rPr>
                <w:szCs w:val="22"/>
                <w:lang w:val="en-US"/>
              </w:rPr>
            </w:pPr>
            <w:r w:rsidRPr="009E45BC">
              <w:rPr>
                <w:szCs w:val="22"/>
              </w:rPr>
              <w:t>(17,767)</w:t>
            </w:r>
          </w:p>
        </w:tc>
      </w:tr>
      <w:tr w:rsidR="000E71C0" w14:paraId="20B59128" w14:textId="77777777" w:rsidTr="0052580A">
        <w:trPr>
          <w:cantSplit/>
          <w:tblHeader/>
        </w:trPr>
        <w:tc>
          <w:tcPr>
            <w:tcW w:w="6310" w:type="dxa"/>
            <w:hideMark/>
          </w:tcPr>
          <w:p w14:paraId="4102FF97" w14:textId="4C102711" w:rsidR="000E71C0" w:rsidRPr="00FD30AE" w:rsidRDefault="000E71C0" w:rsidP="000E71C0">
            <w:pPr>
              <w:spacing w:line="240" w:lineRule="atLeast"/>
              <w:ind w:left="-73"/>
              <w:rPr>
                <w:rFonts w:cs="Times New Roman"/>
                <w:b/>
                <w:bCs/>
              </w:rPr>
            </w:pPr>
            <w:r w:rsidRPr="00FD30AE">
              <w:rPr>
                <w:rFonts w:cs="Times New Roman"/>
                <w:b/>
                <w:bCs/>
              </w:rPr>
              <w:t xml:space="preserve">At </w:t>
            </w:r>
            <w:r>
              <w:rPr>
                <w:rFonts w:cs="Times New Roman"/>
                <w:b/>
                <w:bCs/>
              </w:rPr>
              <w:t>30 June</w:t>
            </w:r>
          </w:p>
        </w:tc>
        <w:tc>
          <w:tcPr>
            <w:tcW w:w="1440" w:type="dxa"/>
            <w:tcBorders>
              <w:top w:val="single" w:sz="4" w:space="0" w:color="auto"/>
              <w:left w:val="nil"/>
              <w:bottom w:val="double" w:sz="4" w:space="0" w:color="auto"/>
              <w:right w:val="nil"/>
            </w:tcBorders>
          </w:tcPr>
          <w:p w14:paraId="5A56C057" w14:textId="65A9CD0F" w:rsidR="000E71C0" w:rsidRPr="00FD30AE" w:rsidRDefault="00B0654F" w:rsidP="000E71C0">
            <w:pPr>
              <w:pStyle w:val="acctfourfigures"/>
              <w:tabs>
                <w:tab w:val="clear" w:pos="765"/>
                <w:tab w:val="decimal" w:pos="1138"/>
              </w:tabs>
              <w:spacing w:line="240" w:lineRule="atLeast"/>
              <w:ind w:left="-108" w:right="-108"/>
              <w:rPr>
                <w:b/>
                <w:bCs/>
                <w:szCs w:val="22"/>
              </w:rPr>
            </w:pPr>
            <w:r>
              <w:rPr>
                <w:b/>
                <w:bCs/>
                <w:szCs w:val="22"/>
              </w:rPr>
              <w:t>354,710</w:t>
            </w:r>
          </w:p>
        </w:tc>
        <w:tc>
          <w:tcPr>
            <w:tcW w:w="180" w:type="dxa"/>
            <w:vAlign w:val="bottom"/>
          </w:tcPr>
          <w:p w14:paraId="4D1DB14E" w14:textId="77777777" w:rsidR="000E71C0" w:rsidRPr="00FD30AE" w:rsidRDefault="000E71C0" w:rsidP="000E71C0">
            <w:pPr>
              <w:pStyle w:val="acctfourfigures"/>
              <w:tabs>
                <w:tab w:val="clear" w:pos="765"/>
                <w:tab w:val="decimal" w:pos="885"/>
              </w:tabs>
              <w:spacing w:line="240" w:lineRule="atLeast"/>
              <w:ind w:left="-132" w:right="-99"/>
              <w:rPr>
                <w:b/>
                <w:bCs/>
                <w:szCs w:val="22"/>
                <w:lang w:val="en-US"/>
              </w:rPr>
            </w:pPr>
          </w:p>
        </w:tc>
        <w:tc>
          <w:tcPr>
            <w:tcW w:w="1350" w:type="dxa"/>
            <w:tcBorders>
              <w:top w:val="single" w:sz="4" w:space="0" w:color="auto"/>
              <w:left w:val="nil"/>
              <w:bottom w:val="double" w:sz="4" w:space="0" w:color="auto"/>
              <w:right w:val="nil"/>
            </w:tcBorders>
          </w:tcPr>
          <w:p w14:paraId="0727E62A" w14:textId="00208B85" w:rsidR="000E71C0" w:rsidRPr="00FD30AE" w:rsidRDefault="000E71C0" w:rsidP="000E71C0">
            <w:pPr>
              <w:pStyle w:val="acctfourfigures"/>
              <w:tabs>
                <w:tab w:val="clear" w:pos="765"/>
                <w:tab w:val="decimal" w:pos="1138"/>
              </w:tabs>
              <w:spacing w:line="240" w:lineRule="atLeast"/>
              <w:ind w:left="-108" w:right="-108"/>
              <w:rPr>
                <w:b/>
                <w:bCs/>
                <w:szCs w:val="22"/>
                <w:lang w:val="en-US"/>
              </w:rPr>
            </w:pPr>
            <w:r w:rsidRPr="009E45BC">
              <w:rPr>
                <w:b/>
                <w:bCs/>
                <w:szCs w:val="22"/>
              </w:rPr>
              <w:t>342,721</w:t>
            </w:r>
          </w:p>
        </w:tc>
      </w:tr>
    </w:tbl>
    <w:p w14:paraId="169478DA" w14:textId="77777777" w:rsidR="00F856BA" w:rsidRPr="004F3F19" w:rsidRDefault="00F856BA" w:rsidP="004E5905">
      <w:pPr>
        <w:spacing w:line="240" w:lineRule="atLeast"/>
        <w:ind w:left="540" w:hanging="540"/>
        <w:rPr>
          <w:rFonts w:cstheme="minorBidi"/>
          <w:b/>
          <w:bCs/>
          <w:highlight w:val="yellow"/>
        </w:rPr>
      </w:pPr>
    </w:p>
    <w:p w14:paraId="4F631BE4" w14:textId="5778C542" w:rsidR="00BB7114" w:rsidRPr="00F11E72" w:rsidRDefault="00FC25B7" w:rsidP="008A4B70">
      <w:pPr>
        <w:spacing w:line="240" w:lineRule="atLeast"/>
        <w:ind w:left="540" w:hanging="540"/>
        <w:rPr>
          <w:rFonts w:cs="Times New Roman"/>
          <w:b/>
          <w:bCs/>
          <w:sz w:val="24"/>
          <w:szCs w:val="24"/>
        </w:rPr>
      </w:pPr>
      <w:r w:rsidRPr="00FC25B7">
        <w:rPr>
          <w:rFonts w:cs="Times New Roman"/>
          <w:b/>
          <w:bCs/>
          <w:sz w:val="24"/>
          <w:szCs w:val="24"/>
        </w:rPr>
        <w:t>5</w:t>
      </w:r>
      <w:r w:rsidR="00F31A4A" w:rsidRPr="00FC25B7">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08FFEA7C" w14:textId="77777777" w:rsidR="003F4ED3" w:rsidRPr="00542FF0" w:rsidRDefault="003F4ED3" w:rsidP="003F4ED3">
      <w:pPr>
        <w:spacing w:line="240" w:lineRule="auto"/>
        <w:ind w:left="540"/>
        <w:rPr>
          <w:rFonts w:cs="Times New Roman"/>
          <w:i/>
          <w:iCs/>
        </w:rPr>
      </w:pPr>
      <w:r w:rsidRPr="00542FF0">
        <w:rPr>
          <w:rFonts w:cs="Times New Roman"/>
          <w:i/>
          <w:iCs/>
        </w:rPr>
        <w:t xml:space="preserve">Geographical segments   </w:t>
      </w:r>
    </w:p>
    <w:p w14:paraId="0E3EAE57" w14:textId="155C97DC" w:rsidR="003F4ED3" w:rsidRDefault="003F4ED3" w:rsidP="003F4ED3">
      <w:pPr>
        <w:spacing w:line="240" w:lineRule="auto"/>
        <w:ind w:left="540"/>
        <w:jc w:val="both"/>
        <w:rPr>
          <w:i/>
          <w:iCs/>
        </w:rPr>
      </w:pPr>
      <w:r w:rsidRPr="00542FF0">
        <w:rPr>
          <w:rFonts w:cs="Times New Roman"/>
        </w:rPr>
        <w:t>The Group operate</w:t>
      </w:r>
      <w:r w:rsidR="00D81F51">
        <w:rPr>
          <w:rFonts w:cs="Times New Roman"/>
        </w:rPr>
        <w:t>s</w:t>
      </w:r>
      <w:r w:rsidRPr="00542FF0">
        <w:rPr>
          <w:rFonts w:cs="Times New Roman"/>
        </w:rPr>
        <w:t xml:space="preserve"> principally in Thailand. There are no revenues derived from, or assets located in, foreign countries.</w:t>
      </w:r>
    </w:p>
    <w:p w14:paraId="0F49459A" w14:textId="77777777" w:rsidR="003F4ED3" w:rsidRDefault="003F4ED3" w:rsidP="00FC25B7">
      <w:pPr>
        <w:spacing w:line="240" w:lineRule="auto"/>
        <w:ind w:left="540"/>
        <w:jc w:val="both"/>
        <w:rPr>
          <w:i/>
          <w:iCs/>
        </w:rPr>
      </w:pPr>
    </w:p>
    <w:p w14:paraId="69D8B2CE" w14:textId="15B30165" w:rsidR="00FC25B7" w:rsidRPr="00FC25B7" w:rsidRDefault="00FC25B7" w:rsidP="00FC25B7">
      <w:pPr>
        <w:spacing w:line="240" w:lineRule="auto"/>
        <w:ind w:left="540"/>
        <w:jc w:val="both"/>
        <w:rPr>
          <w:i/>
          <w:iCs/>
        </w:rPr>
      </w:pPr>
      <w:r w:rsidRPr="00FC25B7">
        <w:rPr>
          <w:i/>
          <w:iCs/>
        </w:rPr>
        <w:t>Timing of revenue recognition</w:t>
      </w:r>
    </w:p>
    <w:p w14:paraId="74F78356" w14:textId="75CF09D1" w:rsidR="00AA4B5F" w:rsidRPr="00841719" w:rsidRDefault="00FC25B7" w:rsidP="00FC25B7">
      <w:pPr>
        <w:spacing w:line="240" w:lineRule="auto"/>
        <w:ind w:left="540"/>
        <w:jc w:val="both"/>
        <w:rPr>
          <w:i/>
          <w:iCs/>
          <w:spacing w:val="-8"/>
        </w:rPr>
      </w:pPr>
      <w:r>
        <w:t>The main portion of revenue of the Group was recognised at the point in time.</w:t>
      </w:r>
    </w:p>
    <w:p w14:paraId="198F0DFC" w14:textId="77777777" w:rsidR="000E29A1" w:rsidRDefault="000E29A1" w:rsidP="00517544">
      <w:pPr>
        <w:spacing w:line="240" w:lineRule="atLeast"/>
        <w:rPr>
          <w:rFonts w:cs="Times New Roman"/>
          <w:b/>
          <w:bCs/>
          <w:sz w:val="24"/>
          <w:szCs w:val="24"/>
        </w:rPr>
      </w:pPr>
    </w:p>
    <w:p w14:paraId="67B16D49" w14:textId="0FC4DC95" w:rsidR="008F40B8" w:rsidRPr="00D140AE" w:rsidRDefault="008F40B8" w:rsidP="008F40B8">
      <w:pPr>
        <w:spacing w:line="240" w:lineRule="atLeast"/>
        <w:ind w:left="540" w:hanging="540"/>
        <w:rPr>
          <w:b/>
          <w:bCs/>
          <w:sz w:val="24"/>
          <w:szCs w:val="30"/>
          <w:lang w:val="en-US"/>
        </w:rPr>
      </w:pPr>
      <w:r>
        <w:rPr>
          <w:b/>
          <w:bCs/>
          <w:sz w:val="24"/>
          <w:szCs w:val="30"/>
          <w:lang w:val="en-US"/>
        </w:rPr>
        <w:t>6</w:t>
      </w:r>
      <w:r w:rsidRPr="00D140AE">
        <w:rPr>
          <w:b/>
          <w:bCs/>
          <w:sz w:val="24"/>
          <w:szCs w:val="30"/>
          <w:lang w:val="en-US"/>
        </w:rPr>
        <w:t xml:space="preserve"> </w:t>
      </w:r>
      <w:r w:rsidRPr="00D140AE">
        <w:rPr>
          <w:b/>
          <w:bCs/>
          <w:sz w:val="24"/>
          <w:szCs w:val="30"/>
          <w:lang w:val="en-US"/>
        </w:rPr>
        <w:tab/>
      </w:r>
      <w:r w:rsidRPr="00D140AE">
        <w:rPr>
          <w:b/>
          <w:bCs/>
          <w:sz w:val="24"/>
          <w:szCs w:val="30"/>
          <w:lang w:val="en-US"/>
        </w:rPr>
        <w:tab/>
      </w:r>
      <w:r>
        <w:rPr>
          <w:b/>
          <w:bCs/>
          <w:sz w:val="24"/>
          <w:szCs w:val="30"/>
          <w:lang w:val="en-US"/>
        </w:rPr>
        <w:t>Dividends</w:t>
      </w:r>
    </w:p>
    <w:p w14:paraId="70453C44" w14:textId="77777777" w:rsidR="008F40B8" w:rsidRDefault="008F40B8">
      <w:pPr>
        <w:spacing w:line="240" w:lineRule="auto"/>
        <w:rPr>
          <w:rFonts w:cs="Times New Roman"/>
          <w:b/>
          <w:bCs/>
          <w:sz w:val="24"/>
          <w:szCs w:val="24"/>
        </w:rPr>
      </w:pPr>
    </w:p>
    <w:tbl>
      <w:tblPr>
        <w:tblStyle w:val="TableGrid"/>
        <w:tblW w:w="91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1511"/>
        <w:gridCol w:w="1614"/>
        <w:gridCol w:w="1102"/>
        <w:gridCol w:w="254"/>
        <w:gridCol w:w="1548"/>
      </w:tblGrid>
      <w:tr w:rsidR="008F40B8" w:rsidRPr="002F1846" w14:paraId="7F043D60" w14:textId="77777777" w:rsidTr="00D71373">
        <w:trPr>
          <w:trHeight w:val="770"/>
          <w:tblHeader/>
        </w:trPr>
        <w:tc>
          <w:tcPr>
            <w:tcW w:w="3128" w:type="dxa"/>
          </w:tcPr>
          <w:p w14:paraId="2B25E860" w14:textId="77777777" w:rsidR="008F40B8" w:rsidRPr="003A7014" w:rsidRDefault="008F40B8" w:rsidP="00D71373">
            <w:pPr>
              <w:pStyle w:val="block"/>
              <w:spacing w:after="0" w:line="240" w:lineRule="auto"/>
              <w:ind w:left="0"/>
              <w:jc w:val="center"/>
              <w:rPr>
                <w:szCs w:val="22"/>
              </w:rPr>
            </w:pPr>
          </w:p>
        </w:tc>
        <w:tc>
          <w:tcPr>
            <w:tcW w:w="1511" w:type="dxa"/>
            <w:vAlign w:val="bottom"/>
          </w:tcPr>
          <w:p w14:paraId="68508576" w14:textId="77777777" w:rsidR="008F40B8" w:rsidRPr="003A7014" w:rsidRDefault="008F40B8" w:rsidP="00D71373">
            <w:pPr>
              <w:pStyle w:val="block"/>
              <w:spacing w:after="0" w:line="240" w:lineRule="auto"/>
              <w:ind w:left="0"/>
              <w:jc w:val="center"/>
              <w:rPr>
                <w:szCs w:val="22"/>
              </w:rPr>
            </w:pPr>
            <w:r w:rsidRPr="003A7014">
              <w:rPr>
                <w:szCs w:val="22"/>
              </w:rPr>
              <w:t>Approval date</w:t>
            </w:r>
          </w:p>
        </w:tc>
        <w:tc>
          <w:tcPr>
            <w:tcW w:w="1614" w:type="dxa"/>
            <w:vAlign w:val="bottom"/>
          </w:tcPr>
          <w:p w14:paraId="741CF0DB" w14:textId="77777777" w:rsidR="008F40B8" w:rsidRPr="003A7014" w:rsidRDefault="008F40B8" w:rsidP="00D71373">
            <w:pPr>
              <w:pStyle w:val="block"/>
              <w:spacing w:after="0" w:line="240" w:lineRule="auto"/>
              <w:ind w:left="0"/>
              <w:jc w:val="center"/>
              <w:rPr>
                <w:szCs w:val="22"/>
              </w:rPr>
            </w:pPr>
            <w:r w:rsidRPr="003A7014">
              <w:rPr>
                <w:szCs w:val="22"/>
              </w:rPr>
              <w:t>Payment schedule</w:t>
            </w:r>
          </w:p>
        </w:tc>
        <w:tc>
          <w:tcPr>
            <w:tcW w:w="1102" w:type="dxa"/>
            <w:vAlign w:val="bottom"/>
          </w:tcPr>
          <w:p w14:paraId="1550FE78" w14:textId="77777777" w:rsidR="008F40B8" w:rsidRPr="003A7014" w:rsidRDefault="008F40B8" w:rsidP="00D71373">
            <w:pPr>
              <w:pStyle w:val="block"/>
              <w:spacing w:after="0" w:line="240" w:lineRule="auto"/>
              <w:ind w:left="-83" w:right="-108"/>
              <w:jc w:val="center"/>
              <w:rPr>
                <w:i/>
                <w:iCs/>
                <w:szCs w:val="22"/>
              </w:rPr>
            </w:pPr>
            <w:r w:rsidRPr="003A7014">
              <w:rPr>
                <w:szCs w:val="22"/>
              </w:rPr>
              <w:t>Dividend rate per share</w:t>
            </w:r>
            <w:r w:rsidRPr="003A7014">
              <w:rPr>
                <w:i/>
                <w:iCs/>
                <w:szCs w:val="22"/>
              </w:rPr>
              <w:t xml:space="preserve"> </w:t>
            </w:r>
          </w:p>
        </w:tc>
        <w:tc>
          <w:tcPr>
            <w:tcW w:w="254" w:type="dxa"/>
            <w:vAlign w:val="bottom"/>
          </w:tcPr>
          <w:p w14:paraId="5F3EED46" w14:textId="77777777" w:rsidR="008F40B8" w:rsidRPr="003A7014" w:rsidRDefault="008F40B8" w:rsidP="00D71373">
            <w:pPr>
              <w:pStyle w:val="block"/>
              <w:spacing w:after="0" w:line="240" w:lineRule="auto"/>
              <w:ind w:left="0"/>
              <w:jc w:val="center"/>
              <w:rPr>
                <w:i/>
                <w:iCs/>
                <w:szCs w:val="22"/>
              </w:rPr>
            </w:pPr>
          </w:p>
        </w:tc>
        <w:tc>
          <w:tcPr>
            <w:tcW w:w="1548" w:type="dxa"/>
            <w:vAlign w:val="bottom"/>
          </w:tcPr>
          <w:p w14:paraId="0C2192AA" w14:textId="77777777" w:rsidR="008F40B8" w:rsidRPr="003A7014" w:rsidRDefault="008F40B8" w:rsidP="00D71373">
            <w:pPr>
              <w:pStyle w:val="block"/>
              <w:spacing w:after="0" w:line="240" w:lineRule="auto"/>
              <w:ind w:left="-96" w:right="-83"/>
              <w:jc w:val="center"/>
              <w:rPr>
                <w:rFonts w:cs="Angsana New"/>
                <w:i/>
                <w:iCs/>
                <w:szCs w:val="22"/>
                <w:lang w:val="en-US" w:bidi="th-TH"/>
              </w:rPr>
            </w:pPr>
            <w:r w:rsidRPr="003A7014">
              <w:rPr>
                <w:rFonts w:cs="Angsana New"/>
                <w:szCs w:val="22"/>
                <w:lang w:val="en-US" w:bidi="th-TH"/>
              </w:rPr>
              <w:t>Amount</w:t>
            </w:r>
          </w:p>
        </w:tc>
      </w:tr>
      <w:tr w:rsidR="008F40B8" w:rsidRPr="002F1846" w14:paraId="5911693C" w14:textId="77777777" w:rsidTr="00D71373">
        <w:trPr>
          <w:trHeight w:val="248"/>
          <w:tblHeader/>
        </w:trPr>
        <w:tc>
          <w:tcPr>
            <w:tcW w:w="3128" w:type="dxa"/>
          </w:tcPr>
          <w:p w14:paraId="60B37FDD" w14:textId="77777777" w:rsidR="008F40B8" w:rsidRPr="003A7014" w:rsidRDefault="008F40B8" w:rsidP="00D71373">
            <w:pPr>
              <w:pStyle w:val="block"/>
              <w:spacing w:after="0" w:line="240" w:lineRule="auto"/>
              <w:ind w:left="-135" w:right="-146"/>
              <w:jc w:val="center"/>
              <w:rPr>
                <w:szCs w:val="22"/>
              </w:rPr>
            </w:pPr>
          </w:p>
        </w:tc>
        <w:tc>
          <w:tcPr>
            <w:tcW w:w="1511" w:type="dxa"/>
            <w:vAlign w:val="bottom"/>
          </w:tcPr>
          <w:p w14:paraId="613D2204" w14:textId="77777777" w:rsidR="008F40B8" w:rsidRPr="003A7014" w:rsidRDefault="008F40B8" w:rsidP="00D71373">
            <w:pPr>
              <w:pStyle w:val="block"/>
              <w:spacing w:after="0" w:line="240" w:lineRule="auto"/>
              <w:ind w:left="-135" w:right="-146"/>
              <w:jc w:val="center"/>
              <w:rPr>
                <w:szCs w:val="22"/>
              </w:rPr>
            </w:pPr>
          </w:p>
        </w:tc>
        <w:tc>
          <w:tcPr>
            <w:tcW w:w="1614" w:type="dxa"/>
            <w:vAlign w:val="bottom"/>
          </w:tcPr>
          <w:p w14:paraId="014EE067" w14:textId="77777777" w:rsidR="008F40B8" w:rsidRPr="003A7014" w:rsidRDefault="008F40B8" w:rsidP="00D71373">
            <w:pPr>
              <w:pStyle w:val="block"/>
              <w:spacing w:after="0" w:line="240" w:lineRule="auto"/>
              <w:ind w:left="-70" w:right="-146"/>
              <w:jc w:val="center"/>
              <w:rPr>
                <w:szCs w:val="22"/>
              </w:rPr>
            </w:pPr>
          </w:p>
        </w:tc>
        <w:tc>
          <w:tcPr>
            <w:tcW w:w="1102" w:type="dxa"/>
            <w:vAlign w:val="bottom"/>
          </w:tcPr>
          <w:p w14:paraId="4A0386F1" w14:textId="77777777" w:rsidR="008F40B8" w:rsidRPr="003A7014" w:rsidRDefault="008F40B8" w:rsidP="00D71373">
            <w:pPr>
              <w:pStyle w:val="block"/>
              <w:spacing w:after="0" w:line="240" w:lineRule="auto"/>
              <w:ind w:left="0"/>
              <w:jc w:val="center"/>
              <w:rPr>
                <w:szCs w:val="22"/>
              </w:rPr>
            </w:pPr>
            <w:r w:rsidRPr="003A7014">
              <w:rPr>
                <w:i/>
                <w:iCs/>
                <w:szCs w:val="22"/>
              </w:rPr>
              <w:t>(Baht)</w:t>
            </w:r>
          </w:p>
        </w:tc>
        <w:tc>
          <w:tcPr>
            <w:tcW w:w="254" w:type="dxa"/>
            <w:vAlign w:val="bottom"/>
          </w:tcPr>
          <w:p w14:paraId="045C95E3" w14:textId="77777777" w:rsidR="008F40B8" w:rsidRPr="003A7014" w:rsidRDefault="008F40B8" w:rsidP="00D71373">
            <w:pPr>
              <w:pStyle w:val="block"/>
              <w:spacing w:after="0" w:line="240" w:lineRule="auto"/>
              <w:ind w:left="0"/>
              <w:jc w:val="center"/>
              <w:rPr>
                <w:szCs w:val="22"/>
              </w:rPr>
            </w:pPr>
          </w:p>
        </w:tc>
        <w:tc>
          <w:tcPr>
            <w:tcW w:w="1548" w:type="dxa"/>
            <w:vAlign w:val="bottom"/>
          </w:tcPr>
          <w:p w14:paraId="6EEEC53B" w14:textId="77777777" w:rsidR="008F40B8" w:rsidRPr="003A7014" w:rsidRDefault="008F40B8" w:rsidP="00D71373">
            <w:pPr>
              <w:pStyle w:val="block"/>
              <w:spacing w:after="0" w:line="240" w:lineRule="auto"/>
              <w:ind w:left="-96" w:right="-83"/>
              <w:jc w:val="center"/>
              <w:rPr>
                <w:szCs w:val="22"/>
              </w:rPr>
            </w:pPr>
            <w:r w:rsidRPr="003A7014">
              <w:rPr>
                <w:i/>
                <w:iCs/>
                <w:szCs w:val="22"/>
              </w:rPr>
              <w:t>(in million Baht)</w:t>
            </w:r>
          </w:p>
        </w:tc>
      </w:tr>
      <w:tr w:rsidR="008F40B8" w:rsidRPr="002F1846" w14:paraId="47BA3751" w14:textId="77777777" w:rsidTr="00D71373">
        <w:trPr>
          <w:trHeight w:val="260"/>
          <w:tblHeader/>
        </w:trPr>
        <w:tc>
          <w:tcPr>
            <w:tcW w:w="3128" w:type="dxa"/>
          </w:tcPr>
          <w:p w14:paraId="0BFF05EE" w14:textId="6034B556" w:rsidR="008F40B8" w:rsidRPr="00B0654F" w:rsidRDefault="008F40B8" w:rsidP="00D71373">
            <w:pPr>
              <w:pStyle w:val="block"/>
              <w:spacing w:after="0" w:line="240" w:lineRule="auto"/>
              <w:ind w:left="-17" w:right="-146"/>
              <w:rPr>
                <w:b/>
                <w:bCs/>
                <w:i/>
                <w:iCs/>
                <w:szCs w:val="22"/>
              </w:rPr>
            </w:pPr>
            <w:r w:rsidRPr="00B0654F">
              <w:rPr>
                <w:b/>
                <w:bCs/>
                <w:i/>
                <w:iCs/>
                <w:szCs w:val="22"/>
              </w:rPr>
              <w:t>2025</w:t>
            </w:r>
          </w:p>
        </w:tc>
        <w:tc>
          <w:tcPr>
            <w:tcW w:w="1511" w:type="dxa"/>
            <w:vAlign w:val="bottom"/>
          </w:tcPr>
          <w:p w14:paraId="51933AD9" w14:textId="77777777" w:rsidR="008F40B8" w:rsidRPr="00B0654F" w:rsidRDefault="008F40B8" w:rsidP="00D71373">
            <w:pPr>
              <w:pStyle w:val="block"/>
              <w:spacing w:after="0" w:line="240" w:lineRule="auto"/>
              <w:ind w:left="-135" w:right="-146"/>
              <w:jc w:val="center"/>
              <w:rPr>
                <w:szCs w:val="22"/>
              </w:rPr>
            </w:pPr>
          </w:p>
        </w:tc>
        <w:tc>
          <w:tcPr>
            <w:tcW w:w="1614" w:type="dxa"/>
            <w:vAlign w:val="bottom"/>
          </w:tcPr>
          <w:p w14:paraId="18458A4D" w14:textId="77777777" w:rsidR="008F40B8" w:rsidRPr="00B0654F" w:rsidRDefault="008F40B8" w:rsidP="00D71373">
            <w:pPr>
              <w:pStyle w:val="block"/>
              <w:spacing w:after="0" w:line="240" w:lineRule="auto"/>
              <w:ind w:left="-70" w:right="-146"/>
              <w:jc w:val="center"/>
              <w:rPr>
                <w:szCs w:val="22"/>
              </w:rPr>
            </w:pPr>
          </w:p>
        </w:tc>
        <w:tc>
          <w:tcPr>
            <w:tcW w:w="1102" w:type="dxa"/>
            <w:vAlign w:val="bottom"/>
          </w:tcPr>
          <w:p w14:paraId="3ED75BED" w14:textId="77777777" w:rsidR="008F40B8" w:rsidRPr="003A7014" w:rsidRDefault="008F40B8" w:rsidP="00D71373">
            <w:pPr>
              <w:pStyle w:val="block"/>
              <w:spacing w:after="0" w:line="240" w:lineRule="auto"/>
              <w:ind w:left="0"/>
              <w:jc w:val="center"/>
              <w:rPr>
                <w:i/>
                <w:iCs/>
                <w:szCs w:val="22"/>
              </w:rPr>
            </w:pPr>
          </w:p>
        </w:tc>
        <w:tc>
          <w:tcPr>
            <w:tcW w:w="254" w:type="dxa"/>
            <w:vAlign w:val="bottom"/>
          </w:tcPr>
          <w:p w14:paraId="66EE7687" w14:textId="77777777" w:rsidR="008F40B8" w:rsidRPr="003A7014" w:rsidRDefault="008F40B8" w:rsidP="00D71373">
            <w:pPr>
              <w:pStyle w:val="block"/>
              <w:spacing w:after="0" w:line="240" w:lineRule="auto"/>
              <w:ind w:left="0"/>
              <w:jc w:val="center"/>
              <w:rPr>
                <w:szCs w:val="22"/>
              </w:rPr>
            </w:pPr>
          </w:p>
        </w:tc>
        <w:tc>
          <w:tcPr>
            <w:tcW w:w="1548" w:type="dxa"/>
            <w:vAlign w:val="bottom"/>
          </w:tcPr>
          <w:p w14:paraId="6545F44E" w14:textId="77777777" w:rsidR="008F40B8" w:rsidRPr="003A7014" w:rsidRDefault="008F40B8" w:rsidP="00D71373">
            <w:pPr>
              <w:pStyle w:val="block"/>
              <w:spacing w:after="0" w:line="240" w:lineRule="auto"/>
              <w:ind w:left="-96" w:right="-83"/>
              <w:jc w:val="center"/>
              <w:rPr>
                <w:i/>
                <w:iCs/>
                <w:szCs w:val="22"/>
              </w:rPr>
            </w:pPr>
          </w:p>
        </w:tc>
      </w:tr>
      <w:tr w:rsidR="008F40B8" w:rsidRPr="002F1846" w14:paraId="364D4D03" w14:textId="77777777" w:rsidTr="00D71373">
        <w:trPr>
          <w:trHeight w:val="248"/>
        </w:trPr>
        <w:tc>
          <w:tcPr>
            <w:tcW w:w="3128" w:type="dxa"/>
          </w:tcPr>
          <w:p w14:paraId="4DE8F63E" w14:textId="45076B74" w:rsidR="008F40B8" w:rsidRPr="00B0654F" w:rsidRDefault="008F40B8" w:rsidP="00D71373">
            <w:pPr>
              <w:pStyle w:val="block"/>
              <w:spacing w:after="0" w:line="240" w:lineRule="auto"/>
              <w:ind w:left="-18" w:right="-146"/>
              <w:rPr>
                <w:rFonts w:cstheme="minorBidi"/>
                <w:szCs w:val="22"/>
                <w:lang w:val="en-US" w:bidi="th-TH"/>
              </w:rPr>
            </w:pPr>
            <w:r w:rsidRPr="00B0654F">
              <w:rPr>
                <w:szCs w:val="22"/>
                <w:lang w:val="en-US"/>
              </w:rPr>
              <w:t xml:space="preserve">2024 </w:t>
            </w:r>
            <w:r w:rsidRPr="00B0654F">
              <w:rPr>
                <w:szCs w:val="22"/>
              </w:rPr>
              <w:t>Annual dividend</w:t>
            </w:r>
            <w:r w:rsidRPr="00B0654F">
              <w:rPr>
                <w:rFonts w:cstheme="minorBidi"/>
                <w:szCs w:val="22"/>
                <w:cs/>
                <w:lang w:bidi="th-TH"/>
              </w:rPr>
              <w:t xml:space="preserve"> </w:t>
            </w:r>
          </w:p>
        </w:tc>
        <w:tc>
          <w:tcPr>
            <w:tcW w:w="1511" w:type="dxa"/>
            <w:vAlign w:val="bottom"/>
          </w:tcPr>
          <w:p w14:paraId="7D3B7DDD" w14:textId="23495B2A" w:rsidR="008F40B8" w:rsidRPr="00B0654F" w:rsidRDefault="00B0654F" w:rsidP="00D71373">
            <w:pPr>
              <w:spacing w:line="240" w:lineRule="auto"/>
              <w:ind w:left="72" w:right="-108" w:hanging="191"/>
              <w:jc w:val="center"/>
              <w:rPr>
                <w:lang w:val="en-US"/>
              </w:rPr>
            </w:pPr>
            <w:r w:rsidRPr="00B0654F">
              <w:rPr>
                <w:lang w:val="en-US"/>
              </w:rPr>
              <w:t>23</w:t>
            </w:r>
            <w:r w:rsidR="008F40B8" w:rsidRPr="00B0654F">
              <w:rPr>
                <w:lang w:val="en-US"/>
              </w:rPr>
              <w:t xml:space="preserve"> April 2025</w:t>
            </w:r>
          </w:p>
        </w:tc>
        <w:tc>
          <w:tcPr>
            <w:tcW w:w="1614" w:type="dxa"/>
            <w:vAlign w:val="bottom"/>
          </w:tcPr>
          <w:p w14:paraId="6E588337" w14:textId="573D7E4C" w:rsidR="008F40B8" w:rsidRPr="00B0654F" w:rsidRDefault="008F40B8" w:rsidP="00D71373">
            <w:pPr>
              <w:spacing w:line="240" w:lineRule="auto"/>
              <w:ind w:left="191" w:hanging="191"/>
              <w:jc w:val="center"/>
              <w:rPr>
                <w:lang w:val="en-US"/>
              </w:rPr>
            </w:pPr>
            <w:r w:rsidRPr="00B0654F">
              <w:rPr>
                <w:lang w:val="en-US"/>
              </w:rPr>
              <w:t>May 2025</w:t>
            </w:r>
          </w:p>
        </w:tc>
        <w:tc>
          <w:tcPr>
            <w:tcW w:w="1102" w:type="dxa"/>
            <w:vAlign w:val="bottom"/>
          </w:tcPr>
          <w:p w14:paraId="54AEBF9A" w14:textId="6071F230" w:rsidR="008F40B8" w:rsidRPr="003A7014" w:rsidRDefault="00B0654F" w:rsidP="00D71373">
            <w:pPr>
              <w:pStyle w:val="block"/>
              <w:spacing w:after="0" w:line="240" w:lineRule="auto"/>
              <w:ind w:left="0"/>
              <w:jc w:val="center"/>
              <w:rPr>
                <w:szCs w:val="22"/>
              </w:rPr>
            </w:pPr>
            <w:r>
              <w:rPr>
                <w:szCs w:val="22"/>
              </w:rPr>
              <w:t>0.34</w:t>
            </w:r>
          </w:p>
        </w:tc>
        <w:tc>
          <w:tcPr>
            <w:tcW w:w="254" w:type="dxa"/>
            <w:vAlign w:val="bottom"/>
          </w:tcPr>
          <w:p w14:paraId="4EF96311" w14:textId="77777777" w:rsidR="008F40B8" w:rsidRPr="003A7014" w:rsidRDefault="008F40B8" w:rsidP="00D71373">
            <w:pPr>
              <w:pStyle w:val="block"/>
              <w:spacing w:after="0" w:line="240" w:lineRule="auto"/>
              <w:ind w:left="0"/>
              <w:jc w:val="center"/>
              <w:rPr>
                <w:szCs w:val="22"/>
              </w:rPr>
            </w:pPr>
          </w:p>
        </w:tc>
        <w:tc>
          <w:tcPr>
            <w:tcW w:w="1548" w:type="dxa"/>
            <w:vAlign w:val="bottom"/>
          </w:tcPr>
          <w:p w14:paraId="505A6123" w14:textId="420E598A" w:rsidR="008F40B8" w:rsidRPr="009E45BC" w:rsidRDefault="00B0654F" w:rsidP="00D71373">
            <w:pPr>
              <w:pStyle w:val="block"/>
              <w:tabs>
                <w:tab w:val="decimal" w:pos="1056"/>
              </w:tabs>
              <w:spacing w:after="0" w:line="240" w:lineRule="auto"/>
              <w:ind w:left="-96" w:right="-83"/>
              <w:rPr>
                <w:rFonts w:cs="Angsana New"/>
                <w:szCs w:val="28"/>
                <w:lang w:val="en-US" w:bidi="th-TH"/>
              </w:rPr>
            </w:pPr>
            <w:r>
              <w:rPr>
                <w:rFonts w:cs="Angsana New"/>
                <w:szCs w:val="28"/>
                <w:lang w:val="en-US" w:bidi="th-TH"/>
              </w:rPr>
              <w:t>288.10</w:t>
            </w:r>
          </w:p>
        </w:tc>
      </w:tr>
      <w:tr w:rsidR="008F40B8" w:rsidRPr="002F1846" w14:paraId="43B402D2" w14:textId="77777777" w:rsidTr="00D71373">
        <w:trPr>
          <w:trHeight w:val="310"/>
        </w:trPr>
        <w:tc>
          <w:tcPr>
            <w:tcW w:w="3128" w:type="dxa"/>
          </w:tcPr>
          <w:p w14:paraId="4E904900" w14:textId="77777777" w:rsidR="008F40B8" w:rsidRPr="003A7014" w:rsidRDefault="008F40B8" w:rsidP="00D71373">
            <w:pPr>
              <w:pStyle w:val="block"/>
              <w:spacing w:after="0" w:line="240" w:lineRule="auto"/>
              <w:ind w:left="-18" w:right="-146"/>
              <w:rPr>
                <w:rFonts w:cstheme="minorBidi"/>
                <w:szCs w:val="22"/>
                <w:cs/>
                <w:lang w:bidi="th-TH"/>
              </w:rPr>
            </w:pPr>
          </w:p>
        </w:tc>
        <w:tc>
          <w:tcPr>
            <w:tcW w:w="1511" w:type="dxa"/>
            <w:vAlign w:val="bottom"/>
          </w:tcPr>
          <w:p w14:paraId="104D67D5" w14:textId="77777777" w:rsidR="008F40B8" w:rsidRPr="003A7014" w:rsidRDefault="008F40B8" w:rsidP="00D71373">
            <w:pPr>
              <w:spacing w:line="240" w:lineRule="auto"/>
              <w:ind w:left="72" w:right="-108" w:hanging="191"/>
              <w:jc w:val="center"/>
              <w:rPr>
                <w:shd w:val="clear" w:color="auto" w:fill="D9D9D9" w:themeFill="background1" w:themeFillShade="D9"/>
              </w:rPr>
            </w:pPr>
          </w:p>
        </w:tc>
        <w:tc>
          <w:tcPr>
            <w:tcW w:w="1614" w:type="dxa"/>
            <w:vAlign w:val="bottom"/>
          </w:tcPr>
          <w:p w14:paraId="04952043" w14:textId="77777777" w:rsidR="008F40B8" w:rsidRPr="003A7014" w:rsidRDefault="008F40B8" w:rsidP="00D71373">
            <w:pPr>
              <w:spacing w:line="240" w:lineRule="auto"/>
              <w:ind w:left="191" w:hanging="191"/>
              <w:jc w:val="center"/>
              <w:rPr>
                <w:shd w:val="clear" w:color="auto" w:fill="D9D9D9" w:themeFill="background1" w:themeFillShade="D9"/>
              </w:rPr>
            </w:pPr>
          </w:p>
        </w:tc>
        <w:tc>
          <w:tcPr>
            <w:tcW w:w="1102" w:type="dxa"/>
            <w:vAlign w:val="bottom"/>
          </w:tcPr>
          <w:p w14:paraId="6803618F" w14:textId="77777777" w:rsidR="008F40B8" w:rsidRPr="003A7014" w:rsidRDefault="008F40B8" w:rsidP="00D71373">
            <w:pPr>
              <w:pStyle w:val="block"/>
              <w:spacing w:after="0" w:line="240" w:lineRule="auto"/>
              <w:ind w:left="0"/>
              <w:jc w:val="center"/>
              <w:rPr>
                <w:szCs w:val="22"/>
              </w:rPr>
            </w:pPr>
          </w:p>
        </w:tc>
        <w:tc>
          <w:tcPr>
            <w:tcW w:w="254" w:type="dxa"/>
            <w:vAlign w:val="bottom"/>
          </w:tcPr>
          <w:p w14:paraId="64C2A621" w14:textId="77777777" w:rsidR="008F40B8" w:rsidRPr="003A7014" w:rsidRDefault="008F40B8" w:rsidP="00D71373">
            <w:pPr>
              <w:pStyle w:val="block"/>
              <w:spacing w:after="0" w:line="240" w:lineRule="auto"/>
              <w:ind w:left="0"/>
              <w:jc w:val="center"/>
              <w:rPr>
                <w:szCs w:val="22"/>
              </w:rPr>
            </w:pPr>
          </w:p>
        </w:tc>
        <w:tc>
          <w:tcPr>
            <w:tcW w:w="1548" w:type="dxa"/>
            <w:vAlign w:val="bottom"/>
          </w:tcPr>
          <w:p w14:paraId="1A6C3182" w14:textId="77777777" w:rsidR="008F40B8" w:rsidRPr="003A7014" w:rsidRDefault="008F40B8" w:rsidP="00D71373">
            <w:pPr>
              <w:pStyle w:val="block"/>
              <w:tabs>
                <w:tab w:val="decimal" w:pos="1056"/>
              </w:tabs>
              <w:spacing w:after="0" w:line="240" w:lineRule="auto"/>
              <w:ind w:left="-96" w:right="-83"/>
              <w:rPr>
                <w:szCs w:val="22"/>
              </w:rPr>
            </w:pPr>
          </w:p>
        </w:tc>
      </w:tr>
      <w:tr w:rsidR="008F40B8" w:rsidRPr="002F1846" w14:paraId="7B346ABC" w14:textId="77777777" w:rsidTr="00D71373">
        <w:trPr>
          <w:trHeight w:val="297"/>
        </w:trPr>
        <w:tc>
          <w:tcPr>
            <w:tcW w:w="3128" w:type="dxa"/>
          </w:tcPr>
          <w:p w14:paraId="6BDD0DC6" w14:textId="7415D815" w:rsidR="008F40B8" w:rsidRPr="003A7014" w:rsidRDefault="008F40B8" w:rsidP="008F40B8">
            <w:pPr>
              <w:pStyle w:val="block"/>
              <w:spacing w:after="0" w:line="240" w:lineRule="auto"/>
              <w:ind w:left="-18" w:right="-146" w:hanging="6"/>
              <w:rPr>
                <w:b/>
                <w:bCs/>
                <w:i/>
                <w:iCs/>
                <w:szCs w:val="22"/>
              </w:rPr>
            </w:pPr>
            <w:r w:rsidRPr="003A7014">
              <w:rPr>
                <w:b/>
                <w:bCs/>
                <w:i/>
                <w:iCs/>
                <w:szCs w:val="22"/>
              </w:rPr>
              <w:t>202</w:t>
            </w:r>
            <w:r>
              <w:rPr>
                <w:b/>
                <w:bCs/>
                <w:i/>
                <w:iCs/>
                <w:szCs w:val="22"/>
              </w:rPr>
              <w:t>4</w:t>
            </w:r>
          </w:p>
        </w:tc>
        <w:tc>
          <w:tcPr>
            <w:tcW w:w="1511" w:type="dxa"/>
            <w:vAlign w:val="bottom"/>
          </w:tcPr>
          <w:p w14:paraId="1A665CD1" w14:textId="77777777" w:rsidR="008F40B8" w:rsidRPr="003A7014" w:rsidRDefault="008F40B8" w:rsidP="008F40B8">
            <w:pPr>
              <w:spacing w:line="240" w:lineRule="auto"/>
              <w:ind w:left="72" w:right="-108" w:hanging="191"/>
              <w:jc w:val="center"/>
              <w:rPr>
                <w:shd w:val="clear" w:color="auto" w:fill="D9D9D9" w:themeFill="background1" w:themeFillShade="D9"/>
                <w:cs/>
              </w:rPr>
            </w:pPr>
          </w:p>
        </w:tc>
        <w:tc>
          <w:tcPr>
            <w:tcW w:w="1614" w:type="dxa"/>
            <w:vAlign w:val="bottom"/>
          </w:tcPr>
          <w:p w14:paraId="64038960" w14:textId="77777777" w:rsidR="008F40B8" w:rsidRPr="003A7014" w:rsidRDefault="008F40B8" w:rsidP="008F40B8">
            <w:pPr>
              <w:spacing w:line="240" w:lineRule="auto"/>
              <w:ind w:left="191" w:hanging="191"/>
              <w:jc w:val="center"/>
              <w:rPr>
                <w:shd w:val="clear" w:color="auto" w:fill="D9D9D9" w:themeFill="background1" w:themeFillShade="D9"/>
              </w:rPr>
            </w:pPr>
          </w:p>
        </w:tc>
        <w:tc>
          <w:tcPr>
            <w:tcW w:w="1102" w:type="dxa"/>
            <w:vAlign w:val="bottom"/>
          </w:tcPr>
          <w:p w14:paraId="76BA24B4" w14:textId="77777777" w:rsidR="008F40B8" w:rsidRPr="003A7014" w:rsidRDefault="008F40B8" w:rsidP="008F40B8">
            <w:pPr>
              <w:pStyle w:val="block"/>
              <w:spacing w:after="0" w:line="240" w:lineRule="auto"/>
              <w:ind w:left="0"/>
              <w:jc w:val="center"/>
              <w:rPr>
                <w:szCs w:val="22"/>
              </w:rPr>
            </w:pPr>
          </w:p>
        </w:tc>
        <w:tc>
          <w:tcPr>
            <w:tcW w:w="254" w:type="dxa"/>
            <w:vAlign w:val="bottom"/>
          </w:tcPr>
          <w:p w14:paraId="5E1EFEC1" w14:textId="77777777" w:rsidR="008F40B8" w:rsidRPr="003A7014" w:rsidRDefault="008F40B8" w:rsidP="008F40B8">
            <w:pPr>
              <w:pStyle w:val="block"/>
              <w:spacing w:after="0" w:line="240" w:lineRule="auto"/>
              <w:ind w:left="0"/>
              <w:jc w:val="center"/>
              <w:rPr>
                <w:szCs w:val="22"/>
              </w:rPr>
            </w:pPr>
          </w:p>
        </w:tc>
        <w:tc>
          <w:tcPr>
            <w:tcW w:w="1548" w:type="dxa"/>
            <w:vAlign w:val="bottom"/>
          </w:tcPr>
          <w:p w14:paraId="66202B92" w14:textId="77777777" w:rsidR="008F40B8" w:rsidRPr="003A7014" w:rsidRDefault="008F40B8" w:rsidP="008F40B8">
            <w:pPr>
              <w:pStyle w:val="block"/>
              <w:tabs>
                <w:tab w:val="decimal" w:pos="1056"/>
              </w:tabs>
              <w:spacing w:after="0" w:line="240" w:lineRule="auto"/>
              <w:ind w:left="-96" w:right="-83"/>
              <w:rPr>
                <w:szCs w:val="22"/>
              </w:rPr>
            </w:pPr>
          </w:p>
        </w:tc>
      </w:tr>
      <w:tr w:rsidR="008F40B8" w:rsidRPr="002F1846" w14:paraId="57A53A77" w14:textId="77777777" w:rsidTr="00D71373">
        <w:trPr>
          <w:trHeight w:val="260"/>
        </w:trPr>
        <w:tc>
          <w:tcPr>
            <w:tcW w:w="3128" w:type="dxa"/>
          </w:tcPr>
          <w:p w14:paraId="24EFA150" w14:textId="41637A81" w:rsidR="008F40B8" w:rsidRPr="003A7014" w:rsidRDefault="008F40B8" w:rsidP="008F40B8">
            <w:pPr>
              <w:pStyle w:val="block"/>
              <w:spacing w:after="0" w:line="240" w:lineRule="auto"/>
              <w:ind w:left="-18" w:right="-146"/>
              <w:rPr>
                <w:b/>
                <w:bCs/>
                <w:i/>
                <w:iCs/>
                <w:szCs w:val="22"/>
              </w:rPr>
            </w:pPr>
            <w:r w:rsidRPr="003A7014">
              <w:rPr>
                <w:szCs w:val="22"/>
                <w:lang w:val="en-US"/>
              </w:rPr>
              <w:t>202</w:t>
            </w:r>
            <w:r>
              <w:rPr>
                <w:szCs w:val="22"/>
                <w:lang w:val="en-US"/>
              </w:rPr>
              <w:t>3</w:t>
            </w:r>
            <w:r w:rsidRPr="003A7014">
              <w:rPr>
                <w:szCs w:val="22"/>
                <w:lang w:val="en-US"/>
              </w:rPr>
              <w:t xml:space="preserve"> </w:t>
            </w:r>
            <w:r w:rsidRPr="003A7014">
              <w:rPr>
                <w:szCs w:val="22"/>
              </w:rPr>
              <w:t>Annual dividend</w:t>
            </w:r>
            <w:r w:rsidRPr="003A7014">
              <w:rPr>
                <w:rFonts w:cstheme="minorBidi"/>
                <w:szCs w:val="22"/>
                <w:cs/>
                <w:lang w:bidi="th-TH"/>
              </w:rPr>
              <w:t xml:space="preserve"> </w:t>
            </w:r>
          </w:p>
        </w:tc>
        <w:tc>
          <w:tcPr>
            <w:tcW w:w="1511" w:type="dxa"/>
            <w:vAlign w:val="bottom"/>
          </w:tcPr>
          <w:p w14:paraId="180C4D03" w14:textId="0C185CB6" w:rsidR="008F40B8" w:rsidRPr="000C37B3" w:rsidRDefault="008F40B8" w:rsidP="008F40B8">
            <w:pPr>
              <w:spacing w:line="240" w:lineRule="auto"/>
              <w:ind w:left="72" w:right="-108" w:hanging="191"/>
              <w:jc w:val="center"/>
              <w:rPr>
                <w:lang w:val="en-US"/>
              </w:rPr>
            </w:pPr>
            <w:r>
              <w:rPr>
                <w:lang w:val="en-US"/>
              </w:rPr>
              <w:t>23 April 2024</w:t>
            </w:r>
          </w:p>
        </w:tc>
        <w:tc>
          <w:tcPr>
            <w:tcW w:w="1614" w:type="dxa"/>
            <w:vAlign w:val="bottom"/>
          </w:tcPr>
          <w:p w14:paraId="2AF3227D" w14:textId="070A25A0" w:rsidR="008F40B8" w:rsidRPr="003A7014" w:rsidRDefault="008F40B8" w:rsidP="008F40B8">
            <w:pPr>
              <w:spacing w:line="240" w:lineRule="auto"/>
              <w:ind w:left="191" w:hanging="191"/>
              <w:jc w:val="center"/>
              <w:rPr>
                <w:shd w:val="clear" w:color="auto" w:fill="D9D9D9" w:themeFill="background1" w:themeFillShade="D9"/>
              </w:rPr>
            </w:pPr>
            <w:r w:rsidRPr="000C37B3">
              <w:rPr>
                <w:lang w:val="en-US"/>
              </w:rPr>
              <w:t>May 202</w:t>
            </w:r>
            <w:r>
              <w:rPr>
                <w:lang w:val="en-US"/>
              </w:rPr>
              <w:t>4</w:t>
            </w:r>
          </w:p>
        </w:tc>
        <w:tc>
          <w:tcPr>
            <w:tcW w:w="1102" w:type="dxa"/>
            <w:vAlign w:val="bottom"/>
          </w:tcPr>
          <w:p w14:paraId="4C7EEA4E" w14:textId="0AF94E44" w:rsidR="008F40B8" w:rsidRPr="003A7014" w:rsidRDefault="008F40B8" w:rsidP="008F40B8">
            <w:pPr>
              <w:pStyle w:val="block"/>
              <w:spacing w:after="0" w:line="240" w:lineRule="auto"/>
              <w:ind w:left="0"/>
              <w:jc w:val="center"/>
              <w:rPr>
                <w:szCs w:val="22"/>
              </w:rPr>
            </w:pPr>
            <w:r>
              <w:rPr>
                <w:szCs w:val="22"/>
              </w:rPr>
              <w:t>0.26</w:t>
            </w:r>
          </w:p>
        </w:tc>
        <w:tc>
          <w:tcPr>
            <w:tcW w:w="254" w:type="dxa"/>
            <w:vAlign w:val="bottom"/>
          </w:tcPr>
          <w:p w14:paraId="3BEF8475" w14:textId="77777777" w:rsidR="008F40B8" w:rsidRPr="003A7014" w:rsidRDefault="008F40B8" w:rsidP="008F40B8">
            <w:pPr>
              <w:pStyle w:val="block"/>
              <w:spacing w:after="0" w:line="240" w:lineRule="auto"/>
              <w:ind w:left="0"/>
              <w:jc w:val="center"/>
              <w:rPr>
                <w:szCs w:val="22"/>
              </w:rPr>
            </w:pPr>
          </w:p>
        </w:tc>
        <w:tc>
          <w:tcPr>
            <w:tcW w:w="1548" w:type="dxa"/>
            <w:vAlign w:val="bottom"/>
          </w:tcPr>
          <w:p w14:paraId="6EB95956" w14:textId="344942A3" w:rsidR="008F40B8" w:rsidRPr="003A7014" w:rsidRDefault="008F40B8" w:rsidP="008F40B8">
            <w:pPr>
              <w:pStyle w:val="block"/>
              <w:tabs>
                <w:tab w:val="decimal" w:pos="1056"/>
              </w:tabs>
              <w:spacing w:after="0" w:line="240" w:lineRule="auto"/>
              <w:ind w:left="-96" w:right="-83"/>
              <w:rPr>
                <w:szCs w:val="22"/>
              </w:rPr>
            </w:pPr>
            <w:r>
              <w:rPr>
                <w:szCs w:val="22"/>
              </w:rPr>
              <w:t>220.3</w:t>
            </w:r>
            <w:r>
              <w:rPr>
                <w:rFonts w:cs="Angsana New"/>
                <w:szCs w:val="28"/>
                <w:lang w:val="en-US" w:bidi="th-TH"/>
              </w:rPr>
              <w:t>1</w:t>
            </w:r>
          </w:p>
        </w:tc>
      </w:tr>
    </w:tbl>
    <w:p w14:paraId="3118AA20" w14:textId="3E94DF3F" w:rsidR="00DE3E3F" w:rsidRDefault="00DE3E3F">
      <w:pPr>
        <w:spacing w:line="240" w:lineRule="auto"/>
        <w:rPr>
          <w:rFonts w:cs="Times New Roman"/>
          <w:b/>
          <w:bCs/>
          <w:sz w:val="24"/>
          <w:szCs w:val="24"/>
        </w:rPr>
      </w:pPr>
      <w:r>
        <w:rPr>
          <w:rFonts w:cs="Times New Roman"/>
          <w:b/>
          <w:bCs/>
          <w:sz w:val="24"/>
          <w:szCs w:val="24"/>
        </w:rPr>
        <w:br w:type="page"/>
      </w:r>
    </w:p>
    <w:p w14:paraId="17AA39C5" w14:textId="4C102F48" w:rsidR="001A3676" w:rsidRPr="00D140AE" w:rsidRDefault="008F40B8" w:rsidP="00D140AE">
      <w:pPr>
        <w:spacing w:line="240" w:lineRule="atLeast"/>
        <w:ind w:left="540" w:hanging="540"/>
        <w:rPr>
          <w:b/>
          <w:bCs/>
          <w:sz w:val="24"/>
          <w:szCs w:val="30"/>
          <w:lang w:val="en-US"/>
        </w:rPr>
      </w:pPr>
      <w:r>
        <w:rPr>
          <w:b/>
          <w:bCs/>
          <w:sz w:val="24"/>
          <w:szCs w:val="30"/>
          <w:lang w:val="en-US"/>
        </w:rPr>
        <w:lastRenderedPageBreak/>
        <w:t>7</w:t>
      </w:r>
      <w:r w:rsidR="00E50849" w:rsidRPr="00D140AE">
        <w:rPr>
          <w:b/>
          <w:bCs/>
          <w:sz w:val="24"/>
          <w:szCs w:val="30"/>
          <w:lang w:val="en-US"/>
        </w:rPr>
        <w:t xml:space="preserve"> </w:t>
      </w:r>
      <w:r w:rsidR="00517544" w:rsidRPr="00D140AE">
        <w:rPr>
          <w:b/>
          <w:bCs/>
          <w:sz w:val="24"/>
          <w:szCs w:val="30"/>
          <w:lang w:val="en-US"/>
        </w:rPr>
        <w:tab/>
      </w:r>
      <w:r w:rsidR="00517544" w:rsidRPr="00D140AE">
        <w:rPr>
          <w:b/>
          <w:bCs/>
          <w:sz w:val="24"/>
          <w:szCs w:val="30"/>
          <w:lang w:val="en-US"/>
        </w:rPr>
        <w:tab/>
      </w:r>
      <w:r w:rsidR="001A3676" w:rsidRPr="00D140AE">
        <w:rPr>
          <w:b/>
          <w:bCs/>
          <w:sz w:val="24"/>
          <w:szCs w:val="30"/>
          <w:lang w:val="en-US"/>
        </w:rPr>
        <w:t>Financial instruments</w:t>
      </w:r>
    </w:p>
    <w:p w14:paraId="7876E9C5" w14:textId="77777777" w:rsidR="001A3676" w:rsidRPr="00E3598A" w:rsidRDefault="001A3676" w:rsidP="00E3598A">
      <w:pPr>
        <w:pStyle w:val="block"/>
        <w:spacing w:after="0" w:line="240" w:lineRule="atLeast"/>
        <w:ind w:right="-7"/>
        <w:jc w:val="both"/>
        <w:rPr>
          <w:rFonts w:cs="Angsana New"/>
          <w:szCs w:val="22"/>
          <w:lang w:val="en-US"/>
        </w:rPr>
      </w:pPr>
    </w:p>
    <w:p w14:paraId="7C7AFED0" w14:textId="6266B527" w:rsidR="001A3676" w:rsidRDefault="001A3676" w:rsidP="00BF05E9">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40C2D4BC" w14:textId="0E6DD3AA" w:rsidR="00CB364D" w:rsidRDefault="001A3676" w:rsidP="003A1D35">
      <w:pPr>
        <w:pStyle w:val="block"/>
        <w:spacing w:after="0" w:line="240" w:lineRule="atLeast"/>
        <w:jc w:val="both"/>
      </w:pPr>
      <w:r w:rsidRPr="00177228">
        <w:rPr>
          <w:szCs w:val="22"/>
          <w:lang w:bidi="th-TH"/>
        </w:rPr>
        <w:t>The following table shows the carrying amounts and fair values of financial assets and financial liabilities</w:t>
      </w:r>
      <w:r w:rsidR="002A1493" w:rsidRPr="00177228">
        <w:rPr>
          <w:szCs w:val="22"/>
          <w:lang w:bidi="th-TH"/>
        </w:rPr>
        <w:t>,</w:t>
      </w:r>
      <w:r w:rsidRPr="00177228">
        <w:rPr>
          <w:szCs w:val="22"/>
          <w:lang w:bidi="th-TH"/>
        </w:rPr>
        <w:t xml:space="preserve"> including their levels in the fair value hierarchy</w:t>
      </w:r>
      <w:r w:rsidR="00411F79" w:rsidRPr="00177228">
        <w:rPr>
          <w:szCs w:val="22"/>
          <w:lang w:bidi="th-TH"/>
        </w:rPr>
        <w:t xml:space="preserve"> but</w:t>
      </w:r>
      <w:r w:rsidRPr="00177228">
        <w:rPr>
          <w:szCs w:val="22"/>
          <w:lang w:bidi="th-TH"/>
        </w:rPr>
        <w:t xml:space="preserve"> does not include fair value information for financial assets and financial liabilities measured at amortised cost if the carrying amount is a reasonable approximation of fair value.</w:t>
      </w:r>
    </w:p>
    <w:p w14:paraId="265DC972" w14:textId="77777777" w:rsidR="003A1D35" w:rsidRPr="004F3923" w:rsidRDefault="003A1D35" w:rsidP="003A1D35">
      <w:pPr>
        <w:pStyle w:val="block"/>
        <w:spacing w:after="0" w:line="240" w:lineRule="atLeast"/>
        <w:jc w:val="both"/>
        <w:rPr>
          <w:sz w:val="12"/>
          <w:szCs w:val="12"/>
          <w:lang w:bidi="th-TH"/>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B14A56" w:rsidRPr="00CA64EC" w14:paraId="38D9B146" w14:textId="77777777" w:rsidTr="00164A60">
        <w:trPr>
          <w:trHeight w:val="261"/>
        </w:trPr>
        <w:tc>
          <w:tcPr>
            <w:tcW w:w="2070" w:type="dxa"/>
            <w:vAlign w:val="bottom"/>
          </w:tcPr>
          <w:p w14:paraId="6B3AAB3F" w14:textId="77777777" w:rsidR="00B14A56" w:rsidRPr="00B14A56" w:rsidRDefault="00B14A56" w:rsidP="004629A2">
            <w:pPr>
              <w:tabs>
                <w:tab w:val="left" w:pos="0"/>
                <w:tab w:val="left" w:pos="3018"/>
              </w:tabs>
              <w:ind w:left="-19" w:right="-90"/>
              <w:rPr>
                <w:rFonts w:cs="Times New Roman"/>
                <w:b/>
                <w:bCs/>
                <w:i/>
                <w:iCs/>
              </w:rPr>
            </w:pPr>
          </w:p>
        </w:tc>
        <w:tc>
          <w:tcPr>
            <w:tcW w:w="7920" w:type="dxa"/>
            <w:gridSpan w:val="11"/>
          </w:tcPr>
          <w:p w14:paraId="2C6BA65B" w14:textId="459C21CE" w:rsidR="00B14A56" w:rsidRPr="004F3923" w:rsidRDefault="00AF3976" w:rsidP="00FE400C">
            <w:pPr>
              <w:pStyle w:val="acctfourfigures"/>
              <w:tabs>
                <w:tab w:val="left" w:pos="720"/>
              </w:tabs>
              <w:ind w:left="-43" w:right="-86"/>
              <w:contextualSpacing/>
              <w:jc w:val="center"/>
              <w:rPr>
                <w:b/>
                <w:bCs/>
                <w:szCs w:val="22"/>
                <w:lang w:val="en-US" w:bidi="th-TH"/>
              </w:rPr>
            </w:pPr>
            <w:r w:rsidRPr="004F3923">
              <w:rPr>
                <w:b/>
                <w:bCs/>
                <w:szCs w:val="22"/>
                <w:lang w:val="en-US" w:bidi="th-TH"/>
              </w:rPr>
              <w:t>Consolidated financial statements</w:t>
            </w:r>
          </w:p>
        </w:tc>
      </w:tr>
      <w:tr w:rsidR="00B14A56" w:rsidRPr="00CA64EC" w14:paraId="5A48AC43" w14:textId="77777777" w:rsidTr="00164A60">
        <w:trPr>
          <w:trHeight w:val="261"/>
        </w:trPr>
        <w:tc>
          <w:tcPr>
            <w:tcW w:w="2070" w:type="dxa"/>
            <w:vAlign w:val="bottom"/>
          </w:tcPr>
          <w:p w14:paraId="3D19585E" w14:textId="77777777" w:rsidR="00B14A56" w:rsidRPr="00B14A56" w:rsidRDefault="00B14A56" w:rsidP="004629A2">
            <w:pPr>
              <w:tabs>
                <w:tab w:val="left" w:pos="0"/>
                <w:tab w:val="left" w:pos="3018"/>
              </w:tabs>
              <w:ind w:left="-19" w:right="-90"/>
              <w:rPr>
                <w:rFonts w:cs="Times New Roman"/>
                <w:b/>
                <w:bCs/>
                <w:i/>
                <w:iCs/>
              </w:rPr>
            </w:pPr>
          </w:p>
        </w:tc>
        <w:tc>
          <w:tcPr>
            <w:tcW w:w="4140" w:type="dxa"/>
            <w:gridSpan w:val="5"/>
          </w:tcPr>
          <w:p w14:paraId="4FA852A1" w14:textId="2A8019B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Carrying amount</w:t>
            </w:r>
          </w:p>
        </w:tc>
        <w:tc>
          <w:tcPr>
            <w:tcW w:w="270" w:type="dxa"/>
          </w:tcPr>
          <w:p w14:paraId="0776C05C" w14:textId="77777777" w:rsidR="00B14A56" w:rsidRPr="004F3923" w:rsidRDefault="00B14A56" w:rsidP="00FE400C">
            <w:pPr>
              <w:pStyle w:val="acctfourfigures"/>
              <w:tabs>
                <w:tab w:val="left" w:pos="720"/>
              </w:tabs>
              <w:ind w:left="-43" w:right="-86"/>
              <w:contextualSpacing/>
              <w:jc w:val="center"/>
              <w:rPr>
                <w:b/>
                <w:bCs/>
                <w:szCs w:val="22"/>
                <w:lang w:bidi="th-TH"/>
              </w:rPr>
            </w:pPr>
          </w:p>
        </w:tc>
        <w:tc>
          <w:tcPr>
            <w:tcW w:w="3510" w:type="dxa"/>
            <w:gridSpan w:val="5"/>
            <w:vAlign w:val="bottom"/>
          </w:tcPr>
          <w:p w14:paraId="46698CBB" w14:textId="007EE62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Fair value</w:t>
            </w:r>
          </w:p>
        </w:tc>
      </w:tr>
      <w:tr w:rsidR="00CA64EC" w:rsidRPr="00CA64EC" w14:paraId="263E737B" w14:textId="77777777" w:rsidTr="00164A60">
        <w:trPr>
          <w:trHeight w:val="261"/>
        </w:trPr>
        <w:tc>
          <w:tcPr>
            <w:tcW w:w="2070" w:type="dxa"/>
            <w:vAlign w:val="bottom"/>
          </w:tcPr>
          <w:p w14:paraId="57C8B638" w14:textId="0D67FD2D" w:rsidR="00CA64EC" w:rsidRPr="004F3923" w:rsidRDefault="00CA64EC" w:rsidP="004629A2">
            <w:pPr>
              <w:tabs>
                <w:tab w:val="left" w:pos="0"/>
                <w:tab w:val="left" w:pos="3018"/>
              </w:tabs>
              <w:ind w:left="-19" w:right="-90"/>
              <w:rPr>
                <w:rFonts w:cs="Times New Roman"/>
                <w:b/>
                <w:bCs/>
                <w:i/>
                <w:iCs/>
              </w:rPr>
            </w:pPr>
          </w:p>
        </w:tc>
        <w:tc>
          <w:tcPr>
            <w:tcW w:w="1260" w:type="dxa"/>
          </w:tcPr>
          <w:p w14:paraId="4A036E64" w14:textId="03AA5854" w:rsidR="00CA64EC" w:rsidRPr="004F3923" w:rsidRDefault="00CA64EC" w:rsidP="00FE400C">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00AEC953" w14:textId="77777777" w:rsidR="00CA64EC" w:rsidRPr="004F3923" w:rsidRDefault="00CA64EC" w:rsidP="00FE400C">
            <w:pPr>
              <w:contextualSpacing/>
              <w:jc w:val="center"/>
              <w:rPr>
                <w:rFonts w:cs="Times New Roman"/>
              </w:rPr>
            </w:pPr>
          </w:p>
        </w:tc>
        <w:tc>
          <w:tcPr>
            <w:tcW w:w="1261" w:type="dxa"/>
          </w:tcPr>
          <w:p w14:paraId="4C6E2435" w14:textId="5781A4F0" w:rsidR="00CA64EC" w:rsidRPr="004F3923" w:rsidRDefault="00CA64EC" w:rsidP="00FE400C">
            <w:pPr>
              <w:contextualSpacing/>
              <w:jc w:val="center"/>
              <w:rPr>
                <w:rFonts w:cs="Times New Roman"/>
              </w:rPr>
            </w:pPr>
            <w:r w:rsidRPr="004F3923">
              <w:rPr>
                <w:rFonts w:cs="Times New Roman"/>
              </w:rPr>
              <w:t>Financial instruments measured</w:t>
            </w:r>
          </w:p>
          <w:p w14:paraId="386FE1CB" w14:textId="77777777" w:rsidR="00CA64EC" w:rsidRPr="004F3923" w:rsidRDefault="00CA64EC" w:rsidP="00FE400C">
            <w:pPr>
              <w:contextualSpacing/>
              <w:jc w:val="center"/>
              <w:rPr>
                <w:rFonts w:cs="Times New Roman"/>
              </w:rPr>
            </w:pPr>
            <w:r w:rsidRPr="004F3923">
              <w:rPr>
                <w:rFonts w:cs="Times New Roman"/>
              </w:rPr>
              <w:t>at FVOCI</w:t>
            </w:r>
          </w:p>
        </w:tc>
        <w:tc>
          <w:tcPr>
            <w:tcW w:w="270" w:type="dxa"/>
            <w:vAlign w:val="bottom"/>
          </w:tcPr>
          <w:p w14:paraId="3735F433" w14:textId="77777777" w:rsidR="00CA64EC" w:rsidRPr="004F3923" w:rsidRDefault="00CA64EC" w:rsidP="00FE400C">
            <w:pPr>
              <w:ind w:left="-43" w:right="-86"/>
              <w:contextualSpacing/>
              <w:jc w:val="center"/>
              <w:rPr>
                <w:rFonts w:cs="Times New Roman"/>
              </w:rPr>
            </w:pPr>
          </w:p>
        </w:tc>
        <w:tc>
          <w:tcPr>
            <w:tcW w:w="1080" w:type="dxa"/>
            <w:vAlign w:val="bottom"/>
          </w:tcPr>
          <w:p w14:paraId="2BE61EFF" w14:textId="711DA962" w:rsidR="00CA64EC" w:rsidRPr="004F3923" w:rsidRDefault="00CA64EC" w:rsidP="00FE400C">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63FE7A4"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4CA65199" w14:textId="77777777" w:rsidR="00CA64EC" w:rsidRPr="004F3923" w:rsidRDefault="00CA64EC" w:rsidP="00FE400C">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23953E50"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2F8453D6" w14:textId="77777777" w:rsidR="00CA64EC" w:rsidRPr="004F3923" w:rsidRDefault="00CA64EC" w:rsidP="00FE400C">
            <w:pPr>
              <w:ind w:left="-43" w:right="-86"/>
              <w:contextualSpacing/>
              <w:jc w:val="center"/>
              <w:rPr>
                <w:rFonts w:cs="Times New Roman"/>
                <w:cs/>
              </w:rPr>
            </w:pPr>
            <w:r w:rsidRPr="004F3923">
              <w:rPr>
                <w:rFonts w:cs="Times New Roman"/>
              </w:rPr>
              <w:t>Level 2</w:t>
            </w:r>
          </w:p>
        </w:tc>
        <w:tc>
          <w:tcPr>
            <w:tcW w:w="236" w:type="dxa"/>
          </w:tcPr>
          <w:p w14:paraId="02910B3E" w14:textId="77777777" w:rsidR="00CA64EC" w:rsidRPr="004F3923" w:rsidRDefault="00CA64EC" w:rsidP="00FE400C">
            <w:pPr>
              <w:pStyle w:val="acctfourfigures"/>
              <w:tabs>
                <w:tab w:val="left" w:pos="720"/>
              </w:tabs>
              <w:ind w:left="-43" w:right="-86"/>
              <w:contextualSpacing/>
              <w:jc w:val="center"/>
              <w:rPr>
                <w:szCs w:val="22"/>
                <w:lang w:bidi="th-TH"/>
              </w:rPr>
            </w:pPr>
          </w:p>
        </w:tc>
        <w:tc>
          <w:tcPr>
            <w:tcW w:w="1024" w:type="dxa"/>
            <w:vAlign w:val="bottom"/>
          </w:tcPr>
          <w:p w14:paraId="431F63A4" w14:textId="77777777" w:rsidR="00CA64EC" w:rsidRPr="004F3923" w:rsidRDefault="00CA64EC" w:rsidP="00FE400C">
            <w:pPr>
              <w:pStyle w:val="acctfourfigures"/>
              <w:tabs>
                <w:tab w:val="left" w:pos="720"/>
              </w:tabs>
              <w:ind w:left="-43" w:right="-86"/>
              <w:contextualSpacing/>
              <w:jc w:val="center"/>
              <w:rPr>
                <w:szCs w:val="22"/>
                <w:cs/>
                <w:lang w:bidi="th-TH"/>
              </w:rPr>
            </w:pPr>
            <w:r w:rsidRPr="004F3923">
              <w:rPr>
                <w:szCs w:val="22"/>
                <w:lang w:bidi="th-TH"/>
              </w:rPr>
              <w:t>Total</w:t>
            </w:r>
          </w:p>
        </w:tc>
      </w:tr>
      <w:tr w:rsidR="00B14A56" w:rsidRPr="00CA64EC" w14:paraId="52468927" w14:textId="77777777" w:rsidTr="00164A60">
        <w:trPr>
          <w:trHeight w:val="261"/>
        </w:trPr>
        <w:tc>
          <w:tcPr>
            <w:tcW w:w="2070" w:type="dxa"/>
          </w:tcPr>
          <w:p w14:paraId="1155C8A2" w14:textId="77777777" w:rsidR="00B14A56" w:rsidRPr="00B14A56" w:rsidRDefault="00B14A56" w:rsidP="004629A2">
            <w:pPr>
              <w:ind w:left="-14" w:right="-90"/>
              <w:rPr>
                <w:rFonts w:cs="Times New Roman"/>
                <w:b/>
                <w:bCs/>
                <w:i/>
                <w:iCs/>
              </w:rPr>
            </w:pPr>
          </w:p>
        </w:tc>
        <w:tc>
          <w:tcPr>
            <w:tcW w:w="7920" w:type="dxa"/>
            <w:gridSpan w:val="11"/>
          </w:tcPr>
          <w:p w14:paraId="31317AF3" w14:textId="40198F3C" w:rsidR="00B14A56" w:rsidRPr="004F3923" w:rsidRDefault="00AF3976" w:rsidP="004F3923">
            <w:pPr>
              <w:pStyle w:val="acctfourfigures"/>
              <w:tabs>
                <w:tab w:val="decimal" w:pos="595"/>
              </w:tabs>
              <w:spacing w:line="240" w:lineRule="atLeast"/>
              <w:ind w:left="-43" w:right="-86"/>
              <w:jc w:val="center"/>
              <w:rPr>
                <w:i/>
                <w:iCs/>
                <w:szCs w:val="22"/>
                <w:lang w:bidi="th-TH"/>
              </w:rPr>
            </w:pPr>
            <w:r w:rsidRPr="004F3923">
              <w:rPr>
                <w:i/>
                <w:iCs/>
                <w:szCs w:val="22"/>
                <w:lang w:bidi="th-TH"/>
              </w:rPr>
              <w:t>(in thousand</w:t>
            </w:r>
            <w:r w:rsidR="001925F5">
              <w:rPr>
                <w:i/>
                <w:iCs/>
                <w:szCs w:val="22"/>
                <w:lang w:bidi="th-TH"/>
              </w:rPr>
              <w:t xml:space="preserve"> Baht</w:t>
            </w:r>
            <w:r w:rsidRPr="004F3923">
              <w:rPr>
                <w:i/>
                <w:iCs/>
                <w:szCs w:val="22"/>
                <w:lang w:bidi="th-TH"/>
              </w:rPr>
              <w:t>)</w:t>
            </w:r>
          </w:p>
        </w:tc>
      </w:tr>
      <w:tr w:rsidR="00B14A56" w:rsidRPr="00CA64EC" w14:paraId="2C664650" w14:textId="77777777" w:rsidTr="00164A60">
        <w:trPr>
          <w:trHeight w:val="261"/>
        </w:trPr>
        <w:tc>
          <w:tcPr>
            <w:tcW w:w="2070" w:type="dxa"/>
          </w:tcPr>
          <w:p w14:paraId="1B2E4E6B" w14:textId="0E3C2A68" w:rsidR="00B14A56" w:rsidRPr="00DF36BF" w:rsidRDefault="00AF3976" w:rsidP="004629A2">
            <w:pPr>
              <w:ind w:left="-14" w:right="-90"/>
              <w:rPr>
                <w:rFonts w:cs="Times New Roman"/>
                <w:b/>
                <w:bCs/>
                <w:i/>
                <w:iCs/>
                <w:spacing w:val="-6"/>
              </w:rPr>
            </w:pPr>
            <w:r w:rsidRPr="00DF36BF">
              <w:rPr>
                <w:rFonts w:cs="Times New Roman"/>
                <w:b/>
                <w:bCs/>
                <w:i/>
                <w:iCs/>
                <w:spacing w:val="-6"/>
              </w:rPr>
              <w:t xml:space="preserve">At </w:t>
            </w:r>
            <w:r w:rsidR="000E71C0">
              <w:rPr>
                <w:rFonts w:cs="Times New Roman"/>
                <w:b/>
                <w:bCs/>
                <w:i/>
                <w:iCs/>
              </w:rPr>
              <w:t xml:space="preserve">30 June </w:t>
            </w:r>
            <w:r w:rsidR="00D81A83">
              <w:rPr>
                <w:rFonts w:cs="Times New Roman"/>
                <w:b/>
                <w:bCs/>
                <w:i/>
                <w:iCs/>
                <w:spacing w:val="-6"/>
              </w:rPr>
              <w:t>2025</w:t>
            </w:r>
          </w:p>
        </w:tc>
        <w:tc>
          <w:tcPr>
            <w:tcW w:w="1260" w:type="dxa"/>
          </w:tcPr>
          <w:p w14:paraId="5A831498" w14:textId="77777777" w:rsidR="00B14A56" w:rsidRPr="00B14A56" w:rsidRDefault="00B14A56" w:rsidP="004629A2">
            <w:pPr>
              <w:pStyle w:val="acctfourfigures"/>
              <w:spacing w:line="240" w:lineRule="atLeast"/>
              <w:ind w:left="-43" w:right="-86"/>
              <w:rPr>
                <w:szCs w:val="22"/>
                <w:cs/>
              </w:rPr>
            </w:pPr>
          </w:p>
        </w:tc>
        <w:tc>
          <w:tcPr>
            <w:tcW w:w="269" w:type="dxa"/>
          </w:tcPr>
          <w:p w14:paraId="71B9EE1F"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1261" w:type="dxa"/>
          </w:tcPr>
          <w:p w14:paraId="04F1127A"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270" w:type="dxa"/>
          </w:tcPr>
          <w:p w14:paraId="2F5E857F" w14:textId="77777777" w:rsidR="00B14A56" w:rsidRPr="00B14A56" w:rsidRDefault="00B14A56" w:rsidP="004629A2">
            <w:pPr>
              <w:pStyle w:val="acctfourfigures"/>
              <w:spacing w:line="240" w:lineRule="atLeast"/>
              <w:ind w:left="-43" w:right="-86"/>
              <w:rPr>
                <w:szCs w:val="22"/>
                <w:lang w:bidi="th-TH"/>
              </w:rPr>
            </w:pPr>
          </w:p>
        </w:tc>
        <w:tc>
          <w:tcPr>
            <w:tcW w:w="1080" w:type="dxa"/>
          </w:tcPr>
          <w:p w14:paraId="5834354C"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65ED8E7B"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657FF7C6"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795140C4"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3D2E973D"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36" w:type="dxa"/>
          </w:tcPr>
          <w:p w14:paraId="3F6CD8B3"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1024" w:type="dxa"/>
          </w:tcPr>
          <w:p w14:paraId="4DC22730" w14:textId="77777777" w:rsidR="00B14A56" w:rsidRPr="00B14A56" w:rsidRDefault="00B14A56" w:rsidP="004629A2">
            <w:pPr>
              <w:pStyle w:val="acctfourfigures"/>
              <w:tabs>
                <w:tab w:val="decimal" w:pos="595"/>
              </w:tabs>
              <w:spacing w:line="240" w:lineRule="atLeast"/>
              <w:ind w:left="-43" w:right="-86"/>
              <w:rPr>
                <w:szCs w:val="22"/>
                <w:lang w:bidi="th-TH"/>
              </w:rPr>
            </w:pPr>
          </w:p>
        </w:tc>
      </w:tr>
      <w:tr w:rsidR="00CA64EC" w:rsidRPr="00CA64EC" w14:paraId="493DC454" w14:textId="77777777" w:rsidTr="00164A60">
        <w:trPr>
          <w:trHeight w:val="261"/>
        </w:trPr>
        <w:tc>
          <w:tcPr>
            <w:tcW w:w="2070" w:type="dxa"/>
            <w:hideMark/>
          </w:tcPr>
          <w:p w14:paraId="05DD149A" w14:textId="76E53CC3" w:rsidR="00CA64EC" w:rsidRPr="004F3923" w:rsidRDefault="00CA64EC" w:rsidP="004629A2">
            <w:pPr>
              <w:ind w:left="-14" w:right="-90"/>
              <w:rPr>
                <w:rFonts w:cs="Times New Roman"/>
                <w:b/>
                <w:bCs/>
                <w:i/>
                <w:iCs/>
              </w:rPr>
            </w:pPr>
            <w:r w:rsidRPr="004F3923">
              <w:rPr>
                <w:rFonts w:cs="Times New Roman"/>
                <w:b/>
                <w:bCs/>
                <w:i/>
                <w:iCs/>
              </w:rPr>
              <w:t>Financial asset</w:t>
            </w:r>
          </w:p>
        </w:tc>
        <w:tc>
          <w:tcPr>
            <w:tcW w:w="1260" w:type="dxa"/>
          </w:tcPr>
          <w:p w14:paraId="0D6C0AFA" w14:textId="77777777" w:rsidR="00CA64EC" w:rsidRPr="004F3923" w:rsidRDefault="00CA64EC" w:rsidP="004629A2">
            <w:pPr>
              <w:pStyle w:val="acctfourfigures"/>
              <w:spacing w:line="240" w:lineRule="atLeast"/>
              <w:ind w:left="-43" w:right="-86"/>
              <w:rPr>
                <w:szCs w:val="22"/>
                <w:cs/>
              </w:rPr>
            </w:pPr>
          </w:p>
        </w:tc>
        <w:tc>
          <w:tcPr>
            <w:tcW w:w="269" w:type="dxa"/>
          </w:tcPr>
          <w:p w14:paraId="04EDC0B0"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1261" w:type="dxa"/>
          </w:tcPr>
          <w:p w14:paraId="3005C554"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270" w:type="dxa"/>
          </w:tcPr>
          <w:p w14:paraId="686FF37E" w14:textId="77777777" w:rsidR="00CA64EC" w:rsidRPr="004F3923" w:rsidRDefault="00CA64EC" w:rsidP="004629A2">
            <w:pPr>
              <w:pStyle w:val="acctfourfigures"/>
              <w:spacing w:line="240" w:lineRule="atLeast"/>
              <w:ind w:left="-43" w:right="-86"/>
              <w:rPr>
                <w:szCs w:val="22"/>
                <w:lang w:bidi="th-TH"/>
              </w:rPr>
            </w:pPr>
          </w:p>
        </w:tc>
        <w:tc>
          <w:tcPr>
            <w:tcW w:w="1080" w:type="dxa"/>
          </w:tcPr>
          <w:p w14:paraId="29DD09A8" w14:textId="6CE28649"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1FC8468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614764D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0AF563BB"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02FFB090"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36" w:type="dxa"/>
          </w:tcPr>
          <w:p w14:paraId="26253D8F"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1024" w:type="dxa"/>
          </w:tcPr>
          <w:p w14:paraId="1D61BA88" w14:textId="77777777" w:rsidR="00CA64EC" w:rsidRPr="004F3923" w:rsidRDefault="00CA64EC" w:rsidP="004629A2">
            <w:pPr>
              <w:pStyle w:val="acctfourfigures"/>
              <w:tabs>
                <w:tab w:val="decimal" w:pos="595"/>
              </w:tabs>
              <w:spacing w:line="240" w:lineRule="atLeast"/>
              <w:ind w:left="-43" w:right="-86"/>
              <w:rPr>
                <w:szCs w:val="22"/>
                <w:lang w:bidi="th-TH"/>
              </w:rPr>
            </w:pPr>
          </w:p>
        </w:tc>
      </w:tr>
      <w:tr w:rsidR="00D3386A" w:rsidRPr="00CA64EC" w14:paraId="09324E5F" w14:textId="77777777" w:rsidTr="00164A60">
        <w:trPr>
          <w:trHeight w:val="261"/>
        </w:trPr>
        <w:tc>
          <w:tcPr>
            <w:tcW w:w="2070" w:type="dxa"/>
          </w:tcPr>
          <w:p w14:paraId="7F07F647" w14:textId="5AEB9377" w:rsidR="00D3386A" w:rsidRPr="004F3923" w:rsidRDefault="00D3386A" w:rsidP="00D3386A">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781DF6EA" w14:textId="77777777" w:rsidR="00D3386A" w:rsidRDefault="00D3386A" w:rsidP="00B93057">
            <w:pPr>
              <w:pStyle w:val="acctfourfigures"/>
              <w:tabs>
                <w:tab w:val="clear" w:pos="765"/>
                <w:tab w:val="decimal" w:pos="609"/>
              </w:tabs>
              <w:ind w:left="-43" w:right="-86"/>
              <w:rPr>
                <w:szCs w:val="22"/>
                <w:lang w:bidi="th-TH"/>
              </w:rPr>
            </w:pPr>
          </w:p>
          <w:p w14:paraId="6F7FEF69" w14:textId="30966D30" w:rsidR="00A003AB" w:rsidRPr="00E3598A" w:rsidRDefault="00A003AB" w:rsidP="00B93057">
            <w:pPr>
              <w:pStyle w:val="acctfourfigures"/>
              <w:tabs>
                <w:tab w:val="clear" w:pos="765"/>
                <w:tab w:val="decimal" w:pos="609"/>
              </w:tabs>
              <w:ind w:left="-43" w:right="-86"/>
              <w:rPr>
                <w:szCs w:val="22"/>
                <w:cs/>
                <w:lang w:bidi="th-TH"/>
              </w:rPr>
            </w:pPr>
            <w:r>
              <w:rPr>
                <w:szCs w:val="22"/>
                <w:lang w:bidi="th-TH"/>
              </w:rPr>
              <w:t>-</w:t>
            </w:r>
          </w:p>
        </w:tc>
        <w:tc>
          <w:tcPr>
            <w:tcW w:w="269" w:type="dxa"/>
          </w:tcPr>
          <w:p w14:paraId="1A1090FF"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5D53DC77" w14:textId="77777777" w:rsidR="00B93057" w:rsidRDefault="00B93057" w:rsidP="00A46FE4">
            <w:pPr>
              <w:pStyle w:val="acctfourfigures"/>
              <w:tabs>
                <w:tab w:val="clear" w:pos="765"/>
                <w:tab w:val="decimal" w:pos="882"/>
              </w:tabs>
              <w:ind w:left="-43" w:right="-86"/>
              <w:rPr>
                <w:szCs w:val="22"/>
              </w:rPr>
            </w:pPr>
          </w:p>
          <w:p w14:paraId="0897583D" w14:textId="6659FE51" w:rsidR="00A003AB" w:rsidRPr="00E3598A" w:rsidRDefault="00A003AB" w:rsidP="00A153A3">
            <w:pPr>
              <w:pStyle w:val="acctfourfigures"/>
              <w:tabs>
                <w:tab w:val="clear" w:pos="765"/>
                <w:tab w:val="decimal" w:pos="882"/>
              </w:tabs>
              <w:ind w:left="-43" w:right="-86"/>
              <w:rPr>
                <w:szCs w:val="22"/>
              </w:rPr>
            </w:pPr>
            <w:r>
              <w:rPr>
                <w:szCs w:val="22"/>
              </w:rPr>
              <w:t>121,501</w:t>
            </w:r>
          </w:p>
        </w:tc>
        <w:tc>
          <w:tcPr>
            <w:tcW w:w="270" w:type="dxa"/>
          </w:tcPr>
          <w:p w14:paraId="3120C838" w14:textId="2D4FD409" w:rsidR="00D3386A" w:rsidRPr="00E3598A" w:rsidRDefault="00D3386A" w:rsidP="00D3386A">
            <w:pPr>
              <w:pStyle w:val="acctfourfigures"/>
              <w:ind w:left="-43" w:right="-86"/>
              <w:rPr>
                <w:szCs w:val="22"/>
                <w:lang w:bidi="th-TH"/>
              </w:rPr>
            </w:pPr>
          </w:p>
        </w:tc>
        <w:tc>
          <w:tcPr>
            <w:tcW w:w="1080" w:type="dxa"/>
          </w:tcPr>
          <w:p w14:paraId="3B6DAA9C" w14:textId="77777777" w:rsidR="00A003AB" w:rsidRDefault="00A003AB" w:rsidP="00B93057">
            <w:pPr>
              <w:tabs>
                <w:tab w:val="decimal" w:pos="526"/>
                <w:tab w:val="decimal" w:pos="676"/>
              </w:tabs>
              <w:ind w:right="8"/>
              <w:jc w:val="right"/>
              <w:rPr>
                <w:rFonts w:cs="Times New Roman"/>
              </w:rPr>
            </w:pPr>
          </w:p>
          <w:p w14:paraId="6EDE9DB5" w14:textId="5C4E1AF9" w:rsidR="00A003AB" w:rsidRPr="00E3598A" w:rsidRDefault="00A003AB" w:rsidP="00A153A3">
            <w:pPr>
              <w:tabs>
                <w:tab w:val="decimal" w:pos="526"/>
                <w:tab w:val="decimal" w:pos="676"/>
              </w:tabs>
              <w:ind w:right="8"/>
              <w:jc w:val="right"/>
              <w:rPr>
                <w:rFonts w:cs="Times New Roman"/>
              </w:rPr>
            </w:pPr>
            <w:r>
              <w:rPr>
                <w:rFonts w:cs="Times New Roman"/>
              </w:rPr>
              <w:t>121,501</w:t>
            </w:r>
          </w:p>
        </w:tc>
        <w:tc>
          <w:tcPr>
            <w:tcW w:w="270" w:type="dxa"/>
          </w:tcPr>
          <w:p w14:paraId="6D551E3D" w14:textId="77777777" w:rsidR="00D3386A" w:rsidRPr="00E3598A" w:rsidRDefault="00D3386A" w:rsidP="00D3386A">
            <w:pPr>
              <w:pStyle w:val="acctfourfigures"/>
              <w:tabs>
                <w:tab w:val="decimal" w:pos="595"/>
              </w:tabs>
              <w:ind w:left="-43" w:right="-86"/>
              <w:rPr>
                <w:szCs w:val="22"/>
                <w:lang w:bidi="th-TH"/>
              </w:rPr>
            </w:pPr>
          </w:p>
        </w:tc>
        <w:tc>
          <w:tcPr>
            <w:tcW w:w="990" w:type="dxa"/>
          </w:tcPr>
          <w:p w14:paraId="4A8561A9" w14:textId="77777777" w:rsidR="00A003AB" w:rsidRDefault="00A003AB" w:rsidP="00B93057">
            <w:pPr>
              <w:tabs>
                <w:tab w:val="decimal" w:pos="526"/>
                <w:tab w:val="decimal" w:pos="676"/>
              </w:tabs>
              <w:ind w:right="8"/>
              <w:jc w:val="right"/>
              <w:rPr>
                <w:rFonts w:cs="Times New Roman"/>
              </w:rPr>
            </w:pPr>
          </w:p>
          <w:p w14:paraId="7576032B" w14:textId="7936E894" w:rsidR="00A003AB" w:rsidRPr="00E3598A" w:rsidRDefault="00A003AB" w:rsidP="00A153A3">
            <w:pPr>
              <w:tabs>
                <w:tab w:val="decimal" w:pos="526"/>
                <w:tab w:val="decimal" w:pos="676"/>
              </w:tabs>
              <w:ind w:right="8"/>
              <w:jc w:val="right"/>
              <w:rPr>
                <w:rFonts w:cs="Times New Roman"/>
              </w:rPr>
            </w:pPr>
            <w:r>
              <w:rPr>
                <w:rFonts w:cs="Times New Roman"/>
              </w:rPr>
              <w:t>121,501</w:t>
            </w:r>
          </w:p>
        </w:tc>
        <w:tc>
          <w:tcPr>
            <w:tcW w:w="270" w:type="dxa"/>
          </w:tcPr>
          <w:p w14:paraId="4B646FF2" w14:textId="77777777" w:rsidR="00D3386A" w:rsidRPr="00E3598A" w:rsidRDefault="00D3386A" w:rsidP="00D3386A">
            <w:pPr>
              <w:pStyle w:val="acctfourfigures"/>
              <w:tabs>
                <w:tab w:val="decimal" w:pos="595"/>
              </w:tabs>
              <w:ind w:left="-43" w:right="-86"/>
              <w:rPr>
                <w:szCs w:val="22"/>
                <w:lang w:bidi="th-TH"/>
              </w:rPr>
            </w:pPr>
          </w:p>
        </w:tc>
        <w:tc>
          <w:tcPr>
            <w:tcW w:w="990" w:type="dxa"/>
          </w:tcPr>
          <w:p w14:paraId="00342C3A" w14:textId="77777777" w:rsidR="00A003AB" w:rsidRDefault="00A003AB" w:rsidP="00B93057">
            <w:pPr>
              <w:pStyle w:val="acctfourfigures"/>
              <w:tabs>
                <w:tab w:val="clear" w:pos="765"/>
                <w:tab w:val="decimal" w:pos="609"/>
              </w:tabs>
              <w:ind w:left="-43" w:right="-86"/>
              <w:rPr>
                <w:szCs w:val="22"/>
                <w:lang w:bidi="th-TH"/>
              </w:rPr>
            </w:pPr>
          </w:p>
          <w:p w14:paraId="67278355" w14:textId="7A007FCF" w:rsidR="00A003AB" w:rsidRPr="00E3598A" w:rsidRDefault="00A003AB" w:rsidP="00B93057">
            <w:pPr>
              <w:pStyle w:val="acctfourfigures"/>
              <w:tabs>
                <w:tab w:val="clear" w:pos="765"/>
                <w:tab w:val="decimal" w:pos="609"/>
              </w:tabs>
              <w:ind w:left="-43" w:right="-86"/>
              <w:rPr>
                <w:szCs w:val="22"/>
                <w:lang w:bidi="th-TH"/>
              </w:rPr>
            </w:pPr>
            <w:r>
              <w:rPr>
                <w:szCs w:val="22"/>
                <w:lang w:bidi="th-TH"/>
              </w:rPr>
              <w:t>-</w:t>
            </w:r>
          </w:p>
        </w:tc>
        <w:tc>
          <w:tcPr>
            <w:tcW w:w="236" w:type="dxa"/>
          </w:tcPr>
          <w:p w14:paraId="6FA90309" w14:textId="77777777" w:rsidR="00A003AB" w:rsidRDefault="00A003AB" w:rsidP="00A003AB">
            <w:pPr>
              <w:pStyle w:val="acctfourfigures"/>
              <w:tabs>
                <w:tab w:val="decimal" w:pos="595"/>
              </w:tabs>
              <w:ind w:right="-86"/>
              <w:rPr>
                <w:szCs w:val="22"/>
                <w:lang w:bidi="th-TH"/>
              </w:rPr>
            </w:pPr>
          </w:p>
          <w:p w14:paraId="71E64DB6" w14:textId="227952E1" w:rsidR="00A003AB" w:rsidRPr="00E3598A" w:rsidRDefault="00A003AB" w:rsidP="00A003AB">
            <w:pPr>
              <w:pStyle w:val="acctfourfigures"/>
              <w:tabs>
                <w:tab w:val="decimal" w:pos="595"/>
              </w:tabs>
              <w:ind w:right="-86"/>
              <w:rPr>
                <w:szCs w:val="22"/>
                <w:lang w:bidi="th-TH"/>
              </w:rPr>
            </w:pPr>
          </w:p>
        </w:tc>
        <w:tc>
          <w:tcPr>
            <w:tcW w:w="1024" w:type="dxa"/>
          </w:tcPr>
          <w:p w14:paraId="3C899B92" w14:textId="0C19C118" w:rsidR="00B93057" w:rsidRDefault="00B93057" w:rsidP="00B93057">
            <w:pPr>
              <w:tabs>
                <w:tab w:val="decimal" w:pos="526"/>
                <w:tab w:val="decimal" w:pos="676"/>
              </w:tabs>
              <w:ind w:right="8"/>
              <w:jc w:val="right"/>
              <w:rPr>
                <w:rFonts w:cs="Times New Roman"/>
              </w:rPr>
            </w:pPr>
          </w:p>
          <w:p w14:paraId="325886A6" w14:textId="78BC3749" w:rsidR="00A003AB" w:rsidRPr="00E3598A" w:rsidRDefault="00A003AB" w:rsidP="00A153A3">
            <w:pPr>
              <w:tabs>
                <w:tab w:val="decimal" w:pos="526"/>
                <w:tab w:val="decimal" w:pos="676"/>
              </w:tabs>
              <w:ind w:right="8"/>
              <w:jc w:val="right"/>
              <w:rPr>
                <w:rFonts w:cs="Times New Roman"/>
              </w:rPr>
            </w:pPr>
            <w:r>
              <w:rPr>
                <w:rFonts w:cs="Times New Roman"/>
              </w:rPr>
              <w:t>121,501</w:t>
            </w:r>
          </w:p>
        </w:tc>
      </w:tr>
      <w:tr w:rsidR="00D3386A" w:rsidRPr="00CA64EC" w14:paraId="5F57E8DF" w14:textId="77777777" w:rsidTr="00164A60">
        <w:trPr>
          <w:trHeight w:val="261"/>
        </w:trPr>
        <w:tc>
          <w:tcPr>
            <w:tcW w:w="2070" w:type="dxa"/>
          </w:tcPr>
          <w:p w14:paraId="02944101"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0C8E6562" w14:textId="77777777" w:rsidR="00D3386A" w:rsidRPr="00E3598A" w:rsidRDefault="00D3386A" w:rsidP="00D3386A">
            <w:pPr>
              <w:tabs>
                <w:tab w:val="decimal" w:pos="1000"/>
              </w:tabs>
              <w:ind w:right="8"/>
              <w:rPr>
                <w:rFonts w:cs="Times New Roman"/>
                <w:cs/>
              </w:rPr>
            </w:pPr>
          </w:p>
        </w:tc>
        <w:tc>
          <w:tcPr>
            <w:tcW w:w="269" w:type="dxa"/>
          </w:tcPr>
          <w:p w14:paraId="4DD425E9"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5EBF4D26"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6BFFA2D6" w14:textId="77777777" w:rsidR="00D3386A" w:rsidRPr="00E3598A" w:rsidRDefault="00D3386A" w:rsidP="00D3386A">
            <w:pPr>
              <w:pStyle w:val="acctfourfigures"/>
              <w:ind w:left="-43" w:right="-86"/>
              <w:rPr>
                <w:szCs w:val="22"/>
                <w:lang w:bidi="th-TH"/>
              </w:rPr>
            </w:pPr>
          </w:p>
        </w:tc>
        <w:tc>
          <w:tcPr>
            <w:tcW w:w="1080" w:type="dxa"/>
          </w:tcPr>
          <w:p w14:paraId="4916EB7F" w14:textId="77777777" w:rsidR="00D3386A" w:rsidRPr="00E3598A" w:rsidRDefault="00D3386A" w:rsidP="00A153A3">
            <w:pPr>
              <w:tabs>
                <w:tab w:val="decimal" w:pos="526"/>
                <w:tab w:val="decimal" w:pos="676"/>
              </w:tabs>
              <w:ind w:right="8"/>
              <w:jc w:val="right"/>
              <w:rPr>
                <w:rFonts w:cs="Times New Roman"/>
              </w:rPr>
            </w:pPr>
          </w:p>
        </w:tc>
        <w:tc>
          <w:tcPr>
            <w:tcW w:w="270" w:type="dxa"/>
          </w:tcPr>
          <w:p w14:paraId="0F553571"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2EFDC68" w14:textId="77777777" w:rsidR="00D3386A" w:rsidRPr="00E3598A" w:rsidRDefault="00D3386A" w:rsidP="00D3386A">
            <w:pPr>
              <w:pStyle w:val="acctfourfigures"/>
              <w:tabs>
                <w:tab w:val="clear" w:pos="765"/>
                <w:tab w:val="decimal" w:pos="344"/>
              </w:tabs>
              <w:ind w:left="-43" w:right="-86"/>
              <w:rPr>
                <w:szCs w:val="22"/>
              </w:rPr>
            </w:pPr>
          </w:p>
        </w:tc>
        <w:tc>
          <w:tcPr>
            <w:tcW w:w="270" w:type="dxa"/>
          </w:tcPr>
          <w:p w14:paraId="56E77000" w14:textId="77777777" w:rsidR="00D3386A" w:rsidRPr="00E3598A" w:rsidRDefault="00D3386A" w:rsidP="00D3386A">
            <w:pPr>
              <w:pStyle w:val="acctfourfigures"/>
              <w:tabs>
                <w:tab w:val="decimal" w:pos="595"/>
              </w:tabs>
              <w:ind w:left="-43" w:right="-86"/>
              <w:rPr>
                <w:szCs w:val="22"/>
                <w:lang w:bidi="th-TH"/>
              </w:rPr>
            </w:pPr>
          </w:p>
        </w:tc>
        <w:tc>
          <w:tcPr>
            <w:tcW w:w="990" w:type="dxa"/>
          </w:tcPr>
          <w:p w14:paraId="07C09143" w14:textId="77777777" w:rsidR="00D3386A" w:rsidRPr="00E3598A" w:rsidRDefault="00D3386A" w:rsidP="00D3386A">
            <w:pPr>
              <w:tabs>
                <w:tab w:val="decimal" w:pos="1000"/>
              </w:tabs>
              <w:ind w:right="8"/>
              <w:rPr>
                <w:rFonts w:cs="Times New Roman"/>
              </w:rPr>
            </w:pPr>
          </w:p>
        </w:tc>
        <w:tc>
          <w:tcPr>
            <w:tcW w:w="236" w:type="dxa"/>
          </w:tcPr>
          <w:p w14:paraId="019161FA"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416874DC" w14:textId="77777777" w:rsidR="00D3386A" w:rsidRPr="00E3598A" w:rsidRDefault="00D3386A" w:rsidP="00D3386A">
            <w:pPr>
              <w:tabs>
                <w:tab w:val="decimal" w:pos="1000"/>
              </w:tabs>
              <w:ind w:right="8"/>
              <w:rPr>
                <w:rFonts w:cs="Times New Roman"/>
              </w:rPr>
            </w:pPr>
          </w:p>
        </w:tc>
      </w:tr>
      <w:tr w:rsidR="00D3386A" w:rsidRPr="00CA64EC" w14:paraId="2F5A16B5" w14:textId="77777777" w:rsidTr="00FA3EF0">
        <w:trPr>
          <w:trHeight w:val="261"/>
        </w:trPr>
        <w:tc>
          <w:tcPr>
            <w:tcW w:w="2070" w:type="dxa"/>
          </w:tcPr>
          <w:p w14:paraId="4A8DAD38" w14:textId="6939E8D1" w:rsidR="00D3386A" w:rsidRPr="004F3923" w:rsidRDefault="00D3386A" w:rsidP="00482CEA">
            <w:pPr>
              <w:ind w:left="-14" w:right="-90"/>
              <w:rPr>
                <w:rFonts w:cs="Times New Roman"/>
              </w:rPr>
            </w:pPr>
            <w:r w:rsidRPr="004F3923">
              <w:rPr>
                <w:rFonts w:cs="Times New Roman"/>
                <w:b/>
                <w:bCs/>
                <w:i/>
                <w:iCs/>
              </w:rPr>
              <w:t>Financial liability</w:t>
            </w:r>
          </w:p>
        </w:tc>
        <w:tc>
          <w:tcPr>
            <w:tcW w:w="1260" w:type="dxa"/>
            <w:vAlign w:val="bottom"/>
          </w:tcPr>
          <w:p w14:paraId="383B2100" w14:textId="77777777" w:rsidR="00D3386A" w:rsidRPr="00E3598A" w:rsidRDefault="00D3386A" w:rsidP="00D3386A">
            <w:pPr>
              <w:tabs>
                <w:tab w:val="decimal" w:pos="1000"/>
              </w:tabs>
              <w:ind w:right="8"/>
              <w:rPr>
                <w:rFonts w:cs="Times New Roman"/>
                <w:cs/>
              </w:rPr>
            </w:pPr>
          </w:p>
        </w:tc>
        <w:tc>
          <w:tcPr>
            <w:tcW w:w="269" w:type="dxa"/>
          </w:tcPr>
          <w:p w14:paraId="4F6DC6CE"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4170A374"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193B7215" w14:textId="77777777" w:rsidR="00D3386A" w:rsidRPr="00E3598A" w:rsidRDefault="00D3386A" w:rsidP="00D3386A">
            <w:pPr>
              <w:pStyle w:val="acctfourfigures"/>
              <w:ind w:left="-43" w:right="-86"/>
              <w:rPr>
                <w:szCs w:val="22"/>
                <w:lang w:bidi="th-TH"/>
              </w:rPr>
            </w:pPr>
          </w:p>
        </w:tc>
        <w:tc>
          <w:tcPr>
            <w:tcW w:w="1080" w:type="dxa"/>
            <w:vAlign w:val="bottom"/>
          </w:tcPr>
          <w:p w14:paraId="18945A69" w14:textId="77777777" w:rsidR="00D3386A" w:rsidRPr="00E3598A" w:rsidRDefault="00D3386A" w:rsidP="00D3386A">
            <w:pPr>
              <w:tabs>
                <w:tab w:val="decimal" w:pos="526"/>
                <w:tab w:val="decimal" w:pos="676"/>
              </w:tabs>
              <w:ind w:right="8"/>
              <w:jc w:val="right"/>
              <w:rPr>
                <w:rFonts w:cs="Times New Roman"/>
              </w:rPr>
            </w:pPr>
          </w:p>
        </w:tc>
        <w:tc>
          <w:tcPr>
            <w:tcW w:w="270" w:type="dxa"/>
          </w:tcPr>
          <w:p w14:paraId="0E5D2C43" w14:textId="77777777" w:rsidR="00D3386A" w:rsidRPr="00E3598A" w:rsidRDefault="00D3386A" w:rsidP="00D3386A">
            <w:pPr>
              <w:pStyle w:val="acctfourfigures"/>
              <w:tabs>
                <w:tab w:val="decimal" w:pos="595"/>
              </w:tabs>
              <w:ind w:left="-43" w:right="-86"/>
              <w:rPr>
                <w:szCs w:val="22"/>
                <w:lang w:bidi="th-TH"/>
              </w:rPr>
            </w:pPr>
          </w:p>
        </w:tc>
        <w:tc>
          <w:tcPr>
            <w:tcW w:w="990" w:type="dxa"/>
          </w:tcPr>
          <w:p w14:paraId="2777D012" w14:textId="77777777" w:rsidR="00D3386A" w:rsidRPr="00E3598A" w:rsidRDefault="00D3386A" w:rsidP="00D3386A">
            <w:pPr>
              <w:pStyle w:val="acctfourfigures"/>
              <w:tabs>
                <w:tab w:val="clear" w:pos="765"/>
                <w:tab w:val="decimal" w:pos="344"/>
              </w:tabs>
              <w:ind w:left="-43" w:right="-86"/>
              <w:rPr>
                <w:szCs w:val="22"/>
              </w:rPr>
            </w:pPr>
          </w:p>
        </w:tc>
        <w:tc>
          <w:tcPr>
            <w:tcW w:w="270" w:type="dxa"/>
          </w:tcPr>
          <w:p w14:paraId="3A761230"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EA4987F" w14:textId="77777777" w:rsidR="00D3386A" w:rsidRPr="00E3598A" w:rsidRDefault="00D3386A" w:rsidP="00D3386A">
            <w:pPr>
              <w:tabs>
                <w:tab w:val="decimal" w:pos="1000"/>
              </w:tabs>
              <w:ind w:right="8"/>
              <w:rPr>
                <w:rFonts w:cs="Times New Roman"/>
              </w:rPr>
            </w:pPr>
          </w:p>
        </w:tc>
        <w:tc>
          <w:tcPr>
            <w:tcW w:w="236" w:type="dxa"/>
          </w:tcPr>
          <w:p w14:paraId="6B7B30E7" w14:textId="77777777" w:rsidR="00D3386A" w:rsidRPr="00E3598A" w:rsidRDefault="00D3386A" w:rsidP="00D3386A">
            <w:pPr>
              <w:pStyle w:val="acctfourfigures"/>
              <w:tabs>
                <w:tab w:val="decimal" w:pos="595"/>
              </w:tabs>
              <w:ind w:left="-43" w:right="-86"/>
              <w:rPr>
                <w:szCs w:val="22"/>
                <w:lang w:bidi="th-TH"/>
              </w:rPr>
            </w:pPr>
          </w:p>
        </w:tc>
        <w:tc>
          <w:tcPr>
            <w:tcW w:w="1024" w:type="dxa"/>
            <w:vAlign w:val="bottom"/>
          </w:tcPr>
          <w:p w14:paraId="700FF5EA" w14:textId="77777777" w:rsidR="00D3386A" w:rsidRPr="00E3598A" w:rsidRDefault="00D3386A" w:rsidP="00D3386A">
            <w:pPr>
              <w:tabs>
                <w:tab w:val="decimal" w:pos="1000"/>
              </w:tabs>
              <w:ind w:right="8"/>
              <w:rPr>
                <w:rFonts w:cs="Times New Roman"/>
              </w:rPr>
            </w:pPr>
          </w:p>
        </w:tc>
      </w:tr>
      <w:tr w:rsidR="00B93057" w:rsidRPr="00CA64EC" w14:paraId="2ADFE99D" w14:textId="77777777" w:rsidTr="00C50DC9">
        <w:trPr>
          <w:trHeight w:val="261"/>
        </w:trPr>
        <w:tc>
          <w:tcPr>
            <w:tcW w:w="2070" w:type="dxa"/>
          </w:tcPr>
          <w:p w14:paraId="6DA577BC" w14:textId="77777777" w:rsidR="00B93057" w:rsidRPr="004F3923" w:rsidRDefault="00B93057" w:rsidP="00B93057">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2FEAFF10" w14:textId="7FEF5104" w:rsidR="00B93057" w:rsidRPr="004F3923" w:rsidRDefault="00B93057" w:rsidP="00B93057">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tcPr>
          <w:p w14:paraId="5826F625" w14:textId="77777777" w:rsidR="00B93057" w:rsidRDefault="00B93057" w:rsidP="00A46FE4">
            <w:pPr>
              <w:pStyle w:val="acctfourfigures"/>
              <w:tabs>
                <w:tab w:val="clear" w:pos="765"/>
                <w:tab w:val="decimal" w:pos="878"/>
              </w:tabs>
              <w:ind w:left="-43" w:right="-86"/>
              <w:rPr>
                <w:szCs w:val="22"/>
              </w:rPr>
            </w:pPr>
          </w:p>
          <w:p w14:paraId="6547E559" w14:textId="179E6A77" w:rsidR="00A003AB" w:rsidRPr="00E3598A" w:rsidRDefault="00A003AB" w:rsidP="00A153A3">
            <w:pPr>
              <w:pStyle w:val="acctfourfigures"/>
              <w:tabs>
                <w:tab w:val="clear" w:pos="765"/>
                <w:tab w:val="decimal" w:pos="878"/>
              </w:tabs>
              <w:ind w:left="-43" w:right="-86"/>
              <w:rPr>
                <w:szCs w:val="22"/>
                <w:cs/>
              </w:rPr>
            </w:pPr>
            <w:r>
              <w:rPr>
                <w:szCs w:val="22"/>
              </w:rPr>
              <w:t>38,970</w:t>
            </w:r>
          </w:p>
        </w:tc>
        <w:tc>
          <w:tcPr>
            <w:tcW w:w="269" w:type="dxa"/>
          </w:tcPr>
          <w:p w14:paraId="12366DB0" w14:textId="77777777" w:rsidR="00B93057" w:rsidRPr="00E3598A" w:rsidRDefault="00B93057" w:rsidP="00B93057">
            <w:pPr>
              <w:pStyle w:val="acctfourfigures"/>
              <w:tabs>
                <w:tab w:val="clear" w:pos="765"/>
                <w:tab w:val="decimal" w:pos="796"/>
              </w:tabs>
              <w:ind w:left="-43" w:right="-86"/>
              <w:rPr>
                <w:szCs w:val="22"/>
              </w:rPr>
            </w:pPr>
          </w:p>
        </w:tc>
        <w:tc>
          <w:tcPr>
            <w:tcW w:w="1261" w:type="dxa"/>
          </w:tcPr>
          <w:p w14:paraId="00CC7114" w14:textId="77777777" w:rsidR="00B93057" w:rsidRDefault="00B93057" w:rsidP="00B93057">
            <w:pPr>
              <w:pStyle w:val="acctfourfigures"/>
              <w:tabs>
                <w:tab w:val="clear" w:pos="765"/>
                <w:tab w:val="decimal" w:pos="609"/>
              </w:tabs>
              <w:ind w:left="-43" w:right="-86"/>
              <w:rPr>
                <w:szCs w:val="22"/>
              </w:rPr>
            </w:pPr>
          </w:p>
          <w:p w14:paraId="4D1AB10F" w14:textId="3E1AC2BD" w:rsidR="00A003AB" w:rsidRPr="00E3598A" w:rsidRDefault="00A003AB" w:rsidP="00B93057">
            <w:pPr>
              <w:pStyle w:val="acctfourfigures"/>
              <w:tabs>
                <w:tab w:val="clear" w:pos="765"/>
                <w:tab w:val="decimal" w:pos="609"/>
              </w:tabs>
              <w:ind w:left="-43" w:right="-86"/>
              <w:rPr>
                <w:szCs w:val="22"/>
              </w:rPr>
            </w:pPr>
            <w:r>
              <w:rPr>
                <w:szCs w:val="22"/>
              </w:rPr>
              <w:t>-</w:t>
            </w:r>
          </w:p>
        </w:tc>
        <w:tc>
          <w:tcPr>
            <w:tcW w:w="270" w:type="dxa"/>
          </w:tcPr>
          <w:p w14:paraId="1407682A" w14:textId="77777777" w:rsidR="00B93057" w:rsidRPr="00E3598A" w:rsidRDefault="00B93057" w:rsidP="00B93057">
            <w:pPr>
              <w:pStyle w:val="acctfourfigures"/>
              <w:tabs>
                <w:tab w:val="clear" w:pos="765"/>
                <w:tab w:val="decimal" w:pos="796"/>
              </w:tabs>
              <w:ind w:left="-43" w:right="-86"/>
              <w:rPr>
                <w:szCs w:val="22"/>
              </w:rPr>
            </w:pPr>
          </w:p>
        </w:tc>
        <w:tc>
          <w:tcPr>
            <w:tcW w:w="1080" w:type="dxa"/>
          </w:tcPr>
          <w:p w14:paraId="0C34FAEC" w14:textId="77777777" w:rsidR="00B93057" w:rsidRDefault="00B93057" w:rsidP="00B93057">
            <w:pPr>
              <w:pStyle w:val="acctfourfigures"/>
              <w:tabs>
                <w:tab w:val="clear" w:pos="765"/>
                <w:tab w:val="decimal" w:pos="796"/>
              </w:tabs>
              <w:ind w:left="-43" w:right="-86"/>
              <w:rPr>
                <w:szCs w:val="22"/>
              </w:rPr>
            </w:pPr>
          </w:p>
          <w:p w14:paraId="7B33D351" w14:textId="4D3B484C" w:rsidR="00A003AB" w:rsidRPr="00E3598A" w:rsidRDefault="00A003AB" w:rsidP="00A153A3">
            <w:pPr>
              <w:pStyle w:val="acctfourfigures"/>
              <w:tabs>
                <w:tab w:val="clear" w:pos="765"/>
                <w:tab w:val="decimal" w:pos="796"/>
              </w:tabs>
              <w:ind w:left="-43" w:right="-86"/>
              <w:jc w:val="center"/>
              <w:rPr>
                <w:szCs w:val="22"/>
              </w:rPr>
            </w:pPr>
            <w:r>
              <w:rPr>
                <w:szCs w:val="22"/>
              </w:rPr>
              <w:t>38,970</w:t>
            </w:r>
          </w:p>
        </w:tc>
        <w:tc>
          <w:tcPr>
            <w:tcW w:w="270" w:type="dxa"/>
          </w:tcPr>
          <w:p w14:paraId="0E3ED63F" w14:textId="77777777" w:rsidR="00B93057" w:rsidRPr="00E3598A" w:rsidRDefault="00B93057" w:rsidP="00B93057">
            <w:pPr>
              <w:pStyle w:val="acctfourfigures"/>
              <w:tabs>
                <w:tab w:val="clear" w:pos="765"/>
                <w:tab w:val="decimal" w:pos="796"/>
              </w:tabs>
              <w:ind w:left="-43" w:right="-86"/>
              <w:rPr>
                <w:szCs w:val="22"/>
              </w:rPr>
            </w:pPr>
          </w:p>
        </w:tc>
        <w:tc>
          <w:tcPr>
            <w:tcW w:w="990" w:type="dxa"/>
          </w:tcPr>
          <w:p w14:paraId="30E71D41" w14:textId="77777777" w:rsidR="00B93057" w:rsidRDefault="00B93057" w:rsidP="00B93057">
            <w:pPr>
              <w:pStyle w:val="acctfourfigures"/>
              <w:tabs>
                <w:tab w:val="clear" w:pos="765"/>
                <w:tab w:val="decimal" w:pos="609"/>
              </w:tabs>
              <w:ind w:left="-43" w:right="-86"/>
              <w:rPr>
                <w:szCs w:val="22"/>
              </w:rPr>
            </w:pPr>
          </w:p>
          <w:p w14:paraId="1BADE044" w14:textId="5A076962" w:rsidR="00A003AB" w:rsidRPr="00E3598A" w:rsidRDefault="00A003AB" w:rsidP="00B93057">
            <w:pPr>
              <w:pStyle w:val="acctfourfigures"/>
              <w:tabs>
                <w:tab w:val="clear" w:pos="765"/>
                <w:tab w:val="decimal" w:pos="609"/>
              </w:tabs>
              <w:ind w:left="-43" w:right="-86"/>
              <w:rPr>
                <w:szCs w:val="22"/>
              </w:rPr>
            </w:pPr>
            <w:r>
              <w:rPr>
                <w:szCs w:val="22"/>
              </w:rPr>
              <w:t>-</w:t>
            </w:r>
          </w:p>
        </w:tc>
        <w:tc>
          <w:tcPr>
            <w:tcW w:w="270" w:type="dxa"/>
          </w:tcPr>
          <w:p w14:paraId="78815F13" w14:textId="77777777" w:rsidR="00B93057" w:rsidRPr="00E3598A" w:rsidRDefault="00B93057" w:rsidP="00B93057">
            <w:pPr>
              <w:pStyle w:val="acctfourfigures"/>
              <w:tabs>
                <w:tab w:val="clear" w:pos="765"/>
                <w:tab w:val="decimal" w:pos="796"/>
              </w:tabs>
              <w:ind w:left="-43" w:right="-86"/>
              <w:rPr>
                <w:szCs w:val="22"/>
              </w:rPr>
            </w:pPr>
          </w:p>
        </w:tc>
        <w:tc>
          <w:tcPr>
            <w:tcW w:w="990" w:type="dxa"/>
          </w:tcPr>
          <w:p w14:paraId="13EDD72E" w14:textId="77777777" w:rsidR="00B93057" w:rsidRDefault="00B93057" w:rsidP="00B93057">
            <w:pPr>
              <w:pStyle w:val="acctfourfigures"/>
              <w:tabs>
                <w:tab w:val="clear" w:pos="765"/>
                <w:tab w:val="decimal" w:pos="796"/>
              </w:tabs>
              <w:ind w:left="-43" w:right="-86"/>
              <w:rPr>
                <w:szCs w:val="22"/>
              </w:rPr>
            </w:pPr>
          </w:p>
          <w:p w14:paraId="16295BF5" w14:textId="4EF64D7C" w:rsidR="00A003AB" w:rsidRPr="00E3598A" w:rsidRDefault="00A003AB" w:rsidP="00A153A3">
            <w:pPr>
              <w:pStyle w:val="acctfourfigures"/>
              <w:tabs>
                <w:tab w:val="clear" w:pos="765"/>
                <w:tab w:val="decimal" w:pos="796"/>
              </w:tabs>
              <w:ind w:left="-43" w:right="-86"/>
              <w:rPr>
                <w:szCs w:val="22"/>
              </w:rPr>
            </w:pPr>
            <w:r>
              <w:rPr>
                <w:szCs w:val="22"/>
              </w:rPr>
              <w:t>38,970</w:t>
            </w:r>
          </w:p>
        </w:tc>
        <w:tc>
          <w:tcPr>
            <w:tcW w:w="236" w:type="dxa"/>
          </w:tcPr>
          <w:p w14:paraId="4BB989D0" w14:textId="77777777" w:rsidR="00B93057" w:rsidRPr="00E3598A" w:rsidRDefault="00B93057" w:rsidP="00B93057">
            <w:pPr>
              <w:pStyle w:val="acctfourfigures"/>
              <w:tabs>
                <w:tab w:val="clear" w:pos="765"/>
                <w:tab w:val="decimal" w:pos="796"/>
              </w:tabs>
              <w:ind w:left="-43" w:right="-86"/>
              <w:rPr>
                <w:szCs w:val="22"/>
              </w:rPr>
            </w:pPr>
          </w:p>
        </w:tc>
        <w:tc>
          <w:tcPr>
            <w:tcW w:w="1024" w:type="dxa"/>
          </w:tcPr>
          <w:p w14:paraId="71E99139" w14:textId="77777777" w:rsidR="00B93057" w:rsidRDefault="00B93057" w:rsidP="00B93057">
            <w:pPr>
              <w:pStyle w:val="acctfourfigures"/>
              <w:tabs>
                <w:tab w:val="clear" w:pos="765"/>
                <w:tab w:val="decimal" w:pos="796"/>
              </w:tabs>
              <w:ind w:left="-43" w:right="-86"/>
              <w:rPr>
                <w:szCs w:val="22"/>
              </w:rPr>
            </w:pPr>
          </w:p>
          <w:p w14:paraId="27E8D92A" w14:textId="1319C016" w:rsidR="00A003AB" w:rsidRPr="00E3598A" w:rsidRDefault="00A003AB" w:rsidP="00B93057">
            <w:pPr>
              <w:pStyle w:val="acctfourfigures"/>
              <w:tabs>
                <w:tab w:val="clear" w:pos="765"/>
                <w:tab w:val="decimal" w:pos="796"/>
              </w:tabs>
              <w:ind w:left="-43" w:right="-86"/>
              <w:rPr>
                <w:szCs w:val="22"/>
              </w:rPr>
            </w:pPr>
            <w:r>
              <w:rPr>
                <w:szCs w:val="22"/>
              </w:rPr>
              <w:t>38,970</w:t>
            </w:r>
          </w:p>
        </w:tc>
      </w:tr>
      <w:tr w:rsidR="00D3386A" w:rsidRPr="00CA64EC" w14:paraId="37F77AED" w14:textId="77777777" w:rsidTr="00164A60">
        <w:trPr>
          <w:trHeight w:val="261"/>
        </w:trPr>
        <w:tc>
          <w:tcPr>
            <w:tcW w:w="2070" w:type="dxa"/>
          </w:tcPr>
          <w:p w14:paraId="11A5F10B" w14:textId="2E25EB9B"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261CE1FA" w14:textId="13ACEA90" w:rsidR="00D3386A" w:rsidRPr="00E3598A" w:rsidRDefault="00D3386A" w:rsidP="00D3386A">
            <w:pPr>
              <w:tabs>
                <w:tab w:val="decimal" w:pos="1000"/>
              </w:tabs>
              <w:ind w:right="8"/>
              <w:rPr>
                <w:rFonts w:cs="Times New Roman"/>
                <w:cs/>
              </w:rPr>
            </w:pPr>
          </w:p>
        </w:tc>
        <w:tc>
          <w:tcPr>
            <w:tcW w:w="269" w:type="dxa"/>
          </w:tcPr>
          <w:p w14:paraId="3D160964"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11730571" w14:textId="5CEDEB3F" w:rsidR="00D3386A" w:rsidRPr="00E3598A" w:rsidRDefault="00D3386A" w:rsidP="00D3386A">
            <w:pPr>
              <w:pStyle w:val="acctfourfigures"/>
              <w:tabs>
                <w:tab w:val="clear" w:pos="765"/>
                <w:tab w:val="decimal" w:pos="609"/>
              </w:tabs>
              <w:ind w:left="-43" w:right="-86"/>
              <w:rPr>
                <w:szCs w:val="22"/>
              </w:rPr>
            </w:pPr>
          </w:p>
        </w:tc>
        <w:tc>
          <w:tcPr>
            <w:tcW w:w="270" w:type="dxa"/>
          </w:tcPr>
          <w:p w14:paraId="04A477CD" w14:textId="77777777" w:rsidR="00D3386A" w:rsidRPr="00E3598A" w:rsidRDefault="00D3386A" w:rsidP="00D3386A">
            <w:pPr>
              <w:pStyle w:val="acctfourfigures"/>
              <w:ind w:left="-43" w:right="-86"/>
              <w:rPr>
                <w:szCs w:val="22"/>
                <w:lang w:bidi="th-TH"/>
              </w:rPr>
            </w:pPr>
          </w:p>
        </w:tc>
        <w:tc>
          <w:tcPr>
            <w:tcW w:w="1080" w:type="dxa"/>
          </w:tcPr>
          <w:p w14:paraId="3494AC58" w14:textId="531D90E5" w:rsidR="00D3386A" w:rsidRPr="00E3598A" w:rsidRDefault="00D3386A" w:rsidP="00D3386A">
            <w:pPr>
              <w:tabs>
                <w:tab w:val="decimal" w:pos="526"/>
                <w:tab w:val="decimal" w:pos="676"/>
              </w:tabs>
              <w:ind w:right="8"/>
              <w:jc w:val="right"/>
              <w:rPr>
                <w:rFonts w:cs="Times New Roman"/>
              </w:rPr>
            </w:pPr>
          </w:p>
        </w:tc>
        <w:tc>
          <w:tcPr>
            <w:tcW w:w="270" w:type="dxa"/>
          </w:tcPr>
          <w:p w14:paraId="46A480A3" w14:textId="77777777" w:rsidR="00D3386A" w:rsidRPr="00E3598A" w:rsidRDefault="00D3386A" w:rsidP="00D3386A">
            <w:pPr>
              <w:pStyle w:val="acctfourfigures"/>
              <w:tabs>
                <w:tab w:val="decimal" w:pos="595"/>
              </w:tabs>
              <w:ind w:left="-43" w:right="-86"/>
              <w:rPr>
                <w:szCs w:val="22"/>
                <w:lang w:bidi="th-TH"/>
              </w:rPr>
            </w:pPr>
          </w:p>
        </w:tc>
        <w:tc>
          <w:tcPr>
            <w:tcW w:w="990" w:type="dxa"/>
          </w:tcPr>
          <w:p w14:paraId="2FE7D0CC" w14:textId="3B717598" w:rsidR="00D3386A" w:rsidRPr="00E3598A" w:rsidRDefault="00D3386A" w:rsidP="00B93057">
            <w:pPr>
              <w:pStyle w:val="acctfourfigures"/>
              <w:tabs>
                <w:tab w:val="clear" w:pos="765"/>
                <w:tab w:val="decimal" w:pos="796"/>
              </w:tabs>
              <w:ind w:left="-43" w:right="-86"/>
              <w:rPr>
                <w:szCs w:val="22"/>
              </w:rPr>
            </w:pPr>
          </w:p>
        </w:tc>
        <w:tc>
          <w:tcPr>
            <w:tcW w:w="270" w:type="dxa"/>
          </w:tcPr>
          <w:p w14:paraId="6B41E4F1"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9F8F2A7" w14:textId="0DFB3735" w:rsidR="00D3386A" w:rsidRPr="00E3598A" w:rsidRDefault="00D3386A" w:rsidP="00D3386A">
            <w:pPr>
              <w:tabs>
                <w:tab w:val="decimal" w:pos="1000"/>
              </w:tabs>
              <w:ind w:right="8"/>
              <w:rPr>
                <w:rFonts w:cs="Times New Roman"/>
              </w:rPr>
            </w:pPr>
          </w:p>
        </w:tc>
        <w:tc>
          <w:tcPr>
            <w:tcW w:w="236" w:type="dxa"/>
          </w:tcPr>
          <w:p w14:paraId="3E81C94F"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414CBCE5" w14:textId="439C093B" w:rsidR="00D3386A" w:rsidRPr="00E3598A" w:rsidRDefault="00D3386A" w:rsidP="00D3386A">
            <w:pPr>
              <w:tabs>
                <w:tab w:val="decimal" w:pos="1000"/>
              </w:tabs>
              <w:ind w:right="8"/>
              <w:rPr>
                <w:rFonts w:cs="Times New Roman"/>
              </w:rPr>
            </w:pPr>
          </w:p>
        </w:tc>
      </w:tr>
      <w:tr w:rsidR="00D3386A" w:rsidRPr="00CA64EC" w14:paraId="10FE3048" w14:textId="77777777" w:rsidTr="00164A60">
        <w:trPr>
          <w:trHeight w:val="261"/>
        </w:trPr>
        <w:tc>
          <w:tcPr>
            <w:tcW w:w="2070" w:type="dxa"/>
          </w:tcPr>
          <w:p w14:paraId="317F48BE" w14:textId="15424367" w:rsidR="00D3386A" w:rsidRPr="004F3923" w:rsidRDefault="00D3386A" w:rsidP="00D3386A">
            <w:pPr>
              <w:ind w:left="-14" w:right="-90"/>
              <w:rPr>
                <w:rFonts w:cs="Times New Roman"/>
              </w:rPr>
            </w:pPr>
            <w:r>
              <w:rPr>
                <w:rFonts w:cs="Times New Roman"/>
                <w:b/>
                <w:bCs/>
                <w:i/>
                <w:iCs/>
              </w:rPr>
              <w:t>At 31 December 202</w:t>
            </w:r>
            <w:r w:rsidR="0052580A">
              <w:rPr>
                <w:rFonts w:cs="Times New Roman"/>
                <w:b/>
                <w:bCs/>
                <w:i/>
                <w:iCs/>
              </w:rPr>
              <w:t>4</w:t>
            </w:r>
          </w:p>
        </w:tc>
        <w:tc>
          <w:tcPr>
            <w:tcW w:w="1260" w:type="dxa"/>
          </w:tcPr>
          <w:p w14:paraId="7B16716B" w14:textId="77777777" w:rsidR="00D3386A" w:rsidRPr="00E3598A" w:rsidRDefault="00D3386A" w:rsidP="00D3386A">
            <w:pPr>
              <w:tabs>
                <w:tab w:val="decimal" w:pos="1000"/>
              </w:tabs>
              <w:ind w:right="8"/>
              <w:rPr>
                <w:rFonts w:cs="Times New Roman"/>
                <w:cs/>
              </w:rPr>
            </w:pPr>
          </w:p>
        </w:tc>
        <w:tc>
          <w:tcPr>
            <w:tcW w:w="269" w:type="dxa"/>
          </w:tcPr>
          <w:p w14:paraId="270A1241"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486B0F2B"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4E31D05E" w14:textId="77777777" w:rsidR="00D3386A" w:rsidRPr="00E3598A" w:rsidRDefault="00D3386A" w:rsidP="00D3386A">
            <w:pPr>
              <w:pStyle w:val="acctfourfigures"/>
              <w:ind w:left="-43" w:right="-86"/>
              <w:rPr>
                <w:szCs w:val="22"/>
                <w:lang w:bidi="th-TH"/>
              </w:rPr>
            </w:pPr>
          </w:p>
        </w:tc>
        <w:tc>
          <w:tcPr>
            <w:tcW w:w="1080" w:type="dxa"/>
          </w:tcPr>
          <w:p w14:paraId="5173045E" w14:textId="77777777" w:rsidR="00D3386A" w:rsidRPr="00E3598A" w:rsidRDefault="00D3386A" w:rsidP="00D3386A">
            <w:pPr>
              <w:tabs>
                <w:tab w:val="decimal" w:pos="526"/>
              </w:tabs>
              <w:ind w:right="8"/>
              <w:jc w:val="right"/>
              <w:rPr>
                <w:rFonts w:cs="Times New Roman"/>
              </w:rPr>
            </w:pPr>
          </w:p>
        </w:tc>
        <w:tc>
          <w:tcPr>
            <w:tcW w:w="270" w:type="dxa"/>
          </w:tcPr>
          <w:p w14:paraId="447B5839" w14:textId="77777777" w:rsidR="00D3386A" w:rsidRPr="00E3598A" w:rsidRDefault="00D3386A" w:rsidP="00D3386A">
            <w:pPr>
              <w:pStyle w:val="acctfourfigures"/>
              <w:tabs>
                <w:tab w:val="decimal" w:pos="595"/>
              </w:tabs>
              <w:ind w:left="-43" w:right="-86"/>
              <w:rPr>
                <w:szCs w:val="22"/>
                <w:lang w:bidi="th-TH"/>
              </w:rPr>
            </w:pPr>
          </w:p>
        </w:tc>
        <w:tc>
          <w:tcPr>
            <w:tcW w:w="990" w:type="dxa"/>
          </w:tcPr>
          <w:p w14:paraId="4AF466E3" w14:textId="77777777" w:rsidR="00D3386A" w:rsidRPr="00E3598A" w:rsidRDefault="00D3386A" w:rsidP="00D3386A">
            <w:pPr>
              <w:pStyle w:val="acctfourfigures"/>
              <w:tabs>
                <w:tab w:val="clear" w:pos="765"/>
                <w:tab w:val="decimal" w:pos="344"/>
              </w:tabs>
              <w:ind w:left="-43" w:right="-86"/>
              <w:rPr>
                <w:szCs w:val="22"/>
              </w:rPr>
            </w:pPr>
          </w:p>
        </w:tc>
        <w:tc>
          <w:tcPr>
            <w:tcW w:w="270" w:type="dxa"/>
          </w:tcPr>
          <w:p w14:paraId="1D1BE6B0"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26DA7B5" w14:textId="77777777" w:rsidR="00D3386A" w:rsidRPr="00E3598A" w:rsidRDefault="00D3386A" w:rsidP="00D3386A">
            <w:pPr>
              <w:tabs>
                <w:tab w:val="decimal" w:pos="821"/>
                <w:tab w:val="decimal" w:pos="1000"/>
              </w:tabs>
              <w:ind w:right="8"/>
              <w:rPr>
                <w:rFonts w:cs="Times New Roman"/>
              </w:rPr>
            </w:pPr>
          </w:p>
        </w:tc>
        <w:tc>
          <w:tcPr>
            <w:tcW w:w="236" w:type="dxa"/>
          </w:tcPr>
          <w:p w14:paraId="53C7A651"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06CD673D" w14:textId="77777777" w:rsidR="00D3386A" w:rsidRPr="00E3598A" w:rsidRDefault="00D3386A" w:rsidP="00D3386A">
            <w:pPr>
              <w:tabs>
                <w:tab w:val="decimal" w:pos="1000"/>
              </w:tabs>
              <w:ind w:right="8"/>
              <w:rPr>
                <w:rFonts w:cs="Times New Roman"/>
              </w:rPr>
            </w:pPr>
          </w:p>
        </w:tc>
      </w:tr>
      <w:tr w:rsidR="00D3386A" w:rsidRPr="00CA64EC" w14:paraId="0BE6379A" w14:textId="77777777" w:rsidTr="00164A60">
        <w:trPr>
          <w:trHeight w:val="261"/>
        </w:trPr>
        <w:tc>
          <w:tcPr>
            <w:tcW w:w="2070" w:type="dxa"/>
          </w:tcPr>
          <w:p w14:paraId="3CC71336" w14:textId="5358FC46" w:rsidR="00D3386A" w:rsidRPr="009535F1" w:rsidRDefault="00D3386A" w:rsidP="00D3386A">
            <w:pPr>
              <w:ind w:left="-14" w:right="-90"/>
              <w:rPr>
                <w:b/>
                <w:bCs/>
                <w:i/>
                <w:iCs/>
                <w:szCs w:val="28"/>
                <w:lang w:val="en-US"/>
              </w:rPr>
            </w:pPr>
            <w:r w:rsidRPr="004F3923">
              <w:rPr>
                <w:rFonts w:cs="Times New Roman"/>
                <w:b/>
                <w:bCs/>
                <w:i/>
                <w:iCs/>
              </w:rPr>
              <w:t>Financial asset</w:t>
            </w:r>
          </w:p>
        </w:tc>
        <w:tc>
          <w:tcPr>
            <w:tcW w:w="1260" w:type="dxa"/>
          </w:tcPr>
          <w:p w14:paraId="3C38C43A" w14:textId="77777777" w:rsidR="00D3386A" w:rsidRPr="00E3598A" w:rsidRDefault="00D3386A" w:rsidP="00D3386A">
            <w:pPr>
              <w:pStyle w:val="acctfourfigures"/>
              <w:ind w:left="-43" w:right="-86"/>
              <w:rPr>
                <w:szCs w:val="22"/>
                <w:cs/>
              </w:rPr>
            </w:pPr>
          </w:p>
        </w:tc>
        <w:tc>
          <w:tcPr>
            <w:tcW w:w="269" w:type="dxa"/>
          </w:tcPr>
          <w:p w14:paraId="68CCB517"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104C3343" w14:textId="77777777" w:rsidR="00D3386A" w:rsidRPr="00E3598A" w:rsidRDefault="00D3386A" w:rsidP="00D3386A">
            <w:pPr>
              <w:pStyle w:val="acctfourfigures"/>
              <w:tabs>
                <w:tab w:val="clear" w:pos="765"/>
                <w:tab w:val="decimal" w:pos="796"/>
              </w:tabs>
              <w:ind w:left="-43" w:right="-86"/>
              <w:rPr>
                <w:szCs w:val="22"/>
                <w:lang w:bidi="th-TH"/>
              </w:rPr>
            </w:pPr>
          </w:p>
        </w:tc>
        <w:tc>
          <w:tcPr>
            <w:tcW w:w="270" w:type="dxa"/>
          </w:tcPr>
          <w:p w14:paraId="56574723" w14:textId="77777777" w:rsidR="00D3386A" w:rsidRPr="00E3598A" w:rsidRDefault="00D3386A" w:rsidP="00D3386A">
            <w:pPr>
              <w:pStyle w:val="acctfourfigures"/>
              <w:ind w:left="-43" w:right="-86"/>
              <w:rPr>
                <w:szCs w:val="22"/>
                <w:lang w:bidi="th-TH"/>
              </w:rPr>
            </w:pPr>
          </w:p>
        </w:tc>
        <w:tc>
          <w:tcPr>
            <w:tcW w:w="1080" w:type="dxa"/>
          </w:tcPr>
          <w:p w14:paraId="6D50F396" w14:textId="77777777" w:rsidR="00D3386A" w:rsidRPr="00E3598A" w:rsidRDefault="00D3386A" w:rsidP="00D3386A">
            <w:pPr>
              <w:pStyle w:val="acctfourfigures"/>
              <w:tabs>
                <w:tab w:val="clear" w:pos="765"/>
              </w:tabs>
              <w:ind w:left="-43" w:right="-86"/>
              <w:rPr>
                <w:szCs w:val="22"/>
                <w:lang w:bidi="th-TH"/>
              </w:rPr>
            </w:pPr>
          </w:p>
        </w:tc>
        <w:tc>
          <w:tcPr>
            <w:tcW w:w="270" w:type="dxa"/>
          </w:tcPr>
          <w:p w14:paraId="559DB495" w14:textId="77777777" w:rsidR="00D3386A" w:rsidRPr="00E3598A" w:rsidRDefault="00D3386A" w:rsidP="00D3386A">
            <w:pPr>
              <w:pStyle w:val="acctfourfigures"/>
              <w:tabs>
                <w:tab w:val="decimal" w:pos="595"/>
              </w:tabs>
              <w:ind w:left="-43" w:right="-86"/>
              <w:rPr>
                <w:szCs w:val="22"/>
                <w:lang w:bidi="th-TH"/>
              </w:rPr>
            </w:pPr>
          </w:p>
        </w:tc>
        <w:tc>
          <w:tcPr>
            <w:tcW w:w="990" w:type="dxa"/>
          </w:tcPr>
          <w:p w14:paraId="1E2591F8" w14:textId="77777777" w:rsidR="00D3386A" w:rsidRPr="00E3598A" w:rsidRDefault="00D3386A" w:rsidP="00D3386A">
            <w:pPr>
              <w:pStyle w:val="acctfourfigures"/>
              <w:tabs>
                <w:tab w:val="decimal" w:pos="595"/>
              </w:tabs>
              <w:ind w:left="-43" w:right="-86"/>
              <w:rPr>
                <w:szCs w:val="22"/>
                <w:lang w:bidi="th-TH"/>
              </w:rPr>
            </w:pPr>
          </w:p>
        </w:tc>
        <w:tc>
          <w:tcPr>
            <w:tcW w:w="270" w:type="dxa"/>
          </w:tcPr>
          <w:p w14:paraId="225DA8C5" w14:textId="77777777" w:rsidR="00D3386A" w:rsidRPr="00E3598A" w:rsidRDefault="00D3386A" w:rsidP="00D3386A">
            <w:pPr>
              <w:pStyle w:val="acctfourfigures"/>
              <w:tabs>
                <w:tab w:val="decimal" w:pos="595"/>
              </w:tabs>
              <w:ind w:left="-43" w:right="-86"/>
              <w:rPr>
                <w:szCs w:val="22"/>
                <w:lang w:bidi="th-TH"/>
              </w:rPr>
            </w:pPr>
          </w:p>
        </w:tc>
        <w:tc>
          <w:tcPr>
            <w:tcW w:w="990" w:type="dxa"/>
          </w:tcPr>
          <w:p w14:paraId="7E204097" w14:textId="77777777" w:rsidR="00D3386A" w:rsidRPr="00E3598A" w:rsidRDefault="00D3386A" w:rsidP="00D3386A">
            <w:pPr>
              <w:pStyle w:val="acctfourfigures"/>
              <w:tabs>
                <w:tab w:val="decimal" w:pos="595"/>
              </w:tabs>
              <w:ind w:left="-43" w:right="-86"/>
              <w:rPr>
                <w:szCs w:val="22"/>
                <w:lang w:bidi="th-TH"/>
              </w:rPr>
            </w:pPr>
          </w:p>
        </w:tc>
        <w:tc>
          <w:tcPr>
            <w:tcW w:w="236" w:type="dxa"/>
          </w:tcPr>
          <w:p w14:paraId="365AD572"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55BB422A" w14:textId="77777777" w:rsidR="00D3386A" w:rsidRPr="00E3598A" w:rsidRDefault="00D3386A" w:rsidP="00D3386A">
            <w:pPr>
              <w:pStyle w:val="acctfourfigures"/>
              <w:tabs>
                <w:tab w:val="decimal" w:pos="595"/>
              </w:tabs>
              <w:ind w:left="-43" w:right="-86"/>
              <w:rPr>
                <w:szCs w:val="22"/>
                <w:lang w:bidi="th-TH"/>
              </w:rPr>
            </w:pPr>
          </w:p>
        </w:tc>
      </w:tr>
      <w:tr w:rsidR="0052580A" w:rsidRPr="00CA64EC" w14:paraId="1E8EE933" w14:textId="77777777" w:rsidTr="00164A60">
        <w:trPr>
          <w:trHeight w:val="261"/>
        </w:trPr>
        <w:tc>
          <w:tcPr>
            <w:tcW w:w="2070" w:type="dxa"/>
            <w:hideMark/>
          </w:tcPr>
          <w:p w14:paraId="0F1787F7" w14:textId="010BE129" w:rsidR="0052580A" w:rsidRPr="004F3923" w:rsidRDefault="0052580A" w:rsidP="0052580A">
            <w:pPr>
              <w:ind w:left="-14" w:right="-90"/>
              <w:rPr>
                <w:rFonts w:cs="Times New Roman"/>
                <w:b/>
                <w:bCs/>
                <w:i/>
                <w:iCs/>
              </w:rPr>
            </w:pPr>
            <w:r w:rsidRPr="004F3923">
              <w:rPr>
                <w:rFonts w:cs="Times New Roman"/>
              </w:rPr>
              <w:t>Investment in</w:t>
            </w:r>
            <w:r w:rsidRPr="004F3923">
              <w:rPr>
                <w:rFonts w:cs="Times New Roman"/>
              </w:rPr>
              <w:br/>
              <w:t xml:space="preserve">    equity instruments</w:t>
            </w:r>
          </w:p>
        </w:tc>
        <w:tc>
          <w:tcPr>
            <w:tcW w:w="1260" w:type="dxa"/>
          </w:tcPr>
          <w:p w14:paraId="2407DBD8" w14:textId="77777777" w:rsidR="0052580A" w:rsidRPr="00E3598A" w:rsidRDefault="0052580A" w:rsidP="0052580A">
            <w:pPr>
              <w:pStyle w:val="acctfourfigures"/>
              <w:tabs>
                <w:tab w:val="clear" w:pos="765"/>
                <w:tab w:val="decimal" w:pos="187"/>
              </w:tabs>
              <w:spacing w:line="240" w:lineRule="atLeast"/>
              <w:jc w:val="center"/>
              <w:rPr>
                <w:szCs w:val="22"/>
              </w:rPr>
            </w:pPr>
          </w:p>
          <w:p w14:paraId="14C7D1A5" w14:textId="5C89BC24" w:rsidR="0052580A" w:rsidRPr="00E3598A" w:rsidRDefault="0052580A" w:rsidP="0052580A">
            <w:pPr>
              <w:pStyle w:val="acctfourfigures"/>
              <w:tabs>
                <w:tab w:val="clear" w:pos="765"/>
                <w:tab w:val="decimal" w:pos="609"/>
              </w:tabs>
              <w:ind w:left="-43" w:right="-86"/>
              <w:rPr>
                <w:szCs w:val="22"/>
                <w:cs/>
              </w:rPr>
            </w:pPr>
            <w:r w:rsidRPr="00E3598A">
              <w:rPr>
                <w:szCs w:val="22"/>
              </w:rPr>
              <w:t>-</w:t>
            </w:r>
          </w:p>
        </w:tc>
        <w:tc>
          <w:tcPr>
            <w:tcW w:w="269" w:type="dxa"/>
          </w:tcPr>
          <w:p w14:paraId="50C26249"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tcPr>
          <w:p w14:paraId="2B03A6A4" w14:textId="77777777" w:rsidR="0052580A" w:rsidRPr="00E3598A" w:rsidRDefault="0052580A" w:rsidP="0052580A">
            <w:pPr>
              <w:pStyle w:val="acctfourfigures"/>
              <w:spacing w:line="240" w:lineRule="atLeast"/>
              <w:jc w:val="center"/>
              <w:rPr>
                <w:szCs w:val="22"/>
              </w:rPr>
            </w:pPr>
          </w:p>
          <w:p w14:paraId="4C415EF7" w14:textId="461CBB31" w:rsidR="0052580A" w:rsidRPr="00E3598A" w:rsidRDefault="0052580A" w:rsidP="00A46FE4">
            <w:pPr>
              <w:pStyle w:val="acctfourfigures"/>
              <w:tabs>
                <w:tab w:val="clear" w:pos="765"/>
                <w:tab w:val="decimal" w:pos="882"/>
              </w:tabs>
              <w:ind w:left="-43" w:right="-86"/>
              <w:rPr>
                <w:szCs w:val="22"/>
                <w:lang w:bidi="th-TH"/>
              </w:rPr>
            </w:pPr>
            <w:r w:rsidRPr="00E3598A">
              <w:rPr>
                <w:szCs w:val="22"/>
              </w:rPr>
              <w:t>171,837</w:t>
            </w:r>
          </w:p>
        </w:tc>
        <w:tc>
          <w:tcPr>
            <w:tcW w:w="270" w:type="dxa"/>
          </w:tcPr>
          <w:p w14:paraId="02E4F869" w14:textId="77777777" w:rsidR="0052580A" w:rsidRPr="00E3598A" w:rsidRDefault="0052580A" w:rsidP="0052580A">
            <w:pPr>
              <w:pStyle w:val="acctfourfigures"/>
              <w:ind w:left="-43" w:right="-86"/>
              <w:rPr>
                <w:szCs w:val="22"/>
                <w:lang w:bidi="th-TH"/>
              </w:rPr>
            </w:pPr>
          </w:p>
        </w:tc>
        <w:tc>
          <w:tcPr>
            <w:tcW w:w="1080" w:type="dxa"/>
          </w:tcPr>
          <w:p w14:paraId="574629EE" w14:textId="77777777" w:rsidR="0052580A" w:rsidRPr="00E3598A" w:rsidRDefault="0052580A" w:rsidP="0052580A">
            <w:pPr>
              <w:pStyle w:val="acctfourfigures"/>
              <w:tabs>
                <w:tab w:val="clear" w:pos="765"/>
                <w:tab w:val="decimal" w:pos="187"/>
              </w:tabs>
              <w:spacing w:line="240" w:lineRule="atLeast"/>
              <w:jc w:val="center"/>
              <w:rPr>
                <w:szCs w:val="22"/>
              </w:rPr>
            </w:pPr>
          </w:p>
          <w:p w14:paraId="251A7CFC" w14:textId="39C37537" w:rsidR="0052580A" w:rsidRPr="00E3598A" w:rsidRDefault="0052580A" w:rsidP="0052580A">
            <w:pPr>
              <w:tabs>
                <w:tab w:val="decimal" w:pos="526"/>
                <w:tab w:val="decimal" w:pos="676"/>
              </w:tabs>
              <w:ind w:right="8"/>
              <w:jc w:val="right"/>
              <w:rPr>
                <w:rFonts w:cs="Times New Roman"/>
              </w:rPr>
            </w:pPr>
            <w:r w:rsidRPr="00E3598A">
              <w:rPr>
                <w:rFonts w:cs="Times New Roman"/>
              </w:rPr>
              <w:t>171,837</w:t>
            </w:r>
          </w:p>
        </w:tc>
        <w:tc>
          <w:tcPr>
            <w:tcW w:w="270" w:type="dxa"/>
          </w:tcPr>
          <w:p w14:paraId="043982CE" w14:textId="77777777" w:rsidR="0052580A" w:rsidRPr="00E3598A" w:rsidRDefault="0052580A" w:rsidP="0052580A">
            <w:pPr>
              <w:pStyle w:val="acctfourfigures"/>
              <w:tabs>
                <w:tab w:val="decimal" w:pos="595"/>
              </w:tabs>
              <w:ind w:left="-43" w:right="-86"/>
              <w:rPr>
                <w:szCs w:val="22"/>
                <w:lang w:bidi="th-TH"/>
              </w:rPr>
            </w:pPr>
          </w:p>
        </w:tc>
        <w:tc>
          <w:tcPr>
            <w:tcW w:w="990" w:type="dxa"/>
          </w:tcPr>
          <w:p w14:paraId="1A748C16" w14:textId="77777777" w:rsidR="0052580A" w:rsidRPr="00E3598A" w:rsidRDefault="0052580A" w:rsidP="0052580A">
            <w:pPr>
              <w:pStyle w:val="acctfourfigures"/>
              <w:spacing w:line="240" w:lineRule="atLeast"/>
              <w:jc w:val="center"/>
              <w:rPr>
                <w:szCs w:val="22"/>
              </w:rPr>
            </w:pPr>
          </w:p>
          <w:p w14:paraId="2D5BC63E" w14:textId="042ED7F3" w:rsidR="0052580A" w:rsidRPr="00E3598A" w:rsidRDefault="0052580A" w:rsidP="0052580A">
            <w:pPr>
              <w:tabs>
                <w:tab w:val="decimal" w:pos="1000"/>
              </w:tabs>
              <w:ind w:right="8"/>
              <w:rPr>
                <w:rFonts w:cs="Times New Roman"/>
              </w:rPr>
            </w:pPr>
            <w:r w:rsidRPr="00E3598A">
              <w:rPr>
                <w:rFonts w:cs="Times New Roman"/>
              </w:rPr>
              <w:t>171,837</w:t>
            </w:r>
          </w:p>
        </w:tc>
        <w:tc>
          <w:tcPr>
            <w:tcW w:w="270" w:type="dxa"/>
          </w:tcPr>
          <w:p w14:paraId="34D11536" w14:textId="77777777" w:rsidR="0052580A" w:rsidRPr="00E3598A" w:rsidRDefault="0052580A" w:rsidP="0052580A">
            <w:pPr>
              <w:pStyle w:val="acctfourfigures"/>
              <w:tabs>
                <w:tab w:val="decimal" w:pos="595"/>
              </w:tabs>
              <w:ind w:left="-43" w:right="-86"/>
              <w:rPr>
                <w:szCs w:val="22"/>
                <w:lang w:bidi="th-TH"/>
              </w:rPr>
            </w:pPr>
          </w:p>
        </w:tc>
        <w:tc>
          <w:tcPr>
            <w:tcW w:w="990" w:type="dxa"/>
          </w:tcPr>
          <w:p w14:paraId="141F4259" w14:textId="77777777" w:rsidR="0052580A" w:rsidRPr="00E3598A" w:rsidRDefault="0052580A" w:rsidP="0052580A">
            <w:pPr>
              <w:pStyle w:val="acctfourfigures"/>
              <w:spacing w:line="240" w:lineRule="atLeast"/>
              <w:jc w:val="center"/>
              <w:rPr>
                <w:szCs w:val="22"/>
              </w:rPr>
            </w:pPr>
          </w:p>
          <w:p w14:paraId="5427868B" w14:textId="0E41053C" w:rsidR="0052580A" w:rsidRPr="00E3598A" w:rsidRDefault="0052580A" w:rsidP="00B93057">
            <w:pPr>
              <w:pStyle w:val="acctfourfigures"/>
              <w:tabs>
                <w:tab w:val="clear" w:pos="765"/>
                <w:tab w:val="decimal" w:pos="609"/>
              </w:tabs>
              <w:ind w:left="-43" w:right="-86"/>
              <w:rPr>
                <w:szCs w:val="22"/>
                <w:lang w:bidi="th-TH"/>
              </w:rPr>
            </w:pPr>
            <w:r w:rsidRPr="00E3598A">
              <w:rPr>
                <w:szCs w:val="22"/>
              </w:rPr>
              <w:t>-</w:t>
            </w:r>
          </w:p>
        </w:tc>
        <w:tc>
          <w:tcPr>
            <w:tcW w:w="236" w:type="dxa"/>
          </w:tcPr>
          <w:p w14:paraId="0B6158BE"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6F728B69" w14:textId="77777777" w:rsidR="0052580A" w:rsidRPr="00E3598A" w:rsidRDefault="0052580A" w:rsidP="0052580A">
            <w:pPr>
              <w:pStyle w:val="acctfourfigures"/>
              <w:tabs>
                <w:tab w:val="clear" w:pos="765"/>
                <w:tab w:val="decimal" w:pos="187"/>
              </w:tabs>
              <w:spacing w:line="240" w:lineRule="atLeast"/>
              <w:jc w:val="center"/>
              <w:rPr>
                <w:szCs w:val="22"/>
              </w:rPr>
            </w:pPr>
          </w:p>
          <w:p w14:paraId="23CA2F8D" w14:textId="185B3954" w:rsidR="0052580A" w:rsidRPr="00E3598A" w:rsidRDefault="0052580A" w:rsidP="0052580A">
            <w:pPr>
              <w:tabs>
                <w:tab w:val="decimal" w:pos="1000"/>
              </w:tabs>
              <w:ind w:right="8"/>
              <w:rPr>
                <w:rFonts w:cs="Times New Roman"/>
              </w:rPr>
            </w:pPr>
            <w:r w:rsidRPr="00E3598A">
              <w:rPr>
                <w:rFonts w:cs="Times New Roman"/>
              </w:rPr>
              <w:t>171,837</w:t>
            </w:r>
          </w:p>
        </w:tc>
      </w:tr>
      <w:tr w:rsidR="0052580A" w:rsidRPr="00CA64EC" w14:paraId="2398F3E6" w14:textId="77777777" w:rsidTr="00916046">
        <w:trPr>
          <w:trHeight w:val="261"/>
        </w:trPr>
        <w:tc>
          <w:tcPr>
            <w:tcW w:w="2070" w:type="dxa"/>
          </w:tcPr>
          <w:p w14:paraId="4A68DAC1" w14:textId="586D0CF6" w:rsidR="0052580A" w:rsidRPr="004F3923" w:rsidRDefault="0052580A" w:rsidP="0052580A">
            <w:pPr>
              <w:ind w:left="-14" w:right="-90"/>
              <w:rPr>
                <w:rFonts w:cs="Times New Roman"/>
              </w:rPr>
            </w:pPr>
          </w:p>
        </w:tc>
        <w:tc>
          <w:tcPr>
            <w:tcW w:w="1260" w:type="dxa"/>
          </w:tcPr>
          <w:p w14:paraId="339D06CA" w14:textId="6A9722A4" w:rsidR="0052580A" w:rsidRPr="00E3598A" w:rsidRDefault="0052580A" w:rsidP="0052580A">
            <w:pPr>
              <w:pStyle w:val="acctfourfigures"/>
              <w:tabs>
                <w:tab w:val="clear" w:pos="765"/>
                <w:tab w:val="decimal" w:pos="609"/>
              </w:tabs>
              <w:ind w:left="-43" w:right="-86"/>
              <w:rPr>
                <w:szCs w:val="22"/>
              </w:rPr>
            </w:pPr>
          </w:p>
        </w:tc>
        <w:tc>
          <w:tcPr>
            <w:tcW w:w="269" w:type="dxa"/>
          </w:tcPr>
          <w:p w14:paraId="2A1A43B5"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4CA445CE" w14:textId="4318CF49" w:rsidR="0052580A" w:rsidRPr="00E3598A" w:rsidRDefault="0052580A" w:rsidP="0052580A">
            <w:pPr>
              <w:tabs>
                <w:tab w:val="decimal" w:pos="1000"/>
              </w:tabs>
              <w:ind w:right="8"/>
              <w:rPr>
                <w:rFonts w:cs="Times New Roman"/>
              </w:rPr>
            </w:pPr>
          </w:p>
        </w:tc>
        <w:tc>
          <w:tcPr>
            <w:tcW w:w="270" w:type="dxa"/>
          </w:tcPr>
          <w:p w14:paraId="5516BB83" w14:textId="77777777" w:rsidR="0052580A" w:rsidRPr="00E3598A" w:rsidRDefault="0052580A" w:rsidP="0052580A">
            <w:pPr>
              <w:pStyle w:val="acctfourfigures"/>
              <w:ind w:left="-43" w:right="-86"/>
              <w:rPr>
                <w:szCs w:val="22"/>
                <w:lang w:bidi="th-TH"/>
              </w:rPr>
            </w:pPr>
          </w:p>
        </w:tc>
        <w:tc>
          <w:tcPr>
            <w:tcW w:w="1080" w:type="dxa"/>
            <w:vAlign w:val="bottom"/>
          </w:tcPr>
          <w:p w14:paraId="336E1DA8" w14:textId="29D4F7F7" w:rsidR="0052580A" w:rsidRPr="00E3598A" w:rsidRDefault="0052580A" w:rsidP="0052580A">
            <w:pPr>
              <w:tabs>
                <w:tab w:val="decimal" w:pos="526"/>
              </w:tabs>
              <w:ind w:right="8"/>
              <w:jc w:val="right"/>
              <w:rPr>
                <w:rFonts w:cs="Times New Roman"/>
              </w:rPr>
            </w:pPr>
          </w:p>
        </w:tc>
        <w:tc>
          <w:tcPr>
            <w:tcW w:w="270" w:type="dxa"/>
            <w:vAlign w:val="bottom"/>
          </w:tcPr>
          <w:p w14:paraId="22748F33"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6CA650D8" w14:textId="6A398D67" w:rsidR="0052580A" w:rsidRPr="00E3598A" w:rsidRDefault="0052580A" w:rsidP="0052580A">
            <w:pPr>
              <w:tabs>
                <w:tab w:val="decimal" w:pos="1000"/>
              </w:tabs>
              <w:ind w:right="8"/>
              <w:rPr>
                <w:rFonts w:cs="Times New Roman"/>
              </w:rPr>
            </w:pPr>
          </w:p>
        </w:tc>
        <w:tc>
          <w:tcPr>
            <w:tcW w:w="270" w:type="dxa"/>
            <w:vAlign w:val="bottom"/>
          </w:tcPr>
          <w:p w14:paraId="43786CF3"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7DF87121" w14:textId="3CF29DFB" w:rsidR="0052580A" w:rsidRPr="00E3598A" w:rsidRDefault="0052580A" w:rsidP="0052580A">
            <w:pPr>
              <w:pStyle w:val="acctfourfigures"/>
              <w:tabs>
                <w:tab w:val="clear" w:pos="765"/>
                <w:tab w:val="decimal" w:pos="374"/>
              </w:tabs>
              <w:ind w:right="11"/>
              <w:rPr>
                <w:szCs w:val="22"/>
                <w:lang w:bidi="th-TH"/>
              </w:rPr>
            </w:pPr>
          </w:p>
        </w:tc>
        <w:tc>
          <w:tcPr>
            <w:tcW w:w="236" w:type="dxa"/>
            <w:vAlign w:val="bottom"/>
          </w:tcPr>
          <w:p w14:paraId="3F18EA70"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05658B2D" w14:textId="42A37FCC" w:rsidR="0052580A" w:rsidRPr="00E3598A" w:rsidRDefault="0052580A" w:rsidP="0052580A">
            <w:pPr>
              <w:tabs>
                <w:tab w:val="decimal" w:pos="1000"/>
              </w:tabs>
              <w:ind w:right="8"/>
              <w:rPr>
                <w:rFonts w:cs="Times New Roman"/>
              </w:rPr>
            </w:pPr>
          </w:p>
        </w:tc>
      </w:tr>
      <w:tr w:rsidR="0052580A" w:rsidRPr="00CA64EC" w14:paraId="4F495870" w14:textId="77777777" w:rsidTr="00916046">
        <w:trPr>
          <w:trHeight w:val="261"/>
        </w:trPr>
        <w:tc>
          <w:tcPr>
            <w:tcW w:w="2070" w:type="dxa"/>
          </w:tcPr>
          <w:p w14:paraId="42F3DB3F" w14:textId="156A983E" w:rsidR="0052580A" w:rsidRPr="004F3923" w:rsidRDefault="0052580A" w:rsidP="0052580A">
            <w:pPr>
              <w:ind w:left="-14" w:right="-90"/>
              <w:rPr>
                <w:rFonts w:cs="Times New Roman"/>
              </w:rPr>
            </w:pPr>
            <w:r w:rsidRPr="004F3923">
              <w:rPr>
                <w:rFonts w:cs="Times New Roman"/>
                <w:b/>
                <w:bCs/>
                <w:i/>
                <w:iCs/>
              </w:rPr>
              <w:t>Financial liability</w:t>
            </w:r>
          </w:p>
        </w:tc>
        <w:tc>
          <w:tcPr>
            <w:tcW w:w="1260" w:type="dxa"/>
          </w:tcPr>
          <w:p w14:paraId="202EE019" w14:textId="77777777" w:rsidR="0052580A" w:rsidRPr="00E3598A" w:rsidRDefault="0052580A" w:rsidP="0052580A">
            <w:pPr>
              <w:pStyle w:val="acctfourfigures"/>
              <w:tabs>
                <w:tab w:val="clear" w:pos="765"/>
                <w:tab w:val="decimal" w:pos="789"/>
              </w:tabs>
              <w:ind w:left="-43" w:right="-86"/>
              <w:rPr>
                <w:szCs w:val="22"/>
                <w:cs/>
              </w:rPr>
            </w:pPr>
          </w:p>
        </w:tc>
        <w:tc>
          <w:tcPr>
            <w:tcW w:w="269" w:type="dxa"/>
          </w:tcPr>
          <w:p w14:paraId="4157DB40"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6282FA9E" w14:textId="77777777" w:rsidR="0052580A" w:rsidRPr="00E3598A" w:rsidRDefault="0052580A" w:rsidP="0052580A">
            <w:pPr>
              <w:pStyle w:val="acctfourfigures"/>
              <w:tabs>
                <w:tab w:val="clear" w:pos="765"/>
                <w:tab w:val="decimal" w:pos="645"/>
              </w:tabs>
              <w:ind w:left="-43" w:right="-86"/>
              <w:rPr>
                <w:szCs w:val="22"/>
                <w:lang w:bidi="th-TH"/>
              </w:rPr>
            </w:pPr>
          </w:p>
        </w:tc>
        <w:tc>
          <w:tcPr>
            <w:tcW w:w="270" w:type="dxa"/>
          </w:tcPr>
          <w:p w14:paraId="55D56D78" w14:textId="77777777" w:rsidR="0052580A" w:rsidRPr="00E3598A" w:rsidRDefault="0052580A" w:rsidP="0052580A">
            <w:pPr>
              <w:tabs>
                <w:tab w:val="decimal" w:pos="789"/>
              </w:tabs>
              <w:ind w:left="-43" w:right="-86"/>
              <w:rPr>
                <w:rFonts w:cs="Times New Roman"/>
              </w:rPr>
            </w:pPr>
          </w:p>
        </w:tc>
        <w:tc>
          <w:tcPr>
            <w:tcW w:w="1080" w:type="dxa"/>
            <w:vAlign w:val="bottom"/>
          </w:tcPr>
          <w:p w14:paraId="77D567E9" w14:textId="4845F8FD" w:rsidR="0052580A" w:rsidRPr="00E3598A" w:rsidRDefault="0052580A" w:rsidP="0052580A">
            <w:pPr>
              <w:pStyle w:val="acctfourfigures"/>
              <w:tabs>
                <w:tab w:val="clear" w:pos="765"/>
              </w:tabs>
              <w:ind w:left="-43" w:right="-86"/>
              <w:rPr>
                <w:szCs w:val="22"/>
                <w:lang w:bidi="th-TH"/>
              </w:rPr>
            </w:pPr>
          </w:p>
        </w:tc>
        <w:tc>
          <w:tcPr>
            <w:tcW w:w="270" w:type="dxa"/>
            <w:vAlign w:val="bottom"/>
          </w:tcPr>
          <w:p w14:paraId="5100553F"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14D3389E" w14:textId="77777777" w:rsidR="0052580A" w:rsidRPr="00E3598A" w:rsidRDefault="0052580A" w:rsidP="0052580A">
            <w:pPr>
              <w:pStyle w:val="acctfourfigures"/>
              <w:tabs>
                <w:tab w:val="clear" w:pos="765"/>
                <w:tab w:val="decimal" w:pos="370"/>
              </w:tabs>
              <w:ind w:right="11"/>
              <w:rPr>
                <w:szCs w:val="22"/>
                <w:lang w:bidi="th-TH"/>
              </w:rPr>
            </w:pPr>
          </w:p>
        </w:tc>
        <w:tc>
          <w:tcPr>
            <w:tcW w:w="270" w:type="dxa"/>
            <w:vAlign w:val="bottom"/>
          </w:tcPr>
          <w:p w14:paraId="062FBA01"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6FFF591B" w14:textId="77777777" w:rsidR="0052580A" w:rsidRPr="00E3598A" w:rsidRDefault="0052580A" w:rsidP="0052580A">
            <w:pPr>
              <w:pStyle w:val="acctfourfigures"/>
              <w:ind w:right="11"/>
              <w:rPr>
                <w:szCs w:val="22"/>
                <w:lang w:bidi="th-TH"/>
              </w:rPr>
            </w:pPr>
          </w:p>
        </w:tc>
        <w:tc>
          <w:tcPr>
            <w:tcW w:w="236" w:type="dxa"/>
            <w:vAlign w:val="bottom"/>
          </w:tcPr>
          <w:p w14:paraId="320A491C"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698C87F9" w14:textId="77777777" w:rsidR="0052580A" w:rsidRPr="00E3598A" w:rsidRDefault="0052580A" w:rsidP="0052580A">
            <w:pPr>
              <w:pStyle w:val="acctfourfigures"/>
              <w:tabs>
                <w:tab w:val="clear" w:pos="765"/>
                <w:tab w:val="decimal" w:pos="645"/>
              </w:tabs>
              <w:ind w:left="-43" w:right="-86"/>
              <w:rPr>
                <w:szCs w:val="22"/>
                <w:lang w:bidi="th-TH"/>
              </w:rPr>
            </w:pPr>
          </w:p>
        </w:tc>
      </w:tr>
      <w:tr w:rsidR="0052580A" w:rsidRPr="00CA64EC" w14:paraId="2ABBA3DE" w14:textId="77777777" w:rsidTr="0052580A">
        <w:trPr>
          <w:trHeight w:val="261"/>
        </w:trPr>
        <w:tc>
          <w:tcPr>
            <w:tcW w:w="2070" w:type="dxa"/>
          </w:tcPr>
          <w:p w14:paraId="22707B1C" w14:textId="77777777" w:rsidR="0052580A" w:rsidRPr="004F3923" w:rsidRDefault="0052580A" w:rsidP="0052580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4BD299A1" w14:textId="502FB77D" w:rsidR="0052580A" w:rsidRPr="004F3923" w:rsidRDefault="0052580A" w:rsidP="0052580A">
            <w:pPr>
              <w:ind w:left="-14" w:right="-90"/>
              <w:rPr>
                <w:rFonts w:cs="Times New Roman"/>
                <w:b/>
                <w:bCs/>
                <w:i/>
                <w:iCs/>
              </w:rPr>
            </w:pPr>
            <w:r w:rsidRPr="004F3923">
              <w:rPr>
                <w:rFonts w:cs="Times New Roman"/>
              </w:rPr>
              <w:t xml:space="preserve">    liabilities</w:t>
            </w:r>
          </w:p>
        </w:tc>
        <w:tc>
          <w:tcPr>
            <w:tcW w:w="1260" w:type="dxa"/>
            <w:vAlign w:val="bottom"/>
          </w:tcPr>
          <w:p w14:paraId="695C8044" w14:textId="7EB2FA7E" w:rsidR="0052580A" w:rsidRPr="00E3598A" w:rsidRDefault="0052580A" w:rsidP="00A46FE4">
            <w:pPr>
              <w:pStyle w:val="acctfourfigures"/>
              <w:tabs>
                <w:tab w:val="clear" w:pos="765"/>
                <w:tab w:val="decimal" w:pos="878"/>
              </w:tabs>
              <w:ind w:left="-43" w:right="-86"/>
              <w:rPr>
                <w:szCs w:val="22"/>
                <w:cs/>
              </w:rPr>
            </w:pPr>
            <w:r w:rsidRPr="00E3598A">
              <w:rPr>
                <w:szCs w:val="22"/>
              </w:rPr>
              <w:t>22,512</w:t>
            </w:r>
          </w:p>
        </w:tc>
        <w:tc>
          <w:tcPr>
            <w:tcW w:w="269" w:type="dxa"/>
            <w:vAlign w:val="bottom"/>
          </w:tcPr>
          <w:p w14:paraId="1CB1952F"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63B4F5CD" w14:textId="3340AFB5" w:rsidR="0052580A" w:rsidRPr="00E3598A" w:rsidRDefault="0052580A" w:rsidP="00DF36BF">
            <w:pPr>
              <w:pStyle w:val="acctfourfigures"/>
              <w:tabs>
                <w:tab w:val="clear" w:pos="765"/>
                <w:tab w:val="decimal" w:pos="609"/>
              </w:tabs>
              <w:ind w:left="-43" w:right="-86"/>
              <w:rPr>
                <w:szCs w:val="22"/>
                <w:lang w:bidi="th-TH"/>
              </w:rPr>
            </w:pPr>
            <w:r w:rsidRPr="00E3598A">
              <w:rPr>
                <w:szCs w:val="22"/>
              </w:rPr>
              <w:t>-</w:t>
            </w:r>
          </w:p>
        </w:tc>
        <w:tc>
          <w:tcPr>
            <w:tcW w:w="270" w:type="dxa"/>
            <w:vAlign w:val="bottom"/>
          </w:tcPr>
          <w:p w14:paraId="3046AF7C" w14:textId="77777777" w:rsidR="0052580A" w:rsidRPr="00E3598A" w:rsidRDefault="0052580A" w:rsidP="0052580A">
            <w:pPr>
              <w:tabs>
                <w:tab w:val="decimal" w:pos="789"/>
              </w:tabs>
              <w:ind w:left="-43" w:right="-86"/>
              <w:rPr>
                <w:rFonts w:cs="Times New Roman"/>
              </w:rPr>
            </w:pPr>
          </w:p>
        </w:tc>
        <w:tc>
          <w:tcPr>
            <w:tcW w:w="1080" w:type="dxa"/>
            <w:vAlign w:val="bottom"/>
          </w:tcPr>
          <w:p w14:paraId="22C7051C" w14:textId="53A17703" w:rsidR="0052580A" w:rsidRPr="00E3598A" w:rsidRDefault="0052580A" w:rsidP="0052580A">
            <w:pPr>
              <w:tabs>
                <w:tab w:val="decimal" w:pos="526"/>
                <w:tab w:val="decimal" w:pos="676"/>
              </w:tabs>
              <w:ind w:right="8"/>
              <w:jc w:val="right"/>
              <w:rPr>
                <w:rFonts w:cs="Times New Roman"/>
              </w:rPr>
            </w:pPr>
            <w:r w:rsidRPr="00E3598A">
              <w:rPr>
                <w:rFonts w:cs="Times New Roman"/>
              </w:rPr>
              <w:t>22,512</w:t>
            </w:r>
          </w:p>
        </w:tc>
        <w:tc>
          <w:tcPr>
            <w:tcW w:w="270" w:type="dxa"/>
            <w:vAlign w:val="bottom"/>
          </w:tcPr>
          <w:p w14:paraId="481BCD93"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6DAA6866" w14:textId="745F9A22" w:rsidR="0052580A" w:rsidRPr="00E3598A" w:rsidRDefault="0052580A" w:rsidP="00B93057">
            <w:pPr>
              <w:pStyle w:val="acctfourfigures"/>
              <w:tabs>
                <w:tab w:val="clear" w:pos="765"/>
                <w:tab w:val="decimal" w:pos="609"/>
              </w:tabs>
              <w:ind w:left="-43" w:right="-86"/>
              <w:rPr>
                <w:szCs w:val="22"/>
                <w:lang w:bidi="th-TH"/>
              </w:rPr>
            </w:pPr>
            <w:r w:rsidRPr="00E3598A">
              <w:rPr>
                <w:szCs w:val="22"/>
              </w:rPr>
              <w:t>-</w:t>
            </w:r>
          </w:p>
        </w:tc>
        <w:tc>
          <w:tcPr>
            <w:tcW w:w="270" w:type="dxa"/>
            <w:vAlign w:val="bottom"/>
          </w:tcPr>
          <w:p w14:paraId="3D7415C1"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29735AF7" w14:textId="12A907B6" w:rsidR="0052580A" w:rsidRPr="00E3598A" w:rsidRDefault="0052580A" w:rsidP="0052580A">
            <w:pPr>
              <w:pStyle w:val="acctfourfigures"/>
              <w:ind w:right="11"/>
              <w:rPr>
                <w:szCs w:val="22"/>
                <w:lang w:bidi="th-TH"/>
              </w:rPr>
            </w:pPr>
            <w:r w:rsidRPr="00E3598A">
              <w:rPr>
                <w:szCs w:val="22"/>
              </w:rPr>
              <w:t>22,512</w:t>
            </w:r>
          </w:p>
        </w:tc>
        <w:tc>
          <w:tcPr>
            <w:tcW w:w="236" w:type="dxa"/>
            <w:vAlign w:val="bottom"/>
          </w:tcPr>
          <w:p w14:paraId="49758501" w14:textId="77777777" w:rsidR="0052580A" w:rsidRPr="00E3598A" w:rsidRDefault="0052580A" w:rsidP="0052580A">
            <w:pPr>
              <w:pStyle w:val="acctfourfigures"/>
              <w:tabs>
                <w:tab w:val="decimal" w:pos="595"/>
              </w:tabs>
              <w:ind w:left="-43" w:right="-86"/>
              <w:rPr>
                <w:szCs w:val="22"/>
                <w:lang w:bidi="th-TH"/>
              </w:rPr>
            </w:pPr>
          </w:p>
        </w:tc>
        <w:tc>
          <w:tcPr>
            <w:tcW w:w="1024" w:type="dxa"/>
            <w:vAlign w:val="bottom"/>
          </w:tcPr>
          <w:p w14:paraId="79F0ECDC" w14:textId="7999803E" w:rsidR="0052580A" w:rsidRPr="00E3598A" w:rsidRDefault="0052580A" w:rsidP="0052580A">
            <w:pPr>
              <w:tabs>
                <w:tab w:val="decimal" w:pos="1000"/>
              </w:tabs>
              <w:ind w:right="8"/>
              <w:rPr>
                <w:rFonts w:cs="Times New Roman"/>
              </w:rPr>
            </w:pPr>
            <w:r w:rsidRPr="00E3598A">
              <w:rPr>
                <w:rFonts w:cs="Times New Roman"/>
              </w:rPr>
              <w:t>22,512</w:t>
            </w:r>
          </w:p>
        </w:tc>
      </w:tr>
      <w:tr w:rsidR="0052580A" w:rsidRPr="00CA64EC" w14:paraId="42E0A353" w14:textId="77777777" w:rsidTr="00164A60">
        <w:trPr>
          <w:trHeight w:val="261"/>
        </w:trPr>
        <w:tc>
          <w:tcPr>
            <w:tcW w:w="2070" w:type="dxa"/>
          </w:tcPr>
          <w:p w14:paraId="7B8A3D82" w14:textId="3AD6F79B" w:rsidR="0052580A" w:rsidRPr="004F3923" w:rsidRDefault="0052580A" w:rsidP="0052580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vAlign w:val="bottom"/>
          </w:tcPr>
          <w:p w14:paraId="01669778" w14:textId="5B5083A3" w:rsidR="0052580A" w:rsidRPr="004F3923" w:rsidRDefault="0052580A" w:rsidP="0052580A">
            <w:pPr>
              <w:tabs>
                <w:tab w:val="decimal" w:pos="1000"/>
              </w:tabs>
              <w:ind w:right="8"/>
              <w:rPr>
                <w:rFonts w:cs="Times New Roman"/>
                <w:cs/>
              </w:rPr>
            </w:pPr>
          </w:p>
        </w:tc>
        <w:tc>
          <w:tcPr>
            <w:tcW w:w="269" w:type="dxa"/>
            <w:vAlign w:val="bottom"/>
          </w:tcPr>
          <w:p w14:paraId="57CD9828" w14:textId="77777777" w:rsidR="0052580A" w:rsidRPr="004F3923" w:rsidRDefault="0052580A" w:rsidP="0052580A">
            <w:pPr>
              <w:pStyle w:val="acctfourfigures"/>
              <w:tabs>
                <w:tab w:val="clear" w:pos="765"/>
                <w:tab w:val="decimal" w:pos="796"/>
              </w:tabs>
              <w:ind w:left="-43" w:right="-86"/>
              <w:rPr>
                <w:szCs w:val="22"/>
                <w:lang w:bidi="th-TH"/>
              </w:rPr>
            </w:pPr>
          </w:p>
        </w:tc>
        <w:tc>
          <w:tcPr>
            <w:tcW w:w="1261" w:type="dxa"/>
          </w:tcPr>
          <w:p w14:paraId="5E490DEA" w14:textId="1A5C2051" w:rsidR="0052580A" w:rsidRPr="004F3923" w:rsidRDefault="0052580A" w:rsidP="0052580A">
            <w:pPr>
              <w:pStyle w:val="acctfourfigures"/>
              <w:tabs>
                <w:tab w:val="clear" w:pos="765"/>
                <w:tab w:val="decimal" w:pos="645"/>
              </w:tabs>
              <w:ind w:left="-43" w:right="-86"/>
              <w:rPr>
                <w:szCs w:val="22"/>
                <w:lang w:bidi="th-TH"/>
              </w:rPr>
            </w:pPr>
          </w:p>
        </w:tc>
        <w:tc>
          <w:tcPr>
            <w:tcW w:w="270" w:type="dxa"/>
          </w:tcPr>
          <w:p w14:paraId="33A7B049" w14:textId="77777777" w:rsidR="0052580A" w:rsidRPr="004F3923" w:rsidRDefault="0052580A" w:rsidP="0052580A">
            <w:pPr>
              <w:tabs>
                <w:tab w:val="decimal" w:pos="789"/>
              </w:tabs>
              <w:ind w:left="-43" w:right="-86"/>
              <w:rPr>
                <w:rFonts w:cs="Times New Roman"/>
              </w:rPr>
            </w:pPr>
          </w:p>
        </w:tc>
        <w:tc>
          <w:tcPr>
            <w:tcW w:w="1080" w:type="dxa"/>
            <w:vAlign w:val="bottom"/>
          </w:tcPr>
          <w:p w14:paraId="4322B809" w14:textId="44C37B40" w:rsidR="0052580A" w:rsidRPr="004F3923" w:rsidRDefault="0052580A" w:rsidP="0052580A">
            <w:pPr>
              <w:tabs>
                <w:tab w:val="decimal" w:pos="526"/>
              </w:tabs>
              <w:ind w:right="8"/>
              <w:jc w:val="right"/>
            </w:pPr>
          </w:p>
        </w:tc>
        <w:tc>
          <w:tcPr>
            <w:tcW w:w="270" w:type="dxa"/>
          </w:tcPr>
          <w:p w14:paraId="25FB111B" w14:textId="77777777" w:rsidR="0052580A" w:rsidRPr="004F3923" w:rsidRDefault="0052580A" w:rsidP="0052580A">
            <w:pPr>
              <w:pStyle w:val="acctfourfigures"/>
              <w:tabs>
                <w:tab w:val="decimal" w:pos="595"/>
              </w:tabs>
              <w:ind w:left="-43" w:right="-86"/>
              <w:rPr>
                <w:szCs w:val="22"/>
                <w:lang w:bidi="th-TH"/>
              </w:rPr>
            </w:pPr>
          </w:p>
        </w:tc>
        <w:tc>
          <w:tcPr>
            <w:tcW w:w="990" w:type="dxa"/>
          </w:tcPr>
          <w:p w14:paraId="4B09091C" w14:textId="5FC2870A" w:rsidR="0052580A" w:rsidRPr="004F3923" w:rsidRDefault="0052580A" w:rsidP="0052580A">
            <w:pPr>
              <w:pStyle w:val="acctfourfigures"/>
              <w:tabs>
                <w:tab w:val="clear" w:pos="765"/>
                <w:tab w:val="decimal" w:pos="344"/>
              </w:tabs>
              <w:ind w:left="-43" w:right="-86"/>
              <w:rPr>
                <w:szCs w:val="22"/>
                <w:lang w:val="en-US" w:bidi="th-TH"/>
              </w:rPr>
            </w:pPr>
          </w:p>
        </w:tc>
        <w:tc>
          <w:tcPr>
            <w:tcW w:w="270" w:type="dxa"/>
          </w:tcPr>
          <w:p w14:paraId="34AF635F" w14:textId="77777777" w:rsidR="0052580A" w:rsidRPr="004F3923" w:rsidRDefault="0052580A" w:rsidP="0052580A">
            <w:pPr>
              <w:pStyle w:val="acctfourfigures"/>
              <w:tabs>
                <w:tab w:val="decimal" w:pos="595"/>
              </w:tabs>
              <w:ind w:left="-43" w:right="-86"/>
              <w:rPr>
                <w:szCs w:val="22"/>
                <w:lang w:bidi="th-TH"/>
              </w:rPr>
            </w:pPr>
          </w:p>
        </w:tc>
        <w:tc>
          <w:tcPr>
            <w:tcW w:w="990" w:type="dxa"/>
          </w:tcPr>
          <w:p w14:paraId="2BEAB671" w14:textId="72B68969" w:rsidR="0052580A" w:rsidRPr="004F3923" w:rsidRDefault="0052580A" w:rsidP="0052580A">
            <w:pPr>
              <w:tabs>
                <w:tab w:val="decimal" w:pos="1000"/>
              </w:tabs>
              <w:ind w:right="8"/>
              <w:rPr>
                <w:rFonts w:cs="Times New Roman"/>
              </w:rPr>
            </w:pPr>
          </w:p>
        </w:tc>
        <w:tc>
          <w:tcPr>
            <w:tcW w:w="236" w:type="dxa"/>
          </w:tcPr>
          <w:p w14:paraId="6665EA56" w14:textId="77777777" w:rsidR="0052580A" w:rsidRPr="004F3923" w:rsidRDefault="0052580A" w:rsidP="0052580A">
            <w:pPr>
              <w:pStyle w:val="acctfourfigures"/>
              <w:tabs>
                <w:tab w:val="decimal" w:pos="595"/>
              </w:tabs>
              <w:ind w:left="-43" w:right="-86"/>
              <w:rPr>
                <w:szCs w:val="22"/>
                <w:lang w:bidi="th-TH"/>
              </w:rPr>
            </w:pPr>
          </w:p>
        </w:tc>
        <w:tc>
          <w:tcPr>
            <w:tcW w:w="1024" w:type="dxa"/>
            <w:vAlign w:val="bottom"/>
          </w:tcPr>
          <w:p w14:paraId="18D51DB0" w14:textId="7E252983" w:rsidR="0052580A" w:rsidRPr="004F3923" w:rsidRDefault="0052580A" w:rsidP="0052580A">
            <w:pPr>
              <w:tabs>
                <w:tab w:val="decimal" w:pos="1000"/>
              </w:tabs>
              <w:ind w:right="8"/>
              <w:rPr>
                <w:rFonts w:cs="Times New Roman"/>
              </w:rPr>
            </w:pPr>
          </w:p>
        </w:tc>
      </w:tr>
    </w:tbl>
    <w:p w14:paraId="24A77910" w14:textId="77777777" w:rsidR="00A566B2" w:rsidRDefault="00A566B2" w:rsidP="004776F2">
      <w:pPr>
        <w:spacing w:line="240" w:lineRule="atLeast"/>
        <w:ind w:left="547" w:hanging="547"/>
        <w:rPr>
          <w:rFonts w:cs="Times New Roman"/>
          <w:b/>
          <w:bCs/>
          <w:sz w:val="24"/>
          <w:szCs w:val="24"/>
        </w:rPr>
      </w:pPr>
    </w:p>
    <w:p w14:paraId="6A633CBA" w14:textId="77777777" w:rsidR="00E3598A" w:rsidRDefault="00E3598A" w:rsidP="004776F2">
      <w:pPr>
        <w:spacing w:line="240" w:lineRule="atLeast"/>
        <w:ind w:left="547" w:hanging="547"/>
        <w:rPr>
          <w:rFonts w:cs="Times New Roman"/>
          <w:b/>
          <w:bCs/>
          <w:sz w:val="24"/>
          <w:szCs w:val="24"/>
        </w:rPr>
      </w:pPr>
    </w:p>
    <w:p w14:paraId="16541F22" w14:textId="77777777" w:rsidR="00E3598A" w:rsidRDefault="00E3598A" w:rsidP="004776F2">
      <w:pPr>
        <w:spacing w:line="240" w:lineRule="atLeast"/>
        <w:ind w:left="547" w:hanging="547"/>
        <w:rPr>
          <w:rFonts w:cs="Times New Roman"/>
          <w:b/>
          <w:bCs/>
          <w:sz w:val="24"/>
          <w:szCs w:val="24"/>
        </w:rPr>
      </w:pPr>
    </w:p>
    <w:p w14:paraId="5C918033" w14:textId="77777777" w:rsidR="00E3598A" w:rsidRDefault="00E3598A" w:rsidP="004776F2">
      <w:pPr>
        <w:spacing w:line="240" w:lineRule="atLeast"/>
        <w:ind w:left="547" w:hanging="547"/>
        <w:rPr>
          <w:rFonts w:cs="Times New Roman"/>
          <w:b/>
          <w:bCs/>
          <w:sz w:val="24"/>
          <w:szCs w:val="24"/>
        </w:rPr>
      </w:pPr>
    </w:p>
    <w:p w14:paraId="1631EB7F" w14:textId="77777777" w:rsidR="00E3598A" w:rsidRDefault="00E3598A" w:rsidP="004776F2">
      <w:pPr>
        <w:spacing w:line="240" w:lineRule="atLeast"/>
        <w:ind w:left="547" w:hanging="547"/>
        <w:rPr>
          <w:rFonts w:cs="Times New Roman"/>
          <w:b/>
          <w:bCs/>
          <w:sz w:val="24"/>
          <w:szCs w:val="24"/>
        </w:rPr>
      </w:pPr>
    </w:p>
    <w:p w14:paraId="486E4716" w14:textId="77777777" w:rsidR="00E3598A" w:rsidRDefault="00E3598A" w:rsidP="004776F2">
      <w:pPr>
        <w:spacing w:line="240" w:lineRule="atLeast"/>
        <w:ind w:left="547" w:hanging="547"/>
        <w:rPr>
          <w:rFonts w:cs="Times New Roman"/>
          <w:b/>
          <w:bCs/>
          <w:sz w:val="24"/>
          <w:szCs w:val="24"/>
        </w:rPr>
      </w:pPr>
    </w:p>
    <w:p w14:paraId="176C2E59" w14:textId="77777777" w:rsidR="00E3598A" w:rsidRDefault="00E3598A" w:rsidP="004776F2">
      <w:pPr>
        <w:spacing w:line="240" w:lineRule="atLeast"/>
        <w:ind w:left="547" w:hanging="547"/>
        <w:rPr>
          <w:rFonts w:cstheme="minorBidi"/>
          <w:b/>
          <w:bCs/>
          <w:sz w:val="24"/>
          <w:szCs w:val="24"/>
        </w:rPr>
      </w:pPr>
    </w:p>
    <w:p w14:paraId="51DE4F26" w14:textId="77777777" w:rsidR="00DF36BF" w:rsidRDefault="00DF36BF" w:rsidP="004776F2">
      <w:pPr>
        <w:spacing w:line="240" w:lineRule="atLeast"/>
        <w:ind w:left="547" w:hanging="547"/>
        <w:rPr>
          <w:rFonts w:cstheme="minorBidi"/>
          <w:b/>
          <w:bCs/>
          <w:sz w:val="24"/>
          <w:szCs w:val="24"/>
        </w:rPr>
      </w:pPr>
    </w:p>
    <w:p w14:paraId="0E4884BE" w14:textId="77777777" w:rsidR="00DF36BF" w:rsidRDefault="00DF36BF" w:rsidP="004776F2">
      <w:pPr>
        <w:spacing w:line="240" w:lineRule="atLeast"/>
        <w:ind w:left="547" w:hanging="547"/>
        <w:rPr>
          <w:rFonts w:cstheme="minorBidi"/>
          <w:b/>
          <w:bCs/>
          <w:sz w:val="24"/>
          <w:szCs w:val="24"/>
        </w:rPr>
      </w:pPr>
    </w:p>
    <w:p w14:paraId="505A132F" w14:textId="77777777" w:rsidR="00DF36BF" w:rsidRPr="00DF36BF" w:rsidRDefault="00DF36BF" w:rsidP="004776F2">
      <w:pPr>
        <w:spacing w:line="240" w:lineRule="atLeast"/>
        <w:ind w:left="547" w:hanging="547"/>
        <w:rPr>
          <w:rFonts w:cstheme="minorBidi"/>
          <w:b/>
          <w:bCs/>
          <w:sz w:val="24"/>
          <w:szCs w:val="24"/>
        </w:rPr>
      </w:pPr>
    </w:p>
    <w:p w14:paraId="653935BB" w14:textId="77777777" w:rsidR="00E3598A" w:rsidRDefault="00E3598A" w:rsidP="004776F2">
      <w:pPr>
        <w:spacing w:line="240" w:lineRule="atLeast"/>
        <w:ind w:left="547" w:hanging="547"/>
        <w:rPr>
          <w:rFonts w:cs="Times New Roman"/>
          <w:b/>
          <w:bCs/>
          <w:sz w:val="24"/>
          <w:szCs w:val="24"/>
        </w:rPr>
      </w:pPr>
    </w:p>
    <w:p w14:paraId="395ABA1F" w14:textId="77777777" w:rsidR="009F6595" w:rsidRDefault="009F6595" w:rsidP="004776F2">
      <w:pPr>
        <w:spacing w:line="240" w:lineRule="atLeast"/>
        <w:ind w:left="547" w:hanging="547"/>
        <w:rPr>
          <w:rFonts w:cs="Times New Roman"/>
          <w:b/>
          <w:bCs/>
          <w:sz w:val="24"/>
          <w:szCs w:val="24"/>
        </w:rPr>
      </w:pPr>
    </w:p>
    <w:p w14:paraId="50A07D77" w14:textId="77777777" w:rsidR="009F6595" w:rsidRDefault="009F6595" w:rsidP="004776F2">
      <w:pPr>
        <w:spacing w:line="240" w:lineRule="atLeast"/>
        <w:ind w:left="547" w:hanging="547"/>
        <w:rPr>
          <w:rFonts w:cs="Times New Roman"/>
          <w:b/>
          <w:bCs/>
          <w:sz w:val="24"/>
          <w:szCs w:val="24"/>
        </w:rPr>
      </w:pPr>
    </w:p>
    <w:p w14:paraId="4E53B922" w14:textId="77777777" w:rsidR="00E3598A" w:rsidRDefault="00E3598A" w:rsidP="004776F2">
      <w:pPr>
        <w:spacing w:line="240" w:lineRule="atLeast"/>
        <w:ind w:left="547" w:hanging="547"/>
        <w:rPr>
          <w:rFonts w:cs="Times New Roman"/>
          <w:b/>
          <w:bCs/>
          <w:sz w:val="24"/>
          <w:szCs w:val="24"/>
        </w:rPr>
      </w:pPr>
    </w:p>
    <w:p w14:paraId="6F15E8A5" w14:textId="77777777" w:rsidR="00E3598A" w:rsidRDefault="00E3598A" w:rsidP="004776F2">
      <w:pPr>
        <w:spacing w:line="240" w:lineRule="atLeast"/>
        <w:ind w:left="547" w:hanging="547"/>
        <w:rPr>
          <w:rFonts w:cs="Times New Roman"/>
          <w:b/>
          <w:bCs/>
          <w:sz w:val="24"/>
          <w:szCs w:val="24"/>
        </w:rPr>
      </w:pPr>
    </w:p>
    <w:p w14:paraId="0C6E27BF" w14:textId="77777777" w:rsidR="00E3598A" w:rsidRDefault="00E3598A" w:rsidP="004776F2">
      <w:pPr>
        <w:spacing w:line="240" w:lineRule="atLeast"/>
        <w:ind w:left="547" w:hanging="547"/>
        <w:rPr>
          <w:rFonts w:cs="Times New Roman"/>
          <w:b/>
          <w:bCs/>
          <w:sz w:val="24"/>
          <w:szCs w:val="24"/>
        </w:rPr>
      </w:pPr>
    </w:p>
    <w:p w14:paraId="492E7E42" w14:textId="77777777" w:rsidR="00E3598A" w:rsidRDefault="00E3598A" w:rsidP="004776F2">
      <w:pPr>
        <w:spacing w:line="240" w:lineRule="atLeast"/>
        <w:ind w:left="547" w:hanging="547"/>
        <w:rPr>
          <w:rFonts w:cs="Times New Roman"/>
          <w:b/>
          <w:bCs/>
          <w:sz w:val="24"/>
          <w:szCs w:val="24"/>
        </w:rPr>
      </w:pPr>
    </w:p>
    <w:p w14:paraId="008A6B94" w14:textId="1C273BC9" w:rsidR="001B7E41" w:rsidRDefault="001B7E41" w:rsidP="004776F2">
      <w:pPr>
        <w:spacing w:line="240" w:lineRule="atLeast"/>
        <w:ind w:left="547" w:hanging="547"/>
        <w:rPr>
          <w:rFonts w:cs="Times New Roman"/>
          <w:b/>
          <w:bCs/>
          <w:sz w:val="24"/>
          <w:szCs w:val="24"/>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1925F5" w:rsidRPr="00CB56EE" w14:paraId="5E4F3D24" w14:textId="77777777" w:rsidTr="00164A60">
        <w:trPr>
          <w:trHeight w:val="261"/>
        </w:trPr>
        <w:tc>
          <w:tcPr>
            <w:tcW w:w="2070" w:type="dxa"/>
            <w:vAlign w:val="bottom"/>
          </w:tcPr>
          <w:p w14:paraId="70FF1E7D" w14:textId="77777777" w:rsidR="001925F5" w:rsidRPr="00CB56EE" w:rsidRDefault="001925F5" w:rsidP="001925F5">
            <w:pPr>
              <w:tabs>
                <w:tab w:val="left" w:pos="0"/>
                <w:tab w:val="left" w:pos="3018"/>
              </w:tabs>
              <w:ind w:left="-19" w:right="-90"/>
              <w:rPr>
                <w:rFonts w:cs="Times New Roman"/>
                <w:b/>
                <w:bCs/>
                <w:i/>
                <w:iCs/>
              </w:rPr>
            </w:pPr>
          </w:p>
        </w:tc>
        <w:tc>
          <w:tcPr>
            <w:tcW w:w="7920" w:type="dxa"/>
            <w:gridSpan w:val="11"/>
          </w:tcPr>
          <w:p w14:paraId="712CCA06" w14:textId="17EBDB2B" w:rsidR="001925F5" w:rsidRPr="00CB56EE" w:rsidRDefault="001925F5" w:rsidP="001925F5">
            <w:pPr>
              <w:pStyle w:val="acctfourfigures"/>
              <w:tabs>
                <w:tab w:val="left" w:pos="720"/>
              </w:tabs>
              <w:ind w:left="-43" w:right="-86"/>
              <w:contextualSpacing/>
              <w:jc w:val="center"/>
              <w:rPr>
                <w:szCs w:val="22"/>
                <w:lang w:bidi="th-TH"/>
              </w:rPr>
            </w:pPr>
            <w:r>
              <w:rPr>
                <w:b/>
                <w:bCs/>
                <w:szCs w:val="22"/>
                <w:lang w:val="en-US" w:bidi="th-TH"/>
              </w:rPr>
              <w:t>Separate</w:t>
            </w:r>
            <w:r w:rsidRPr="0041788A">
              <w:rPr>
                <w:b/>
                <w:bCs/>
                <w:szCs w:val="22"/>
                <w:lang w:val="en-US" w:bidi="th-TH"/>
              </w:rPr>
              <w:t xml:space="preserve"> financial statements</w:t>
            </w:r>
          </w:p>
        </w:tc>
      </w:tr>
      <w:tr w:rsidR="001925F5" w:rsidRPr="00CB56EE" w14:paraId="79B8BC59" w14:textId="77777777" w:rsidTr="00164A60">
        <w:trPr>
          <w:trHeight w:val="261"/>
        </w:trPr>
        <w:tc>
          <w:tcPr>
            <w:tcW w:w="2070" w:type="dxa"/>
            <w:vAlign w:val="bottom"/>
          </w:tcPr>
          <w:p w14:paraId="38FFC7DA" w14:textId="77777777" w:rsidR="001925F5" w:rsidRPr="00CB56EE" w:rsidRDefault="001925F5" w:rsidP="001925F5">
            <w:pPr>
              <w:tabs>
                <w:tab w:val="left" w:pos="0"/>
                <w:tab w:val="left" w:pos="3018"/>
              </w:tabs>
              <w:ind w:left="-19" w:right="-90"/>
              <w:rPr>
                <w:rFonts w:cs="Times New Roman"/>
                <w:b/>
                <w:bCs/>
                <w:i/>
                <w:iCs/>
              </w:rPr>
            </w:pPr>
          </w:p>
        </w:tc>
        <w:tc>
          <w:tcPr>
            <w:tcW w:w="4140" w:type="dxa"/>
            <w:gridSpan w:val="5"/>
          </w:tcPr>
          <w:p w14:paraId="7E855FE9" w14:textId="3F68D9D0"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Carrying amount</w:t>
            </w:r>
          </w:p>
        </w:tc>
        <w:tc>
          <w:tcPr>
            <w:tcW w:w="270" w:type="dxa"/>
          </w:tcPr>
          <w:p w14:paraId="5DBD6321" w14:textId="77777777" w:rsidR="001925F5" w:rsidRPr="00CB56EE" w:rsidRDefault="001925F5" w:rsidP="001925F5">
            <w:pPr>
              <w:pStyle w:val="acctfourfigures"/>
              <w:tabs>
                <w:tab w:val="left" w:pos="720"/>
              </w:tabs>
              <w:ind w:left="-43" w:right="-86"/>
              <w:contextualSpacing/>
              <w:jc w:val="center"/>
              <w:rPr>
                <w:szCs w:val="22"/>
                <w:lang w:bidi="th-TH"/>
              </w:rPr>
            </w:pPr>
          </w:p>
        </w:tc>
        <w:tc>
          <w:tcPr>
            <w:tcW w:w="3510" w:type="dxa"/>
            <w:gridSpan w:val="5"/>
            <w:vAlign w:val="bottom"/>
          </w:tcPr>
          <w:p w14:paraId="13C4A348" w14:textId="3478E604"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Fair value</w:t>
            </w:r>
          </w:p>
        </w:tc>
      </w:tr>
      <w:tr w:rsidR="001925F5" w:rsidRPr="00CB56EE" w14:paraId="345E045F" w14:textId="77777777" w:rsidTr="00164A60">
        <w:trPr>
          <w:trHeight w:val="261"/>
        </w:trPr>
        <w:tc>
          <w:tcPr>
            <w:tcW w:w="2070" w:type="dxa"/>
            <w:vAlign w:val="bottom"/>
          </w:tcPr>
          <w:p w14:paraId="66887637" w14:textId="77777777" w:rsidR="001925F5" w:rsidRPr="004F3923" w:rsidRDefault="001925F5" w:rsidP="001925F5">
            <w:pPr>
              <w:tabs>
                <w:tab w:val="left" w:pos="0"/>
                <w:tab w:val="left" w:pos="3018"/>
              </w:tabs>
              <w:ind w:left="-19" w:right="-90"/>
              <w:rPr>
                <w:rFonts w:cs="Times New Roman"/>
                <w:b/>
                <w:bCs/>
                <w:i/>
                <w:iCs/>
              </w:rPr>
            </w:pPr>
          </w:p>
        </w:tc>
        <w:tc>
          <w:tcPr>
            <w:tcW w:w="1260" w:type="dxa"/>
          </w:tcPr>
          <w:p w14:paraId="5E2EC333" w14:textId="77777777" w:rsidR="001925F5" w:rsidRPr="004F3923" w:rsidRDefault="001925F5" w:rsidP="001925F5">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43036A32" w14:textId="77777777" w:rsidR="001925F5" w:rsidRPr="004F3923" w:rsidRDefault="001925F5" w:rsidP="001925F5">
            <w:pPr>
              <w:contextualSpacing/>
              <w:jc w:val="center"/>
              <w:rPr>
                <w:rFonts w:cs="Times New Roman"/>
              </w:rPr>
            </w:pPr>
          </w:p>
        </w:tc>
        <w:tc>
          <w:tcPr>
            <w:tcW w:w="1261" w:type="dxa"/>
          </w:tcPr>
          <w:p w14:paraId="3111F749" w14:textId="77777777" w:rsidR="001925F5" w:rsidRPr="004F3923" w:rsidRDefault="001925F5" w:rsidP="001925F5">
            <w:pPr>
              <w:contextualSpacing/>
              <w:jc w:val="center"/>
              <w:rPr>
                <w:rFonts w:cs="Times New Roman"/>
              </w:rPr>
            </w:pPr>
            <w:r w:rsidRPr="004F3923">
              <w:rPr>
                <w:rFonts w:cs="Times New Roman"/>
              </w:rPr>
              <w:t>Financial instruments measured</w:t>
            </w:r>
          </w:p>
          <w:p w14:paraId="19486EE2" w14:textId="77777777" w:rsidR="001925F5" w:rsidRPr="004F3923" w:rsidRDefault="001925F5" w:rsidP="001925F5">
            <w:pPr>
              <w:contextualSpacing/>
              <w:jc w:val="center"/>
              <w:rPr>
                <w:rFonts w:cs="Times New Roman"/>
              </w:rPr>
            </w:pPr>
            <w:r w:rsidRPr="004F3923">
              <w:rPr>
                <w:rFonts w:cs="Times New Roman"/>
              </w:rPr>
              <w:t>at FVOCI</w:t>
            </w:r>
          </w:p>
        </w:tc>
        <w:tc>
          <w:tcPr>
            <w:tcW w:w="270" w:type="dxa"/>
            <w:vAlign w:val="bottom"/>
          </w:tcPr>
          <w:p w14:paraId="0AD292E5" w14:textId="77777777" w:rsidR="001925F5" w:rsidRPr="004F3923" w:rsidRDefault="001925F5" w:rsidP="001925F5">
            <w:pPr>
              <w:ind w:left="-43" w:right="-86"/>
              <w:contextualSpacing/>
              <w:jc w:val="center"/>
              <w:rPr>
                <w:rFonts w:cs="Times New Roman"/>
              </w:rPr>
            </w:pPr>
          </w:p>
        </w:tc>
        <w:tc>
          <w:tcPr>
            <w:tcW w:w="1080" w:type="dxa"/>
            <w:vAlign w:val="bottom"/>
          </w:tcPr>
          <w:p w14:paraId="2734D01C" w14:textId="77777777" w:rsidR="001925F5" w:rsidRPr="004F3923" w:rsidRDefault="001925F5" w:rsidP="001925F5">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020933F"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6CBD9FE4" w14:textId="77777777" w:rsidR="001925F5" w:rsidRPr="004F3923" w:rsidRDefault="001925F5" w:rsidP="001925F5">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41ABDD06"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794AF7EF" w14:textId="77777777" w:rsidR="001925F5" w:rsidRPr="004F3923" w:rsidRDefault="001925F5" w:rsidP="001925F5">
            <w:pPr>
              <w:ind w:left="-43" w:right="-86"/>
              <w:contextualSpacing/>
              <w:jc w:val="center"/>
              <w:rPr>
                <w:rFonts w:cs="Times New Roman"/>
                <w:cs/>
              </w:rPr>
            </w:pPr>
            <w:r w:rsidRPr="004F3923">
              <w:rPr>
                <w:rFonts w:cs="Times New Roman"/>
              </w:rPr>
              <w:t>Level 2</w:t>
            </w:r>
          </w:p>
        </w:tc>
        <w:tc>
          <w:tcPr>
            <w:tcW w:w="236" w:type="dxa"/>
          </w:tcPr>
          <w:p w14:paraId="4C1673F9" w14:textId="77777777" w:rsidR="001925F5" w:rsidRPr="004F3923" w:rsidRDefault="001925F5" w:rsidP="001925F5">
            <w:pPr>
              <w:pStyle w:val="acctfourfigures"/>
              <w:tabs>
                <w:tab w:val="left" w:pos="720"/>
              </w:tabs>
              <w:ind w:left="-43" w:right="-86"/>
              <w:contextualSpacing/>
              <w:jc w:val="center"/>
              <w:rPr>
                <w:szCs w:val="22"/>
                <w:lang w:bidi="th-TH"/>
              </w:rPr>
            </w:pPr>
          </w:p>
        </w:tc>
        <w:tc>
          <w:tcPr>
            <w:tcW w:w="1024" w:type="dxa"/>
            <w:vAlign w:val="bottom"/>
          </w:tcPr>
          <w:p w14:paraId="67A4B26E" w14:textId="77777777" w:rsidR="001925F5" w:rsidRPr="004F3923" w:rsidRDefault="001925F5" w:rsidP="001925F5">
            <w:pPr>
              <w:pStyle w:val="acctfourfigures"/>
              <w:tabs>
                <w:tab w:val="left" w:pos="720"/>
              </w:tabs>
              <w:ind w:left="-43" w:right="-86"/>
              <w:contextualSpacing/>
              <w:jc w:val="center"/>
              <w:rPr>
                <w:szCs w:val="22"/>
                <w:cs/>
                <w:lang w:bidi="th-TH"/>
              </w:rPr>
            </w:pPr>
            <w:r w:rsidRPr="004F3923">
              <w:rPr>
                <w:szCs w:val="22"/>
                <w:lang w:bidi="th-TH"/>
              </w:rPr>
              <w:t>Total</w:t>
            </w:r>
          </w:p>
        </w:tc>
      </w:tr>
      <w:tr w:rsidR="001925F5" w:rsidRPr="00CB56EE" w14:paraId="75335AC2" w14:textId="77777777" w:rsidTr="00164A60">
        <w:trPr>
          <w:trHeight w:val="261"/>
        </w:trPr>
        <w:tc>
          <w:tcPr>
            <w:tcW w:w="2070" w:type="dxa"/>
          </w:tcPr>
          <w:p w14:paraId="65A9E0DA" w14:textId="77777777" w:rsidR="001925F5" w:rsidRPr="001925F5" w:rsidRDefault="001925F5" w:rsidP="001925F5">
            <w:pPr>
              <w:ind w:left="-14" w:right="-90"/>
              <w:rPr>
                <w:rFonts w:cs="Times New Roman"/>
                <w:b/>
                <w:bCs/>
                <w:i/>
                <w:iCs/>
              </w:rPr>
            </w:pPr>
          </w:p>
        </w:tc>
        <w:tc>
          <w:tcPr>
            <w:tcW w:w="7920" w:type="dxa"/>
            <w:gridSpan w:val="11"/>
          </w:tcPr>
          <w:p w14:paraId="70E0A553" w14:textId="3512722F" w:rsidR="001925F5" w:rsidRPr="001925F5" w:rsidRDefault="001925F5" w:rsidP="004F3923">
            <w:pPr>
              <w:pStyle w:val="acctfourfigures"/>
              <w:tabs>
                <w:tab w:val="decimal" w:pos="595"/>
              </w:tabs>
              <w:spacing w:line="240" w:lineRule="atLeast"/>
              <w:ind w:left="-43" w:right="-86"/>
              <w:jc w:val="center"/>
              <w:rPr>
                <w:szCs w:val="22"/>
                <w:lang w:bidi="th-TH"/>
              </w:rPr>
            </w:pPr>
            <w:r w:rsidRPr="0041788A">
              <w:rPr>
                <w:i/>
                <w:iCs/>
                <w:szCs w:val="22"/>
                <w:lang w:bidi="th-TH"/>
              </w:rPr>
              <w:t>(in thousand</w:t>
            </w:r>
            <w:r>
              <w:rPr>
                <w:i/>
                <w:iCs/>
                <w:szCs w:val="22"/>
                <w:lang w:bidi="th-TH"/>
              </w:rPr>
              <w:t xml:space="preserve"> Baht</w:t>
            </w:r>
            <w:r w:rsidRPr="0041788A">
              <w:rPr>
                <w:i/>
                <w:iCs/>
                <w:szCs w:val="22"/>
                <w:lang w:bidi="th-TH"/>
              </w:rPr>
              <w:t>)</w:t>
            </w:r>
          </w:p>
        </w:tc>
      </w:tr>
      <w:tr w:rsidR="001925F5" w:rsidRPr="00CB56EE" w14:paraId="4ED718A3" w14:textId="77777777" w:rsidTr="00164A60">
        <w:trPr>
          <w:trHeight w:val="261"/>
        </w:trPr>
        <w:tc>
          <w:tcPr>
            <w:tcW w:w="2070" w:type="dxa"/>
          </w:tcPr>
          <w:p w14:paraId="023E2174" w14:textId="143C8F8D" w:rsidR="001925F5" w:rsidRPr="00DF36BF" w:rsidRDefault="001925F5" w:rsidP="001925F5">
            <w:pPr>
              <w:ind w:left="-14" w:right="-90"/>
              <w:rPr>
                <w:rFonts w:cs="Times New Roman"/>
                <w:b/>
                <w:bCs/>
                <w:i/>
                <w:iCs/>
                <w:spacing w:val="-6"/>
              </w:rPr>
            </w:pPr>
            <w:r w:rsidRPr="00DF36BF">
              <w:rPr>
                <w:rFonts w:cs="Times New Roman"/>
                <w:b/>
                <w:bCs/>
                <w:i/>
                <w:iCs/>
                <w:spacing w:val="-6"/>
              </w:rPr>
              <w:t xml:space="preserve">At </w:t>
            </w:r>
            <w:r w:rsidR="000E71C0">
              <w:rPr>
                <w:rFonts w:cs="Times New Roman"/>
                <w:b/>
                <w:bCs/>
                <w:i/>
                <w:iCs/>
              </w:rPr>
              <w:t xml:space="preserve">30 June </w:t>
            </w:r>
            <w:r w:rsidR="00D81A83">
              <w:rPr>
                <w:rFonts w:cs="Times New Roman"/>
                <w:b/>
                <w:bCs/>
                <w:i/>
                <w:iCs/>
                <w:spacing w:val="-6"/>
              </w:rPr>
              <w:t>2025</w:t>
            </w:r>
          </w:p>
        </w:tc>
        <w:tc>
          <w:tcPr>
            <w:tcW w:w="1260" w:type="dxa"/>
          </w:tcPr>
          <w:p w14:paraId="24961684" w14:textId="77777777" w:rsidR="001925F5" w:rsidRPr="001925F5" w:rsidRDefault="001925F5" w:rsidP="001925F5">
            <w:pPr>
              <w:pStyle w:val="acctfourfigures"/>
              <w:spacing w:line="240" w:lineRule="atLeast"/>
              <w:ind w:left="-43" w:right="-86"/>
              <w:rPr>
                <w:szCs w:val="22"/>
                <w:cs/>
              </w:rPr>
            </w:pPr>
          </w:p>
        </w:tc>
        <w:tc>
          <w:tcPr>
            <w:tcW w:w="269" w:type="dxa"/>
          </w:tcPr>
          <w:p w14:paraId="2CEA8259"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3B976A3F"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3AD3CB87" w14:textId="77777777" w:rsidR="001925F5" w:rsidRPr="001925F5" w:rsidRDefault="001925F5" w:rsidP="001925F5">
            <w:pPr>
              <w:pStyle w:val="acctfourfigures"/>
              <w:spacing w:line="240" w:lineRule="atLeast"/>
              <w:ind w:left="-43" w:right="-86"/>
              <w:rPr>
                <w:szCs w:val="22"/>
                <w:lang w:bidi="th-TH"/>
              </w:rPr>
            </w:pPr>
          </w:p>
        </w:tc>
        <w:tc>
          <w:tcPr>
            <w:tcW w:w="1080" w:type="dxa"/>
          </w:tcPr>
          <w:p w14:paraId="6A33CF4F"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60A4FEA9"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4CA87FD"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58CFD2A5"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7D0E6B3"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36" w:type="dxa"/>
          </w:tcPr>
          <w:p w14:paraId="642F23F0"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1024" w:type="dxa"/>
          </w:tcPr>
          <w:p w14:paraId="7F828FE4" w14:textId="77777777" w:rsidR="001925F5" w:rsidRPr="001925F5" w:rsidRDefault="001925F5" w:rsidP="001925F5">
            <w:pPr>
              <w:pStyle w:val="acctfourfigures"/>
              <w:tabs>
                <w:tab w:val="decimal" w:pos="595"/>
              </w:tabs>
              <w:spacing w:line="240" w:lineRule="atLeast"/>
              <w:ind w:left="-43" w:right="-86"/>
              <w:rPr>
                <w:szCs w:val="22"/>
                <w:lang w:bidi="th-TH"/>
              </w:rPr>
            </w:pPr>
          </w:p>
        </w:tc>
      </w:tr>
      <w:tr w:rsidR="001925F5" w:rsidRPr="00CB56EE" w14:paraId="65F3D58A" w14:textId="77777777" w:rsidTr="00164A60">
        <w:trPr>
          <w:trHeight w:val="261"/>
        </w:trPr>
        <w:tc>
          <w:tcPr>
            <w:tcW w:w="2070" w:type="dxa"/>
            <w:hideMark/>
          </w:tcPr>
          <w:p w14:paraId="21758042" w14:textId="17D2F7F4" w:rsidR="001925F5" w:rsidRPr="004F3923" w:rsidRDefault="001925F5" w:rsidP="001925F5">
            <w:pPr>
              <w:ind w:left="-14" w:right="-90"/>
              <w:rPr>
                <w:rFonts w:cs="Times New Roman"/>
                <w:b/>
                <w:bCs/>
                <w:i/>
                <w:iCs/>
              </w:rPr>
            </w:pPr>
            <w:r w:rsidRPr="004F3923">
              <w:rPr>
                <w:rFonts w:cs="Times New Roman"/>
                <w:b/>
                <w:bCs/>
                <w:i/>
                <w:iCs/>
              </w:rPr>
              <w:t>Financial asset</w:t>
            </w:r>
          </w:p>
        </w:tc>
        <w:tc>
          <w:tcPr>
            <w:tcW w:w="1260" w:type="dxa"/>
          </w:tcPr>
          <w:p w14:paraId="33C62C95" w14:textId="77777777" w:rsidR="001925F5" w:rsidRPr="004F3923" w:rsidRDefault="001925F5" w:rsidP="001925F5">
            <w:pPr>
              <w:pStyle w:val="acctfourfigures"/>
              <w:spacing w:line="240" w:lineRule="atLeast"/>
              <w:ind w:left="-43" w:right="-86"/>
              <w:rPr>
                <w:szCs w:val="22"/>
                <w:cs/>
              </w:rPr>
            </w:pPr>
          </w:p>
        </w:tc>
        <w:tc>
          <w:tcPr>
            <w:tcW w:w="269" w:type="dxa"/>
          </w:tcPr>
          <w:p w14:paraId="54A92A57"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78CA401E"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020AAA0D" w14:textId="77777777" w:rsidR="001925F5" w:rsidRPr="004F3923" w:rsidRDefault="001925F5" w:rsidP="001925F5">
            <w:pPr>
              <w:pStyle w:val="acctfourfigures"/>
              <w:spacing w:line="240" w:lineRule="atLeast"/>
              <w:ind w:left="-43" w:right="-86"/>
              <w:rPr>
                <w:szCs w:val="22"/>
                <w:lang w:bidi="th-TH"/>
              </w:rPr>
            </w:pPr>
          </w:p>
        </w:tc>
        <w:tc>
          <w:tcPr>
            <w:tcW w:w="1080" w:type="dxa"/>
          </w:tcPr>
          <w:p w14:paraId="3DE628FE"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41BF5ACF"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650B9C6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097CEAA7"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1842AF1C"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36" w:type="dxa"/>
          </w:tcPr>
          <w:p w14:paraId="51447F9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1024" w:type="dxa"/>
          </w:tcPr>
          <w:p w14:paraId="565069B3" w14:textId="77777777" w:rsidR="001925F5" w:rsidRPr="004F3923" w:rsidRDefault="001925F5" w:rsidP="001925F5">
            <w:pPr>
              <w:pStyle w:val="acctfourfigures"/>
              <w:tabs>
                <w:tab w:val="decimal" w:pos="595"/>
              </w:tabs>
              <w:spacing w:line="240" w:lineRule="atLeast"/>
              <w:ind w:left="-43" w:right="-86"/>
              <w:rPr>
                <w:szCs w:val="22"/>
                <w:lang w:bidi="th-TH"/>
              </w:rPr>
            </w:pPr>
          </w:p>
        </w:tc>
      </w:tr>
      <w:tr w:rsidR="00E3598A" w:rsidRPr="00CB56EE" w14:paraId="64748E51" w14:textId="77777777" w:rsidTr="00E3598A">
        <w:trPr>
          <w:trHeight w:val="261"/>
        </w:trPr>
        <w:tc>
          <w:tcPr>
            <w:tcW w:w="2070" w:type="dxa"/>
          </w:tcPr>
          <w:p w14:paraId="5653F3FC" w14:textId="77777777" w:rsidR="00E3598A" w:rsidRPr="004F3923" w:rsidRDefault="00E3598A" w:rsidP="00E3598A">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vAlign w:val="bottom"/>
          </w:tcPr>
          <w:p w14:paraId="11EC1B4F" w14:textId="60AD4536" w:rsidR="00E3598A" w:rsidRPr="00E3598A" w:rsidRDefault="00A003AB" w:rsidP="00E3598A">
            <w:pPr>
              <w:pStyle w:val="acctfourfigures"/>
              <w:tabs>
                <w:tab w:val="clear" w:pos="765"/>
                <w:tab w:val="decimal" w:pos="609"/>
              </w:tabs>
              <w:ind w:left="-43" w:right="-86"/>
              <w:rPr>
                <w:szCs w:val="22"/>
                <w:cs/>
                <w:lang w:bidi="th-TH"/>
              </w:rPr>
            </w:pPr>
            <w:r>
              <w:rPr>
                <w:szCs w:val="22"/>
                <w:lang w:bidi="th-TH"/>
              </w:rPr>
              <w:t>-</w:t>
            </w:r>
          </w:p>
        </w:tc>
        <w:tc>
          <w:tcPr>
            <w:tcW w:w="269" w:type="dxa"/>
            <w:vAlign w:val="bottom"/>
          </w:tcPr>
          <w:p w14:paraId="29E05E46" w14:textId="77777777" w:rsidR="00E3598A" w:rsidRPr="00E3598A" w:rsidRDefault="00E3598A" w:rsidP="00E3598A">
            <w:pPr>
              <w:pStyle w:val="acctfourfigures"/>
              <w:tabs>
                <w:tab w:val="clear" w:pos="765"/>
                <w:tab w:val="decimal" w:pos="796"/>
              </w:tabs>
              <w:ind w:left="-43" w:right="-86"/>
              <w:jc w:val="center"/>
              <w:rPr>
                <w:szCs w:val="22"/>
                <w:lang w:bidi="th-TH"/>
              </w:rPr>
            </w:pPr>
          </w:p>
        </w:tc>
        <w:tc>
          <w:tcPr>
            <w:tcW w:w="1261" w:type="dxa"/>
            <w:vAlign w:val="bottom"/>
          </w:tcPr>
          <w:p w14:paraId="0D17EAC6" w14:textId="5B40D160" w:rsidR="00E3598A" w:rsidRPr="00E3598A" w:rsidRDefault="00A003AB" w:rsidP="00A153A3">
            <w:pPr>
              <w:pStyle w:val="acctfourfigures"/>
              <w:tabs>
                <w:tab w:val="clear" w:pos="765"/>
                <w:tab w:val="decimal" w:pos="882"/>
              </w:tabs>
              <w:ind w:left="-43" w:right="-86"/>
              <w:rPr>
                <w:szCs w:val="22"/>
              </w:rPr>
            </w:pPr>
            <w:r>
              <w:rPr>
                <w:szCs w:val="22"/>
              </w:rPr>
              <w:t>68,701</w:t>
            </w:r>
          </w:p>
        </w:tc>
        <w:tc>
          <w:tcPr>
            <w:tcW w:w="270" w:type="dxa"/>
            <w:vAlign w:val="bottom"/>
          </w:tcPr>
          <w:p w14:paraId="69966F44" w14:textId="77777777" w:rsidR="00E3598A" w:rsidRPr="00E3598A" w:rsidRDefault="00E3598A" w:rsidP="00E3598A">
            <w:pPr>
              <w:pStyle w:val="acctfourfigures"/>
              <w:ind w:left="-43" w:right="-86"/>
              <w:jc w:val="center"/>
              <w:rPr>
                <w:szCs w:val="22"/>
                <w:lang w:bidi="th-TH"/>
              </w:rPr>
            </w:pPr>
          </w:p>
        </w:tc>
        <w:tc>
          <w:tcPr>
            <w:tcW w:w="1080" w:type="dxa"/>
            <w:vAlign w:val="bottom"/>
          </w:tcPr>
          <w:p w14:paraId="7BB2DBF9" w14:textId="7F685540" w:rsidR="00E3598A" w:rsidRPr="00E3598A" w:rsidRDefault="00A003AB" w:rsidP="00E3598A">
            <w:pPr>
              <w:tabs>
                <w:tab w:val="decimal" w:pos="526"/>
                <w:tab w:val="decimal" w:pos="676"/>
              </w:tabs>
              <w:ind w:right="8"/>
              <w:jc w:val="right"/>
              <w:rPr>
                <w:rFonts w:cs="Times New Roman"/>
              </w:rPr>
            </w:pPr>
            <w:r>
              <w:rPr>
                <w:rFonts w:cs="Times New Roman"/>
              </w:rPr>
              <w:t>68,701</w:t>
            </w:r>
          </w:p>
        </w:tc>
        <w:tc>
          <w:tcPr>
            <w:tcW w:w="270" w:type="dxa"/>
            <w:vAlign w:val="bottom"/>
          </w:tcPr>
          <w:p w14:paraId="17ADE7FB" w14:textId="77777777" w:rsidR="00E3598A" w:rsidRPr="00E3598A" w:rsidRDefault="00E3598A" w:rsidP="00E3598A">
            <w:pPr>
              <w:pStyle w:val="acctfourfigures"/>
              <w:tabs>
                <w:tab w:val="decimal" w:pos="595"/>
              </w:tabs>
              <w:ind w:left="-43" w:right="-86"/>
              <w:jc w:val="center"/>
              <w:rPr>
                <w:szCs w:val="22"/>
                <w:lang w:bidi="th-TH"/>
              </w:rPr>
            </w:pPr>
          </w:p>
        </w:tc>
        <w:tc>
          <w:tcPr>
            <w:tcW w:w="990" w:type="dxa"/>
            <w:vAlign w:val="bottom"/>
          </w:tcPr>
          <w:p w14:paraId="481D972C" w14:textId="211B1655" w:rsidR="00E3598A" w:rsidRPr="00E3598A" w:rsidRDefault="00A003AB" w:rsidP="00E3598A">
            <w:pPr>
              <w:tabs>
                <w:tab w:val="decimal" w:pos="1000"/>
              </w:tabs>
              <w:ind w:right="8"/>
              <w:jc w:val="center"/>
              <w:rPr>
                <w:rFonts w:cs="Times New Roman"/>
              </w:rPr>
            </w:pPr>
            <w:r>
              <w:rPr>
                <w:rFonts w:cs="Times New Roman"/>
              </w:rPr>
              <w:t>68,701</w:t>
            </w:r>
          </w:p>
        </w:tc>
        <w:tc>
          <w:tcPr>
            <w:tcW w:w="270" w:type="dxa"/>
            <w:vAlign w:val="bottom"/>
          </w:tcPr>
          <w:p w14:paraId="323D3C31" w14:textId="77777777" w:rsidR="00E3598A" w:rsidRPr="00E3598A" w:rsidRDefault="00E3598A" w:rsidP="00E3598A">
            <w:pPr>
              <w:pStyle w:val="acctfourfigures"/>
              <w:tabs>
                <w:tab w:val="decimal" w:pos="595"/>
              </w:tabs>
              <w:ind w:left="-43" w:right="-86"/>
              <w:jc w:val="center"/>
              <w:rPr>
                <w:szCs w:val="22"/>
                <w:lang w:bidi="th-TH"/>
              </w:rPr>
            </w:pPr>
          </w:p>
        </w:tc>
        <w:tc>
          <w:tcPr>
            <w:tcW w:w="990" w:type="dxa"/>
            <w:vAlign w:val="bottom"/>
          </w:tcPr>
          <w:p w14:paraId="590AD1D0" w14:textId="5F11366E" w:rsidR="00E3598A" w:rsidRPr="00E3598A" w:rsidRDefault="00A003AB" w:rsidP="00E3598A">
            <w:pPr>
              <w:pStyle w:val="acctfourfigures"/>
              <w:tabs>
                <w:tab w:val="clear" w:pos="765"/>
                <w:tab w:val="decimal" w:pos="609"/>
              </w:tabs>
              <w:ind w:left="-43" w:right="-86"/>
              <w:rPr>
                <w:szCs w:val="22"/>
                <w:lang w:bidi="th-TH"/>
              </w:rPr>
            </w:pPr>
            <w:r>
              <w:rPr>
                <w:szCs w:val="22"/>
                <w:lang w:bidi="th-TH"/>
              </w:rPr>
              <w:t>-</w:t>
            </w:r>
          </w:p>
        </w:tc>
        <w:tc>
          <w:tcPr>
            <w:tcW w:w="236" w:type="dxa"/>
            <w:vAlign w:val="bottom"/>
          </w:tcPr>
          <w:p w14:paraId="0F2006C9" w14:textId="724513B0" w:rsidR="00E3598A" w:rsidRPr="00E3598A" w:rsidRDefault="00E3598A" w:rsidP="00E3598A">
            <w:pPr>
              <w:pStyle w:val="acctfourfigures"/>
              <w:tabs>
                <w:tab w:val="decimal" w:pos="595"/>
              </w:tabs>
              <w:ind w:left="-43" w:right="-86"/>
              <w:jc w:val="center"/>
              <w:rPr>
                <w:szCs w:val="22"/>
                <w:lang w:bidi="th-TH"/>
              </w:rPr>
            </w:pPr>
          </w:p>
        </w:tc>
        <w:tc>
          <w:tcPr>
            <w:tcW w:w="1024" w:type="dxa"/>
            <w:vAlign w:val="bottom"/>
          </w:tcPr>
          <w:p w14:paraId="299C18EA" w14:textId="7CEE8F48" w:rsidR="00E3598A" w:rsidRPr="00E3598A" w:rsidRDefault="00A003AB" w:rsidP="00E3598A">
            <w:pPr>
              <w:tabs>
                <w:tab w:val="decimal" w:pos="1000"/>
              </w:tabs>
              <w:ind w:right="8"/>
              <w:jc w:val="center"/>
              <w:rPr>
                <w:rFonts w:cs="Times New Roman"/>
              </w:rPr>
            </w:pPr>
            <w:r>
              <w:rPr>
                <w:rFonts w:cs="Times New Roman"/>
              </w:rPr>
              <w:t>68,701</w:t>
            </w:r>
          </w:p>
        </w:tc>
      </w:tr>
      <w:tr w:rsidR="00D3386A" w:rsidRPr="00CB56EE" w14:paraId="371975D7" w14:textId="77777777" w:rsidTr="00164A60">
        <w:trPr>
          <w:trHeight w:val="261"/>
        </w:trPr>
        <w:tc>
          <w:tcPr>
            <w:tcW w:w="2070" w:type="dxa"/>
          </w:tcPr>
          <w:p w14:paraId="52C5B05E" w14:textId="77777777" w:rsidR="00D3386A" w:rsidRPr="004F3923" w:rsidRDefault="00D3386A" w:rsidP="00D3386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050BE802" w14:textId="77777777" w:rsidR="00D3386A" w:rsidRPr="00E3598A" w:rsidRDefault="00D3386A" w:rsidP="00E3598A">
            <w:pPr>
              <w:pStyle w:val="acctfourfigures"/>
              <w:tabs>
                <w:tab w:val="clear" w:pos="765"/>
                <w:tab w:val="decimal" w:pos="796"/>
              </w:tabs>
              <w:ind w:left="-43" w:right="-86"/>
              <w:rPr>
                <w:szCs w:val="22"/>
                <w:cs/>
              </w:rPr>
            </w:pPr>
          </w:p>
        </w:tc>
        <w:tc>
          <w:tcPr>
            <w:tcW w:w="269" w:type="dxa"/>
          </w:tcPr>
          <w:p w14:paraId="34D050BF"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36B675D2"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10D2C93E" w14:textId="77777777" w:rsidR="00D3386A" w:rsidRPr="00E3598A" w:rsidRDefault="00D3386A" w:rsidP="00D3386A">
            <w:pPr>
              <w:pStyle w:val="acctfourfigures"/>
              <w:ind w:left="-43" w:right="-86"/>
              <w:rPr>
                <w:szCs w:val="22"/>
                <w:lang w:bidi="th-TH"/>
              </w:rPr>
            </w:pPr>
          </w:p>
        </w:tc>
        <w:tc>
          <w:tcPr>
            <w:tcW w:w="1080" w:type="dxa"/>
          </w:tcPr>
          <w:p w14:paraId="017EFBBC" w14:textId="77777777" w:rsidR="00D3386A" w:rsidRPr="00E3598A" w:rsidRDefault="00D3386A" w:rsidP="00D3386A">
            <w:pPr>
              <w:tabs>
                <w:tab w:val="decimal" w:pos="526"/>
                <w:tab w:val="decimal" w:pos="676"/>
              </w:tabs>
              <w:ind w:right="8"/>
              <w:jc w:val="right"/>
              <w:rPr>
                <w:rFonts w:cs="Times New Roman"/>
              </w:rPr>
            </w:pPr>
          </w:p>
        </w:tc>
        <w:tc>
          <w:tcPr>
            <w:tcW w:w="270" w:type="dxa"/>
          </w:tcPr>
          <w:p w14:paraId="7F8C1537" w14:textId="77777777" w:rsidR="00D3386A" w:rsidRPr="00E3598A" w:rsidRDefault="00D3386A" w:rsidP="00D3386A">
            <w:pPr>
              <w:pStyle w:val="acctfourfigures"/>
              <w:tabs>
                <w:tab w:val="decimal" w:pos="595"/>
              </w:tabs>
              <w:ind w:left="-43" w:right="-86"/>
              <w:rPr>
                <w:szCs w:val="22"/>
                <w:lang w:bidi="th-TH"/>
              </w:rPr>
            </w:pPr>
          </w:p>
        </w:tc>
        <w:tc>
          <w:tcPr>
            <w:tcW w:w="990" w:type="dxa"/>
          </w:tcPr>
          <w:p w14:paraId="3C16C87B" w14:textId="77777777" w:rsidR="00D3386A" w:rsidRPr="00E3598A" w:rsidRDefault="00D3386A" w:rsidP="00E3598A">
            <w:pPr>
              <w:pStyle w:val="acctfourfigures"/>
              <w:tabs>
                <w:tab w:val="clear" w:pos="765"/>
                <w:tab w:val="decimal" w:pos="609"/>
              </w:tabs>
              <w:ind w:left="-43" w:right="-86"/>
              <w:rPr>
                <w:szCs w:val="22"/>
              </w:rPr>
            </w:pPr>
          </w:p>
        </w:tc>
        <w:tc>
          <w:tcPr>
            <w:tcW w:w="270" w:type="dxa"/>
          </w:tcPr>
          <w:p w14:paraId="5115F278"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203D2FD" w14:textId="77777777" w:rsidR="00D3386A" w:rsidRPr="00E3598A" w:rsidRDefault="00D3386A" w:rsidP="00D3386A">
            <w:pPr>
              <w:tabs>
                <w:tab w:val="decimal" w:pos="1000"/>
              </w:tabs>
              <w:ind w:right="8"/>
              <w:rPr>
                <w:rFonts w:cs="Times New Roman"/>
              </w:rPr>
            </w:pPr>
          </w:p>
        </w:tc>
        <w:tc>
          <w:tcPr>
            <w:tcW w:w="236" w:type="dxa"/>
          </w:tcPr>
          <w:p w14:paraId="77C2153D"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6BB5C37D" w14:textId="77777777" w:rsidR="00D3386A" w:rsidRPr="00E3598A" w:rsidRDefault="00D3386A" w:rsidP="00D3386A">
            <w:pPr>
              <w:tabs>
                <w:tab w:val="decimal" w:pos="1000"/>
              </w:tabs>
              <w:ind w:right="8"/>
              <w:rPr>
                <w:rFonts w:cs="Times New Roman"/>
              </w:rPr>
            </w:pPr>
          </w:p>
        </w:tc>
      </w:tr>
      <w:tr w:rsidR="00D3386A" w:rsidRPr="00CB56EE" w14:paraId="01D3E785" w14:textId="77777777" w:rsidTr="00FA3EF0">
        <w:trPr>
          <w:trHeight w:val="261"/>
        </w:trPr>
        <w:tc>
          <w:tcPr>
            <w:tcW w:w="2070" w:type="dxa"/>
          </w:tcPr>
          <w:p w14:paraId="66CA9471" w14:textId="1183F9EE" w:rsidR="00D3386A" w:rsidRPr="004F3923" w:rsidRDefault="00D3386A" w:rsidP="008521D9">
            <w:pPr>
              <w:ind w:left="-14" w:right="-90"/>
              <w:rPr>
                <w:rFonts w:cs="Times New Roman"/>
              </w:rPr>
            </w:pPr>
            <w:r w:rsidRPr="004F3923">
              <w:rPr>
                <w:rFonts w:cs="Times New Roman"/>
                <w:b/>
                <w:bCs/>
                <w:i/>
                <w:iCs/>
              </w:rPr>
              <w:t>Financial liability</w:t>
            </w:r>
          </w:p>
        </w:tc>
        <w:tc>
          <w:tcPr>
            <w:tcW w:w="1260" w:type="dxa"/>
            <w:vAlign w:val="bottom"/>
          </w:tcPr>
          <w:p w14:paraId="04AD9D01" w14:textId="77777777" w:rsidR="00D3386A" w:rsidRPr="00E3598A" w:rsidRDefault="00D3386A" w:rsidP="00E3598A">
            <w:pPr>
              <w:pStyle w:val="acctfourfigures"/>
              <w:tabs>
                <w:tab w:val="clear" w:pos="765"/>
                <w:tab w:val="decimal" w:pos="796"/>
              </w:tabs>
              <w:ind w:left="-43" w:right="-86"/>
              <w:rPr>
                <w:szCs w:val="22"/>
                <w:cs/>
              </w:rPr>
            </w:pPr>
          </w:p>
        </w:tc>
        <w:tc>
          <w:tcPr>
            <w:tcW w:w="269" w:type="dxa"/>
          </w:tcPr>
          <w:p w14:paraId="136CDCB3"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525B6E62"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18A677A7" w14:textId="77777777" w:rsidR="00D3386A" w:rsidRPr="00E3598A" w:rsidRDefault="00D3386A" w:rsidP="00D3386A">
            <w:pPr>
              <w:pStyle w:val="acctfourfigures"/>
              <w:ind w:left="-43" w:right="-86"/>
              <w:rPr>
                <w:szCs w:val="22"/>
                <w:lang w:bidi="th-TH"/>
              </w:rPr>
            </w:pPr>
          </w:p>
        </w:tc>
        <w:tc>
          <w:tcPr>
            <w:tcW w:w="1080" w:type="dxa"/>
            <w:vAlign w:val="bottom"/>
          </w:tcPr>
          <w:p w14:paraId="4548F12C" w14:textId="77777777" w:rsidR="00D3386A" w:rsidRPr="00E3598A" w:rsidRDefault="00D3386A" w:rsidP="00D3386A">
            <w:pPr>
              <w:tabs>
                <w:tab w:val="decimal" w:pos="526"/>
                <w:tab w:val="decimal" w:pos="676"/>
              </w:tabs>
              <w:ind w:right="8"/>
              <w:jc w:val="right"/>
              <w:rPr>
                <w:rFonts w:cs="Times New Roman"/>
              </w:rPr>
            </w:pPr>
          </w:p>
        </w:tc>
        <w:tc>
          <w:tcPr>
            <w:tcW w:w="270" w:type="dxa"/>
          </w:tcPr>
          <w:p w14:paraId="1A5904F8" w14:textId="77777777" w:rsidR="00D3386A" w:rsidRPr="00E3598A" w:rsidRDefault="00D3386A" w:rsidP="00D3386A">
            <w:pPr>
              <w:pStyle w:val="acctfourfigures"/>
              <w:tabs>
                <w:tab w:val="decimal" w:pos="595"/>
              </w:tabs>
              <w:ind w:left="-43" w:right="-86"/>
              <w:rPr>
                <w:szCs w:val="22"/>
                <w:lang w:bidi="th-TH"/>
              </w:rPr>
            </w:pPr>
          </w:p>
        </w:tc>
        <w:tc>
          <w:tcPr>
            <w:tcW w:w="990" w:type="dxa"/>
          </w:tcPr>
          <w:p w14:paraId="64206BB8" w14:textId="77777777" w:rsidR="00D3386A" w:rsidRPr="00E3598A" w:rsidRDefault="00D3386A" w:rsidP="00E3598A">
            <w:pPr>
              <w:pStyle w:val="acctfourfigures"/>
              <w:tabs>
                <w:tab w:val="clear" w:pos="765"/>
                <w:tab w:val="decimal" w:pos="609"/>
              </w:tabs>
              <w:ind w:left="-43" w:right="-86"/>
              <w:rPr>
                <w:szCs w:val="22"/>
              </w:rPr>
            </w:pPr>
          </w:p>
        </w:tc>
        <w:tc>
          <w:tcPr>
            <w:tcW w:w="270" w:type="dxa"/>
          </w:tcPr>
          <w:p w14:paraId="4AD15293"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B59BE59" w14:textId="77777777" w:rsidR="00D3386A" w:rsidRPr="00E3598A" w:rsidRDefault="00D3386A" w:rsidP="00D3386A">
            <w:pPr>
              <w:tabs>
                <w:tab w:val="decimal" w:pos="1000"/>
              </w:tabs>
              <w:ind w:right="8"/>
              <w:rPr>
                <w:rFonts w:cs="Times New Roman"/>
              </w:rPr>
            </w:pPr>
          </w:p>
        </w:tc>
        <w:tc>
          <w:tcPr>
            <w:tcW w:w="236" w:type="dxa"/>
          </w:tcPr>
          <w:p w14:paraId="1CE83A38" w14:textId="77777777" w:rsidR="00D3386A" w:rsidRPr="00E3598A" w:rsidRDefault="00D3386A" w:rsidP="00D3386A">
            <w:pPr>
              <w:pStyle w:val="acctfourfigures"/>
              <w:tabs>
                <w:tab w:val="decimal" w:pos="595"/>
              </w:tabs>
              <w:ind w:left="-43" w:right="-86"/>
              <w:rPr>
                <w:szCs w:val="22"/>
                <w:lang w:bidi="th-TH"/>
              </w:rPr>
            </w:pPr>
          </w:p>
        </w:tc>
        <w:tc>
          <w:tcPr>
            <w:tcW w:w="1024" w:type="dxa"/>
            <w:vAlign w:val="bottom"/>
          </w:tcPr>
          <w:p w14:paraId="140E40AD" w14:textId="77777777" w:rsidR="00D3386A" w:rsidRPr="00E3598A" w:rsidRDefault="00D3386A" w:rsidP="00D3386A">
            <w:pPr>
              <w:tabs>
                <w:tab w:val="decimal" w:pos="1000"/>
              </w:tabs>
              <w:ind w:right="8"/>
              <w:rPr>
                <w:rFonts w:cs="Times New Roman"/>
              </w:rPr>
            </w:pPr>
          </w:p>
        </w:tc>
      </w:tr>
      <w:tr w:rsidR="00E3598A" w:rsidRPr="00CB56EE" w14:paraId="71D9BF8F" w14:textId="77777777" w:rsidTr="00993EA3">
        <w:trPr>
          <w:trHeight w:val="261"/>
        </w:trPr>
        <w:tc>
          <w:tcPr>
            <w:tcW w:w="2070" w:type="dxa"/>
          </w:tcPr>
          <w:p w14:paraId="1F3ADBEA" w14:textId="77777777" w:rsidR="00E3598A" w:rsidRPr="004F3923" w:rsidRDefault="00E3598A" w:rsidP="00E3598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72C4837" w14:textId="301366F7" w:rsidR="00E3598A" w:rsidRPr="004F3923" w:rsidRDefault="00E3598A" w:rsidP="00E3598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188C0DC2" w14:textId="4461466A" w:rsidR="00E3598A" w:rsidRPr="00E3598A" w:rsidRDefault="00A003AB" w:rsidP="00A153A3">
            <w:pPr>
              <w:pStyle w:val="acctfourfigures"/>
              <w:tabs>
                <w:tab w:val="clear" w:pos="765"/>
                <w:tab w:val="decimal" w:pos="878"/>
              </w:tabs>
              <w:ind w:left="-43" w:right="-86"/>
              <w:rPr>
                <w:szCs w:val="22"/>
                <w:cs/>
              </w:rPr>
            </w:pPr>
            <w:r>
              <w:rPr>
                <w:szCs w:val="22"/>
              </w:rPr>
              <w:t>38,970</w:t>
            </w:r>
          </w:p>
        </w:tc>
        <w:tc>
          <w:tcPr>
            <w:tcW w:w="269" w:type="dxa"/>
          </w:tcPr>
          <w:p w14:paraId="4FF87789" w14:textId="77777777" w:rsidR="00E3598A" w:rsidRPr="00E3598A" w:rsidRDefault="00E3598A" w:rsidP="00E3598A">
            <w:pPr>
              <w:pStyle w:val="acctfourfigures"/>
              <w:tabs>
                <w:tab w:val="clear" w:pos="765"/>
                <w:tab w:val="decimal" w:pos="796"/>
              </w:tabs>
              <w:ind w:left="-43" w:right="-86"/>
              <w:rPr>
                <w:szCs w:val="22"/>
                <w:lang w:bidi="th-TH"/>
              </w:rPr>
            </w:pPr>
          </w:p>
        </w:tc>
        <w:tc>
          <w:tcPr>
            <w:tcW w:w="1261" w:type="dxa"/>
            <w:vAlign w:val="bottom"/>
          </w:tcPr>
          <w:p w14:paraId="6C7B6B46" w14:textId="3E51ED01" w:rsidR="00E3598A" w:rsidRPr="00E3598A" w:rsidRDefault="00A003AB" w:rsidP="00993EA3">
            <w:pPr>
              <w:pStyle w:val="acctfourfigures"/>
              <w:tabs>
                <w:tab w:val="clear" w:pos="765"/>
                <w:tab w:val="decimal" w:pos="609"/>
              </w:tabs>
              <w:ind w:left="-43" w:right="-86"/>
              <w:rPr>
                <w:szCs w:val="22"/>
              </w:rPr>
            </w:pPr>
            <w:r>
              <w:rPr>
                <w:szCs w:val="22"/>
              </w:rPr>
              <w:t>-</w:t>
            </w:r>
          </w:p>
        </w:tc>
        <w:tc>
          <w:tcPr>
            <w:tcW w:w="270" w:type="dxa"/>
          </w:tcPr>
          <w:p w14:paraId="55CF524A" w14:textId="77777777" w:rsidR="00E3598A" w:rsidRPr="00E3598A" w:rsidRDefault="00E3598A" w:rsidP="00E3598A">
            <w:pPr>
              <w:pStyle w:val="acctfourfigures"/>
              <w:ind w:left="-43" w:right="-86"/>
              <w:rPr>
                <w:szCs w:val="22"/>
                <w:lang w:bidi="th-TH"/>
              </w:rPr>
            </w:pPr>
          </w:p>
        </w:tc>
        <w:tc>
          <w:tcPr>
            <w:tcW w:w="1080" w:type="dxa"/>
            <w:vAlign w:val="bottom"/>
          </w:tcPr>
          <w:p w14:paraId="2DF87543" w14:textId="7D443FD6" w:rsidR="00E3598A" w:rsidRPr="00E3598A" w:rsidRDefault="00A003AB" w:rsidP="00AB2DF6">
            <w:pPr>
              <w:tabs>
                <w:tab w:val="decimal" w:pos="526"/>
                <w:tab w:val="decimal" w:pos="676"/>
              </w:tabs>
              <w:ind w:right="8"/>
              <w:jc w:val="right"/>
              <w:rPr>
                <w:rFonts w:cs="Times New Roman"/>
              </w:rPr>
            </w:pPr>
            <w:r>
              <w:rPr>
                <w:rFonts w:cs="Times New Roman"/>
              </w:rPr>
              <w:t>38,970</w:t>
            </w:r>
          </w:p>
        </w:tc>
        <w:tc>
          <w:tcPr>
            <w:tcW w:w="270" w:type="dxa"/>
          </w:tcPr>
          <w:p w14:paraId="2FB761A9" w14:textId="77777777" w:rsidR="00E3598A" w:rsidRPr="00E3598A" w:rsidRDefault="00E3598A" w:rsidP="00E3598A">
            <w:pPr>
              <w:pStyle w:val="acctfourfigures"/>
              <w:tabs>
                <w:tab w:val="decimal" w:pos="595"/>
              </w:tabs>
              <w:ind w:left="-43" w:right="-86"/>
              <w:rPr>
                <w:szCs w:val="22"/>
                <w:lang w:bidi="th-TH"/>
              </w:rPr>
            </w:pPr>
          </w:p>
        </w:tc>
        <w:tc>
          <w:tcPr>
            <w:tcW w:w="990" w:type="dxa"/>
            <w:vAlign w:val="bottom"/>
          </w:tcPr>
          <w:p w14:paraId="56EA8321" w14:textId="3372AFBA" w:rsidR="00E3598A" w:rsidRPr="00E3598A" w:rsidRDefault="00A003AB" w:rsidP="00993EA3">
            <w:pPr>
              <w:pStyle w:val="acctfourfigures"/>
              <w:tabs>
                <w:tab w:val="clear" w:pos="765"/>
                <w:tab w:val="decimal" w:pos="609"/>
              </w:tabs>
              <w:ind w:left="-43" w:right="-86"/>
              <w:rPr>
                <w:szCs w:val="22"/>
              </w:rPr>
            </w:pPr>
            <w:r>
              <w:rPr>
                <w:szCs w:val="22"/>
              </w:rPr>
              <w:t>-</w:t>
            </w:r>
          </w:p>
        </w:tc>
        <w:tc>
          <w:tcPr>
            <w:tcW w:w="270" w:type="dxa"/>
          </w:tcPr>
          <w:p w14:paraId="7DB56BF7" w14:textId="77777777" w:rsidR="00E3598A" w:rsidRPr="00E3598A" w:rsidRDefault="00E3598A" w:rsidP="00E3598A">
            <w:pPr>
              <w:pStyle w:val="acctfourfigures"/>
              <w:tabs>
                <w:tab w:val="decimal" w:pos="595"/>
              </w:tabs>
              <w:ind w:left="-43" w:right="-86"/>
              <w:rPr>
                <w:szCs w:val="22"/>
                <w:lang w:bidi="th-TH"/>
              </w:rPr>
            </w:pPr>
          </w:p>
        </w:tc>
        <w:tc>
          <w:tcPr>
            <w:tcW w:w="990" w:type="dxa"/>
            <w:vAlign w:val="bottom"/>
          </w:tcPr>
          <w:p w14:paraId="60F01FFC" w14:textId="611D131A" w:rsidR="00E3598A" w:rsidRPr="00E3598A" w:rsidRDefault="00A003AB" w:rsidP="00AB2DF6">
            <w:pPr>
              <w:tabs>
                <w:tab w:val="decimal" w:pos="1000"/>
              </w:tabs>
              <w:ind w:right="8"/>
              <w:rPr>
                <w:rFonts w:cs="Times New Roman"/>
              </w:rPr>
            </w:pPr>
            <w:r>
              <w:rPr>
                <w:rFonts w:cs="Times New Roman"/>
              </w:rPr>
              <w:t>38,970</w:t>
            </w:r>
          </w:p>
        </w:tc>
        <w:tc>
          <w:tcPr>
            <w:tcW w:w="236" w:type="dxa"/>
          </w:tcPr>
          <w:p w14:paraId="1E42B86C" w14:textId="77777777" w:rsidR="00A003AB" w:rsidRDefault="00A003AB" w:rsidP="00A003AB">
            <w:pPr>
              <w:pStyle w:val="acctfourfigures"/>
              <w:tabs>
                <w:tab w:val="decimal" w:pos="595"/>
              </w:tabs>
              <w:ind w:right="-86"/>
              <w:rPr>
                <w:szCs w:val="22"/>
                <w:lang w:bidi="th-TH"/>
              </w:rPr>
            </w:pPr>
          </w:p>
          <w:p w14:paraId="7708027A" w14:textId="49D30993" w:rsidR="00A003AB" w:rsidRPr="00E3598A" w:rsidRDefault="00A003AB" w:rsidP="00A003AB">
            <w:pPr>
              <w:pStyle w:val="acctfourfigures"/>
              <w:tabs>
                <w:tab w:val="decimal" w:pos="595"/>
              </w:tabs>
              <w:ind w:right="-86"/>
              <w:rPr>
                <w:szCs w:val="22"/>
                <w:lang w:bidi="th-TH"/>
              </w:rPr>
            </w:pPr>
          </w:p>
        </w:tc>
        <w:tc>
          <w:tcPr>
            <w:tcW w:w="1024" w:type="dxa"/>
            <w:vAlign w:val="bottom"/>
          </w:tcPr>
          <w:p w14:paraId="2FC69F4B" w14:textId="5B374235" w:rsidR="00E3598A" w:rsidRPr="00E3598A" w:rsidRDefault="00A003AB" w:rsidP="00AB2DF6">
            <w:pPr>
              <w:tabs>
                <w:tab w:val="decimal" w:pos="1000"/>
              </w:tabs>
              <w:ind w:right="8"/>
              <w:rPr>
                <w:rFonts w:cs="Times New Roman"/>
              </w:rPr>
            </w:pPr>
            <w:r>
              <w:rPr>
                <w:rFonts w:cs="Times New Roman"/>
              </w:rPr>
              <w:t>38,970</w:t>
            </w:r>
          </w:p>
        </w:tc>
      </w:tr>
      <w:tr w:rsidR="00D3386A" w:rsidRPr="00CB56EE" w14:paraId="153A7150" w14:textId="77777777" w:rsidTr="00164A60">
        <w:trPr>
          <w:trHeight w:val="261"/>
        </w:trPr>
        <w:tc>
          <w:tcPr>
            <w:tcW w:w="2070" w:type="dxa"/>
          </w:tcPr>
          <w:p w14:paraId="4996BD72" w14:textId="77777777" w:rsidR="00D3386A" w:rsidRPr="004F3923" w:rsidRDefault="00D3386A" w:rsidP="00D3386A">
            <w:pPr>
              <w:ind w:left="-14" w:right="-90"/>
              <w:rPr>
                <w:rFonts w:cs="Times New Roman"/>
              </w:rPr>
            </w:pPr>
          </w:p>
        </w:tc>
        <w:tc>
          <w:tcPr>
            <w:tcW w:w="1260" w:type="dxa"/>
          </w:tcPr>
          <w:p w14:paraId="36EE98DA" w14:textId="77777777" w:rsidR="00D3386A" w:rsidRPr="00E3598A" w:rsidRDefault="00D3386A" w:rsidP="00E3598A">
            <w:pPr>
              <w:pStyle w:val="acctfourfigures"/>
              <w:tabs>
                <w:tab w:val="clear" w:pos="765"/>
                <w:tab w:val="decimal" w:pos="796"/>
              </w:tabs>
              <w:ind w:left="-43" w:right="-86"/>
              <w:rPr>
                <w:szCs w:val="22"/>
                <w:cs/>
              </w:rPr>
            </w:pPr>
          </w:p>
        </w:tc>
        <w:tc>
          <w:tcPr>
            <w:tcW w:w="269" w:type="dxa"/>
          </w:tcPr>
          <w:p w14:paraId="7A6AC63F"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6D446408" w14:textId="77777777" w:rsidR="00D3386A" w:rsidRPr="00E3598A" w:rsidRDefault="00D3386A" w:rsidP="00D3386A">
            <w:pPr>
              <w:pStyle w:val="acctfourfigures"/>
              <w:tabs>
                <w:tab w:val="clear" w:pos="765"/>
                <w:tab w:val="decimal" w:pos="609"/>
              </w:tabs>
              <w:ind w:left="-43" w:right="-86"/>
              <w:rPr>
                <w:szCs w:val="22"/>
              </w:rPr>
            </w:pPr>
          </w:p>
        </w:tc>
        <w:tc>
          <w:tcPr>
            <w:tcW w:w="270" w:type="dxa"/>
          </w:tcPr>
          <w:p w14:paraId="73BE7E90" w14:textId="77777777" w:rsidR="00D3386A" w:rsidRPr="00E3598A" w:rsidRDefault="00D3386A" w:rsidP="00D3386A">
            <w:pPr>
              <w:pStyle w:val="acctfourfigures"/>
              <w:ind w:left="-43" w:right="-86"/>
              <w:rPr>
                <w:szCs w:val="22"/>
                <w:lang w:bidi="th-TH"/>
              </w:rPr>
            </w:pPr>
          </w:p>
        </w:tc>
        <w:tc>
          <w:tcPr>
            <w:tcW w:w="1080" w:type="dxa"/>
          </w:tcPr>
          <w:p w14:paraId="14D551DF" w14:textId="77777777" w:rsidR="00D3386A" w:rsidRPr="00E3598A" w:rsidRDefault="00D3386A" w:rsidP="00E3598A">
            <w:pPr>
              <w:tabs>
                <w:tab w:val="decimal" w:pos="526"/>
                <w:tab w:val="decimal" w:pos="676"/>
              </w:tabs>
              <w:ind w:right="8"/>
              <w:jc w:val="right"/>
              <w:rPr>
                <w:rFonts w:cs="Times New Roman"/>
              </w:rPr>
            </w:pPr>
          </w:p>
        </w:tc>
        <w:tc>
          <w:tcPr>
            <w:tcW w:w="270" w:type="dxa"/>
          </w:tcPr>
          <w:p w14:paraId="56B29274" w14:textId="77777777" w:rsidR="00D3386A" w:rsidRPr="00E3598A" w:rsidRDefault="00D3386A" w:rsidP="00D3386A">
            <w:pPr>
              <w:pStyle w:val="acctfourfigures"/>
              <w:tabs>
                <w:tab w:val="decimal" w:pos="595"/>
              </w:tabs>
              <w:ind w:left="-43" w:right="-86"/>
              <w:rPr>
                <w:szCs w:val="22"/>
                <w:lang w:bidi="th-TH"/>
              </w:rPr>
            </w:pPr>
          </w:p>
        </w:tc>
        <w:tc>
          <w:tcPr>
            <w:tcW w:w="990" w:type="dxa"/>
          </w:tcPr>
          <w:p w14:paraId="1BA9600F" w14:textId="77777777" w:rsidR="00D3386A" w:rsidRPr="00E3598A" w:rsidRDefault="00D3386A" w:rsidP="00D3386A">
            <w:pPr>
              <w:pStyle w:val="acctfourfigures"/>
              <w:tabs>
                <w:tab w:val="clear" w:pos="765"/>
                <w:tab w:val="decimal" w:pos="344"/>
              </w:tabs>
              <w:ind w:left="-43" w:right="-86"/>
              <w:rPr>
                <w:szCs w:val="22"/>
              </w:rPr>
            </w:pPr>
          </w:p>
        </w:tc>
        <w:tc>
          <w:tcPr>
            <w:tcW w:w="270" w:type="dxa"/>
          </w:tcPr>
          <w:p w14:paraId="4BD6D2DA" w14:textId="77777777" w:rsidR="00D3386A" w:rsidRPr="00E3598A" w:rsidRDefault="00D3386A" w:rsidP="00D3386A">
            <w:pPr>
              <w:pStyle w:val="acctfourfigures"/>
              <w:tabs>
                <w:tab w:val="decimal" w:pos="595"/>
              </w:tabs>
              <w:ind w:left="-43" w:right="-86"/>
              <w:rPr>
                <w:szCs w:val="22"/>
                <w:lang w:bidi="th-TH"/>
              </w:rPr>
            </w:pPr>
          </w:p>
        </w:tc>
        <w:tc>
          <w:tcPr>
            <w:tcW w:w="990" w:type="dxa"/>
          </w:tcPr>
          <w:p w14:paraId="0B63BFE7" w14:textId="77777777" w:rsidR="00D3386A" w:rsidRPr="00E3598A" w:rsidRDefault="00D3386A" w:rsidP="00D3386A">
            <w:pPr>
              <w:tabs>
                <w:tab w:val="decimal" w:pos="821"/>
                <w:tab w:val="decimal" w:pos="1000"/>
              </w:tabs>
              <w:ind w:right="8"/>
              <w:rPr>
                <w:rFonts w:cs="Times New Roman"/>
              </w:rPr>
            </w:pPr>
          </w:p>
        </w:tc>
        <w:tc>
          <w:tcPr>
            <w:tcW w:w="236" w:type="dxa"/>
          </w:tcPr>
          <w:p w14:paraId="0CC5B812"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17D30383" w14:textId="77777777" w:rsidR="00D3386A" w:rsidRPr="00E3598A" w:rsidRDefault="00D3386A" w:rsidP="00D3386A">
            <w:pPr>
              <w:tabs>
                <w:tab w:val="decimal" w:pos="1000"/>
              </w:tabs>
              <w:ind w:right="8"/>
              <w:rPr>
                <w:rFonts w:cs="Times New Roman"/>
              </w:rPr>
            </w:pPr>
          </w:p>
        </w:tc>
      </w:tr>
      <w:tr w:rsidR="00D3386A" w:rsidRPr="00CB56EE" w14:paraId="4146491C" w14:textId="77777777" w:rsidTr="00164A60">
        <w:trPr>
          <w:trHeight w:val="261"/>
        </w:trPr>
        <w:tc>
          <w:tcPr>
            <w:tcW w:w="2070" w:type="dxa"/>
          </w:tcPr>
          <w:p w14:paraId="4F241723" w14:textId="5B91D349" w:rsidR="00D3386A" w:rsidRPr="001925F5" w:rsidRDefault="00D3386A" w:rsidP="00D3386A">
            <w:pPr>
              <w:ind w:left="-14" w:right="-90"/>
              <w:rPr>
                <w:rFonts w:cs="Times New Roman"/>
                <w:b/>
                <w:bCs/>
                <w:i/>
                <w:iCs/>
              </w:rPr>
            </w:pPr>
            <w:r>
              <w:rPr>
                <w:rFonts w:cs="Times New Roman"/>
                <w:b/>
                <w:bCs/>
                <w:i/>
                <w:iCs/>
              </w:rPr>
              <w:t>At 31 December 202</w:t>
            </w:r>
            <w:r w:rsidR="0052580A">
              <w:rPr>
                <w:rFonts w:cs="Times New Roman"/>
                <w:b/>
                <w:bCs/>
                <w:i/>
                <w:iCs/>
              </w:rPr>
              <w:t>4</w:t>
            </w:r>
          </w:p>
        </w:tc>
        <w:tc>
          <w:tcPr>
            <w:tcW w:w="1260" w:type="dxa"/>
          </w:tcPr>
          <w:p w14:paraId="3698665E" w14:textId="77777777" w:rsidR="00D3386A" w:rsidRPr="00E3598A" w:rsidRDefault="00D3386A" w:rsidP="00E3598A">
            <w:pPr>
              <w:pStyle w:val="acctfourfigures"/>
              <w:tabs>
                <w:tab w:val="clear" w:pos="765"/>
                <w:tab w:val="decimal" w:pos="796"/>
              </w:tabs>
              <w:ind w:left="-43" w:right="-86"/>
              <w:rPr>
                <w:szCs w:val="22"/>
                <w:cs/>
              </w:rPr>
            </w:pPr>
          </w:p>
        </w:tc>
        <w:tc>
          <w:tcPr>
            <w:tcW w:w="269" w:type="dxa"/>
          </w:tcPr>
          <w:p w14:paraId="0F9BF706"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6D60509B" w14:textId="77777777" w:rsidR="00D3386A" w:rsidRPr="00E3598A" w:rsidRDefault="00D3386A" w:rsidP="00D3386A">
            <w:pPr>
              <w:pStyle w:val="acctfourfigures"/>
              <w:tabs>
                <w:tab w:val="clear" w:pos="765"/>
                <w:tab w:val="decimal" w:pos="796"/>
              </w:tabs>
              <w:ind w:left="-43" w:right="-86"/>
              <w:rPr>
                <w:szCs w:val="22"/>
                <w:lang w:bidi="th-TH"/>
              </w:rPr>
            </w:pPr>
          </w:p>
        </w:tc>
        <w:tc>
          <w:tcPr>
            <w:tcW w:w="270" w:type="dxa"/>
          </w:tcPr>
          <w:p w14:paraId="230149B0" w14:textId="77777777" w:rsidR="00D3386A" w:rsidRPr="00E3598A" w:rsidRDefault="00D3386A" w:rsidP="00D3386A">
            <w:pPr>
              <w:pStyle w:val="acctfourfigures"/>
              <w:ind w:left="-43" w:right="-86"/>
              <w:rPr>
                <w:szCs w:val="22"/>
                <w:lang w:bidi="th-TH"/>
              </w:rPr>
            </w:pPr>
          </w:p>
        </w:tc>
        <w:tc>
          <w:tcPr>
            <w:tcW w:w="1080" w:type="dxa"/>
          </w:tcPr>
          <w:p w14:paraId="0374B6B0" w14:textId="77777777" w:rsidR="00D3386A" w:rsidRPr="00E3598A" w:rsidRDefault="00D3386A" w:rsidP="00E3598A">
            <w:pPr>
              <w:tabs>
                <w:tab w:val="decimal" w:pos="526"/>
                <w:tab w:val="decimal" w:pos="676"/>
              </w:tabs>
              <w:ind w:right="8"/>
              <w:jc w:val="right"/>
              <w:rPr>
                <w:rFonts w:cs="Times New Roman"/>
              </w:rPr>
            </w:pPr>
          </w:p>
        </w:tc>
        <w:tc>
          <w:tcPr>
            <w:tcW w:w="270" w:type="dxa"/>
          </w:tcPr>
          <w:p w14:paraId="2F9137EF" w14:textId="77777777" w:rsidR="00D3386A" w:rsidRPr="00E3598A" w:rsidRDefault="00D3386A" w:rsidP="00D3386A">
            <w:pPr>
              <w:pStyle w:val="acctfourfigures"/>
              <w:tabs>
                <w:tab w:val="decimal" w:pos="595"/>
              </w:tabs>
              <w:ind w:left="-43" w:right="-86"/>
              <w:rPr>
                <w:szCs w:val="22"/>
                <w:lang w:bidi="th-TH"/>
              </w:rPr>
            </w:pPr>
          </w:p>
        </w:tc>
        <w:tc>
          <w:tcPr>
            <w:tcW w:w="990" w:type="dxa"/>
          </w:tcPr>
          <w:p w14:paraId="711B95ED" w14:textId="77777777" w:rsidR="00D3386A" w:rsidRPr="00E3598A" w:rsidRDefault="00D3386A" w:rsidP="00D3386A">
            <w:pPr>
              <w:pStyle w:val="acctfourfigures"/>
              <w:tabs>
                <w:tab w:val="decimal" w:pos="595"/>
              </w:tabs>
              <w:ind w:left="-43" w:right="-86"/>
              <w:rPr>
                <w:szCs w:val="22"/>
                <w:lang w:bidi="th-TH"/>
              </w:rPr>
            </w:pPr>
          </w:p>
        </w:tc>
        <w:tc>
          <w:tcPr>
            <w:tcW w:w="270" w:type="dxa"/>
          </w:tcPr>
          <w:p w14:paraId="4A539796" w14:textId="77777777" w:rsidR="00D3386A" w:rsidRPr="00E3598A" w:rsidRDefault="00D3386A" w:rsidP="00D3386A">
            <w:pPr>
              <w:pStyle w:val="acctfourfigures"/>
              <w:tabs>
                <w:tab w:val="decimal" w:pos="595"/>
              </w:tabs>
              <w:ind w:left="-43" w:right="-86"/>
              <w:rPr>
                <w:szCs w:val="22"/>
                <w:lang w:bidi="th-TH"/>
              </w:rPr>
            </w:pPr>
          </w:p>
        </w:tc>
        <w:tc>
          <w:tcPr>
            <w:tcW w:w="990" w:type="dxa"/>
          </w:tcPr>
          <w:p w14:paraId="03EB4451" w14:textId="77777777" w:rsidR="00D3386A" w:rsidRPr="00E3598A" w:rsidRDefault="00D3386A" w:rsidP="00D3386A">
            <w:pPr>
              <w:pStyle w:val="acctfourfigures"/>
              <w:tabs>
                <w:tab w:val="decimal" w:pos="595"/>
              </w:tabs>
              <w:ind w:left="-43" w:right="-86"/>
              <w:rPr>
                <w:szCs w:val="22"/>
                <w:lang w:bidi="th-TH"/>
              </w:rPr>
            </w:pPr>
          </w:p>
        </w:tc>
        <w:tc>
          <w:tcPr>
            <w:tcW w:w="236" w:type="dxa"/>
          </w:tcPr>
          <w:p w14:paraId="73A87D56"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21DD4900" w14:textId="77777777" w:rsidR="00D3386A" w:rsidRPr="00E3598A" w:rsidRDefault="00D3386A" w:rsidP="00D3386A">
            <w:pPr>
              <w:pStyle w:val="acctfourfigures"/>
              <w:tabs>
                <w:tab w:val="decimal" w:pos="595"/>
              </w:tabs>
              <w:ind w:left="-43" w:right="-86"/>
              <w:rPr>
                <w:szCs w:val="22"/>
                <w:lang w:bidi="th-TH"/>
              </w:rPr>
            </w:pPr>
          </w:p>
        </w:tc>
      </w:tr>
      <w:tr w:rsidR="00D3386A" w:rsidRPr="00CB56EE" w14:paraId="20D20E3B" w14:textId="77777777" w:rsidTr="00164A60">
        <w:trPr>
          <w:trHeight w:val="261"/>
        </w:trPr>
        <w:tc>
          <w:tcPr>
            <w:tcW w:w="2070" w:type="dxa"/>
            <w:hideMark/>
          </w:tcPr>
          <w:p w14:paraId="122340EC" w14:textId="137EFC0C" w:rsidR="00D3386A" w:rsidRPr="004F3923" w:rsidRDefault="00D3386A" w:rsidP="00D3386A">
            <w:pPr>
              <w:ind w:left="-14" w:right="-90"/>
              <w:rPr>
                <w:rFonts w:cs="Times New Roman"/>
                <w:b/>
                <w:bCs/>
                <w:i/>
                <w:iCs/>
              </w:rPr>
            </w:pPr>
            <w:r w:rsidRPr="004F3923">
              <w:rPr>
                <w:rFonts w:cs="Times New Roman"/>
                <w:b/>
                <w:bCs/>
                <w:i/>
                <w:iCs/>
              </w:rPr>
              <w:t>Financial asset</w:t>
            </w:r>
          </w:p>
        </w:tc>
        <w:tc>
          <w:tcPr>
            <w:tcW w:w="1260" w:type="dxa"/>
          </w:tcPr>
          <w:p w14:paraId="6D7E69C9" w14:textId="77777777" w:rsidR="00D3386A" w:rsidRPr="00E3598A" w:rsidRDefault="00D3386A" w:rsidP="00D3386A">
            <w:pPr>
              <w:pStyle w:val="acctfourfigures"/>
              <w:ind w:left="-43" w:right="-86"/>
              <w:rPr>
                <w:szCs w:val="22"/>
                <w:cs/>
              </w:rPr>
            </w:pPr>
          </w:p>
        </w:tc>
        <w:tc>
          <w:tcPr>
            <w:tcW w:w="269" w:type="dxa"/>
          </w:tcPr>
          <w:p w14:paraId="25AD2BDF" w14:textId="77777777" w:rsidR="00D3386A" w:rsidRPr="00E3598A" w:rsidRDefault="00D3386A" w:rsidP="00D3386A">
            <w:pPr>
              <w:pStyle w:val="acctfourfigures"/>
              <w:tabs>
                <w:tab w:val="clear" w:pos="765"/>
                <w:tab w:val="decimal" w:pos="796"/>
              </w:tabs>
              <w:ind w:left="-43" w:right="-86"/>
              <w:rPr>
                <w:szCs w:val="22"/>
                <w:lang w:bidi="th-TH"/>
              </w:rPr>
            </w:pPr>
          </w:p>
        </w:tc>
        <w:tc>
          <w:tcPr>
            <w:tcW w:w="1261" w:type="dxa"/>
          </w:tcPr>
          <w:p w14:paraId="7F78DA8E" w14:textId="77777777" w:rsidR="00D3386A" w:rsidRPr="00E3598A" w:rsidRDefault="00D3386A" w:rsidP="00D3386A">
            <w:pPr>
              <w:pStyle w:val="acctfourfigures"/>
              <w:tabs>
                <w:tab w:val="clear" w:pos="765"/>
                <w:tab w:val="decimal" w:pos="796"/>
              </w:tabs>
              <w:ind w:left="-43" w:right="-86"/>
              <w:rPr>
                <w:szCs w:val="22"/>
                <w:lang w:bidi="th-TH"/>
              </w:rPr>
            </w:pPr>
          </w:p>
        </w:tc>
        <w:tc>
          <w:tcPr>
            <w:tcW w:w="270" w:type="dxa"/>
          </w:tcPr>
          <w:p w14:paraId="5A6583E7" w14:textId="77777777" w:rsidR="00D3386A" w:rsidRPr="00E3598A" w:rsidRDefault="00D3386A" w:rsidP="00D3386A">
            <w:pPr>
              <w:pStyle w:val="acctfourfigures"/>
              <w:ind w:left="-43" w:right="-86"/>
              <w:rPr>
                <w:szCs w:val="22"/>
                <w:lang w:bidi="th-TH"/>
              </w:rPr>
            </w:pPr>
          </w:p>
        </w:tc>
        <w:tc>
          <w:tcPr>
            <w:tcW w:w="1080" w:type="dxa"/>
          </w:tcPr>
          <w:p w14:paraId="54978BB3" w14:textId="77777777" w:rsidR="00D3386A" w:rsidRPr="00E3598A" w:rsidRDefault="00D3386A" w:rsidP="00E3598A">
            <w:pPr>
              <w:tabs>
                <w:tab w:val="decimal" w:pos="526"/>
                <w:tab w:val="decimal" w:pos="676"/>
              </w:tabs>
              <w:ind w:right="8"/>
              <w:jc w:val="right"/>
              <w:rPr>
                <w:rFonts w:cs="Times New Roman"/>
              </w:rPr>
            </w:pPr>
          </w:p>
        </w:tc>
        <w:tc>
          <w:tcPr>
            <w:tcW w:w="270" w:type="dxa"/>
          </w:tcPr>
          <w:p w14:paraId="54D735D5"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F39041E" w14:textId="77777777" w:rsidR="00D3386A" w:rsidRPr="00E3598A" w:rsidRDefault="00D3386A" w:rsidP="00D3386A">
            <w:pPr>
              <w:pStyle w:val="acctfourfigures"/>
              <w:tabs>
                <w:tab w:val="decimal" w:pos="595"/>
              </w:tabs>
              <w:ind w:left="-43" w:right="-86"/>
              <w:rPr>
                <w:szCs w:val="22"/>
                <w:lang w:bidi="th-TH"/>
              </w:rPr>
            </w:pPr>
          </w:p>
        </w:tc>
        <w:tc>
          <w:tcPr>
            <w:tcW w:w="270" w:type="dxa"/>
          </w:tcPr>
          <w:p w14:paraId="295FE7A3" w14:textId="77777777" w:rsidR="00D3386A" w:rsidRPr="00E3598A" w:rsidRDefault="00D3386A" w:rsidP="00D3386A">
            <w:pPr>
              <w:pStyle w:val="acctfourfigures"/>
              <w:tabs>
                <w:tab w:val="decimal" w:pos="595"/>
              </w:tabs>
              <w:ind w:left="-43" w:right="-86"/>
              <w:rPr>
                <w:szCs w:val="22"/>
                <w:lang w:bidi="th-TH"/>
              </w:rPr>
            </w:pPr>
          </w:p>
        </w:tc>
        <w:tc>
          <w:tcPr>
            <w:tcW w:w="990" w:type="dxa"/>
          </w:tcPr>
          <w:p w14:paraId="5F4631E7" w14:textId="77777777" w:rsidR="00D3386A" w:rsidRPr="00E3598A" w:rsidRDefault="00D3386A" w:rsidP="00D3386A">
            <w:pPr>
              <w:pStyle w:val="acctfourfigures"/>
              <w:tabs>
                <w:tab w:val="decimal" w:pos="595"/>
              </w:tabs>
              <w:ind w:left="-43" w:right="-86"/>
              <w:rPr>
                <w:szCs w:val="22"/>
                <w:lang w:bidi="th-TH"/>
              </w:rPr>
            </w:pPr>
          </w:p>
        </w:tc>
        <w:tc>
          <w:tcPr>
            <w:tcW w:w="236" w:type="dxa"/>
          </w:tcPr>
          <w:p w14:paraId="22F55505" w14:textId="77777777" w:rsidR="00D3386A" w:rsidRPr="00E3598A" w:rsidRDefault="00D3386A" w:rsidP="00D3386A">
            <w:pPr>
              <w:pStyle w:val="acctfourfigures"/>
              <w:tabs>
                <w:tab w:val="decimal" w:pos="595"/>
              </w:tabs>
              <w:ind w:left="-43" w:right="-86"/>
              <w:rPr>
                <w:szCs w:val="22"/>
                <w:lang w:bidi="th-TH"/>
              </w:rPr>
            </w:pPr>
          </w:p>
        </w:tc>
        <w:tc>
          <w:tcPr>
            <w:tcW w:w="1024" w:type="dxa"/>
          </w:tcPr>
          <w:p w14:paraId="32451F64" w14:textId="77777777" w:rsidR="00D3386A" w:rsidRPr="00E3598A" w:rsidRDefault="00D3386A" w:rsidP="00D3386A">
            <w:pPr>
              <w:pStyle w:val="acctfourfigures"/>
              <w:tabs>
                <w:tab w:val="decimal" w:pos="595"/>
              </w:tabs>
              <w:ind w:left="-43" w:right="-86"/>
              <w:rPr>
                <w:szCs w:val="22"/>
                <w:lang w:bidi="th-TH"/>
              </w:rPr>
            </w:pPr>
          </w:p>
        </w:tc>
      </w:tr>
      <w:tr w:rsidR="0052580A" w:rsidRPr="00CB56EE" w14:paraId="2FF7B9FA" w14:textId="77777777" w:rsidTr="00164A60">
        <w:trPr>
          <w:trHeight w:val="261"/>
        </w:trPr>
        <w:tc>
          <w:tcPr>
            <w:tcW w:w="2070" w:type="dxa"/>
          </w:tcPr>
          <w:p w14:paraId="3578AB2D" w14:textId="77777777" w:rsidR="0052580A" w:rsidRPr="004F3923" w:rsidRDefault="0052580A" w:rsidP="0052580A">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4A6B4487" w14:textId="77777777" w:rsidR="0052580A" w:rsidRPr="00E3598A" w:rsidRDefault="0052580A" w:rsidP="0052580A">
            <w:pPr>
              <w:pStyle w:val="acctfourfigures"/>
              <w:tabs>
                <w:tab w:val="clear" w:pos="765"/>
                <w:tab w:val="decimal" w:pos="187"/>
              </w:tabs>
              <w:spacing w:line="240" w:lineRule="atLeast"/>
              <w:jc w:val="center"/>
              <w:rPr>
                <w:szCs w:val="22"/>
              </w:rPr>
            </w:pPr>
          </w:p>
          <w:p w14:paraId="7EDC93D5" w14:textId="1030DCF7" w:rsidR="0052580A" w:rsidRPr="00E3598A" w:rsidRDefault="0052580A" w:rsidP="0052580A">
            <w:pPr>
              <w:pStyle w:val="acctfourfigures"/>
              <w:tabs>
                <w:tab w:val="clear" w:pos="765"/>
                <w:tab w:val="decimal" w:pos="609"/>
              </w:tabs>
              <w:ind w:left="-43" w:right="-86"/>
              <w:rPr>
                <w:szCs w:val="22"/>
              </w:rPr>
            </w:pPr>
            <w:r w:rsidRPr="00E3598A">
              <w:rPr>
                <w:szCs w:val="22"/>
              </w:rPr>
              <w:t>-</w:t>
            </w:r>
          </w:p>
        </w:tc>
        <w:tc>
          <w:tcPr>
            <w:tcW w:w="269" w:type="dxa"/>
          </w:tcPr>
          <w:p w14:paraId="6F205414"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tcPr>
          <w:p w14:paraId="3D99B51D" w14:textId="77777777" w:rsidR="0052580A" w:rsidRPr="00E3598A" w:rsidRDefault="0052580A" w:rsidP="0052580A">
            <w:pPr>
              <w:pStyle w:val="acctfourfigures"/>
              <w:spacing w:line="240" w:lineRule="atLeast"/>
              <w:jc w:val="center"/>
              <w:rPr>
                <w:szCs w:val="22"/>
              </w:rPr>
            </w:pPr>
          </w:p>
          <w:p w14:paraId="16DB8AA0" w14:textId="4CC5FB04" w:rsidR="0052580A" w:rsidRPr="00E3598A" w:rsidRDefault="0052580A" w:rsidP="00121EBB">
            <w:pPr>
              <w:pStyle w:val="acctfourfigures"/>
              <w:tabs>
                <w:tab w:val="clear" w:pos="765"/>
                <w:tab w:val="decimal" w:pos="882"/>
              </w:tabs>
              <w:ind w:left="-43" w:right="-86"/>
              <w:rPr>
                <w:szCs w:val="22"/>
              </w:rPr>
            </w:pPr>
            <w:r w:rsidRPr="00E3598A">
              <w:rPr>
                <w:szCs w:val="22"/>
              </w:rPr>
              <w:t>105,837</w:t>
            </w:r>
          </w:p>
        </w:tc>
        <w:tc>
          <w:tcPr>
            <w:tcW w:w="270" w:type="dxa"/>
          </w:tcPr>
          <w:p w14:paraId="7F61CE53" w14:textId="77777777" w:rsidR="0052580A" w:rsidRPr="00E3598A" w:rsidRDefault="0052580A" w:rsidP="0052580A">
            <w:pPr>
              <w:pStyle w:val="acctfourfigures"/>
              <w:ind w:left="-43" w:right="-86"/>
              <w:rPr>
                <w:szCs w:val="22"/>
                <w:lang w:bidi="th-TH"/>
              </w:rPr>
            </w:pPr>
          </w:p>
        </w:tc>
        <w:tc>
          <w:tcPr>
            <w:tcW w:w="1080" w:type="dxa"/>
          </w:tcPr>
          <w:p w14:paraId="623BAE5B" w14:textId="77777777" w:rsidR="0052580A" w:rsidRPr="00E3598A" w:rsidRDefault="0052580A" w:rsidP="00E3598A">
            <w:pPr>
              <w:tabs>
                <w:tab w:val="decimal" w:pos="526"/>
                <w:tab w:val="decimal" w:pos="676"/>
              </w:tabs>
              <w:ind w:right="8"/>
              <w:jc w:val="right"/>
              <w:rPr>
                <w:rFonts w:cs="Times New Roman"/>
              </w:rPr>
            </w:pPr>
          </w:p>
          <w:p w14:paraId="088C1D5F" w14:textId="269CB419" w:rsidR="0052580A" w:rsidRPr="00E3598A" w:rsidRDefault="0052580A" w:rsidP="00E3598A">
            <w:pPr>
              <w:tabs>
                <w:tab w:val="decimal" w:pos="526"/>
                <w:tab w:val="decimal" w:pos="676"/>
              </w:tabs>
              <w:ind w:right="8"/>
              <w:jc w:val="right"/>
              <w:rPr>
                <w:rFonts w:cs="Times New Roman"/>
              </w:rPr>
            </w:pPr>
            <w:r w:rsidRPr="00E3598A">
              <w:rPr>
                <w:rFonts w:cs="Times New Roman"/>
              </w:rPr>
              <w:t>105,837</w:t>
            </w:r>
          </w:p>
        </w:tc>
        <w:tc>
          <w:tcPr>
            <w:tcW w:w="270" w:type="dxa"/>
          </w:tcPr>
          <w:p w14:paraId="024F8308" w14:textId="77777777" w:rsidR="0052580A" w:rsidRPr="00E3598A" w:rsidRDefault="0052580A" w:rsidP="0052580A">
            <w:pPr>
              <w:pStyle w:val="acctfourfigures"/>
              <w:tabs>
                <w:tab w:val="decimal" w:pos="595"/>
              </w:tabs>
              <w:ind w:left="-43" w:right="-86"/>
              <w:rPr>
                <w:szCs w:val="22"/>
                <w:lang w:bidi="th-TH"/>
              </w:rPr>
            </w:pPr>
          </w:p>
        </w:tc>
        <w:tc>
          <w:tcPr>
            <w:tcW w:w="990" w:type="dxa"/>
          </w:tcPr>
          <w:p w14:paraId="64B5F128" w14:textId="77777777" w:rsidR="0052580A" w:rsidRPr="00E3598A" w:rsidRDefault="0052580A" w:rsidP="0052580A">
            <w:pPr>
              <w:pStyle w:val="acctfourfigures"/>
              <w:spacing w:line="240" w:lineRule="atLeast"/>
              <w:jc w:val="center"/>
              <w:rPr>
                <w:szCs w:val="22"/>
              </w:rPr>
            </w:pPr>
          </w:p>
          <w:p w14:paraId="412BC1DF" w14:textId="32F16FB6" w:rsidR="0052580A" w:rsidRPr="00E3598A" w:rsidRDefault="0052580A" w:rsidP="0052580A">
            <w:pPr>
              <w:tabs>
                <w:tab w:val="decimal" w:pos="1000"/>
              </w:tabs>
              <w:ind w:right="8"/>
              <w:rPr>
                <w:rFonts w:cs="Times New Roman"/>
              </w:rPr>
            </w:pPr>
            <w:r w:rsidRPr="00E3598A">
              <w:rPr>
                <w:rFonts w:cs="Times New Roman"/>
              </w:rPr>
              <w:t>105,837</w:t>
            </w:r>
          </w:p>
        </w:tc>
        <w:tc>
          <w:tcPr>
            <w:tcW w:w="270" w:type="dxa"/>
          </w:tcPr>
          <w:p w14:paraId="46B952B7" w14:textId="77777777" w:rsidR="0052580A" w:rsidRPr="00E3598A" w:rsidRDefault="0052580A" w:rsidP="0052580A">
            <w:pPr>
              <w:pStyle w:val="acctfourfigures"/>
              <w:tabs>
                <w:tab w:val="decimal" w:pos="595"/>
              </w:tabs>
              <w:ind w:left="-43" w:right="-86"/>
              <w:rPr>
                <w:szCs w:val="22"/>
                <w:lang w:bidi="th-TH"/>
              </w:rPr>
            </w:pPr>
          </w:p>
        </w:tc>
        <w:tc>
          <w:tcPr>
            <w:tcW w:w="990" w:type="dxa"/>
          </w:tcPr>
          <w:p w14:paraId="73576D55" w14:textId="77777777" w:rsidR="0052580A" w:rsidRPr="00E3598A" w:rsidRDefault="0052580A" w:rsidP="0052580A">
            <w:pPr>
              <w:pStyle w:val="acctfourfigures"/>
              <w:tabs>
                <w:tab w:val="clear" w:pos="765"/>
                <w:tab w:val="decimal" w:pos="187"/>
              </w:tabs>
              <w:spacing w:line="240" w:lineRule="atLeast"/>
              <w:jc w:val="center"/>
              <w:rPr>
                <w:szCs w:val="22"/>
              </w:rPr>
            </w:pPr>
          </w:p>
          <w:p w14:paraId="7AB6C51F" w14:textId="7C0A5C5F" w:rsidR="0052580A" w:rsidRPr="00E3598A" w:rsidRDefault="0052580A" w:rsidP="00E3598A">
            <w:pPr>
              <w:pStyle w:val="acctfourfigures"/>
              <w:tabs>
                <w:tab w:val="clear" w:pos="765"/>
                <w:tab w:val="decimal" w:pos="609"/>
              </w:tabs>
              <w:ind w:left="-43" w:right="-86"/>
              <w:rPr>
                <w:szCs w:val="22"/>
                <w:lang w:bidi="th-TH"/>
              </w:rPr>
            </w:pPr>
            <w:r w:rsidRPr="00E3598A">
              <w:rPr>
                <w:szCs w:val="22"/>
              </w:rPr>
              <w:t>-</w:t>
            </w:r>
          </w:p>
        </w:tc>
        <w:tc>
          <w:tcPr>
            <w:tcW w:w="236" w:type="dxa"/>
          </w:tcPr>
          <w:p w14:paraId="50B52BE6"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3486AA83" w14:textId="77777777" w:rsidR="0052580A" w:rsidRPr="00E3598A" w:rsidRDefault="0052580A" w:rsidP="0052580A">
            <w:pPr>
              <w:pStyle w:val="acctfourfigures"/>
              <w:tabs>
                <w:tab w:val="clear" w:pos="765"/>
                <w:tab w:val="decimal" w:pos="187"/>
              </w:tabs>
              <w:spacing w:line="240" w:lineRule="atLeast"/>
              <w:jc w:val="center"/>
              <w:rPr>
                <w:szCs w:val="22"/>
              </w:rPr>
            </w:pPr>
          </w:p>
          <w:p w14:paraId="11EF9A1B" w14:textId="2D484320" w:rsidR="0052580A" w:rsidRPr="00E3598A" w:rsidRDefault="0052580A" w:rsidP="0052580A">
            <w:pPr>
              <w:tabs>
                <w:tab w:val="decimal" w:pos="1000"/>
              </w:tabs>
              <w:ind w:right="8"/>
              <w:rPr>
                <w:rFonts w:cs="Times New Roman"/>
              </w:rPr>
            </w:pPr>
            <w:r w:rsidRPr="00E3598A">
              <w:rPr>
                <w:rFonts w:cs="Times New Roman"/>
              </w:rPr>
              <w:t>105,837</w:t>
            </w:r>
          </w:p>
        </w:tc>
      </w:tr>
      <w:tr w:rsidR="0052580A" w:rsidRPr="001B7E41" w14:paraId="186AF09E" w14:textId="77777777" w:rsidTr="00FE74E8">
        <w:trPr>
          <w:trHeight w:val="74"/>
        </w:trPr>
        <w:tc>
          <w:tcPr>
            <w:tcW w:w="2070" w:type="dxa"/>
          </w:tcPr>
          <w:p w14:paraId="4DA68030" w14:textId="77777777" w:rsidR="0052580A" w:rsidRPr="004F3923" w:rsidRDefault="0052580A" w:rsidP="0052580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14"/>
                <w:szCs w:val="14"/>
                <w:lang w:val="en-GB"/>
              </w:rPr>
            </w:pPr>
          </w:p>
        </w:tc>
        <w:tc>
          <w:tcPr>
            <w:tcW w:w="1260" w:type="dxa"/>
          </w:tcPr>
          <w:p w14:paraId="07909F83" w14:textId="77777777" w:rsidR="0052580A" w:rsidRPr="00E3598A" w:rsidRDefault="0052580A" w:rsidP="0052580A">
            <w:pPr>
              <w:pStyle w:val="acctfourfigures"/>
              <w:tabs>
                <w:tab w:val="clear" w:pos="765"/>
                <w:tab w:val="decimal" w:pos="789"/>
              </w:tabs>
              <w:ind w:left="-43" w:right="-86"/>
              <w:rPr>
                <w:szCs w:val="22"/>
                <w:cs/>
              </w:rPr>
            </w:pPr>
          </w:p>
        </w:tc>
        <w:tc>
          <w:tcPr>
            <w:tcW w:w="269" w:type="dxa"/>
          </w:tcPr>
          <w:p w14:paraId="5244118C"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1862011A" w14:textId="77777777" w:rsidR="0052580A" w:rsidRPr="00E3598A" w:rsidRDefault="0052580A" w:rsidP="0052580A">
            <w:pPr>
              <w:pStyle w:val="acctfourfigures"/>
              <w:tabs>
                <w:tab w:val="clear" w:pos="765"/>
                <w:tab w:val="decimal" w:pos="645"/>
              </w:tabs>
              <w:ind w:left="-43" w:right="-86"/>
              <w:rPr>
                <w:szCs w:val="22"/>
                <w:lang w:bidi="th-TH"/>
              </w:rPr>
            </w:pPr>
          </w:p>
        </w:tc>
        <w:tc>
          <w:tcPr>
            <w:tcW w:w="270" w:type="dxa"/>
          </w:tcPr>
          <w:p w14:paraId="02D102BD" w14:textId="77777777" w:rsidR="0052580A" w:rsidRPr="00E3598A" w:rsidRDefault="0052580A" w:rsidP="0052580A">
            <w:pPr>
              <w:tabs>
                <w:tab w:val="decimal" w:pos="789"/>
              </w:tabs>
              <w:ind w:left="-43" w:right="-86"/>
              <w:rPr>
                <w:rFonts w:cs="Times New Roman"/>
              </w:rPr>
            </w:pPr>
          </w:p>
        </w:tc>
        <w:tc>
          <w:tcPr>
            <w:tcW w:w="1080" w:type="dxa"/>
            <w:vAlign w:val="bottom"/>
          </w:tcPr>
          <w:p w14:paraId="19E012E3" w14:textId="77777777" w:rsidR="0052580A" w:rsidRPr="00E3598A" w:rsidRDefault="0052580A" w:rsidP="00E3598A">
            <w:pPr>
              <w:tabs>
                <w:tab w:val="decimal" w:pos="526"/>
                <w:tab w:val="decimal" w:pos="676"/>
              </w:tabs>
              <w:ind w:right="8"/>
              <w:jc w:val="right"/>
              <w:rPr>
                <w:rFonts w:cs="Times New Roman"/>
              </w:rPr>
            </w:pPr>
          </w:p>
        </w:tc>
        <w:tc>
          <w:tcPr>
            <w:tcW w:w="270" w:type="dxa"/>
            <w:vAlign w:val="bottom"/>
          </w:tcPr>
          <w:p w14:paraId="44415CC4"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1A909DED" w14:textId="77777777" w:rsidR="0052580A" w:rsidRPr="00E3598A" w:rsidRDefault="0052580A" w:rsidP="0052580A">
            <w:pPr>
              <w:pStyle w:val="acctfourfigures"/>
              <w:tabs>
                <w:tab w:val="clear" w:pos="765"/>
                <w:tab w:val="decimal" w:pos="370"/>
              </w:tabs>
              <w:ind w:right="11"/>
              <w:rPr>
                <w:szCs w:val="22"/>
                <w:lang w:bidi="th-TH"/>
              </w:rPr>
            </w:pPr>
          </w:p>
        </w:tc>
        <w:tc>
          <w:tcPr>
            <w:tcW w:w="270" w:type="dxa"/>
            <w:vAlign w:val="bottom"/>
          </w:tcPr>
          <w:p w14:paraId="390754F4"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6952F5E5" w14:textId="77777777" w:rsidR="0052580A" w:rsidRPr="00E3598A" w:rsidRDefault="0052580A" w:rsidP="0052580A">
            <w:pPr>
              <w:pStyle w:val="acctfourfigures"/>
              <w:ind w:right="11"/>
              <w:rPr>
                <w:szCs w:val="22"/>
                <w:lang w:bidi="th-TH"/>
              </w:rPr>
            </w:pPr>
          </w:p>
        </w:tc>
        <w:tc>
          <w:tcPr>
            <w:tcW w:w="236" w:type="dxa"/>
          </w:tcPr>
          <w:p w14:paraId="2EB0498E"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200FC7A6" w14:textId="77777777" w:rsidR="0052580A" w:rsidRPr="00E3598A" w:rsidRDefault="0052580A" w:rsidP="0052580A">
            <w:pPr>
              <w:pStyle w:val="acctfourfigures"/>
              <w:tabs>
                <w:tab w:val="clear" w:pos="765"/>
                <w:tab w:val="decimal" w:pos="645"/>
              </w:tabs>
              <w:ind w:left="-43" w:right="-86"/>
              <w:rPr>
                <w:szCs w:val="22"/>
                <w:lang w:bidi="th-TH"/>
              </w:rPr>
            </w:pPr>
          </w:p>
        </w:tc>
      </w:tr>
      <w:tr w:rsidR="0052580A" w:rsidRPr="00CB56EE" w14:paraId="24C5DC43" w14:textId="77777777" w:rsidTr="00FE74E8">
        <w:trPr>
          <w:trHeight w:val="261"/>
        </w:trPr>
        <w:tc>
          <w:tcPr>
            <w:tcW w:w="2070" w:type="dxa"/>
          </w:tcPr>
          <w:p w14:paraId="599D918C" w14:textId="77777777" w:rsidR="0052580A" w:rsidRPr="004F3923" w:rsidRDefault="0052580A" w:rsidP="0052580A">
            <w:pPr>
              <w:ind w:left="-14" w:right="-90"/>
              <w:rPr>
                <w:rFonts w:cs="Times New Roman"/>
                <w:b/>
                <w:bCs/>
                <w:i/>
                <w:iCs/>
              </w:rPr>
            </w:pPr>
            <w:r w:rsidRPr="004F3923">
              <w:rPr>
                <w:rFonts w:cs="Times New Roman"/>
                <w:b/>
                <w:bCs/>
                <w:i/>
                <w:iCs/>
              </w:rPr>
              <w:t>Financial liability</w:t>
            </w:r>
          </w:p>
        </w:tc>
        <w:tc>
          <w:tcPr>
            <w:tcW w:w="1260" w:type="dxa"/>
          </w:tcPr>
          <w:p w14:paraId="0CE591E3" w14:textId="77777777" w:rsidR="0052580A" w:rsidRPr="00E3598A" w:rsidRDefault="0052580A" w:rsidP="0052580A">
            <w:pPr>
              <w:pStyle w:val="acctfourfigures"/>
              <w:tabs>
                <w:tab w:val="clear" w:pos="765"/>
                <w:tab w:val="decimal" w:pos="789"/>
              </w:tabs>
              <w:ind w:left="-43" w:right="-86"/>
              <w:rPr>
                <w:szCs w:val="22"/>
                <w:cs/>
              </w:rPr>
            </w:pPr>
          </w:p>
        </w:tc>
        <w:tc>
          <w:tcPr>
            <w:tcW w:w="269" w:type="dxa"/>
          </w:tcPr>
          <w:p w14:paraId="5E1A65C3"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35BEE1CD" w14:textId="77777777" w:rsidR="0052580A" w:rsidRPr="00E3598A" w:rsidRDefault="0052580A" w:rsidP="0052580A">
            <w:pPr>
              <w:pStyle w:val="acctfourfigures"/>
              <w:tabs>
                <w:tab w:val="clear" w:pos="765"/>
                <w:tab w:val="decimal" w:pos="645"/>
              </w:tabs>
              <w:ind w:left="-43" w:right="-86"/>
              <w:rPr>
                <w:szCs w:val="22"/>
                <w:lang w:bidi="th-TH"/>
              </w:rPr>
            </w:pPr>
          </w:p>
        </w:tc>
        <w:tc>
          <w:tcPr>
            <w:tcW w:w="270" w:type="dxa"/>
          </w:tcPr>
          <w:p w14:paraId="76E947E4" w14:textId="77777777" w:rsidR="0052580A" w:rsidRPr="00E3598A" w:rsidRDefault="0052580A" w:rsidP="0052580A">
            <w:pPr>
              <w:tabs>
                <w:tab w:val="decimal" w:pos="789"/>
              </w:tabs>
              <w:ind w:left="-43" w:right="-86"/>
              <w:rPr>
                <w:rFonts w:cs="Times New Roman"/>
              </w:rPr>
            </w:pPr>
          </w:p>
        </w:tc>
        <w:tc>
          <w:tcPr>
            <w:tcW w:w="1080" w:type="dxa"/>
            <w:vAlign w:val="bottom"/>
          </w:tcPr>
          <w:p w14:paraId="47222409" w14:textId="77777777" w:rsidR="0052580A" w:rsidRPr="00E3598A" w:rsidRDefault="0052580A" w:rsidP="00E3598A">
            <w:pPr>
              <w:tabs>
                <w:tab w:val="decimal" w:pos="526"/>
                <w:tab w:val="decimal" w:pos="676"/>
              </w:tabs>
              <w:ind w:right="8"/>
              <w:jc w:val="right"/>
              <w:rPr>
                <w:rFonts w:cs="Times New Roman"/>
              </w:rPr>
            </w:pPr>
          </w:p>
        </w:tc>
        <w:tc>
          <w:tcPr>
            <w:tcW w:w="270" w:type="dxa"/>
            <w:vAlign w:val="bottom"/>
          </w:tcPr>
          <w:p w14:paraId="03CD3F3F"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73FFFC6C" w14:textId="77777777" w:rsidR="0052580A" w:rsidRPr="00E3598A" w:rsidRDefault="0052580A" w:rsidP="0052580A">
            <w:pPr>
              <w:pStyle w:val="acctfourfigures"/>
              <w:tabs>
                <w:tab w:val="clear" w:pos="765"/>
                <w:tab w:val="decimal" w:pos="370"/>
              </w:tabs>
              <w:ind w:right="11"/>
              <w:rPr>
                <w:szCs w:val="22"/>
                <w:lang w:bidi="th-TH"/>
              </w:rPr>
            </w:pPr>
          </w:p>
        </w:tc>
        <w:tc>
          <w:tcPr>
            <w:tcW w:w="270" w:type="dxa"/>
            <w:vAlign w:val="bottom"/>
          </w:tcPr>
          <w:p w14:paraId="3E839F57"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5A8499DB" w14:textId="77777777" w:rsidR="0052580A" w:rsidRPr="00E3598A" w:rsidRDefault="0052580A" w:rsidP="0052580A">
            <w:pPr>
              <w:pStyle w:val="acctfourfigures"/>
              <w:ind w:right="11"/>
              <w:rPr>
                <w:szCs w:val="22"/>
                <w:lang w:bidi="th-TH"/>
              </w:rPr>
            </w:pPr>
          </w:p>
        </w:tc>
        <w:tc>
          <w:tcPr>
            <w:tcW w:w="236" w:type="dxa"/>
          </w:tcPr>
          <w:p w14:paraId="2C0F4AD0" w14:textId="77777777" w:rsidR="0052580A" w:rsidRPr="00E3598A" w:rsidRDefault="0052580A" w:rsidP="0052580A">
            <w:pPr>
              <w:pStyle w:val="acctfourfigures"/>
              <w:tabs>
                <w:tab w:val="decimal" w:pos="595"/>
              </w:tabs>
              <w:ind w:left="-43" w:right="-86"/>
              <w:rPr>
                <w:szCs w:val="22"/>
                <w:lang w:bidi="th-TH"/>
              </w:rPr>
            </w:pPr>
          </w:p>
        </w:tc>
        <w:tc>
          <w:tcPr>
            <w:tcW w:w="1024" w:type="dxa"/>
          </w:tcPr>
          <w:p w14:paraId="434AB9C7" w14:textId="77777777" w:rsidR="0052580A" w:rsidRPr="00E3598A" w:rsidRDefault="0052580A" w:rsidP="0052580A">
            <w:pPr>
              <w:pStyle w:val="acctfourfigures"/>
              <w:tabs>
                <w:tab w:val="clear" w:pos="765"/>
                <w:tab w:val="decimal" w:pos="645"/>
              </w:tabs>
              <w:ind w:left="-43" w:right="-86"/>
              <w:rPr>
                <w:szCs w:val="22"/>
                <w:lang w:bidi="th-TH"/>
              </w:rPr>
            </w:pPr>
          </w:p>
        </w:tc>
      </w:tr>
      <w:tr w:rsidR="0052580A" w:rsidRPr="00CB56EE" w14:paraId="08EA2CAD" w14:textId="77777777" w:rsidTr="0052580A">
        <w:trPr>
          <w:trHeight w:val="261"/>
        </w:trPr>
        <w:tc>
          <w:tcPr>
            <w:tcW w:w="2070" w:type="dxa"/>
          </w:tcPr>
          <w:p w14:paraId="559FCF6E" w14:textId="77777777" w:rsidR="0052580A" w:rsidRPr="004F3923" w:rsidRDefault="0052580A" w:rsidP="0052580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6EE587AC" w14:textId="77777777" w:rsidR="0052580A" w:rsidRPr="004F3923" w:rsidRDefault="0052580A" w:rsidP="0052580A">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7692D415" w14:textId="4843ECCE" w:rsidR="0052580A" w:rsidRPr="00E3598A" w:rsidRDefault="0052580A" w:rsidP="00AB2DF6">
            <w:pPr>
              <w:pStyle w:val="acctfourfigures"/>
              <w:tabs>
                <w:tab w:val="clear" w:pos="765"/>
                <w:tab w:val="decimal" w:pos="878"/>
              </w:tabs>
              <w:ind w:left="-43" w:right="-86"/>
              <w:rPr>
                <w:szCs w:val="22"/>
                <w:cs/>
              </w:rPr>
            </w:pPr>
            <w:r w:rsidRPr="00E3598A">
              <w:rPr>
                <w:szCs w:val="22"/>
              </w:rPr>
              <w:t>22,512</w:t>
            </w:r>
          </w:p>
        </w:tc>
        <w:tc>
          <w:tcPr>
            <w:tcW w:w="269" w:type="dxa"/>
            <w:vAlign w:val="bottom"/>
          </w:tcPr>
          <w:p w14:paraId="79DF1A8B" w14:textId="77777777" w:rsidR="0052580A" w:rsidRPr="00E3598A" w:rsidRDefault="0052580A" w:rsidP="0052580A">
            <w:pPr>
              <w:pStyle w:val="acctfourfigures"/>
              <w:tabs>
                <w:tab w:val="clear" w:pos="765"/>
                <w:tab w:val="decimal" w:pos="796"/>
              </w:tabs>
              <w:ind w:left="-43" w:right="-86"/>
              <w:rPr>
                <w:szCs w:val="22"/>
                <w:lang w:bidi="th-TH"/>
              </w:rPr>
            </w:pPr>
          </w:p>
        </w:tc>
        <w:tc>
          <w:tcPr>
            <w:tcW w:w="1261" w:type="dxa"/>
            <w:vAlign w:val="bottom"/>
          </w:tcPr>
          <w:p w14:paraId="46C0245D" w14:textId="70E06DEE" w:rsidR="0052580A" w:rsidRPr="00E3598A" w:rsidRDefault="0052580A" w:rsidP="0052580A">
            <w:pPr>
              <w:pStyle w:val="acctfourfigures"/>
              <w:tabs>
                <w:tab w:val="clear" w:pos="765"/>
                <w:tab w:val="decimal" w:pos="645"/>
              </w:tabs>
              <w:ind w:left="-43" w:right="-86"/>
              <w:rPr>
                <w:szCs w:val="22"/>
                <w:lang w:bidi="th-TH"/>
              </w:rPr>
            </w:pPr>
            <w:r w:rsidRPr="00E3598A">
              <w:rPr>
                <w:szCs w:val="22"/>
              </w:rPr>
              <w:t>-</w:t>
            </w:r>
          </w:p>
        </w:tc>
        <w:tc>
          <w:tcPr>
            <w:tcW w:w="270" w:type="dxa"/>
            <w:vAlign w:val="bottom"/>
          </w:tcPr>
          <w:p w14:paraId="543FD53B" w14:textId="77777777" w:rsidR="0052580A" w:rsidRPr="00E3598A" w:rsidRDefault="0052580A" w:rsidP="0052580A">
            <w:pPr>
              <w:tabs>
                <w:tab w:val="decimal" w:pos="789"/>
              </w:tabs>
              <w:ind w:left="-43" w:right="-86"/>
              <w:rPr>
                <w:rFonts w:cs="Times New Roman"/>
              </w:rPr>
            </w:pPr>
          </w:p>
        </w:tc>
        <w:tc>
          <w:tcPr>
            <w:tcW w:w="1080" w:type="dxa"/>
            <w:vAlign w:val="bottom"/>
          </w:tcPr>
          <w:p w14:paraId="384564FF" w14:textId="6CE62E28" w:rsidR="0052580A" w:rsidRPr="00E3598A" w:rsidRDefault="0052580A" w:rsidP="00E3598A">
            <w:pPr>
              <w:tabs>
                <w:tab w:val="decimal" w:pos="526"/>
                <w:tab w:val="decimal" w:pos="676"/>
              </w:tabs>
              <w:ind w:right="8"/>
              <w:jc w:val="right"/>
              <w:rPr>
                <w:rFonts w:cs="Times New Roman"/>
              </w:rPr>
            </w:pPr>
            <w:r w:rsidRPr="00E3598A">
              <w:rPr>
                <w:rFonts w:cs="Times New Roman"/>
              </w:rPr>
              <w:t>22,512</w:t>
            </w:r>
          </w:p>
        </w:tc>
        <w:tc>
          <w:tcPr>
            <w:tcW w:w="270" w:type="dxa"/>
            <w:vAlign w:val="bottom"/>
          </w:tcPr>
          <w:p w14:paraId="59405C9B"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11B61425" w14:textId="5585A78C" w:rsidR="0052580A" w:rsidRPr="00E3598A" w:rsidRDefault="0052580A" w:rsidP="00E3598A">
            <w:pPr>
              <w:pStyle w:val="acctfourfigures"/>
              <w:tabs>
                <w:tab w:val="clear" w:pos="765"/>
                <w:tab w:val="decimal" w:pos="609"/>
              </w:tabs>
              <w:ind w:left="-43" w:right="-86"/>
              <w:rPr>
                <w:szCs w:val="22"/>
                <w:lang w:val="en-US" w:bidi="th-TH"/>
              </w:rPr>
            </w:pPr>
            <w:r w:rsidRPr="00E3598A">
              <w:rPr>
                <w:szCs w:val="22"/>
              </w:rPr>
              <w:t>-</w:t>
            </w:r>
          </w:p>
        </w:tc>
        <w:tc>
          <w:tcPr>
            <w:tcW w:w="270" w:type="dxa"/>
            <w:vAlign w:val="bottom"/>
          </w:tcPr>
          <w:p w14:paraId="112F9CB2" w14:textId="77777777" w:rsidR="0052580A" w:rsidRPr="00E3598A" w:rsidRDefault="0052580A" w:rsidP="0052580A">
            <w:pPr>
              <w:pStyle w:val="acctfourfigures"/>
              <w:tabs>
                <w:tab w:val="decimal" w:pos="595"/>
              </w:tabs>
              <w:ind w:left="-43" w:right="-86"/>
              <w:rPr>
                <w:szCs w:val="22"/>
                <w:lang w:bidi="th-TH"/>
              </w:rPr>
            </w:pPr>
          </w:p>
        </w:tc>
        <w:tc>
          <w:tcPr>
            <w:tcW w:w="990" w:type="dxa"/>
            <w:vAlign w:val="bottom"/>
          </w:tcPr>
          <w:p w14:paraId="5ABD20C6" w14:textId="037978CF" w:rsidR="0052580A" w:rsidRPr="00E3598A" w:rsidRDefault="0052580A" w:rsidP="0052580A">
            <w:pPr>
              <w:tabs>
                <w:tab w:val="decimal" w:pos="1000"/>
              </w:tabs>
              <w:ind w:right="8"/>
              <w:rPr>
                <w:rFonts w:cs="Times New Roman"/>
              </w:rPr>
            </w:pPr>
            <w:r w:rsidRPr="00E3598A">
              <w:rPr>
                <w:rFonts w:cs="Times New Roman"/>
              </w:rPr>
              <w:t>22,512</w:t>
            </w:r>
          </w:p>
        </w:tc>
        <w:tc>
          <w:tcPr>
            <w:tcW w:w="236" w:type="dxa"/>
            <w:vAlign w:val="bottom"/>
          </w:tcPr>
          <w:p w14:paraId="249F27F2" w14:textId="77777777" w:rsidR="0052580A" w:rsidRPr="00E3598A" w:rsidRDefault="0052580A" w:rsidP="0052580A">
            <w:pPr>
              <w:pStyle w:val="acctfourfigures"/>
              <w:tabs>
                <w:tab w:val="decimal" w:pos="595"/>
              </w:tabs>
              <w:ind w:left="-43" w:right="-86"/>
              <w:rPr>
                <w:szCs w:val="22"/>
                <w:lang w:bidi="th-TH"/>
              </w:rPr>
            </w:pPr>
          </w:p>
        </w:tc>
        <w:tc>
          <w:tcPr>
            <w:tcW w:w="1024" w:type="dxa"/>
            <w:vAlign w:val="bottom"/>
          </w:tcPr>
          <w:p w14:paraId="61CCCD3B" w14:textId="661C5398" w:rsidR="0052580A" w:rsidRPr="00E3598A" w:rsidRDefault="0052580A" w:rsidP="0052580A">
            <w:pPr>
              <w:tabs>
                <w:tab w:val="decimal" w:pos="1000"/>
              </w:tabs>
              <w:ind w:right="8"/>
              <w:rPr>
                <w:rFonts w:cs="Times New Roman"/>
              </w:rPr>
            </w:pPr>
            <w:r w:rsidRPr="00E3598A">
              <w:rPr>
                <w:rFonts w:cs="Times New Roman"/>
              </w:rPr>
              <w:t>22,512</w:t>
            </w:r>
          </w:p>
        </w:tc>
      </w:tr>
    </w:tbl>
    <w:p w14:paraId="5669E24A" w14:textId="77777777" w:rsidR="009F6595" w:rsidRDefault="009F6595">
      <w:pPr>
        <w:spacing w:line="240" w:lineRule="auto"/>
        <w:rPr>
          <w:rFonts w:cs="Times New Roman"/>
          <w:b/>
          <w:bCs/>
          <w:sz w:val="24"/>
          <w:szCs w:val="24"/>
        </w:rPr>
      </w:pPr>
    </w:p>
    <w:p w14:paraId="76D93BBB" w14:textId="3057D256" w:rsidR="004776F2" w:rsidRPr="00EA4628" w:rsidRDefault="008F40B8" w:rsidP="00EA4628">
      <w:pPr>
        <w:spacing w:line="240" w:lineRule="atLeast"/>
        <w:ind w:left="547" w:hanging="547"/>
        <w:rPr>
          <w:rFonts w:cstheme="minorBidi"/>
          <w:b/>
          <w:bCs/>
          <w:sz w:val="24"/>
          <w:szCs w:val="24"/>
        </w:rPr>
      </w:pPr>
      <w:r>
        <w:rPr>
          <w:b/>
          <w:bCs/>
          <w:sz w:val="24"/>
          <w:szCs w:val="30"/>
          <w:lang w:val="en-US"/>
        </w:rPr>
        <w:t>8</w:t>
      </w:r>
      <w:r w:rsidR="00043B0C" w:rsidRPr="00F11E72">
        <w:rPr>
          <w:rFonts w:cs="Times New Roman"/>
          <w:b/>
          <w:bCs/>
          <w:sz w:val="24"/>
          <w:szCs w:val="24"/>
        </w:rPr>
        <w:tab/>
        <w:t>Commitments with non-related parties</w:t>
      </w:r>
    </w:p>
    <w:p w14:paraId="50B2D5C4" w14:textId="5B192780" w:rsidR="00260893" w:rsidRDefault="00260893" w:rsidP="00BF05E9">
      <w:pPr>
        <w:spacing w:line="240" w:lineRule="atLeast"/>
        <w:jc w:val="thaiDistribute"/>
        <w:rPr>
          <w:rFonts w:cs="Times New Roman"/>
          <w:highlight w:val="cy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E24E47" w:rsidRPr="008B2C23" w14:paraId="550BF8AB" w14:textId="77777777" w:rsidTr="00FA3EF0">
        <w:tc>
          <w:tcPr>
            <w:tcW w:w="4118" w:type="dxa"/>
            <w:vAlign w:val="bottom"/>
          </w:tcPr>
          <w:p w14:paraId="15BCF177"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0C881E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5D1162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F0745C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E24E47" w:rsidRPr="008B2C23" w14:paraId="2367982A" w14:textId="77777777" w:rsidTr="00FA3EF0">
        <w:tc>
          <w:tcPr>
            <w:tcW w:w="4118" w:type="dxa"/>
            <w:vAlign w:val="bottom"/>
          </w:tcPr>
          <w:p w14:paraId="474FA631"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55A7791F"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14DE738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3501DC2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52580A" w:rsidRPr="008B2C23" w14:paraId="5EF1E462" w14:textId="77777777" w:rsidTr="00FA3EF0">
        <w:tc>
          <w:tcPr>
            <w:tcW w:w="4118" w:type="dxa"/>
            <w:vAlign w:val="bottom"/>
          </w:tcPr>
          <w:p w14:paraId="58454E7C" w14:textId="77777777" w:rsidR="0052580A" w:rsidRPr="008B2C23" w:rsidRDefault="0052580A" w:rsidP="0052580A">
            <w:pPr>
              <w:spacing w:line="240" w:lineRule="atLeast"/>
              <w:ind w:right="-108"/>
              <w:rPr>
                <w:rFonts w:cs="Times New Roman"/>
                <w:b/>
                <w:bCs/>
                <w:i/>
                <w:iCs/>
              </w:rPr>
            </w:pPr>
          </w:p>
        </w:tc>
        <w:tc>
          <w:tcPr>
            <w:tcW w:w="1058" w:type="dxa"/>
            <w:vAlign w:val="bottom"/>
          </w:tcPr>
          <w:p w14:paraId="5DBD71F5" w14:textId="77777777" w:rsidR="000E71C0" w:rsidRDefault="000E71C0" w:rsidP="000E71C0">
            <w:pPr>
              <w:pStyle w:val="acctfourfigures"/>
              <w:tabs>
                <w:tab w:val="clear" w:pos="765"/>
              </w:tabs>
              <w:spacing w:line="240" w:lineRule="atLeast"/>
              <w:ind w:left="-108" w:right="-108"/>
              <w:jc w:val="center"/>
              <w:rPr>
                <w:szCs w:val="22"/>
                <w:lang w:val="en-US"/>
              </w:rPr>
            </w:pPr>
            <w:r>
              <w:rPr>
                <w:szCs w:val="22"/>
                <w:lang w:val="en-US"/>
              </w:rPr>
              <w:t xml:space="preserve">30 </w:t>
            </w:r>
          </w:p>
          <w:p w14:paraId="75E0D2F8" w14:textId="47C9AB2E" w:rsidR="0052580A" w:rsidRPr="008B2C23" w:rsidRDefault="000E71C0" w:rsidP="000E71C0">
            <w:pPr>
              <w:pStyle w:val="acctfourfigures"/>
              <w:tabs>
                <w:tab w:val="clear" w:pos="765"/>
              </w:tabs>
              <w:spacing w:line="240" w:lineRule="atLeast"/>
              <w:ind w:left="-108" w:right="-108"/>
              <w:jc w:val="center"/>
              <w:rPr>
                <w:szCs w:val="22"/>
                <w:lang w:val="en-US"/>
              </w:rPr>
            </w:pPr>
            <w:r>
              <w:rPr>
                <w:szCs w:val="22"/>
                <w:lang w:val="en-US"/>
              </w:rPr>
              <w:t>June</w:t>
            </w:r>
          </w:p>
        </w:tc>
        <w:tc>
          <w:tcPr>
            <w:tcW w:w="244" w:type="dxa"/>
            <w:vAlign w:val="bottom"/>
          </w:tcPr>
          <w:p w14:paraId="4D0A71D3"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056" w:type="dxa"/>
            <w:vAlign w:val="bottom"/>
          </w:tcPr>
          <w:p w14:paraId="342EE6D3"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31</w:t>
            </w:r>
          </w:p>
          <w:p w14:paraId="24BD7DB3" w14:textId="0659F7A9"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148C11E6"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17" w:type="dxa"/>
            <w:vAlign w:val="bottom"/>
          </w:tcPr>
          <w:p w14:paraId="36C279CF" w14:textId="77777777" w:rsidR="000E71C0" w:rsidRDefault="000E71C0" w:rsidP="000E71C0">
            <w:pPr>
              <w:pStyle w:val="acctfourfigures"/>
              <w:tabs>
                <w:tab w:val="clear" w:pos="765"/>
              </w:tabs>
              <w:spacing w:line="240" w:lineRule="atLeast"/>
              <w:ind w:left="-108" w:right="-108"/>
              <w:jc w:val="center"/>
              <w:rPr>
                <w:szCs w:val="22"/>
                <w:lang w:val="en-US"/>
              </w:rPr>
            </w:pPr>
            <w:r>
              <w:rPr>
                <w:szCs w:val="22"/>
                <w:lang w:val="en-US"/>
              </w:rPr>
              <w:t xml:space="preserve">30 </w:t>
            </w:r>
          </w:p>
          <w:p w14:paraId="5C975E2C" w14:textId="5DC7BB76" w:rsidR="0052580A" w:rsidRPr="008B2C23" w:rsidRDefault="000E71C0" w:rsidP="000E71C0">
            <w:pPr>
              <w:pStyle w:val="acctfourfigures"/>
              <w:tabs>
                <w:tab w:val="clear" w:pos="765"/>
              </w:tabs>
              <w:spacing w:line="240" w:lineRule="atLeast"/>
              <w:ind w:left="-108" w:right="-108"/>
              <w:jc w:val="center"/>
              <w:rPr>
                <w:szCs w:val="22"/>
                <w:lang w:val="en-US"/>
              </w:rPr>
            </w:pPr>
            <w:r>
              <w:rPr>
                <w:szCs w:val="22"/>
                <w:lang w:val="en-US"/>
              </w:rPr>
              <w:t>June</w:t>
            </w:r>
          </w:p>
        </w:tc>
        <w:tc>
          <w:tcPr>
            <w:tcW w:w="243" w:type="dxa"/>
            <w:vAlign w:val="bottom"/>
          </w:tcPr>
          <w:p w14:paraId="3604B1F9"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07" w:type="dxa"/>
            <w:vAlign w:val="bottom"/>
          </w:tcPr>
          <w:p w14:paraId="75F08230"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31</w:t>
            </w:r>
          </w:p>
          <w:p w14:paraId="6D2C7E30" w14:textId="26BF5E01"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December</w:t>
            </w:r>
          </w:p>
        </w:tc>
      </w:tr>
      <w:tr w:rsidR="0052580A" w:rsidRPr="008B2C23" w14:paraId="0E8921EF" w14:textId="77777777" w:rsidTr="00FA3EF0">
        <w:tc>
          <w:tcPr>
            <w:tcW w:w="4118" w:type="dxa"/>
            <w:vAlign w:val="bottom"/>
          </w:tcPr>
          <w:p w14:paraId="00D361A4" w14:textId="77777777" w:rsidR="0052580A" w:rsidRPr="008B2C23" w:rsidRDefault="0052580A" w:rsidP="0052580A">
            <w:pPr>
              <w:spacing w:line="240" w:lineRule="atLeast"/>
              <w:ind w:right="-108"/>
              <w:rPr>
                <w:rFonts w:cs="Times New Roman"/>
                <w:b/>
                <w:bCs/>
                <w:i/>
                <w:iCs/>
              </w:rPr>
            </w:pPr>
          </w:p>
        </w:tc>
        <w:tc>
          <w:tcPr>
            <w:tcW w:w="1058" w:type="dxa"/>
            <w:vAlign w:val="bottom"/>
          </w:tcPr>
          <w:p w14:paraId="4855827B" w14:textId="4CDAC574"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5</w:t>
            </w:r>
          </w:p>
        </w:tc>
        <w:tc>
          <w:tcPr>
            <w:tcW w:w="244" w:type="dxa"/>
            <w:vAlign w:val="bottom"/>
          </w:tcPr>
          <w:p w14:paraId="137B817A"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056" w:type="dxa"/>
            <w:vAlign w:val="bottom"/>
          </w:tcPr>
          <w:p w14:paraId="0422EDA1" w14:textId="46C9BA81"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24</w:t>
            </w:r>
          </w:p>
        </w:tc>
        <w:tc>
          <w:tcPr>
            <w:tcW w:w="236" w:type="dxa"/>
            <w:vAlign w:val="bottom"/>
          </w:tcPr>
          <w:p w14:paraId="4B02F7D4"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17" w:type="dxa"/>
            <w:vAlign w:val="bottom"/>
          </w:tcPr>
          <w:p w14:paraId="4BEA5EA6" w14:textId="31E7BC69"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5</w:t>
            </w:r>
          </w:p>
        </w:tc>
        <w:tc>
          <w:tcPr>
            <w:tcW w:w="243" w:type="dxa"/>
            <w:vAlign w:val="bottom"/>
          </w:tcPr>
          <w:p w14:paraId="793DEFF3"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07" w:type="dxa"/>
            <w:vAlign w:val="bottom"/>
          </w:tcPr>
          <w:p w14:paraId="582B41D3" w14:textId="3A5D5EA2"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24</w:t>
            </w:r>
          </w:p>
        </w:tc>
      </w:tr>
      <w:tr w:rsidR="0052580A" w:rsidRPr="008B2C23" w14:paraId="79FB18B8" w14:textId="77777777" w:rsidTr="00FA3EF0">
        <w:tc>
          <w:tcPr>
            <w:tcW w:w="4118" w:type="dxa"/>
            <w:vAlign w:val="bottom"/>
          </w:tcPr>
          <w:p w14:paraId="3DE77EFA" w14:textId="77777777" w:rsidR="0052580A" w:rsidRPr="008B2C23" w:rsidRDefault="0052580A" w:rsidP="0052580A">
            <w:pPr>
              <w:spacing w:line="240" w:lineRule="atLeast"/>
              <w:ind w:right="-108"/>
              <w:rPr>
                <w:rFonts w:cs="Times New Roman"/>
                <w:b/>
                <w:bCs/>
                <w:i/>
                <w:iCs/>
              </w:rPr>
            </w:pPr>
          </w:p>
        </w:tc>
        <w:tc>
          <w:tcPr>
            <w:tcW w:w="5061" w:type="dxa"/>
            <w:gridSpan w:val="7"/>
            <w:vAlign w:val="bottom"/>
          </w:tcPr>
          <w:p w14:paraId="74FF1CA7" w14:textId="77777777" w:rsidR="0052580A" w:rsidRPr="008B2C23" w:rsidRDefault="0052580A" w:rsidP="0052580A">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52580A" w:rsidRPr="008B2C23" w14:paraId="7AF34A3C" w14:textId="77777777" w:rsidTr="00FA3EF0">
        <w:tc>
          <w:tcPr>
            <w:tcW w:w="4118" w:type="dxa"/>
          </w:tcPr>
          <w:p w14:paraId="30F033F8" w14:textId="77777777" w:rsidR="0052580A" w:rsidRPr="008B2C23" w:rsidRDefault="0052580A" w:rsidP="0052580A">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A0684F1"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244" w:type="dxa"/>
            <w:vAlign w:val="bottom"/>
          </w:tcPr>
          <w:p w14:paraId="3726CED8"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056" w:type="dxa"/>
            <w:vAlign w:val="bottom"/>
          </w:tcPr>
          <w:p w14:paraId="66D9FE45" w14:textId="77777777" w:rsidR="0052580A" w:rsidRPr="008B2C23" w:rsidRDefault="0052580A" w:rsidP="0052580A">
            <w:pPr>
              <w:pStyle w:val="acctfourfigures"/>
              <w:tabs>
                <w:tab w:val="clear" w:pos="765"/>
                <w:tab w:val="decimal" w:pos="801"/>
              </w:tabs>
              <w:spacing w:line="240" w:lineRule="atLeast"/>
              <w:ind w:left="-108" w:right="-108"/>
              <w:rPr>
                <w:szCs w:val="22"/>
                <w:lang w:val="en-US"/>
              </w:rPr>
            </w:pPr>
          </w:p>
        </w:tc>
        <w:tc>
          <w:tcPr>
            <w:tcW w:w="236" w:type="dxa"/>
            <w:vAlign w:val="bottom"/>
          </w:tcPr>
          <w:p w14:paraId="53FC9A0C"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117" w:type="dxa"/>
            <w:vAlign w:val="bottom"/>
          </w:tcPr>
          <w:p w14:paraId="1CAE974D" w14:textId="77777777" w:rsidR="0052580A" w:rsidRPr="008B2C23" w:rsidRDefault="0052580A" w:rsidP="0052580A">
            <w:pPr>
              <w:pStyle w:val="acctfourfigures"/>
              <w:tabs>
                <w:tab w:val="clear" w:pos="765"/>
                <w:tab w:val="decimal" w:pos="924"/>
              </w:tabs>
              <w:spacing w:line="240" w:lineRule="atLeast"/>
              <w:ind w:left="-115" w:right="-108"/>
              <w:rPr>
                <w:szCs w:val="22"/>
                <w:lang w:val="en-US"/>
              </w:rPr>
            </w:pPr>
          </w:p>
        </w:tc>
        <w:tc>
          <w:tcPr>
            <w:tcW w:w="243" w:type="dxa"/>
            <w:vAlign w:val="bottom"/>
          </w:tcPr>
          <w:p w14:paraId="70EF2FC0"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107" w:type="dxa"/>
            <w:vAlign w:val="bottom"/>
          </w:tcPr>
          <w:p w14:paraId="2307BD3B"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r>
      <w:tr w:rsidR="0052580A" w:rsidRPr="00E2277F" w14:paraId="69C2836A" w14:textId="77777777" w:rsidTr="00FA3EF0">
        <w:tc>
          <w:tcPr>
            <w:tcW w:w="4118" w:type="dxa"/>
          </w:tcPr>
          <w:p w14:paraId="6273DCC7" w14:textId="77777777" w:rsidR="0052580A" w:rsidRPr="008B2C23" w:rsidRDefault="0052580A" w:rsidP="0052580A">
            <w:pPr>
              <w:spacing w:line="240" w:lineRule="atLeast"/>
              <w:ind w:right="-169"/>
              <w:rPr>
                <w:rFonts w:cs="Times New Roman"/>
                <w:b/>
                <w:bCs/>
                <w:i/>
                <w:iCs/>
              </w:rPr>
            </w:pPr>
            <w:r w:rsidRPr="008B2C23">
              <w:rPr>
                <w:rFonts w:cs="Times New Roman"/>
              </w:rPr>
              <w:t>Bank guarantees</w:t>
            </w:r>
          </w:p>
        </w:tc>
        <w:tc>
          <w:tcPr>
            <w:tcW w:w="1058" w:type="dxa"/>
          </w:tcPr>
          <w:p w14:paraId="11E9973C" w14:textId="716CA612" w:rsidR="0052580A" w:rsidRPr="00323103" w:rsidRDefault="00A003AB" w:rsidP="0052580A">
            <w:pPr>
              <w:pStyle w:val="BodyText"/>
              <w:tabs>
                <w:tab w:val="decimal" w:pos="865"/>
              </w:tabs>
              <w:spacing w:after="0"/>
              <w:ind w:left="-108" w:right="-7"/>
              <w:rPr>
                <w:rFonts w:cs="Times New Roman"/>
              </w:rPr>
            </w:pPr>
            <w:r>
              <w:rPr>
                <w:rFonts w:cs="Times New Roman"/>
              </w:rPr>
              <w:t>3,388,512</w:t>
            </w:r>
          </w:p>
        </w:tc>
        <w:tc>
          <w:tcPr>
            <w:tcW w:w="244" w:type="dxa"/>
          </w:tcPr>
          <w:p w14:paraId="495BA393" w14:textId="77777777" w:rsidR="0052580A" w:rsidRPr="00E2277F" w:rsidRDefault="0052580A" w:rsidP="0052580A">
            <w:pPr>
              <w:pStyle w:val="BodyText"/>
              <w:tabs>
                <w:tab w:val="decimal" w:pos="865"/>
              </w:tabs>
              <w:spacing w:after="0"/>
              <w:ind w:left="-108" w:right="-7"/>
              <w:rPr>
                <w:rFonts w:cs="Times New Roman"/>
              </w:rPr>
            </w:pPr>
          </w:p>
        </w:tc>
        <w:tc>
          <w:tcPr>
            <w:tcW w:w="1056" w:type="dxa"/>
          </w:tcPr>
          <w:p w14:paraId="5B9F22E1" w14:textId="7CE2503C" w:rsidR="0052580A" w:rsidRPr="00E2277F" w:rsidRDefault="0052580A" w:rsidP="0052580A">
            <w:pPr>
              <w:pStyle w:val="BodyText"/>
              <w:tabs>
                <w:tab w:val="decimal" w:pos="865"/>
              </w:tabs>
              <w:spacing w:after="0"/>
              <w:ind w:left="-108" w:right="-7"/>
              <w:rPr>
                <w:rFonts w:cs="Times New Roman"/>
              </w:rPr>
            </w:pPr>
            <w:r w:rsidRPr="00D64F51">
              <w:rPr>
                <w:rFonts w:cstheme="minorBidi"/>
                <w:lang w:val="en-US"/>
              </w:rPr>
              <w:t>3,040</w:t>
            </w:r>
            <w:r>
              <w:rPr>
                <w:rFonts w:cstheme="minorBidi"/>
                <w:lang w:val="en-US"/>
              </w:rPr>
              <w:t>,</w:t>
            </w:r>
            <w:r w:rsidRPr="00D64F51">
              <w:rPr>
                <w:rFonts w:cstheme="minorBidi"/>
                <w:lang w:val="en-US"/>
              </w:rPr>
              <w:t>539</w:t>
            </w:r>
          </w:p>
        </w:tc>
        <w:tc>
          <w:tcPr>
            <w:tcW w:w="236" w:type="dxa"/>
          </w:tcPr>
          <w:p w14:paraId="030A01D6" w14:textId="77777777" w:rsidR="0052580A" w:rsidRPr="00E2277F" w:rsidRDefault="0052580A" w:rsidP="0052580A">
            <w:pPr>
              <w:pStyle w:val="BodyText"/>
              <w:tabs>
                <w:tab w:val="decimal" w:pos="865"/>
              </w:tabs>
              <w:spacing w:after="0"/>
              <w:ind w:left="-108" w:right="-7"/>
              <w:rPr>
                <w:rFonts w:cs="Times New Roman"/>
              </w:rPr>
            </w:pPr>
          </w:p>
        </w:tc>
        <w:tc>
          <w:tcPr>
            <w:tcW w:w="1117" w:type="dxa"/>
          </w:tcPr>
          <w:p w14:paraId="31F51807" w14:textId="1A25AE98" w:rsidR="0052580A" w:rsidRPr="00E2277F" w:rsidRDefault="00A003AB" w:rsidP="0052580A">
            <w:pPr>
              <w:pStyle w:val="BodyText"/>
              <w:tabs>
                <w:tab w:val="decimal" w:pos="865"/>
              </w:tabs>
              <w:spacing w:after="0"/>
              <w:ind w:left="-108" w:right="-7"/>
              <w:rPr>
                <w:rFonts w:cs="Times New Roman"/>
              </w:rPr>
            </w:pPr>
            <w:r>
              <w:rPr>
                <w:rFonts w:cs="Times New Roman"/>
              </w:rPr>
              <w:t>3,388,512</w:t>
            </w:r>
          </w:p>
        </w:tc>
        <w:tc>
          <w:tcPr>
            <w:tcW w:w="243" w:type="dxa"/>
          </w:tcPr>
          <w:p w14:paraId="22A7A19C" w14:textId="77777777" w:rsidR="0052580A" w:rsidRPr="00E2277F" w:rsidRDefault="0052580A" w:rsidP="0052580A">
            <w:pPr>
              <w:pStyle w:val="BodyText"/>
              <w:tabs>
                <w:tab w:val="decimal" w:pos="865"/>
              </w:tabs>
              <w:spacing w:after="0"/>
              <w:ind w:left="-108" w:right="-7"/>
              <w:rPr>
                <w:rFonts w:cs="Times New Roman"/>
              </w:rPr>
            </w:pPr>
          </w:p>
        </w:tc>
        <w:tc>
          <w:tcPr>
            <w:tcW w:w="1107" w:type="dxa"/>
          </w:tcPr>
          <w:p w14:paraId="13EF98B8" w14:textId="06068434" w:rsidR="0052580A" w:rsidRPr="00E2277F" w:rsidRDefault="0052580A" w:rsidP="0052580A">
            <w:pPr>
              <w:pStyle w:val="BodyText"/>
              <w:tabs>
                <w:tab w:val="decimal" w:pos="865"/>
              </w:tabs>
              <w:spacing w:after="0"/>
              <w:ind w:left="-108" w:right="-7"/>
              <w:rPr>
                <w:rFonts w:cs="Times New Roman"/>
              </w:rPr>
            </w:pPr>
            <w:r w:rsidRPr="00D64F51">
              <w:rPr>
                <w:rFonts w:cstheme="minorBidi"/>
                <w:lang w:val="en-US"/>
              </w:rPr>
              <w:t>3,040,539</w:t>
            </w:r>
          </w:p>
        </w:tc>
      </w:tr>
      <w:tr w:rsidR="0052580A" w:rsidRPr="00E2277F" w14:paraId="407F030B" w14:textId="77777777" w:rsidTr="00FA3EF0">
        <w:tc>
          <w:tcPr>
            <w:tcW w:w="4118" w:type="dxa"/>
          </w:tcPr>
          <w:p w14:paraId="663858AA" w14:textId="77777777" w:rsidR="0052580A" w:rsidRPr="00E2277F" w:rsidRDefault="0052580A" w:rsidP="0052580A">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1AAE65D3" w14:textId="09A59593" w:rsidR="0052580A" w:rsidRPr="00E2277F" w:rsidRDefault="00A003AB" w:rsidP="0052580A">
            <w:pPr>
              <w:pStyle w:val="BodyText"/>
              <w:tabs>
                <w:tab w:val="decimal" w:pos="865"/>
              </w:tabs>
              <w:spacing w:after="0"/>
              <w:ind w:left="-108" w:right="-7"/>
              <w:rPr>
                <w:rFonts w:cs="Times New Roman"/>
              </w:rPr>
            </w:pPr>
            <w:r>
              <w:rPr>
                <w:rFonts w:cs="Times New Roman"/>
              </w:rPr>
              <w:t>691</w:t>
            </w:r>
          </w:p>
        </w:tc>
        <w:tc>
          <w:tcPr>
            <w:tcW w:w="244" w:type="dxa"/>
          </w:tcPr>
          <w:p w14:paraId="2F8510FE" w14:textId="77777777" w:rsidR="0052580A" w:rsidRPr="00E2277F" w:rsidRDefault="0052580A" w:rsidP="0052580A">
            <w:pPr>
              <w:pStyle w:val="BodyText"/>
              <w:tabs>
                <w:tab w:val="decimal" w:pos="865"/>
              </w:tabs>
              <w:spacing w:after="0"/>
              <w:ind w:left="-108" w:right="-7"/>
              <w:rPr>
                <w:rFonts w:cs="Times New Roman"/>
              </w:rPr>
            </w:pPr>
          </w:p>
        </w:tc>
        <w:tc>
          <w:tcPr>
            <w:tcW w:w="1056" w:type="dxa"/>
            <w:tcBorders>
              <w:bottom w:val="single" w:sz="4" w:space="0" w:color="auto"/>
            </w:tcBorders>
          </w:tcPr>
          <w:p w14:paraId="1EE9A2BD" w14:textId="430A6ACC" w:rsidR="0052580A" w:rsidRPr="00E2277F" w:rsidRDefault="0052580A" w:rsidP="0052580A">
            <w:pPr>
              <w:pStyle w:val="BodyText"/>
              <w:tabs>
                <w:tab w:val="decimal" w:pos="865"/>
              </w:tabs>
              <w:spacing w:after="0"/>
              <w:ind w:left="-108" w:right="-7"/>
              <w:rPr>
                <w:rFonts w:cs="Times New Roman"/>
              </w:rPr>
            </w:pPr>
            <w:r w:rsidRPr="00D64F51">
              <w:rPr>
                <w:rFonts w:cstheme="minorBidi"/>
                <w:lang w:val="en-US"/>
              </w:rPr>
              <w:t>2,808</w:t>
            </w:r>
          </w:p>
        </w:tc>
        <w:tc>
          <w:tcPr>
            <w:tcW w:w="236" w:type="dxa"/>
          </w:tcPr>
          <w:p w14:paraId="0414E490" w14:textId="77777777" w:rsidR="0052580A" w:rsidRPr="00E2277F" w:rsidRDefault="0052580A" w:rsidP="0052580A">
            <w:pPr>
              <w:pStyle w:val="BodyText"/>
              <w:tabs>
                <w:tab w:val="decimal" w:pos="865"/>
              </w:tabs>
              <w:spacing w:after="0"/>
              <w:ind w:left="-108" w:right="-7"/>
              <w:rPr>
                <w:rFonts w:cs="Times New Roman"/>
              </w:rPr>
            </w:pPr>
          </w:p>
        </w:tc>
        <w:tc>
          <w:tcPr>
            <w:tcW w:w="1117" w:type="dxa"/>
            <w:tcBorders>
              <w:bottom w:val="single" w:sz="4" w:space="0" w:color="auto"/>
            </w:tcBorders>
          </w:tcPr>
          <w:p w14:paraId="309108C2" w14:textId="0C72BBF2" w:rsidR="0052580A" w:rsidRPr="00E2277F" w:rsidRDefault="00A003AB" w:rsidP="0052580A">
            <w:pPr>
              <w:pStyle w:val="BodyText"/>
              <w:tabs>
                <w:tab w:val="decimal" w:pos="865"/>
              </w:tabs>
              <w:spacing w:after="0"/>
              <w:ind w:left="-108" w:right="-7"/>
              <w:rPr>
                <w:rFonts w:cs="Times New Roman"/>
              </w:rPr>
            </w:pPr>
            <w:r>
              <w:rPr>
                <w:rFonts w:cs="Times New Roman"/>
              </w:rPr>
              <w:t>691</w:t>
            </w:r>
          </w:p>
        </w:tc>
        <w:tc>
          <w:tcPr>
            <w:tcW w:w="243" w:type="dxa"/>
          </w:tcPr>
          <w:p w14:paraId="4709C6E7" w14:textId="77777777" w:rsidR="0052580A" w:rsidRPr="00E2277F" w:rsidRDefault="0052580A" w:rsidP="0052580A">
            <w:pPr>
              <w:pStyle w:val="BodyText"/>
              <w:tabs>
                <w:tab w:val="decimal" w:pos="865"/>
              </w:tabs>
              <w:spacing w:after="0"/>
              <w:ind w:left="-108" w:right="-7"/>
              <w:rPr>
                <w:rFonts w:cs="Times New Roman"/>
              </w:rPr>
            </w:pPr>
          </w:p>
        </w:tc>
        <w:tc>
          <w:tcPr>
            <w:tcW w:w="1107" w:type="dxa"/>
            <w:tcBorders>
              <w:bottom w:val="single" w:sz="4" w:space="0" w:color="auto"/>
            </w:tcBorders>
          </w:tcPr>
          <w:p w14:paraId="5D20703F" w14:textId="57D1F7B8" w:rsidR="0052580A" w:rsidRPr="00E2277F" w:rsidRDefault="0052580A" w:rsidP="0052580A">
            <w:pPr>
              <w:pStyle w:val="BodyText"/>
              <w:tabs>
                <w:tab w:val="decimal" w:pos="865"/>
              </w:tabs>
              <w:spacing w:after="0"/>
              <w:ind w:left="-108" w:right="-7"/>
              <w:rPr>
                <w:rFonts w:cs="Times New Roman"/>
              </w:rPr>
            </w:pPr>
            <w:r w:rsidRPr="00D64F51">
              <w:rPr>
                <w:rFonts w:cstheme="minorBidi"/>
                <w:lang w:val="en-US"/>
              </w:rPr>
              <w:t>1,857</w:t>
            </w:r>
          </w:p>
        </w:tc>
      </w:tr>
      <w:tr w:rsidR="0052580A" w:rsidRPr="00E2277F" w14:paraId="58CBBA23" w14:textId="77777777" w:rsidTr="00FA3EF0">
        <w:tc>
          <w:tcPr>
            <w:tcW w:w="4118" w:type="dxa"/>
          </w:tcPr>
          <w:p w14:paraId="63A494E3" w14:textId="77777777" w:rsidR="0052580A" w:rsidRPr="00E2277F" w:rsidRDefault="0052580A" w:rsidP="0052580A">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3BF0A4C7" w14:textId="08937AA8" w:rsidR="0052580A" w:rsidRPr="009E45BC" w:rsidRDefault="00A003AB" w:rsidP="0052580A">
            <w:pPr>
              <w:pStyle w:val="BodyText"/>
              <w:tabs>
                <w:tab w:val="decimal" w:pos="865"/>
              </w:tabs>
              <w:spacing w:after="0"/>
              <w:ind w:left="-108" w:right="-7"/>
              <w:rPr>
                <w:rFonts w:cs="Times New Roman"/>
                <w:b/>
                <w:bCs/>
              </w:rPr>
            </w:pPr>
            <w:r>
              <w:rPr>
                <w:rFonts w:cs="Times New Roman"/>
                <w:b/>
                <w:bCs/>
              </w:rPr>
              <w:t>3,389,203</w:t>
            </w:r>
          </w:p>
        </w:tc>
        <w:tc>
          <w:tcPr>
            <w:tcW w:w="244" w:type="dxa"/>
          </w:tcPr>
          <w:p w14:paraId="19EE37BE" w14:textId="77777777" w:rsidR="0052580A" w:rsidRPr="00E2277F" w:rsidRDefault="0052580A" w:rsidP="0052580A">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62DD3882" w14:textId="2D1942F6" w:rsidR="0052580A" w:rsidRPr="00E2277F" w:rsidRDefault="0052580A" w:rsidP="0052580A">
            <w:pPr>
              <w:pStyle w:val="BodyText"/>
              <w:tabs>
                <w:tab w:val="decimal" w:pos="865"/>
              </w:tabs>
              <w:spacing w:after="0"/>
              <w:ind w:left="-108" w:right="-7"/>
              <w:rPr>
                <w:rFonts w:cs="Times New Roman"/>
                <w:b/>
                <w:bCs/>
              </w:rPr>
            </w:pPr>
            <w:r w:rsidRPr="00D64F51">
              <w:rPr>
                <w:rFonts w:cstheme="minorBidi"/>
                <w:b/>
                <w:bCs/>
                <w:lang w:val="en-US"/>
              </w:rPr>
              <w:t>3,043,347</w:t>
            </w:r>
          </w:p>
        </w:tc>
        <w:tc>
          <w:tcPr>
            <w:tcW w:w="236" w:type="dxa"/>
          </w:tcPr>
          <w:p w14:paraId="5BCDADD0" w14:textId="77777777" w:rsidR="0052580A" w:rsidRPr="00E2277F" w:rsidRDefault="0052580A" w:rsidP="0052580A">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7C91F58D" w14:textId="5A0B5D15" w:rsidR="0052580A" w:rsidRPr="009E45BC" w:rsidRDefault="00A003AB" w:rsidP="0052580A">
            <w:pPr>
              <w:pStyle w:val="BodyText"/>
              <w:tabs>
                <w:tab w:val="decimal" w:pos="865"/>
              </w:tabs>
              <w:spacing w:after="0"/>
              <w:ind w:left="-108" w:right="-7"/>
              <w:rPr>
                <w:rFonts w:cs="Times New Roman"/>
                <w:b/>
                <w:bCs/>
              </w:rPr>
            </w:pPr>
            <w:r>
              <w:rPr>
                <w:rFonts w:cs="Times New Roman"/>
                <w:b/>
                <w:bCs/>
              </w:rPr>
              <w:t>3,389,203</w:t>
            </w:r>
          </w:p>
        </w:tc>
        <w:tc>
          <w:tcPr>
            <w:tcW w:w="243" w:type="dxa"/>
          </w:tcPr>
          <w:p w14:paraId="06861F22" w14:textId="77777777" w:rsidR="0052580A" w:rsidRPr="00E2277F" w:rsidRDefault="0052580A" w:rsidP="0052580A">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62650708" w14:textId="2702F0C7" w:rsidR="0052580A" w:rsidRPr="00E2277F" w:rsidRDefault="0052580A" w:rsidP="0052580A">
            <w:pPr>
              <w:pStyle w:val="BodyText"/>
              <w:tabs>
                <w:tab w:val="decimal" w:pos="865"/>
              </w:tabs>
              <w:spacing w:after="0"/>
              <w:ind w:left="-108" w:right="-7"/>
              <w:rPr>
                <w:rFonts w:cs="Times New Roman"/>
                <w:b/>
                <w:bCs/>
              </w:rPr>
            </w:pPr>
            <w:r w:rsidRPr="00965CD7">
              <w:rPr>
                <w:rFonts w:cstheme="minorBidi"/>
                <w:b/>
                <w:bCs/>
                <w:lang w:val="en-US"/>
              </w:rPr>
              <w:t>3,042,396</w:t>
            </w:r>
          </w:p>
        </w:tc>
      </w:tr>
    </w:tbl>
    <w:p w14:paraId="60C82DDE" w14:textId="77777777" w:rsidR="004F00C0" w:rsidRPr="004F00C0" w:rsidRDefault="004F00C0" w:rsidP="004C2B17">
      <w:pPr>
        <w:spacing w:line="240" w:lineRule="atLeast"/>
        <w:ind w:left="547" w:hanging="547"/>
        <w:rPr>
          <w:b/>
          <w:bCs/>
          <w:lang w:val="en-US"/>
        </w:rPr>
      </w:pPr>
    </w:p>
    <w:p w14:paraId="62B71B46" w14:textId="3E55E3B9" w:rsidR="00311583" w:rsidRDefault="008F40B8" w:rsidP="004C2B17">
      <w:pPr>
        <w:spacing w:line="240" w:lineRule="atLeast"/>
        <w:ind w:left="547" w:hanging="547"/>
        <w:rPr>
          <w:b/>
          <w:bCs/>
          <w:sz w:val="24"/>
          <w:szCs w:val="24"/>
        </w:rPr>
      </w:pPr>
      <w:r w:rsidRPr="003359D3">
        <w:rPr>
          <w:rFonts w:cs="Times New Roman"/>
          <w:b/>
          <w:bCs/>
          <w:sz w:val="24"/>
          <w:szCs w:val="24"/>
        </w:rPr>
        <w:t>9</w:t>
      </w:r>
      <w:r w:rsidR="00311583" w:rsidRPr="003359D3">
        <w:rPr>
          <w:rFonts w:cs="Times New Roman"/>
          <w:b/>
          <w:bCs/>
          <w:sz w:val="24"/>
          <w:szCs w:val="24"/>
        </w:rPr>
        <w:tab/>
      </w:r>
      <w:r w:rsidR="00311583" w:rsidRPr="003359D3">
        <w:rPr>
          <w:b/>
          <w:bCs/>
          <w:sz w:val="24"/>
          <w:szCs w:val="24"/>
        </w:rPr>
        <w:t>Event after the reporting period</w:t>
      </w:r>
    </w:p>
    <w:p w14:paraId="259E2A77" w14:textId="77777777" w:rsidR="00311583" w:rsidRPr="004F00C0" w:rsidRDefault="00311583" w:rsidP="00311583">
      <w:pPr>
        <w:ind w:left="540" w:hanging="540"/>
        <w:rPr>
          <w:b/>
          <w:bCs/>
        </w:rPr>
      </w:pPr>
    </w:p>
    <w:p w14:paraId="5A34EE7A" w14:textId="38DA67E8" w:rsidR="0041605D" w:rsidRPr="00311583" w:rsidRDefault="0041605D" w:rsidP="0041605D">
      <w:pPr>
        <w:ind w:left="540"/>
        <w:jc w:val="both"/>
        <w:rPr>
          <w:rFonts w:cstheme="minorBidi"/>
          <w:cs/>
        </w:rPr>
      </w:pPr>
      <w:r w:rsidRPr="003C4B39">
        <w:rPr>
          <w:rFonts w:cs="Times New Roman"/>
        </w:rPr>
        <w:t xml:space="preserve">At the </w:t>
      </w:r>
      <w:r w:rsidR="006F4CE9">
        <w:rPr>
          <w:rFonts w:cs="Times New Roman"/>
        </w:rPr>
        <w:t>Boards’ of Director Meeting</w:t>
      </w:r>
      <w:r w:rsidRPr="003C4B39">
        <w:rPr>
          <w:rFonts w:cs="Times New Roman"/>
        </w:rPr>
        <w:t xml:space="preserve"> of the Company </w:t>
      </w:r>
      <w:r w:rsidRPr="00E60A3D">
        <w:rPr>
          <w:rFonts w:cs="Times New Roman"/>
        </w:rPr>
        <w:t xml:space="preserve">held on </w:t>
      </w:r>
      <w:r w:rsidR="008F0DAB" w:rsidRPr="00E60A3D">
        <w:rPr>
          <w:rFonts w:cs="Times New Roman"/>
        </w:rPr>
        <w:t xml:space="preserve">11 August </w:t>
      </w:r>
      <w:r w:rsidRPr="00E60A3D">
        <w:rPr>
          <w:rFonts w:cs="Times New Roman"/>
        </w:rPr>
        <w:t>2025, the</w:t>
      </w:r>
      <w:r w:rsidRPr="004C2B17">
        <w:rPr>
          <w:rFonts w:cs="Times New Roman"/>
        </w:rPr>
        <w:t xml:space="preserve"> </w:t>
      </w:r>
      <w:r w:rsidR="006F4CE9">
        <w:rPr>
          <w:rFonts w:cs="Times New Roman"/>
        </w:rPr>
        <w:t>Board of Director</w:t>
      </w:r>
      <w:r w:rsidRPr="004C2B17">
        <w:rPr>
          <w:rFonts w:cs="Times New Roman"/>
        </w:rPr>
        <w:t xml:space="preserve"> approved</w:t>
      </w:r>
      <w:r w:rsidRPr="003C4B39">
        <w:rPr>
          <w:rFonts w:cs="Times New Roman"/>
        </w:rPr>
        <w:t xml:space="preserve"> </w:t>
      </w:r>
      <w:r w:rsidRPr="004C2B17">
        <w:rPr>
          <w:rFonts w:cs="Times New Roman"/>
        </w:rPr>
        <w:t xml:space="preserve">the </w:t>
      </w:r>
      <w:r w:rsidR="006F4CE9">
        <w:rPr>
          <w:rFonts w:cs="Times New Roman"/>
        </w:rPr>
        <w:t>interim</w:t>
      </w:r>
      <w:r w:rsidRPr="004C2B17">
        <w:rPr>
          <w:rFonts w:cs="Times New Roman"/>
        </w:rPr>
        <w:t xml:space="preserve"> dividend </w:t>
      </w:r>
      <w:r w:rsidR="00B36424">
        <w:rPr>
          <w:rFonts w:cs="Times New Roman"/>
        </w:rPr>
        <w:t xml:space="preserve">payment </w:t>
      </w:r>
      <w:r w:rsidR="006F4CE9">
        <w:rPr>
          <w:rFonts w:cs="Times New Roman"/>
        </w:rPr>
        <w:t>of the first half year</w:t>
      </w:r>
      <w:r w:rsidRPr="004C2B17">
        <w:rPr>
          <w:rFonts w:cs="Times New Roman"/>
        </w:rPr>
        <w:t xml:space="preserve"> of 202</w:t>
      </w:r>
      <w:r w:rsidR="006F4CE9">
        <w:rPr>
          <w:rFonts w:cs="Times New Roman"/>
        </w:rPr>
        <w:t>5</w:t>
      </w:r>
      <w:r w:rsidRPr="004C2B17">
        <w:rPr>
          <w:rFonts w:cs="Times New Roman"/>
        </w:rPr>
        <w:t xml:space="preserve"> at Baht </w:t>
      </w:r>
      <w:r w:rsidR="00E37A91" w:rsidRPr="00563D3F">
        <w:rPr>
          <w:rFonts w:cs="Times New Roman"/>
        </w:rPr>
        <w:t>0</w:t>
      </w:r>
      <w:r w:rsidR="00563D3F" w:rsidRPr="00563D3F">
        <w:rPr>
          <w:rFonts w:cs="Times New Roman"/>
        </w:rPr>
        <w:t>.10</w:t>
      </w:r>
      <w:r w:rsidRPr="004C2B17">
        <w:rPr>
          <w:rFonts w:cs="Times New Roman"/>
        </w:rPr>
        <w:t xml:space="preserve"> per share, amounting to Baht </w:t>
      </w:r>
      <w:r w:rsidR="00563D3F">
        <w:rPr>
          <w:rFonts w:cs="Times New Roman"/>
        </w:rPr>
        <w:t>84.74</w:t>
      </w:r>
      <w:r w:rsidR="006F4CE9">
        <w:rPr>
          <w:rFonts w:cs="Times New Roman"/>
        </w:rPr>
        <w:t xml:space="preserve"> </w:t>
      </w:r>
      <w:r w:rsidRPr="004C2B17">
        <w:rPr>
          <w:rFonts w:cs="Times New Roman"/>
        </w:rPr>
        <w:t xml:space="preserve">million. The dividend </w:t>
      </w:r>
      <w:r w:rsidR="006F4CE9">
        <w:rPr>
          <w:rFonts w:cs="Times New Roman"/>
        </w:rPr>
        <w:t xml:space="preserve">will pay </w:t>
      </w:r>
      <w:r w:rsidRPr="004C2B17">
        <w:rPr>
          <w:rFonts w:cs="Times New Roman"/>
        </w:rPr>
        <w:t xml:space="preserve">to the shareholders on </w:t>
      </w:r>
      <w:r w:rsidR="00563D3F" w:rsidRPr="00563D3F">
        <w:rPr>
          <w:rFonts w:cs="Times New Roman"/>
        </w:rPr>
        <w:t>1</w:t>
      </w:r>
      <w:r w:rsidR="00E37A91" w:rsidRPr="00563D3F">
        <w:rPr>
          <w:rFonts w:cs="Times New Roman"/>
        </w:rPr>
        <w:t>0</w:t>
      </w:r>
      <w:r w:rsidRPr="00563D3F">
        <w:rPr>
          <w:rFonts w:cs="Times New Roman"/>
        </w:rPr>
        <w:t xml:space="preserve"> </w:t>
      </w:r>
      <w:r w:rsidR="006F4CE9" w:rsidRPr="00563D3F">
        <w:rPr>
          <w:rFonts w:cs="Times New Roman"/>
        </w:rPr>
        <w:t>September</w:t>
      </w:r>
      <w:r w:rsidRPr="00563D3F">
        <w:rPr>
          <w:rFonts w:cs="Times New Roman"/>
        </w:rPr>
        <w:t xml:space="preserve"> 2025.</w:t>
      </w:r>
    </w:p>
    <w:p w14:paraId="0CD57794" w14:textId="3BADB336" w:rsidR="00357296" w:rsidRPr="00311583" w:rsidRDefault="00357296" w:rsidP="006D231D">
      <w:pPr>
        <w:ind w:left="540"/>
        <w:jc w:val="both"/>
        <w:rPr>
          <w:rFonts w:cstheme="minorBidi"/>
          <w:cs/>
        </w:rPr>
      </w:pPr>
    </w:p>
    <w:sectPr w:rsidR="00357296" w:rsidRPr="00311583" w:rsidSect="00F1582E">
      <w:headerReference w:type="default" r:id="rId11"/>
      <w:footerReference w:type="default" r:id="rId12"/>
      <w:pgSz w:w="11909" w:h="16834" w:code="9"/>
      <w:pgMar w:top="691" w:right="1152" w:bottom="576" w:left="1152" w:header="720" w:footer="720" w:gutter="0"/>
      <w:paperSrc w:first="7" w:other="7"/>
      <w:pgNumType w:start="14"/>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FC7A2" w14:textId="77777777" w:rsidR="0019751C" w:rsidRDefault="0019751C">
      <w:r>
        <w:separator/>
      </w:r>
    </w:p>
  </w:endnote>
  <w:endnote w:type="continuationSeparator" w:id="0">
    <w:p w14:paraId="3C557E6B" w14:textId="77777777" w:rsidR="0019751C" w:rsidRDefault="00197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286736"/>
      <w:docPartObj>
        <w:docPartGallery w:val="Page Numbers (Bottom of Page)"/>
        <w:docPartUnique/>
      </w:docPartObj>
    </w:sdtPr>
    <w:sdtEndPr>
      <w:rPr>
        <w:noProof/>
        <w:sz w:val="22"/>
        <w:szCs w:val="22"/>
      </w:rPr>
    </w:sdtEndPr>
    <w:sdtContent>
      <w:p w14:paraId="27EA3C2F" w14:textId="77777777" w:rsidR="00FA3EF0" w:rsidRPr="004A2971" w:rsidRDefault="00FA3EF0"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7DCD6" w14:textId="77777777" w:rsidR="0019751C" w:rsidRDefault="0019751C">
      <w:r>
        <w:separator/>
      </w:r>
    </w:p>
  </w:footnote>
  <w:footnote w:type="continuationSeparator" w:id="0">
    <w:p w14:paraId="756EC97B" w14:textId="77777777" w:rsidR="0019751C" w:rsidRDefault="00197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9F52E" w14:textId="77777777" w:rsidR="00FA3EF0" w:rsidRDefault="00FA3EF0" w:rsidP="00480045">
    <w:pPr>
      <w:spacing w:line="240" w:lineRule="atLeast"/>
      <w:rPr>
        <w:b/>
        <w:bCs/>
        <w:sz w:val="28"/>
        <w:szCs w:val="28"/>
      </w:rPr>
    </w:pPr>
    <w:r>
      <w:rPr>
        <w:b/>
        <w:bCs/>
        <w:sz w:val="28"/>
        <w:szCs w:val="28"/>
      </w:rPr>
      <w:t>Synnex (Thailand) Public Company Limited and its Subsidiaries</w:t>
    </w:r>
  </w:p>
  <w:p w14:paraId="4A2F9870" w14:textId="77777777" w:rsidR="00FA3EF0" w:rsidRDefault="00FA3EF0" w:rsidP="00480045">
    <w:pPr>
      <w:spacing w:line="240" w:lineRule="atLeast"/>
      <w:rPr>
        <w:b/>
        <w:bCs/>
        <w:sz w:val="24"/>
        <w:szCs w:val="24"/>
      </w:rPr>
    </w:pPr>
    <w:r>
      <w:rPr>
        <w:b/>
        <w:bCs/>
        <w:sz w:val="24"/>
        <w:szCs w:val="24"/>
      </w:rPr>
      <w:t>Notes to the condensed interim financial statements</w:t>
    </w:r>
  </w:p>
  <w:p w14:paraId="684EDE1D" w14:textId="2123DF25" w:rsidR="00FA3EF0" w:rsidRDefault="00FA3EF0" w:rsidP="00AA4B5F">
    <w:pPr>
      <w:spacing w:line="240" w:lineRule="atLeast"/>
      <w:rPr>
        <w:b/>
        <w:bCs/>
        <w:sz w:val="24"/>
        <w:szCs w:val="24"/>
      </w:rPr>
    </w:pPr>
    <w:r>
      <w:rPr>
        <w:b/>
        <w:bCs/>
        <w:sz w:val="24"/>
        <w:szCs w:val="24"/>
      </w:rPr>
      <w:t xml:space="preserve">For the </w:t>
    </w:r>
    <w:r w:rsidR="00EA3016">
      <w:rPr>
        <w:b/>
        <w:bCs/>
        <w:sz w:val="24"/>
        <w:szCs w:val="24"/>
      </w:rPr>
      <w:t xml:space="preserve">three-month and six-month periods ended 30 June </w:t>
    </w:r>
    <w:r w:rsidR="00D81A83">
      <w:rPr>
        <w:b/>
        <w:bCs/>
        <w:sz w:val="24"/>
        <w:szCs w:val="24"/>
      </w:rPr>
      <w:t>2025</w:t>
    </w:r>
    <w:r>
      <w:rPr>
        <w:b/>
        <w:bCs/>
        <w:sz w:val="24"/>
        <w:szCs w:val="24"/>
      </w:rPr>
      <w:t xml:space="preserve"> (Unaudited)</w:t>
    </w:r>
  </w:p>
  <w:p w14:paraId="255C20A8" w14:textId="77777777" w:rsidR="00FA3EF0" w:rsidRDefault="00FA3EF0" w:rsidP="00154BC6">
    <w:pPr>
      <w:spacing w:line="240" w:lineRule="atLeast"/>
      <w:rPr>
        <w:b/>
        <w:bCs/>
        <w:sz w:val="24"/>
        <w:szCs w:val="24"/>
      </w:rPr>
    </w:pPr>
  </w:p>
  <w:p w14:paraId="5A5D9782" w14:textId="77777777" w:rsidR="00FA3EF0" w:rsidRPr="00F96BCD" w:rsidRDefault="00FA3EF0"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45A6ABF"/>
    <w:multiLevelType w:val="hybridMultilevel"/>
    <w:tmpl w:val="E3747C5A"/>
    <w:lvl w:ilvl="0" w:tplc="A024F5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A3E86"/>
    <w:multiLevelType w:val="hybridMultilevel"/>
    <w:tmpl w:val="E0B4F206"/>
    <w:lvl w:ilvl="0" w:tplc="F5204E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7"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9"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5"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8"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69262440">
    <w:abstractNumId w:val="8"/>
  </w:num>
  <w:num w:numId="2" w16cid:durableId="879786619">
    <w:abstractNumId w:val="24"/>
  </w:num>
  <w:num w:numId="3" w16cid:durableId="333461518">
    <w:abstractNumId w:val="28"/>
  </w:num>
  <w:num w:numId="4" w16cid:durableId="506218082">
    <w:abstractNumId w:val="7"/>
  </w:num>
  <w:num w:numId="5" w16cid:durableId="1350908429">
    <w:abstractNumId w:val="26"/>
  </w:num>
  <w:num w:numId="6" w16cid:durableId="2025744781">
    <w:abstractNumId w:val="0"/>
  </w:num>
  <w:num w:numId="7" w16cid:durableId="1873808993">
    <w:abstractNumId w:val="1"/>
  </w:num>
  <w:num w:numId="8" w16cid:durableId="645428811">
    <w:abstractNumId w:val="36"/>
  </w:num>
  <w:num w:numId="9" w16cid:durableId="306860704">
    <w:abstractNumId w:val="38"/>
  </w:num>
  <w:num w:numId="10" w16cid:durableId="221138864">
    <w:abstractNumId w:val="39"/>
  </w:num>
  <w:num w:numId="11" w16cid:durableId="657539566">
    <w:abstractNumId w:val="15"/>
  </w:num>
  <w:num w:numId="12" w16cid:durableId="1895500800">
    <w:abstractNumId w:val="2"/>
  </w:num>
  <w:num w:numId="13" w16cid:durableId="995065354">
    <w:abstractNumId w:val="10"/>
  </w:num>
  <w:num w:numId="14" w16cid:durableId="683088965">
    <w:abstractNumId w:val="16"/>
  </w:num>
  <w:num w:numId="15" w16cid:durableId="454061914">
    <w:abstractNumId w:val="21"/>
  </w:num>
  <w:num w:numId="16" w16cid:durableId="1202472270">
    <w:abstractNumId w:val="11"/>
  </w:num>
  <w:num w:numId="17" w16cid:durableId="891379642">
    <w:abstractNumId w:val="33"/>
  </w:num>
  <w:num w:numId="18" w16cid:durableId="571159587">
    <w:abstractNumId w:val="32"/>
  </w:num>
  <w:num w:numId="19" w16cid:durableId="1859083025">
    <w:abstractNumId w:val="18"/>
  </w:num>
  <w:num w:numId="20" w16cid:durableId="1669791937">
    <w:abstractNumId w:val="19"/>
  </w:num>
  <w:num w:numId="21" w16cid:durableId="823006638">
    <w:abstractNumId w:val="17"/>
  </w:num>
  <w:num w:numId="22" w16cid:durableId="2006741449">
    <w:abstractNumId w:val="14"/>
  </w:num>
  <w:num w:numId="23" w16cid:durableId="1620381196">
    <w:abstractNumId w:val="28"/>
  </w:num>
  <w:num w:numId="24" w16cid:durableId="1007562690">
    <w:abstractNumId w:val="28"/>
  </w:num>
  <w:num w:numId="25" w16cid:durableId="1876841637">
    <w:abstractNumId w:val="28"/>
  </w:num>
  <w:num w:numId="26" w16cid:durableId="1786729672">
    <w:abstractNumId w:val="34"/>
  </w:num>
  <w:num w:numId="27" w16cid:durableId="1843011973">
    <w:abstractNumId w:val="37"/>
  </w:num>
  <w:num w:numId="28" w16cid:durableId="1755541641">
    <w:abstractNumId w:val="35"/>
  </w:num>
  <w:num w:numId="29" w16cid:durableId="386612587">
    <w:abstractNumId w:val="29"/>
  </w:num>
  <w:num w:numId="30" w16cid:durableId="1828283060">
    <w:abstractNumId w:val="31"/>
  </w:num>
  <w:num w:numId="31" w16cid:durableId="926579984">
    <w:abstractNumId w:val="25"/>
  </w:num>
  <w:num w:numId="32" w16cid:durableId="740718724">
    <w:abstractNumId w:val="30"/>
  </w:num>
  <w:num w:numId="33" w16cid:durableId="1368025158">
    <w:abstractNumId w:val="13"/>
  </w:num>
  <w:num w:numId="34" w16cid:durableId="1320382459">
    <w:abstractNumId w:val="5"/>
  </w:num>
  <w:num w:numId="35" w16cid:durableId="1846823012">
    <w:abstractNumId w:val="23"/>
  </w:num>
  <w:num w:numId="36" w16cid:durableId="1691487898">
    <w:abstractNumId w:val="3"/>
  </w:num>
  <w:num w:numId="37" w16cid:durableId="1266813055">
    <w:abstractNumId w:val="4"/>
  </w:num>
  <w:num w:numId="38" w16cid:durableId="1170364624">
    <w:abstractNumId w:val="12"/>
  </w:num>
  <w:num w:numId="39" w16cid:durableId="888224705">
    <w:abstractNumId w:val="6"/>
  </w:num>
  <w:num w:numId="40" w16cid:durableId="458844545">
    <w:abstractNumId w:val="20"/>
  </w:num>
  <w:num w:numId="41" w16cid:durableId="1209533978">
    <w:abstractNumId w:val="25"/>
  </w:num>
  <w:num w:numId="42" w16cid:durableId="419522116">
    <w:abstractNumId w:val="27"/>
  </w:num>
  <w:num w:numId="43" w16cid:durableId="1263225143">
    <w:abstractNumId w:val="22"/>
  </w:num>
  <w:num w:numId="44" w16cid:durableId="243076268">
    <w:abstractNumId w:val="24"/>
  </w:num>
  <w:num w:numId="45" w16cid:durableId="2024823037">
    <w:abstractNumId w:val="9"/>
  </w:num>
  <w:num w:numId="46" w16cid:durableId="670063944">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859"/>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977"/>
    <w:rsid w:val="00005B73"/>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2BC"/>
    <w:rsid w:val="000129AA"/>
    <w:rsid w:val="00012A62"/>
    <w:rsid w:val="00012B08"/>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C22"/>
    <w:rsid w:val="00016F23"/>
    <w:rsid w:val="0001706C"/>
    <w:rsid w:val="000178F8"/>
    <w:rsid w:val="00017AA6"/>
    <w:rsid w:val="000207FB"/>
    <w:rsid w:val="0002097A"/>
    <w:rsid w:val="00020E3C"/>
    <w:rsid w:val="0002124E"/>
    <w:rsid w:val="00021885"/>
    <w:rsid w:val="00021ACE"/>
    <w:rsid w:val="00022299"/>
    <w:rsid w:val="00022C77"/>
    <w:rsid w:val="00022F7B"/>
    <w:rsid w:val="00023170"/>
    <w:rsid w:val="00023D48"/>
    <w:rsid w:val="00024695"/>
    <w:rsid w:val="000248D4"/>
    <w:rsid w:val="00024CAD"/>
    <w:rsid w:val="00025027"/>
    <w:rsid w:val="0002518A"/>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1D5D"/>
    <w:rsid w:val="000320B0"/>
    <w:rsid w:val="00032C7F"/>
    <w:rsid w:val="00032F5A"/>
    <w:rsid w:val="0003301E"/>
    <w:rsid w:val="000332DF"/>
    <w:rsid w:val="00033517"/>
    <w:rsid w:val="000339B3"/>
    <w:rsid w:val="00034500"/>
    <w:rsid w:val="00034692"/>
    <w:rsid w:val="00034FCA"/>
    <w:rsid w:val="0003574E"/>
    <w:rsid w:val="000359FA"/>
    <w:rsid w:val="000360B5"/>
    <w:rsid w:val="0003675A"/>
    <w:rsid w:val="000368E0"/>
    <w:rsid w:val="000369FF"/>
    <w:rsid w:val="00036AB6"/>
    <w:rsid w:val="00036ED4"/>
    <w:rsid w:val="000371A2"/>
    <w:rsid w:val="00037234"/>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AF5"/>
    <w:rsid w:val="00043B0C"/>
    <w:rsid w:val="00043B13"/>
    <w:rsid w:val="00043DA9"/>
    <w:rsid w:val="0004402D"/>
    <w:rsid w:val="000443A0"/>
    <w:rsid w:val="0004496E"/>
    <w:rsid w:val="0004498F"/>
    <w:rsid w:val="000450EC"/>
    <w:rsid w:val="000452C8"/>
    <w:rsid w:val="00045594"/>
    <w:rsid w:val="000455C0"/>
    <w:rsid w:val="00045903"/>
    <w:rsid w:val="00045938"/>
    <w:rsid w:val="0004642F"/>
    <w:rsid w:val="00046B8F"/>
    <w:rsid w:val="00046C09"/>
    <w:rsid w:val="00047492"/>
    <w:rsid w:val="000478A4"/>
    <w:rsid w:val="00047E4F"/>
    <w:rsid w:val="0005032C"/>
    <w:rsid w:val="000505A8"/>
    <w:rsid w:val="0005064B"/>
    <w:rsid w:val="00050899"/>
    <w:rsid w:val="00050F34"/>
    <w:rsid w:val="00051616"/>
    <w:rsid w:val="00051A29"/>
    <w:rsid w:val="00051D2A"/>
    <w:rsid w:val="00052114"/>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A65"/>
    <w:rsid w:val="00062AE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2A"/>
    <w:rsid w:val="0006509D"/>
    <w:rsid w:val="00065259"/>
    <w:rsid w:val="000653BE"/>
    <w:rsid w:val="00065718"/>
    <w:rsid w:val="00065969"/>
    <w:rsid w:val="00065B8A"/>
    <w:rsid w:val="00065F28"/>
    <w:rsid w:val="00065FD7"/>
    <w:rsid w:val="00066063"/>
    <w:rsid w:val="000667EB"/>
    <w:rsid w:val="00066ADC"/>
    <w:rsid w:val="00066EA4"/>
    <w:rsid w:val="00067459"/>
    <w:rsid w:val="0006767A"/>
    <w:rsid w:val="00067682"/>
    <w:rsid w:val="000676A6"/>
    <w:rsid w:val="00067ADB"/>
    <w:rsid w:val="00067C74"/>
    <w:rsid w:val="00067E01"/>
    <w:rsid w:val="00067ECE"/>
    <w:rsid w:val="0007069A"/>
    <w:rsid w:val="000708A5"/>
    <w:rsid w:val="00070A1D"/>
    <w:rsid w:val="00070EFF"/>
    <w:rsid w:val="0007111C"/>
    <w:rsid w:val="000718F7"/>
    <w:rsid w:val="000719F5"/>
    <w:rsid w:val="00071AD8"/>
    <w:rsid w:val="00071BB7"/>
    <w:rsid w:val="00071C8B"/>
    <w:rsid w:val="00071E35"/>
    <w:rsid w:val="000720F5"/>
    <w:rsid w:val="000728D1"/>
    <w:rsid w:val="00072B25"/>
    <w:rsid w:val="00072D86"/>
    <w:rsid w:val="00072E3F"/>
    <w:rsid w:val="00073107"/>
    <w:rsid w:val="0007346E"/>
    <w:rsid w:val="00073688"/>
    <w:rsid w:val="00073782"/>
    <w:rsid w:val="00073BE7"/>
    <w:rsid w:val="00073E14"/>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432"/>
    <w:rsid w:val="000817F7"/>
    <w:rsid w:val="000819CF"/>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3CF"/>
    <w:rsid w:val="00084DD6"/>
    <w:rsid w:val="000850D9"/>
    <w:rsid w:val="000850E4"/>
    <w:rsid w:val="000852CA"/>
    <w:rsid w:val="000856A3"/>
    <w:rsid w:val="00085BA1"/>
    <w:rsid w:val="00085CB1"/>
    <w:rsid w:val="00085D1F"/>
    <w:rsid w:val="000862D6"/>
    <w:rsid w:val="00086553"/>
    <w:rsid w:val="00086BFE"/>
    <w:rsid w:val="00087468"/>
    <w:rsid w:val="00087795"/>
    <w:rsid w:val="00087F68"/>
    <w:rsid w:val="000901B1"/>
    <w:rsid w:val="0009040D"/>
    <w:rsid w:val="00090BBA"/>
    <w:rsid w:val="00090EC8"/>
    <w:rsid w:val="0009114F"/>
    <w:rsid w:val="00091260"/>
    <w:rsid w:val="00091452"/>
    <w:rsid w:val="00091482"/>
    <w:rsid w:val="000917D6"/>
    <w:rsid w:val="0009188A"/>
    <w:rsid w:val="00091940"/>
    <w:rsid w:val="00091CA4"/>
    <w:rsid w:val="000921D3"/>
    <w:rsid w:val="00092FFF"/>
    <w:rsid w:val="00093231"/>
    <w:rsid w:val="000936EC"/>
    <w:rsid w:val="000944A2"/>
    <w:rsid w:val="00094564"/>
    <w:rsid w:val="00094B38"/>
    <w:rsid w:val="00094F52"/>
    <w:rsid w:val="0009530D"/>
    <w:rsid w:val="00095A6B"/>
    <w:rsid w:val="00095AD9"/>
    <w:rsid w:val="00095CDF"/>
    <w:rsid w:val="000960BF"/>
    <w:rsid w:val="000960C4"/>
    <w:rsid w:val="0009627E"/>
    <w:rsid w:val="00096A51"/>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09A"/>
    <w:rsid w:val="000A34A4"/>
    <w:rsid w:val="000A35C1"/>
    <w:rsid w:val="000A38C3"/>
    <w:rsid w:val="000A3F26"/>
    <w:rsid w:val="000A40A3"/>
    <w:rsid w:val="000A4A81"/>
    <w:rsid w:val="000A58B8"/>
    <w:rsid w:val="000A5D3F"/>
    <w:rsid w:val="000A6590"/>
    <w:rsid w:val="000A6C53"/>
    <w:rsid w:val="000A6EFA"/>
    <w:rsid w:val="000A7261"/>
    <w:rsid w:val="000A76FC"/>
    <w:rsid w:val="000A7723"/>
    <w:rsid w:val="000A78AD"/>
    <w:rsid w:val="000A791E"/>
    <w:rsid w:val="000B0084"/>
    <w:rsid w:val="000B042E"/>
    <w:rsid w:val="000B094A"/>
    <w:rsid w:val="000B1696"/>
    <w:rsid w:val="000B2119"/>
    <w:rsid w:val="000B233F"/>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1B"/>
    <w:rsid w:val="000C1574"/>
    <w:rsid w:val="000C170A"/>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6A67"/>
    <w:rsid w:val="000C721A"/>
    <w:rsid w:val="000C7950"/>
    <w:rsid w:val="000D0053"/>
    <w:rsid w:val="000D02AC"/>
    <w:rsid w:val="000D0360"/>
    <w:rsid w:val="000D0934"/>
    <w:rsid w:val="000D1264"/>
    <w:rsid w:val="000D15F8"/>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6C"/>
    <w:rsid w:val="000D64BA"/>
    <w:rsid w:val="000D6709"/>
    <w:rsid w:val="000D6938"/>
    <w:rsid w:val="000D69C9"/>
    <w:rsid w:val="000D6ACE"/>
    <w:rsid w:val="000D6F88"/>
    <w:rsid w:val="000D6FC9"/>
    <w:rsid w:val="000D7042"/>
    <w:rsid w:val="000D74B1"/>
    <w:rsid w:val="000D7EEC"/>
    <w:rsid w:val="000D7F9E"/>
    <w:rsid w:val="000E0270"/>
    <w:rsid w:val="000E0584"/>
    <w:rsid w:val="000E07C9"/>
    <w:rsid w:val="000E098C"/>
    <w:rsid w:val="000E1005"/>
    <w:rsid w:val="000E130E"/>
    <w:rsid w:val="000E15AF"/>
    <w:rsid w:val="000E15D6"/>
    <w:rsid w:val="000E18F5"/>
    <w:rsid w:val="000E19A2"/>
    <w:rsid w:val="000E28D5"/>
    <w:rsid w:val="000E29A1"/>
    <w:rsid w:val="000E3471"/>
    <w:rsid w:val="000E34AC"/>
    <w:rsid w:val="000E34ED"/>
    <w:rsid w:val="000E35E9"/>
    <w:rsid w:val="000E3C09"/>
    <w:rsid w:val="000E3FE3"/>
    <w:rsid w:val="000E47BC"/>
    <w:rsid w:val="000E4B3A"/>
    <w:rsid w:val="000E4EBA"/>
    <w:rsid w:val="000E596A"/>
    <w:rsid w:val="000E5F34"/>
    <w:rsid w:val="000E6150"/>
    <w:rsid w:val="000E6241"/>
    <w:rsid w:val="000E670B"/>
    <w:rsid w:val="000E6977"/>
    <w:rsid w:val="000E6C86"/>
    <w:rsid w:val="000E6CA9"/>
    <w:rsid w:val="000E7018"/>
    <w:rsid w:val="000E709E"/>
    <w:rsid w:val="000E71C0"/>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5D0E"/>
    <w:rsid w:val="000F6136"/>
    <w:rsid w:val="000F61C1"/>
    <w:rsid w:val="000F6299"/>
    <w:rsid w:val="000F65BA"/>
    <w:rsid w:val="000F65C3"/>
    <w:rsid w:val="000F6CAF"/>
    <w:rsid w:val="000F6FDF"/>
    <w:rsid w:val="000F7204"/>
    <w:rsid w:val="000F7582"/>
    <w:rsid w:val="000F7894"/>
    <w:rsid w:val="000F7BAC"/>
    <w:rsid w:val="000F7F30"/>
    <w:rsid w:val="0010021E"/>
    <w:rsid w:val="00100489"/>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296"/>
    <w:rsid w:val="001033BC"/>
    <w:rsid w:val="001035BD"/>
    <w:rsid w:val="001046E6"/>
    <w:rsid w:val="00104C15"/>
    <w:rsid w:val="001055FD"/>
    <w:rsid w:val="00105709"/>
    <w:rsid w:val="00105727"/>
    <w:rsid w:val="001057D9"/>
    <w:rsid w:val="001059AD"/>
    <w:rsid w:val="001059F9"/>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2AC"/>
    <w:rsid w:val="00112B7D"/>
    <w:rsid w:val="00112DB1"/>
    <w:rsid w:val="00112F5D"/>
    <w:rsid w:val="00113406"/>
    <w:rsid w:val="001134B7"/>
    <w:rsid w:val="00113744"/>
    <w:rsid w:val="001139C6"/>
    <w:rsid w:val="00113B1A"/>
    <w:rsid w:val="00113CBA"/>
    <w:rsid w:val="00114309"/>
    <w:rsid w:val="001148DF"/>
    <w:rsid w:val="00114C61"/>
    <w:rsid w:val="00114CEE"/>
    <w:rsid w:val="00114E8F"/>
    <w:rsid w:val="001150DA"/>
    <w:rsid w:val="00115B3F"/>
    <w:rsid w:val="00115DB0"/>
    <w:rsid w:val="00116468"/>
    <w:rsid w:val="00116690"/>
    <w:rsid w:val="00116C1E"/>
    <w:rsid w:val="00117185"/>
    <w:rsid w:val="00117635"/>
    <w:rsid w:val="00117686"/>
    <w:rsid w:val="00117AB9"/>
    <w:rsid w:val="00117B4D"/>
    <w:rsid w:val="00117B7B"/>
    <w:rsid w:val="00120AD6"/>
    <w:rsid w:val="00120D65"/>
    <w:rsid w:val="00121AC1"/>
    <w:rsid w:val="00121B55"/>
    <w:rsid w:val="00121BDB"/>
    <w:rsid w:val="00121CDC"/>
    <w:rsid w:val="00121EBB"/>
    <w:rsid w:val="001225D6"/>
    <w:rsid w:val="0012263A"/>
    <w:rsid w:val="001227F4"/>
    <w:rsid w:val="00122F40"/>
    <w:rsid w:val="001233B0"/>
    <w:rsid w:val="0012363E"/>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310"/>
    <w:rsid w:val="00127AFA"/>
    <w:rsid w:val="00127ED2"/>
    <w:rsid w:val="001301F6"/>
    <w:rsid w:val="00130931"/>
    <w:rsid w:val="00130A3C"/>
    <w:rsid w:val="00130B9E"/>
    <w:rsid w:val="00130C05"/>
    <w:rsid w:val="00130EFE"/>
    <w:rsid w:val="00131015"/>
    <w:rsid w:val="001316BC"/>
    <w:rsid w:val="001320DC"/>
    <w:rsid w:val="00132DC9"/>
    <w:rsid w:val="0013346F"/>
    <w:rsid w:val="00133501"/>
    <w:rsid w:val="0013398C"/>
    <w:rsid w:val="001339D2"/>
    <w:rsid w:val="00133BFA"/>
    <w:rsid w:val="00133C30"/>
    <w:rsid w:val="00133E4E"/>
    <w:rsid w:val="00134497"/>
    <w:rsid w:val="00134A5D"/>
    <w:rsid w:val="00134D53"/>
    <w:rsid w:val="0013545C"/>
    <w:rsid w:val="00135475"/>
    <w:rsid w:val="001354EB"/>
    <w:rsid w:val="001355E9"/>
    <w:rsid w:val="0013630D"/>
    <w:rsid w:val="001364B2"/>
    <w:rsid w:val="00136603"/>
    <w:rsid w:val="00136816"/>
    <w:rsid w:val="001377D8"/>
    <w:rsid w:val="00137A02"/>
    <w:rsid w:val="00137CD2"/>
    <w:rsid w:val="00137D3D"/>
    <w:rsid w:val="00137D8D"/>
    <w:rsid w:val="00137FE7"/>
    <w:rsid w:val="0014019A"/>
    <w:rsid w:val="0014059F"/>
    <w:rsid w:val="00140974"/>
    <w:rsid w:val="00140986"/>
    <w:rsid w:val="001409D2"/>
    <w:rsid w:val="00140AFA"/>
    <w:rsid w:val="00140B22"/>
    <w:rsid w:val="00141216"/>
    <w:rsid w:val="00141A65"/>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0D9"/>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A60"/>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C35"/>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228"/>
    <w:rsid w:val="001772F8"/>
    <w:rsid w:val="00177A78"/>
    <w:rsid w:val="0018164A"/>
    <w:rsid w:val="0018173E"/>
    <w:rsid w:val="00181795"/>
    <w:rsid w:val="00181869"/>
    <w:rsid w:val="00181A0C"/>
    <w:rsid w:val="001821FB"/>
    <w:rsid w:val="00182756"/>
    <w:rsid w:val="00182EBB"/>
    <w:rsid w:val="00183AF2"/>
    <w:rsid w:val="00183BDA"/>
    <w:rsid w:val="00183C73"/>
    <w:rsid w:val="0018454D"/>
    <w:rsid w:val="001845F6"/>
    <w:rsid w:val="00184737"/>
    <w:rsid w:val="00184B57"/>
    <w:rsid w:val="00184D42"/>
    <w:rsid w:val="0018543A"/>
    <w:rsid w:val="0018581E"/>
    <w:rsid w:val="00186314"/>
    <w:rsid w:val="0018636C"/>
    <w:rsid w:val="00186587"/>
    <w:rsid w:val="00186A9E"/>
    <w:rsid w:val="00186DA9"/>
    <w:rsid w:val="0018706B"/>
    <w:rsid w:val="00187F36"/>
    <w:rsid w:val="00187FDF"/>
    <w:rsid w:val="001906DC"/>
    <w:rsid w:val="001910D6"/>
    <w:rsid w:val="00191989"/>
    <w:rsid w:val="00191BC5"/>
    <w:rsid w:val="001925F5"/>
    <w:rsid w:val="00192D53"/>
    <w:rsid w:val="00193033"/>
    <w:rsid w:val="00193673"/>
    <w:rsid w:val="001938EE"/>
    <w:rsid w:val="00193968"/>
    <w:rsid w:val="00193C7F"/>
    <w:rsid w:val="0019486C"/>
    <w:rsid w:val="00194932"/>
    <w:rsid w:val="00194ECC"/>
    <w:rsid w:val="001956BE"/>
    <w:rsid w:val="00195BDB"/>
    <w:rsid w:val="00195BF3"/>
    <w:rsid w:val="00196522"/>
    <w:rsid w:val="00196C97"/>
    <w:rsid w:val="0019751C"/>
    <w:rsid w:val="001976A7"/>
    <w:rsid w:val="001A02DB"/>
    <w:rsid w:val="001A053D"/>
    <w:rsid w:val="001A0594"/>
    <w:rsid w:val="001A11E7"/>
    <w:rsid w:val="001A11F1"/>
    <w:rsid w:val="001A1623"/>
    <w:rsid w:val="001A194C"/>
    <w:rsid w:val="001A1B73"/>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B30"/>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036"/>
    <w:rsid w:val="001B6778"/>
    <w:rsid w:val="001B6ACA"/>
    <w:rsid w:val="001B6B9B"/>
    <w:rsid w:val="001B70B0"/>
    <w:rsid w:val="001B7153"/>
    <w:rsid w:val="001B7CC6"/>
    <w:rsid w:val="001B7E41"/>
    <w:rsid w:val="001B7F03"/>
    <w:rsid w:val="001C0D7E"/>
    <w:rsid w:val="001C116F"/>
    <w:rsid w:val="001C14AB"/>
    <w:rsid w:val="001C1689"/>
    <w:rsid w:val="001C1A53"/>
    <w:rsid w:val="001C1E42"/>
    <w:rsid w:val="001C22EA"/>
    <w:rsid w:val="001C2543"/>
    <w:rsid w:val="001C25CA"/>
    <w:rsid w:val="001C314C"/>
    <w:rsid w:val="001C39F7"/>
    <w:rsid w:val="001C3E06"/>
    <w:rsid w:val="001C45A2"/>
    <w:rsid w:val="001C4AAF"/>
    <w:rsid w:val="001C4CC8"/>
    <w:rsid w:val="001C50F7"/>
    <w:rsid w:val="001C53FA"/>
    <w:rsid w:val="001C56C3"/>
    <w:rsid w:val="001C59AF"/>
    <w:rsid w:val="001C6550"/>
    <w:rsid w:val="001C6BE4"/>
    <w:rsid w:val="001D0977"/>
    <w:rsid w:val="001D0E17"/>
    <w:rsid w:val="001D1509"/>
    <w:rsid w:val="001D19D6"/>
    <w:rsid w:val="001D1C44"/>
    <w:rsid w:val="001D1D07"/>
    <w:rsid w:val="001D2F60"/>
    <w:rsid w:val="001D310C"/>
    <w:rsid w:val="001D316A"/>
    <w:rsid w:val="001D337B"/>
    <w:rsid w:val="001D348B"/>
    <w:rsid w:val="001D359D"/>
    <w:rsid w:val="001D365A"/>
    <w:rsid w:val="001D3C7E"/>
    <w:rsid w:val="001D3C95"/>
    <w:rsid w:val="001D595D"/>
    <w:rsid w:val="001D6851"/>
    <w:rsid w:val="001D690D"/>
    <w:rsid w:val="001D6CA3"/>
    <w:rsid w:val="001D6E66"/>
    <w:rsid w:val="001D71A5"/>
    <w:rsid w:val="001D7352"/>
    <w:rsid w:val="001D7507"/>
    <w:rsid w:val="001E01B2"/>
    <w:rsid w:val="001E0501"/>
    <w:rsid w:val="001E08AF"/>
    <w:rsid w:val="001E0ABF"/>
    <w:rsid w:val="001E0B6B"/>
    <w:rsid w:val="001E0BDC"/>
    <w:rsid w:val="001E0C5D"/>
    <w:rsid w:val="001E0CC4"/>
    <w:rsid w:val="001E1009"/>
    <w:rsid w:val="001E10E0"/>
    <w:rsid w:val="001E126C"/>
    <w:rsid w:val="001E2112"/>
    <w:rsid w:val="001E21B5"/>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6BC3"/>
    <w:rsid w:val="001E70F7"/>
    <w:rsid w:val="001E735F"/>
    <w:rsid w:val="001E73AD"/>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35"/>
    <w:rsid w:val="001F37EE"/>
    <w:rsid w:val="001F3D48"/>
    <w:rsid w:val="001F4156"/>
    <w:rsid w:val="001F436B"/>
    <w:rsid w:val="001F44B0"/>
    <w:rsid w:val="001F534F"/>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701"/>
    <w:rsid w:val="00201F91"/>
    <w:rsid w:val="002020AF"/>
    <w:rsid w:val="0020227E"/>
    <w:rsid w:val="00202533"/>
    <w:rsid w:val="00202904"/>
    <w:rsid w:val="00202E1C"/>
    <w:rsid w:val="002030D3"/>
    <w:rsid w:val="00203BEB"/>
    <w:rsid w:val="00203C8C"/>
    <w:rsid w:val="00203D4C"/>
    <w:rsid w:val="00204049"/>
    <w:rsid w:val="002044FD"/>
    <w:rsid w:val="00204785"/>
    <w:rsid w:val="002050E2"/>
    <w:rsid w:val="00205479"/>
    <w:rsid w:val="00205514"/>
    <w:rsid w:val="00205518"/>
    <w:rsid w:val="00205A9D"/>
    <w:rsid w:val="0020611C"/>
    <w:rsid w:val="002064B6"/>
    <w:rsid w:val="002068B2"/>
    <w:rsid w:val="002068C7"/>
    <w:rsid w:val="00206ECA"/>
    <w:rsid w:val="002070BB"/>
    <w:rsid w:val="00207747"/>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0AF"/>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16"/>
    <w:rsid w:val="0021719A"/>
    <w:rsid w:val="00217411"/>
    <w:rsid w:val="002176E9"/>
    <w:rsid w:val="00217711"/>
    <w:rsid w:val="0021796A"/>
    <w:rsid w:val="00217BDB"/>
    <w:rsid w:val="00217DFD"/>
    <w:rsid w:val="00217EB8"/>
    <w:rsid w:val="002201CA"/>
    <w:rsid w:val="00220442"/>
    <w:rsid w:val="002208DA"/>
    <w:rsid w:val="00221070"/>
    <w:rsid w:val="002212ED"/>
    <w:rsid w:val="002214CF"/>
    <w:rsid w:val="00221505"/>
    <w:rsid w:val="0022198B"/>
    <w:rsid w:val="00221FB2"/>
    <w:rsid w:val="0022277C"/>
    <w:rsid w:val="0022278E"/>
    <w:rsid w:val="0022290F"/>
    <w:rsid w:val="00222D15"/>
    <w:rsid w:val="00222EDA"/>
    <w:rsid w:val="00223BC4"/>
    <w:rsid w:val="00224B1C"/>
    <w:rsid w:val="00225211"/>
    <w:rsid w:val="00225802"/>
    <w:rsid w:val="00226168"/>
    <w:rsid w:val="0022616D"/>
    <w:rsid w:val="002261ED"/>
    <w:rsid w:val="002262D5"/>
    <w:rsid w:val="00226749"/>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851"/>
    <w:rsid w:val="00235933"/>
    <w:rsid w:val="002359AE"/>
    <w:rsid w:val="002361DD"/>
    <w:rsid w:val="00236432"/>
    <w:rsid w:val="0023654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EC6"/>
    <w:rsid w:val="00250FA9"/>
    <w:rsid w:val="002519D1"/>
    <w:rsid w:val="00251B3A"/>
    <w:rsid w:val="00252087"/>
    <w:rsid w:val="0025231C"/>
    <w:rsid w:val="002526DB"/>
    <w:rsid w:val="00252883"/>
    <w:rsid w:val="00252C8F"/>
    <w:rsid w:val="00253A95"/>
    <w:rsid w:val="00253EFF"/>
    <w:rsid w:val="00254150"/>
    <w:rsid w:val="00254C09"/>
    <w:rsid w:val="00254DF1"/>
    <w:rsid w:val="00255186"/>
    <w:rsid w:val="002553DD"/>
    <w:rsid w:val="0025573C"/>
    <w:rsid w:val="00255796"/>
    <w:rsid w:val="00255848"/>
    <w:rsid w:val="00255A5F"/>
    <w:rsid w:val="00255AA1"/>
    <w:rsid w:val="00255E8E"/>
    <w:rsid w:val="002560BF"/>
    <w:rsid w:val="0025627D"/>
    <w:rsid w:val="002562E4"/>
    <w:rsid w:val="0025639F"/>
    <w:rsid w:val="00256438"/>
    <w:rsid w:val="002567B6"/>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2E4"/>
    <w:rsid w:val="00264529"/>
    <w:rsid w:val="002649AF"/>
    <w:rsid w:val="002649C9"/>
    <w:rsid w:val="00264A10"/>
    <w:rsid w:val="00264ABE"/>
    <w:rsid w:val="00264FA8"/>
    <w:rsid w:val="002655C8"/>
    <w:rsid w:val="0026566D"/>
    <w:rsid w:val="002659D4"/>
    <w:rsid w:val="0026600E"/>
    <w:rsid w:val="00266098"/>
    <w:rsid w:val="002669FC"/>
    <w:rsid w:val="00266FB6"/>
    <w:rsid w:val="0026706B"/>
    <w:rsid w:val="00267795"/>
    <w:rsid w:val="0026783C"/>
    <w:rsid w:val="002678D7"/>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7A3"/>
    <w:rsid w:val="00273C24"/>
    <w:rsid w:val="00273C34"/>
    <w:rsid w:val="00274063"/>
    <w:rsid w:val="00274243"/>
    <w:rsid w:val="0027503F"/>
    <w:rsid w:val="0027530A"/>
    <w:rsid w:val="0027531B"/>
    <w:rsid w:val="002756CA"/>
    <w:rsid w:val="00276262"/>
    <w:rsid w:val="00276293"/>
    <w:rsid w:val="002768F7"/>
    <w:rsid w:val="00276CC3"/>
    <w:rsid w:val="00277A90"/>
    <w:rsid w:val="00277AB6"/>
    <w:rsid w:val="00277AE7"/>
    <w:rsid w:val="00277E3C"/>
    <w:rsid w:val="00280471"/>
    <w:rsid w:val="002804E2"/>
    <w:rsid w:val="00280A1B"/>
    <w:rsid w:val="00280C5F"/>
    <w:rsid w:val="00280E16"/>
    <w:rsid w:val="0028128F"/>
    <w:rsid w:val="00281678"/>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33F"/>
    <w:rsid w:val="002929F2"/>
    <w:rsid w:val="00292B68"/>
    <w:rsid w:val="00292D05"/>
    <w:rsid w:val="00292D55"/>
    <w:rsid w:val="002930FE"/>
    <w:rsid w:val="0029365A"/>
    <w:rsid w:val="002939D9"/>
    <w:rsid w:val="00293BD1"/>
    <w:rsid w:val="00293BF9"/>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59A"/>
    <w:rsid w:val="002A2AE6"/>
    <w:rsid w:val="002A2EBF"/>
    <w:rsid w:val="002A2FEB"/>
    <w:rsid w:val="002A3067"/>
    <w:rsid w:val="002A36AD"/>
    <w:rsid w:val="002A37E4"/>
    <w:rsid w:val="002A3819"/>
    <w:rsid w:val="002A4357"/>
    <w:rsid w:val="002A4817"/>
    <w:rsid w:val="002A4A7A"/>
    <w:rsid w:val="002A4C30"/>
    <w:rsid w:val="002A4D1E"/>
    <w:rsid w:val="002A4F04"/>
    <w:rsid w:val="002A5052"/>
    <w:rsid w:val="002A50D9"/>
    <w:rsid w:val="002A54D5"/>
    <w:rsid w:val="002A56CA"/>
    <w:rsid w:val="002A58F3"/>
    <w:rsid w:val="002A5C73"/>
    <w:rsid w:val="002A6072"/>
    <w:rsid w:val="002A6372"/>
    <w:rsid w:val="002A649F"/>
    <w:rsid w:val="002A65BF"/>
    <w:rsid w:val="002A673B"/>
    <w:rsid w:val="002A6909"/>
    <w:rsid w:val="002A6CD1"/>
    <w:rsid w:val="002A756D"/>
    <w:rsid w:val="002A788F"/>
    <w:rsid w:val="002A7980"/>
    <w:rsid w:val="002A7A06"/>
    <w:rsid w:val="002A7D0A"/>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00"/>
    <w:rsid w:val="002B5427"/>
    <w:rsid w:val="002B54DD"/>
    <w:rsid w:val="002B5641"/>
    <w:rsid w:val="002B5715"/>
    <w:rsid w:val="002B5780"/>
    <w:rsid w:val="002B58FC"/>
    <w:rsid w:val="002B5B5E"/>
    <w:rsid w:val="002B6F82"/>
    <w:rsid w:val="002B757F"/>
    <w:rsid w:val="002B7586"/>
    <w:rsid w:val="002B7682"/>
    <w:rsid w:val="002B76B6"/>
    <w:rsid w:val="002B7A2A"/>
    <w:rsid w:val="002B7B27"/>
    <w:rsid w:val="002B7E69"/>
    <w:rsid w:val="002C00C2"/>
    <w:rsid w:val="002C026D"/>
    <w:rsid w:val="002C044E"/>
    <w:rsid w:val="002C08A8"/>
    <w:rsid w:val="002C0995"/>
    <w:rsid w:val="002C0B39"/>
    <w:rsid w:val="002C0DEF"/>
    <w:rsid w:val="002C0F9A"/>
    <w:rsid w:val="002C1108"/>
    <w:rsid w:val="002C13BC"/>
    <w:rsid w:val="002C16DE"/>
    <w:rsid w:val="002C1CAC"/>
    <w:rsid w:val="002C1D7A"/>
    <w:rsid w:val="002C1E35"/>
    <w:rsid w:val="002C237A"/>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4A7D"/>
    <w:rsid w:val="002C5657"/>
    <w:rsid w:val="002C57ED"/>
    <w:rsid w:val="002C5D76"/>
    <w:rsid w:val="002C5D8E"/>
    <w:rsid w:val="002C624B"/>
    <w:rsid w:val="002C64DC"/>
    <w:rsid w:val="002C6996"/>
    <w:rsid w:val="002C6D34"/>
    <w:rsid w:val="002C70AB"/>
    <w:rsid w:val="002C71F4"/>
    <w:rsid w:val="002C79CB"/>
    <w:rsid w:val="002C7A71"/>
    <w:rsid w:val="002C7A83"/>
    <w:rsid w:val="002D04FC"/>
    <w:rsid w:val="002D06BF"/>
    <w:rsid w:val="002D0C1C"/>
    <w:rsid w:val="002D0EC3"/>
    <w:rsid w:val="002D16DB"/>
    <w:rsid w:val="002D1927"/>
    <w:rsid w:val="002D1D23"/>
    <w:rsid w:val="002D1D37"/>
    <w:rsid w:val="002D213C"/>
    <w:rsid w:val="002D22BE"/>
    <w:rsid w:val="002D25FC"/>
    <w:rsid w:val="002D29A2"/>
    <w:rsid w:val="002D3529"/>
    <w:rsid w:val="002D3EE5"/>
    <w:rsid w:val="002D40F2"/>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53C6"/>
    <w:rsid w:val="002E6351"/>
    <w:rsid w:val="002E63AC"/>
    <w:rsid w:val="002E6869"/>
    <w:rsid w:val="002E6921"/>
    <w:rsid w:val="002E6AE6"/>
    <w:rsid w:val="002E6B24"/>
    <w:rsid w:val="002E6D03"/>
    <w:rsid w:val="002E6D53"/>
    <w:rsid w:val="002E6F2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82C"/>
    <w:rsid w:val="002F3B16"/>
    <w:rsid w:val="002F3D64"/>
    <w:rsid w:val="002F3FE1"/>
    <w:rsid w:val="002F40AE"/>
    <w:rsid w:val="002F43A5"/>
    <w:rsid w:val="002F4720"/>
    <w:rsid w:val="002F4E45"/>
    <w:rsid w:val="002F564D"/>
    <w:rsid w:val="002F5729"/>
    <w:rsid w:val="002F5A1F"/>
    <w:rsid w:val="002F5F21"/>
    <w:rsid w:val="002F62FD"/>
    <w:rsid w:val="002F6392"/>
    <w:rsid w:val="002F66C7"/>
    <w:rsid w:val="002F6A05"/>
    <w:rsid w:val="002F6CDC"/>
    <w:rsid w:val="002F6D4A"/>
    <w:rsid w:val="002F7865"/>
    <w:rsid w:val="002F7969"/>
    <w:rsid w:val="002F7C8F"/>
    <w:rsid w:val="002F7D48"/>
    <w:rsid w:val="002F7D92"/>
    <w:rsid w:val="003006F2"/>
    <w:rsid w:val="00300754"/>
    <w:rsid w:val="003009FD"/>
    <w:rsid w:val="00301555"/>
    <w:rsid w:val="0030214E"/>
    <w:rsid w:val="0030224E"/>
    <w:rsid w:val="00302B19"/>
    <w:rsid w:val="0030313B"/>
    <w:rsid w:val="00303222"/>
    <w:rsid w:val="003041F7"/>
    <w:rsid w:val="00304680"/>
    <w:rsid w:val="00304803"/>
    <w:rsid w:val="00304C0F"/>
    <w:rsid w:val="00304DAD"/>
    <w:rsid w:val="00304DBC"/>
    <w:rsid w:val="003054B3"/>
    <w:rsid w:val="00305618"/>
    <w:rsid w:val="003064DA"/>
    <w:rsid w:val="00306859"/>
    <w:rsid w:val="00306A18"/>
    <w:rsid w:val="00306A2B"/>
    <w:rsid w:val="00306E6B"/>
    <w:rsid w:val="003072CA"/>
    <w:rsid w:val="0030785A"/>
    <w:rsid w:val="00307E2B"/>
    <w:rsid w:val="00307F7F"/>
    <w:rsid w:val="00310763"/>
    <w:rsid w:val="00310DA6"/>
    <w:rsid w:val="00311048"/>
    <w:rsid w:val="0031137D"/>
    <w:rsid w:val="003114C2"/>
    <w:rsid w:val="00311583"/>
    <w:rsid w:val="00311969"/>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44"/>
    <w:rsid w:val="003150B2"/>
    <w:rsid w:val="003156A0"/>
    <w:rsid w:val="0031572C"/>
    <w:rsid w:val="003157AD"/>
    <w:rsid w:val="00315820"/>
    <w:rsid w:val="0031658F"/>
    <w:rsid w:val="0031692A"/>
    <w:rsid w:val="003172D7"/>
    <w:rsid w:val="0031745E"/>
    <w:rsid w:val="003174A0"/>
    <w:rsid w:val="003208C3"/>
    <w:rsid w:val="00320C95"/>
    <w:rsid w:val="00320D50"/>
    <w:rsid w:val="00320F18"/>
    <w:rsid w:val="0032118E"/>
    <w:rsid w:val="0032153B"/>
    <w:rsid w:val="003218A8"/>
    <w:rsid w:val="00322009"/>
    <w:rsid w:val="0032209A"/>
    <w:rsid w:val="00322213"/>
    <w:rsid w:val="00322C06"/>
    <w:rsid w:val="00322EAF"/>
    <w:rsid w:val="00322EB2"/>
    <w:rsid w:val="00323103"/>
    <w:rsid w:val="00323A00"/>
    <w:rsid w:val="0032420D"/>
    <w:rsid w:val="00324227"/>
    <w:rsid w:val="003246E7"/>
    <w:rsid w:val="00324A7A"/>
    <w:rsid w:val="0032512B"/>
    <w:rsid w:val="00325288"/>
    <w:rsid w:val="0032531B"/>
    <w:rsid w:val="00325346"/>
    <w:rsid w:val="00325990"/>
    <w:rsid w:val="0032629A"/>
    <w:rsid w:val="003265B5"/>
    <w:rsid w:val="0032666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E9E"/>
    <w:rsid w:val="00333FEC"/>
    <w:rsid w:val="0033484F"/>
    <w:rsid w:val="00334885"/>
    <w:rsid w:val="00334A94"/>
    <w:rsid w:val="00335153"/>
    <w:rsid w:val="003359D3"/>
    <w:rsid w:val="00335A82"/>
    <w:rsid w:val="00335AF6"/>
    <w:rsid w:val="00335BF0"/>
    <w:rsid w:val="00335E87"/>
    <w:rsid w:val="00335F5D"/>
    <w:rsid w:val="00336398"/>
    <w:rsid w:val="003366D1"/>
    <w:rsid w:val="00336EC8"/>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569"/>
    <w:rsid w:val="00345632"/>
    <w:rsid w:val="00345B03"/>
    <w:rsid w:val="00345E8A"/>
    <w:rsid w:val="003460EC"/>
    <w:rsid w:val="003460F7"/>
    <w:rsid w:val="0034610E"/>
    <w:rsid w:val="00346CA7"/>
    <w:rsid w:val="00347570"/>
    <w:rsid w:val="00350739"/>
    <w:rsid w:val="00350886"/>
    <w:rsid w:val="003516EA"/>
    <w:rsid w:val="0035190F"/>
    <w:rsid w:val="003519A3"/>
    <w:rsid w:val="00351ACF"/>
    <w:rsid w:val="00351B88"/>
    <w:rsid w:val="00351C47"/>
    <w:rsid w:val="00351D3B"/>
    <w:rsid w:val="00352015"/>
    <w:rsid w:val="003520A1"/>
    <w:rsid w:val="0035235B"/>
    <w:rsid w:val="0035236B"/>
    <w:rsid w:val="003523E7"/>
    <w:rsid w:val="0035251F"/>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296"/>
    <w:rsid w:val="00357328"/>
    <w:rsid w:val="00357596"/>
    <w:rsid w:val="003575B4"/>
    <w:rsid w:val="00360A36"/>
    <w:rsid w:val="00360C21"/>
    <w:rsid w:val="0036189B"/>
    <w:rsid w:val="00361A67"/>
    <w:rsid w:val="00361F91"/>
    <w:rsid w:val="00362229"/>
    <w:rsid w:val="003622BC"/>
    <w:rsid w:val="00362E0F"/>
    <w:rsid w:val="0036338C"/>
    <w:rsid w:val="00363717"/>
    <w:rsid w:val="003639D6"/>
    <w:rsid w:val="00363A02"/>
    <w:rsid w:val="00364263"/>
    <w:rsid w:val="00364319"/>
    <w:rsid w:val="003645B8"/>
    <w:rsid w:val="003647EF"/>
    <w:rsid w:val="003649E6"/>
    <w:rsid w:val="00364F9D"/>
    <w:rsid w:val="00365574"/>
    <w:rsid w:val="003655B7"/>
    <w:rsid w:val="0036589B"/>
    <w:rsid w:val="00365C79"/>
    <w:rsid w:val="00365EC2"/>
    <w:rsid w:val="00365F31"/>
    <w:rsid w:val="00366568"/>
    <w:rsid w:val="00366A7F"/>
    <w:rsid w:val="00366B1D"/>
    <w:rsid w:val="00366B3D"/>
    <w:rsid w:val="00366C7E"/>
    <w:rsid w:val="00366CCF"/>
    <w:rsid w:val="00366DF0"/>
    <w:rsid w:val="00366E95"/>
    <w:rsid w:val="00367006"/>
    <w:rsid w:val="00367C9B"/>
    <w:rsid w:val="0037005D"/>
    <w:rsid w:val="003704AF"/>
    <w:rsid w:val="00370541"/>
    <w:rsid w:val="00370A5F"/>
    <w:rsid w:val="00371AB1"/>
    <w:rsid w:val="00372188"/>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4A8"/>
    <w:rsid w:val="003754BE"/>
    <w:rsid w:val="0037573D"/>
    <w:rsid w:val="00375763"/>
    <w:rsid w:val="00375EBA"/>
    <w:rsid w:val="00376018"/>
    <w:rsid w:val="003767D7"/>
    <w:rsid w:val="00377321"/>
    <w:rsid w:val="00377619"/>
    <w:rsid w:val="00377B61"/>
    <w:rsid w:val="00377F33"/>
    <w:rsid w:val="003805B6"/>
    <w:rsid w:val="00380679"/>
    <w:rsid w:val="00380D45"/>
    <w:rsid w:val="00380EC6"/>
    <w:rsid w:val="003815E1"/>
    <w:rsid w:val="00381976"/>
    <w:rsid w:val="00381C4E"/>
    <w:rsid w:val="00382694"/>
    <w:rsid w:val="00382780"/>
    <w:rsid w:val="00382A3A"/>
    <w:rsid w:val="00382F9B"/>
    <w:rsid w:val="003839BB"/>
    <w:rsid w:val="00383AEF"/>
    <w:rsid w:val="00383D1E"/>
    <w:rsid w:val="0038447C"/>
    <w:rsid w:val="003848A1"/>
    <w:rsid w:val="003848F3"/>
    <w:rsid w:val="00384A89"/>
    <w:rsid w:val="0038541B"/>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A97"/>
    <w:rsid w:val="00386B3F"/>
    <w:rsid w:val="00386EE6"/>
    <w:rsid w:val="00386FC2"/>
    <w:rsid w:val="00387285"/>
    <w:rsid w:val="00387586"/>
    <w:rsid w:val="003875DA"/>
    <w:rsid w:val="00387625"/>
    <w:rsid w:val="00387AFD"/>
    <w:rsid w:val="00387F5C"/>
    <w:rsid w:val="00390393"/>
    <w:rsid w:val="003905BC"/>
    <w:rsid w:val="00390644"/>
    <w:rsid w:val="00390DED"/>
    <w:rsid w:val="00391EB8"/>
    <w:rsid w:val="003927A3"/>
    <w:rsid w:val="00392894"/>
    <w:rsid w:val="003939DE"/>
    <w:rsid w:val="00393C53"/>
    <w:rsid w:val="00393CFB"/>
    <w:rsid w:val="00393DCE"/>
    <w:rsid w:val="00394180"/>
    <w:rsid w:val="00394488"/>
    <w:rsid w:val="003945A7"/>
    <w:rsid w:val="003953E5"/>
    <w:rsid w:val="0039544D"/>
    <w:rsid w:val="003955E4"/>
    <w:rsid w:val="00395B13"/>
    <w:rsid w:val="00395EAE"/>
    <w:rsid w:val="00396659"/>
    <w:rsid w:val="00396E0B"/>
    <w:rsid w:val="00396FE5"/>
    <w:rsid w:val="00397094"/>
    <w:rsid w:val="00397205"/>
    <w:rsid w:val="0039727D"/>
    <w:rsid w:val="0039737F"/>
    <w:rsid w:val="00397590"/>
    <w:rsid w:val="00397A0E"/>
    <w:rsid w:val="00397AF6"/>
    <w:rsid w:val="00397CAB"/>
    <w:rsid w:val="00397EA3"/>
    <w:rsid w:val="003A016A"/>
    <w:rsid w:val="003A018F"/>
    <w:rsid w:val="003A0904"/>
    <w:rsid w:val="003A0C14"/>
    <w:rsid w:val="003A0D17"/>
    <w:rsid w:val="003A0DD7"/>
    <w:rsid w:val="003A10C0"/>
    <w:rsid w:val="003A1179"/>
    <w:rsid w:val="003A128D"/>
    <w:rsid w:val="003A16FC"/>
    <w:rsid w:val="003A18E5"/>
    <w:rsid w:val="003A1D35"/>
    <w:rsid w:val="003A1E69"/>
    <w:rsid w:val="003A1E71"/>
    <w:rsid w:val="003A21D1"/>
    <w:rsid w:val="003A2647"/>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295"/>
    <w:rsid w:val="003B22A7"/>
    <w:rsid w:val="003B28E5"/>
    <w:rsid w:val="003B2A95"/>
    <w:rsid w:val="003B310D"/>
    <w:rsid w:val="003B33E5"/>
    <w:rsid w:val="003B3628"/>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4E"/>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10E"/>
    <w:rsid w:val="003C323F"/>
    <w:rsid w:val="003C3387"/>
    <w:rsid w:val="003C36D6"/>
    <w:rsid w:val="003C41CA"/>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18"/>
    <w:rsid w:val="003D047D"/>
    <w:rsid w:val="003D066B"/>
    <w:rsid w:val="003D0AFD"/>
    <w:rsid w:val="003D0EC1"/>
    <w:rsid w:val="003D1309"/>
    <w:rsid w:val="003D19E8"/>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5DDD"/>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DEB"/>
    <w:rsid w:val="003E5E4C"/>
    <w:rsid w:val="003E6345"/>
    <w:rsid w:val="003E641F"/>
    <w:rsid w:val="003E66F4"/>
    <w:rsid w:val="003E6ADD"/>
    <w:rsid w:val="003E750B"/>
    <w:rsid w:val="003E7885"/>
    <w:rsid w:val="003E78F7"/>
    <w:rsid w:val="003E7C0A"/>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ED3"/>
    <w:rsid w:val="003F4F3C"/>
    <w:rsid w:val="003F5923"/>
    <w:rsid w:val="003F5D59"/>
    <w:rsid w:val="003F61F7"/>
    <w:rsid w:val="003F622B"/>
    <w:rsid w:val="003F6A84"/>
    <w:rsid w:val="003F6BBE"/>
    <w:rsid w:val="003F715E"/>
    <w:rsid w:val="003F71B9"/>
    <w:rsid w:val="003F72DA"/>
    <w:rsid w:val="003F730F"/>
    <w:rsid w:val="003F7BB6"/>
    <w:rsid w:val="003F7C7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3EB2"/>
    <w:rsid w:val="004042F7"/>
    <w:rsid w:val="004047C6"/>
    <w:rsid w:val="00404802"/>
    <w:rsid w:val="00404BDD"/>
    <w:rsid w:val="00404F6C"/>
    <w:rsid w:val="00405262"/>
    <w:rsid w:val="00405C4F"/>
    <w:rsid w:val="00405D06"/>
    <w:rsid w:val="00406160"/>
    <w:rsid w:val="004064A6"/>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3EF6"/>
    <w:rsid w:val="00414122"/>
    <w:rsid w:val="00414142"/>
    <w:rsid w:val="00414BE0"/>
    <w:rsid w:val="0041524E"/>
    <w:rsid w:val="004152AE"/>
    <w:rsid w:val="004153D3"/>
    <w:rsid w:val="0041561D"/>
    <w:rsid w:val="0041605D"/>
    <w:rsid w:val="004161AB"/>
    <w:rsid w:val="00416261"/>
    <w:rsid w:val="00416389"/>
    <w:rsid w:val="004164CC"/>
    <w:rsid w:val="004168E9"/>
    <w:rsid w:val="0041710A"/>
    <w:rsid w:val="00417731"/>
    <w:rsid w:val="00417EB1"/>
    <w:rsid w:val="00417FBB"/>
    <w:rsid w:val="004206A1"/>
    <w:rsid w:val="004207FF"/>
    <w:rsid w:val="00420E87"/>
    <w:rsid w:val="004210D3"/>
    <w:rsid w:val="00421993"/>
    <w:rsid w:val="00421ECB"/>
    <w:rsid w:val="00421FB4"/>
    <w:rsid w:val="004220B6"/>
    <w:rsid w:val="004224C0"/>
    <w:rsid w:val="00422592"/>
    <w:rsid w:val="0042273C"/>
    <w:rsid w:val="004229A9"/>
    <w:rsid w:val="00423841"/>
    <w:rsid w:val="00423879"/>
    <w:rsid w:val="0042404A"/>
    <w:rsid w:val="00424606"/>
    <w:rsid w:val="0042472E"/>
    <w:rsid w:val="0042480B"/>
    <w:rsid w:val="00424CD6"/>
    <w:rsid w:val="00424DC2"/>
    <w:rsid w:val="00425281"/>
    <w:rsid w:val="004253A0"/>
    <w:rsid w:val="00425462"/>
    <w:rsid w:val="0042548B"/>
    <w:rsid w:val="0042583C"/>
    <w:rsid w:val="00425871"/>
    <w:rsid w:val="00425AEA"/>
    <w:rsid w:val="00425B0C"/>
    <w:rsid w:val="00426223"/>
    <w:rsid w:val="004265CC"/>
    <w:rsid w:val="00426652"/>
    <w:rsid w:val="0042665F"/>
    <w:rsid w:val="00426888"/>
    <w:rsid w:val="004270F8"/>
    <w:rsid w:val="00427153"/>
    <w:rsid w:val="004271E8"/>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58"/>
    <w:rsid w:val="004331B8"/>
    <w:rsid w:val="004332F0"/>
    <w:rsid w:val="00433455"/>
    <w:rsid w:val="004335CB"/>
    <w:rsid w:val="00433901"/>
    <w:rsid w:val="004341BF"/>
    <w:rsid w:val="004341F0"/>
    <w:rsid w:val="004343E3"/>
    <w:rsid w:val="00434404"/>
    <w:rsid w:val="00434557"/>
    <w:rsid w:val="00434A49"/>
    <w:rsid w:val="00435221"/>
    <w:rsid w:val="00435321"/>
    <w:rsid w:val="00435742"/>
    <w:rsid w:val="00435C0F"/>
    <w:rsid w:val="004361C6"/>
    <w:rsid w:val="004365DF"/>
    <w:rsid w:val="0043690F"/>
    <w:rsid w:val="00436B34"/>
    <w:rsid w:val="00436C60"/>
    <w:rsid w:val="0043766F"/>
    <w:rsid w:val="004377D9"/>
    <w:rsid w:val="00437A10"/>
    <w:rsid w:val="00437CF4"/>
    <w:rsid w:val="00437F2B"/>
    <w:rsid w:val="00437FEC"/>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65"/>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C86"/>
    <w:rsid w:val="00450FB0"/>
    <w:rsid w:val="00451019"/>
    <w:rsid w:val="00451113"/>
    <w:rsid w:val="0045168E"/>
    <w:rsid w:val="00451899"/>
    <w:rsid w:val="00451A0C"/>
    <w:rsid w:val="00452078"/>
    <w:rsid w:val="00452130"/>
    <w:rsid w:val="004525F8"/>
    <w:rsid w:val="00452704"/>
    <w:rsid w:val="00452A9C"/>
    <w:rsid w:val="00452BB5"/>
    <w:rsid w:val="00452CE2"/>
    <w:rsid w:val="004530BB"/>
    <w:rsid w:val="004533A8"/>
    <w:rsid w:val="004533D8"/>
    <w:rsid w:val="004538B4"/>
    <w:rsid w:val="00453A67"/>
    <w:rsid w:val="00453E3A"/>
    <w:rsid w:val="004541AA"/>
    <w:rsid w:val="00454692"/>
    <w:rsid w:val="00454AB9"/>
    <w:rsid w:val="00455216"/>
    <w:rsid w:val="00455257"/>
    <w:rsid w:val="0045574A"/>
    <w:rsid w:val="00455EC5"/>
    <w:rsid w:val="00455FAB"/>
    <w:rsid w:val="004562A2"/>
    <w:rsid w:val="0045650A"/>
    <w:rsid w:val="0045675C"/>
    <w:rsid w:val="0045685F"/>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9A2"/>
    <w:rsid w:val="00462C4D"/>
    <w:rsid w:val="00463B59"/>
    <w:rsid w:val="00463C8D"/>
    <w:rsid w:val="00463D71"/>
    <w:rsid w:val="00463DC1"/>
    <w:rsid w:val="00464026"/>
    <w:rsid w:val="00464270"/>
    <w:rsid w:val="004645F6"/>
    <w:rsid w:val="00464729"/>
    <w:rsid w:val="00465014"/>
    <w:rsid w:val="0046579C"/>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0A29"/>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BC4"/>
    <w:rsid w:val="00474EAC"/>
    <w:rsid w:val="0047512C"/>
    <w:rsid w:val="004755DB"/>
    <w:rsid w:val="004758F6"/>
    <w:rsid w:val="00475B45"/>
    <w:rsid w:val="00475CE5"/>
    <w:rsid w:val="00475D96"/>
    <w:rsid w:val="00475FC6"/>
    <w:rsid w:val="0047604B"/>
    <w:rsid w:val="00476339"/>
    <w:rsid w:val="0047656F"/>
    <w:rsid w:val="004765F3"/>
    <w:rsid w:val="00476A2A"/>
    <w:rsid w:val="00476DAD"/>
    <w:rsid w:val="004771DD"/>
    <w:rsid w:val="00477594"/>
    <w:rsid w:val="004776F2"/>
    <w:rsid w:val="00477DA9"/>
    <w:rsid w:val="00480045"/>
    <w:rsid w:val="004807D4"/>
    <w:rsid w:val="004808C7"/>
    <w:rsid w:val="004808D0"/>
    <w:rsid w:val="00480B85"/>
    <w:rsid w:val="00480E6F"/>
    <w:rsid w:val="00480F39"/>
    <w:rsid w:val="00481575"/>
    <w:rsid w:val="00481870"/>
    <w:rsid w:val="00481B82"/>
    <w:rsid w:val="00482523"/>
    <w:rsid w:val="0048255C"/>
    <w:rsid w:val="0048282C"/>
    <w:rsid w:val="004828AE"/>
    <w:rsid w:val="004829F8"/>
    <w:rsid w:val="00482B71"/>
    <w:rsid w:val="00482CEA"/>
    <w:rsid w:val="00482E67"/>
    <w:rsid w:val="0048350D"/>
    <w:rsid w:val="0048377A"/>
    <w:rsid w:val="004841E5"/>
    <w:rsid w:val="004845BF"/>
    <w:rsid w:val="004848FC"/>
    <w:rsid w:val="00485470"/>
    <w:rsid w:val="00485810"/>
    <w:rsid w:val="00485A89"/>
    <w:rsid w:val="00485FB5"/>
    <w:rsid w:val="00486236"/>
    <w:rsid w:val="0048647A"/>
    <w:rsid w:val="00486642"/>
    <w:rsid w:val="00486CCB"/>
    <w:rsid w:val="00486F55"/>
    <w:rsid w:val="00487291"/>
    <w:rsid w:val="00487BAF"/>
    <w:rsid w:val="004900C1"/>
    <w:rsid w:val="0049041C"/>
    <w:rsid w:val="004905FB"/>
    <w:rsid w:val="00490B95"/>
    <w:rsid w:val="00490E58"/>
    <w:rsid w:val="00491196"/>
    <w:rsid w:val="0049130B"/>
    <w:rsid w:val="00491C1D"/>
    <w:rsid w:val="00492101"/>
    <w:rsid w:val="0049290F"/>
    <w:rsid w:val="00493C78"/>
    <w:rsid w:val="00495135"/>
    <w:rsid w:val="00495CDD"/>
    <w:rsid w:val="00496294"/>
    <w:rsid w:val="00496BDC"/>
    <w:rsid w:val="00496DC3"/>
    <w:rsid w:val="0049711E"/>
    <w:rsid w:val="004972A5"/>
    <w:rsid w:val="00497A81"/>
    <w:rsid w:val="00497C69"/>
    <w:rsid w:val="00497C6D"/>
    <w:rsid w:val="00497D37"/>
    <w:rsid w:val="00497EFA"/>
    <w:rsid w:val="00497FFA"/>
    <w:rsid w:val="004A02C8"/>
    <w:rsid w:val="004A0826"/>
    <w:rsid w:val="004A0AEB"/>
    <w:rsid w:val="004A0C05"/>
    <w:rsid w:val="004A0CAE"/>
    <w:rsid w:val="004A0EA1"/>
    <w:rsid w:val="004A156D"/>
    <w:rsid w:val="004A18ED"/>
    <w:rsid w:val="004A1E7C"/>
    <w:rsid w:val="004A1EBE"/>
    <w:rsid w:val="004A25D8"/>
    <w:rsid w:val="004A2865"/>
    <w:rsid w:val="004A2971"/>
    <w:rsid w:val="004A2A44"/>
    <w:rsid w:val="004A3086"/>
    <w:rsid w:val="004A3921"/>
    <w:rsid w:val="004A3BCF"/>
    <w:rsid w:val="004A3E33"/>
    <w:rsid w:val="004A4337"/>
    <w:rsid w:val="004A491F"/>
    <w:rsid w:val="004A4C06"/>
    <w:rsid w:val="004A5B69"/>
    <w:rsid w:val="004A625A"/>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1F2"/>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B17"/>
    <w:rsid w:val="004C2D8E"/>
    <w:rsid w:val="004C38AE"/>
    <w:rsid w:val="004C542E"/>
    <w:rsid w:val="004C6222"/>
    <w:rsid w:val="004C645B"/>
    <w:rsid w:val="004C6D07"/>
    <w:rsid w:val="004C70B3"/>
    <w:rsid w:val="004C7463"/>
    <w:rsid w:val="004C7EE1"/>
    <w:rsid w:val="004D00E0"/>
    <w:rsid w:val="004D00FC"/>
    <w:rsid w:val="004D0AB4"/>
    <w:rsid w:val="004D0B09"/>
    <w:rsid w:val="004D0D48"/>
    <w:rsid w:val="004D0D64"/>
    <w:rsid w:val="004D11D8"/>
    <w:rsid w:val="004D157E"/>
    <w:rsid w:val="004D17F3"/>
    <w:rsid w:val="004D1E21"/>
    <w:rsid w:val="004D2076"/>
    <w:rsid w:val="004D2155"/>
    <w:rsid w:val="004D21D9"/>
    <w:rsid w:val="004D2333"/>
    <w:rsid w:val="004D25D1"/>
    <w:rsid w:val="004D282C"/>
    <w:rsid w:val="004D2A6A"/>
    <w:rsid w:val="004D2C4D"/>
    <w:rsid w:val="004D38A4"/>
    <w:rsid w:val="004D3BF9"/>
    <w:rsid w:val="004D3CF0"/>
    <w:rsid w:val="004D3F59"/>
    <w:rsid w:val="004D4195"/>
    <w:rsid w:val="004D51C8"/>
    <w:rsid w:val="004D5689"/>
    <w:rsid w:val="004D6387"/>
    <w:rsid w:val="004D7373"/>
    <w:rsid w:val="004D7566"/>
    <w:rsid w:val="004D79EF"/>
    <w:rsid w:val="004D7B62"/>
    <w:rsid w:val="004D7F65"/>
    <w:rsid w:val="004E0358"/>
    <w:rsid w:val="004E06C4"/>
    <w:rsid w:val="004E091D"/>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84C"/>
    <w:rsid w:val="004E3A44"/>
    <w:rsid w:val="004E455D"/>
    <w:rsid w:val="004E48BA"/>
    <w:rsid w:val="004E4E35"/>
    <w:rsid w:val="004E4F2E"/>
    <w:rsid w:val="004E5006"/>
    <w:rsid w:val="004E514B"/>
    <w:rsid w:val="004E51F9"/>
    <w:rsid w:val="004E5772"/>
    <w:rsid w:val="004E5905"/>
    <w:rsid w:val="004E5C6F"/>
    <w:rsid w:val="004E6104"/>
    <w:rsid w:val="004E64C0"/>
    <w:rsid w:val="004E676F"/>
    <w:rsid w:val="004E697F"/>
    <w:rsid w:val="004E6B6D"/>
    <w:rsid w:val="004E6BF3"/>
    <w:rsid w:val="004E7327"/>
    <w:rsid w:val="004E7677"/>
    <w:rsid w:val="004E77D6"/>
    <w:rsid w:val="004E7C9F"/>
    <w:rsid w:val="004E7D1E"/>
    <w:rsid w:val="004F00C0"/>
    <w:rsid w:val="004F015F"/>
    <w:rsid w:val="004F04B4"/>
    <w:rsid w:val="004F0522"/>
    <w:rsid w:val="004F07A0"/>
    <w:rsid w:val="004F0C46"/>
    <w:rsid w:val="004F0C59"/>
    <w:rsid w:val="004F11EC"/>
    <w:rsid w:val="004F172C"/>
    <w:rsid w:val="004F1978"/>
    <w:rsid w:val="004F1EDF"/>
    <w:rsid w:val="004F1F03"/>
    <w:rsid w:val="004F20F9"/>
    <w:rsid w:val="004F24EC"/>
    <w:rsid w:val="004F26DD"/>
    <w:rsid w:val="004F2A1D"/>
    <w:rsid w:val="004F3372"/>
    <w:rsid w:val="004F373B"/>
    <w:rsid w:val="004F3923"/>
    <w:rsid w:val="004F3B83"/>
    <w:rsid w:val="004F3F19"/>
    <w:rsid w:val="004F3F1C"/>
    <w:rsid w:val="004F41E3"/>
    <w:rsid w:val="004F47E8"/>
    <w:rsid w:val="004F49A5"/>
    <w:rsid w:val="004F4DDC"/>
    <w:rsid w:val="004F50F8"/>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2C3"/>
    <w:rsid w:val="00512557"/>
    <w:rsid w:val="005132E2"/>
    <w:rsid w:val="00513382"/>
    <w:rsid w:val="005133EF"/>
    <w:rsid w:val="00513CE0"/>
    <w:rsid w:val="00513F14"/>
    <w:rsid w:val="005140E7"/>
    <w:rsid w:val="00514143"/>
    <w:rsid w:val="005144A7"/>
    <w:rsid w:val="00515038"/>
    <w:rsid w:val="005153FF"/>
    <w:rsid w:val="00515743"/>
    <w:rsid w:val="005157C1"/>
    <w:rsid w:val="00515886"/>
    <w:rsid w:val="00515B60"/>
    <w:rsid w:val="0051690E"/>
    <w:rsid w:val="00516B38"/>
    <w:rsid w:val="00517356"/>
    <w:rsid w:val="00517378"/>
    <w:rsid w:val="00517544"/>
    <w:rsid w:val="00517CF4"/>
    <w:rsid w:val="00517DFB"/>
    <w:rsid w:val="00517EA7"/>
    <w:rsid w:val="00520356"/>
    <w:rsid w:val="00520E5C"/>
    <w:rsid w:val="0052159C"/>
    <w:rsid w:val="00521F9E"/>
    <w:rsid w:val="005224CE"/>
    <w:rsid w:val="0052324C"/>
    <w:rsid w:val="00523713"/>
    <w:rsid w:val="00523A82"/>
    <w:rsid w:val="00523C56"/>
    <w:rsid w:val="00523D64"/>
    <w:rsid w:val="00523E30"/>
    <w:rsid w:val="00523F0B"/>
    <w:rsid w:val="005241DC"/>
    <w:rsid w:val="005243AB"/>
    <w:rsid w:val="00524AFE"/>
    <w:rsid w:val="00525524"/>
    <w:rsid w:val="00525746"/>
    <w:rsid w:val="0052580A"/>
    <w:rsid w:val="00525932"/>
    <w:rsid w:val="00525985"/>
    <w:rsid w:val="00525B92"/>
    <w:rsid w:val="00525F4E"/>
    <w:rsid w:val="005266E7"/>
    <w:rsid w:val="005266EA"/>
    <w:rsid w:val="00526B1D"/>
    <w:rsid w:val="00526B61"/>
    <w:rsid w:val="00527991"/>
    <w:rsid w:val="00530232"/>
    <w:rsid w:val="00530234"/>
    <w:rsid w:val="00530280"/>
    <w:rsid w:val="00530D54"/>
    <w:rsid w:val="00531552"/>
    <w:rsid w:val="005316B8"/>
    <w:rsid w:val="005317EA"/>
    <w:rsid w:val="00531848"/>
    <w:rsid w:val="00531918"/>
    <w:rsid w:val="00531DCA"/>
    <w:rsid w:val="00532559"/>
    <w:rsid w:val="00532AF6"/>
    <w:rsid w:val="00532C0F"/>
    <w:rsid w:val="00532DB6"/>
    <w:rsid w:val="00532E25"/>
    <w:rsid w:val="0053363D"/>
    <w:rsid w:val="00533B04"/>
    <w:rsid w:val="00533CC9"/>
    <w:rsid w:val="00533E0F"/>
    <w:rsid w:val="00533E50"/>
    <w:rsid w:val="00534973"/>
    <w:rsid w:val="0053553D"/>
    <w:rsid w:val="00535673"/>
    <w:rsid w:val="0053600B"/>
    <w:rsid w:val="00536520"/>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5CE"/>
    <w:rsid w:val="005526CC"/>
    <w:rsid w:val="00552C1E"/>
    <w:rsid w:val="00552C64"/>
    <w:rsid w:val="00552DA1"/>
    <w:rsid w:val="00553687"/>
    <w:rsid w:val="005536C6"/>
    <w:rsid w:val="00553AD5"/>
    <w:rsid w:val="00553B86"/>
    <w:rsid w:val="00553B89"/>
    <w:rsid w:val="00553F00"/>
    <w:rsid w:val="00554764"/>
    <w:rsid w:val="005548BD"/>
    <w:rsid w:val="00554A8A"/>
    <w:rsid w:val="00554CCB"/>
    <w:rsid w:val="00554E36"/>
    <w:rsid w:val="00555F5D"/>
    <w:rsid w:val="005560EE"/>
    <w:rsid w:val="005562AB"/>
    <w:rsid w:val="0055645C"/>
    <w:rsid w:val="00556F3C"/>
    <w:rsid w:val="00557005"/>
    <w:rsid w:val="00557268"/>
    <w:rsid w:val="00557309"/>
    <w:rsid w:val="00557A6B"/>
    <w:rsid w:val="00557B6C"/>
    <w:rsid w:val="00557C8A"/>
    <w:rsid w:val="005600B5"/>
    <w:rsid w:val="005604ED"/>
    <w:rsid w:val="00560EDB"/>
    <w:rsid w:val="00561101"/>
    <w:rsid w:val="00561B0D"/>
    <w:rsid w:val="00561C33"/>
    <w:rsid w:val="00561D77"/>
    <w:rsid w:val="00561F02"/>
    <w:rsid w:val="00561F70"/>
    <w:rsid w:val="00563032"/>
    <w:rsid w:val="005631BA"/>
    <w:rsid w:val="00563A52"/>
    <w:rsid w:val="00563D3F"/>
    <w:rsid w:val="0056428E"/>
    <w:rsid w:val="005642EE"/>
    <w:rsid w:val="00564956"/>
    <w:rsid w:val="00564AB0"/>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44F"/>
    <w:rsid w:val="0057259B"/>
    <w:rsid w:val="005725F0"/>
    <w:rsid w:val="005728B4"/>
    <w:rsid w:val="005730C6"/>
    <w:rsid w:val="0057351A"/>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101"/>
    <w:rsid w:val="0057720A"/>
    <w:rsid w:val="00577AB2"/>
    <w:rsid w:val="00577E84"/>
    <w:rsid w:val="00577FA1"/>
    <w:rsid w:val="00580920"/>
    <w:rsid w:val="00580DA4"/>
    <w:rsid w:val="0058129F"/>
    <w:rsid w:val="00581992"/>
    <w:rsid w:val="00581DAE"/>
    <w:rsid w:val="005820FE"/>
    <w:rsid w:val="0058235D"/>
    <w:rsid w:val="00582460"/>
    <w:rsid w:val="00582B2B"/>
    <w:rsid w:val="00582B73"/>
    <w:rsid w:val="00582BEC"/>
    <w:rsid w:val="00582BF7"/>
    <w:rsid w:val="00582E1B"/>
    <w:rsid w:val="00583102"/>
    <w:rsid w:val="005831EC"/>
    <w:rsid w:val="00583300"/>
    <w:rsid w:val="00583323"/>
    <w:rsid w:val="005839CE"/>
    <w:rsid w:val="00583B16"/>
    <w:rsid w:val="00584036"/>
    <w:rsid w:val="00584957"/>
    <w:rsid w:val="005849A6"/>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66C"/>
    <w:rsid w:val="0059095D"/>
    <w:rsid w:val="0059100A"/>
    <w:rsid w:val="0059117C"/>
    <w:rsid w:val="00591BB3"/>
    <w:rsid w:val="00591DF4"/>
    <w:rsid w:val="0059256A"/>
    <w:rsid w:val="0059259E"/>
    <w:rsid w:val="00592AFE"/>
    <w:rsid w:val="00592CC8"/>
    <w:rsid w:val="00592F51"/>
    <w:rsid w:val="00593058"/>
    <w:rsid w:val="00593ABA"/>
    <w:rsid w:val="00593E44"/>
    <w:rsid w:val="00593F28"/>
    <w:rsid w:val="00594037"/>
    <w:rsid w:val="0059424A"/>
    <w:rsid w:val="0059448C"/>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92"/>
    <w:rsid w:val="005A08BE"/>
    <w:rsid w:val="005A0D48"/>
    <w:rsid w:val="005A11F6"/>
    <w:rsid w:val="005A14CF"/>
    <w:rsid w:val="005A18B1"/>
    <w:rsid w:val="005A1A68"/>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9CE"/>
    <w:rsid w:val="005A69D5"/>
    <w:rsid w:val="005A6C2E"/>
    <w:rsid w:val="005A6E33"/>
    <w:rsid w:val="005A6EC8"/>
    <w:rsid w:val="005A783E"/>
    <w:rsid w:val="005A78FC"/>
    <w:rsid w:val="005A7949"/>
    <w:rsid w:val="005A7EA3"/>
    <w:rsid w:val="005B0070"/>
    <w:rsid w:val="005B06B0"/>
    <w:rsid w:val="005B0A47"/>
    <w:rsid w:val="005B0D98"/>
    <w:rsid w:val="005B0DBF"/>
    <w:rsid w:val="005B1112"/>
    <w:rsid w:val="005B12E2"/>
    <w:rsid w:val="005B2095"/>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0FE"/>
    <w:rsid w:val="005C0180"/>
    <w:rsid w:val="005C0298"/>
    <w:rsid w:val="005C0808"/>
    <w:rsid w:val="005C0B94"/>
    <w:rsid w:val="005C1AAB"/>
    <w:rsid w:val="005C2043"/>
    <w:rsid w:val="005C21B4"/>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6ECA"/>
    <w:rsid w:val="005C7013"/>
    <w:rsid w:val="005D028B"/>
    <w:rsid w:val="005D04BE"/>
    <w:rsid w:val="005D0562"/>
    <w:rsid w:val="005D0791"/>
    <w:rsid w:val="005D0A8A"/>
    <w:rsid w:val="005D0F8F"/>
    <w:rsid w:val="005D1156"/>
    <w:rsid w:val="005D126C"/>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4AD6"/>
    <w:rsid w:val="005D5232"/>
    <w:rsid w:val="005D52C6"/>
    <w:rsid w:val="005D5770"/>
    <w:rsid w:val="005D57BD"/>
    <w:rsid w:val="005D5C4F"/>
    <w:rsid w:val="005D5F0B"/>
    <w:rsid w:val="005D5F31"/>
    <w:rsid w:val="005D6082"/>
    <w:rsid w:val="005D66EF"/>
    <w:rsid w:val="005D69A1"/>
    <w:rsid w:val="005D6B10"/>
    <w:rsid w:val="005D6B63"/>
    <w:rsid w:val="005D6EE9"/>
    <w:rsid w:val="005D7721"/>
    <w:rsid w:val="005D794C"/>
    <w:rsid w:val="005D7A0B"/>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3C9"/>
    <w:rsid w:val="005E3AF1"/>
    <w:rsid w:val="005E3B28"/>
    <w:rsid w:val="005E3F32"/>
    <w:rsid w:val="005E4683"/>
    <w:rsid w:val="005E482B"/>
    <w:rsid w:val="005E49AC"/>
    <w:rsid w:val="005E4A24"/>
    <w:rsid w:val="005E4B08"/>
    <w:rsid w:val="005E4BAE"/>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2F4"/>
    <w:rsid w:val="005F157C"/>
    <w:rsid w:val="005F175D"/>
    <w:rsid w:val="005F1C91"/>
    <w:rsid w:val="005F1ED2"/>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791"/>
    <w:rsid w:val="005F4A9B"/>
    <w:rsid w:val="005F4DAC"/>
    <w:rsid w:val="005F5242"/>
    <w:rsid w:val="005F617D"/>
    <w:rsid w:val="005F7078"/>
    <w:rsid w:val="005F70D1"/>
    <w:rsid w:val="005F7164"/>
    <w:rsid w:val="005F723E"/>
    <w:rsid w:val="005F727E"/>
    <w:rsid w:val="005F736E"/>
    <w:rsid w:val="005F768E"/>
    <w:rsid w:val="005F7806"/>
    <w:rsid w:val="005F79C3"/>
    <w:rsid w:val="005F7D99"/>
    <w:rsid w:val="005F7F72"/>
    <w:rsid w:val="006007E2"/>
    <w:rsid w:val="00600923"/>
    <w:rsid w:val="00600BE9"/>
    <w:rsid w:val="00600E7B"/>
    <w:rsid w:val="00601300"/>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447"/>
    <w:rsid w:val="0061077D"/>
    <w:rsid w:val="00610F61"/>
    <w:rsid w:val="006110B3"/>
    <w:rsid w:val="00611134"/>
    <w:rsid w:val="00611518"/>
    <w:rsid w:val="00611601"/>
    <w:rsid w:val="00611DB6"/>
    <w:rsid w:val="0061226A"/>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17919"/>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38A3"/>
    <w:rsid w:val="00624318"/>
    <w:rsid w:val="00624606"/>
    <w:rsid w:val="00624712"/>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4E8"/>
    <w:rsid w:val="006337B3"/>
    <w:rsid w:val="00633B17"/>
    <w:rsid w:val="00633DFE"/>
    <w:rsid w:val="00634026"/>
    <w:rsid w:val="0063433F"/>
    <w:rsid w:val="006349E5"/>
    <w:rsid w:val="00634AE2"/>
    <w:rsid w:val="0063508C"/>
    <w:rsid w:val="00635623"/>
    <w:rsid w:val="00635A58"/>
    <w:rsid w:val="00635D71"/>
    <w:rsid w:val="00635E91"/>
    <w:rsid w:val="006361F0"/>
    <w:rsid w:val="006362EB"/>
    <w:rsid w:val="0063638B"/>
    <w:rsid w:val="006363CE"/>
    <w:rsid w:val="006363D2"/>
    <w:rsid w:val="00636753"/>
    <w:rsid w:val="0063685B"/>
    <w:rsid w:val="0063686A"/>
    <w:rsid w:val="006368F0"/>
    <w:rsid w:val="00636C23"/>
    <w:rsid w:val="00636C5E"/>
    <w:rsid w:val="006379D0"/>
    <w:rsid w:val="00637C69"/>
    <w:rsid w:val="00637D1A"/>
    <w:rsid w:val="0064042C"/>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38"/>
    <w:rsid w:val="00643CDB"/>
    <w:rsid w:val="006441EF"/>
    <w:rsid w:val="0064429E"/>
    <w:rsid w:val="00644D3A"/>
    <w:rsid w:val="00644EA9"/>
    <w:rsid w:val="00644F4D"/>
    <w:rsid w:val="00645017"/>
    <w:rsid w:val="00645513"/>
    <w:rsid w:val="00645548"/>
    <w:rsid w:val="00645732"/>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6C"/>
    <w:rsid w:val="006537D8"/>
    <w:rsid w:val="00653842"/>
    <w:rsid w:val="0065393D"/>
    <w:rsid w:val="006539EF"/>
    <w:rsid w:val="00653BC4"/>
    <w:rsid w:val="00653E0F"/>
    <w:rsid w:val="00653F52"/>
    <w:rsid w:val="0065438B"/>
    <w:rsid w:val="00654541"/>
    <w:rsid w:val="00654AA2"/>
    <w:rsid w:val="00654C98"/>
    <w:rsid w:val="006552E3"/>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1439"/>
    <w:rsid w:val="0066234A"/>
    <w:rsid w:val="0066257F"/>
    <w:rsid w:val="00662930"/>
    <w:rsid w:val="00662AA3"/>
    <w:rsid w:val="00662E52"/>
    <w:rsid w:val="00662E84"/>
    <w:rsid w:val="0066395E"/>
    <w:rsid w:val="006642F9"/>
    <w:rsid w:val="00664465"/>
    <w:rsid w:val="00664631"/>
    <w:rsid w:val="006646DF"/>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7F6"/>
    <w:rsid w:val="00671AAF"/>
    <w:rsid w:val="00671ACF"/>
    <w:rsid w:val="00671B4F"/>
    <w:rsid w:val="00671DEC"/>
    <w:rsid w:val="00672278"/>
    <w:rsid w:val="00672304"/>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5EE2"/>
    <w:rsid w:val="006765FE"/>
    <w:rsid w:val="00676F74"/>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D59"/>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7F"/>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1D81"/>
    <w:rsid w:val="0069249F"/>
    <w:rsid w:val="006927B2"/>
    <w:rsid w:val="006928DC"/>
    <w:rsid w:val="00692F05"/>
    <w:rsid w:val="006935D7"/>
    <w:rsid w:val="006937CC"/>
    <w:rsid w:val="006941F8"/>
    <w:rsid w:val="00694392"/>
    <w:rsid w:val="006945B4"/>
    <w:rsid w:val="0069465C"/>
    <w:rsid w:val="006949BE"/>
    <w:rsid w:val="00694BBE"/>
    <w:rsid w:val="00694EAC"/>
    <w:rsid w:val="00694F26"/>
    <w:rsid w:val="00694FCF"/>
    <w:rsid w:val="00694FF5"/>
    <w:rsid w:val="00695554"/>
    <w:rsid w:val="0069570D"/>
    <w:rsid w:val="00695841"/>
    <w:rsid w:val="006964B9"/>
    <w:rsid w:val="0069687A"/>
    <w:rsid w:val="00696BAA"/>
    <w:rsid w:val="00696CB5"/>
    <w:rsid w:val="00696CFF"/>
    <w:rsid w:val="0069793B"/>
    <w:rsid w:val="00697A50"/>
    <w:rsid w:val="00697AB9"/>
    <w:rsid w:val="006A00C3"/>
    <w:rsid w:val="006A02C4"/>
    <w:rsid w:val="006A052E"/>
    <w:rsid w:val="006A0B1F"/>
    <w:rsid w:val="006A0B3D"/>
    <w:rsid w:val="006A0B50"/>
    <w:rsid w:val="006A0F80"/>
    <w:rsid w:val="006A14A1"/>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4DB8"/>
    <w:rsid w:val="006A4ED4"/>
    <w:rsid w:val="006A51D6"/>
    <w:rsid w:val="006A525F"/>
    <w:rsid w:val="006A55B3"/>
    <w:rsid w:val="006A580D"/>
    <w:rsid w:val="006A5FFD"/>
    <w:rsid w:val="006A6068"/>
    <w:rsid w:val="006A60CA"/>
    <w:rsid w:val="006A6A1E"/>
    <w:rsid w:val="006A6C24"/>
    <w:rsid w:val="006A6C3B"/>
    <w:rsid w:val="006A6DB8"/>
    <w:rsid w:val="006A751F"/>
    <w:rsid w:val="006A7852"/>
    <w:rsid w:val="006A7B41"/>
    <w:rsid w:val="006A7D4D"/>
    <w:rsid w:val="006A7E19"/>
    <w:rsid w:val="006B01C2"/>
    <w:rsid w:val="006B04B9"/>
    <w:rsid w:val="006B10E5"/>
    <w:rsid w:val="006B114A"/>
    <w:rsid w:val="006B1473"/>
    <w:rsid w:val="006B169A"/>
    <w:rsid w:val="006B1B02"/>
    <w:rsid w:val="006B1B57"/>
    <w:rsid w:val="006B1D18"/>
    <w:rsid w:val="006B2474"/>
    <w:rsid w:val="006B2582"/>
    <w:rsid w:val="006B25FA"/>
    <w:rsid w:val="006B2BB8"/>
    <w:rsid w:val="006B2F69"/>
    <w:rsid w:val="006B3036"/>
    <w:rsid w:val="006B3076"/>
    <w:rsid w:val="006B3300"/>
    <w:rsid w:val="006B3464"/>
    <w:rsid w:val="006B34BB"/>
    <w:rsid w:val="006B376E"/>
    <w:rsid w:val="006B3D9E"/>
    <w:rsid w:val="006B42FB"/>
    <w:rsid w:val="006B47A4"/>
    <w:rsid w:val="006B4D7E"/>
    <w:rsid w:val="006B4FB9"/>
    <w:rsid w:val="006B56FF"/>
    <w:rsid w:val="006B57B0"/>
    <w:rsid w:val="006B5893"/>
    <w:rsid w:val="006B6141"/>
    <w:rsid w:val="006B6153"/>
    <w:rsid w:val="006B6578"/>
    <w:rsid w:val="006B6A0F"/>
    <w:rsid w:val="006B6A5E"/>
    <w:rsid w:val="006B7666"/>
    <w:rsid w:val="006B7AB6"/>
    <w:rsid w:val="006B7D79"/>
    <w:rsid w:val="006C066B"/>
    <w:rsid w:val="006C0702"/>
    <w:rsid w:val="006C081E"/>
    <w:rsid w:val="006C09A5"/>
    <w:rsid w:val="006C14A6"/>
    <w:rsid w:val="006C1B46"/>
    <w:rsid w:val="006C22CA"/>
    <w:rsid w:val="006C2688"/>
    <w:rsid w:val="006C2874"/>
    <w:rsid w:val="006C2973"/>
    <w:rsid w:val="006C29C9"/>
    <w:rsid w:val="006C2F88"/>
    <w:rsid w:val="006C37FA"/>
    <w:rsid w:val="006C3800"/>
    <w:rsid w:val="006C3E57"/>
    <w:rsid w:val="006C3F05"/>
    <w:rsid w:val="006C40F4"/>
    <w:rsid w:val="006C41D1"/>
    <w:rsid w:val="006C423B"/>
    <w:rsid w:val="006C4330"/>
    <w:rsid w:val="006C4349"/>
    <w:rsid w:val="006C4BCB"/>
    <w:rsid w:val="006C4EAA"/>
    <w:rsid w:val="006C5438"/>
    <w:rsid w:val="006C5A75"/>
    <w:rsid w:val="006C5B95"/>
    <w:rsid w:val="006C5FC1"/>
    <w:rsid w:val="006C6219"/>
    <w:rsid w:val="006C62E6"/>
    <w:rsid w:val="006C6395"/>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099"/>
    <w:rsid w:val="006D231D"/>
    <w:rsid w:val="006D2733"/>
    <w:rsid w:val="006D2FE8"/>
    <w:rsid w:val="006D315A"/>
    <w:rsid w:val="006D37B6"/>
    <w:rsid w:val="006D3F12"/>
    <w:rsid w:val="006D4259"/>
    <w:rsid w:val="006D4F3A"/>
    <w:rsid w:val="006D5B26"/>
    <w:rsid w:val="006D5E83"/>
    <w:rsid w:val="006D65CE"/>
    <w:rsid w:val="006D6851"/>
    <w:rsid w:val="006D6CA0"/>
    <w:rsid w:val="006D7220"/>
    <w:rsid w:val="006D7A2F"/>
    <w:rsid w:val="006D7F32"/>
    <w:rsid w:val="006D7FD0"/>
    <w:rsid w:val="006E0137"/>
    <w:rsid w:val="006E024C"/>
    <w:rsid w:val="006E051D"/>
    <w:rsid w:val="006E089F"/>
    <w:rsid w:val="006E092C"/>
    <w:rsid w:val="006E0953"/>
    <w:rsid w:val="006E0BE2"/>
    <w:rsid w:val="006E12B6"/>
    <w:rsid w:val="006E23BC"/>
    <w:rsid w:val="006E23F7"/>
    <w:rsid w:val="006E2675"/>
    <w:rsid w:val="006E2C53"/>
    <w:rsid w:val="006E2CBF"/>
    <w:rsid w:val="006E3380"/>
    <w:rsid w:val="006E363B"/>
    <w:rsid w:val="006E3729"/>
    <w:rsid w:val="006E38E0"/>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E76B4"/>
    <w:rsid w:val="006E773E"/>
    <w:rsid w:val="006F07F4"/>
    <w:rsid w:val="006F0AC7"/>
    <w:rsid w:val="006F0C28"/>
    <w:rsid w:val="006F11C3"/>
    <w:rsid w:val="006F20C5"/>
    <w:rsid w:val="006F2B23"/>
    <w:rsid w:val="006F3022"/>
    <w:rsid w:val="006F312C"/>
    <w:rsid w:val="006F313D"/>
    <w:rsid w:val="006F3A0B"/>
    <w:rsid w:val="006F4126"/>
    <w:rsid w:val="006F41CB"/>
    <w:rsid w:val="006F48D8"/>
    <w:rsid w:val="006F4CE9"/>
    <w:rsid w:val="006F4E5D"/>
    <w:rsid w:val="006F5005"/>
    <w:rsid w:val="006F51CE"/>
    <w:rsid w:val="006F51D5"/>
    <w:rsid w:val="006F5906"/>
    <w:rsid w:val="006F59FB"/>
    <w:rsid w:val="006F5B8A"/>
    <w:rsid w:val="006F5C20"/>
    <w:rsid w:val="006F5E09"/>
    <w:rsid w:val="006F60F1"/>
    <w:rsid w:val="006F6386"/>
    <w:rsid w:val="006F6770"/>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9B"/>
    <w:rsid w:val="007019B2"/>
    <w:rsid w:val="0070240E"/>
    <w:rsid w:val="00702AD0"/>
    <w:rsid w:val="00702CB0"/>
    <w:rsid w:val="00704048"/>
    <w:rsid w:val="00704596"/>
    <w:rsid w:val="0070491E"/>
    <w:rsid w:val="00704A39"/>
    <w:rsid w:val="00704C57"/>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61F"/>
    <w:rsid w:val="00710939"/>
    <w:rsid w:val="00710D1C"/>
    <w:rsid w:val="00710FBC"/>
    <w:rsid w:val="007110C6"/>
    <w:rsid w:val="007111CC"/>
    <w:rsid w:val="00711682"/>
    <w:rsid w:val="00711780"/>
    <w:rsid w:val="00711DF3"/>
    <w:rsid w:val="00712905"/>
    <w:rsid w:val="00712D29"/>
    <w:rsid w:val="00713B03"/>
    <w:rsid w:val="007141F4"/>
    <w:rsid w:val="007143D3"/>
    <w:rsid w:val="007146E2"/>
    <w:rsid w:val="00714FA7"/>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094"/>
    <w:rsid w:val="00720352"/>
    <w:rsid w:val="007203E2"/>
    <w:rsid w:val="00720417"/>
    <w:rsid w:val="00720424"/>
    <w:rsid w:val="00720784"/>
    <w:rsid w:val="007209B5"/>
    <w:rsid w:val="00720B7A"/>
    <w:rsid w:val="00720BB5"/>
    <w:rsid w:val="00720D05"/>
    <w:rsid w:val="00720F9B"/>
    <w:rsid w:val="00721086"/>
    <w:rsid w:val="00721714"/>
    <w:rsid w:val="00721929"/>
    <w:rsid w:val="00721AB1"/>
    <w:rsid w:val="00721F0A"/>
    <w:rsid w:val="0072249E"/>
    <w:rsid w:val="007224A2"/>
    <w:rsid w:val="007225BE"/>
    <w:rsid w:val="00722A60"/>
    <w:rsid w:val="00722ACE"/>
    <w:rsid w:val="00722C05"/>
    <w:rsid w:val="00722C73"/>
    <w:rsid w:val="00722F3F"/>
    <w:rsid w:val="00722FB6"/>
    <w:rsid w:val="00722FEF"/>
    <w:rsid w:val="00723131"/>
    <w:rsid w:val="007234BF"/>
    <w:rsid w:val="00723897"/>
    <w:rsid w:val="0072399D"/>
    <w:rsid w:val="00723A43"/>
    <w:rsid w:val="00723AB6"/>
    <w:rsid w:val="00723D11"/>
    <w:rsid w:val="00724519"/>
    <w:rsid w:val="007246AE"/>
    <w:rsid w:val="007249B2"/>
    <w:rsid w:val="00724D47"/>
    <w:rsid w:val="00725176"/>
    <w:rsid w:val="007255C2"/>
    <w:rsid w:val="0072595A"/>
    <w:rsid w:val="007259C3"/>
    <w:rsid w:val="00725B1B"/>
    <w:rsid w:val="00726F62"/>
    <w:rsid w:val="007274A9"/>
    <w:rsid w:val="00727757"/>
    <w:rsid w:val="00727810"/>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435"/>
    <w:rsid w:val="00733639"/>
    <w:rsid w:val="007339A2"/>
    <w:rsid w:val="00733E4D"/>
    <w:rsid w:val="00733F04"/>
    <w:rsid w:val="007340A7"/>
    <w:rsid w:val="007348D6"/>
    <w:rsid w:val="00734B54"/>
    <w:rsid w:val="00735272"/>
    <w:rsid w:val="007359DF"/>
    <w:rsid w:val="00735AA9"/>
    <w:rsid w:val="00735E11"/>
    <w:rsid w:val="007366FB"/>
    <w:rsid w:val="00736A1D"/>
    <w:rsid w:val="0073709D"/>
    <w:rsid w:val="00737149"/>
    <w:rsid w:val="007374A1"/>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32"/>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346"/>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5FE"/>
    <w:rsid w:val="0075694F"/>
    <w:rsid w:val="00756B2B"/>
    <w:rsid w:val="00756B74"/>
    <w:rsid w:val="00756CC8"/>
    <w:rsid w:val="00756EA1"/>
    <w:rsid w:val="007573DC"/>
    <w:rsid w:val="00757434"/>
    <w:rsid w:val="007579A6"/>
    <w:rsid w:val="0076044A"/>
    <w:rsid w:val="00760A6D"/>
    <w:rsid w:val="00760A8B"/>
    <w:rsid w:val="00760B8B"/>
    <w:rsid w:val="00761045"/>
    <w:rsid w:val="00761115"/>
    <w:rsid w:val="007611D2"/>
    <w:rsid w:val="007618C2"/>
    <w:rsid w:val="007618EF"/>
    <w:rsid w:val="00762120"/>
    <w:rsid w:val="007622A3"/>
    <w:rsid w:val="007627E4"/>
    <w:rsid w:val="007627EB"/>
    <w:rsid w:val="00762CB0"/>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68E"/>
    <w:rsid w:val="00766A79"/>
    <w:rsid w:val="00766D5E"/>
    <w:rsid w:val="0076721E"/>
    <w:rsid w:val="007675B0"/>
    <w:rsid w:val="00767A21"/>
    <w:rsid w:val="00770163"/>
    <w:rsid w:val="007701DE"/>
    <w:rsid w:val="00770332"/>
    <w:rsid w:val="007704E3"/>
    <w:rsid w:val="00770601"/>
    <w:rsid w:val="00771209"/>
    <w:rsid w:val="00771230"/>
    <w:rsid w:val="007714E0"/>
    <w:rsid w:val="00771C21"/>
    <w:rsid w:val="00771C2D"/>
    <w:rsid w:val="00771FBA"/>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69E"/>
    <w:rsid w:val="00776A9E"/>
    <w:rsid w:val="00776E36"/>
    <w:rsid w:val="007770B7"/>
    <w:rsid w:val="007771C5"/>
    <w:rsid w:val="007772D4"/>
    <w:rsid w:val="007773E9"/>
    <w:rsid w:val="00777758"/>
    <w:rsid w:val="00780040"/>
    <w:rsid w:val="0078035E"/>
    <w:rsid w:val="00780384"/>
    <w:rsid w:val="00780848"/>
    <w:rsid w:val="00780FF2"/>
    <w:rsid w:val="00781265"/>
    <w:rsid w:val="0078152E"/>
    <w:rsid w:val="00781BA6"/>
    <w:rsid w:val="00782057"/>
    <w:rsid w:val="00782232"/>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9E2"/>
    <w:rsid w:val="00785BF6"/>
    <w:rsid w:val="00785EB8"/>
    <w:rsid w:val="007861C2"/>
    <w:rsid w:val="00786262"/>
    <w:rsid w:val="007864A3"/>
    <w:rsid w:val="00786674"/>
    <w:rsid w:val="00786BB0"/>
    <w:rsid w:val="00786C47"/>
    <w:rsid w:val="00786F8C"/>
    <w:rsid w:val="0078763D"/>
    <w:rsid w:val="00787FF3"/>
    <w:rsid w:val="007906C7"/>
    <w:rsid w:val="00790838"/>
    <w:rsid w:val="00790CE9"/>
    <w:rsid w:val="00790EE9"/>
    <w:rsid w:val="0079129C"/>
    <w:rsid w:val="00791CD9"/>
    <w:rsid w:val="00791D35"/>
    <w:rsid w:val="007922A8"/>
    <w:rsid w:val="00792528"/>
    <w:rsid w:val="00793133"/>
    <w:rsid w:val="0079327B"/>
    <w:rsid w:val="00793882"/>
    <w:rsid w:val="00793B34"/>
    <w:rsid w:val="00793E8C"/>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2AB"/>
    <w:rsid w:val="007A74DD"/>
    <w:rsid w:val="007A79DD"/>
    <w:rsid w:val="007A7DF7"/>
    <w:rsid w:val="007A7E14"/>
    <w:rsid w:val="007A7E73"/>
    <w:rsid w:val="007A7E79"/>
    <w:rsid w:val="007A7F7C"/>
    <w:rsid w:val="007B0347"/>
    <w:rsid w:val="007B0524"/>
    <w:rsid w:val="007B0697"/>
    <w:rsid w:val="007B0726"/>
    <w:rsid w:val="007B0819"/>
    <w:rsid w:val="007B08D6"/>
    <w:rsid w:val="007B0A2B"/>
    <w:rsid w:val="007B0C1D"/>
    <w:rsid w:val="007B1075"/>
    <w:rsid w:val="007B133B"/>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1F"/>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6D74"/>
    <w:rsid w:val="007C6EC1"/>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46"/>
    <w:rsid w:val="007D72C9"/>
    <w:rsid w:val="007D7502"/>
    <w:rsid w:val="007D785A"/>
    <w:rsid w:val="007E0056"/>
    <w:rsid w:val="007E013D"/>
    <w:rsid w:val="007E028F"/>
    <w:rsid w:val="007E0335"/>
    <w:rsid w:val="007E05EB"/>
    <w:rsid w:val="007E0AE8"/>
    <w:rsid w:val="007E1264"/>
    <w:rsid w:val="007E128E"/>
    <w:rsid w:val="007E1324"/>
    <w:rsid w:val="007E1A24"/>
    <w:rsid w:val="007E1B12"/>
    <w:rsid w:val="007E1B4B"/>
    <w:rsid w:val="007E1D3C"/>
    <w:rsid w:val="007E33B7"/>
    <w:rsid w:val="007E395A"/>
    <w:rsid w:val="007E446D"/>
    <w:rsid w:val="007E4AB8"/>
    <w:rsid w:val="007E4D75"/>
    <w:rsid w:val="007E5049"/>
    <w:rsid w:val="007E5088"/>
    <w:rsid w:val="007E51F3"/>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2E24"/>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CF"/>
    <w:rsid w:val="007F7CBC"/>
    <w:rsid w:val="007F7D9C"/>
    <w:rsid w:val="007F7E94"/>
    <w:rsid w:val="008000D9"/>
    <w:rsid w:val="0080013F"/>
    <w:rsid w:val="0080035A"/>
    <w:rsid w:val="008005C3"/>
    <w:rsid w:val="00800767"/>
    <w:rsid w:val="00800A26"/>
    <w:rsid w:val="00800ABD"/>
    <w:rsid w:val="0080103D"/>
    <w:rsid w:val="008011BB"/>
    <w:rsid w:val="00801CB9"/>
    <w:rsid w:val="00801CBA"/>
    <w:rsid w:val="0080226D"/>
    <w:rsid w:val="008028F5"/>
    <w:rsid w:val="0080294A"/>
    <w:rsid w:val="00802A8E"/>
    <w:rsid w:val="00802B80"/>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CA2"/>
    <w:rsid w:val="00805D93"/>
    <w:rsid w:val="00806381"/>
    <w:rsid w:val="008063EE"/>
    <w:rsid w:val="008066F8"/>
    <w:rsid w:val="0080688F"/>
    <w:rsid w:val="008068D3"/>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9F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6973"/>
    <w:rsid w:val="0082718E"/>
    <w:rsid w:val="008275B1"/>
    <w:rsid w:val="008278C3"/>
    <w:rsid w:val="00827ABE"/>
    <w:rsid w:val="00827FD4"/>
    <w:rsid w:val="00830159"/>
    <w:rsid w:val="0083015F"/>
    <w:rsid w:val="0083065E"/>
    <w:rsid w:val="00830ADB"/>
    <w:rsid w:val="00830F3E"/>
    <w:rsid w:val="00830FB3"/>
    <w:rsid w:val="0083105F"/>
    <w:rsid w:val="008314F0"/>
    <w:rsid w:val="00831694"/>
    <w:rsid w:val="00831BB4"/>
    <w:rsid w:val="00832901"/>
    <w:rsid w:val="00832B76"/>
    <w:rsid w:val="00833126"/>
    <w:rsid w:val="008335D2"/>
    <w:rsid w:val="0083377A"/>
    <w:rsid w:val="0083377D"/>
    <w:rsid w:val="008338B4"/>
    <w:rsid w:val="00833AA0"/>
    <w:rsid w:val="00833C49"/>
    <w:rsid w:val="00833F8C"/>
    <w:rsid w:val="0083414E"/>
    <w:rsid w:val="0083493F"/>
    <w:rsid w:val="00834EC6"/>
    <w:rsid w:val="00835D69"/>
    <w:rsid w:val="00835D7C"/>
    <w:rsid w:val="00835F96"/>
    <w:rsid w:val="00836067"/>
    <w:rsid w:val="00836412"/>
    <w:rsid w:val="00836535"/>
    <w:rsid w:val="008365D0"/>
    <w:rsid w:val="00836D85"/>
    <w:rsid w:val="008371F7"/>
    <w:rsid w:val="008372B3"/>
    <w:rsid w:val="008377B4"/>
    <w:rsid w:val="00837911"/>
    <w:rsid w:val="00837944"/>
    <w:rsid w:val="00837AB9"/>
    <w:rsid w:val="00837F49"/>
    <w:rsid w:val="008402AC"/>
    <w:rsid w:val="00840A08"/>
    <w:rsid w:val="00840D34"/>
    <w:rsid w:val="008415DC"/>
    <w:rsid w:val="00841719"/>
    <w:rsid w:val="00841C1C"/>
    <w:rsid w:val="00841D2A"/>
    <w:rsid w:val="00841E2E"/>
    <w:rsid w:val="00841E3D"/>
    <w:rsid w:val="00842504"/>
    <w:rsid w:val="00842BDC"/>
    <w:rsid w:val="00842BE3"/>
    <w:rsid w:val="00844161"/>
    <w:rsid w:val="0084489A"/>
    <w:rsid w:val="00844A24"/>
    <w:rsid w:val="00844B9E"/>
    <w:rsid w:val="008458C2"/>
    <w:rsid w:val="0084593A"/>
    <w:rsid w:val="00845B16"/>
    <w:rsid w:val="00845BBA"/>
    <w:rsid w:val="008460A0"/>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939"/>
    <w:rsid w:val="00850AA5"/>
    <w:rsid w:val="00850C1A"/>
    <w:rsid w:val="00850EA3"/>
    <w:rsid w:val="00850F73"/>
    <w:rsid w:val="00850FD2"/>
    <w:rsid w:val="00851064"/>
    <w:rsid w:val="008510E6"/>
    <w:rsid w:val="00851200"/>
    <w:rsid w:val="00851DEE"/>
    <w:rsid w:val="00852013"/>
    <w:rsid w:val="008520C8"/>
    <w:rsid w:val="008521D9"/>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1BA"/>
    <w:rsid w:val="00857309"/>
    <w:rsid w:val="008575B2"/>
    <w:rsid w:val="008576B0"/>
    <w:rsid w:val="00857921"/>
    <w:rsid w:val="008579A9"/>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2F2F"/>
    <w:rsid w:val="00863669"/>
    <w:rsid w:val="00863706"/>
    <w:rsid w:val="00863BE0"/>
    <w:rsid w:val="00863D60"/>
    <w:rsid w:val="00863F74"/>
    <w:rsid w:val="00864442"/>
    <w:rsid w:val="008645C4"/>
    <w:rsid w:val="008648EE"/>
    <w:rsid w:val="00864A93"/>
    <w:rsid w:val="00864B97"/>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67CE6"/>
    <w:rsid w:val="00870261"/>
    <w:rsid w:val="008703E5"/>
    <w:rsid w:val="00870506"/>
    <w:rsid w:val="008709C3"/>
    <w:rsid w:val="00870BD3"/>
    <w:rsid w:val="00870E01"/>
    <w:rsid w:val="00871524"/>
    <w:rsid w:val="00871D0D"/>
    <w:rsid w:val="00871F35"/>
    <w:rsid w:val="0087203E"/>
    <w:rsid w:val="0087259E"/>
    <w:rsid w:val="00872AC9"/>
    <w:rsid w:val="00872B9D"/>
    <w:rsid w:val="0087301C"/>
    <w:rsid w:val="0087307E"/>
    <w:rsid w:val="00873599"/>
    <w:rsid w:val="008737DA"/>
    <w:rsid w:val="00873DBB"/>
    <w:rsid w:val="00874693"/>
    <w:rsid w:val="0087506E"/>
    <w:rsid w:val="00875211"/>
    <w:rsid w:val="0087556C"/>
    <w:rsid w:val="00875A8C"/>
    <w:rsid w:val="00875AB2"/>
    <w:rsid w:val="00875D3E"/>
    <w:rsid w:val="00876021"/>
    <w:rsid w:val="008765C2"/>
    <w:rsid w:val="00876625"/>
    <w:rsid w:val="00876966"/>
    <w:rsid w:val="00877845"/>
    <w:rsid w:val="0087793B"/>
    <w:rsid w:val="00877BB8"/>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84"/>
    <w:rsid w:val="00882C9E"/>
    <w:rsid w:val="00882CD1"/>
    <w:rsid w:val="00882F8D"/>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4C4E"/>
    <w:rsid w:val="00896127"/>
    <w:rsid w:val="00896458"/>
    <w:rsid w:val="0089645A"/>
    <w:rsid w:val="00896471"/>
    <w:rsid w:val="00896499"/>
    <w:rsid w:val="0089681C"/>
    <w:rsid w:val="00896BE5"/>
    <w:rsid w:val="00896DAA"/>
    <w:rsid w:val="00896DD8"/>
    <w:rsid w:val="00896F85"/>
    <w:rsid w:val="008973CD"/>
    <w:rsid w:val="00897498"/>
    <w:rsid w:val="008976A9"/>
    <w:rsid w:val="008976EF"/>
    <w:rsid w:val="008977DE"/>
    <w:rsid w:val="00897802"/>
    <w:rsid w:val="008A0098"/>
    <w:rsid w:val="008A00C3"/>
    <w:rsid w:val="008A029B"/>
    <w:rsid w:val="008A04E9"/>
    <w:rsid w:val="008A095E"/>
    <w:rsid w:val="008A09A6"/>
    <w:rsid w:val="008A0DC7"/>
    <w:rsid w:val="008A0F1A"/>
    <w:rsid w:val="008A112C"/>
    <w:rsid w:val="008A16C5"/>
    <w:rsid w:val="008A16FF"/>
    <w:rsid w:val="008A1B6D"/>
    <w:rsid w:val="008A1C8D"/>
    <w:rsid w:val="008A1D62"/>
    <w:rsid w:val="008A1FB8"/>
    <w:rsid w:val="008A2212"/>
    <w:rsid w:val="008A237D"/>
    <w:rsid w:val="008A2532"/>
    <w:rsid w:val="008A2537"/>
    <w:rsid w:val="008A29BA"/>
    <w:rsid w:val="008A3901"/>
    <w:rsid w:val="008A3E95"/>
    <w:rsid w:val="008A405A"/>
    <w:rsid w:val="008A4066"/>
    <w:rsid w:val="008A424D"/>
    <w:rsid w:val="008A4479"/>
    <w:rsid w:val="008A48C3"/>
    <w:rsid w:val="008A4A3B"/>
    <w:rsid w:val="008A4B70"/>
    <w:rsid w:val="008A4CD0"/>
    <w:rsid w:val="008A4DEC"/>
    <w:rsid w:val="008A4F65"/>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4DF"/>
    <w:rsid w:val="008B2811"/>
    <w:rsid w:val="008B2DE7"/>
    <w:rsid w:val="008B2E94"/>
    <w:rsid w:val="008B2F38"/>
    <w:rsid w:val="008B3001"/>
    <w:rsid w:val="008B32E0"/>
    <w:rsid w:val="008B36FF"/>
    <w:rsid w:val="008B3907"/>
    <w:rsid w:val="008B3983"/>
    <w:rsid w:val="008B3C70"/>
    <w:rsid w:val="008B3D82"/>
    <w:rsid w:val="008B42D9"/>
    <w:rsid w:val="008B4906"/>
    <w:rsid w:val="008B49D6"/>
    <w:rsid w:val="008B4C17"/>
    <w:rsid w:val="008B4F40"/>
    <w:rsid w:val="008B56E8"/>
    <w:rsid w:val="008B5D2F"/>
    <w:rsid w:val="008B5EEF"/>
    <w:rsid w:val="008B5F54"/>
    <w:rsid w:val="008B6205"/>
    <w:rsid w:val="008B6793"/>
    <w:rsid w:val="008B6A77"/>
    <w:rsid w:val="008B6D20"/>
    <w:rsid w:val="008B6EB6"/>
    <w:rsid w:val="008B6F47"/>
    <w:rsid w:val="008B702F"/>
    <w:rsid w:val="008B71A3"/>
    <w:rsid w:val="008B74E4"/>
    <w:rsid w:val="008B75CA"/>
    <w:rsid w:val="008B776C"/>
    <w:rsid w:val="008B7907"/>
    <w:rsid w:val="008B7B9A"/>
    <w:rsid w:val="008B7BC3"/>
    <w:rsid w:val="008C0B31"/>
    <w:rsid w:val="008C1403"/>
    <w:rsid w:val="008C1462"/>
    <w:rsid w:val="008C1503"/>
    <w:rsid w:val="008C15DE"/>
    <w:rsid w:val="008C2059"/>
    <w:rsid w:val="008C212C"/>
    <w:rsid w:val="008C22FD"/>
    <w:rsid w:val="008C2306"/>
    <w:rsid w:val="008C25A4"/>
    <w:rsid w:val="008C2E96"/>
    <w:rsid w:val="008C316D"/>
    <w:rsid w:val="008C3DA0"/>
    <w:rsid w:val="008C42C3"/>
    <w:rsid w:val="008C4881"/>
    <w:rsid w:val="008C4E66"/>
    <w:rsid w:val="008C5178"/>
    <w:rsid w:val="008C543C"/>
    <w:rsid w:val="008C55B3"/>
    <w:rsid w:val="008C583C"/>
    <w:rsid w:val="008C5D7E"/>
    <w:rsid w:val="008C611C"/>
    <w:rsid w:val="008C67BD"/>
    <w:rsid w:val="008C67F0"/>
    <w:rsid w:val="008C6E8E"/>
    <w:rsid w:val="008C7320"/>
    <w:rsid w:val="008C754D"/>
    <w:rsid w:val="008C79E1"/>
    <w:rsid w:val="008D031F"/>
    <w:rsid w:val="008D03C0"/>
    <w:rsid w:val="008D0B51"/>
    <w:rsid w:val="008D0E59"/>
    <w:rsid w:val="008D1090"/>
    <w:rsid w:val="008D1100"/>
    <w:rsid w:val="008D1511"/>
    <w:rsid w:val="008D15BB"/>
    <w:rsid w:val="008D1AFB"/>
    <w:rsid w:val="008D24E0"/>
    <w:rsid w:val="008D25A6"/>
    <w:rsid w:val="008D26E8"/>
    <w:rsid w:val="008D287B"/>
    <w:rsid w:val="008D28F1"/>
    <w:rsid w:val="008D2A01"/>
    <w:rsid w:val="008D2A81"/>
    <w:rsid w:val="008D2D0D"/>
    <w:rsid w:val="008D2D82"/>
    <w:rsid w:val="008D3197"/>
    <w:rsid w:val="008D340B"/>
    <w:rsid w:val="008D39C1"/>
    <w:rsid w:val="008D3A9E"/>
    <w:rsid w:val="008D41D4"/>
    <w:rsid w:val="008D43FD"/>
    <w:rsid w:val="008D4417"/>
    <w:rsid w:val="008D4481"/>
    <w:rsid w:val="008D46E1"/>
    <w:rsid w:val="008D4995"/>
    <w:rsid w:val="008D4BB6"/>
    <w:rsid w:val="008D4E0C"/>
    <w:rsid w:val="008D4E11"/>
    <w:rsid w:val="008D4FE0"/>
    <w:rsid w:val="008D5053"/>
    <w:rsid w:val="008D53D0"/>
    <w:rsid w:val="008D5650"/>
    <w:rsid w:val="008D5701"/>
    <w:rsid w:val="008D5BB3"/>
    <w:rsid w:val="008D5D1B"/>
    <w:rsid w:val="008D62CF"/>
    <w:rsid w:val="008D63B9"/>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DAB"/>
    <w:rsid w:val="008F0E4D"/>
    <w:rsid w:val="008F102E"/>
    <w:rsid w:val="008F17A6"/>
    <w:rsid w:val="008F1CAC"/>
    <w:rsid w:val="008F2088"/>
    <w:rsid w:val="008F27F5"/>
    <w:rsid w:val="008F28E5"/>
    <w:rsid w:val="008F2904"/>
    <w:rsid w:val="008F337A"/>
    <w:rsid w:val="008F39C7"/>
    <w:rsid w:val="008F40B8"/>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464"/>
    <w:rsid w:val="008F77B6"/>
    <w:rsid w:val="008F7A37"/>
    <w:rsid w:val="008F7CCE"/>
    <w:rsid w:val="008F7E45"/>
    <w:rsid w:val="008F7E5D"/>
    <w:rsid w:val="00900246"/>
    <w:rsid w:val="00900517"/>
    <w:rsid w:val="00900607"/>
    <w:rsid w:val="00900D85"/>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31BA"/>
    <w:rsid w:val="009131E5"/>
    <w:rsid w:val="0091371F"/>
    <w:rsid w:val="0091380E"/>
    <w:rsid w:val="00913D81"/>
    <w:rsid w:val="00913F76"/>
    <w:rsid w:val="00914300"/>
    <w:rsid w:val="0091490A"/>
    <w:rsid w:val="00914D93"/>
    <w:rsid w:val="009153B0"/>
    <w:rsid w:val="0091540F"/>
    <w:rsid w:val="00915D16"/>
    <w:rsid w:val="00915D38"/>
    <w:rsid w:val="009161A8"/>
    <w:rsid w:val="00916372"/>
    <w:rsid w:val="00916AEB"/>
    <w:rsid w:val="00916AEF"/>
    <w:rsid w:val="00917001"/>
    <w:rsid w:val="00917487"/>
    <w:rsid w:val="009177ED"/>
    <w:rsid w:val="00917D9B"/>
    <w:rsid w:val="00917F2D"/>
    <w:rsid w:val="00917F6A"/>
    <w:rsid w:val="00920058"/>
    <w:rsid w:val="00920555"/>
    <w:rsid w:val="0092070F"/>
    <w:rsid w:val="00920ACD"/>
    <w:rsid w:val="00920E9A"/>
    <w:rsid w:val="00920F1A"/>
    <w:rsid w:val="0092116F"/>
    <w:rsid w:val="009211F8"/>
    <w:rsid w:val="009213A3"/>
    <w:rsid w:val="00921822"/>
    <w:rsid w:val="00921F88"/>
    <w:rsid w:val="00922143"/>
    <w:rsid w:val="00922535"/>
    <w:rsid w:val="00922A5B"/>
    <w:rsid w:val="00922DFA"/>
    <w:rsid w:val="00923235"/>
    <w:rsid w:val="009235EA"/>
    <w:rsid w:val="00923C95"/>
    <w:rsid w:val="00923D3A"/>
    <w:rsid w:val="00924A31"/>
    <w:rsid w:val="00924EBE"/>
    <w:rsid w:val="00924ED6"/>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1DD4"/>
    <w:rsid w:val="009320F7"/>
    <w:rsid w:val="00932287"/>
    <w:rsid w:val="00932315"/>
    <w:rsid w:val="009324AC"/>
    <w:rsid w:val="0093268A"/>
    <w:rsid w:val="00933139"/>
    <w:rsid w:val="0093376D"/>
    <w:rsid w:val="0093408D"/>
    <w:rsid w:val="009340CE"/>
    <w:rsid w:val="00934C5E"/>
    <w:rsid w:val="0093505F"/>
    <w:rsid w:val="009352E4"/>
    <w:rsid w:val="0093557E"/>
    <w:rsid w:val="00935EA4"/>
    <w:rsid w:val="00935F54"/>
    <w:rsid w:val="0093601B"/>
    <w:rsid w:val="00936248"/>
    <w:rsid w:val="009365F4"/>
    <w:rsid w:val="009367D6"/>
    <w:rsid w:val="00936D06"/>
    <w:rsid w:val="00936F30"/>
    <w:rsid w:val="009376AC"/>
    <w:rsid w:val="00937946"/>
    <w:rsid w:val="00937BB6"/>
    <w:rsid w:val="00940179"/>
    <w:rsid w:val="00940985"/>
    <w:rsid w:val="00940BB7"/>
    <w:rsid w:val="00940ED4"/>
    <w:rsid w:val="009412DE"/>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0CE"/>
    <w:rsid w:val="0094792D"/>
    <w:rsid w:val="00947E75"/>
    <w:rsid w:val="00950068"/>
    <w:rsid w:val="009502E7"/>
    <w:rsid w:val="0095049F"/>
    <w:rsid w:val="009505D5"/>
    <w:rsid w:val="009506BF"/>
    <w:rsid w:val="00950A36"/>
    <w:rsid w:val="00950DEE"/>
    <w:rsid w:val="0095185C"/>
    <w:rsid w:val="00951CF5"/>
    <w:rsid w:val="00951E56"/>
    <w:rsid w:val="00952397"/>
    <w:rsid w:val="00953202"/>
    <w:rsid w:val="009535F1"/>
    <w:rsid w:val="009537B0"/>
    <w:rsid w:val="009540B1"/>
    <w:rsid w:val="00954164"/>
    <w:rsid w:val="009544D2"/>
    <w:rsid w:val="009547CB"/>
    <w:rsid w:val="00954E74"/>
    <w:rsid w:val="00954EB5"/>
    <w:rsid w:val="009551E0"/>
    <w:rsid w:val="00955253"/>
    <w:rsid w:val="00955557"/>
    <w:rsid w:val="00955C2C"/>
    <w:rsid w:val="009560B5"/>
    <w:rsid w:val="00956489"/>
    <w:rsid w:val="0095661E"/>
    <w:rsid w:val="00956AFF"/>
    <w:rsid w:val="00956B54"/>
    <w:rsid w:val="00956C49"/>
    <w:rsid w:val="00956D28"/>
    <w:rsid w:val="009575BF"/>
    <w:rsid w:val="00957A31"/>
    <w:rsid w:val="00957A5F"/>
    <w:rsid w:val="00957BF7"/>
    <w:rsid w:val="009601D4"/>
    <w:rsid w:val="009605E6"/>
    <w:rsid w:val="0096066C"/>
    <w:rsid w:val="00960809"/>
    <w:rsid w:val="00960BED"/>
    <w:rsid w:val="00960CE7"/>
    <w:rsid w:val="00960D34"/>
    <w:rsid w:val="00960DCB"/>
    <w:rsid w:val="00961288"/>
    <w:rsid w:val="0096147D"/>
    <w:rsid w:val="00961555"/>
    <w:rsid w:val="0096175B"/>
    <w:rsid w:val="00961885"/>
    <w:rsid w:val="00961994"/>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9E2"/>
    <w:rsid w:val="00964B40"/>
    <w:rsid w:val="00965689"/>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A16"/>
    <w:rsid w:val="00971B85"/>
    <w:rsid w:val="00972025"/>
    <w:rsid w:val="00972537"/>
    <w:rsid w:val="0097269E"/>
    <w:rsid w:val="00972D39"/>
    <w:rsid w:val="00972F4B"/>
    <w:rsid w:val="0097315C"/>
    <w:rsid w:val="00973298"/>
    <w:rsid w:val="00973CAF"/>
    <w:rsid w:val="00974066"/>
    <w:rsid w:val="0097486A"/>
    <w:rsid w:val="0097496E"/>
    <w:rsid w:val="00974E15"/>
    <w:rsid w:val="009755F1"/>
    <w:rsid w:val="00975690"/>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0A46"/>
    <w:rsid w:val="00981D43"/>
    <w:rsid w:val="00981F4B"/>
    <w:rsid w:val="0098295D"/>
    <w:rsid w:val="00982CA3"/>
    <w:rsid w:val="00982F2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BA5"/>
    <w:rsid w:val="00993D52"/>
    <w:rsid w:val="00993EA3"/>
    <w:rsid w:val="009940A2"/>
    <w:rsid w:val="009948D0"/>
    <w:rsid w:val="009951B1"/>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34"/>
    <w:rsid w:val="009A24C4"/>
    <w:rsid w:val="009A2AF3"/>
    <w:rsid w:val="009A3083"/>
    <w:rsid w:val="009A32B6"/>
    <w:rsid w:val="009A35EA"/>
    <w:rsid w:val="009A4018"/>
    <w:rsid w:val="009A435C"/>
    <w:rsid w:val="009A46A3"/>
    <w:rsid w:val="009A4801"/>
    <w:rsid w:val="009A4B90"/>
    <w:rsid w:val="009A4D28"/>
    <w:rsid w:val="009A4DCD"/>
    <w:rsid w:val="009A55FC"/>
    <w:rsid w:val="009A5C28"/>
    <w:rsid w:val="009A61B0"/>
    <w:rsid w:val="009A6956"/>
    <w:rsid w:val="009A6D17"/>
    <w:rsid w:val="009A7638"/>
    <w:rsid w:val="009A7750"/>
    <w:rsid w:val="009A7A9D"/>
    <w:rsid w:val="009A7ACD"/>
    <w:rsid w:val="009A7F09"/>
    <w:rsid w:val="009B012E"/>
    <w:rsid w:val="009B068F"/>
    <w:rsid w:val="009B0697"/>
    <w:rsid w:val="009B0A90"/>
    <w:rsid w:val="009B0CA4"/>
    <w:rsid w:val="009B0CE7"/>
    <w:rsid w:val="009B11C0"/>
    <w:rsid w:val="009B18CF"/>
    <w:rsid w:val="009B1C5A"/>
    <w:rsid w:val="009B262F"/>
    <w:rsid w:val="009B26A6"/>
    <w:rsid w:val="009B2919"/>
    <w:rsid w:val="009B3F1A"/>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53D"/>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0E09"/>
    <w:rsid w:val="009D0F4D"/>
    <w:rsid w:val="009D196C"/>
    <w:rsid w:val="009D2026"/>
    <w:rsid w:val="009D2522"/>
    <w:rsid w:val="009D254D"/>
    <w:rsid w:val="009D2906"/>
    <w:rsid w:val="009D2C31"/>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43"/>
    <w:rsid w:val="009D6EC8"/>
    <w:rsid w:val="009E0329"/>
    <w:rsid w:val="009E0348"/>
    <w:rsid w:val="009E051E"/>
    <w:rsid w:val="009E1482"/>
    <w:rsid w:val="009E1BEB"/>
    <w:rsid w:val="009E1ECA"/>
    <w:rsid w:val="009E20FB"/>
    <w:rsid w:val="009E2294"/>
    <w:rsid w:val="009E22E4"/>
    <w:rsid w:val="009E23E4"/>
    <w:rsid w:val="009E2440"/>
    <w:rsid w:val="009E24C8"/>
    <w:rsid w:val="009E270A"/>
    <w:rsid w:val="009E2738"/>
    <w:rsid w:val="009E2A6D"/>
    <w:rsid w:val="009E2BAB"/>
    <w:rsid w:val="009E2C34"/>
    <w:rsid w:val="009E2D36"/>
    <w:rsid w:val="009E2E46"/>
    <w:rsid w:val="009E2E5E"/>
    <w:rsid w:val="009E3594"/>
    <w:rsid w:val="009E37F1"/>
    <w:rsid w:val="009E3BD0"/>
    <w:rsid w:val="009E3CC3"/>
    <w:rsid w:val="009E40A2"/>
    <w:rsid w:val="009E45BC"/>
    <w:rsid w:val="009E5167"/>
    <w:rsid w:val="009E53B8"/>
    <w:rsid w:val="009E5660"/>
    <w:rsid w:val="009E5940"/>
    <w:rsid w:val="009E6849"/>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6595"/>
    <w:rsid w:val="009F7042"/>
    <w:rsid w:val="009F7551"/>
    <w:rsid w:val="009F7B87"/>
    <w:rsid w:val="00A001B1"/>
    <w:rsid w:val="00A003AB"/>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3F6D"/>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10B7"/>
    <w:rsid w:val="00A11331"/>
    <w:rsid w:val="00A115DB"/>
    <w:rsid w:val="00A11948"/>
    <w:rsid w:val="00A11975"/>
    <w:rsid w:val="00A11A80"/>
    <w:rsid w:val="00A11E82"/>
    <w:rsid w:val="00A12E41"/>
    <w:rsid w:val="00A12F8E"/>
    <w:rsid w:val="00A137B4"/>
    <w:rsid w:val="00A1381E"/>
    <w:rsid w:val="00A13DD9"/>
    <w:rsid w:val="00A13F0A"/>
    <w:rsid w:val="00A13F22"/>
    <w:rsid w:val="00A1415A"/>
    <w:rsid w:val="00A14620"/>
    <w:rsid w:val="00A146A6"/>
    <w:rsid w:val="00A1499E"/>
    <w:rsid w:val="00A14EE3"/>
    <w:rsid w:val="00A150D6"/>
    <w:rsid w:val="00A1536D"/>
    <w:rsid w:val="00A153A3"/>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0F13"/>
    <w:rsid w:val="00A21249"/>
    <w:rsid w:val="00A216BD"/>
    <w:rsid w:val="00A21874"/>
    <w:rsid w:val="00A21BFB"/>
    <w:rsid w:val="00A21F0B"/>
    <w:rsid w:val="00A22496"/>
    <w:rsid w:val="00A2249D"/>
    <w:rsid w:val="00A22600"/>
    <w:rsid w:val="00A226C7"/>
    <w:rsid w:val="00A22850"/>
    <w:rsid w:val="00A22960"/>
    <w:rsid w:val="00A22EC2"/>
    <w:rsid w:val="00A22F11"/>
    <w:rsid w:val="00A23144"/>
    <w:rsid w:val="00A23778"/>
    <w:rsid w:val="00A23994"/>
    <w:rsid w:val="00A23D02"/>
    <w:rsid w:val="00A23F82"/>
    <w:rsid w:val="00A241C0"/>
    <w:rsid w:val="00A242D3"/>
    <w:rsid w:val="00A24DFC"/>
    <w:rsid w:val="00A25442"/>
    <w:rsid w:val="00A25548"/>
    <w:rsid w:val="00A25826"/>
    <w:rsid w:val="00A258DC"/>
    <w:rsid w:val="00A25B50"/>
    <w:rsid w:val="00A25C52"/>
    <w:rsid w:val="00A262EF"/>
    <w:rsid w:val="00A268A6"/>
    <w:rsid w:val="00A2753C"/>
    <w:rsid w:val="00A276FE"/>
    <w:rsid w:val="00A27720"/>
    <w:rsid w:val="00A27EB6"/>
    <w:rsid w:val="00A3036F"/>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802"/>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BF6"/>
    <w:rsid w:val="00A42E7D"/>
    <w:rsid w:val="00A43469"/>
    <w:rsid w:val="00A4354E"/>
    <w:rsid w:val="00A438D6"/>
    <w:rsid w:val="00A44DE9"/>
    <w:rsid w:val="00A4508E"/>
    <w:rsid w:val="00A45115"/>
    <w:rsid w:val="00A453CA"/>
    <w:rsid w:val="00A45719"/>
    <w:rsid w:val="00A4575A"/>
    <w:rsid w:val="00A457FE"/>
    <w:rsid w:val="00A45BD4"/>
    <w:rsid w:val="00A45C84"/>
    <w:rsid w:val="00A46142"/>
    <w:rsid w:val="00A461A0"/>
    <w:rsid w:val="00A46780"/>
    <w:rsid w:val="00A46869"/>
    <w:rsid w:val="00A46AB8"/>
    <w:rsid w:val="00A46DA3"/>
    <w:rsid w:val="00A46FE4"/>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6B2"/>
    <w:rsid w:val="00A5685E"/>
    <w:rsid w:val="00A56913"/>
    <w:rsid w:val="00A56B4A"/>
    <w:rsid w:val="00A577CA"/>
    <w:rsid w:val="00A600B6"/>
    <w:rsid w:val="00A6076C"/>
    <w:rsid w:val="00A60F4B"/>
    <w:rsid w:val="00A615A5"/>
    <w:rsid w:val="00A61B88"/>
    <w:rsid w:val="00A6208B"/>
    <w:rsid w:val="00A62310"/>
    <w:rsid w:val="00A62D88"/>
    <w:rsid w:val="00A62E93"/>
    <w:rsid w:val="00A62FCD"/>
    <w:rsid w:val="00A6360F"/>
    <w:rsid w:val="00A63ED1"/>
    <w:rsid w:val="00A643EC"/>
    <w:rsid w:val="00A64F8F"/>
    <w:rsid w:val="00A6501B"/>
    <w:rsid w:val="00A65514"/>
    <w:rsid w:val="00A65913"/>
    <w:rsid w:val="00A6595B"/>
    <w:rsid w:val="00A65C0E"/>
    <w:rsid w:val="00A65F12"/>
    <w:rsid w:val="00A66699"/>
    <w:rsid w:val="00A66BD2"/>
    <w:rsid w:val="00A66E34"/>
    <w:rsid w:val="00A67282"/>
    <w:rsid w:val="00A67C81"/>
    <w:rsid w:val="00A67F9C"/>
    <w:rsid w:val="00A70129"/>
    <w:rsid w:val="00A7012D"/>
    <w:rsid w:val="00A70174"/>
    <w:rsid w:val="00A702E6"/>
    <w:rsid w:val="00A70534"/>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E6E"/>
    <w:rsid w:val="00A75F23"/>
    <w:rsid w:val="00A75F99"/>
    <w:rsid w:val="00A75FE2"/>
    <w:rsid w:val="00A76A49"/>
    <w:rsid w:val="00A76B1F"/>
    <w:rsid w:val="00A76EB6"/>
    <w:rsid w:val="00A76EC9"/>
    <w:rsid w:val="00A76FD2"/>
    <w:rsid w:val="00A77204"/>
    <w:rsid w:val="00A776E7"/>
    <w:rsid w:val="00A778B5"/>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5DC4"/>
    <w:rsid w:val="00A86063"/>
    <w:rsid w:val="00A862D7"/>
    <w:rsid w:val="00A864A9"/>
    <w:rsid w:val="00A86A93"/>
    <w:rsid w:val="00A86C24"/>
    <w:rsid w:val="00A86C2A"/>
    <w:rsid w:val="00A8711A"/>
    <w:rsid w:val="00A87330"/>
    <w:rsid w:val="00A87666"/>
    <w:rsid w:val="00A87829"/>
    <w:rsid w:val="00A87CCB"/>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265"/>
    <w:rsid w:val="00A94476"/>
    <w:rsid w:val="00A94BA7"/>
    <w:rsid w:val="00A9565B"/>
    <w:rsid w:val="00A9586F"/>
    <w:rsid w:val="00A958AA"/>
    <w:rsid w:val="00A9621B"/>
    <w:rsid w:val="00A96417"/>
    <w:rsid w:val="00A96C68"/>
    <w:rsid w:val="00A97715"/>
    <w:rsid w:val="00A97836"/>
    <w:rsid w:val="00A97866"/>
    <w:rsid w:val="00AA066C"/>
    <w:rsid w:val="00AA0706"/>
    <w:rsid w:val="00AA097D"/>
    <w:rsid w:val="00AA174C"/>
    <w:rsid w:val="00AA17E1"/>
    <w:rsid w:val="00AA184D"/>
    <w:rsid w:val="00AA1D02"/>
    <w:rsid w:val="00AA1E88"/>
    <w:rsid w:val="00AA1F58"/>
    <w:rsid w:val="00AA24C4"/>
    <w:rsid w:val="00AA24DB"/>
    <w:rsid w:val="00AA2513"/>
    <w:rsid w:val="00AA305B"/>
    <w:rsid w:val="00AA320F"/>
    <w:rsid w:val="00AA34DA"/>
    <w:rsid w:val="00AA35AB"/>
    <w:rsid w:val="00AA35CF"/>
    <w:rsid w:val="00AA399F"/>
    <w:rsid w:val="00AA3D84"/>
    <w:rsid w:val="00AA416F"/>
    <w:rsid w:val="00AA446B"/>
    <w:rsid w:val="00AA49A5"/>
    <w:rsid w:val="00AA4B5F"/>
    <w:rsid w:val="00AA4DBD"/>
    <w:rsid w:val="00AA4E09"/>
    <w:rsid w:val="00AA5619"/>
    <w:rsid w:val="00AA5D6C"/>
    <w:rsid w:val="00AA6278"/>
    <w:rsid w:val="00AA6291"/>
    <w:rsid w:val="00AA6A57"/>
    <w:rsid w:val="00AA6AE9"/>
    <w:rsid w:val="00AA6C64"/>
    <w:rsid w:val="00AA700E"/>
    <w:rsid w:val="00AA7108"/>
    <w:rsid w:val="00AA77E1"/>
    <w:rsid w:val="00AA7C26"/>
    <w:rsid w:val="00AB06AA"/>
    <w:rsid w:val="00AB0A1D"/>
    <w:rsid w:val="00AB0EAA"/>
    <w:rsid w:val="00AB117B"/>
    <w:rsid w:val="00AB1AC1"/>
    <w:rsid w:val="00AB1B05"/>
    <w:rsid w:val="00AB1B15"/>
    <w:rsid w:val="00AB1C54"/>
    <w:rsid w:val="00AB236C"/>
    <w:rsid w:val="00AB283A"/>
    <w:rsid w:val="00AB2850"/>
    <w:rsid w:val="00AB29D4"/>
    <w:rsid w:val="00AB2B9F"/>
    <w:rsid w:val="00AB2DF6"/>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6EAB"/>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31"/>
    <w:rsid w:val="00AC3042"/>
    <w:rsid w:val="00AC3224"/>
    <w:rsid w:val="00AC3738"/>
    <w:rsid w:val="00AC3BBA"/>
    <w:rsid w:val="00AC4002"/>
    <w:rsid w:val="00AC433F"/>
    <w:rsid w:val="00AC50C5"/>
    <w:rsid w:val="00AC5177"/>
    <w:rsid w:val="00AC571C"/>
    <w:rsid w:val="00AC5C45"/>
    <w:rsid w:val="00AC60F2"/>
    <w:rsid w:val="00AC619B"/>
    <w:rsid w:val="00AC6277"/>
    <w:rsid w:val="00AC631D"/>
    <w:rsid w:val="00AC63A8"/>
    <w:rsid w:val="00AC6466"/>
    <w:rsid w:val="00AC64F3"/>
    <w:rsid w:val="00AC66AF"/>
    <w:rsid w:val="00AC7157"/>
    <w:rsid w:val="00AC7737"/>
    <w:rsid w:val="00AC78CE"/>
    <w:rsid w:val="00AC7F60"/>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3D0"/>
    <w:rsid w:val="00AE758C"/>
    <w:rsid w:val="00AE761E"/>
    <w:rsid w:val="00AE7687"/>
    <w:rsid w:val="00AE7C89"/>
    <w:rsid w:val="00AE7C91"/>
    <w:rsid w:val="00AE7D52"/>
    <w:rsid w:val="00AF00BB"/>
    <w:rsid w:val="00AF00E1"/>
    <w:rsid w:val="00AF0276"/>
    <w:rsid w:val="00AF0C67"/>
    <w:rsid w:val="00AF0F58"/>
    <w:rsid w:val="00AF1088"/>
    <w:rsid w:val="00AF1265"/>
    <w:rsid w:val="00AF135C"/>
    <w:rsid w:val="00AF17B6"/>
    <w:rsid w:val="00AF1C43"/>
    <w:rsid w:val="00AF1D70"/>
    <w:rsid w:val="00AF20A4"/>
    <w:rsid w:val="00AF214C"/>
    <w:rsid w:val="00AF21C4"/>
    <w:rsid w:val="00AF2DCE"/>
    <w:rsid w:val="00AF3615"/>
    <w:rsid w:val="00AF37AF"/>
    <w:rsid w:val="00AF3976"/>
    <w:rsid w:val="00AF3BD1"/>
    <w:rsid w:val="00AF3F21"/>
    <w:rsid w:val="00AF42D9"/>
    <w:rsid w:val="00AF4445"/>
    <w:rsid w:val="00AF4B2F"/>
    <w:rsid w:val="00AF5071"/>
    <w:rsid w:val="00AF5192"/>
    <w:rsid w:val="00AF57C5"/>
    <w:rsid w:val="00AF5890"/>
    <w:rsid w:val="00AF5B72"/>
    <w:rsid w:val="00AF5F11"/>
    <w:rsid w:val="00AF6222"/>
    <w:rsid w:val="00AF6549"/>
    <w:rsid w:val="00AF682E"/>
    <w:rsid w:val="00AF6AF5"/>
    <w:rsid w:val="00AF6C2A"/>
    <w:rsid w:val="00AF78E9"/>
    <w:rsid w:val="00AF7B22"/>
    <w:rsid w:val="00B00559"/>
    <w:rsid w:val="00B00DAF"/>
    <w:rsid w:val="00B011AF"/>
    <w:rsid w:val="00B01AC2"/>
    <w:rsid w:val="00B01CEC"/>
    <w:rsid w:val="00B0340D"/>
    <w:rsid w:val="00B03515"/>
    <w:rsid w:val="00B037B7"/>
    <w:rsid w:val="00B04664"/>
    <w:rsid w:val="00B049FC"/>
    <w:rsid w:val="00B052AE"/>
    <w:rsid w:val="00B0546C"/>
    <w:rsid w:val="00B05534"/>
    <w:rsid w:val="00B05BB4"/>
    <w:rsid w:val="00B06117"/>
    <w:rsid w:val="00B0654F"/>
    <w:rsid w:val="00B07274"/>
    <w:rsid w:val="00B07948"/>
    <w:rsid w:val="00B07A5A"/>
    <w:rsid w:val="00B10A0E"/>
    <w:rsid w:val="00B10CAF"/>
    <w:rsid w:val="00B10E12"/>
    <w:rsid w:val="00B10F30"/>
    <w:rsid w:val="00B1125A"/>
    <w:rsid w:val="00B11838"/>
    <w:rsid w:val="00B11FC3"/>
    <w:rsid w:val="00B1235F"/>
    <w:rsid w:val="00B127F4"/>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A56"/>
    <w:rsid w:val="00B14B81"/>
    <w:rsid w:val="00B14C57"/>
    <w:rsid w:val="00B14CAF"/>
    <w:rsid w:val="00B155AC"/>
    <w:rsid w:val="00B1616E"/>
    <w:rsid w:val="00B161BC"/>
    <w:rsid w:val="00B163B4"/>
    <w:rsid w:val="00B16559"/>
    <w:rsid w:val="00B1672D"/>
    <w:rsid w:val="00B168AE"/>
    <w:rsid w:val="00B16FDD"/>
    <w:rsid w:val="00B17163"/>
    <w:rsid w:val="00B171D8"/>
    <w:rsid w:val="00B17366"/>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A8"/>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3CB"/>
    <w:rsid w:val="00B3493F"/>
    <w:rsid w:val="00B34CEA"/>
    <w:rsid w:val="00B34DC1"/>
    <w:rsid w:val="00B351AF"/>
    <w:rsid w:val="00B358FE"/>
    <w:rsid w:val="00B35E5A"/>
    <w:rsid w:val="00B36424"/>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484"/>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47C0D"/>
    <w:rsid w:val="00B50C14"/>
    <w:rsid w:val="00B51265"/>
    <w:rsid w:val="00B51570"/>
    <w:rsid w:val="00B517CD"/>
    <w:rsid w:val="00B51A89"/>
    <w:rsid w:val="00B51EF6"/>
    <w:rsid w:val="00B52750"/>
    <w:rsid w:val="00B52888"/>
    <w:rsid w:val="00B5295C"/>
    <w:rsid w:val="00B52DB9"/>
    <w:rsid w:val="00B531F3"/>
    <w:rsid w:val="00B53541"/>
    <w:rsid w:val="00B53576"/>
    <w:rsid w:val="00B54846"/>
    <w:rsid w:val="00B549F8"/>
    <w:rsid w:val="00B54A98"/>
    <w:rsid w:val="00B54FAE"/>
    <w:rsid w:val="00B5578E"/>
    <w:rsid w:val="00B5579A"/>
    <w:rsid w:val="00B5587A"/>
    <w:rsid w:val="00B5595D"/>
    <w:rsid w:val="00B55BFB"/>
    <w:rsid w:val="00B57560"/>
    <w:rsid w:val="00B575B0"/>
    <w:rsid w:val="00B5781E"/>
    <w:rsid w:val="00B579D6"/>
    <w:rsid w:val="00B57A4B"/>
    <w:rsid w:val="00B57A92"/>
    <w:rsid w:val="00B57CFF"/>
    <w:rsid w:val="00B57F27"/>
    <w:rsid w:val="00B601DE"/>
    <w:rsid w:val="00B604CF"/>
    <w:rsid w:val="00B6076A"/>
    <w:rsid w:val="00B60858"/>
    <w:rsid w:val="00B60A98"/>
    <w:rsid w:val="00B60D56"/>
    <w:rsid w:val="00B60E11"/>
    <w:rsid w:val="00B61828"/>
    <w:rsid w:val="00B61ECA"/>
    <w:rsid w:val="00B6202C"/>
    <w:rsid w:val="00B626F4"/>
    <w:rsid w:val="00B62E74"/>
    <w:rsid w:val="00B62EB6"/>
    <w:rsid w:val="00B634F5"/>
    <w:rsid w:val="00B6356C"/>
    <w:rsid w:val="00B63619"/>
    <w:rsid w:val="00B63A30"/>
    <w:rsid w:val="00B63E94"/>
    <w:rsid w:val="00B640AD"/>
    <w:rsid w:val="00B640F5"/>
    <w:rsid w:val="00B644DE"/>
    <w:rsid w:val="00B6451C"/>
    <w:rsid w:val="00B64E24"/>
    <w:rsid w:val="00B6517D"/>
    <w:rsid w:val="00B65500"/>
    <w:rsid w:val="00B6556F"/>
    <w:rsid w:val="00B6567F"/>
    <w:rsid w:val="00B65C3D"/>
    <w:rsid w:val="00B66558"/>
    <w:rsid w:val="00B669C6"/>
    <w:rsid w:val="00B66AC5"/>
    <w:rsid w:val="00B66B02"/>
    <w:rsid w:val="00B66F9F"/>
    <w:rsid w:val="00B67638"/>
    <w:rsid w:val="00B67E08"/>
    <w:rsid w:val="00B70095"/>
    <w:rsid w:val="00B706CF"/>
    <w:rsid w:val="00B70D41"/>
    <w:rsid w:val="00B70E04"/>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7B4"/>
    <w:rsid w:val="00B74A81"/>
    <w:rsid w:val="00B74A93"/>
    <w:rsid w:val="00B74AC6"/>
    <w:rsid w:val="00B74B65"/>
    <w:rsid w:val="00B74B84"/>
    <w:rsid w:val="00B74FE2"/>
    <w:rsid w:val="00B75569"/>
    <w:rsid w:val="00B75BE9"/>
    <w:rsid w:val="00B76E76"/>
    <w:rsid w:val="00B77007"/>
    <w:rsid w:val="00B77305"/>
    <w:rsid w:val="00B776D5"/>
    <w:rsid w:val="00B77BF5"/>
    <w:rsid w:val="00B80277"/>
    <w:rsid w:val="00B80929"/>
    <w:rsid w:val="00B80D39"/>
    <w:rsid w:val="00B80EB5"/>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D0B"/>
    <w:rsid w:val="00B91FD1"/>
    <w:rsid w:val="00B921A6"/>
    <w:rsid w:val="00B922FA"/>
    <w:rsid w:val="00B92862"/>
    <w:rsid w:val="00B929A1"/>
    <w:rsid w:val="00B92FBB"/>
    <w:rsid w:val="00B93057"/>
    <w:rsid w:val="00B93262"/>
    <w:rsid w:val="00B93AA0"/>
    <w:rsid w:val="00B93BE7"/>
    <w:rsid w:val="00B93BE8"/>
    <w:rsid w:val="00B94495"/>
    <w:rsid w:val="00B945C3"/>
    <w:rsid w:val="00B945EB"/>
    <w:rsid w:val="00B9481A"/>
    <w:rsid w:val="00B94C9E"/>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EE2"/>
    <w:rsid w:val="00BA035D"/>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099"/>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7AC"/>
    <w:rsid w:val="00BB0E43"/>
    <w:rsid w:val="00BB0EDA"/>
    <w:rsid w:val="00BB0F25"/>
    <w:rsid w:val="00BB0F2A"/>
    <w:rsid w:val="00BB1483"/>
    <w:rsid w:val="00BB1487"/>
    <w:rsid w:val="00BB1C76"/>
    <w:rsid w:val="00BB251D"/>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368A"/>
    <w:rsid w:val="00BC39A4"/>
    <w:rsid w:val="00BC45EA"/>
    <w:rsid w:val="00BC4782"/>
    <w:rsid w:val="00BC4ED9"/>
    <w:rsid w:val="00BC547E"/>
    <w:rsid w:val="00BC5E0D"/>
    <w:rsid w:val="00BC5F2B"/>
    <w:rsid w:val="00BC6679"/>
    <w:rsid w:val="00BC753E"/>
    <w:rsid w:val="00BC764E"/>
    <w:rsid w:val="00BC7684"/>
    <w:rsid w:val="00BC79C0"/>
    <w:rsid w:val="00BC7F35"/>
    <w:rsid w:val="00BD00C2"/>
    <w:rsid w:val="00BD02EC"/>
    <w:rsid w:val="00BD0755"/>
    <w:rsid w:val="00BD12D0"/>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1459"/>
    <w:rsid w:val="00BE18B4"/>
    <w:rsid w:val="00BE1FF1"/>
    <w:rsid w:val="00BE209A"/>
    <w:rsid w:val="00BE219B"/>
    <w:rsid w:val="00BE22FE"/>
    <w:rsid w:val="00BE27F1"/>
    <w:rsid w:val="00BE29F7"/>
    <w:rsid w:val="00BE2B6F"/>
    <w:rsid w:val="00BE2E99"/>
    <w:rsid w:val="00BE31FF"/>
    <w:rsid w:val="00BE349F"/>
    <w:rsid w:val="00BE35CB"/>
    <w:rsid w:val="00BE36C8"/>
    <w:rsid w:val="00BE3750"/>
    <w:rsid w:val="00BE3B96"/>
    <w:rsid w:val="00BE3DDB"/>
    <w:rsid w:val="00BE3E68"/>
    <w:rsid w:val="00BE3E9A"/>
    <w:rsid w:val="00BE4B7D"/>
    <w:rsid w:val="00BE51DA"/>
    <w:rsid w:val="00BE57A8"/>
    <w:rsid w:val="00BE5902"/>
    <w:rsid w:val="00BE5F50"/>
    <w:rsid w:val="00BE5F9F"/>
    <w:rsid w:val="00BE6283"/>
    <w:rsid w:val="00BE62C1"/>
    <w:rsid w:val="00BE62D9"/>
    <w:rsid w:val="00BE653B"/>
    <w:rsid w:val="00BE6A2C"/>
    <w:rsid w:val="00BE6ABE"/>
    <w:rsid w:val="00BE6B36"/>
    <w:rsid w:val="00BE76AC"/>
    <w:rsid w:val="00BE792F"/>
    <w:rsid w:val="00BF01AE"/>
    <w:rsid w:val="00BF02E5"/>
    <w:rsid w:val="00BF05E9"/>
    <w:rsid w:val="00BF0FDD"/>
    <w:rsid w:val="00BF102C"/>
    <w:rsid w:val="00BF1593"/>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84"/>
    <w:rsid w:val="00BF4AC7"/>
    <w:rsid w:val="00BF4E86"/>
    <w:rsid w:val="00BF5118"/>
    <w:rsid w:val="00BF518F"/>
    <w:rsid w:val="00BF56C1"/>
    <w:rsid w:val="00BF5954"/>
    <w:rsid w:val="00BF5CFE"/>
    <w:rsid w:val="00BF60A3"/>
    <w:rsid w:val="00BF64B8"/>
    <w:rsid w:val="00BF654E"/>
    <w:rsid w:val="00BF65C5"/>
    <w:rsid w:val="00BF6905"/>
    <w:rsid w:val="00BF6FC0"/>
    <w:rsid w:val="00BF7025"/>
    <w:rsid w:val="00BF7085"/>
    <w:rsid w:val="00BF7152"/>
    <w:rsid w:val="00BF79FD"/>
    <w:rsid w:val="00BF7B03"/>
    <w:rsid w:val="00BF7C64"/>
    <w:rsid w:val="00C000D7"/>
    <w:rsid w:val="00C00378"/>
    <w:rsid w:val="00C00798"/>
    <w:rsid w:val="00C007C1"/>
    <w:rsid w:val="00C00FC3"/>
    <w:rsid w:val="00C010F1"/>
    <w:rsid w:val="00C0158D"/>
    <w:rsid w:val="00C01A6E"/>
    <w:rsid w:val="00C01B5C"/>
    <w:rsid w:val="00C01DD1"/>
    <w:rsid w:val="00C0220C"/>
    <w:rsid w:val="00C026FF"/>
    <w:rsid w:val="00C0288E"/>
    <w:rsid w:val="00C028A9"/>
    <w:rsid w:val="00C02962"/>
    <w:rsid w:val="00C02A3E"/>
    <w:rsid w:val="00C02D66"/>
    <w:rsid w:val="00C02EBC"/>
    <w:rsid w:val="00C03405"/>
    <w:rsid w:val="00C038F9"/>
    <w:rsid w:val="00C03A1D"/>
    <w:rsid w:val="00C03EAA"/>
    <w:rsid w:val="00C043AC"/>
    <w:rsid w:val="00C04698"/>
    <w:rsid w:val="00C04A95"/>
    <w:rsid w:val="00C04D05"/>
    <w:rsid w:val="00C04FDF"/>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B74"/>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5B2B"/>
    <w:rsid w:val="00C16102"/>
    <w:rsid w:val="00C162F6"/>
    <w:rsid w:val="00C1662E"/>
    <w:rsid w:val="00C16EED"/>
    <w:rsid w:val="00C1715C"/>
    <w:rsid w:val="00C17387"/>
    <w:rsid w:val="00C17DE7"/>
    <w:rsid w:val="00C17F86"/>
    <w:rsid w:val="00C203ED"/>
    <w:rsid w:val="00C20B9F"/>
    <w:rsid w:val="00C20E15"/>
    <w:rsid w:val="00C2101A"/>
    <w:rsid w:val="00C219A1"/>
    <w:rsid w:val="00C21C85"/>
    <w:rsid w:val="00C21EC5"/>
    <w:rsid w:val="00C21F7E"/>
    <w:rsid w:val="00C227DE"/>
    <w:rsid w:val="00C227E0"/>
    <w:rsid w:val="00C228BF"/>
    <w:rsid w:val="00C22DC7"/>
    <w:rsid w:val="00C22E6E"/>
    <w:rsid w:val="00C22EDD"/>
    <w:rsid w:val="00C234A1"/>
    <w:rsid w:val="00C235FA"/>
    <w:rsid w:val="00C241F6"/>
    <w:rsid w:val="00C2471F"/>
    <w:rsid w:val="00C2495E"/>
    <w:rsid w:val="00C24EE1"/>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33E9"/>
    <w:rsid w:val="00C3359C"/>
    <w:rsid w:val="00C335D2"/>
    <w:rsid w:val="00C3386C"/>
    <w:rsid w:val="00C33A81"/>
    <w:rsid w:val="00C33A92"/>
    <w:rsid w:val="00C33BB5"/>
    <w:rsid w:val="00C33C9E"/>
    <w:rsid w:val="00C34335"/>
    <w:rsid w:val="00C343C6"/>
    <w:rsid w:val="00C34A5B"/>
    <w:rsid w:val="00C34C4A"/>
    <w:rsid w:val="00C34D13"/>
    <w:rsid w:val="00C350A5"/>
    <w:rsid w:val="00C35546"/>
    <w:rsid w:val="00C358C8"/>
    <w:rsid w:val="00C35BD2"/>
    <w:rsid w:val="00C35EF0"/>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1F46"/>
    <w:rsid w:val="00C420A0"/>
    <w:rsid w:val="00C4230E"/>
    <w:rsid w:val="00C423FB"/>
    <w:rsid w:val="00C42D4C"/>
    <w:rsid w:val="00C42EF6"/>
    <w:rsid w:val="00C42FAC"/>
    <w:rsid w:val="00C430EB"/>
    <w:rsid w:val="00C43445"/>
    <w:rsid w:val="00C4383D"/>
    <w:rsid w:val="00C43A82"/>
    <w:rsid w:val="00C43F08"/>
    <w:rsid w:val="00C43FB5"/>
    <w:rsid w:val="00C43FFF"/>
    <w:rsid w:val="00C44013"/>
    <w:rsid w:val="00C44334"/>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3D6"/>
    <w:rsid w:val="00C56494"/>
    <w:rsid w:val="00C56A64"/>
    <w:rsid w:val="00C57482"/>
    <w:rsid w:val="00C57A04"/>
    <w:rsid w:val="00C57C3D"/>
    <w:rsid w:val="00C602C8"/>
    <w:rsid w:val="00C606F3"/>
    <w:rsid w:val="00C609B3"/>
    <w:rsid w:val="00C60F74"/>
    <w:rsid w:val="00C619B1"/>
    <w:rsid w:val="00C622AF"/>
    <w:rsid w:val="00C62792"/>
    <w:rsid w:val="00C62861"/>
    <w:rsid w:val="00C62BC2"/>
    <w:rsid w:val="00C6303E"/>
    <w:rsid w:val="00C630E2"/>
    <w:rsid w:val="00C63325"/>
    <w:rsid w:val="00C6355E"/>
    <w:rsid w:val="00C63588"/>
    <w:rsid w:val="00C637C0"/>
    <w:rsid w:val="00C63DEF"/>
    <w:rsid w:val="00C63E4D"/>
    <w:rsid w:val="00C641A9"/>
    <w:rsid w:val="00C648EF"/>
    <w:rsid w:val="00C64917"/>
    <w:rsid w:val="00C65307"/>
    <w:rsid w:val="00C6547B"/>
    <w:rsid w:val="00C655FC"/>
    <w:rsid w:val="00C6570F"/>
    <w:rsid w:val="00C66008"/>
    <w:rsid w:val="00C666AD"/>
    <w:rsid w:val="00C669F8"/>
    <w:rsid w:val="00C66ABD"/>
    <w:rsid w:val="00C67130"/>
    <w:rsid w:val="00C676DE"/>
    <w:rsid w:val="00C6775E"/>
    <w:rsid w:val="00C67B37"/>
    <w:rsid w:val="00C702B3"/>
    <w:rsid w:val="00C703F5"/>
    <w:rsid w:val="00C70878"/>
    <w:rsid w:val="00C709C5"/>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987"/>
    <w:rsid w:val="00C74D2C"/>
    <w:rsid w:val="00C74E87"/>
    <w:rsid w:val="00C7505D"/>
    <w:rsid w:val="00C752C3"/>
    <w:rsid w:val="00C75717"/>
    <w:rsid w:val="00C75949"/>
    <w:rsid w:val="00C75C7A"/>
    <w:rsid w:val="00C75EFB"/>
    <w:rsid w:val="00C76279"/>
    <w:rsid w:val="00C768BA"/>
    <w:rsid w:val="00C76DDF"/>
    <w:rsid w:val="00C77259"/>
    <w:rsid w:val="00C7776E"/>
    <w:rsid w:val="00C800BE"/>
    <w:rsid w:val="00C8028F"/>
    <w:rsid w:val="00C8066F"/>
    <w:rsid w:val="00C80C72"/>
    <w:rsid w:val="00C80F6B"/>
    <w:rsid w:val="00C80F7B"/>
    <w:rsid w:val="00C80FBA"/>
    <w:rsid w:val="00C81033"/>
    <w:rsid w:val="00C8117D"/>
    <w:rsid w:val="00C817F7"/>
    <w:rsid w:val="00C81937"/>
    <w:rsid w:val="00C8196C"/>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5F7E"/>
    <w:rsid w:val="00C86649"/>
    <w:rsid w:val="00C8665B"/>
    <w:rsid w:val="00C868EF"/>
    <w:rsid w:val="00C86AA7"/>
    <w:rsid w:val="00C86BA8"/>
    <w:rsid w:val="00C90227"/>
    <w:rsid w:val="00C909D7"/>
    <w:rsid w:val="00C90A0C"/>
    <w:rsid w:val="00C90AD8"/>
    <w:rsid w:val="00C90B59"/>
    <w:rsid w:val="00C90BE5"/>
    <w:rsid w:val="00C912D8"/>
    <w:rsid w:val="00C917A7"/>
    <w:rsid w:val="00C91C75"/>
    <w:rsid w:val="00C92166"/>
    <w:rsid w:val="00C925FF"/>
    <w:rsid w:val="00C926AA"/>
    <w:rsid w:val="00C92D9F"/>
    <w:rsid w:val="00C92E62"/>
    <w:rsid w:val="00C937A2"/>
    <w:rsid w:val="00C93F10"/>
    <w:rsid w:val="00C9499A"/>
    <w:rsid w:val="00C949D5"/>
    <w:rsid w:val="00C94D2D"/>
    <w:rsid w:val="00C94DEC"/>
    <w:rsid w:val="00C95498"/>
    <w:rsid w:val="00C9576B"/>
    <w:rsid w:val="00C95773"/>
    <w:rsid w:val="00C95FF8"/>
    <w:rsid w:val="00C97CA4"/>
    <w:rsid w:val="00C97D8C"/>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39F"/>
    <w:rsid w:val="00CA555D"/>
    <w:rsid w:val="00CA55FF"/>
    <w:rsid w:val="00CA5DB8"/>
    <w:rsid w:val="00CA5DEB"/>
    <w:rsid w:val="00CA5EF2"/>
    <w:rsid w:val="00CA64EC"/>
    <w:rsid w:val="00CA6671"/>
    <w:rsid w:val="00CA6774"/>
    <w:rsid w:val="00CA69F8"/>
    <w:rsid w:val="00CA72C4"/>
    <w:rsid w:val="00CA746B"/>
    <w:rsid w:val="00CA765C"/>
    <w:rsid w:val="00CA7C6E"/>
    <w:rsid w:val="00CB0B50"/>
    <w:rsid w:val="00CB0BCF"/>
    <w:rsid w:val="00CB0E96"/>
    <w:rsid w:val="00CB12A0"/>
    <w:rsid w:val="00CB1664"/>
    <w:rsid w:val="00CB1870"/>
    <w:rsid w:val="00CB1873"/>
    <w:rsid w:val="00CB18FC"/>
    <w:rsid w:val="00CB1975"/>
    <w:rsid w:val="00CB1A09"/>
    <w:rsid w:val="00CB1AF4"/>
    <w:rsid w:val="00CB1C08"/>
    <w:rsid w:val="00CB1C69"/>
    <w:rsid w:val="00CB1D59"/>
    <w:rsid w:val="00CB2469"/>
    <w:rsid w:val="00CB2551"/>
    <w:rsid w:val="00CB27D0"/>
    <w:rsid w:val="00CB282D"/>
    <w:rsid w:val="00CB2D8F"/>
    <w:rsid w:val="00CB3341"/>
    <w:rsid w:val="00CB344B"/>
    <w:rsid w:val="00CB364D"/>
    <w:rsid w:val="00CB3869"/>
    <w:rsid w:val="00CB4055"/>
    <w:rsid w:val="00CB42DD"/>
    <w:rsid w:val="00CB4931"/>
    <w:rsid w:val="00CB4948"/>
    <w:rsid w:val="00CB4BB5"/>
    <w:rsid w:val="00CB4DFF"/>
    <w:rsid w:val="00CB53B3"/>
    <w:rsid w:val="00CB56EE"/>
    <w:rsid w:val="00CB57BA"/>
    <w:rsid w:val="00CB5E2C"/>
    <w:rsid w:val="00CB62C1"/>
    <w:rsid w:val="00CB68C3"/>
    <w:rsid w:val="00CB6A2A"/>
    <w:rsid w:val="00CB6D80"/>
    <w:rsid w:val="00CB6DB4"/>
    <w:rsid w:val="00CB6EE7"/>
    <w:rsid w:val="00CB7314"/>
    <w:rsid w:val="00CB7B03"/>
    <w:rsid w:val="00CB7EC6"/>
    <w:rsid w:val="00CB7F4E"/>
    <w:rsid w:val="00CC00AC"/>
    <w:rsid w:val="00CC019B"/>
    <w:rsid w:val="00CC03C8"/>
    <w:rsid w:val="00CC0951"/>
    <w:rsid w:val="00CC0DD7"/>
    <w:rsid w:val="00CC13E2"/>
    <w:rsid w:val="00CC1516"/>
    <w:rsid w:val="00CC185E"/>
    <w:rsid w:val="00CC2047"/>
    <w:rsid w:val="00CC253C"/>
    <w:rsid w:val="00CC283C"/>
    <w:rsid w:val="00CC2F59"/>
    <w:rsid w:val="00CC306E"/>
    <w:rsid w:val="00CC30BE"/>
    <w:rsid w:val="00CC38A1"/>
    <w:rsid w:val="00CC402B"/>
    <w:rsid w:val="00CC405B"/>
    <w:rsid w:val="00CC49ED"/>
    <w:rsid w:val="00CC4CBA"/>
    <w:rsid w:val="00CC5308"/>
    <w:rsid w:val="00CC59A8"/>
    <w:rsid w:val="00CC5E18"/>
    <w:rsid w:val="00CC63B9"/>
    <w:rsid w:val="00CC67FF"/>
    <w:rsid w:val="00CC736D"/>
    <w:rsid w:val="00CC7440"/>
    <w:rsid w:val="00CC7694"/>
    <w:rsid w:val="00CC76CB"/>
    <w:rsid w:val="00CC7784"/>
    <w:rsid w:val="00CC7793"/>
    <w:rsid w:val="00CC787E"/>
    <w:rsid w:val="00CC7E0B"/>
    <w:rsid w:val="00CC7EB8"/>
    <w:rsid w:val="00CD00E4"/>
    <w:rsid w:val="00CD00EF"/>
    <w:rsid w:val="00CD0217"/>
    <w:rsid w:val="00CD0259"/>
    <w:rsid w:val="00CD0388"/>
    <w:rsid w:val="00CD039C"/>
    <w:rsid w:val="00CD04B9"/>
    <w:rsid w:val="00CD06A2"/>
    <w:rsid w:val="00CD0B58"/>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1A0"/>
    <w:rsid w:val="00CD4597"/>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671"/>
    <w:rsid w:val="00CE4B6B"/>
    <w:rsid w:val="00CE4C6C"/>
    <w:rsid w:val="00CE4CF7"/>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66F3"/>
    <w:rsid w:val="00CF7203"/>
    <w:rsid w:val="00CF721F"/>
    <w:rsid w:val="00CF73D7"/>
    <w:rsid w:val="00CF79FD"/>
    <w:rsid w:val="00CF7AA7"/>
    <w:rsid w:val="00CF7CC6"/>
    <w:rsid w:val="00D005F2"/>
    <w:rsid w:val="00D0076E"/>
    <w:rsid w:val="00D00D44"/>
    <w:rsid w:val="00D00F9F"/>
    <w:rsid w:val="00D00FB9"/>
    <w:rsid w:val="00D01003"/>
    <w:rsid w:val="00D0115B"/>
    <w:rsid w:val="00D0138D"/>
    <w:rsid w:val="00D024EF"/>
    <w:rsid w:val="00D026CB"/>
    <w:rsid w:val="00D029A5"/>
    <w:rsid w:val="00D02BB1"/>
    <w:rsid w:val="00D02C43"/>
    <w:rsid w:val="00D035AB"/>
    <w:rsid w:val="00D04234"/>
    <w:rsid w:val="00D044BC"/>
    <w:rsid w:val="00D0494A"/>
    <w:rsid w:val="00D04CEF"/>
    <w:rsid w:val="00D051BB"/>
    <w:rsid w:val="00D05334"/>
    <w:rsid w:val="00D0571E"/>
    <w:rsid w:val="00D05896"/>
    <w:rsid w:val="00D05E81"/>
    <w:rsid w:val="00D06200"/>
    <w:rsid w:val="00D062B8"/>
    <w:rsid w:val="00D06636"/>
    <w:rsid w:val="00D0675F"/>
    <w:rsid w:val="00D06A44"/>
    <w:rsid w:val="00D06E25"/>
    <w:rsid w:val="00D07498"/>
    <w:rsid w:val="00D075D5"/>
    <w:rsid w:val="00D07621"/>
    <w:rsid w:val="00D0796D"/>
    <w:rsid w:val="00D07C06"/>
    <w:rsid w:val="00D1023D"/>
    <w:rsid w:val="00D102E5"/>
    <w:rsid w:val="00D10808"/>
    <w:rsid w:val="00D10F2D"/>
    <w:rsid w:val="00D111D4"/>
    <w:rsid w:val="00D1149C"/>
    <w:rsid w:val="00D11829"/>
    <w:rsid w:val="00D11BA3"/>
    <w:rsid w:val="00D11BE6"/>
    <w:rsid w:val="00D11BEF"/>
    <w:rsid w:val="00D12220"/>
    <w:rsid w:val="00D12A15"/>
    <w:rsid w:val="00D12FFE"/>
    <w:rsid w:val="00D13013"/>
    <w:rsid w:val="00D131D0"/>
    <w:rsid w:val="00D13784"/>
    <w:rsid w:val="00D137F9"/>
    <w:rsid w:val="00D140AE"/>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039"/>
    <w:rsid w:val="00D33110"/>
    <w:rsid w:val="00D33408"/>
    <w:rsid w:val="00D33418"/>
    <w:rsid w:val="00D3348F"/>
    <w:rsid w:val="00D3386A"/>
    <w:rsid w:val="00D33A31"/>
    <w:rsid w:val="00D33BF1"/>
    <w:rsid w:val="00D33D81"/>
    <w:rsid w:val="00D33FE9"/>
    <w:rsid w:val="00D34309"/>
    <w:rsid w:val="00D3480C"/>
    <w:rsid w:val="00D3493A"/>
    <w:rsid w:val="00D34A3C"/>
    <w:rsid w:val="00D34C97"/>
    <w:rsid w:val="00D350FD"/>
    <w:rsid w:val="00D3522A"/>
    <w:rsid w:val="00D35315"/>
    <w:rsid w:val="00D35644"/>
    <w:rsid w:val="00D35E07"/>
    <w:rsid w:val="00D3608E"/>
    <w:rsid w:val="00D36B2A"/>
    <w:rsid w:val="00D36B8B"/>
    <w:rsid w:val="00D36D10"/>
    <w:rsid w:val="00D3727B"/>
    <w:rsid w:val="00D37476"/>
    <w:rsid w:val="00D37515"/>
    <w:rsid w:val="00D376FF"/>
    <w:rsid w:val="00D37710"/>
    <w:rsid w:val="00D37783"/>
    <w:rsid w:val="00D378C7"/>
    <w:rsid w:val="00D37AAD"/>
    <w:rsid w:val="00D37C8D"/>
    <w:rsid w:val="00D40495"/>
    <w:rsid w:val="00D406E3"/>
    <w:rsid w:val="00D40B2D"/>
    <w:rsid w:val="00D40C32"/>
    <w:rsid w:val="00D412E0"/>
    <w:rsid w:val="00D41401"/>
    <w:rsid w:val="00D41988"/>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59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25F3"/>
    <w:rsid w:val="00D531F8"/>
    <w:rsid w:val="00D534EF"/>
    <w:rsid w:val="00D53879"/>
    <w:rsid w:val="00D53B14"/>
    <w:rsid w:val="00D53BED"/>
    <w:rsid w:val="00D53F3C"/>
    <w:rsid w:val="00D54089"/>
    <w:rsid w:val="00D54471"/>
    <w:rsid w:val="00D54A44"/>
    <w:rsid w:val="00D54E9F"/>
    <w:rsid w:val="00D550A4"/>
    <w:rsid w:val="00D55417"/>
    <w:rsid w:val="00D55879"/>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44DA"/>
    <w:rsid w:val="00D65100"/>
    <w:rsid w:val="00D65243"/>
    <w:rsid w:val="00D65586"/>
    <w:rsid w:val="00D65755"/>
    <w:rsid w:val="00D65C56"/>
    <w:rsid w:val="00D66132"/>
    <w:rsid w:val="00D6629F"/>
    <w:rsid w:val="00D66505"/>
    <w:rsid w:val="00D66D27"/>
    <w:rsid w:val="00D66E47"/>
    <w:rsid w:val="00D66F62"/>
    <w:rsid w:val="00D66FEF"/>
    <w:rsid w:val="00D674ED"/>
    <w:rsid w:val="00D700AE"/>
    <w:rsid w:val="00D7055C"/>
    <w:rsid w:val="00D7070D"/>
    <w:rsid w:val="00D70A24"/>
    <w:rsid w:val="00D70CD3"/>
    <w:rsid w:val="00D70ECB"/>
    <w:rsid w:val="00D70EF7"/>
    <w:rsid w:val="00D7126D"/>
    <w:rsid w:val="00D7207F"/>
    <w:rsid w:val="00D72195"/>
    <w:rsid w:val="00D72652"/>
    <w:rsid w:val="00D7276C"/>
    <w:rsid w:val="00D73159"/>
    <w:rsid w:val="00D73365"/>
    <w:rsid w:val="00D73833"/>
    <w:rsid w:val="00D73BE1"/>
    <w:rsid w:val="00D73E7D"/>
    <w:rsid w:val="00D743E8"/>
    <w:rsid w:val="00D746C6"/>
    <w:rsid w:val="00D74D88"/>
    <w:rsid w:val="00D74E50"/>
    <w:rsid w:val="00D75A29"/>
    <w:rsid w:val="00D75BDE"/>
    <w:rsid w:val="00D75C5B"/>
    <w:rsid w:val="00D75D6E"/>
    <w:rsid w:val="00D763B3"/>
    <w:rsid w:val="00D76B77"/>
    <w:rsid w:val="00D76C89"/>
    <w:rsid w:val="00D772BF"/>
    <w:rsid w:val="00D77987"/>
    <w:rsid w:val="00D77DDC"/>
    <w:rsid w:val="00D80384"/>
    <w:rsid w:val="00D80D9B"/>
    <w:rsid w:val="00D80F7A"/>
    <w:rsid w:val="00D810DC"/>
    <w:rsid w:val="00D81320"/>
    <w:rsid w:val="00D81A07"/>
    <w:rsid w:val="00D81A83"/>
    <w:rsid w:val="00D81F51"/>
    <w:rsid w:val="00D81FCC"/>
    <w:rsid w:val="00D820B9"/>
    <w:rsid w:val="00D82707"/>
    <w:rsid w:val="00D82AB1"/>
    <w:rsid w:val="00D82C92"/>
    <w:rsid w:val="00D82E47"/>
    <w:rsid w:val="00D830A4"/>
    <w:rsid w:val="00D83965"/>
    <w:rsid w:val="00D83E55"/>
    <w:rsid w:val="00D83F75"/>
    <w:rsid w:val="00D84646"/>
    <w:rsid w:val="00D84D0F"/>
    <w:rsid w:val="00D85164"/>
    <w:rsid w:val="00D854FB"/>
    <w:rsid w:val="00D857E4"/>
    <w:rsid w:val="00D863F1"/>
    <w:rsid w:val="00D8644F"/>
    <w:rsid w:val="00D866AE"/>
    <w:rsid w:val="00D86A85"/>
    <w:rsid w:val="00D86B44"/>
    <w:rsid w:val="00D86EB5"/>
    <w:rsid w:val="00D86EEE"/>
    <w:rsid w:val="00D8781D"/>
    <w:rsid w:val="00D9010B"/>
    <w:rsid w:val="00D903CD"/>
    <w:rsid w:val="00D905C6"/>
    <w:rsid w:val="00D9071A"/>
    <w:rsid w:val="00D90AEB"/>
    <w:rsid w:val="00D90CA7"/>
    <w:rsid w:val="00D917CD"/>
    <w:rsid w:val="00D91980"/>
    <w:rsid w:val="00D919DA"/>
    <w:rsid w:val="00D91B9A"/>
    <w:rsid w:val="00D9238B"/>
    <w:rsid w:val="00D9285E"/>
    <w:rsid w:val="00D932F5"/>
    <w:rsid w:val="00D93320"/>
    <w:rsid w:val="00D9353E"/>
    <w:rsid w:val="00D938BD"/>
    <w:rsid w:val="00D9395C"/>
    <w:rsid w:val="00D93B8C"/>
    <w:rsid w:val="00D94220"/>
    <w:rsid w:val="00D94317"/>
    <w:rsid w:val="00D94462"/>
    <w:rsid w:val="00D94912"/>
    <w:rsid w:val="00D949F5"/>
    <w:rsid w:val="00D94BC3"/>
    <w:rsid w:val="00D94BEC"/>
    <w:rsid w:val="00D94C60"/>
    <w:rsid w:val="00D953E7"/>
    <w:rsid w:val="00D9562D"/>
    <w:rsid w:val="00D9584A"/>
    <w:rsid w:val="00D95895"/>
    <w:rsid w:val="00D96F1C"/>
    <w:rsid w:val="00D97002"/>
    <w:rsid w:val="00D97233"/>
    <w:rsid w:val="00D972A9"/>
    <w:rsid w:val="00D973D0"/>
    <w:rsid w:val="00D975A1"/>
    <w:rsid w:val="00D978A3"/>
    <w:rsid w:val="00D979CC"/>
    <w:rsid w:val="00D97E16"/>
    <w:rsid w:val="00D97E43"/>
    <w:rsid w:val="00D97F69"/>
    <w:rsid w:val="00DA008F"/>
    <w:rsid w:val="00DA04AD"/>
    <w:rsid w:val="00DA0792"/>
    <w:rsid w:val="00DA09E6"/>
    <w:rsid w:val="00DA0E14"/>
    <w:rsid w:val="00DA0EB4"/>
    <w:rsid w:val="00DA1004"/>
    <w:rsid w:val="00DA14E8"/>
    <w:rsid w:val="00DA1813"/>
    <w:rsid w:val="00DA1939"/>
    <w:rsid w:val="00DA1BD0"/>
    <w:rsid w:val="00DA1FDB"/>
    <w:rsid w:val="00DA23DF"/>
    <w:rsid w:val="00DA2671"/>
    <w:rsid w:val="00DA2AC9"/>
    <w:rsid w:val="00DA2CA2"/>
    <w:rsid w:val="00DA335A"/>
    <w:rsid w:val="00DA340A"/>
    <w:rsid w:val="00DA40D0"/>
    <w:rsid w:val="00DA43C6"/>
    <w:rsid w:val="00DA4847"/>
    <w:rsid w:val="00DA4988"/>
    <w:rsid w:val="00DA498C"/>
    <w:rsid w:val="00DA5092"/>
    <w:rsid w:val="00DA5205"/>
    <w:rsid w:val="00DA529C"/>
    <w:rsid w:val="00DA6096"/>
    <w:rsid w:val="00DA612F"/>
    <w:rsid w:val="00DA66F4"/>
    <w:rsid w:val="00DA6E52"/>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2AA9"/>
    <w:rsid w:val="00DB3BB5"/>
    <w:rsid w:val="00DB3BC9"/>
    <w:rsid w:val="00DB3CDC"/>
    <w:rsid w:val="00DB3FC9"/>
    <w:rsid w:val="00DB47E3"/>
    <w:rsid w:val="00DB492F"/>
    <w:rsid w:val="00DB4D84"/>
    <w:rsid w:val="00DB4F60"/>
    <w:rsid w:val="00DB4F9E"/>
    <w:rsid w:val="00DB50D7"/>
    <w:rsid w:val="00DB557C"/>
    <w:rsid w:val="00DB59C6"/>
    <w:rsid w:val="00DB5A18"/>
    <w:rsid w:val="00DB5E08"/>
    <w:rsid w:val="00DB6303"/>
    <w:rsid w:val="00DB711A"/>
    <w:rsid w:val="00DB7257"/>
    <w:rsid w:val="00DB77C1"/>
    <w:rsid w:val="00DB77F2"/>
    <w:rsid w:val="00DC043D"/>
    <w:rsid w:val="00DC0D27"/>
    <w:rsid w:val="00DC1061"/>
    <w:rsid w:val="00DC1194"/>
    <w:rsid w:val="00DC1B5F"/>
    <w:rsid w:val="00DC1D68"/>
    <w:rsid w:val="00DC23EB"/>
    <w:rsid w:val="00DC26AB"/>
    <w:rsid w:val="00DC2AC9"/>
    <w:rsid w:val="00DC2C09"/>
    <w:rsid w:val="00DC2F47"/>
    <w:rsid w:val="00DC31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6F42"/>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D7BE0"/>
    <w:rsid w:val="00DE109F"/>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E3F"/>
    <w:rsid w:val="00DE3FDD"/>
    <w:rsid w:val="00DE3FEA"/>
    <w:rsid w:val="00DE48B3"/>
    <w:rsid w:val="00DE4C60"/>
    <w:rsid w:val="00DE5243"/>
    <w:rsid w:val="00DE55FA"/>
    <w:rsid w:val="00DE587E"/>
    <w:rsid w:val="00DE5B33"/>
    <w:rsid w:val="00DE5CF4"/>
    <w:rsid w:val="00DE5ECC"/>
    <w:rsid w:val="00DE6268"/>
    <w:rsid w:val="00DE62A1"/>
    <w:rsid w:val="00DE6557"/>
    <w:rsid w:val="00DE6633"/>
    <w:rsid w:val="00DE663D"/>
    <w:rsid w:val="00DE68BA"/>
    <w:rsid w:val="00DE6939"/>
    <w:rsid w:val="00DE6C11"/>
    <w:rsid w:val="00DE7089"/>
    <w:rsid w:val="00DE76EC"/>
    <w:rsid w:val="00DE77E6"/>
    <w:rsid w:val="00DE7C83"/>
    <w:rsid w:val="00DE7C8A"/>
    <w:rsid w:val="00DE7EE9"/>
    <w:rsid w:val="00DE7F31"/>
    <w:rsid w:val="00DF0606"/>
    <w:rsid w:val="00DF0EEB"/>
    <w:rsid w:val="00DF12A7"/>
    <w:rsid w:val="00DF17B6"/>
    <w:rsid w:val="00DF1A15"/>
    <w:rsid w:val="00DF1CA0"/>
    <w:rsid w:val="00DF1D2F"/>
    <w:rsid w:val="00DF2475"/>
    <w:rsid w:val="00DF2549"/>
    <w:rsid w:val="00DF26C9"/>
    <w:rsid w:val="00DF2A51"/>
    <w:rsid w:val="00DF2C5D"/>
    <w:rsid w:val="00DF342E"/>
    <w:rsid w:val="00DF3538"/>
    <w:rsid w:val="00DF364E"/>
    <w:rsid w:val="00DF36BF"/>
    <w:rsid w:val="00DF4258"/>
    <w:rsid w:val="00DF4293"/>
    <w:rsid w:val="00DF4855"/>
    <w:rsid w:val="00DF4BBD"/>
    <w:rsid w:val="00DF4F36"/>
    <w:rsid w:val="00DF53F7"/>
    <w:rsid w:val="00DF5B86"/>
    <w:rsid w:val="00DF648D"/>
    <w:rsid w:val="00DF6A76"/>
    <w:rsid w:val="00DF6AF2"/>
    <w:rsid w:val="00DF6F21"/>
    <w:rsid w:val="00DF7020"/>
    <w:rsid w:val="00DF7328"/>
    <w:rsid w:val="00DF7C02"/>
    <w:rsid w:val="00DF7D72"/>
    <w:rsid w:val="00DF7EE8"/>
    <w:rsid w:val="00DF7F25"/>
    <w:rsid w:val="00DF7FE9"/>
    <w:rsid w:val="00DF7FED"/>
    <w:rsid w:val="00E0023B"/>
    <w:rsid w:val="00E00B98"/>
    <w:rsid w:val="00E011D5"/>
    <w:rsid w:val="00E017BD"/>
    <w:rsid w:val="00E01F2E"/>
    <w:rsid w:val="00E020F4"/>
    <w:rsid w:val="00E022A6"/>
    <w:rsid w:val="00E025B5"/>
    <w:rsid w:val="00E02737"/>
    <w:rsid w:val="00E02845"/>
    <w:rsid w:val="00E02DF2"/>
    <w:rsid w:val="00E02E1B"/>
    <w:rsid w:val="00E02F04"/>
    <w:rsid w:val="00E02FD2"/>
    <w:rsid w:val="00E031C8"/>
    <w:rsid w:val="00E0383D"/>
    <w:rsid w:val="00E03B91"/>
    <w:rsid w:val="00E0422A"/>
    <w:rsid w:val="00E04636"/>
    <w:rsid w:val="00E04E28"/>
    <w:rsid w:val="00E054CA"/>
    <w:rsid w:val="00E0588B"/>
    <w:rsid w:val="00E05A1C"/>
    <w:rsid w:val="00E05FAA"/>
    <w:rsid w:val="00E06066"/>
    <w:rsid w:val="00E061B9"/>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4E47"/>
    <w:rsid w:val="00E25169"/>
    <w:rsid w:val="00E25A51"/>
    <w:rsid w:val="00E26134"/>
    <w:rsid w:val="00E26455"/>
    <w:rsid w:val="00E2739D"/>
    <w:rsid w:val="00E27E28"/>
    <w:rsid w:val="00E27EC3"/>
    <w:rsid w:val="00E306E0"/>
    <w:rsid w:val="00E30B30"/>
    <w:rsid w:val="00E30C41"/>
    <w:rsid w:val="00E30F94"/>
    <w:rsid w:val="00E31633"/>
    <w:rsid w:val="00E316B3"/>
    <w:rsid w:val="00E3170C"/>
    <w:rsid w:val="00E3173F"/>
    <w:rsid w:val="00E31769"/>
    <w:rsid w:val="00E317F5"/>
    <w:rsid w:val="00E31B28"/>
    <w:rsid w:val="00E32180"/>
    <w:rsid w:val="00E3226B"/>
    <w:rsid w:val="00E323C0"/>
    <w:rsid w:val="00E3299A"/>
    <w:rsid w:val="00E329BA"/>
    <w:rsid w:val="00E32A81"/>
    <w:rsid w:val="00E3350E"/>
    <w:rsid w:val="00E339C4"/>
    <w:rsid w:val="00E33A7D"/>
    <w:rsid w:val="00E33BCF"/>
    <w:rsid w:val="00E33D21"/>
    <w:rsid w:val="00E33FA2"/>
    <w:rsid w:val="00E347F3"/>
    <w:rsid w:val="00E34904"/>
    <w:rsid w:val="00E34FFE"/>
    <w:rsid w:val="00E35106"/>
    <w:rsid w:val="00E3517E"/>
    <w:rsid w:val="00E35446"/>
    <w:rsid w:val="00E3598A"/>
    <w:rsid w:val="00E35B9C"/>
    <w:rsid w:val="00E3601E"/>
    <w:rsid w:val="00E360F6"/>
    <w:rsid w:val="00E36326"/>
    <w:rsid w:val="00E36469"/>
    <w:rsid w:val="00E36B0B"/>
    <w:rsid w:val="00E36B4C"/>
    <w:rsid w:val="00E36C66"/>
    <w:rsid w:val="00E37621"/>
    <w:rsid w:val="00E37A91"/>
    <w:rsid w:val="00E40072"/>
    <w:rsid w:val="00E40532"/>
    <w:rsid w:val="00E40B69"/>
    <w:rsid w:val="00E40C6B"/>
    <w:rsid w:val="00E40D41"/>
    <w:rsid w:val="00E40F6A"/>
    <w:rsid w:val="00E41171"/>
    <w:rsid w:val="00E41737"/>
    <w:rsid w:val="00E4179C"/>
    <w:rsid w:val="00E417EF"/>
    <w:rsid w:val="00E41CE4"/>
    <w:rsid w:val="00E422C6"/>
    <w:rsid w:val="00E423D5"/>
    <w:rsid w:val="00E42704"/>
    <w:rsid w:val="00E42C4D"/>
    <w:rsid w:val="00E42CE3"/>
    <w:rsid w:val="00E42D9F"/>
    <w:rsid w:val="00E42E15"/>
    <w:rsid w:val="00E432D5"/>
    <w:rsid w:val="00E432FB"/>
    <w:rsid w:val="00E44501"/>
    <w:rsid w:val="00E44827"/>
    <w:rsid w:val="00E44CEA"/>
    <w:rsid w:val="00E4527C"/>
    <w:rsid w:val="00E45486"/>
    <w:rsid w:val="00E456FE"/>
    <w:rsid w:val="00E45799"/>
    <w:rsid w:val="00E45C63"/>
    <w:rsid w:val="00E45E7D"/>
    <w:rsid w:val="00E46838"/>
    <w:rsid w:val="00E47397"/>
    <w:rsid w:val="00E475F7"/>
    <w:rsid w:val="00E47758"/>
    <w:rsid w:val="00E47B15"/>
    <w:rsid w:val="00E47DAE"/>
    <w:rsid w:val="00E50278"/>
    <w:rsid w:val="00E504BD"/>
    <w:rsid w:val="00E50849"/>
    <w:rsid w:val="00E50D06"/>
    <w:rsid w:val="00E51265"/>
    <w:rsid w:val="00E513AC"/>
    <w:rsid w:val="00E517D7"/>
    <w:rsid w:val="00E51F6D"/>
    <w:rsid w:val="00E520D1"/>
    <w:rsid w:val="00E52280"/>
    <w:rsid w:val="00E524BE"/>
    <w:rsid w:val="00E534F4"/>
    <w:rsid w:val="00E53533"/>
    <w:rsid w:val="00E53587"/>
    <w:rsid w:val="00E546EB"/>
    <w:rsid w:val="00E54CFA"/>
    <w:rsid w:val="00E54D54"/>
    <w:rsid w:val="00E55CA2"/>
    <w:rsid w:val="00E5641C"/>
    <w:rsid w:val="00E56DDD"/>
    <w:rsid w:val="00E57464"/>
    <w:rsid w:val="00E5746B"/>
    <w:rsid w:val="00E5764F"/>
    <w:rsid w:val="00E576F4"/>
    <w:rsid w:val="00E57710"/>
    <w:rsid w:val="00E57788"/>
    <w:rsid w:val="00E601C1"/>
    <w:rsid w:val="00E60656"/>
    <w:rsid w:val="00E60A3D"/>
    <w:rsid w:val="00E60C9D"/>
    <w:rsid w:val="00E60E66"/>
    <w:rsid w:val="00E6102F"/>
    <w:rsid w:val="00E6113C"/>
    <w:rsid w:val="00E6131A"/>
    <w:rsid w:val="00E6148C"/>
    <w:rsid w:val="00E61523"/>
    <w:rsid w:val="00E61983"/>
    <w:rsid w:val="00E61C71"/>
    <w:rsid w:val="00E61CC9"/>
    <w:rsid w:val="00E61D8D"/>
    <w:rsid w:val="00E62121"/>
    <w:rsid w:val="00E621CD"/>
    <w:rsid w:val="00E621E2"/>
    <w:rsid w:val="00E63054"/>
    <w:rsid w:val="00E6315C"/>
    <w:rsid w:val="00E63430"/>
    <w:rsid w:val="00E6395E"/>
    <w:rsid w:val="00E64178"/>
    <w:rsid w:val="00E641C1"/>
    <w:rsid w:val="00E64896"/>
    <w:rsid w:val="00E649ED"/>
    <w:rsid w:val="00E6520B"/>
    <w:rsid w:val="00E65378"/>
    <w:rsid w:val="00E6548F"/>
    <w:rsid w:val="00E65549"/>
    <w:rsid w:val="00E658E1"/>
    <w:rsid w:val="00E65B1A"/>
    <w:rsid w:val="00E65CB4"/>
    <w:rsid w:val="00E65E70"/>
    <w:rsid w:val="00E65E93"/>
    <w:rsid w:val="00E65F9A"/>
    <w:rsid w:val="00E663AE"/>
    <w:rsid w:val="00E66621"/>
    <w:rsid w:val="00E66730"/>
    <w:rsid w:val="00E66C6C"/>
    <w:rsid w:val="00E66FC2"/>
    <w:rsid w:val="00E67733"/>
    <w:rsid w:val="00E67741"/>
    <w:rsid w:val="00E67DA6"/>
    <w:rsid w:val="00E70287"/>
    <w:rsid w:val="00E70413"/>
    <w:rsid w:val="00E704F7"/>
    <w:rsid w:val="00E70900"/>
    <w:rsid w:val="00E70D31"/>
    <w:rsid w:val="00E70DCD"/>
    <w:rsid w:val="00E7176C"/>
    <w:rsid w:val="00E72099"/>
    <w:rsid w:val="00E7227D"/>
    <w:rsid w:val="00E72434"/>
    <w:rsid w:val="00E7247E"/>
    <w:rsid w:val="00E72CC3"/>
    <w:rsid w:val="00E72D7A"/>
    <w:rsid w:val="00E73246"/>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0255"/>
    <w:rsid w:val="00E81CDF"/>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4E73"/>
    <w:rsid w:val="00E85676"/>
    <w:rsid w:val="00E857A7"/>
    <w:rsid w:val="00E85851"/>
    <w:rsid w:val="00E85931"/>
    <w:rsid w:val="00E85B2C"/>
    <w:rsid w:val="00E86269"/>
    <w:rsid w:val="00E862F2"/>
    <w:rsid w:val="00E86621"/>
    <w:rsid w:val="00E86772"/>
    <w:rsid w:val="00E87034"/>
    <w:rsid w:val="00E87423"/>
    <w:rsid w:val="00E87983"/>
    <w:rsid w:val="00E87DA1"/>
    <w:rsid w:val="00E90009"/>
    <w:rsid w:val="00E90279"/>
    <w:rsid w:val="00E90621"/>
    <w:rsid w:val="00E90B43"/>
    <w:rsid w:val="00E9116D"/>
    <w:rsid w:val="00E912AA"/>
    <w:rsid w:val="00E91576"/>
    <w:rsid w:val="00E917E1"/>
    <w:rsid w:val="00E91950"/>
    <w:rsid w:val="00E91C02"/>
    <w:rsid w:val="00E91C98"/>
    <w:rsid w:val="00E91E51"/>
    <w:rsid w:val="00E91E9C"/>
    <w:rsid w:val="00E924BF"/>
    <w:rsid w:val="00E929B8"/>
    <w:rsid w:val="00E92CDC"/>
    <w:rsid w:val="00E93377"/>
    <w:rsid w:val="00E9343A"/>
    <w:rsid w:val="00E939C5"/>
    <w:rsid w:val="00E93AE4"/>
    <w:rsid w:val="00E93B64"/>
    <w:rsid w:val="00E94154"/>
    <w:rsid w:val="00E9419D"/>
    <w:rsid w:val="00E9430F"/>
    <w:rsid w:val="00E94340"/>
    <w:rsid w:val="00E943D9"/>
    <w:rsid w:val="00E94570"/>
    <w:rsid w:val="00E94DC1"/>
    <w:rsid w:val="00E95166"/>
    <w:rsid w:val="00E95471"/>
    <w:rsid w:val="00E957A6"/>
    <w:rsid w:val="00E95E25"/>
    <w:rsid w:val="00E968C6"/>
    <w:rsid w:val="00E96A73"/>
    <w:rsid w:val="00E96C78"/>
    <w:rsid w:val="00E970D2"/>
    <w:rsid w:val="00E97733"/>
    <w:rsid w:val="00E97919"/>
    <w:rsid w:val="00E97920"/>
    <w:rsid w:val="00E97B90"/>
    <w:rsid w:val="00E97C5F"/>
    <w:rsid w:val="00E97E20"/>
    <w:rsid w:val="00EA00F0"/>
    <w:rsid w:val="00EA01F7"/>
    <w:rsid w:val="00EA07F2"/>
    <w:rsid w:val="00EA0DE4"/>
    <w:rsid w:val="00EA1FD6"/>
    <w:rsid w:val="00EA23A2"/>
    <w:rsid w:val="00EA29EA"/>
    <w:rsid w:val="00EA2BB3"/>
    <w:rsid w:val="00EA2DE8"/>
    <w:rsid w:val="00EA3016"/>
    <w:rsid w:val="00EA3129"/>
    <w:rsid w:val="00EA3862"/>
    <w:rsid w:val="00EA3E84"/>
    <w:rsid w:val="00EA40AF"/>
    <w:rsid w:val="00EA42FC"/>
    <w:rsid w:val="00EA4628"/>
    <w:rsid w:val="00EA466B"/>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A17"/>
    <w:rsid w:val="00EB3B84"/>
    <w:rsid w:val="00EB3CCA"/>
    <w:rsid w:val="00EB3F20"/>
    <w:rsid w:val="00EB4019"/>
    <w:rsid w:val="00EB41E8"/>
    <w:rsid w:val="00EB4BA0"/>
    <w:rsid w:val="00EB4EFC"/>
    <w:rsid w:val="00EB53E1"/>
    <w:rsid w:val="00EB57A4"/>
    <w:rsid w:val="00EB5981"/>
    <w:rsid w:val="00EB64B8"/>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932"/>
    <w:rsid w:val="00EC2CA5"/>
    <w:rsid w:val="00EC2CB0"/>
    <w:rsid w:val="00EC2D02"/>
    <w:rsid w:val="00EC35FA"/>
    <w:rsid w:val="00EC3AF4"/>
    <w:rsid w:val="00EC3CFC"/>
    <w:rsid w:val="00EC41C0"/>
    <w:rsid w:val="00EC4288"/>
    <w:rsid w:val="00EC4603"/>
    <w:rsid w:val="00EC4726"/>
    <w:rsid w:val="00EC4882"/>
    <w:rsid w:val="00EC49A4"/>
    <w:rsid w:val="00EC4C26"/>
    <w:rsid w:val="00EC573E"/>
    <w:rsid w:val="00EC5C14"/>
    <w:rsid w:val="00EC6039"/>
    <w:rsid w:val="00EC612E"/>
    <w:rsid w:val="00EC63C3"/>
    <w:rsid w:val="00EC68EB"/>
    <w:rsid w:val="00EC6A4E"/>
    <w:rsid w:val="00EC6C6E"/>
    <w:rsid w:val="00EC6CA6"/>
    <w:rsid w:val="00EC7304"/>
    <w:rsid w:val="00EC752E"/>
    <w:rsid w:val="00EC7B36"/>
    <w:rsid w:val="00EC7BE3"/>
    <w:rsid w:val="00EC7E6C"/>
    <w:rsid w:val="00ED0F36"/>
    <w:rsid w:val="00ED1A94"/>
    <w:rsid w:val="00ED2343"/>
    <w:rsid w:val="00ED2468"/>
    <w:rsid w:val="00ED2C64"/>
    <w:rsid w:val="00ED2CA3"/>
    <w:rsid w:val="00ED3095"/>
    <w:rsid w:val="00ED3560"/>
    <w:rsid w:val="00ED3867"/>
    <w:rsid w:val="00ED3C25"/>
    <w:rsid w:val="00ED45B4"/>
    <w:rsid w:val="00ED4B90"/>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728"/>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41"/>
    <w:rsid w:val="00EE3CE8"/>
    <w:rsid w:val="00EE3F62"/>
    <w:rsid w:val="00EE4007"/>
    <w:rsid w:val="00EE423A"/>
    <w:rsid w:val="00EE4420"/>
    <w:rsid w:val="00EE4427"/>
    <w:rsid w:val="00EE465D"/>
    <w:rsid w:val="00EE48D2"/>
    <w:rsid w:val="00EE48E2"/>
    <w:rsid w:val="00EE4A83"/>
    <w:rsid w:val="00EE4BD9"/>
    <w:rsid w:val="00EE4E4E"/>
    <w:rsid w:val="00EE50FB"/>
    <w:rsid w:val="00EE57DB"/>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033"/>
    <w:rsid w:val="00EF599B"/>
    <w:rsid w:val="00EF5B8D"/>
    <w:rsid w:val="00EF5FA7"/>
    <w:rsid w:val="00EF6115"/>
    <w:rsid w:val="00EF64F4"/>
    <w:rsid w:val="00EF6C9A"/>
    <w:rsid w:val="00EF6EF5"/>
    <w:rsid w:val="00EF77A4"/>
    <w:rsid w:val="00EF7851"/>
    <w:rsid w:val="00EF793C"/>
    <w:rsid w:val="00EF7DDF"/>
    <w:rsid w:val="00F0029A"/>
    <w:rsid w:val="00F00350"/>
    <w:rsid w:val="00F003DA"/>
    <w:rsid w:val="00F0070A"/>
    <w:rsid w:val="00F00A46"/>
    <w:rsid w:val="00F00ABB"/>
    <w:rsid w:val="00F00AEF"/>
    <w:rsid w:val="00F00AF6"/>
    <w:rsid w:val="00F00C0A"/>
    <w:rsid w:val="00F00D8A"/>
    <w:rsid w:val="00F00DA6"/>
    <w:rsid w:val="00F01960"/>
    <w:rsid w:val="00F01CDD"/>
    <w:rsid w:val="00F0293A"/>
    <w:rsid w:val="00F0299C"/>
    <w:rsid w:val="00F02B72"/>
    <w:rsid w:val="00F02E8F"/>
    <w:rsid w:val="00F03631"/>
    <w:rsid w:val="00F0437A"/>
    <w:rsid w:val="00F0445D"/>
    <w:rsid w:val="00F044B0"/>
    <w:rsid w:val="00F04CD4"/>
    <w:rsid w:val="00F053B1"/>
    <w:rsid w:val="00F05792"/>
    <w:rsid w:val="00F058D9"/>
    <w:rsid w:val="00F05B75"/>
    <w:rsid w:val="00F06220"/>
    <w:rsid w:val="00F0628A"/>
    <w:rsid w:val="00F06C65"/>
    <w:rsid w:val="00F0712B"/>
    <w:rsid w:val="00F07384"/>
    <w:rsid w:val="00F0759F"/>
    <w:rsid w:val="00F07923"/>
    <w:rsid w:val="00F07A99"/>
    <w:rsid w:val="00F07DDE"/>
    <w:rsid w:val="00F07EFA"/>
    <w:rsid w:val="00F07F80"/>
    <w:rsid w:val="00F10057"/>
    <w:rsid w:val="00F100B0"/>
    <w:rsid w:val="00F101C3"/>
    <w:rsid w:val="00F10437"/>
    <w:rsid w:val="00F10528"/>
    <w:rsid w:val="00F109A3"/>
    <w:rsid w:val="00F10DE4"/>
    <w:rsid w:val="00F1126F"/>
    <w:rsid w:val="00F1144B"/>
    <w:rsid w:val="00F115F7"/>
    <w:rsid w:val="00F1192F"/>
    <w:rsid w:val="00F11D28"/>
    <w:rsid w:val="00F11E72"/>
    <w:rsid w:val="00F120E4"/>
    <w:rsid w:val="00F12862"/>
    <w:rsid w:val="00F12FC7"/>
    <w:rsid w:val="00F13209"/>
    <w:rsid w:val="00F13650"/>
    <w:rsid w:val="00F13706"/>
    <w:rsid w:val="00F13844"/>
    <w:rsid w:val="00F13E00"/>
    <w:rsid w:val="00F13ED2"/>
    <w:rsid w:val="00F14314"/>
    <w:rsid w:val="00F1466E"/>
    <w:rsid w:val="00F1538D"/>
    <w:rsid w:val="00F1571B"/>
    <w:rsid w:val="00F15754"/>
    <w:rsid w:val="00F1582E"/>
    <w:rsid w:val="00F1589E"/>
    <w:rsid w:val="00F15DEE"/>
    <w:rsid w:val="00F15E5B"/>
    <w:rsid w:val="00F163A4"/>
    <w:rsid w:val="00F168A3"/>
    <w:rsid w:val="00F168D2"/>
    <w:rsid w:val="00F16B9F"/>
    <w:rsid w:val="00F16CE1"/>
    <w:rsid w:val="00F16E43"/>
    <w:rsid w:val="00F1715A"/>
    <w:rsid w:val="00F17709"/>
    <w:rsid w:val="00F1778C"/>
    <w:rsid w:val="00F1798A"/>
    <w:rsid w:val="00F17C24"/>
    <w:rsid w:val="00F17EB3"/>
    <w:rsid w:val="00F20DDC"/>
    <w:rsid w:val="00F219D8"/>
    <w:rsid w:val="00F21E4E"/>
    <w:rsid w:val="00F22450"/>
    <w:rsid w:val="00F2251F"/>
    <w:rsid w:val="00F22756"/>
    <w:rsid w:val="00F22A1B"/>
    <w:rsid w:val="00F22E21"/>
    <w:rsid w:val="00F231C3"/>
    <w:rsid w:val="00F23290"/>
    <w:rsid w:val="00F23ED4"/>
    <w:rsid w:val="00F23FE8"/>
    <w:rsid w:val="00F241A7"/>
    <w:rsid w:val="00F24C90"/>
    <w:rsid w:val="00F24FFB"/>
    <w:rsid w:val="00F25082"/>
    <w:rsid w:val="00F253CD"/>
    <w:rsid w:val="00F25876"/>
    <w:rsid w:val="00F25B78"/>
    <w:rsid w:val="00F25B98"/>
    <w:rsid w:val="00F25D8C"/>
    <w:rsid w:val="00F2617C"/>
    <w:rsid w:val="00F26204"/>
    <w:rsid w:val="00F2683F"/>
    <w:rsid w:val="00F26B2D"/>
    <w:rsid w:val="00F26FC1"/>
    <w:rsid w:val="00F27194"/>
    <w:rsid w:val="00F275FF"/>
    <w:rsid w:val="00F2774A"/>
    <w:rsid w:val="00F2795A"/>
    <w:rsid w:val="00F27B86"/>
    <w:rsid w:val="00F27BD4"/>
    <w:rsid w:val="00F27D50"/>
    <w:rsid w:val="00F27E61"/>
    <w:rsid w:val="00F27FAA"/>
    <w:rsid w:val="00F30253"/>
    <w:rsid w:val="00F30345"/>
    <w:rsid w:val="00F30E53"/>
    <w:rsid w:val="00F30FDC"/>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45"/>
    <w:rsid w:val="00F353F7"/>
    <w:rsid w:val="00F3542D"/>
    <w:rsid w:val="00F355F8"/>
    <w:rsid w:val="00F35716"/>
    <w:rsid w:val="00F3572E"/>
    <w:rsid w:val="00F359E4"/>
    <w:rsid w:val="00F35EE6"/>
    <w:rsid w:val="00F360AE"/>
    <w:rsid w:val="00F361AD"/>
    <w:rsid w:val="00F36779"/>
    <w:rsid w:val="00F367AE"/>
    <w:rsid w:val="00F367F2"/>
    <w:rsid w:val="00F36952"/>
    <w:rsid w:val="00F36EC8"/>
    <w:rsid w:val="00F36F3B"/>
    <w:rsid w:val="00F37096"/>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554"/>
    <w:rsid w:val="00F43828"/>
    <w:rsid w:val="00F43AC3"/>
    <w:rsid w:val="00F43BC6"/>
    <w:rsid w:val="00F43F9C"/>
    <w:rsid w:val="00F44517"/>
    <w:rsid w:val="00F445D6"/>
    <w:rsid w:val="00F449E8"/>
    <w:rsid w:val="00F44B69"/>
    <w:rsid w:val="00F44E39"/>
    <w:rsid w:val="00F4528A"/>
    <w:rsid w:val="00F4571F"/>
    <w:rsid w:val="00F45830"/>
    <w:rsid w:val="00F45F01"/>
    <w:rsid w:val="00F463F3"/>
    <w:rsid w:val="00F466EA"/>
    <w:rsid w:val="00F469BD"/>
    <w:rsid w:val="00F46CC5"/>
    <w:rsid w:val="00F475EB"/>
    <w:rsid w:val="00F476CB"/>
    <w:rsid w:val="00F47752"/>
    <w:rsid w:val="00F47994"/>
    <w:rsid w:val="00F47E47"/>
    <w:rsid w:val="00F50159"/>
    <w:rsid w:val="00F501A0"/>
    <w:rsid w:val="00F502C2"/>
    <w:rsid w:val="00F502EA"/>
    <w:rsid w:val="00F50932"/>
    <w:rsid w:val="00F50E3F"/>
    <w:rsid w:val="00F5110E"/>
    <w:rsid w:val="00F51317"/>
    <w:rsid w:val="00F513B0"/>
    <w:rsid w:val="00F51560"/>
    <w:rsid w:val="00F51567"/>
    <w:rsid w:val="00F515A2"/>
    <w:rsid w:val="00F516E3"/>
    <w:rsid w:val="00F517D6"/>
    <w:rsid w:val="00F522EF"/>
    <w:rsid w:val="00F5277E"/>
    <w:rsid w:val="00F529DA"/>
    <w:rsid w:val="00F52CCB"/>
    <w:rsid w:val="00F52CCE"/>
    <w:rsid w:val="00F52DC9"/>
    <w:rsid w:val="00F52FE5"/>
    <w:rsid w:val="00F53046"/>
    <w:rsid w:val="00F53121"/>
    <w:rsid w:val="00F5337C"/>
    <w:rsid w:val="00F535A1"/>
    <w:rsid w:val="00F538B8"/>
    <w:rsid w:val="00F541BB"/>
    <w:rsid w:val="00F544F5"/>
    <w:rsid w:val="00F545DB"/>
    <w:rsid w:val="00F54BE6"/>
    <w:rsid w:val="00F54C02"/>
    <w:rsid w:val="00F54D61"/>
    <w:rsid w:val="00F54FC3"/>
    <w:rsid w:val="00F551CF"/>
    <w:rsid w:val="00F55938"/>
    <w:rsid w:val="00F55B3A"/>
    <w:rsid w:val="00F55CF6"/>
    <w:rsid w:val="00F55F0C"/>
    <w:rsid w:val="00F56411"/>
    <w:rsid w:val="00F56CCC"/>
    <w:rsid w:val="00F56D3D"/>
    <w:rsid w:val="00F57140"/>
    <w:rsid w:val="00F5716D"/>
    <w:rsid w:val="00F5728A"/>
    <w:rsid w:val="00F572C2"/>
    <w:rsid w:val="00F577A6"/>
    <w:rsid w:val="00F57A42"/>
    <w:rsid w:val="00F57AD2"/>
    <w:rsid w:val="00F57D72"/>
    <w:rsid w:val="00F60241"/>
    <w:rsid w:val="00F60242"/>
    <w:rsid w:val="00F60266"/>
    <w:rsid w:val="00F607E6"/>
    <w:rsid w:val="00F60C26"/>
    <w:rsid w:val="00F60CE9"/>
    <w:rsid w:val="00F61415"/>
    <w:rsid w:val="00F61BE9"/>
    <w:rsid w:val="00F624A7"/>
    <w:rsid w:val="00F63124"/>
    <w:rsid w:val="00F631AC"/>
    <w:rsid w:val="00F6338D"/>
    <w:rsid w:val="00F639A3"/>
    <w:rsid w:val="00F63B0E"/>
    <w:rsid w:val="00F642EC"/>
    <w:rsid w:val="00F64533"/>
    <w:rsid w:val="00F6453A"/>
    <w:rsid w:val="00F6480F"/>
    <w:rsid w:val="00F64879"/>
    <w:rsid w:val="00F64CEC"/>
    <w:rsid w:val="00F65581"/>
    <w:rsid w:val="00F659B7"/>
    <w:rsid w:val="00F65E84"/>
    <w:rsid w:val="00F66260"/>
    <w:rsid w:val="00F66DEA"/>
    <w:rsid w:val="00F66F19"/>
    <w:rsid w:val="00F67B3A"/>
    <w:rsid w:val="00F67C75"/>
    <w:rsid w:val="00F67DAE"/>
    <w:rsid w:val="00F710C9"/>
    <w:rsid w:val="00F711DE"/>
    <w:rsid w:val="00F712CC"/>
    <w:rsid w:val="00F7227A"/>
    <w:rsid w:val="00F730CB"/>
    <w:rsid w:val="00F73117"/>
    <w:rsid w:val="00F7330D"/>
    <w:rsid w:val="00F7338D"/>
    <w:rsid w:val="00F7342B"/>
    <w:rsid w:val="00F73435"/>
    <w:rsid w:val="00F73537"/>
    <w:rsid w:val="00F737B5"/>
    <w:rsid w:val="00F73A2B"/>
    <w:rsid w:val="00F74327"/>
    <w:rsid w:val="00F7460E"/>
    <w:rsid w:val="00F7495D"/>
    <w:rsid w:val="00F74F23"/>
    <w:rsid w:val="00F74FBE"/>
    <w:rsid w:val="00F7520C"/>
    <w:rsid w:val="00F7524C"/>
    <w:rsid w:val="00F753F4"/>
    <w:rsid w:val="00F755B4"/>
    <w:rsid w:val="00F75D17"/>
    <w:rsid w:val="00F75D61"/>
    <w:rsid w:val="00F75E2A"/>
    <w:rsid w:val="00F76110"/>
    <w:rsid w:val="00F76379"/>
    <w:rsid w:val="00F768FD"/>
    <w:rsid w:val="00F769AD"/>
    <w:rsid w:val="00F769B6"/>
    <w:rsid w:val="00F76B7B"/>
    <w:rsid w:val="00F76F5D"/>
    <w:rsid w:val="00F77085"/>
    <w:rsid w:val="00F7779C"/>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5658"/>
    <w:rsid w:val="00F856BA"/>
    <w:rsid w:val="00F85993"/>
    <w:rsid w:val="00F85B21"/>
    <w:rsid w:val="00F85C9D"/>
    <w:rsid w:val="00F8603A"/>
    <w:rsid w:val="00F864C2"/>
    <w:rsid w:val="00F866D7"/>
    <w:rsid w:val="00F869E8"/>
    <w:rsid w:val="00F8707F"/>
    <w:rsid w:val="00F87135"/>
    <w:rsid w:val="00F90239"/>
    <w:rsid w:val="00F90458"/>
    <w:rsid w:val="00F91777"/>
    <w:rsid w:val="00F91976"/>
    <w:rsid w:val="00F919A1"/>
    <w:rsid w:val="00F919BA"/>
    <w:rsid w:val="00F91CF8"/>
    <w:rsid w:val="00F920DE"/>
    <w:rsid w:val="00F92614"/>
    <w:rsid w:val="00F927CA"/>
    <w:rsid w:val="00F92856"/>
    <w:rsid w:val="00F9297C"/>
    <w:rsid w:val="00F929F0"/>
    <w:rsid w:val="00F92DE8"/>
    <w:rsid w:val="00F92EC2"/>
    <w:rsid w:val="00F93349"/>
    <w:rsid w:val="00F935B6"/>
    <w:rsid w:val="00F93797"/>
    <w:rsid w:val="00F93EA3"/>
    <w:rsid w:val="00F94424"/>
    <w:rsid w:val="00F9442F"/>
    <w:rsid w:val="00F94491"/>
    <w:rsid w:val="00F944C0"/>
    <w:rsid w:val="00F9481D"/>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0CFF"/>
    <w:rsid w:val="00FA12AE"/>
    <w:rsid w:val="00FA13D0"/>
    <w:rsid w:val="00FA1481"/>
    <w:rsid w:val="00FA1B8B"/>
    <w:rsid w:val="00FA211B"/>
    <w:rsid w:val="00FA29BB"/>
    <w:rsid w:val="00FA2BC1"/>
    <w:rsid w:val="00FA2DD6"/>
    <w:rsid w:val="00FA35E9"/>
    <w:rsid w:val="00FA385F"/>
    <w:rsid w:val="00FA3EF0"/>
    <w:rsid w:val="00FA4073"/>
    <w:rsid w:val="00FA41E6"/>
    <w:rsid w:val="00FA422A"/>
    <w:rsid w:val="00FA4A12"/>
    <w:rsid w:val="00FA4E95"/>
    <w:rsid w:val="00FA5119"/>
    <w:rsid w:val="00FA53BD"/>
    <w:rsid w:val="00FA5FE3"/>
    <w:rsid w:val="00FA6218"/>
    <w:rsid w:val="00FA62C2"/>
    <w:rsid w:val="00FA67CA"/>
    <w:rsid w:val="00FA7381"/>
    <w:rsid w:val="00FA7671"/>
    <w:rsid w:val="00FA77B1"/>
    <w:rsid w:val="00FA7EF2"/>
    <w:rsid w:val="00FB04DE"/>
    <w:rsid w:val="00FB08AF"/>
    <w:rsid w:val="00FB097F"/>
    <w:rsid w:val="00FB09F3"/>
    <w:rsid w:val="00FB0B7D"/>
    <w:rsid w:val="00FB10EB"/>
    <w:rsid w:val="00FB16FD"/>
    <w:rsid w:val="00FB1B0B"/>
    <w:rsid w:val="00FB1DAF"/>
    <w:rsid w:val="00FB1E60"/>
    <w:rsid w:val="00FB219F"/>
    <w:rsid w:val="00FB2F95"/>
    <w:rsid w:val="00FB345D"/>
    <w:rsid w:val="00FB3915"/>
    <w:rsid w:val="00FB3A41"/>
    <w:rsid w:val="00FB3BAF"/>
    <w:rsid w:val="00FB4070"/>
    <w:rsid w:val="00FB4083"/>
    <w:rsid w:val="00FB4108"/>
    <w:rsid w:val="00FB4360"/>
    <w:rsid w:val="00FB44B0"/>
    <w:rsid w:val="00FB48A0"/>
    <w:rsid w:val="00FB4B16"/>
    <w:rsid w:val="00FB4C0C"/>
    <w:rsid w:val="00FB50F0"/>
    <w:rsid w:val="00FB51F1"/>
    <w:rsid w:val="00FB62B6"/>
    <w:rsid w:val="00FB67B5"/>
    <w:rsid w:val="00FB68C8"/>
    <w:rsid w:val="00FB6FFB"/>
    <w:rsid w:val="00FB7035"/>
    <w:rsid w:val="00FB707D"/>
    <w:rsid w:val="00FB74EB"/>
    <w:rsid w:val="00FB7649"/>
    <w:rsid w:val="00FB766D"/>
    <w:rsid w:val="00FB7E89"/>
    <w:rsid w:val="00FB7F11"/>
    <w:rsid w:val="00FB7FCA"/>
    <w:rsid w:val="00FC02D5"/>
    <w:rsid w:val="00FC10B4"/>
    <w:rsid w:val="00FC14C5"/>
    <w:rsid w:val="00FC1A9A"/>
    <w:rsid w:val="00FC20FF"/>
    <w:rsid w:val="00FC2336"/>
    <w:rsid w:val="00FC245A"/>
    <w:rsid w:val="00FC255B"/>
    <w:rsid w:val="00FC25B7"/>
    <w:rsid w:val="00FC265A"/>
    <w:rsid w:val="00FC276A"/>
    <w:rsid w:val="00FC28B6"/>
    <w:rsid w:val="00FC2E65"/>
    <w:rsid w:val="00FC30DF"/>
    <w:rsid w:val="00FC416A"/>
    <w:rsid w:val="00FC4519"/>
    <w:rsid w:val="00FC46DF"/>
    <w:rsid w:val="00FC4798"/>
    <w:rsid w:val="00FC4A90"/>
    <w:rsid w:val="00FC4DE9"/>
    <w:rsid w:val="00FC4F94"/>
    <w:rsid w:val="00FC50DF"/>
    <w:rsid w:val="00FC52A2"/>
    <w:rsid w:val="00FC5763"/>
    <w:rsid w:val="00FC5B70"/>
    <w:rsid w:val="00FC608F"/>
    <w:rsid w:val="00FC6787"/>
    <w:rsid w:val="00FC68B4"/>
    <w:rsid w:val="00FC7E13"/>
    <w:rsid w:val="00FD00FD"/>
    <w:rsid w:val="00FD0268"/>
    <w:rsid w:val="00FD0744"/>
    <w:rsid w:val="00FD0DC0"/>
    <w:rsid w:val="00FD181C"/>
    <w:rsid w:val="00FD1E88"/>
    <w:rsid w:val="00FD21F2"/>
    <w:rsid w:val="00FD2208"/>
    <w:rsid w:val="00FD227F"/>
    <w:rsid w:val="00FD27A2"/>
    <w:rsid w:val="00FD27D8"/>
    <w:rsid w:val="00FD27E9"/>
    <w:rsid w:val="00FD2BA6"/>
    <w:rsid w:val="00FD2C4C"/>
    <w:rsid w:val="00FD2D56"/>
    <w:rsid w:val="00FD2E03"/>
    <w:rsid w:val="00FD30AE"/>
    <w:rsid w:val="00FD3571"/>
    <w:rsid w:val="00FD3A62"/>
    <w:rsid w:val="00FD404D"/>
    <w:rsid w:val="00FD41A7"/>
    <w:rsid w:val="00FD42A5"/>
    <w:rsid w:val="00FD4FD1"/>
    <w:rsid w:val="00FD51C6"/>
    <w:rsid w:val="00FD549B"/>
    <w:rsid w:val="00FD54CA"/>
    <w:rsid w:val="00FD55C2"/>
    <w:rsid w:val="00FD5807"/>
    <w:rsid w:val="00FD58CC"/>
    <w:rsid w:val="00FD5944"/>
    <w:rsid w:val="00FD5D40"/>
    <w:rsid w:val="00FD67BC"/>
    <w:rsid w:val="00FD687A"/>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400C"/>
    <w:rsid w:val="00FE5935"/>
    <w:rsid w:val="00FE5BEA"/>
    <w:rsid w:val="00FE5C25"/>
    <w:rsid w:val="00FE5C3D"/>
    <w:rsid w:val="00FE5F4A"/>
    <w:rsid w:val="00FE6124"/>
    <w:rsid w:val="00FE680D"/>
    <w:rsid w:val="00FE6A55"/>
    <w:rsid w:val="00FE6E13"/>
    <w:rsid w:val="00FE7358"/>
    <w:rsid w:val="00FE7432"/>
    <w:rsid w:val="00FE75FB"/>
    <w:rsid w:val="00FF0025"/>
    <w:rsid w:val="00FF04DD"/>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 w:type="paragraph" w:styleId="Index7">
    <w:name w:val="index 7"/>
    <w:basedOn w:val="Normal"/>
    <w:next w:val="Normal"/>
    <w:rsid w:val="00756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NormalWeb">
    <w:name w:val="Normal (Web)"/>
    <w:basedOn w:val="Normal"/>
    <w:uiPriority w:val="99"/>
    <w:unhideWhenUsed/>
    <w:rsid w:val="00900517"/>
    <w:pPr>
      <w:spacing w:before="100" w:beforeAutospacing="1" w:after="100" w:afterAutospacing="1" w:line="240" w:lineRule="auto"/>
    </w:pPr>
    <w:rPr>
      <w:rFonts w:cs="Times New Roman"/>
      <w:sz w:val="24"/>
      <w:szCs w:val="24"/>
      <w:lang w:val="en-US"/>
    </w:rPr>
  </w:style>
  <w:style w:type="character" w:styleId="Strong">
    <w:name w:val="Strong"/>
    <w:basedOn w:val="DefaultParagraphFont"/>
    <w:uiPriority w:val="22"/>
    <w:qFormat/>
    <w:rsid w:val="00900517"/>
    <w:rPr>
      <w:b/>
      <w:bCs/>
    </w:rPr>
  </w:style>
  <w:style w:type="paragraph" w:styleId="Revision">
    <w:name w:val="Revision"/>
    <w:hidden/>
    <w:uiPriority w:val="99"/>
    <w:semiHidden/>
    <w:rsid w:val="00CF7CC6"/>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43514345">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891304014">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7A2EAFBE-EA47-4F06-9A40-B1B13EAF5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1E734-CE44-4E17-BA16-65387C5350D6}">
  <ds:schemaRefs>
    <ds:schemaRef ds:uri="http://schemas.microsoft.com/sharepoint/v3/contenttype/forms"/>
  </ds:schemaRefs>
</ds:datastoreItem>
</file>

<file path=customXml/itemProps3.xml><?xml version="1.0" encoding="utf-8"?>
<ds:datastoreItem xmlns:ds="http://schemas.openxmlformats.org/officeDocument/2006/customXml" ds:itemID="{5A39A03C-1C6A-4855-B567-EE58C0C4EDFF}">
  <ds:schemaRefs>
    <ds:schemaRef ds:uri="http://schemas.openxmlformats.org/officeDocument/2006/bibliography"/>
  </ds:schemaRefs>
</ds:datastoreItem>
</file>

<file path=customXml/itemProps4.xml><?xml version="1.0" encoding="utf-8"?>
<ds:datastoreItem xmlns:ds="http://schemas.openxmlformats.org/officeDocument/2006/customXml" ds:itemID="{AEEA9C85-1601-4421-B75C-2742987830F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Fax.dot</Template>
  <TotalTime>31</TotalTime>
  <Pages>7</Pages>
  <Words>1312</Words>
  <Characters>8556</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Chidchanok, Ketwej</dc:creator>
  <cp:keywords/>
  <cp:lastModifiedBy>Supapit, Yingyong</cp:lastModifiedBy>
  <cp:revision>4</cp:revision>
  <cp:lastPrinted>2025-05-02T13:26:00Z</cp:lastPrinted>
  <dcterms:created xsi:type="dcterms:W3CDTF">2025-08-06T07:04:00Z</dcterms:created>
  <dcterms:modified xsi:type="dcterms:W3CDTF">2025-08-11T08:58:00Z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