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71D64" w14:textId="77777777" w:rsidR="005E21C9" w:rsidRDefault="005E21C9" w:rsidP="00184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hanging="360"/>
        <w:jc w:val="thaiDistribute"/>
      </w:pPr>
    </w:p>
    <w:p w14:paraId="238C8300" w14:textId="77777777" w:rsidR="00F27F16" w:rsidRPr="00262F10" w:rsidRDefault="0026274C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เกณฑ์</w:t>
      </w:r>
      <w:r w:rsidR="005E693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ในการจัดทำ</w:t>
      </w:r>
      <w:r w:rsidR="00ED37D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ข้อมูลทางการเงิน</w:t>
      </w:r>
    </w:p>
    <w:p w14:paraId="01989B88" w14:textId="77777777" w:rsidR="00F27F16" w:rsidRPr="00262F10" w:rsidRDefault="00F27F16" w:rsidP="00F27F16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8EDA940" w14:textId="77777777" w:rsidR="00007A9B" w:rsidRPr="00262F10" w:rsidRDefault="00CC3A6D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การเงินระหว่างกาล</w:t>
      </w:r>
    </w:p>
    <w:p w14:paraId="2702BA87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87A2D5C" w14:textId="3E2EAB21" w:rsidR="00F86EC7" w:rsidRPr="00F86EC7" w:rsidRDefault="00F86EC7" w:rsidP="00F86EC7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ข้อมูลทางการเงินระหว่างกาลรวมและเฉพาะกิจการนี้ จัดทำขึ้นตามมาตรฐานการบัญชี ฉบับที่ </w:t>
      </w:r>
      <w:r w:rsidRPr="00F86EC7">
        <w:rPr>
          <w:rFonts w:asciiTheme="minorBidi" w:hAnsiTheme="minorBidi" w:cstheme="minorBidi" w:hint="cs"/>
          <w:sz w:val="26"/>
          <w:szCs w:val="26"/>
        </w:rPr>
        <w:t>34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0C1FB7">
        <w:rPr>
          <w:rFonts w:asciiTheme="minorBidi" w:hAnsiTheme="minorBidi" w:cstheme="minorBidi"/>
          <w:sz w:val="26"/>
          <w:szCs w:val="26"/>
        </w:rPr>
        <w:t xml:space="preserve">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และควรอ่านร่วมกับงบการเงินสำหรับปีสิ้นสุดวันที่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31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Pr="00F86EC7">
        <w:rPr>
          <w:rFonts w:asciiTheme="minorBidi" w:hAnsiTheme="minorBidi" w:cstheme="minorBidi" w:hint="cs"/>
          <w:sz w:val="26"/>
          <w:szCs w:val="26"/>
        </w:rPr>
        <w:t>2567</w:t>
      </w:r>
    </w:p>
    <w:p w14:paraId="7C4FE963" w14:textId="77777777" w:rsidR="00F86EC7" w:rsidRDefault="00F86EC7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0B92CF" w14:textId="77777777" w:rsidR="00007A9B" w:rsidRPr="00262F10" w:rsidRDefault="00007A9B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เกณฑ์ในการจัดทำข้อมูลทางการเงินรวม</w:t>
      </w:r>
    </w:p>
    <w:p w14:paraId="1E65886A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96507CD" w14:textId="62BFB14B" w:rsidR="004C208A" w:rsidRPr="00262F10" w:rsidRDefault="004C208A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val="th-TH" w:eastAsia="en-US"/>
        </w:rPr>
        <w:t>ข้อมูลทางการเงินระหว่างกาลรวมได้จัดทำขึ้นโดยรวมงบการเงินของบริษัท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อี ฟอร์ แอล เอม จำกัด (มหาชน) และบริษัทย่อย และได้จัดทำขึ้นโดยใช้หลักเกณฑ์เดียวกับข้อมูลทางการเงินรวมสำหรับปีสิ้นสุดวันที่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</w:t>
      </w:r>
      <w:r w:rsidR="00CC2E93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โดยไม่มีการเปลี่ยนแปลง</w:t>
      </w:r>
      <w:r w:rsidR="00200F4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โครงสร้างของกลุ่ม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บริษัทในระหว่างงวด</w:t>
      </w:r>
    </w:p>
    <w:p w14:paraId="6C248161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82E1CBE" w14:textId="77777777" w:rsidR="0011357E" w:rsidRPr="00262F10" w:rsidRDefault="0011357E" w:rsidP="0011357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รวมและเฉพาะกิจการฉบับภาษาอังกฤษจัดทำขึ้นจากข้อมูลทางการเงินระหว่างกาลภาษาไทยที่จัดทำตามกฎหมาย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49DB92EF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A0094C3" w14:textId="5FBAEB91" w:rsidR="00BC7EDE" w:rsidRPr="00262F10" w:rsidRDefault="00BC7EDE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</w:t>
      </w:r>
      <w:r w:rsidR="00C01562">
        <w:rPr>
          <w:rFonts w:asciiTheme="minorBidi" w:hAnsiTheme="minorBidi" w:cstheme="minorBidi" w:hint="cs"/>
          <w:sz w:val="26"/>
          <w:szCs w:val="26"/>
          <w:cs/>
        </w:rPr>
        <w:t>รวมและเฉพาะกิจการ</w:t>
      </w:r>
      <w:r w:rsidRPr="00262F10">
        <w:rPr>
          <w:rFonts w:asciiTheme="minorBidi" w:hAnsiTheme="minorBidi" w:cstheme="minorBidi"/>
          <w:sz w:val="26"/>
          <w:szCs w:val="26"/>
          <w:cs/>
        </w:rPr>
        <w:t>ได้รับการอนุมัติโดยคณะกรรมการบริษัท เมื่อวันที่</w:t>
      </w:r>
      <w:r w:rsidR="004E6BF1">
        <w:rPr>
          <w:rFonts w:asciiTheme="minorBidi" w:hAnsiTheme="minorBidi" w:cstheme="minorBidi"/>
          <w:sz w:val="26"/>
          <w:szCs w:val="26"/>
        </w:rPr>
        <w:t xml:space="preserve"> 14 </w:t>
      </w:r>
      <w:r w:rsidR="004E6BF1">
        <w:rPr>
          <w:rFonts w:asciiTheme="minorBidi" w:hAnsiTheme="minorBidi" w:cstheme="minorBidi" w:hint="cs"/>
          <w:sz w:val="26"/>
          <w:szCs w:val="26"/>
          <w:cs/>
        </w:rPr>
        <w:t xml:space="preserve">สิงหาคม </w:t>
      </w:r>
      <w:r w:rsidR="004E6BF1">
        <w:rPr>
          <w:rFonts w:asciiTheme="minorBidi" w:hAnsiTheme="minorBidi" w:cstheme="minorBidi"/>
          <w:sz w:val="26"/>
          <w:szCs w:val="26"/>
        </w:rPr>
        <w:t>2568</w:t>
      </w:r>
    </w:p>
    <w:p w14:paraId="1CFEE913" w14:textId="77777777" w:rsidR="0026274C" w:rsidRPr="00262F10" w:rsidRDefault="0026274C" w:rsidP="0026274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th-TH"/>
        </w:rPr>
      </w:pPr>
    </w:p>
    <w:p w14:paraId="7346DB45" w14:textId="05941539" w:rsidR="00002897" w:rsidRPr="00262F10" w:rsidRDefault="00002897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ข้อมูลทั่วไป</w:t>
      </w:r>
    </w:p>
    <w:p w14:paraId="128F4E39" w14:textId="77512915" w:rsidR="00DB3387" w:rsidRPr="00262F10" w:rsidRDefault="00DB3387" w:rsidP="00F11A0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EE75DF5" w14:textId="51A672D0" w:rsidR="00657246" w:rsidRPr="00262F10" w:rsidRDefault="005246BF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 อี ฟอร์ แอล เอม จำกัด (มหาชน)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(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“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”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)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จดทะเบียนในประเทศไทย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 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และหุ้นของบริษัทได้รับการจดทะเบียน</w:t>
      </w:r>
      <w:r w:rsidR="0047213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ให้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ทำการซื้อขายได้ในตลาดหลักทรัพย์ เอ็ม เอ ไอ</w:t>
      </w:r>
      <w:r w:rsidR="001374F3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</w:t>
      </w:r>
    </w:p>
    <w:p w14:paraId="4ADA47EE" w14:textId="77777777" w:rsidR="00657246" w:rsidRPr="00262F10" w:rsidRDefault="00657246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8508061" w14:textId="06A4A8A4" w:rsidR="005246BF" w:rsidRPr="00262F10" w:rsidRDefault="00657246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 (“กลุ่มบริษัท”) ดำเนินธุรกิจหลักเป็นตัวแทนจำหน่ายเครื่องมือและอุปกรณ์ทางการแพทย์</w:t>
      </w:r>
      <w:r w:rsidR="00207E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="006B2061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โดยมี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ที่อยู่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85722C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จดทะเบียน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ตั้งอยู่เลขที่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432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ถนนราชวิถี แขวงบางยี่ขัน</w:t>
      </w:r>
      <w:r w:rsidR="00B82118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เขตบางพลัด กรุงเทพมหานคร</w:t>
      </w:r>
      <w:r w:rsidR="0071246B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</w:p>
    <w:p w14:paraId="41605C65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25CBD36" w14:textId="75E643F6" w:rsidR="00F11D38" w:rsidRPr="00262F10" w:rsidRDefault="00F11D38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และ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9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ตามลำดับ 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6E38B1E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78C6BFE6" w14:textId="05051F4A" w:rsidR="001E1848" w:rsidRPr="00262F10" w:rsidRDefault="00CF5E31" w:rsidP="001E1848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30861B0F" w14:textId="77777777" w:rsidR="00F11D38" w:rsidRPr="00262F10" w:rsidRDefault="00F11D38" w:rsidP="002144E3">
      <w:pPr>
        <w:tabs>
          <w:tab w:val="clear" w:pos="227"/>
          <w:tab w:val="clear" w:pos="454"/>
          <w:tab w:val="clear" w:pos="907"/>
          <w:tab w:val="left" w:pos="851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B42C643" w14:textId="3AB27D42" w:rsidR="00C86163" w:rsidRPr="00262F10" w:rsidRDefault="00C86163" w:rsidP="002144E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นโยบายการบัญชี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ที่</w:t>
      </w:r>
      <w:r w:rsidR="001374F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มี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สาระสำคัญ</w:t>
      </w:r>
    </w:p>
    <w:p w14:paraId="07657B95" w14:textId="77777777" w:rsidR="00C86163" w:rsidRPr="00262F10" w:rsidRDefault="00C86163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27B4804E" w14:textId="3BCB639A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DE4FF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สำ</w:t>
      </w:r>
      <w:r w:rsidR="00AA7CDB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หรับ</w:t>
      </w:r>
      <w:r w:rsidR="00DB2AC8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ปีสิ้นสุดวันที่ </w:t>
      </w:r>
      <w:r w:rsidR="00DB2AC8" w:rsidRPr="00262F10">
        <w:rPr>
          <w:rFonts w:asciiTheme="minorBidi" w:hAnsiTheme="minorBidi" w:cstheme="minorBidi"/>
          <w:sz w:val="26"/>
          <w:szCs w:val="26"/>
          <w:lang w:eastAsia="th-TH"/>
        </w:rPr>
        <w:t>31</w:t>
      </w:r>
      <w:r w:rsidR="00EE4D21" w:rsidRPr="00262F10">
        <w:rPr>
          <w:rFonts w:asciiTheme="minorBidi" w:hAnsiTheme="minorBidi" w:cstheme="minorBidi" w:hint="cs"/>
          <w:sz w:val="26"/>
          <w:szCs w:val="26"/>
          <w:cs/>
          <w:lang w:eastAsia="th-TH"/>
        </w:rPr>
        <w:t xml:space="preserve"> ธันวาคม </w:t>
      </w:r>
      <w:r w:rsidR="00EE4D21" w:rsidRPr="00262F10">
        <w:rPr>
          <w:rFonts w:asciiTheme="minorBidi" w:hAnsiTheme="minorBidi" w:cstheme="minorBidi"/>
          <w:sz w:val="26"/>
          <w:szCs w:val="26"/>
          <w:lang w:eastAsia="th-TH"/>
        </w:rPr>
        <w:t>2567</w:t>
      </w:r>
    </w:p>
    <w:p w14:paraId="52AB06F4" w14:textId="77777777" w:rsidR="00FF3A45" w:rsidRPr="00262F10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06369796" w14:textId="2443E9F5" w:rsidR="00FF3A45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มาตรฐานการรายงานทางการเงิ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นที่มีการ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ปรับปรุง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ซึ่ง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มีผลบังคับใช้สำหรับ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งบการเงินที่มีรอบระยะเวลา</w:t>
      </w: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บัญชีที่เริ่มในหรือหลังวันที่ </w:t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1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มกราคม </w:t>
      </w:r>
      <w:r w:rsidRPr="00262F10">
        <w:rPr>
          <w:rFonts w:asciiTheme="minorBidi" w:hAnsiTheme="minorBidi" w:cstheme="minorBidi"/>
          <w:sz w:val="26"/>
          <w:szCs w:val="26"/>
          <w:lang w:val="th-TH" w:eastAsia="th-TH"/>
        </w:rPr>
        <w:t>256</w:t>
      </w:r>
      <w:r w:rsidR="00EB0164" w:rsidRPr="00262F10">
        <w:rPr>
          <w:rFonts w:asciiTheme="minorBidi" w:hAnsiTheme="minorBidi" w:cstheme="minorBidi"/>
          <w:sz w:val="26"/>
          <w:szCs w:val="26"/>
          <w:lang w:eastAsia="th-TH"/>
        </w:rPr>
        <w:t>8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ไม่มีผลกระทบอย่างเป็นสาระสำคัญต่อ</w:t>
      </w:r>
      <w:r w:rsidR="00F5611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ข้อมูล</w:t>
      </w:r>
      <w:r w:rsidR="00107864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ทาง</w:t>
      </w:r>
      <w:r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การเงินของกลุ่มบริษัท</w:t>
      </w:r>
    </w:p>
    <w:p w14:paraId="26DD52FB" w14:textId="77777777" w:rsidR="00363575" w:rsidRPr="00262F10" w:rsidRDefault="0036357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554BBB53" w14:textId="46A77FB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i/>
          <w:i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i/>
          <w:iCs/>
          <w:color w:val="auto"/>
          <w:sz w:val="26"/>
          <w:szCs w:val="26"/>
          <w:cs/>
        </w:rPr>
        <w:t>การใช้ประมาณการและดุลยพินิจ</w:t>
      </w:r>
    </w:p>
    <w:p w14:paraId="555E3DDC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B78118B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ผลที่เกิดขึ้น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จริงอาจแตกต่างไปจากการประมาณการเหล่านี้</w:t>
      </w:r>
    </w:p>
    <w:p w14:paraId="6845B532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C73393D" w14:textId="3DBAE652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483B68" w:rsidRPr="00262F10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ธันวาคม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2567</w:t>
      </w:r>
    </w:p>
    <w:p w14:paraId="5678DBAA" w14:textId="77777777" w:rsidR="0066304C" w:rsidRPr="00262F10" w:rsidRDefault="0066304C" w:rsidP="002144E3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2AE8D16" w14:textId="77777777" w:rsidR="00F653F3" w:rsidRPr="004B41F9" w:rsidRDefault="00511305" w:rsidP="002144E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4B41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="00E471F4" w:rsidRPr="004B41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จำแนกตาม</w:t>
      </w:r>
      <w:r w:rsidR="00D87821" w:rsidRPr="004B41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ส่วนงาน</w:t>
      </w:r>
    </w:p>
    <w:p w14:paraId="0B97E926" w14:textId="77777777" w:rsidR="00F653F3" w:rsidRPr="00262F10" w:rsidRDefault="00F653F3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0F92148A" w14:textId="4F2D6521" w:rsidR="00B44051" w:rsidRPr="00262F10" w:rsidRDefault="004477E9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="00B44051"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607FF3B4" w14:textId="77777777" w:rsidR="001A4250" w:rsidRDefault="001A425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66F32260" w14:textId="1911F20F" w:rsidR="00575FD0" w:rsidRPr="00262F10" w:rsidRDefault="00575FD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cs/>
          <w:lang w:eastAsia="th-TH"/>
        </w:rPr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213C3D2F" w14:textId="77777777" w:rsidR="00DF2C35" w:rsidRPr="00262F10" w:rsidRDefault="00DF2C35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262F10" w14:paraId="64ACDF41" w14:textId="77777777">
        <w:tc>
          <w:tcPr>
            <w:tcW w:w="2416" w:type="dxa"/>
            <w:vAlign w:val="bottom"/>
          </w:tcPr>
          <w:p w14:paraId="0E4FFE65" w14:textId="77777777" w:rsidR="00575FD0" w:rsidRPr="00262F10" w:rsidRDefault="00575FD0" w:rsidP="00363575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2DDF2576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5FD0" w:rsidRPr="00262F10" w14:paraId="3097EC8F" w14:textId="77777777">
        <w:tc>
          <w:tcPr>
            <w:tcW w:w="2416" w:type="dxa"/>
          </w:tcPr>
          <w:p w14:paraId="56FDB414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DF23995" w14:textId="0EDC3E00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190497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190497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75FD0" w:rsidRPr="00262F10" w14:paraId="6849C63C" w14:textId="77777777">
        <w:tc>
          <w:tcPr>
            <w:tcW w:w="2416" w:type="dxa"/>
          </w:tcPr>
          <w:p w14:paraId="4F5B0536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71E3CB98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4B0684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41212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458A89F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75FD0" w:rsidRPr="00262F10" w14:paraId="671F744C" w14:textId="77777777">
        <w:tc>
          <w:tcPr>
            <w:tcW w:w="2416" w:type="dxa"/>
          </w:tcPr>
          <w:p w14:paraId="7146C9E7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43BCA884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799A4B3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1C502B37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4A969BB2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EDFD6C8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C3F655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575FD0" w:rsidRPr="00262F10" w14:paraId="041C38DB" w14:textId="77777777">
        <w:tc>
          <w:tcPr>
            <w:tcW w:w="2416" w:type="dxa"/>
          </w:tcPr>
          <w:p w14:paraId="3CBD8291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46D149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7CAD7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8D7478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9FBA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9251E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11C0B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E3163" w:rsidRPr="003E3163" w14:paraId="456D34E9" w14:textId="77777777">
        <w:tc>
          <w:tcPr>
            <w:tcW w:w="2416" w:type="dxa"/>
            <w:vAlign w:val="bottom"/>
            <w:hideMark/>
          </w:tcPr>
          <w:p w14:paraId="49BDD863" w14:textId="77777777" w:rsidR="003E3163" w:rsidRPr="003E3163" w:rsidRDefault="003E3163" w:rsidP="00363575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</w:tcPr>
          <w:p w14:paraId="13233BF6" w14:textId="7AF2237C" w:rsidR="003E3163" w:rsidRPr="00F97675" w:rsidRDefault="00795421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343,154</w:t>
            </w:r>
          </w:p>
        </w:tc>
        <w:tc>
          <w:tcPr>
            <w:tcW w:w="1134" w:type="dxa"/>
          </w:tcPr>
          <w:p w14:paraId="49C018B8" w14:textId="44BEAD15" w:rsidR="003E3163" w:rsidRPr="00F97675" w:rsidRDefault="003E3163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241,834</w:t>
            </w:r>
          </w:p>
        </w:tc>
        <w:tc>
          <w:tcPr>
            <w:tcW w:w="1134" w:type="dxa"/>
          </w:tcPr>
          <w:p w14:paraId="69812834" w14:textId="3875490D" w:rsidR="003E3163" w:rsidRPr="00F97675" w:rsidRDefault="001C6831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7,526</w:t>
            </w:r>
          </w:p>
        </w:tc>
        <w:tc>
          <w:tcPr>
            <w:tcW w:w="1134" w:type="dxa"/>
          </w:tcPr>
          <w:p w14:paraId="1AF0392C" w14:textId="130E16D8" w:rsidR="003E3163" w:rsidRPr="00F97675" w:rsidRDefault="003E3163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5,489</w:t>
            </w:r>
          </w:p>
        </w:tc>
        <w:tc>
          <w:tcPr>
            <w:tcW w:w="1134" w:type="dxa"/>
          </w:tcPr>
          <w:p w14:paraId="0CCDFE24" w14:textId="1A6CDB64" w:rsidR="003E3163" w:rsidRPr="00F97675" w:rsidRDefault="00A612D0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350,6</w:t>
            </w:r>
            <w:r w:rsidRPr="00DD5BF0">
              <w:rPr>
                <w:rFonts w:ascii="Cordia New" w:eastAsia="Calibri" w:hAnsi="Cordia New" w:cs="Cordia New"/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14:paraId="559B648C" w14:textId="049625FF" w:rsidR="003E3163" w:rsidRPr="00F97675" w:rsidRDefault="003E3163" w:rsidP="00363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247,323</w:t>
            </w:r>
          </w:p>
        </w:tc>
      </w:tr>
      <w:tr w:rsidR="003E3163" w:rsidRPr="003E3163" w14:paraId="000C026F" w14:textId="77777777">
        <w:tc>
          <w:tcPr>
            <w:tcW w:w="2416" w:type="dxa"/>
            <w:vAlign w:val="bottom"/>
            <w:hideMark/>
          </w:tcPr>
          <w:p w14:paraId="0993B79F" w14:textId="77777777" w:rsidR="003E3163" w:rsidRPr="003E3163" w:rsidRDefault="003E3163" w:rsidP="00363575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vAlign w:val="bottom"/>
          </w:tcPr>
          <w:p w14:paraId="02F81499" w14:textId="50FEE9D7" w:rsidR="003E3163" w:rsidRPr="00F97675" w:rsidRDefault="00795421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3AF027" w14:textId="208AF88A" w:rsidR="003E3163" w:rsidRPr="00F97675" w:rsidRDefault="003E3163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A1BAEFC" w14:textId="36AE8042" w:rsidR="003E3163" w:rsidRPr="00F97675" w:rsidRDefault="001C6831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1,60</w:t>
            </w:r>
            <w:r w:rsidRPr="00DD5BF0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0314C779" w14:textId="745A6671" w:rsidR="003E3163" w:rsidRPr="00F97675" w:rsidRDefault="003E3163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1,900</w:t>
            </w:r>
          </w:p>
        </w:tc>
        <w:tc>
          <w:tcPr>
            <w:tcW w:w="1134" w:type="dxa"/>
            <w:vAlign w:val="bottom"/>
          </w:tcPr>
          <w:p w14:paraId="4F351531" w14:textId="7758C348" w:rsidR="003E3163" w:rsidRPr="00F97675" w:rsidRDefault="00E318EB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1,60</w:t>
            </w:r>
            <w:r w:rsidRPr="00DD5BF0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427AE766" w14:textId="171ED4A0" w:rsidR="003E3163" w:rsidRPr="00F97675" w:rsidRDefault="003E3163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97675">
              <w:rPr>
                <w:rFonts w:ascii="Cordia New" w:eastAsia="Calibri" w:hAnsi="Cordia New" w:cs="Cordia New"/>
                <w:sz w:val="26"/>
                <w:szCs w:val="26"/>
              </w:rPr>
              <w:t>1,900</w:t>
            </w:r>
          </w:p>
        </w:tc>
      </w:tr>
      <w:tr w:rsidR="003E3163" w:rsidRPr="003E3163" w14:paraId="1A29B32B" w14:textId="77777777">
        <w:tc>
          <w:tcPr>
            <w:tcW w:w="2416" w:type="dxa"/>
            <w:vAlign w:val="bottom"/>
            <w:hideMark/>
          </w:tcPr>
          <w:p w14:paraId="67C60FA6" w14:textId="77777777" w:rsidR="003E3163" w:rsidRPr="003E3163" w:rsidRDefault="003E3163" w:rsidP="00363575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</w:tcPr>
          <w:p w14:paraId="34533D68" w14:textId="1CCDEA51" w:rsidR="003E3163" w:rsidRPr="00F97675" w:rsidRDefault="00795421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t>343,15</w:t>
            </w:r>
            <w:r w:rsidRPr="00DD5BF0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86787AF" w14:textId="18D687BC" w:rsidR="003E3163" w:rsidRPr="00F97675" w:rsidRDefault="003E3163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t>241,834</w:t>
            </w:r>
          </w:p>
        </w:tc>
        <w:tc>
          <w:tcPr>
            <w:tcW w:w="1134" w:type="dxa"/>
            <w:vAlign w:val="bottom"/>
          </w:tcPr>
          <w:p w14:paraId="36CD3AA9" w14:textId="0F0C834A" w:rsidR="003E3163" w:rsidRPr="00F97675" w:rsidRDefault="001C6831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t>9,13</w:t>
            </w:r>
            <w:r w:rsidRPr="00DD5BF0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7A50496C" w14:textId="169650EF" w:rsidR="003E3163" w:rsidRPr="00F97675" w:rsidRDefault="003E3163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t>7,389</w:t>
            </w:r>
          </w:p>
        </w:tc>
        <w:tc>
          <w:tcPr>
            <w:tcW w:w="1134" w:type="dxa"/>
          </w:tcPr>
          <w:p w14:paraId="751DA0E1" w14:textId="122E29DA" w:rsidR="003E3163" w:rsidRPr="00F97675" w:rsidRDefault="00E318EB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F97675">
              <w:rPr>
                <w:rFonts w:ascii="Cordia New" w:hAnsi="Cordia New" w:cs="Cordia New"/>
                <w:noProof/>
                <w:sz w:val="26"/>
                <w:szCs w:val="26"/>
              </w:rPr>
              <w:t>352,287</w: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0CB1C044" w14:textId="033E402F" w:rsidR="003E3163" w:rsidRPr="00F97675" w:rsidRDefault="003E3163" w:rsidP="003635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t>249,223</w:t>
            </w:r>
          </w:p>
        </w:tc>
      </w:tr>
    </w:tbl>
    <w:p w14:paraId="58C8592D" w14:textId="32882F06" w:rsidR="00363575" w:rsidRDefault="00363575" w:rsidP="00575FD0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>
        <w:rPr>
          <w:rFonts w:ascii="Cordia New" w:hAnsi="Cordia New" w:cs="Cordia New"/>
          <w:spacing w:val="-4"/>
          <w:sz w:val="26"/>
          <w:szCs w:val="26"/>
          <w:cs/>
          <w:lang w:val="en-GB"/>
        </w:rPr>
        <w:br w:type="page"/>
      </w:r>
    </w:p>
    <w:p w14:paraId="2D80BA12" w14:textId="77777777" w:rsidR="001A4250" w:rsidRPr="003E3163" w:rsidRDefault="001A4250" w:rsidP="00575FD0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3E3163" w14:paraId="57CA1C0D" w14:textId="77777777">
        <w:tc>
          <w:tcPr>
            <w:tcW w:w="2416" w:type="dxa"/>
          </w:tcPr>
          <w:p w14:paraId="2A112520" w14:textId="77777777" w:rsidR="00575FD0" w:rsidRPr="003E3163" w:rsidRDefault="00575FD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6ECA090D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FD0" w:rsidRPr="003E3163" w14:paraId="608A59D7" w14:textId="77777777">
        <w:tc>
          <w:tcPr>
            <w:tcW w:w="2416" w:type="dxa"/>
          </w:tcPr>
          <w:p w14:paraId="7FA300F3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B686F80" w14:textId="65EE8786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0497" w:rsidRPr="003E3163">
              <w:rPr>
                <w:rFonts w:ascii="Cordia New" w:hAnsi="Cordia New" w:cs="Cordia New"/>
                <w:sz w:val="26"/>
                <w:szCs w:val="26"/>
              </w:rPr>
              <w:t xml:space="preserve">30 </w:t>
            </w:r>
            <w:r w:rsidR="00190497" w:rsidRPr="003E3163"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575FD0" w:rsidRPr="003E3163" w14:paraId="319318F3" w14:textId="77777777">
        <w:tc>
          <w:tcPr>
            <w:tcW w:w="2416" w:type="dxa"/>
          </w:tcPr>
          <w:p w14:paraId="36A56CDD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34E3960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="Cordia New" w:hAnsi="Cordia New" w:cs="Cordia New"/>
                <w:sz w:val="26"/>
                <w:szCs w:val="26"/>
              </w:rPr>
              <w:br/>
            </w: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FBB83E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55D80E59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CAB456C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575FD0" w:rsidRPr="003E3163" w14:paraId="28CD8AFB" w14:textId="77777777">
        <w:tc>
          <w:tcPr>
            <w:tcW w:w="2416" w:type="dxa"/>
          </w:tcPr>
          <w:p w14:paraId="7330FE83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39A0D86F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A9BE314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79635E6A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429F4C7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8A06245" w14:textId="77777777" w:rsidR="00575FD0" w:rsidRPr="003E3163" w:rsidRDefault="00575F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BE69ACE" w14:textId="77777777" w:rsidR="00575FD0" w:rsidRPr="003E3163" w:rsidRDefault="00575FD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75FD0" w:rsidRPr="003E3163" w14:paraId="37D6E4A2" w14:textId="77777777">
        <w:trPr>
          <w:trHeight w:val="80"/>
        </w:trPr>
        <w:tc>
          <w:tcPr>
            <w:tcW w:w="2416" w:type="dxa"/>
          </w:tcPr>
          <w:p w14:paraId="70599739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0B4FF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7335C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A2398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44498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C56235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5584DD" w14:textId="77777777" w:rsidR="00575FD0" w:rsidRPr="003E3163" w:rsidRDefault="00575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10FEC" w:rsidRPr="003E3163" w14:paraId="564680C4" w14:textId="77777777">
        <w:tc>
          <w:tcPr>
            <w:tcW w:w="2416" w:type="dxa"/>
            <w:vAlign w:val="bottom"/>
            <w:hideMark/>
          </w:tcPr>
          <w:p w14:paraId="4A0DE63B" w14:textId="77777777" w:rsidR="00F10FEC" w:rsidRPr="003E3163" w:rsidRDefault="00F10FEC" w:rsidP="00F10F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</w:tcPr>
          <w:p w14:paraId="124634F0" w14:textId="499817B9" w:rsidR="00F10FEC" w:rsidRPr="00056DCF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321,987</w:t>
            </w:r>
          </w:p>
        </w:tc>
        <w:tc>
          <w:tcPr>
            <w:tcW w:w="1134" w:type="dxa"/>
          </w:tcPr>
          <w:p w14:paraId="2A6983F3" w14:textId="10F4D252" w:rsidR="00F10FEC" w:rsidRPr="00056DCF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217,729</w:t>
            </w:r>
          </w:p>
        </w:tc>
        <w:tc>
          <w:tcPr>
            <w:tcW w:w="1134" w:type="dxa"/>
          </w:tcPr>
          <w:p w14:paraId="2CF7D3ED" w14:textId="6641FDDB" w:rsidR="00F10FEC" w:rsidRPr="00056DCF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7,526</w:t>
            </w:r>
          </w:p>
        </w:tc>
        <w:tc>
          <w:tcPr>
            <w:tcW w:w="1134" w:type="dxa"/>
          </w:tcPr>
          <w:p w14:paraId="3A89EBFC" w14:textId="052C1F69" w:rsidR="00F10FEC" w:rsidRPr="003E3163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E3163">
              <w:rPr>
                <w:rFonts w:ascii="Cordia New" w:eastAsia="Calibri" w:hAnsi="Cordia New" w:cs="Cordia New"/>
                <w:sz w:val="26"/>
                <w:szCs w:val="26"/>
              </w:rPr>
              <w:t>5,489</w:t>
            </w:r>
          </w:p>
        </w:tc>
        <w:tc>
          <w:tcPr>
            <w:tcW w:w="1134" w:type="dxa"/>
          </w:tcPr>
          <w:p w14:paraId="582F07EC" w14:textId="0A845CC0" w:rsidR="00F10FEC" w:rsidRPr="003E3163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t>329,513</w:t>
            </w:r>
          </w:p>
        </w:tc>
        <w:tc>
          <w:tcPr>
            <w:tcW w:w="1134" w:type="dxa"/>
          </w:tcPr>
          <w:p w14:paraId="1F4FDFB9" w14:textId="08E8C364" w:rsidR="00F10FEC" w:rsidRPr="003E3163" w:rsidRDefault="00F10FEC" w:rsidP="00F10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eastAsia="Calibri" w:hAnsi="Cordia New" w:cs="Cordia New"/>
                <w:sz w:val="26"/>
                <w:szCs w:val="26"/>
              </w:rPr>
              <w:t>223,218</w:t>
            </w:r>
          </w:p>
        </w:tc>
      </w:tr>
      <w:tr w:rsidR="00905DA0" w:rsidRPr="003E3163" w14:paraId="56265363" w14:textId="77777777" w:rsidTr="00056DCF">
        <w:trPr>
          <w:trHeight w:val="80"/>
        </w:trPr>
        <w:tc>
          <w:tcPr>
            <w:tcW w:w="2416" w:type="dxa"/>
            <w:vAlign w:val="bottom"/>
            <w:hideMark/>
          </w:tcPr>
          <w:p w14:paraId="69C6C0C2" w14:textId="77777777" w:rsidR="00905DA0" w:rsidRPr="003E3163" w:rsidRDefault="00905DA0" w:rsidP="00905DA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vAlign w:val="bottom"/>
          </w:tcPr>
          <w:p w14:paraId="08DDBF5A" w14:textId="389E788F" w:rsidR="00905DA0" w:rsidRPr="00056DCF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029040" w14:textId="69D8A0E2" w:rsidR="00905DA0" w:rsidRPr="00056DCF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364B5B4" w14:textId="47A00FE7" w:rsidR="00905DA0" w:rsidRPr="00056DCF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1,607</w:t>
            </w:r>
          </w:p>
        </w:tc>
        <w:tc>
          <w:tcPr>
            <w:tcW w:w="1134" w:type="dxa"/>
            <w:vAlign w:val="bottom"/>
          </w:tcPr>
          <w:p w14:paraId="499B74AF" w14:textId="08BDB5B2" w:rsidR="00905DA0" w:rsidRPr="003E3163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E3163">
              <w:rPr>
                <w:rFonts w:ascii="Cordia New" w:eastAsia="Calibri" w:hAnsi="Cordia New" w:cs="Cordia New"/>
                <w:sz w:val="26"/>
                <w:szCs w:val="26"/>
              </w:rPr>
              <w:t>1,900</w:t>
            </w:r>
          </w:p>
        </w:tc>
        <w:tc>
          <w:tcPr>
            <w:tcW w:w="1134" w:type="dxa"/>
            <w:vAlign w:val="bottom"/>
          </w:tcPr>
          <w:p w14:paraId="6BD8438D" w14:textId="68690083" w:rsidR="00905DA0" w:rsidRPr="003E3163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t>1,607</w:t>
            </w:r>
          </w:p>
        </w:tc>
        <w:tc>
          <w:tcPr>
            <w:tcW w:w="1134" w:type="dxa"/>
            <w:vAlign w:val="bottom"/>
          </w:tcPr>
          <w:p w14:paraId="62A45A3A" w14:textId="649C7F89" w:rsidR="00905DA0" w:rsidRPr="003E3163" w:rsidRDefault="00905DA0" w:rsidP="00905D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E3163">
              <w:rPr>
                <w:rFonts w:ascii="Cordia New" w:eastAsia="Calibri" w:hAnsi="Cordia New" w:cs="Cordia New"/>
                <w:sz w:val="26"/>
                <w:szCs w:val="26"/>
              </w:rPr>
              <w:t>1,900</w:t>
            </w:r>
          </w:p>
        </w:tc>
      </w:tr>
      <w:tr w:rsidR="00905DA0" w:rsidRPr="003E3163" w14:paraId="5059F64F" w14:textId="77777777" w:rsidTr="00056DCF">
        <w:tc>
          <w:tcPr>
            <w:tcW w:w="2416" w:type="dxa"/>
            <w:vAlign w:val="bottom"/>
            <w:hideMark/>
          </w:tcPr>
          <w:p w14:paraId="1759E185" w14:textId="77777777" w:rsidR="00905DA0" w:rsidRPr="003E3163" w:rsidRDefault="00905DA0" w:rsidP="00905DA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</w:tcPr>
          <w:p w14:paraId="6E2D7C03" w14:textId="22DA0722" w:rsidR="00905DA0" w:rsidRPr="00056DCF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056DCF">
              <w:rPr>
                <w:rFonts w:ascii="Cordia New" w:hAnsi="Cordia New" w:cs="Cordia New"/>
                <w:noProof/>
                <w:sz w:val="26"/>
                <w:szCs w:val="26"/>
              </w:rPr>
              <w:t>321,987</w: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61FB70FB" w14:textId="597C85AE" w:rsidR="00905DA0" w:rsidRPr="00056DCF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56DCF">
              <w:rPr>
                <w:rFonts w:ascii="Cordia New" w:hAnsi="Cordia New" w:cs="Cordia New"/>
                <w:sz w:val="26"/>
                <w:szCs w:val="26"/>
              </w:rPr>
              <w:t>217,729</w:t>
            </w:r>
          </w:p>
        </w:tc>
        <w:tc>
          <w:tcPr>
            <w:tcW w:w="1134" w:type="dxa"/>
            <w:vAlign w:val="bottom"/>
          </w:tcPr>
          <w:p w14:paraId="062A2A9F" w14:textId="640562E8" w:rsidR="00905DA0" w:rsidRPr="00056DCF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056DCF">
              <w:rPr>
                <w:rFonts w:ascii="Cordia New" w:hAnsi="Cordia New" w:cs="Cordia New"/>
                <w:noProof/>
                <w:sz w:val="26"/>
                <w:szCs w:val="26"/>
              </w:rPr>
              <w:t>9,</w:t>
            </w: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133</w: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1AB1DCA6" w14:textId="70F02A21" w:rsidR="00905DA0" w:rsidRPr="003E3163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7,389</w:t>
            </w:r>
          </w:p>
        </w:tc>
        <w:tc>
          <w:tcPr>
            <w:tcW w:w="1134" w:type="dxa"/>
          </w:tcPr>
          <w:p w14:paraId="346A7956" w14:textId="15513F0C" w:rsidR="00905DA0" w:rsidRPr="00351D7C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t>331,120</w:t>
            </w:r>
            <w:r w:rsidRPr="00351D7C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3BDB873" w14:textId="62D58B0D" w:rsidR="00905DA0" w:rsidRPr="003E3163" w:rsidRDefault="00905DA0" w:rsidP="00905D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225,118</w:t>
            </w:r>
          </w:p>
        </w:tc>
      </w:tr>
    </w:tbl>
    <w:p w14:paraId="1B7213ED" w14:textId="77777777" w:rsidR="003E3163" w:rsidRPr="00262F10" w:rsidRDefault="003E3163" w:rsidP="003E316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3E3163" w:rsidRPr="00262F10" w14:paraId="217EB959" w14:textId="77777777">
        <w:tc>
          <w:tcPr>
            <w:tcW w:w="2416" w:type="dxa"/>
            <w:vAlign w:val="bottom"/>
          </w:tcPr>
          <w:p w14:paraId="02732565" w14:textId="77777777" w:rsidR="003E3163" w:rsidRPr="00262F10" w:rsidRDefault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166E534F" w14:textId="77777777" w:rsidR="003E3163" w:rsidRPr="00262F10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E3163" w:rsidRPr="00262F10" w14:paraId="4217FC04" w14:textId="77777777">
        <w:tc>
          <w:tcPr>
            <w:tcW w:w="2416" w:type="dxa"/>
          </w:tcPr>
          <w:p w14:paraId="159945EE" w14:textId="77777777" w:rsidR="003E3163" w:rsidRPr="00262F10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41C7096" w14:textId="2AEB0045" w:rsidR="003E3163" w:rsidRPr="00262F10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E3163" w:rsidRPr="003E3163" w14:paraId="41DA3367" w14:textId="77777777">
        <w:tc>
          <w:tcPr>
            <w:tcW w:w="2416" w:type="dxa"/>
          </w:tcPr>
          <w:p w14:paraId="2D2BF0E8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9C5CAC1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3FFF2C2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0D10A923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3356115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3E3163" w:rsidRPr="003E3163" w14:paraId="0BC32599" w14:textId="77777777">
        <w:tc>
          <w:tcPr>
            <w:tcW w:w="2416" w:type="dxa"/>
          </w:tcPr>
          <w:p w14:paraId="6AF2C8E9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7F129252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684416A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1ACE2918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20B5049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3714072B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663BFD6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3E3163" w:rsidRPr="003E3163" w14:paraId="6C7AE4B7" w14:textId="77777777">
        <w:tc>
          <w:tcPr>
            <w:tcW w:w="2416" w:type="dxa"/>
          </w:tcPr>
          <w:p w14:paraId="5886228A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E7FEAC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21CD99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D93A81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A62B20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D13050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371DB1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E3163" w:rsidRPr="003E3163" w14:paraId="30821CD5" w14:textId="77777777">
        <w:tc>
          <w:tcPr>
            <w:tcW w:w="2416" w:type="dxa"/>
            <w:vAlign w:val="bottom"/>
            <w:hideMark/>
          </w:tcPr>
          <w:p w14:paraId="41A54361" w14:textId="77777777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</w:tcPr>
          <w:p w14:paraId="7C16C6A9" w14:textId="42F2A0B9" w:rsidR="003E3163" w:rsidRPr="00AC30F2" w:rsidRDefault="00D14232" w:rsidP="00D1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631,011</w:t>
            </w:r>
          </w:p>
        </w:tc>
        <w:tc>
          <w:tcPr>
            <w:tcW w:w="1134" w:type="dxa"/>
          </w:tcPr>
          <w:p w14:paraId="10D04D37" w14:textId="136E2257" w:rsidR="003E3163" w:rsidRPr="00AC30F2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483,025</w:t>
            </w:r>
          </w:p>
        </w:tc>
        <w:tc>
          <w:tcPr>
            <w:tcW w:w="1134" w:type="dxa"/>
          </w:tcPr>
          <w:p w14:paraId="222EE85C" w14:textId="44B7EB15" w:rsidR="003E3163" w:rsidRPr="00AC30F2" w:rsidRDefault="00991776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14,551</w:t>
            </w:r>
          </w:p>
        </w:tc>
        <w:tc>
          <w:tcPr>
            <w:tcW w:w="1134" w:type="dxa"/>
          </w:tcPr>
          <w:p w14:paraId="7C94DFCB" w14:textId="2DDA595D" w:rsidR="003E3163" w:rsidRPr="00AC30F2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9,867</w:t>
            </w:r>
          </w:p>
        </w:tc>
        <w:tc>
          <w:tcPr>
            <w:tcW w:w="1134" w:type="dxa"/>
          </w:tcPr>
          <w:p w14:paraId="765A6ECC" w14:textId="4D175266" w:rsidR="003E3163" w:rsidRPr="00AC30F2" w:rsidRDefault="00BB77CB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645,562</w:t>
            </w:r>
          </w:p>
        </w:tc>
        <w:tc>
          <w:tcPr>
            <w:tcW w:w="1134" w:type="dxa"/>
          </w:tcPr>
          <w:p w14:paraId="06597249" w14:textId="6E59D763" w:rsidR="003E3163" w:rsidRPr="00AC30F2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492,892</w:t>
            </w:r>
          </w:p>
        </w:tc>
      </w:tr>
      <w:tr w:rsidR="003E3163" w:rsidRPr="003E3163" w14:paraId="4571C5F8" w14:textId="77777777">
        <w:tc>
          <w:tcPr>
            <w:tcW w:w="2416" w:type="dxa"/>
            <w:vAlign w:val="bottom"/>
            <w:hideMark/>
          </w:tcPr>
          <w:p w14:paraId="0A98E7B5" w14:textId="77777777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vAlign w:val="bottom"/>
          </w:tcPr>
          <w:p w14:paraId="26FDB371" w14:textId="2D2A57C9" w:rsidR="003E3163" w:rsidRPr="00AC30F2" w:rsidRDefault="00D14232" w:rsidP="00F2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DD9C1BA" w14:textId="36D61219" w:rsidR="003E3163" w:rsidRPr="00AC30F2" w:rsidRDefault="003E3163" w:rsidP="00F203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5E9E7F1" w14:textId="5817B829" w:rsidR="003E3163" w:rsidRPr="00AC30F2" w:rsidRDefault="001E1E69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3,243</w:t>
            </w:r>
          </w:p>
        </w:tc>
        <w:tc>
          <w:tcPr>
            <w:tcW w:w="1134" w:type="dxa"/>
            <w:vAlign w:val="bottom"/>
          </w:tcPr>
          <w:p w14:paraId="0973EDA2" w14:textId="08145AB9" w:rsidR="003E3163" w:rsidRPr="00AC30F2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4,176</w:t>
            </w:r>
          </w:p>
        </w:tc>
        <w:tc>
          <w:tcPr>
            <w:tcW w:w="1134" w:type="dxa"/>
            <w:vAlign w:val="bottom"/>
          </w:tcPr>
          <w:p w14:paraId="3F70149A" w14:textId="2DFB4AFB" w:rsidR="003E3163" w:rsidRPr="00AC30F2" w:rsidRDefault="00BB77CB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3,243</w:t>
            </w:r>
          </w:p>
        </w:tc>
        <w:tc>
          <w:tcPr>
            <w:tcW w:w="1134" w:type="dxa"/>
            <w:vAlign w:val="bottom"/>
          </w:tcPr>
          <w:p w14:paraId="49D32CFD" w14:textId="76C5D58A" w:rsidR="003E3163" w:rsidRPr="00AC30F2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eastAsia="Calibri" w:hAnsiTheme="minorBidi" w:cstheme="minorBidi"/>
                <w:sz w:val="26"/>
                <w:szCs w:val="26"/>
              </w:rPr>
              <w:t>4,176</w:t>
            </w:r>
          </w:p>
        </w:tc>
      </w:tr>
      <w:tr w:rsidR="003E3163" w:rsidRPr="003E3163" w14:paraId="643CDD64" w14:textId="77777777">
        <w:tc>
          <w:tcPr>
            <w:tcW w:w="2416" w:type="dxa"/>
            <w:vAlign w:val="bottom"/>
            <w:hideMark/>
          </w:tcPr>
          <w:p w14:paraId="38C48FB0" w14:textId="77777777" w:rsidR="003E3163" w:rsidRPr="003E3163" w:rsidRDefault="003E3163" w:rsidP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</w:tcPr>
          <w:p w14:paraId="67C92F8C" w14:textId="4198D7E1" w:rsidR="003E3163" w:rsidRPr="00AC30F2" w:rsidRDefault="00D1423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631,011</w:t>
            </w: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2C31FB2E" w14:textId="6F873080" w:rsidR="003E3163" w:rsidRPr="00AC30F2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C30F2">
              <w:rPr>
                <w:rFonts w:ascii="Cordia New" w:eastAsia="Calibri" w:hAnsi="Cordia New" w:cs="Cordia New"/>
                <w:sz w:val="26"/>
                <w:szCs w:val="26"/>
              </w:rPr>
              <w:t>483,025</w:t>
            </w:r>
          </w:p>
        </w:tc>
        <w:tc>
          <w:tcPr>
            <w:tcW w:w="1134" w:type="dxa"/>
            <w:vAlign w:val="bottom"/>
          </w:tcPr>
          <w:p w14:paraId="147DEE14" w14:textId="6D62682F" w:rsidR="003E3163" w:rsidRPr="00AC30F2" w:rsidRDefault="001E1E69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Pr="00AC30F2">
              <w:rPr>
                <w:rFonts w:asciiTheme="minorBidi" w:hAnsiTheme="minorBidi" w:cstheme="minorBidi"/>
                <w:noProof/>
                <w:sz w:val="26"/>
                <w:szCs w:val="26"/>
              </w:rPr>
              <w:t>17,794</w: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3E232AFD" w14:textId="7F9836BB" w:rsidR="003E3163" w:rsidRPr="00AC30F2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t>14,043</w:t>
            </w:r>
          </w:p>
        </w:tc>
        <w:tc>
          <w:tcPr>
            <w:tcW w:w="1134" w:type="dxa"/>
          </w:tcPr>
          <w:p w14:paraId="66350ED0" w14:textId="646939E6" w:rsidR="003E3163" w:rsidRPr="00AC30F2" w:rsidRDefault="00BB77CB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Pr="00AC30F2">
              <w:rPr>
                <w:rFonts w:asciiTheme="minorBidi" w:hAnsiTheme="minorBidi" w:cstheme="minorBidi"/>
                <w:noProof/>
                <w:sz w:val="26"/>
                <w:szCs w:val="26"/>
              </w:rPr>
              <w:t>648,805</w: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1C8638C7" w14:textId="2DAE6B5F" w:rsidR="003E3163" w:rsidRPr="00AC30F2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t>497,068</w:t>
            </w:r>
          </w:p>
        </w:tc>
      </w:tr>
    </w:tbl>
    <w:p w14:paraId="0E0640E3" w14:textId="77777777" w:rsidR="003E3163" w:rsidRPr="003E3163" w:rsidRDefault="003E3163" w:rsidP="003E3163">
      <w:pPr>
        <w:pStyle w:val="BodyText2"/>
        <w:tabs>
          <w:tab w:val="left" w:pos="1260"/>
        </w:tabs>
        <w:ind w:right="-29" w:firstLine="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3E3163" w:rsidRPr="003E3163" w14:paraId="653B6AAF" w14:textId="77777777">
        <w:tc>
          <w:tcPr>
            <w:tcW w:w="2416" w:type="dxa"/>
          </w:tcPr>
          <w:p w14:paraId="20F40C19" w14:textId="77777777" w:rsidR="003E3163" w:rsidRPr="003E3163" w:rsidRDefault="003E3163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4D80E76F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3163" w:rsidRPr="003E3163" w14:paraId="538FC8F3" w14:textId="77777777">
        <w:tc>
          <w:tcPr>
            <w:tcW w:w="2416" w:type="dxa"/>
          </w:tcPr>
          <w:p w14:paraId="3378A1DA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5E5FFB6" w14:textId="0A802BEC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</w:p>
        </w:tc>
      </w:tr>
      <w:tr w:rsidR="003E3163" w:rsidRPr="003E3163" w14:paraId="1F0C0E67" w14:textId="77777777">
        <w:tc>
          <w:tcPr>
            <w:tcW w:w="2416" w:type="dxa"/>
          </w:tcPr>
          <w:p w14:paraId="4E1CF854" w14:textId="77777777" w:rsidR="003E3163" w:rsidRPr="003E3163" w:rsidRDefault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86F977D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7C13829A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1386593D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241A466A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3E3163" w:rsidRPr="003E3163" w14:paraId="3902ABCF" w14:textId="77777777">
        <w:tc>
          <w:tcPr>
            <w:tcW w:w="2416" w:type="dxa"/>
          </w:tcPr>
          <w:p w14:paraId="2C913A3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5A743889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7A9BBB5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0592E3BA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F37094B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2D6C8153" w14:textId="77777777" w:rsidR="003E3163" w:rsidRPr="003E3163" w:rsidRDefault="003E31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6AA2964" w14:textId="77777777" w:rsidR="003E3163" w:rsidRPr="003E3163" w:rsidRDefault="003E3163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3E3163" w:rsidRPr="003E3163" w14:paraId="498427CE" w14:textId="77777777">
        <w:trPr>
          <w:trHeight w:val="80"/>
        </w:trPr>
        <w:tc>
          <w:tcPr>
            <w:tcW w:w="2416" w:type="dxa"/>
          </w:tcPr>
          <w:p w14:paraId="3685ECC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ADA750D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941E0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F0F328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AD3BFE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E35FDB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E13391" w14:textId="77777777" w:rsidR="003E3163" w:rsidRPr="003E3163" w:rsidRDefault="003E3163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3E3163" w:rsidRPr="003E3163" w14:paraId="122AABEF" w14:textId="77777777">
        <w:tc>
          <w:tcPr>
            <w:tcW w:w="2416" w:type="dxa"/>
            <w:vAlign w:val="bottom"/>
            <w:hideMark/>
          </w:tcPr>
          <w:p w14:paraId="6DF7D36A" w14:textId="77777777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</w:tcPr>
          <w:p w14:paraId="57767195" w14:textId="7CB577AD" w:rsidR="003E3163" w:rsidRPr="008700D9" w:rsidRDefault="004108ED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582,366</w:t>
            </w:r>
          </w:p>
        </w:tc>
        <w:tc>
          <w:tcPr>
            <w:tcW w:w="1134" w:type="dxa"/>
          </w:tcPr>
          <w:p w14:paraId="75F04681" w14:textId="1A3D0B75" w:rsidR="003E3163" w:rsidRPr="008700D9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435,759</w:t>
            </w:r>
          </w:p>
        </w:tc>
        <w:tc>
          <w:tcPr>
            <w:tcW w:w="1134" w:type="dxa"/>
          </w:tcPr>
          <w:p w14:paraId="1DCDB9DA" w14:textId="7C15FC3B" w:rsidR="003E3163" w:rsidRPr="008700D9" w:rsidRDefault="000B7C6F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14,551</w:t>
            </w:r>
          </w:p>
        </w:tc>
        <w:tc>
          <w:tcPr>
            <w:tcW w:w="1134" w:type="dxa"/>
          </w:tcPr>
          <w:p w14:paraId="785FA4C0" w14:textId="620D6980" w:rsidR="003E3163" w:rsidRPr="008700D9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9,867</w:t>
            </w:r>
          </w:p>
        </w:tc>
        <w:tc>
          <w:tcPr>
            <w:tcW w:w="1134" w:type="dxa"/>
          </w:tcPr>
          <w:p w14:paraId="084061AC" w14:textId="076E23D1" w:rsidR="003E3163" w:rsidRPr="008700D9" w:rsidRDefault="00711614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596,917</w:t>
            </w:r>
          </w:p>
        </w:tc>
        <w:tc>
          <w:tcPr>
            <w:tcW w:w="1134" w:type="dxa"/>
          </w:tcPr>
          <w:p w14:paraId="28EFCA25" w14:textId="1880C899" w:rsidR="003E3163" w:rsidRPr="008700D9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445,626</w:t>
            </w:r>
          </w:p>
        </w:tc>
      </w:tr>
      <w:tr w:rsidR="003E3163" w:rsidRPr="003E3163" w14:paraId="36AB3480" w14:textId="77777777">
        <w:trPr>
          <w:trHeight w:val="80"/>
        </w:trPr>
        <w:tc>
          <w:tcPr>
            <w:tcW w:w="2416" w:type="dxa"/>
            <w:vAlign w:val="bottom"/>
            <w:hideMark/>
          </w:tcPr>
          <w:p w14:paraId="0A12B609" w14:textId="77777777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vAlign w:val="bottom"/>
          </w:tcPr>
          <w:p w14:paraId="0ADE3251" w14:textId="5C5AAAC5" w:rsidR="003E3163" w:rsidRPr="008700D9" w:rsidRDefault="004108ED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93D0600" w14:textId="54F63E95" w:rsidR="003E3163" w:rsidRPr="008700D9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51BE6CD" w14:textId="268EE003" w:rsidR="003E3163" w:rsidRPr="008700D9" w:rsidRDefault="00C30439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3,243</w:t>
            </w:r>
          </w:p>
        </w:tc>
        <w:tc>
          <w:tcPr>
            <w:tcW w:w="1134" w:type="dxa"/>
            <w:vAlign w:val="bottom"/>
          </w:tcPr>
          <w:p w14:paraId="1A71EDD0" w14:textId="72E79E08" w:rsidR="003E3163" w:rsidRPr="008700D9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4,176</w:t>
            </w:r>
          </w:p>
        </w:tc>
        <w:tc>
          <w:tcPr>
            <w:tcW w:w="1134" w:type="dxa"/>
            <w:vAlign w:val="bottom"/>
          </w:tcPr>
          <w:p w14:paraId="1FBD05E7" w14:textId="74D8A5D8" w:rsidR="003E3163" w:rsidRPr="008700D9" w:rsidRDefault="00D23C7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3,243</w:t>
            </w:r>
          </w:p>
        </w:tc>
        <w:tc>
          <w:tcPr>
            <w:tcW w:w="1134" w:type="dxa"/>
            <w:vAlign w:val="bottom"/>
          </w:tcPr>
          <w:p w14:paraId="31983161" w14:textId="4DCD6687" w:rsidR="003E3163" w:rsidRPr="008700D9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4,176</w:t>
            </w:r>
          </w:p>
        </w:tc>
      </w:tr>
      <w:tr w:rsidR="003E3163" w:rsidRPr="003E3163" w14:paraId="073A777C" w14:textId="77777777">
        <w:tc>
          <w:tcPr>
            <w:tcW w:w="2416" w:type="dxa"/>
            <w:vAlign w:val="bottom"/>
            <w:hideMark/>
          </w:tcPr>
          <w:p w14:paraId="6109D94E" w14:textId="77777777" w:rsidR="003E3163" w:rsidRPr="003E3163" w:rsidRDefault="003E3163" w:rsidP="003E3163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134" w:type="dxa"/>
          </w:tcPr>
          <w:p w14:paraId="51E27820" w14:textId="1BA6E1F8" w:rsidR="003E3163" w:rsidRPr="008700D9" w:rsidRDefault="004108ED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8700D9">
              <w:rPr>
                <w:rFonts w:ascii="Cordia New" w:hAnsi="Cordia New" w:cs="Cordia New"/>
                <w:noProof/>
                <w:sz w:val="26"/>
                <w:szCs w:val="26"/>
              </w:rPr>
              <w:t>582,366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82747F3" w14:textId="75C3803C" w:rsidR="003E3163" w:rsidRPr="008700D9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t>435,759</w:t>
            </w:r>
          </w:p>
        </w:tc>
        <w:tc>
          <w:tcPr>
            <w:tcW w:w="1134" w:type="dxa"/>
            <w:vAlign w:val="bottom"/>
          </w:tcPr>
          <w:p w14:paraId="16003DCD" w14:textId="121A7856" w:rsidR="003E3163" w:rsidRPr="008700D9" w:rsidRDefault="00C30439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8700D9">
              <w:rPr>
                <w:rFonts w:ascii="Cordia New" w:hAnsi="Cordia New" w:cs="Cordia New"/>
                <w:noProof/>
                <w:sz w:val="26"/>
                <w:szCs w:val="26"/>
              </w:rPr>
              <w:t>17,794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224F9327" w14:textId="217DF941" w:rsidR="003E3163" w:rsidRPr="008700D9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t>14,043</w:t>
            </w:r>
          </w:p>
        </w:tc>
        <w:tc>
          <w:tcPr>
            <w:tcW w:w="1134" w:type="dxa"/>
          </w:tcPr>
          <w:p w14:paraId="61CD030D" w14:textId="16D0A827" w:rsidR="003E3163" w:rsidRPr="008700D9" w:rsidRDefault="00D23C7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8700D9">
              <w:rPr>
                <w:rFonts w:ascii="Cordia New" w:hAnsi="Cordia New" w:cs="Cordia New"/>
                <w:noProof/>
                <w:sz w:val="26"/>
                <w:szCs w:val="26"/>
              </w:rPr>
              <w:t>600,160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10FAF94B" w14:textId="365EAB83" w:rsidR="003E3163" w:rsidRPr="008700D9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t>449,802</w:t>
            </w:r>
          </w:p>
        </w:tc>
      </w:tr>
    </w:tbl>
    <w:p w14:paraId="253AE10A" w14:textId="3AD3ACAA" w:rsidR="003E3163" w:rsidRDefault="003E3163" w:rsidP="003C4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6593D058" w14:textId="77777777" w:rsidR="003C4D09" w:rsidRPr="00262F10" w:rsidRDefault="003C4D09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theme="minorBidi"/>
          <w:sz w:val="26"/>
          <w:szCs w:val="26"/>
        </w:rPr>
      </w:pPr>
    </w:p>
    <w:p w14:paraId="3F47C5B2" w14:textId="5FD47C2A" w:rsidR="00575FD0" w:rsidRDefault="00700E08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sz w:val="26"/>
          <w:szCs w:val="26"/>
          <w:cs/>
          <w:lang w:val="en-GB"/>
        </w:rPr>
        <w:t>มิถุนายน</w:t>
      </w:r>
      <w:r w:rsidR="00190497">
        <w:rPr>
          <w:rFonts w:asciiTheme="minorBidi" w:hAnsiTheme="minorBidi" w:cs="Cordia New" w:hint="cs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262F10">
        <w:rPr>
          <w:rFonts w:asciiTheme="minorBidi" w:hAnsiTheme="minorBidi" w:cstheme="minorBidi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กลุ่มบริษัท</w:t>
      </w:r>
      <w:r w:rsidR="00901407" w:rsidRPr="00262F10">
        <w:rPr>
          <w:rFonts w:asciiTheme="minorBidi" w:hAnsiTheme="minorBidi" w:cstheme="minorBidi" w:hint="cs"/>
          <w:sz w:val="26"/>
          <w:szCs w:val="26"/>
          <w:cs/>
        </w:rPr>
        <w:t>มียอดคงเหลือของ</w:t>
      </w:r>
      <w:r w:rsidR="009F6199" w:rsidRPr="00262F10">
        <w:rPr>
          <w:rFonts w:asciiTheme="minorBidi" w:hAnsiTheme="minorBidi" w:cstheme="minorBidi" w:hint="cs"/>
          <w:sz w:val="26"/>
          <w:szCs w:val="26"/>
          <w:cs/>
        </w:rPr>
        <w:t>รายได้รอการรับรู้ที่มี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ภาระที่ต้องปฏิบัติตามสัญญา</w:t>
      </w:r>
      <w:r w:rsidR="009F6199">
        <w:rPr>
          <w:rFonts w:asciiTheme="minorBidi" w:hAnsiTheme="minorBidi" w:cstheme="minorBidi"/>
          <w:sz w:val="26"/>
          <w:szCs w:val="26"/>
        </w:rPr>
        <w:t xml:space="preserve"> </w:t>
      </w:r>
      <w:r w:rsidR="00140EA6">
        <w:rPr>
          <w:rFonts w:asciiTheme="minorBidi" w:hAnsiTheme="minorBidi" w:cstheme="minorBidi" w:hint="cs"/>
          <w:sz w:val="26"/>
          <w:szCs w:val="26"/>
          <w:cs/>
        </w:rPr>
        <w:t>ซึ่ง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เกี่ยวข้องกับการให้บริการบำรุงรักษาเครื่องมือแพทย์</w:t>
      </w:r>
      <w:r w:rsidR="00D32612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ที่ยัง</w:t>
      </w:r>
      <w:r w:rsidR="009F6199">
        <w:rPr>
          <w:rFonts w:asciiTheme="minorBidi" w:hAnsiTheme="minorBidi" w:cstheme="minorBidi" w:hint="cs"/>
          <w:sz w:val="26"/>
          <w:szCs w:val="26"/>
          <w:cs/>
        </w:rPr>
        <w:t>ให้บริการ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ไม่เสร็จสิ้น</w:t>
      </w:r>
      <w:r w:rsidR="00553FA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615C" w:rsidRPr="00262F10">
        <w:rPr>
          <w:rFonts w:asciiTheme="minorBidi" w:hAnsiTheme="minorBidi" w:cstheme="minorBidi" w:hint="cs"/>
          <w:sz w:val="26"/>
          <w:szCs w:val="26"/>
          <w:cs/>
        </w:rPr>
        <w:t>ดังนี้</w:t>
      </w:r>
    </w:p>
    <w:p w14:paraId="2B7BD1AA" w14:textId="77777777" w:rsidR="00433D6E" w:rsidRPr="00262F10" w:rsidRDefault="00433D6E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6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743"/>
        <w:gridCol w:w="436"/>
        <w:gridCol w:w="1940"/>
        <w:gridCol w:w="250"/>
        <w:gridCol w:w="1877"/>
      </w:tblGrid>
      <w:tr w:rsidR="00575FD0" w:rsidRPr="00262F10" w14:paraId="69C383D2" w14:textId="77777777">
        <w:trPr>
          <w:trHeight w:val="20"/>
        </w:trPr>
        <w:tc>
          <w:tcPr>
            <w:tcW w:w="4743" w:type="dxa"/>
            <w:vAlign w:val="bottom"/>
          </w:tcPr>
          <w:p w14:paraId="415F97A4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36" w:type="dxa"/>
            <w:vAlign w:val="bottom"/>
          </w:tcPr>
          <w:p w14:paraId="0B4945B9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15048734" w14:textId="77777777" w:rsidR="00575FD0" w:rsidRPr="00262F10" w:rsidRDefault="00575FD0">
            <w:pPr>
              <w:pStyle w:val="Heading4"/>
              <w:framePr w:wrap="around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 w:right="-175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75FD0" w:rsidRPr="00262F10" w14:paraId="115E4700" w14:textId="77777777">
        <w:trPr>
          <w:trHeight w:val="20"/>
        </w:trPr>
        <w:tc>
          <w:tcPr>
            <w:tcW w:w="4743" w:type="dxa"/>
            <w:vAlign w:val="bottom"/>
          </w:tcPr>
          <w:p w14:paraId="0CA4F665" w14:textId="77777777" w:rsidR="00575FD0" w:rsidRPr="00262F10" w:rsidRDefault="00575FD0">
            <w:pPr>
              <w:pStyle w:val="Heading7"/>
              <w:spacing w:line="380" w:lineRule="exact"/>
              <w:ind w:left="3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36" w:type="dxa"/>
            <w:vAlign w:val="bottom"/>
          </w:tcPr>
          <w:p w14:paraId="2F8D31C5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2B6E" w14:textId="544981DF" w:rsidR="00575FD0" w:rsidRPr="00262F10" w:rsidRDefault="00190497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04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190497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Theme="minorBidi" w:hAnsiTheme="minorBidi" w:cs="Cord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575FD0"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657E0522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7D1F4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31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575FD0" w:rsidRPr="00262F10" w14:paraId="362F6147" w14:textId="77777777">
        <w:trPr>
          <w:trHeight w:val="20"/>
        </w:trPr>
        <w:tc>
          <w:tcPr>
            <w:tcW w:w="4743" w:type="dxa"/>
            <w:vAlign w:val="bottom"/>
          </w:tcPr>
          <w:p w14:paraId="68D677CE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06BF0B82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6A291C64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63321F0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32A9C676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</w:tr>
      <w:tr w:rsidR="00575FD0" w:rsidRPr="00262F10" w14:paraId="6DC303BF" w14:textId="77777777">
        <w:trPr>
          <w:trHeight w:val="20"/>
        </w:trPr>
        <w:tc>
          <w:tcPr>
            <w:tcW w:w="4743" w:type="dxa"/>
            <w:vAlign w:val="bottom"/>
          </w:tcPr>
          <w:p w14:paraId="52B3B46A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 xml:space="preserve">ภายใน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531D1542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vAlign w:val="bottom"/>
          </w:tcPr>
          <w:p w14:paraId="1DC55B26" w14:textId="21043353" w:rsidR="00575FD0" w:rsidRPr="00262F10" w:rsidRDefault="00F47FE9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F47FE9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3,25</w:t>
            </w:r>
            <w:r w:rsidR="00ED2449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250" w:type="dxa"/>
            <w:vAlign w:val="bottom"/>
          </w:tcPr>
          <w:p w14:paraId="37466FEF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24410755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3,831</w:t>
            </w:r>
          </w:p>
        </w:tc>
      </w:tr>
      <w:tr w:rsidR="00575FD0" w:rsidRPr="00262F10" w14:paraId="5400945F" w14:textId="77777777">
        <w:trPr>
          <w:trHeight w:val="20"/>
        </w:trPr>
        <w:tc>
          <w:tcPr>
            <w:tcW w:w="4743" w:type="dxa"/>
            <w:vAlign w:val="bottom"/>
          </w:tcPr>
          <w:p w14:paraId="6D73953E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2 - 4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06316A3B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30C512E8" w14:textId="58772762" w:rsidR="00575FD0" w:rsidRPr="00262F10" w:rsidRDefault="00154D73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154D73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8,683</w:t>
            </w:r>
          </w:p>
        </w:tc>
        <w:tc>
          <w:tcPr>
            <w:tcW w:w="250" w:type="dxa"/>
            <w:vAlign w:val="bottom"/>
          </w:tcPr>
          <w:p w14:paraId="13730DF9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FEBCC12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7,876</w:t>
            </w:r>
          </w:p>
        </w:tc>
      </w:tr>
      <w:tr w:rsidR="00575FD0" w:rsidRPr="00262F10" w14:paraId="5072E07A" w14:textId="77777777">
        <w:trPr>
          <w:trHeight w:val="20"/>
        </w:trPr>
        <w:tc>
          <w:tcPr>
            <w:tcW w:w="4743" w:type="dxa"/>
            <w:vAlign w:val="bottom"/>
          </w:tcPr>
          <w:p w14:paraId="3548E571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896ED3A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17A75B" w14:textId="0872B7B7" w:rsidR="00575FD0" w:rsidRPr="00262F10" w:rsidRDefault="00154D73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b w:val="0"/>
                <w:bCs w:val="0"/>
                <w:noProof/>
                <w:sz w:val="26"/>
                <w:szCs w:val="26"/>
              </w:rPr>
              <w:t>11,93</w:t>
            </w:r>
            <w:r w:rsidR="00ED2449">
              <w:rPr>
                <w:rFonts w:asciiTheme="minorBidi" w:hAnsiTheme="minorBidi" w:cstheme="minorBidi"/>
                <w:b w:val="0"/>
                <w:bCs w:val="0"/>
                <w:noProof/>
                <w:sz w:val="26"/>
                <w:szCs w:val="26"/>
              </w:rPr>
              <w:t>6</w:t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250" w:type="dxa"/>
            <w:vAlign w:val="bottom"/>
          </w:tcPr>
          <w:p w14:paraId="637C2D5E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2DE54ACA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b w:val="0"/>
                <w:bCs w:val="0"/>
                <w:sz w:val="26"/>
                <w:szCs w:val="26"/>
              </w:rPr>
              <w:t>11,707</w:t>
            </w:r>
          </w:p>
        </w:tc>
      </w:tr>
    </w:tbl>
    <w:p w14:paraId="3304590F" w14:textId="1D7A0024" w:rsidR="00575FD0" w:rsidRPr="00262F10" w:rsidRDefault="00575FD0" w:rsidP="00B44051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FA24356" w14:textId="380AB301" w:rsidR="005753E0" w:rsidRPr="00262F10" w:rsidRDefault="005753E0" w:rsidP="004D6AB6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รายกา</w:t>
      </w:r>
      <w:r w:rsidR="00FF001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กับบุคคลและบริษัทที่เกี่ยวข้อง</w:t>
      </w:r>
      <w:r w:rsidR="00857945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กัน</w:t>
      </w:r>
    </w:p>
    <w:p w14:paraId="0EFE35A7" w14:textId="77777777" w:rsidR="005753E0" w:rsidRPr="00262F10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495D0170" w14:textId="375665E9" w:rsidR="00ED0B2B" w:rsidRPr="00262F10" w:rsidRDefault="009919BA" w:rsidP="00F11A0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บริษัทมีรายการบัญชีที่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สำคัญ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เกิดขึ้นกับบุคคลและบริษัทที่เกี่ยวข้อง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บางส่วน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บริษัทเหล่านี้เกี่ยวข้อง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โดยการ</w:t>
      </w:r>
      <w:r w:rsidR="00B65860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ผู้ถือหุ้น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และหรือกรรมการร่วมกัน ดังนั้น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รที่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</w:t>
      </w:r>
      <w:r w:rsidR="00654BB4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บุคคลหรือบริษัทที่ไม่เกี่ยวข้องกัน</w:t>
      </w:r>
    </w:p>
    <w:p w14:paraId="0B6413CC" w14:textId="77777777" w:rsidR="004D6AB6" w:rsidRDefault="004D6AB6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</w:p>
    <w:p w14:paraId="01DEC669" w14:textId="1133CD9F" w:rsidR="00216595" w:rsidRPr="00262F10" w:rsidRDefault="005753E0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รายการ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บัญชีที่</w:t>
      </w:r>
      <w:r w:rsidR="00864008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มีสาระ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สำคัญกับบุคคลและบริษัทที่เกี่ยวข้อง</w:t>
      </w:r>
      <w:r w:rsidR="00320479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กัน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สำหรับงวดสามเดือน</w:t>
      </w:r>
      <w:r w:rsidR="00190497">
        <w:rPr>
          <w:rFonts w:asciiTheme="minorBidi" w:hAnsiTheme="minorBidi" w:cstheme="minorBidi" w:hint="cs"/>
          <w:color w:val="auto"/>
          <w:spacing w:val="-4"/>
          <w:sz w:val="26"/>
          <w:szCs w:val="26"/>
          <w:cs/>
          <w:lang w:val="th-TH"/>
        </w:rPr>
        <w:t>และหกเดือน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190497" w:rsidRPr="00190497">
        <w:rPr>
          <w:rFonts w:asciiTheme="minorBidi" w:hAnsiTheme="minorBidi" w:cstheme="minorBidi"/>
          <w:color w:val="auto"/>
          <w:spacing w:val="-4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190497">
        <w:rPr>
          <w:rFonts w:asciiTheme="minorBidi" w:hAnsiTheme="minorBidi" w:cs="Cord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A050B"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และ 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  <w:lang w:val="th-TH"/>
        </w:rPr>
        <w:t>25</w:t>
      </w:r>
      <w:r w:rsidR="009B7904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="000D0CD8" w:rsidRPr="00262F10">
        <w:rPr>
          <w:rFonts w:asciiTheme="minorBidi" w:hAnsiTheme="minorBidi" w:cstheme="minorBidi"/>
          <w:color w:val="auto"/>
          <w:sz w:val="26"/>
          <w:szCs w:val="26"/>
        </w:rPr>
        <w:t>7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มีดังนี้</w:t>
      </w: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056"/>
        <w:gridCol w:w="139"/>
        <w:gridCol w:w="1195"/>
        <w:gridCol w:w="1186"/>
      </w:tblGrid>
      <w:tr w:rsidR="004D4C3A" w:rsidRPr="003E3163" w14:paraId="6DB92F3B" w14:textId="77777777" w:rsidTr="00E66AAB">
        <w:trPr>
          <w:tblHeader/>
        </w:trPr>
        <w:tc>
          <w:tcPr>
            <w:tcW w:w="2448" w:type="dxa"/>
          </w:tcPr>
          <w:p w14:paraId="74F2380B" w14:textId="10433E5A" w:rsidR="009B5201" w:rsidRPr="003E3163" w:rsidRDefault="009B5201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070" w:type="dxa"/>
          </w:tcPr>
          <w:p w14:paraId="0B5CE600" w14:textId="77777777" w:rsidR="00A378F5" w:rsidRPr="003E3163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05F045FA" w14:textId="0DED80F1" w:rsidR="00A378F5" w:rsidRPr="003E3163" w:rsidRDefault="00A378F5" w:rsidP="00521F06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D4C3A" w:rsidRPr="003E3163" w14:paraId="7C4E5084" w14:textId="77777777" w:rsidTr="00E66AAB">
        <w:trPr>
          <w:tblHeader/>
        </w:trPr>
        <w:tc>
          <w:tcPr>
            <w:tcW w:w="2448" w:type="dxa"/>
          </w:tcPr>
          <w:p w14:paraId="7455D91A" w14:textId="6B785C7D" w:rsidR="00A378F5" w:rsidRPr="003E3163" w:rsidRDefault="00521F06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1C769F3A" w14:textId="77777777" w:rsidR="00A378F5" w:rsidRPr="003E3163" w:rsidRDefault="00A378F5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5ECEF9D3" w:rsidR="00DA4631" w:rsidRPr="003E3163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3"/>
          </w:tcPr>
          <w:p w14:paraId="2E0B2319" w14:textId="5F0B5C37" w:rsidR="00A378F5" w:rsidRPr="003E3163" w:rsidRDefault="00FF491B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4C3A" w:rsidRPr="003E3163" w14:paraId="437F1141" w14:textId="77777777" w:rsidTr="00E66AAB">
        <w:trPr>
          <w:tblHeader/>
        </w:trPr>
        <w:tc>
          <w:tcPr>
            <w:tcW w:w="2448" w:type="dxa"/>
          </w:tcPr>
          <w:p w14:paraId="6373E15F" w14:textId="77777777" w:rsidR="009F165C" w:rsidRPr="003E3163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6F99D871" w14:textId="77777777" w:rsidR="009F165C" w:rsidRPr="003E3163" w:rsidRDefault="009F165C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7C116C92" w14:textId="09DBA776" w:rsidR="009F165C" w:rsidRPr="003E3163" w:rsidRDefault="0059200D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0497" w:rsidRPr="003E3163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190497"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6C2C1F" w:rsidRPr="003E3163" w14:paraId="48EE10B0" w14:textId="77777777" w:rsidTr="00E66AAB">
        <w:trPr>
          <w:tblHeader/>
        </w:trPr>
        <w:tc>
          <w:tcPr>
            <w:tcW w:w="2448" w:type="dxa"/>
          </w:tcPr>
          <w:p w14:paraId="7CC5B9F5" w14:textId="77777777" w:rsidR="006C2C1F" w:rsidRPr="003E3163" w:rsidRDefault="006C2C1F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87BF9EB" w14:textId="77777777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68C3A995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  <w:gridSpan w:val="2"/>
          </w:tcPr>
          <w:p w14:paraId="556A9538" w14:textId="00D1AECE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95" w:type="dxa"/>
          </w:tcPr>
          <w:p w14:paraId="74EB6985" w14:textId="379C009F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63C0DE7" w14:textId="3E2973F2" w:rsidR="006C2C1F" w:rsidRPr="003E3163" w:rsidRDefault="006C2C1F" w:rsidP="00521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D0CD8" w:rsidRPr="003E3163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D0CD8" w:rsidRPr="003E3163" w14:paraId="00E96AF6" w14:textId="77777777" w:rsidTr="00E66AAB">
        <w:tc>
          <w:tcPr>
            <w:tcW w:w="2448" w:type="dxa"/>
          </w:tcPr>
          <w:p w14:paraId="4AD1EEF9" w14:textId="08E6B74A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72C9ABD5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DD2015E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42B04F92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3E3163" w14:paraId="205381F2" w14:textId="77777777" w:rsidTr="00E66AAB">
        <w:tc>
          <w:tcPr>
            <w:tcW w:w="2448" w:type="dxa"/>
          </w:tcPr>
          <w:p w14:paraId="177B8D91" w14:textId="161246B6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9F2A8CC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4291FE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2E4D888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3163" w:rsidRPr="003E3163" w14:paraId="0F391F92" w14:textId="77777777" w:rsidTr="00E66AAB">
        <w:tc>
          <w:tcPr>
            <w:tcW w:w="2448" w:type="dxa"/>
          </w:tcPr>
          <w:p w14:paraId="4E201784" w14:textId="77777777" w:rsidR="003E3163" w:rsidRPr="003E3163" w:rsidRDefault="003E3163" w:rsidP="003E3163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4033093B" w14:textId="77777777" w:rsidR="003E3163" w:rsidRPr="003E3163" w:rsidRDefault="003E3163" w:rsidP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00F5F3F4" w14:textId="7380C037" w:rsidR="003E3163" w:rsidRPr="00183627" w:rsidRDefault="00183627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69C911C" w14:textId="4A6A40C5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</w:tcPr>
          <w:p w14:paraId="6F77C539" w14:textId="4492B5AB" w:rsidR="003E3163" w:rsidRPr="003E3163" w:rsidRDefault="0020632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75</w:t>
            </w:r>
            <w:r w:rsidR="00F95B3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86" w:type="dxa"/>
          </w:tcPr>
          <w:p w14:paraId="60D61038" w14:textId="6943979C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1,335</w:t>
            </w:r>
          </w:p>
        </w:tc>
      </w:tr>
      <w:tr w:rsidR="003E3163" w:rsidRPr="003E3163" w14:paraId="12E81169" w14:textId="77777777">
        <w:tc>
          <w:tcPr>
            <w:tcW w:w="2448" w:type="dxa"/>
          </w:tcPr>
          <w:p w14:paraId="3164C0E3" w14:textId="6BB909E5" w:rsidR="003E3163" w:rsidRPr="003E3163" w:rsidRDefault="003E3163" w:rsidP="003E3163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0148A32E" w14:textId="00035715" w:rsidR="003E3163" w:rsidRPr="003E3163" w:rsidRDefault="003E3163" w:rsidP="003E316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5AA8BF9A" w14:textId="793C3B4C" w:rsidR="003E3163" w:rsidRPr="003E3163" w:rsidRDefault="00206322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95" w:type="dxa"/>
            <w:gridSpan w:val="2"/>
          </w:tcPr>
          <w:p w14:paraId="16CB5103" w14:textId="611C37E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95" w:type="dxa"/>
            <w:vAlign w:val="bottom"/>
          </w:tcPr>
          <w:p w14:paraId="10EFABC5" w14:textId="36D9FC18" w:rsidR="003E3163" w:rsidRPr="003E3163" w:rsidRDefault="00206322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362</w:t>
            </w:r>
          </w:p>
        </w:tc>
        <w:tc>
          <w:tcPr>
            <w:tcW w:w="1186" w:type="dxa"/>
            <w:vAlign w:val="bottom"/>
          </w:tcPr>
          <w:p w14:paraId="559D6993" w14:textId="129978E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</w:tr>
      <w:tr w:rsidR="003E3163" w:rsidRPr="003E3163" w14:paraId="27D6DA6D" w14:textId="77777777" w:rsidTr="00E66AAB">
        <w:tc>
          <w:tcPr>
            <w:tcW w:w="2448" w:type="dxa"/>
          </w:tcPr>
          <w:p w14:paraId="6BF096EC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07DADB44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721A792C" w14:textId="5FEBA8A3" w:rsidR="003E3163" w:rsidRPr="003E3163" w:rsidRDefault="0020632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362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24C0038C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195" w:type="dxa"/>
            <w:vAlign w:val="bottom"/>
          </w:tcPr>
          <w:p w14:paraId="3EF50965" w14:textId="099F76AD" w:rsidR="003E3163" w:rsidRPr="003E3163" w:rsidRDefault="0020632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1,11</w:t>
            </w:r>
            <w:r w:rsidR="0037638B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186" w:type="dxa"/>
            <w:vAlign w:val="bottom"/>
          </w:tcPr>
          <w:p w14:paraId="59763B89" w14:textId="7554CC3A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1,515</w:t>
            </w:r>
          </w:p>
        </w:tc>
      </w:tr>
      <w:tr w:rsidR="000D0CD8" w:rsidRPr="003E3163" w14:paraId="1BF7CB14" w14:textId="77777777" w:rsidTr="00E66AAB">
        <w:trPr>
          <w:trHeight w:val="272"/>
        </w:trPr>
        <w:tc>
          <w:tcPr>
            <w:tcW w:w="2448" w:type="dxa"/>
          </w:tcPr>
          <w:p w14:paraId="78865166" w14:textId="77777777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53EDB309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0FA3935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2C9E22B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F67BCA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D0CD8" w:rsidRPr="003E3163" w14:paraId="7BF981CF" w14:textId="77777777" w:rsidTr="00E66AAB">
        <w:tc>
          <w:tcPr>
            <w:tcW w:w="2448" w:type="dxa"/>
          </w:tcPr>
          <w:p w14:paraId="1CCB3209" w14:textId="25417A2D" w:rsidR="000D0CD8" w:rsidRPr="003E3163" w:rsidRDefault="000D0CD8" w:rsidP="00521F0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3A4B3C5E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357A55B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733048A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41F24F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D0CD8" w:rsidRPr="003E3163" w14:paraId="3B2E3F03" w14:textId="77777777" w:rsidTr="00E66AAB">
        <w:tc>
          <w:tcPr>
            <w:tcW w:w="2448" w:type="dxa"/>
          </w:tcPr>
          <w:p w14:paraId="4C06DC93" w14:textId="7B6D69C9" w:rsidR="000D0CD8" w:rsidRPr="003E3163" w:rsidRDefault="000D0CD8" w:rsidP="00521F06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3E48D4A9" w14:textId="6FAB28FB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B132865" w14:textId="4812314F" w:rsidR="000D0CD8" w:rsidRPr="003E3163" w:rsidRDefault="00703778" w:rsidP="008E417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5FF6A545" w:rsidR="000D0CD8" w:rsidRPr="003E3163" w:rsidRDefault="003E3163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468EB1E3" w14:textId="18C77683" w:rsidR="000D0CD8" w:rsidRPr="003E3163" w:rsidRDefault="00206322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  <w:tc>
          <w:tcPr>
            <w:tcW w:w="1186" w:type="dxa"/>
            <w:vAlign w:val="bottom"/>
          </w:tcPr>
          <w:p w14:paraId="6B4B19EB" w14:textId="67FC9540" w:rsidR="000D0CD8" w:rsidRPr="003E3163" w:rsidRDefault="003E3163" w:rsidP="00E66A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480</w:t>
            </w:r>
          </w:p>
        </w:tc>
      </w:tr>
      <w:tr w:rsidR="000D0CD8" w:rsidRPr="003E3163" w14:paraId="726096C8" w14:textId="77777777" w:rsidTr="003E3163">
        <w:tc>
          <w:tcPr>
            <w:tcW w:w="2448" w:type="dxa"/>
            <w:tcBorders>
              <w:bottom w:val="nil"/>
            </w:tcBorders>
          </w:tcPr>
          <w:p w14:paraId="00D5749A" w14:textId="77777777" w:rsidR="000D0CD8" w:rsidRPr="003E3163" w:rsidRDefault="000D0CD8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7E6E07C" w14:textId="77777777" w:rsidR="000D0CD8" w:rsidRPr="003E3163" w:rsidRDefault="000D0CD8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F3EB2CB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735DC822" w14:textId="77777777" w:rsidR="000D0CD8" w:rsidRPr="003E3163" w:rsidRDefault="000D0CD8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FD3B340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790A041" w14:textId="77777777" w:rsidR="000D0CD8" w:rsidRPr="003E3163" w:rsidRDefault="000D0CD8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48A6DFF8" w14:textId="77777777" w:rsidTr="003E3163">
        <w:tc>
          <w:tcPr>
            <w:tcW w:w="2448" w:type="dxa"/>
            <w:tcBorders>
              <w:bottom w:val="nil"/>
            </w:tcBorders>
          </w:tcPr>
          <w:p w14:paraId="6DA95688" w14:textId="77777777" w:rsidR="003E3163" w:rsidRPr="003E3163" w:rsidRDefault="003E3163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4699AAB" w14:textId="77777777" w:rsidR="003E3163" w:rsidRPr="003E3163" w:rsidRDefault="003E3163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25F3DF5" w14:textId="77777777" w:rsidR="003E3163" w:rsidRPr="003E3163" w:rsidRDefault="003E3163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0AD89D73" w14:textId="77777777" w:rsidR="003E3163" w:rsidRPr="003E3163" w:rsidRDefault="003E3163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331CF628" w14:textId="77777777" w:rsidR="003E3163" w:rsidRPr="003E3163" w:rsidRDefault="003E3163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91C2AE7" w14:textId="77777777" w:rsidR="003E3163" w:rsidRPr="003E3163" w:rsidRDefault="003E3163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151A0834" w14:textId="77777777" w:rsidTr="003E3163">
        <w:tc>
          <w:tcPr>
            <w:tcW w:w="2448" w:type="dxa"/>
            <w:tcBorders>
              <w:top w:val="nil"/>
            </w:tcBorders>
          </w:tcPr>
          <w:p w14:paraId="70B0124D" w14:textId="77777777" w:rsidR="003E3163" w:rsidRPr="003E3163" w:rsidRDefault="003E3163" w:rsidP="00521F06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2DBB18AC" w14:textId="77777777" w:rsidR="003E3163" w:rsidRPr="003E3163" w:rsidRDefault="003E3163" w:rsidP="00521F06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7DAE4C55" w14:textId="77777777" w:rsidR="003E3163" w:rsidRPr="003E3163" w:rsidRDefault="003E3163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top w:val="nil"/>
            </w:tcBorders>
            <w:vAlign w:val="bottom"/>
          </w:tcPr>
          <w:p w14:paraId="22B34E85" w14:textId="77777777" w:rsidR="003E3163" w:rsidRPr="003E3163" w:rsidRDefault="003E3163" w:rsidP="001C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</w:tcBorders>
            <w:vAlign w:val="bottom"/>
          </w:tcPr>
          <w:p w14:paraId="53D7FEAF" w14:textId="77777777" w:rsidR="003E3163" w:rsidRPr="003E3163" w:rsidRDefault="003E3163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20526C86" w14:textId="77777777" w:rsidR="003E3163" w:rsidRPr="003E3163" w:rsidRDefault="003E3163" w:rsidP="005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D0CD8" w:rsidRPr="003E3163" w14:paraId="7CA8ACCE" w14:textId="77777777" w:rsidTr="00E66AAB">
        <w:tc>
          <w:tcPr>
            <w:tcW w:w="2448" w:type="dxa"/>
          </w:tcPr>
          <w:p w14:paraId="3CCB6A68" w14:textId="3A7A69D3" w:rsidR="000D0CD8" w:rsidRPr="003E3163" w:rsidRDefault="000D0CD8" w:rsidP="009C2EB1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62BDDDEA" w14:textId="77777777" w:rsidR="000D0CD8" w:rsidRPr="003E3163" w:rsidRDefault="000D0CD8" w:rsidP="009C2EB1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8F73473" w14:textId="77777777" w:rsidR="000D0CD8" w:rsidRPr="003E3163" w:rsidRDefault="000D0CD8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A3DC78" w14:textId="77777777" w:rsidR="000D0CD8" w:rsidRPr="003E3163" w:rsidRDefault="000D0CD8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F4DC660" w14:textId="77777777" w:rsidR="000D0CD8" w:rsidRPr="002D43E9" w:rsidRDefault="000D0CD8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C04876" w14:textId="77777777" w:rsidR="000D0CD8" w:rsidRPr="003E3163" w:rsidRDefault="000D0CD8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1D6FC546" w14:textId="77777777" w:rsidTr="00E66AAB">
        <w:tc>
          <w:tcPr>
            <w:tcW w:w="2448" w:type="dxa"/>
          </w:tcPr>
          <w:p w14:paraId="0A067B4D" w14:textId="314ACAED" w:rsidR="003E3163" w:rsidRPr="003E3163" w:rsidRDefault="003E3163" w:rsidP="009C2EB1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บริษัทย่อย</w:t>
            </w:r>
          </w:p>
        </w:tc>
        <w:tc>
          <w:tcPr>
            <w:tcW w:w="2070" w:type="dxa"/>
          </w:tcPr>
          <w:p w14:paraId="35B4F272" w14:textId="78ADF7F2" w:rsidR="003E3163" w:rsidRPr="003E3163" w:rsidRDefault="003E3163" w:rsidP="009C2EB1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5.00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79C5D618" w14:textId="52C64E74" w:rsidR="003E3163" w:rsidRPr="003E3163" w:rsidRDefault="00EA1D89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35B34DB5" w14:textId="0870D12D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3AB8DD50" w14:textId="6B1CDBC8" w:rsidR="003E3163" w:rsidRPr="002D43E9" w:rsidRDefault="00C949EB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186" w:type="dxa"/>
            <w:vAlign w:val="bottom"/>
          </w:tcPr>
          <w:p w14:paraId="610F279E" w14:textId="2B73A41D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E3163" w:rsidRPr="003E3163" w14:paraId="14854EC1" w14:textId="77777777" w:rsidTr="00E66AAB">
        <w:tc>
          <w:tcPr>
            <w:tcW w:w="2448" w:type="dxa"/>
          </w:tcPr>
          <w:p w14:paraId="2F160774" w14:textId="314987BE" w:rsidR="003E3163" w:rsidRPr="003E3163" w:rsidRDefault="003E3163" w:rsidP="009C2EB1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7B28BAFD" w14:textId="53BC1FFF" w:rsidR="003E3163" w:rsidRPr="003E3163" w:rsidRDefault="003E3163" w:rsidP="009C2EB1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49A718C" w14:textId="16903D20" w:rsidR="003E3163" w:rsidRPr="003E3163" w:rsidRDefault="00C949EB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95" w:type="dxa"/>
            <w:gridSpan w:val="2"/>
            <w:vAlign w:val="bottom"/>
          </w:tcPr>
          <w:p w14:paraId="1402E898" w14:textId="00088DEE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95" w:type="dxa"/>
            <w:vAlign w:val="bottom"/>
          </w:tcPr>
          <w:p w14:paraId="4EA1D5CD" w14:textId="6F9C9549" w:rsidR="003E3163" w:rsidRPr="002D43E9" w:rsidRDefault="00C949EB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  <w:tc>
          <w:tcPr>
            <w:tcW w:w="1186" w:type="dxa"/>
            <w:vAlign w:val="bottom"/>
          </w:tcPr>
          <w:p w14:paraId="3193F75C" w14:textId="5C2C847D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473</w:t>
            </w:r>
          </w:p>
        </w:tc>
      </w:tr>
      <w:tr w:rsidR="003E3163" w:rsidRPr="003E3163" w14:paraId="0302B04D" w14:textId="77777777" w:rsidTr="00E66AAB">
        <w:tc>
          <w:tcPr>
            <w:tcW w:w="2448" w:type="dxa"/>
          </w:tcPr>
          <w:p w14:paraId="149D4587" w14:textId="2D826D17" w:rsidR="003E3163" w:rsidRPr="003E3163" w:rsidRDefault="003E3163" w:rsidP="009C2EB1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2070" w:type="dxa"/>
          </w:tcPr>
          <w:p w14:paraId="70810FA0" w14:textId="53726331" w:rsidR="003E3163" w:rsidRPr="003E3163" w:rsidRDefault="003E3163" w:rsidP="009C2EB1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2241672F" w14:textId="2697C9FB" w:rsidR="003E3163" w:rsidRPr="003E3163" w:rsidRDefault="00B60B50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42204BDE" w14:textId="34E73546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95" w:type="dxa"/>
            <w:vAlign w:val="bottom"/>
          </w:tcPr>
          <w:p w14:paraId="6C0B5CA9" w14:textId="282C5C54" w:rsidR="003E3163" w:rsidRPr="002D43E9" w:rsidRDefault="00B60B50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0AEEB782" w14:textId="32E386ED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E3163" w:rsidRPr="003E3163" w14:paraId="6F9A3E4A" w14:textId="77777777" w:rsidTr="00E66AAB">
        <w:tc>
          <w:tcPr>
            <w:tcW w:w="2448" w:type="dxa"/>
          </w:tcPr>
          <w:p w14:paraId="2A9968EA" w14:textId="510D870C" w:rsidR="003E3163" w:rsidRPr="003E3163" w:rsidRDefault="003E3163" w:rsidP="009C2EB1">
            <w:pPr>
              <w:tabs>
                <w:tab w:val="clear" w:pos="227"/>
                <w:tab w:val="left" w:pos="636"/>
              </w:tabs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5A5AACED" w14:textId="4499B968" w:rsidR="003E3163" w:rsidRPr="003E3163" w:rsidRDefault="003E3163" w:rsidP="009C2EB1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3A8EAB8" w14:textId="0974785E" w:rsidR="003E3163" w:rsidRPr="003E3163" w:rsidRDefault="00C949EB" w:rsidP="009C2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95" w:type="dxa"/>
            <w:gridSpan w:val="2"/>
            <w:vAlign w:val="bottom"/>
          </w:tcPr>
          <w:p w14:paraId="624180E3" w14:textId="2E9E7254" w:rsidR="003E3163" w:rsidRPr="003E3163" w:rsidRDefault="003E3163" w:rsidP="009C2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1,064</w:t>
            </w:r>
          </w:p>
        </w:tc>
        <w:tc>
          <w:tcPr>
            <w:tcW w:w="1195" w:type="dxa"/>
            <w:vAlign w:val="bottom"/>
          </w:tcPr>
          <w:p w14:paraId="05FA81D3" w14:textId="1F6442D4" w:rsidR="003E3163" w:rsidRPr="002D43E9" w:rsidRDefault="00C949EB" w:rsidP="009C2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  <w:tc>
          <w:tcPr>
            <w:tcW w:w="1186" w:type="dxa"/>
            <w:vAlign w:val="bottom"/>
          </w:tcPr>
          <w:p w14:paraId="76532AB4" w14:textId="5DBC11EE" w:rsidR="003E3163" w:rsidRPr="003E3163" w:rsidRDefault="003E3163" w:rsidP="009C2E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1,064</w:t>
            </w:r>
          </w:p>
        </w:tc>
      </w:tr>
      <w:tr w:rsidR="003E3163" w:rsidRPr="003E3163" w14:paraId="0D33F652" w14:textId="77777777" w:rsidTr="00E66AAB">
        <w:tc>
          <w:tcPr>
            <w:tcW w:w="2448" w:type="dxa"/>
          </w:tcPr>
          <w:p w14:paraId="07C820C3" w14:textId="77777777" w:rsidR="003E3163" w:rsidRPr="003E3163" w:rsidRDefault="003E3163" w:rsidP="009C2EB1">
            <w:pPr>
              <w:spacing w:line="36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239D8A5F" w14:textId="77777777" w:rsidR="003E3163" w:rsidRPr="003E3163" w:rsidRDefault="003E3163" w:rsidP="009C2EB1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DD21475" w14:textId="282A2E1A" w:rsidR="003E3163" w:rsidRPr="003E3163" w:rsidRDefault="00C949EB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1,352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5A39815F" w:rsidR="003E3163" w:rsidRPr="003E3163" w:rsidRDefault="003E3163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1,666</w:t>
            </w:r>
          </w:p>
        </w:tc>
        <w:tc>
          <w:tcPr>
            <w:tcW w:w="1195" w:type="dxa"/>
            <w:vAlign w:val="bottom"/>
          </w:tcPr>
          <w:p w14:paraId="3AE31BFC" w14:textId="5CABA208" w:rsidR="003E3163" w:rsidRPr="002D43E9" w:rsidRDefault="00C949EB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1,346</w:t>
            </w:r>
          </w:p>
        </w:tc>
        <w:tc>
          <w:tcPr>
            <w:tcW w:w="1186" w:type="dxa"/>
            <w:vAlign w:val="bottom"/>
          </w:tcPr>
          <w:p w14:paraId="35B5741B" w14:textId="1308BD84" w:rsidR="003E3163" w:rsidRPr="003E3163" w:rsidRDefault="003E3163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1,537</w:t>
            </w:r>
          </w:p>
        </w:tc>
      </w:tr>
      <w:tr w:rsidR="003E3163" w:rsidRPr="003E3163" w14:paraId="2DB5DB73" w14:textId="77777777" w:rsidTr="00E66AAB">
        <w:tc>
          <w:tcPr>
            <w:tcW w:w="2448" w:type="dxa"/>
          </w:tcPr>
          <w:p w14:paraId="4B4B9FA7" w14:textId="77777777" w:rsidR="003E3163" w:rsidRPr="003E3163" w:rsidRDefault="003E3163" w:rsidP="009C2EB1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2F389858" w14:textId="77777777" w:rsidR="003E3163" w:rsidRPr="003E3163" w:rsidRDefault="003E3163" w:rsidP="009C2EB1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939372B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2C14EED" w14:textId="1456DA59" w:rsidR="003E3163" w:rsidRPr="002D43E9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CFDBFD9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3163" w:rsidRPr="003E3163" w14:paraId="52745390" w14:textId="77777777" w:rsidTr="00987D6F">
        <w:tc>
          <w:tcPr>
            <w:tcW w:w="2448" w:type="dxa"/>
            <w:tcBorders>
              <w:bottom w:val="nil"/>
            </w:tcBorders>
          </w:tcPr>
          <w:p w14:paraId="55CC9BEE" w14:textId="1EB9A31F" w:rsidR="003E3163" w:rsidRPr="003E3163" w:rsidRDefault="003E3163" w:rsidP="009C2EB1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bottom w:val="nil"/>
            </w:tcBorders>
          </w:tcPr>
          <w:p w14:paraId="2586D7F3" w14:textId="77777777" w:rsidR="003E3163" w:rsidRPr="003E3163" w:rsidRDefault="003E3163" w:rsidP="009C2EB1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41173AA0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3330F28E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77D5F0AC" w14:textId="77777777" w:rsidR="003E3163" w:rsidRPr="002D43E9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57EF470" w14:textId="77777777" w:rsidR="003E3163" w:rsidRPr="003E3163" w:rsidRDefault="003E3163" w:rsidP="009C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3163" w:rsidRPr="003E3163" w14:paraId="29A14F5D" w14:textId="77777777" w:rsidTr="00987D6F">
        <w:tc>
          <w:tcPr>
            <w:tcW w:w="2448" w:type="dxa"/>
            <w:tcBorders>
              <w:bottom w:val="nil"/>
            </w:tcBorders>
          </w:tcPr>
          <w:p w14:paraId="540BCFD3" w14:textId="028B7868" w:rsidR="003E3163" w:rsidRPr="003E3163" w:rsidRDefault="003E3163" w:rsidP="009C2EB1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430A6EB" w14:textId="77777777" w:rsidR="003E3163" w:rsidRPr="003E3163" w:rsidRDefault="003E3163" w:rsidP="009C2EB1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9807A56" w14:textId="45F055DE" w:rsidR="003E3163" w:rsidRPr="003E3163" w:rsidRDefault="008B6211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4,462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0E1FD7A" w14:textId="6BE93359" w:rsidR="003E3163" w:rsidRPr="003E3163" w:rsidRDefault="003E3163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E24A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4,088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8C5E8B1" w14:textId="387C2AD0" w:rsidR="003E3163" w:rsidRPr="002D43E9" w:rsidRDefault="00C949EB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D43E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2,868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7CB10E" w14:textId="14EED6F0" w:rsidR="003E3163" w:rsidRPr="003E3163" w:rsidRDefault="003E3163" w:rsidP="009C2EB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E24A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2,477</w:t>
            </w:r>
          </w:p>
        </w:tc>
      </w:tr>
      <w:bookmarkEnd w:id="0"/>
    </w:tbl>
    <w:p w14:paraId="0BC77710" w14:textId="01146B24" w:rsidR="003E3163" w:rsidRPr="009C2EB1" w:rsidRDefault="003E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4"/>
          <w:szCs w:val="4"/>
          <w:lang w:eastAsia="th-TH"/>
        </w:rPr>
      </w:pP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056"/>
        <w:gridCol w:w="139"/>
        <w:gridCol w:w="1195"/>
        <w:gridCol w:w="1186"/>
      </w:tblGrid>
      <w:tr w:rsidR="003E3163" w:rsidRPr="003E3163" w14:paraId="21414B7A" w14:textId="77777777" w:rsidTr="009C2EB1">
        <w:trPr>
          <w:tblHeader/>
        </w:trPr>
        <w:tc>
          <w:tcPr>
            <w:tcW w:w="2448" w:type="dxa"/>
          </w:tcPr>
          <w:p w14:paraId="304D59C0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278ED06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1429C398" w14:textId="77777777" w:rsidR="003E3163" w:rsidRPr="003E3163" w:rsidRDefault="003E3163" w:rsidP="003E3163">
            <w:pPr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E3163" w:rsidRPr="003E3163" w14:paraId="5EA79D8F" w14:textId="77777777" w:rsidTr="009C2EB1">
        <w:trPr>
          <w:tblHeader/>
        </w:trPr>
        <w:tc>
          <w:tcPr>
            <w:tcW w:w="2448" w:type="dxa"/>
          </w:tcPr>
          <w:p w14:paraId="60F95611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5867C6B5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203EE340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3"/>
          </w:tcPr>
          <w:p w14:paraId="27A0CB65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3163" w:rsidRPr="003E3163" w14:paraId="7D679D21" w14:textId="77777777" w:rsidTr="009C2EB1">
        <w:trPr>
          <w:tblHeader/>
        </w:trPr>
        <w:tc>
          <w:tcPr>
            <w:tcW w:w="2448" w:type="dxa"/>
          </w:tcPr>
          <w:p w14:paraId="5F5455CF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16CBE6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03D0D427" w14:textId="50AC5F4A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3E3163" w:rsidRPr="003E3163" w14:paraId="3014FCFD" w14:textId="77777777" w:rsidTr="009C2EB1">
        <w:trPr>
          <w:tblHeader/>
        </w:trPr>
        <w:tc>
          <w:tcPr>
            <w:tcW w:w="2448" w:type="dxa"/>
          </w:tcPr>
          <w:p w14:paraId="0B03E757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FCE9AE5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24191610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95" w:type="dxa"/>
            <w:gridSpan w:val="2"/>
          </w:tcPr>
          <w:p w14:paraId="7170399A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195" w:type="dxa"/>
          </w:tcPr>
          <w:p w14:paraId="795EC852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86" w:type="dxa"/>
          </w:tcPr>
          <w:p w14:paraId="4437E9E6" w14:textId="77777777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3E3163" w:rsidRPr="003E3163" w14:paraId="7094FFEC" w14:textId="77777777" w:rsidTr="009C2EB1">
        <w:trPr>
          <w:tblHeader/>
        </w:trPr>
        <w:tc>
          <w:tcPr>
            <w:tcW w:w="2448" w:type="dxa"/>
          </w:tcPr>
          <w:p w14:paraId="303A46FC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46C1F98E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1A8F856B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EFE22A1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6833C46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33AC35B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3163" w:rsidRPr="003E3163" w14:paraId="68FDA9E1" w14:textId="77777777">
        <w:tc>
          <w:tcPr>
            <w:tcW w:w="2448" w:type="dxa"/>
          </w:tcPr>
          <w:p w14:paraId="1F2AF028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4D4BE5E7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73BFB1AC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1C0FFCC3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608042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D253F6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6AE6D6B1" w14:textId="77777777">
        <w:tc>
          <w:tcPr>
            <w:tcW w:w="2448" w:type="dxa"/>
          </w:tcPr>
          <w:p w14:paraId="666B12AC" w14:textId="77777777" w:rsidR="003E3163" w:rsidRPr="003E3163" w:rsidRDefault="003E3163" w:rsidP="003E3163">
            <w:pPr>
              <w:spacing w:line="36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34B84CF1" w14:textId="77777777" w:rsidR="003E3163" w:rsidRPr="003E3163" w:rsidRDefault="003E3163" w:rsidP="003E3163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1D6C8814" w14:textId="6EDCB4A6" w:rsidR="003E3163" w:rsidRPr="003E3163" w:rsidRDefault="002C7958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67AD2887" w14:textId="761B5B1D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</w:tcPr>
          <w:p w14:paraId="78F8A4E5" w14:textId="5A0D9464" w:rsidR="003E3163" w:rsidRPr="003E3163" w:rsidRDefault="008C20C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1,9</w:t>
            </w:r>
            <w:r w:rsidR="002C7958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75DAEDEF" w14:textId="18EB0404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1,475</w:t>
            </w:r>
          </w:p>
        </w:tc>
      </w:tr>
      <w:tr w:rsidR="003E3163" w:rsidRPr="003E3163" w14:paraId="214E05A0" w14:textId="77777777">
        <w:tc>
          <w:tcPr>
            <w:tcW w:w="2448" w:type="dxa"/>
          </w:tcPr>
          <w:p w14:paraId="34C741A8" w14:textId="77777777" w:rsidR="003E3163" w:rsidRPr="003E3163" w:rsidRDefault="003E3163" w:rsidP="003E3163">
            <w:pPr>
              <w:spacing w:line="36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5B2E9F86" w14:textId="77777777" w:rsidR="003E3163" w:rsidRPr="003E3163" w:rsidRDefault="003E3163" w:rsidP="003E3163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vAlign w:val="bottom"/>
          </w:tcPr>
          <w:p w14:paraId="26AABB30" w14:textId="74013C77" w:rsidR="003E3163" w:rsidRPr="003E3163" w:rsidRDefault="002C7958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95" w:type="dxa"/>
            <w:gridSpan w:val="2"/>
          </w:tcPr>
          <w:p w14:paraId="7EDBDC4D" w14:textId="563B0EE3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95" w:type="dxa"/>
            <w:vAlign w:val="bottom"/>
          </w:tcPr>
          <w:p w14:paraId="539F7B32" w14:textId="09652EEF" w:rsidR="003E3163" w:rsidRPr="003E3163" w:rsidRDefault="002C7958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627</w:t>
            </w:r>
          </w:p>
        </w:tc>
        <w:tc>
          <w:tcPr>
            <w:tcW w:w="1186" w:type="dxa"/>
            <w:vAlign w:val="bottom"/>
          </w:tcPr>
          <w:p w14:paraId="28460582" w14:textId="79849C93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</w:tr>
      <w:tr w:rsidR="003E3163" w:rsidRPr="003E3163" w14:paraId="7F17EFF7" w14:textId="77777777">
        <w:tc>
          <w:tcPr>
            <w:tcW w:w="2448" w:type="dxa"/>
          </w:tcPr>
          <w:p w14:paraId="493A83D8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64E0E290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22609A23" w14:textId="4F234538" w:rsidR="003E3163" w:rsidRPr="003E3163" w:rsidRDefault="002C7958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627</w:t>
            </w:r>
          </w:p>
        </w:tc>
        <w:tc>
          <w:tcPr>
            <w:tcW w:w="1195" w:type="dxa"/>
            <w:gridSpan w:val="2"/>
            <w:vAlign w:val="bottom"/>
          </w:tcPr>
          <w:p w14:paraId="6F05F2CD" w14:textId="340894FF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  <w:tc>
          <w:tcPr>
            <w:tcW w:w="1195" w:type="dxa"/>
            <w:vAlign w:val="bottom"/>
          </w:tcPr>
          <w:p w14:paraId="52408441" w14:textId="4205AD78" w:rsidR="003E3163" w:rsidRPr="003E3163" w:rsidRDefault="002C7958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2,545</w:t>
            </w:r>
          </w:p>
        </w:tc>
        <w:tc>
          <w:tcPr>
            <w:tcW w:w="1186" w:type="dxa"/>
            <w:vAlign w:val="bottom"/>
          </w:tcPr>
          <w:p w14:paraId="101E8D1B" w14:textId="5CEA61CC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1,796</w:t>
            </w:r>
          </w:p>
        </w:tc>
      </w:tr>
      <w:tr w:rsidR="003E3163" w:rsidRPr="003E3163" w14:paraId="3EA05AD6" w14:textId="77777777">
        <w:trPr>
          <w:trHeight w:val="272"/>
        </w:trPr>
        <w:tc>
          <w:tcPr>
            <w:tcW w:w="2448" w:type="dxa"/>
          </w:tcPr>
          <w:p w14:paraId="545DC88C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2CE37967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2DB5366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1BF4693B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0A75BA2E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1741D99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15F7D283" w14:textId="77777777">
        <w:tc>
          <w:tcPr>
            <w:tcW w:w="2448" w:type="dxa"/>
          </w:tcPr>
          <w:p w14:paraId="28C99EEF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59E2EC79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196B9E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E665B29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7C40D22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738B801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48559F84" w14:textId="77777777">
        <w:tc>
          <w:tcPr>
            <w:tcW w:w="2448" w:type="dxa"/>
          </w:tcPr>
          <w:p w14:paraId="5F539E64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828"/>
              </w:tabs>
              <w:spacing w:line="36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25F04203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D214535" w14:textId="17235ACD" w:rsidR="003E3163" w:rsidRPr="003E3163" w:rsidRDefault="002C7958" w:rsidP="003E3163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5068CD1B" w14:textId="77777777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5F917041" w14:textId="4E0F4A04" w:rsidR="003E3163" w:rsidRPr="003E3163" w:rsidRDefault="002C7958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1,120</w:t>
            </w:r>
          </w:p>
        </w:tc>
        <w:tc>
          <w:tcPr>
            <w:tcW w:w="1186" w:type="dxa"/>
            <w:vAlign w:val="bottom"/>
          </w:tcPr>
          <w:p w14:paraId="698C5995" w14:textId="461B1D9A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cs/>
              </w:rPr>
              <w:t>941</w:t>
            </w:r>
          </w:p>
        </w:tc>
      </w:tr>
      <w:tr w:rsidR="003E3163" w:rsidRPr="003E3163" w14:paraId="19FF1FA8" w14:textId="77777777">
        <w:tc>
          <w:tcPr>
            <w:tcW w:w="2448" w:type="dxa"/>
            <w:tcBorders>
              <w:bottom w:val="nil"/>
            </w:tcBorders>
          </w:tcPr>
          <w:p w14:paraId="17D5647F" w14:textId="77777777" w:rsidR="003E3163" w:rsidRPr="003E3163" w:rsidRDefault="003E3163" w:rsidP="003E3163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707D11EF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925E7B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0E368AD5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5D78C7D2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D96B733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4E6A5733" w14:textId="77777777">
        <w:tc>
          <w:tcPr>
            <w:tcW w:w="2448" w:type="dxa"/>
          </w:tcPr>
          <w:p w14:paraId="7A1191F3" w14:textId="77777777" w:rsidR="003E3163" w:rsidRPr="003E3163" w:rsidRDefault="003E3163" w:rsidP="003E3163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0F191DED" w14:textId="77777777" w:rsidR="003E3163" w:rsidRPr="003E3163" w:rsidRDefault="003E3163" w:rsidP="003E3163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19DD04F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4D3DEB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44D245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E77A10C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48E1A695" w14:textId="77777777">
        <w:tc>
          <w:tcPr>
            <w:tcW w:w="2448" w:type="dxa"/>
          </w:tcPr>
          <w:p w14:paraId="60A01385" w14:textId="77777777" w:rsidR="003E3163" w:rsidRPr="003E3163" w:rsidRDefault="003E3163" w:rsidP="003E3163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   บริษัทย่อย</w:t>
            </w:r>
          </w:p>
        </w:tc>
        <w:tc>
          <w:tcPr>
            <w:tcW w:w="2070" w:type="dxa"/>
          </w:tcPr>
          <w:p w14:paraId="7819C6E8" w14:textId="77777777" w:rsidR="003E3163" w:rsidRPr="003E3163" w:rsidRDefault="003E3163" w:rsidP="003E3163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5.00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0FF09A36" w14:textId="26CD1434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1C58BAB3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12FF1788" w14:textId="23E6C2C1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186" w:type="dxa"/>
            <w:vAlign w:val="bottom"/>
          </w:tcPr>
          <w:p w14:paraId="5F368037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E3163" w:rsidRPr="003E3163" w14:paraId="405B817C" w14:textId="77777777">
        <w:tc>
          <w:tcPr>
            <w:tcW w:w="2448" w:type="dxa"/>
          </w:tcPr>
          <w:p w14:paraId="13C06B7D" w14:textId="77777777" w:rsidR="003E3163" w:rsidRPr="003E3163" w:rsidRDefault="003E3163" w:rsidP="003E3163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57E84737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0500FAA7" w14:textId="5155D528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1,023</w:t>
            </w:r>
          </w:p>
        </w:tc>
        <w:tc>
          <w:tcPr>
            <w:tcW w:w="1195" w:type="dxa"/>
            <w:gridSpan w:val="2"/>
            <w:vAlign w:val="bottom"/>
          </w:tcPr>
          <w:p w14:paraId="119C7AD7" w14:textId="53A08428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1,175</w:t>
            </w:r>
          </w:p>
        </w:tc>
        <w:tc>
          <w:tcPr>
            <w:tcW w:w="1195" w:type="dxa"/>
            <w:vAlign w:val="bottom"/>
          </w:tcPr>
          <w:p w14:paraId="3B2136FD" w14:textId="579E9618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865</w:t>
            </w:r>
          </w:p>
        </w:tc>
        <w:tc>
          <w:tcPr>
            <w:tcW w:w="1186" w:type="dxa"/>
            <w:vAlign w:val="bottom"/>
          </w:tcPr>
          <w:p w14:paraId="04475A2F" w14:textId="3333F135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947</w:t>
            </w:r>
          </w:p>
        </w:tc>
      </w:tr>
      <w:tr w:rsidR="003E3163" w:rsidRPr="003E3163" w14:paraId="7F1B34FF" w14:textId="77777777">
        <w:tc>
          <w:tcPr>
            <w:tcW w:w="2448" w:type="dxa"/>
          </w:tcPr>
          <w:p w14:paraId="118345AC" w14:textId="77777777" w:rsidR="003E3163" w:rsidRPr="003E3163" w:rsidRDefault="003E3163" w:rsidP="003E3163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2070" w:type="dxa"/>
          </w:tcPr>
          <w:p w14:paraId="74147FDE" w14:textId="77777777" w:rsidR="003E3163" w:rsidRPr="003E3163" w:rsidRDefault="003E3163" w:rsidP="003E3163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5.00 -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6.00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517A642E" w14:textId="64DF388B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5F620E5A" w14:textId="65A7115A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195" w:type="dxa"/>
            <w:vAlign w:val="bottom"/>
          </w:tcPr>
          <w:p w14:paraId="4FCD8423" w14:textId="79F0EC5C" w:rsidR="003E3163" w:rsidRPr="003E3163" w:rsidRDefault="00703462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1A530CB5" w14:textId="61647A2F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E3163" w:rsidRPr="003E3163" w14:paraId="175B883C" w14:textId="77777777">
        <w:tc>
          <w:tcPr>
            <w:tcW w:w="2448" w:type="dxa"/>
          </w:tcPr>
          <w:p w14:paraId="51CD1226" w14:textId="77777777" w:rsidR="003E3163" w:rsidRPr="003E3163" w:rsidRDefault="003E3163" w:rsidP="003E3163">
            <w:pPr>
              <w:tabs>
                <w:tab w:val="clear" w:pos="227"/>
                <w:tab w:val="left" w:pos="636"/>
              </w:tabs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433E0ADB" w14:textId="77777777" w:rsidR="003E3163" w:rsidRPr="003E3163" w:rsidRDefault="003E3163" w:rsidP="003E3163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3E3163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3E333F3D" w14:textId="2F52F5FC" w:rsidR="003E3163" w:rsidRPr="003E3163" w:rsidRDefault="00703462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1,830</w:t>
            </w:r>
          </w:p>
        </w:tc>
        <w:tc>
          <w:tcPr>
            <w:tcW w:w="1195" w:type="dxa"/>
            <w:gridSpan w:val="2"/>
            <w:vAlign w:val="bottom"/>
          </w:tcPr>
          <w:p w14:paraId="4F0DCC2B" w14:textId="35469863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  <w:lang w:val="en-GB"/>
              </w:rPr>
              <w:t>2,128</w:t>
            </w:r>
          </w:p>
        </w:tc>
        <w:tc>
          <w:tcPr>
            <w:tcW w:w="1195" w:type="dxa"/>
            <w:vAlign w:val="bottom"/>
          </w:tcPr>
          <w:p w14:paraId="5F5E729F" w14:textId="327FAB0A" w:rsidR="003E3163" w:rsidRPr="003E3163" w:rsidRDefault="00703462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1,830</w:t>
            </w:r>
          </w:p>
        </w:tc>
        <w:tc>
          <w:tcPr>
            <w:tcW w:w="1186" w:type="dxa"/>
            <w:vAlign w:val="bottom"/>
          </w:tcPr>
          <w:p w14:paraId="45603845" w14:textId="158D0EC3" w:rsidR="003E3163" w:rsidRPr="003E3163" w:rsidRDefault="003E3163" w:rsidP="003E31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2,128</w:t>
            </w:r>
          </w:p>
        </w:tc>
      </w:tr>
      <w:tr w:rsidR="003E3163" w:rsidRPr="003E3163" w14:paraId="7C24EC20" w14:textId="77777777" w:rsidTr="009C2EB1">
        <w:tc>
          <w:tcPr>
            <w:tcW w:w="2448" w:type="dxa"/>
            <w:tcBorders>
              <w:bottom w:val="nil"/>
            </w:tcBorders>
          </w:tcPr>
          <w:p w14:paraId="2D861F1E" w14:textId="77777777" w:rsidR="003E3163" w:rsidRPr="003E3163" w:rsidRDefault="003E3163" w:rsidP="003E3163">
            <w:pPr>
              <w:spacing w:line="36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  <w:tcBorders>
              <w:bottom w:val="nil"/>
            </w:tcBorders>
          </w:tcPr>
          <w:p w14:paraId="0D649A04" w14:textId="77777777" w:rsidR="003E3163" w:rsidRPr="003E3163" w:rsidRDefault="003E3163" w:rsidP="003E3163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6775564E" w14:textId="5C616F47" w:rsidR="003E3163" w:rsidRPr="003E3163" w:rsidRDefault="0070346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2,853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B7CD9C9" w14:textId="6AE51AFD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3,378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1FBBB9A1" w14:textId="403405BE" w:rsidR="003E3163" w:rsidRPr="003E3163" w:rsidRDefault="00703462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2,816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FCD2582" w14:textId="36740C70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3,075</w:t>
            </w:r>
          </w:p>
        </w:tc>
      </w:tr>
      <w:tr w:rsidR="003E3163" w:rsidRPr="003E3163" w14:paraId="5A29D3DF" w14:textId="77777777" w:rsidTr="009C2EB1">
        <w:tc>
          <w:tcPr>
            <w:tcW w:w="2448" w:type="dxa"/>
            <w:tcBorders>
              <w:bottom w:val="nil"/>
            </w:tcBorders>
          </w:tcPr>
          <w:p w14:paraId="2F838A3A" w14:textId="77777777" w:rsidR="003E3163" w:rsidRPr="003E3163" w:rsidRDefault="003E3163" w:rsidP="003E3163">
            <w:pPr>
              <w:tabs>
                <w:tab w:val="clear" w:pos="2580"/>
                <w:tab w:val="left" w:pos="113"/>
              </w:tabs>
              <w:spacing w:line="360" w:lineRule="exact"/>
              <w:ind w:left="276" w:right="72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645A9D9F" w14:textId="77777777" w:rsidR="003E3163" w:rsidRPr="003E3163" w:rsidRDefault="003E3163" w:rsidP="003E3163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35DD2B4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4168F31F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7243BAC9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B6198A6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E3163" w:rsidRPr="003E3163" w14:paraId="69CEF0A8" w14:textId="77777777" w:rsidTr="009C2EB1">
        <w:tc>
          <w:tcPr>
            <w:tcW w:w="2448" w:type="dxa"/>
            <w:tcBorders>
              <w:top w:val="nil"/>
              <w:bottom w:val="nil"/>
            </w:tcBorders>
          </w:tcPr>
          <w:p w14:paraId="5C2351EC" w14:textId="77777777" w:rsidR="003E3163" w:rsidRPr="003E3163" w:rsidRDefault="003E3163" w:rsidP="003E3163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lastRenderedPageBreak/>
              <w:t>ค่าตอบแทนผู้บริหาร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20AC398" w14:textId="77777777" w:rsidR="003E3163" w:rsidRPr="003E3163" w:rsidRDefault="003E3163" w:rsidP="003E3163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1FE778A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top w:val="nil"/>
              <w:bottom w:val="nil"/>
            </w:tcBorders>
            <w:vAlign w:val="bottom"/>
          </w:tcPr>
          <w:p w14:paraId="1A3C8A07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1F87FE6C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3F38317A" w14:textId="77777777" w:rsidR="003E3163" w:rsidRPr="003E3163" w:rsidRDefault="003E3163" w:rsidP="003E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E3163" w:rsidRPr="003E3163" w14:paraId="6670F53B" w14:textId="77777777">
        <w:tc>
          <w:tcPr>
            <w:tcW w:w="2448" w:type="dxa"/>
            <w:tcBorders>
              <w:bottom w:val="nil"/>
            </w:tcBorders>
          </w:tcPr>
          <w:p w14:paraId="42F346FB" w14:textId="77777777" w:rsidR="003E3163" w:rsidRPr="003E3163" w:rsidRDefault="003E3163" w:rsidP="003E3163">
            <w:pPr>
              <w:spacing w:line="360" w:lineRule="exact"/>
              <w:ind w:firstLine="281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09F6DEE2" w14:textId="77777777" w:rsidR="003E3163" w:rsidRPr="003E3163" w:rsidRDefault="003E3163" w:rsidP="003E3163">
            <w:pPr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5ED13374" w14:textId="1F096940" w:rsidR="003E3163" w:rsidRPr="003E3163" w:rsidRDefault="00AE3A8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8,984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AAFE18E" w14:textId="419219C9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4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8,167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86CB417" w14:textId="506E38A2" w:rsidR="003E3163" w:rsidRPr="003E3163" w:rsidRDefault="00AE3A8C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5,797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D45B657" w14:textId="10DEC380" w:rsidR="003E3163" w:rsidRPr="003E3163" w:rsidRDefault="003E3163" w:rsidP="003E316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4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4,953</w:t>
            </w:r>
          </w:p>
        </w:tc>
      </w:tr>
    </w:tbl>
    <w:p w14:paraId="6CE21C7A" w14:textId="77777777" w:rsidR="00166F5B" w:rsidRPr="00262F10" w:rsidRDefault="0016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26"/>
          <w:szCs w:val="26"/>
          <w:lang w:eastAsia="th-TH"/>
        </w:rPr>
      </w:pPr>
    </w:p>
    <w:p w14:paraId="146309F2" w14:textId="284C41DC" w:rsidR="0099424E" w:rsidRPr="00262F10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ยอด</w:t>
      </w:r>
      <w:r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  <w:lang w:val="th-TH"/>
        </w:rPr>
        <w:t>คงเหลือ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กับบุคคลและบริษัทที่เกี่ยวข้อง</w:t>
      </w:r>
      <w:r w:rsidR="001F5316"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กัน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ที่มีสาระสำคัญ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611357">
        <w:rPr>
          <w:rFonts w:asciiTheme="minorBidi" w:hAnsiTheme="minorBidi" w:cs="Cord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7475F8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8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และ วันที่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31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DC33F0" w:rsidRPr="00262F10">
        <w:rPr>
          <w:rFonts w:asciiTheme="minorBidi" w:hAnsiTheme="minorBidi" w:cstheme="minorBidi"/>
          <w:spacing w:val="-6"/>
          <w:sz w:val="26"/>
          <w:szCs w:val="26"/>
        </w:rPr>
        <w:t xml:space="preserve">7 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มีดังนี้</w:t>
      </w:r>
    </w:p>
    <w:tbl>
      <w:tblPr>
        <w:tblW w:w="9278" w:type="dxa"/>
        <w:tblInd w:w="2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226"/>
        <w:gridCol w:w="1231"/>
        <w:gridCol w:w="1226"/>
        <w:gridCol w:w="1230"/>
      </w:tblGrid>
      <w:tr w:rsidR="001C2F69" w:rsidRPr="00262F10" w14:paraId="388C5441" w14:textId="77777777" w:rsidTr="00FA6546">
        <w:trPr>
          <w:cantSplit/>
          <w:tblHeader/>
        </w:trPr>
        <w:tc>
          <w:tcPr>
            <w:tcW w:w="4365" w:type="dxa"/>
            <w:tcBorders>
              <w:top w:val="nil"/>
            </w:tcBorders>
          </w:tcPr>
          <w:p w14:paraId="595BBA9D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913" w:type="dxa"/>
            <w:gridSpan w:val="4"/>
            <w:tcBorders>
              <w:top w:val="nil"/>
            </w:tcBorders>
          </w:tcPr>
          <w:p w14:paraId="061040A3" w14:textId="1990F098" w:rsidR="001C2F69" w:rsidRPr="00262F10" w:rsidRDefault="001C2F69" w:rsidP="006F3C2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F491B" w:rsidRPr="00262F10" w14:paraId="739B5C3B" w14:textId="77777777" w:rsidTr="00FA6546">
        <w:trPr>
          <w:cantSplit/>
          <w:tblHeader/>
        </w:trPr>
        <w:tc>
          <w:tcPr>
            <w:tcW w:w="4365" w:type="dxa"/>
          </w:tcPr>
          <w:p w14:paraId="7A890D70" w14:textId="686AC7C4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457" w:type="dxa"/>
            <w:gridSpan w:val="2"/>
          </w:tcPr>
          <w:p w14:paraId="76DC6578" w14:textId="182B1701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6" w:type="dxa"/>
            <w:gridSpan w:val="2"/>
          </w:tcPr>
          <w:p w14:paraId="002DAEE6" w14:textId="4DFCDE50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2F69" w:rsidRPr="00262F10" w14:paraId="6CE47E5E" w14:textId="77777777" w:rsidTr="00FA6546">
        <w:trPr>
          <w:cantSplit/>
          <w:tblHeader/>
        </w:trPr>
        <w:tc>
          <w:tcPr>
            <w:tcW w:w="4365" w:type="dxa"/>
          </w:tcPr>
          <w:p w14:paraId="5A921654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1D6D4DC4" w14:textId="54F78BD7" w:rsidR="001C2F69" w:rsidRPr="00262F10" w:rsidRDefault="00190497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1C2F69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1" w:type="dxa"/>
          </w:tcPr>
          <w:p w14:paraId="054D08D6" w14:textId="5626EC76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6" w:type="dxa"/>
          </w:tcPr>
          <w:p w14:paraId="7758A8CB" w14:textId="0DC3C97C" w:rsidR="001C2F69" w:rsidRPr="00262F10" w:rsidRDefault="00190497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1C2F69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230" w:type="dxa"/>
          </w:tcPr>
          <w:p w14:paraId="1F5076A6" w14:textId="000C74C3" w:rsidR="001C2F69" w:rsidRPr="00262F10" w:rsidRDefault="001C2F69" w:rsidP="006F3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1C2F69" w:rsidRPr="00262F10" w14:paraId="77CB1EB2" w14:textId="77777777" w:rsidTr="00FA6546">
        <w:trPr>
          <w:cantSplit/>
          <w:trHeight w:hRule="exact" w:val="333"/>
          <w:tblHeader/>
        </w:trPr>
        <w:tc>
          <w:tcPr>
            <w:tcW w:w="4365" w:type="dxa"/>
          </w:tcPr>
          <w:p w14:paraId="19A5F31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590D4E5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C2F69" w:rsidRPr="00262F10" w14:paraId="06E03BB6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  <w:vAlign w:val="center"/>
          </w:tcPr>
          <w:p w14:paraId="14D0C19B" w14:textId="64D80136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417A1650" w14:textId="17F53718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firstLine="10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B341421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0E9B69BC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2A7C1071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635F618C" w14:textId="25C446EF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F83027F" w14:textId="7BA06CA3" w:rsidR="00FA6546" w:rsidRPr="00262F10" w:rsidRDefault="000C3B13" w:rsidP="00D2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70039382" w14:textId="0A5369FD" w:rsidR="00FA6546" w:rsidRPr="00262F10" w:rsidRDefault="00FA6546" w:rsidP="00D4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092299EC" w:rsidR="00FA6546" w:rsidRPr="002D43E9" w:rsidRDefault="005977B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2E68AC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230" w:type="dxa"/>
            <w:tcBorders>
              <w:bottom w:val="nil"/>
            </w:tcBorders>
          </w:tcPr>
          <w:p w14:paraId="0742D899" w14:textId="6D31329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77</w:t>
            </w:r>
          </w:p>
        </w:tc>
      </w:tr>
      <w:tr w:rsidR="00FA6546" w:rsidRPr="00262F10" w14:paraId="1AFC8BCB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43ADE5C2" w14:textId="1DBA5345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3DB73C1" w14:textId="415A3DE9" w:rsidR="00FA6546" w:rsidRPr="00262F10" w:rsidRDefault="00F925E3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671</w:t>
            </w:r>
          </w:p>
        </w:tc>
        <w:tc>
          <w:tcPr>
            <w:tcW w:w="1231" w:type="dxa"/>
            <w:tcBorders>
              <w:bottom w:val="nil"/>
            </w:tcBorders>
          </w:tcPr>
          <w:p w14:paraId="64F475B9" w14:textId="3D15CFCC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3BB22058" w:rsidR="00FA6546" w:rsidRPr="002D43E9" w:rsidRDefault="00467970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671</w:t>
            </w:r>
          </w:p>
        </w:tc>
        <w:tc>
          <w:tcPr>
            <w:tcW w:w="1230" w:type="dxa"/>
            <w:tcBorders>
              <w:bottom w:val="nil"/>
            </w:tcBorders>
          </w:tcPr>
          <w:p w14:paraId="0C685E76" w14:textId="136EDF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</w:tr>
      <w:tr w:rsidR="00FA6546" w:rsidRPr="00262F10" w14:paraId="6E3BAB2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B4E4748" w14:textId="41B53BF1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29DC637" w14:textId="10789643" w:rsidR="00FA6546" w:rsidRPr="00262F10" w:rsidRDefault="00F925E3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671</w:t>
            </w:r>
          </w:p>
        </w:tc>
        <w:tc>
          <w:tcPr>
            <w:tcW w:w="1231" w:type="dxa"/>
            <w:tcBorders>
              <w:bottom w:val="nil"/>
            </w:tcBorders>
          </w:tcPr>
          <w:p w14:paraId="19C9FAE2" w14:textId="08D1AA7E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4AA6DD7" w14:textId="0CDC30BB" w:rsidR="00FA6546" w:rsidRPr="002D43E9" w:rsidRDefault="00467970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1,364</w:t>
            </w:r>
          </w:p>
        </w:tc>
        <w:tc>
          <w:tcPr>
            <w:tcW w:w="1230" w:type="dxa"/>
            <w:tcBorders>
              <w:bottom w:val="nil"/>
            </w:tcBorders>
          </w:tcPr>
          <w:p w14:paraId="4944C4B8" w14:textId="1F78ED48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366</w:t>
            </w:r>
          </w:p>
        </w:tc>
      </w:tr>
      <w:tr w:rsidR="001C2F69" w:rsidRPr="00262F10" w14:paraId="5A5A91FC" w14:textId="77777777" w:rsidTr="00FA6546">
        <w:trPr>
          <w:cantSplit/>
          <w:trHeight w:hRule="exact" w:val="405"/>
        </w:trPr>
        <w:tc>
          <w:tcPr>
            <w:tcW w:w="4365" w:type="dxa"/>
            <w:tcBorders>
              <w:bottom w:val="nil"/>
            </w:tcBorders>
            <w:vAlign w:val="center"/>
          </w:tcPr>
          <w:p w14:paraId="5BD55888" w14:textId="77777777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E3E91B1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65CB6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C2F69" w:rsidRPr="00262F10" w14:paraId="3D83FA3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E817F46" w14:textId="10D16A58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ลูกหนี้</w:t>
            </w:r>
            <w:r w:rsidR="00634F99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อื่น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F29B2E9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D852194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955D5D1" w14:textId="77777777" w:rsidTr="00FA6546">
        <w:trPr>
          <w:cantSplit/>
          <w:trHeight w:val="73"/>
        </w:trPr>
        <w:tc>
          <w:tcPr>
            <w:tcW w:w="4365" w:type="dxa"/>
            <w:vAlign w:val="center"/>
          </w:tcPr>
          <w:p w14:paraId="3AC9C12E" w14:textId="05F69095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7798E239" w14:textId="7D293BBD" w:rsidR="001C2F69" w:rsidRPr="00262F10" w:rsidRDefault="00F925E3" w:rsidP="00D23AB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35CB5C1A" w:rsidR="001C2F69" w:rsidRPr="00262F10" w:rsidRDefault="00FA6546" w:rsidP="00D47FE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7C5ABE" w14:textId="40E75987" w:rsidR="001C2F69" w:rsidRPr="002D43E9" w:rsidRDefault="00B509E1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238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6D1EE3B8" w:rsidR="001C2F69" w:rsidRPr="00262F10" w:rsidRDefault="00FA6546" w:rsidP="006F3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45</w:t>
            </w:r>
          </w:p>
        </w:tc>
      </w:tr>
      <w:tr w:rsidR="001C2F69" w:rsidRPr="00262F10" w14:paraId="4550DEBF" w14:textId="77777777" w:rsidTr="00FA6546">
        <w:trPr>
          <w:cantSplit/>
          <w:trHeight w:hRule="exact" w:val="343"/>
        </w:trPr>
        <w:tc>
          <w:tcPr>
            <w:tcW w:w="4365" w:type="dxa"/>
            <w:tcBorders>
              <w:bottom w:val="nil"/>
            </w:tcBorders>
            <w:vAlign w:val="center"/>
          </w:tcPr>
          <w:p w14:paraId="37CC64B5" w14:textId="77777777" w:rsidR="001C2F69" w:rsidRPr="00262F10" w:rsidRDefault="001C2F69" w:rsidP="006F3C2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A5D8156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7D9985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669FFE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89BD736" w14:textId="0AB4D9E6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เจ้าหนี้การค้า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3F33491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D56423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20D712F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99E9499" w14:textId="717FFDDE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B9BD9EB" w14:textId="31E5C9BB" w:rsidR="00FA6546" w:rsidRPr="00262F10" w:rsidRDefault="00F925E3" w:rsidP="00D2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03DCC5" w14:textId="4E140F95" w:rsidR="00FA6546" w:rsidRPr="00262F10" w:rsidRDefault="00FA6546" w:rsidP="00D4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0394795" w14:textId="22F24FBB" w:rsidR="00FA6546" w:rsidRPr="002D43E9" w:rsidRDefault="0061276F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312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607C0D0C" w14:textId="707D48C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131</w:t>
            </w:r>
          </w:p>
        </w:tc>
      </w:tr>
      <w:tr w:rsidR="00FA6546" w:rsidRPr="00262F10" w14:paraId="6D13329B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F2DB41" w14:textId="6AF72E67" w:rsidR="00FA6546" w:rsidRPr="00262F10" w:rsidRDefault="00FA6546" w:rsidP="00FA6546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048E4CC" w14:textId="791EEB12" w:rsidR="00FA6546" w:rsidRPr="00262F10" w:rsidRDefault="00594D83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19,250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577E2B01" w14:textId="72A6B74B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E44B319" w14:textId="018C25D1" w:rsidR="00FA6546" w:rsidRPr="002D43E9" w:rsidRDefault="0061276F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951804" w:rsidRPr="002D43E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D43E9">
              <w:rPr>
                <w:rFonts w:ascii="Cordia New" w:hAnsi="Cordia New" w:cs="Cordia New"/>
                <w:sz w:val="26"/>
                <w:szCs w:val="26"/>
              </w:rPr>
              <w:t>250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4C978D43" w14:textId="115DA77A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</w:tr>
      <w:tr w:rsidR="00FA6546" w:rsidRPr="00262F10" w14:paraId="0768BC7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BB4CC0E" w14:textId="0CAFACED" w:rsidR="00FA6546" w:rsidRPr="00262F10" w:rsidRDefault="00FA6546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BA5F8A" w14:textId="1B8CD310" w:rsidR="00FA6546" w:rsidRPr="00262F10" w:rsidRDefault="00594D83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19,250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71F02951" w14:textId="00D2B53B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25,485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56DEFC1" w14:textId="569D6634" w:rsidR="00FA6546" w:rsidRPr="002D43E9" w:rsidRDefault="0097180A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19,562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0593852D" w14:textId="50EEBB2D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25,616</w:t>
            </w:r>
          </w:p>
        </w:tc>
      </w:tr>
      <w:tr w:rsidR="001C2F69" w:rsidRPr="00262F10" w14:paraId="530B0B5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6265E7D2" w14:textId="77777777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677FCEA8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D27DF9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6DB8A406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F797F0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004BB3A7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1D3656E" w14:textId="3073E832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</w:t>
            </w:r>
            <w:r w:rsidR="003D3DF3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อื่น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21128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84AD72F" w14:textId="77777777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07214AF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8A723DA" w14:textId="77777777" w:rsidTr="00195E01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D8E127" w14:textId="61E36FF2" w:rsidR="00FA6546" w:rsidRPr="00262F10" w:rsidRDefault="00814FB2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561EBA7" w14:textId="1B631076" w:rsidR="00FA6546" w:rsidRPr="00262F10" w:rsidRDefault="00594D83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53D8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453D8B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6DD58953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  <w:tc>
          <w:tcPr>
            <w:tcW w:w="1226" w:type="dxa"/>
            <w:tcBorders>
              <w:bottom w:val="nil"/>
            </w:tcBorders>
          </w:tcPr>
          <w:p w14:paraId="1F555D7B" w14:textId="5CE471CB" w:rsidR="00FA6546" w:rsidRPr="002D43E9" w:rsidRDefault="006D60E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31,875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507A9A29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40,943</w:t>
            </w:r>
          </w:p>
        </w:tc>
      </w:tr>
      <w:tr w:rsidR="00195E01" w:rsidRPr="00262F10" w14:paraId="5B323B6A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A340DE" w14:textId="77777777" w:rsidR="00195E01" w:rsidRPr="00262F10" w:rsidRDefault="00195E01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EFC5173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70CD8995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240D0C" w14:textId="77777777" w:rsidR="00195E01" w:rsidRPr="002D43E9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1538D6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5D14" w:rsidRPr="00262F10" w14:paraId="02C513D6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ED8B744" w14:textId="77777777" w:rsidR="00225D14" w:rsidRPr="00262F10" w:rsidRDefault="00225D14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2AFB6600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984CD9E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6D0E20B" w14:textId="77777777" w:rsidR="00225D14" w:rsidRPr="002D43E9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67C89F3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5D14" w:rsidRPr="00262F10" w14:paraId="2ADE07FD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5E8F48C" w14:textId="77777777" w:rsidR="00225D14" w:rsidRPr="00262F10" w:rsidRDefault="00225D14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4FA47FE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20A8D0C3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075D9B7D" w14:textId="77777777" w:rsidR="00225D14" w:rsidRPr="002D43E9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2D22CB4D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25D14" w:rsidRPr="00262F10" w14:paraId="369FC101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DFEA26A" w14:textId="77777777" w:rsidR="00225D14" w:rsidRPr="00262F10" w:rsidRDefault="00225D14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0CA9A9C2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63E22482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59F6F6E" w14:textId="77777777" w:rsidR="00225D14" w:rsidRPr="002D43E9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0082D7DC" w14:textId="77777777" w:rsidR="00225D14" w:rsidRPr="00262F10" w:rsidRDefault="00225D14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7641" w:rsidRPr="00262F10" w14:paraId="3B0BFBBC" w14:textId="77777777">
        <w:trPr>
          <w:cantSplit/>
          <w:trHeight w:val="73"/>
        </w:trPr>
        <w:tc>
          <w:tcPr>
            <w:tcW w:w="5591" w:type="dxa"/>
            <w:gridSpan w:val="2"/>
            <w:tcBorders>
              <w:bottom w:val="nil"/>
            </w:tcBorders>
          </w:tcPr>
          <w:p w14:paraId="1DDA96A8" w14:textId="71A92A1B" w:rsidR="00DB7641" w:rsidRPr="00262F10" w:rsidRDefault="00DB7641" w:rsidP="00D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lastRenderedPageBreak/>
              <w:t xml:space="preserve">เงินกู้ยืมระยะสั้นและดอกเบี้ยค้างจ่าย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5D27EE0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75A3B07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B976BB6" w14:textId="77777777" w:rsidR="00DB7641" w:rsidRPr="00262F10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25BDD" w:rsidRPr="00262F10" w14:paraId="025E7B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EC01E5A" w14:textId="4CC55FBB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B5945D3" w14:textId="77777777" w:rsidR="00825BDD" w:rsidRPr="00262F10" w:rsidRDefault="00825BDD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D8957C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1EB63C1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E5EB550" w14:textId="77777777" w:rsidR="00825BDD" w:rsidRPr="00262F10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2B08" w:rsidRPr="00262F10" w14:paraId="077375F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CE2ED71" w14:textId="3B762063" w:rsidR="00A82B08" w:rsidRPr="00262F10" w:rsidRDefault="00A82B08" w:rsidP="00801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</w:t>
            </w:r>
            <w:r w:rsidR="002068F8"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8BC0CAC" w14:textId="54ECE0E4" w:rsidR="00A82B08" w:rsidRPr="00262F10" w:rsidRDefault="00842FBE" w:rsidP="0076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413F0FCE" w14:textId="5F4650FC" w:rsidR="00A82B08" w:rsidRPr="00262F10" w:rsidRDefault="009F5B32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B4E2C33" w14:textId="2EF10C32" w:rsidR="00A82B08" w:rsidRPr="00262F10" w:rsidRDefault="001926B6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1027C9D" w14:textId="4DCC0417" w:rsidR="00A82B08" w:rsidRPr="00262F10" w:rsidRDefault="006428A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62F10" w14:paraId="019691B9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B4DB9A" w14:textId="0AD0AF6F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1E5997B0" w14:textId="21655EB5" w:rsidR="00825BDD" w:rsidRPr="00262F10" w:rsidRDefault="00886D65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E1D0557" w14:textId="325F93E4" w:rsidR="00825BDD" w:rsidRPr="00262F10" w:rsidRDefault="00CE7166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A62C29B" w14:textId="5B7B3DD2" w:rsidR="00825BDD" w:rsidRPr="00262F10" w:rsidRDefault="00F22442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9D092A4" w14:textId="270C8834" w:rsidR="00825BDD" w:rsidRPr="00262F10" w:rsidRDefault="002720BC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69766945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3DF41FE" w14:textId="01B85D71" w:rsidR="00825BDD" w:rsidRPr="00262F10" w:rsidRDefault="00825BDD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66F38E9A" w14:textId="61932130" w:rsidR="00825BDD" w:rsidRPr="00262F10" w:rsidRDefault="000F348F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8B2A847" w14:textId="3817FC4B" w:rsidR="00825BDD" w:rsidRPr="00262F10" w:rsidRDefault="00DC7EC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7,000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8EE68B5" w14:textId="45A102EE" w:rsidR="00825BDD" w:rsidRPr="00262F10" w:rsidRDefault="002B06F3" w:rsidP="00D23A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D33DB72" w14:textId="3CBEC30E" w:rsidR="00825BDD" w:rsidRPr="00262F10" w:rsidRDefault="00D01701" w:rsidP="00EC3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62F10" w14:paraId="0A4C9A06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8743451" w14:textId="275D4AE5" w:rsidR="00A964DA" w:rsidRPr="00262F10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D07B97A" w14:textId="2762FBB3" w:rsidR="00A964DA" w:rsidRPr="00262F10" w:rsidRDefault="000F348F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C63640B" w14:textId="1559959C" w:rsidR="00A964DA" w:rsidRPr="00262F10" w:rsidRDefault="00904EBE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C01FB53" w14:textId="0052259E" w:rsidR="00A964DA" w:rsidRPr="00262F10" w:rsidRDefault="001926B6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3136669" w14:textId="41C453FD" w:rsidR="00A964DA" w:rsidRPr="00262F10" w:rsidRDefault="00C87A58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25BDD" w:rsidRPr="00262F10" w14:paraId="75A29B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EB1797E" w14:textId="1D8A3FA1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98ED985" w14:textId="77777777" w:rsidR="00825BDD" w:rsidRPr="00262F10" w:rsidRDefault="00825BDD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3BC22B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794D965" w14:textId="77777777" w:rsidR="00825BDD" w:rsidRPr="00262F10" w:rsidRDefault="00825BDD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464AF37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1357" w:rsidRPr="00262F10" w14:paraId="264862F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5D430F3" w14:textId="5BB7B9EC" w:rsidR="00611357" w:rsidRPr="00262F10" w:rsidRDefault="00611357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866D96F" w14:textId="77777777" w:rsidR="00611357" w:rsidRPr="00262F10" w:rsidRDefault="00611357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CB0342B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ECE1BFA" w14:textId="77777777" w:rsidR="00611357" w:rsidRPr="00262F10" w:rsidRDefault="00611357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414352A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174ED" w:rsidRPr="00262F10" w14:paraId="5B47CEA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38BC8AE" w14:textId="237A18C3" w:rsidR="008174ED" w:rsidRPr="00262F10" w:rsidRDefault="008174ED" w:rsidP="00801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49E816C" w14:textId="39F02285" w:rsidR="008174ED" w:rsidRPr="00262F10" w:rsidRDefault="006901E7" w:rsidP="00A6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FD7C748" w14:textId="29563E27" w:rsidR="008174ED" w:rsidRPr="00262F10" w:rsidRDefault="00B6577A" w:rsidP="00D3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404CDBA" w14:textId="5189EDC4" w:rsidR="008174ED" w:rsidRPr="00262F10" w:rsidRDefault="001A0545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713841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5537BB" w14:textId="25C88BCE" w:rsidR="008174ED" w:rsidRPr="00262F10" w:rsidRDefault="009E71DE" w:rsidP="00EC3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64DA" w:rsidRPr="002D43E9" w14:paraId="27B8983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4B153E3" w14:textId="4B0F192F" w:rsidR="00A964DA" w:rsidRPr="002D43E9" w:rsidRDefault="00A964DA" w:rsidP="00A964DA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61EC0F6B" w14:textId="24F770D6" w:rsidR="00A964DA" w:rsidRPr="002D43E9" w:rsidRDefault="00CF5F11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  <w:lang w:val="en-GB"/>
              </w:rPr>
              <w:t>3,481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818618D" w14:textId="51B00789" w:rsidR="00A964DA" w:rsidRPr="002D43E9" w:rsidRDefault="00773115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A63245C" w14:textId="6D51E6BA" w:rsidR="00A964DA" w:rsidRPr="002D43E9" w:rsidRDefault="00677AD6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3,481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876917F" w14:textId="397E2131" w:rsidR="00A964DA" w:rsidRPr="002D43E9" w:rsidRDefault="0061411E" w:rsidP="00A96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D43E9" w14:paraId="30921FAD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69D888F" w14:textId="57E4A930" w:rsidR="00825BDD" w:rsidRPr="002D43E9" w:rsidRDefault="00A964DA" w:rsidP="00825BDD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4B3A4E1" w14:textId="703A5F65" w:rsidR="00825BDD" w:rsidRPr="002D43E9" w:rsidRDefault="00CF5F11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CF5DFE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C94041" w14:textId="73E9CF82" w:rsidR="00825BDD" w:rsidRPr="002D43E9" w:rsidRDefault="00BC6820" w:rsidP="002E15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5B2C265" w14:textId="7A0D5531" w:rsidR="00825BDD" w:rsidRPr="002D43E9" w:rsidRDefault="00677AD6" w:rsidP="00A66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3210D57D" w:rsidR="00825BDD" w:rsidRPr="002D43E9" w:rsidRDefault="000A7CD1" w:rsidP="00EC3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825BDD" w:rsidRPr="002D43E9" w14:paraId="0DDBBF57" w14:textId="77777777">
        <w:trPr>
          <w:cantSplit/>
          <w:trHeight w:val="73"/>
        </w:trPr>
        <w:tc>
          <w:tcPr>
            <w:tcW w:w="4365" w:type="dxa"/>
          </w:tcPr>
          <w:p w14:paraId="15BE7341" w14:textId="2A9202D4" w:rsidR="00825BDD" w:rsidRPr="002D43E9" w:rsidRDefault="00A964DA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26" w:type="dxa"/>
          </w:tcPr>
          <w:p w14:paraId="45B98A7F" w14:textId="64181E6B" w:rsidR="00825BDD" w:rsidRPr="002D43E9" w:rsidRDefault="002A3F45" w:rsidP="00825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  <w:lang w:val="en-GB"/>
              </w:rPr>
              <w:t>3,74</w:t>
            </w:r>
            <w:r w:rsidR="00F37F0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31" w:type="dxa"/>
            <w:vAlign w:val="bottom"/>
          </w:tcPr>
          <w:p w14:paraId="7A02FE0E" w14:textId="0736BAD7" w:rsidR="00825BDD" w:rsidRPr="002D43E9" w:rsidRDefault="005B6C65" w:rsidP="003702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3,1</w:t>
            </w:r>
            <w:r w:rsidR="00786C51" w:rsidRPr="002D43E9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226" w:type="dxa"/>
            <w:vAlign w:val="bottom"/>
          </w:tcPr>
          <w:p w14:paraId="5FD949B5" w14:textId="584C8560" w:rsidR="00825BDD" w:rsidRPr="002D43E9" w:rsidRDefault="004A5E56" w:rsidP="006113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3,602</w:t>
            </w:r>
          </w:p>
        </w:tc>
        <w:tc>
          <w:tcPr>
            <w:tcW w:w="1230" w:type="dxa"/>
            <w:vAlign w:val="bottom"/>
          </w:tcPr>
          <w:p w14:paraId="2DED90E0" w14:textId="7CB99350" w:rsidR="00825BDD" w:rsidRPr="002D43E9" w:rsidRDefault="00BE2B96" w:rsidP="00CA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825BDD" w:rsidRPr="00262F10" w14:paraId="1B562444" w14:textId="77777777" w:rsidTr="00611357">
        <w:trPr>
          <w:cantSplit/>
          <w:trHeight w:val="74"/>
        </w:trPr>
        <w:tc>
          <w:tcPr>
            <w:tcW w:w="4365" w:type="dxa"/>
            <w:tcBorders>
              <w:bottom w:val="nil"/>
            </w:tcBorders>
          </w:tcPr>
          <w:p w14:paraId="541E5CE7" w14:textId="19E7EE73" w:rsidR="00825BDD" w:rsidRPr="002D43E9" w:rsidRDefault="00825BDD" w:rsidP="00825BD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</w:tcPr>
          <w:p w14:paraId="22ABC5F1" w14:textId="3751609D" w:rsidR="00825BDD" w:rsidRPr="0089466D" w:rsidRDefault="001542E4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C1D87">
              <w:rPr>
                <w:rFonts w:ascii="Cordia New" w:hAnsi="Cordia New" w:cs="Cordia New"/>
                <w:sz w:val="26"/>
                <w:szCs w:val="26"/>
                <w:lang w:val="en-GB"/>
              </w:rPr>
              <w:t>33,74</w:t>
            </w:r>
            <w:r w:rsidR="00CF5DFE" w:rsidRPr="002C1D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2D57044" w14:textId="3C72049D" w:rsidR="00825BDD" w:rsidRPr="002D43E9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</w:rPr>
              <w:t>45,146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1409FA5" w14:textId="6DF59B6C" w:rsidR="00825BDD" w:rsidRPr="002D43E9" w:rsidRDefault="0056435B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33,602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6196C1A4" w:rsidR="00825BDD" w:rsidRPr="00262F10" w:rsidRDefault="00825BDD" w:rsidP="00825B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</w:rPr>
              <w:t>37,915</w:t>
            </w:r>
          </w:p>
        </w:tc>
      </w:tr>
    </w:tbl>
    <w:p w14:paraId="229ADA93" w14:textId="0A092C44" w:rsidR="009B44ED" w:rsidRPr="00262F10" w:rsidRDefault="009B44ED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599AB474" w14:textId="31F6EF74" w:rsidR="004E0396" w:rsidRPr="00262F10" w:rsidRDefault="004E039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รายการเคลื่อนไหวของเงินกู้ยืมระยะสั้นจากบุคคลและบริษัทที่เกี่ยวข้อง</w:t>
      </w:r>
      <w:r w:rsidR="004D4D78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/>
          <w:sz w:val="26"/>
          <w:szCs w:val="26"/>
        </w:rPr>
        <w:t xml:space="preserve"> </w:t>
      </w:r>
      <w:r w:rsidR="005819FA" w:rsidRPr="00262F10">
        <w:rPr>
          <w:rFonts w:ascii="Cordia New" w:hAnsi="Cordia New" w:cs="Cordia New" w:hint="cs"/>
          <w:sz w:val="26"/>
          <w:szCs w:val="26"/>
          <w:cs/>
        </w:rPr>
        <w:t>ใน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>ระหว่างงวด</w:t>
      </w:r>
      <w:r w:rsidR="00190497">
        <w:rPr>
          <w:rFonts w:ascii="Cordia New" w:hAnsi="Cordia New" w:cs="Cordia New" w:hint="cs"/>
          <w:sz w:val="26"/>
          <w:szCs w:val="26"/>
          <w:cs/>
        </w:rPr>
        <w:t>หก</w:t>
      </w:r>
      <w:r w:rsidR="00755A90" w:rsidRPr="00262F10">
        <w:rPr>
          <w:rFonts w:ascii="Cordia New" w:hAnsi="Cordia New" w:cs="Cordia New" w:hint="cs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190497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19049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819FA" w:rsidRPr="00262F10">
        <w:rPr>
          <w:rFonts w:ascii="Cordia New" w:hAnsi="Cordia New" w:cs="Cordia New" w:hint="cs"/>
          <w:sz w:val="26"/>
          <w:szCs w:val="26"/>
        </w:rPr>
        <w:t>256</w:t>
      </w:r>
      <w:r w:rsidR="009B44ED" w:rsidRPr="00262F10">
        <w:rPr>
          <w:rFonts w:ascii="Cordia New" w:hAnsi="Cordia New" w:cs="Cordia New" w:hint="cs"/>
          <w:sz w:val="26"/>
          <w:szCs w:val="26"/>
        </w:rPr>
        <w:t>8</w:t>
      </w:r>
      <w:r w:rsidR="00DD572C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Pr="00262F10">
        <w:rPr>
          <w:rFonts w:ascii="Cordia New" w:hAnsi="Cordia New" w:cs="Cordia New"/>
          <w:sz w:val="26"/>
          <w:szCs w:val="26"/>
        </w:rPr>
        <w:t xml:space="preserve"> </w:t>
      </w:r>
      <w:r w:rsidR="00714A3A">
        <w:rPr>
          <w:rFonts w:ascii="Cordia New" w:hAnsi="Cordia New" w:cs="Cordia New"/>
          <w:sz w:val="26"/>
          <w:szCs w:val="26"/>
          <w:cs/>
        </w:rPr>
        <w:br/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142648F9" w14:textId="77777777" w:rsidR="00B378B6" w:rsidRPr="00262F10" w:rsidRDefault="00B378B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6" w:type="dxa"/>
        <w:tblInd w:w="294" w:type="dxa"/>
        <w:tblLook w:val="01E0" w:firstRow="1" w:lastRow="1" w:firstColumn="1" w:lastColumn="1" w:noHBand="0" w:noVBand="0"/>
      </w:tblPr>
      <w:tblGrid>
        <w:gridCol w:w="6276"/>
        <w:gridCol w:w="1530"/>
        <w:gridCol w:w="1440"/>
      </w:tblGrid>
      <w:tr w:rsidR="00262AFC" w:rsidRPr="00262F10" w14:paraId="5957539D" w14:textId="77777777" w:rsidTr="00B35271">
        <w:trPr>
          <w:cantSplit/>
          <w:tblHeader/>
        </w:trPr>
        <w:tc>
          <w:tcPr>
            <w:tcW w:w="6276" w:type="dxa"/>
          </w:tcPr>
          <w:p w14:paraId="7E1044D2" w14:textId="42CDDE73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0" w:type="dxa"/>
          </w:tcPr>
          <w:p w14:paraId="4D474D23" w14:textId="03626D86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3671D78" w14:textId="5C4F3273" w:rsidR="00262AFC" w:rsidRPr="00262F10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AFC" w:rsidRPr="00262F10" w14:paraId="4B8CBBBC" w14:textId="77777777" w:rsidTr="00B35271">
        <w:trPr>
          <w:cantSplit/>
          <w:trHeight w:val="351"/>
        </w:trPr>
        <w:tc>
          <w:tcPr>
            <w:tcW w:w="6276" w:type="dxa"/>
            <w:vAlign w:val="bottom"/>
          </w:tcPr>
          <w:p w14:paraId="3A5E8A2B" w14:textId="04025A76" w:rsidR="00262AFC" w:rsidRPr="00262F10" w:rsidRDefault="00262AFC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564ADC5" w14:textId="6D52292B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6B4092" w14:textId="186ECA43" w:rsidR="00262AFC" w:rsidRPr="00262F10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62AFC" w:rsidRPr="00262F10" w14:paraId="385FA2E7" w14:textId="77777777" w:rsidTr="00155CA2">
        <w:trPr>
          <w:cantSplit/>
        </w:trPr>
        <w:tc>
          <w:tcPr>
            <w:tcW w:w="6276" w:type="dxa"/>
            <w:vAlign w:val="bottom"/>
          </w:tcPr>
          <w:p w14:paraId="72A4B1A8" w14:textId="06273A8C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F41960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F41960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F41960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="00F41960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มกรา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คม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4CB7D4DF" w14:textId="0BC1A799" w:rsidR="00262AFC" w:rsidRPr="00262F10" w:rsidRDefault="00976A2C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51C2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67C7C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440" w:type="dxa"/>
            <w:vAlign w:val="bottom"/>
          </w:tcPr>
          <w:p w14:paraId="436E3B24" w14:textId="19220979" w:rsidR="00262AFC" w:rsidRPr="00262F10" w:rsidRDefault="003F63D1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35,000</w:t>
            </w:r>
          </w:p>
        </w:tc>
      </w:tr>
      <w:tr w:rsidR="00262AFC" w:rsidRPr="00262F10" w14:paraId="72E7C1F7" w14:textId="77777777" w:rsidTr="00B35271">
        <w:trPr>
          <w:cantSplit/>
        </w:trPr>
        <w:tc>
          <w:tcPr>
            <w:tcW w:w="6276" w:type="dxa"/>
            <w:vAlign w:val="bottom"/>
          </w:tcPr>
          <w:p w14:paraId="4A269F34" w14:textId="0571DFAC" w:rsidR="00262AFC" w:rsidRPr="00F4240D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เงินกู้เพิ่ม</w:t>
            </w:r>
          </w:p>
        </w:tc>
        <w:tc>
          <w:tcPr>
            <w:tcW w:w="1530" w:type="dxa"/>
            <w:vAlign w:val="bottom"/>
          </w:tcPr>
          <w:p w14:paraId="46B67165" w14:textId="08F210E7" w:rsidR="00262AFC" w:rsidRPr="00601CDE" w:rsidRDefault="00367C7C" w:rsidP="0071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1CD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2911EC" w14:textId="360BD269" w:rsidR="00262AFC" w:rsidRPr="00601CDE" w:rsidRDefault="002015A9" w:rsidP="0015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1CDE"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</w:tr>
      <w:tr w:rsidR="00F4240D" w:rsidRPr="00262F10" w14:paraId="32658FD2" w14:textId="77777777" w:rsidTr="00B35271">
        <w:trPr>
          <w:cantSplit/>
        </w:trPr>
        <w:tc>
          <w:tcPr>
            <w:tcW w:w="6276" w:type="dxa"/>
            <w:vAlign w:val="bottom"/>
          </w:tcPr>
          <w:p w14:paraId="7CEF2B22" w14:textId="17BBE0B3" w:rsidR="00F4240D" w:rsidRPr="00B35271" w:rsidRDefault="00B35271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155CA2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55CA2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จ่ายคืนระหว่างงวด</w:t>
            </w:r>
          </w:p>
        </w:tc>
        <w:tc>
          <w:tcPr>
            <w:tcW w:w="1530" w:type="dxa"/>
            <w:vAlign w:val="bottom"/>
          </w:tcPr>
          <w:p w14:paraId="7E56C38A" w14:textId="1003AD2E" w:rsidR="00F4240D" w:rsidRPr="00262F10" w:rsidRDefault="00DB0948" w:rsidP="00B35271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</w:t>
            </w:r>
            <w:r w:rsidR="00051C2B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,000)</w:t>
            </w:r>
          </w:p>
        </w:tc>
        <w:tc>
          <w:tcPr>
            <w:tcW w:w="1440" w:type="dxa"/>
            <w:vAlign w:val="bottom"/>
          </w:tcPr>
          <w:p w14:paraId="61987FA4" w14:textId="7C287B53" w:rsidR="00F4240D" w:rsidRPr="00885BED" w:rsidRDefault="00885BED" w:rsidP="00EF2DE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015A9">
              <w:rPr>
                <w:rFonts w:ascii="Cordia New" w:hAnsi="Cordia New" w:cs="Cordia New"/>
                <w:sz w:val="26"/>
                <w:szCs w:val="26"/>
              </w:rPr>
              <w:t>10,000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62AFC" w:rsidRPr="00262F10" w14:paraId="02C50558" w14:textId="77777777" w:rsidTr="00B35271">
        <w:trPr>
          <w:cantSplit/>
        </w:trPr>
        <w:tc>
          <w:tcPr>
            <w:tcW w:w="6276" w:type="dxa"/>
            <w:vAlign w:val="bottom"/>
          </w:tcPr>
          <w:p w14:paraId="3B1678EA" w14:textId="4A5D7383" w:rsidR="00262AFC" w:rsidRPr="00262F10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378B6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30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มิถุนายน</w:t>
            </w:r>
            <w:r w:rsidR="0019049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="00B378B6"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1B9ECFBB" w14:textId="27110428" w:rsidR="00262AFC" w:rsidRPr="00262F10" w:rsidRDefault="00DB0948" w:rsidP="0061135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1440" w:type="dxa"/>
            <w:vAlign w:val="bottom"/>
          </w:tcPr>
          <w:p w14:paraId="3693F999" w14:textId="3785F376" w:rsidR="00262AFC" w:rsidRPr="00262F10" w:rsidRDefault="001979DE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85BED"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</w:tr>
    </w:tbl>
    <w:p w14:paraId="75DF77D4" w14:textId="77777777" w:rsidR="00355C45" w:rsidRPr="00262F10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5A051816" w14:textId="43C1EB24" w:rsidR="00DF3CBF" w:rsidRPr="00262F10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เ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งินกู้ยืมระยะสั้นจากบุคคลและบริษัทที่เกี่ยวข้อง</w:t>
      </w:r>
      <w:r w:rsidR="00EC0C19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0B628A" w:rsidRPr="00262F10">
        <w:rPr>
          <w:rFonts w:ascii="Cordia New" w:hAnsi="Cordia New" w:cs="Cordia New" w:hint="cs"/>
          <w:sz w:val="26"/>
          <w:szCs w:val="26"/>
        </w:rPr>
        <w:t>5</w:t>
      </w:r>
      <w:r w:rsidR="00970D0B" w:rsidRPr="00262F10">
        <w:rPr>
          <w:rFonts w:ascii="Cordia New" w:hAnsi="Cordia New" w:cs="Cordia New" w:hint="cs"/>
          <w:sz w:val="26"/>
          <w:szCs w:val="26"/>
          <w:cs/>
        </w:rPr>
        <w:t>.</w:t>
      </w:r>
      <w:r w:rsidR="000B628A" w:rsidRPr="00262F10">
        <w:rPr>
          <w:rFonts w:ascii="Cordia New" w:hAnsi="Cordia New" w:cs="Cordia New" w:hint="cs"/>
          <w:sz w:val="26"/>
          <w:szCs w:val="26"/>
        </w:rPr>
        <w:t>00</w:t>
      </w:r>
      <w:r w:rsidR="00970D0B" w:rsidRPr="00262F10">
        <w:rPr>
          <w:rFonts w:ascii="Cordia New" w:hAnsi="Cordia New" w:cs="Cordia New" w:hint="cs"/>
          <w:sz w:val="26"/>
          <w:szCs w:val="26"/>
          <w:cs/>
        </w:rPr>
        <w:t xml:space="preserve"> - </w:t>
      </w:r>
      <w:r w:rsidR="000B628A" w:rsidRPr="00262F10">
        <w:rPr>
          <w:rFonts w:ascii="Cordia New" w:hAnsi="Cordia New" w:cs="Cordia New" w:hint="cs"/>
          <w:sz w:val="26"/>
          <w:szCs w:val="26"/>
        </w:rPr>
        <w:t>6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.</w:t>
      </w:r>
      <w:r w:rsidR="000B628A" w:rsidRPr="00262F10">
        <w:rPr>
          <w:rFonts w:ascii="Cordia New" w:hAnsi="Cordia New" w:cs="Cordia New" w:hint="cs"/>
          <w:sz w:val="26"/>
          <w:szCs w:val="26"/>
        </w:rPr>
        <w:t>00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 xml:space="preserve"> ต่อปี</w:t>
      </w:r>
      <w:r w:rsidR="00474C37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และมีกำหนดชำระคืนเมื่อทวงถาม โดยไม่มีหลักประกัน</w:t>
      </w:r>
    </w:p>
    <w:p w14:paraId="10626DD4" w14:textId="77777777" w:rsidR="009750C0" w:rsidRPr="00262F10" w:rsidRDefault="009750C0" w:rsidP="00C112FF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FB8165B" w14:textId="0505868D" w:rsidR="00190497" w:rsidRDefault="00190497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0587BEDA" w14:textId="77777777" w:rsidR="00D66389" w:rsidRPr="00262F10" w:rsidRDefault="00D6638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1701"/>
      </w:tblGrid>
      <w:tr w:rsidR="004B4B23" w:rsidRPr="00262F10" w14:paraId="10043B10" w14:textId="77777777" w:rsidTr="00D94E23">
        <w:trPr>
          <w:cantSplit/>
          <w:tblHeader/>
        </w:trPr>
        <w:tc>
          <w:tcPr>
            <w:tcW w:w="5840" w:type="dxa"/>
          </w:tcPr>
          <w:p w14:paraId="374191B6" w14:textId="67D11562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3402" w:type="dxa"/>
            <w:gridSpan w:val="2"/>
          </w:tcPr>
          <w:p w14:paraId="68A15344" w14:textId="4985C8D2" w:rsidR="004B4B23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4B4B23" w:rsidRPr="00262F10" w14:paraId="3AD8EC0B" w14:textId="77777777" w:rsidTr="00D94E23">
        <w:trPr>
          <w:cantSplit/>
          <w:tblHeader/>
        </w:trPr>
        <w:tc>
          <w:tcPr>
            <w:tcW w:w="5840" w:type="dxa"/>
          </w:tcPr>
          <w:p w14:paraId="0D5A82BF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7D517CF" w14:textId="35D04F18" w:rsidR="004B4B23" w:rsidRPr="00262F10" w:rsidRDefault="00190497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34FF2270" w14:textId="503939F1" w:rsidR="004B4B23" w:rsidRPr="00262F10" w:rsidRDefault="004B4B23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</w:tr>
      <w:tr w:rsidR="004B4B23" w:rsidRPr="00262F10" w14:paraId="0D989F71" w14:textId="77777777" w:rsidTr="00D94E23">
        <w:trPr>
          <w:cantSplit/>
          <w:tblHeader/>
        </w:trPr>
        <w:tc>
          <w:tcPr>
            <w:tcW w:w="5840" w:type="dxa"/>
          </w:tcPr>
          <w:p w14:paraId="60B6448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B23" w:rsidRPr="00262F10" w14:paraId="69832CE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center"/>
          </w:tcPr>
          <w:p w14:paraId="51DC9B65" w14:textId="41540624" w:rsidR="004B4B23" w:rsidRPr="00262F10" w:rsidRDefault="004B4B23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  <w:r w:rsidR="009E48B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A6546" w:rsidRPr="00262F10" w14:paraId="4F8414BE" w14:textId="77777777" w:rsidTr="00D94E23">
        <w:trPr>
          <w:cantSplit/>
        </w:trPr>
        <w:tc>
          <w:tcPr>
            <w:tcW w:w="5840" w:type="dxa"/>
            <w:vAlign w:val="bottom"/>
          </w:tcPr>
          <w:p w14:paraId="2A264A53" w14:textId="50D1C516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" w:name="OLE_LINK1"/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74586C4C" w:rsidR="00FA6546" w:rsidRPr="00262F10" w:rsidRDefault="00A1578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50,837</w:t>
            </w:r>
          </w:p>
        </w:tc>
        <w:tc>
          <w:tcPr>
            <w:tcW w:w="1701" w:type="dxa"/>
            <w:vAlign w:val="bottom"/>
          </w:tcPr>
          <w:p w14:paraId="0D2B41B2" w14:textId="4674E033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56,819</w:t>
            </w:r>
          </w:p>
        </w:tc>
      </w:tr>
      <w:tr w:rsidR="00FA6546" w:rsidRPr="00262F10" w14:paraId="2644728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F2023E4" w14:textId="60A37A37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06506449" w:rsidR="00FA6546" w:rsidRPr="00262F10" w:rsidRDefault="00A1578C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008A7">
              <w:rPr>
                <w:rFonts w:ascii="Cordia New" w:hAnsi="Cordia New" w:cs="Cordia New"/>
                <w:sz w:val="26"/>
                <w:szCs w:val="26"/>
              </w:rPr>
              <w:t>11,964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0CC9E710" w:rsidR="00FA6546" w:rsidRPr="00262F10" w:rsidRDefault="00FA6546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11,964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5A99A2F4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D0C1167" w14:textId="1028CD6F" w:rsidR="00FA6546" w:rsidRPr="00262F10" w:rsidRDefault="00FA6546" w:rsidP="00FA6546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5FC9BC24" w:rsidR="00FA6546" w:rsidRPr="00262F10" w:rsidRDefault="006008A7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38,873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38B1FED2" w:rsidR="00FA6546" w:rsidRPr="00262F10" w:rsidRDefault="00FA6546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44,855</w:t>
            </w:r>
          </w:p>
        </w:tc>
      </w:tr>
      <w:bookmarkEnd w:id="1"/>
      <w:bookmarkEnd w:id="2"/>
    </w:tbl>
    <w:p w14:paraId="060A959D" w14:textId="77777777" w:rsidR="008C261E" w:rsidRPr="00262F10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Cordia New" w:hAnsi="Cordia New" w:cs="Cordia New"/>
          <w:sz w:val="26"/>
          <w:szCs w:val="26"/>
        </w:rPr>
      </w:pPr>
    </w:p>
    <w:p w14:paraId="644BACA6" w14:textId="21189F00" w:rsidR="008C261E" w:rsidRPr="00262F10" w:rsidRDefault="008C261E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รายการเคลื่อนไหวของ</w:t>
      </w:r>
      <w:r w:rsidR="000B5422" w:rsidRPr="00262F10">
        <w:rPr>
          <w:rFonts w:ascii="Cordia New" w:hAnsi="Cordia New" w:cs="Cordia New" w:hint="cs"/>
          <w:sz w:val="26"/>
          <w:szCs w:val="26"/>
          <w:cs/>
        </w:rPr>
        <w:t>เงินกู้ยืมระยะยาวจากบุคคลที่เกี่ยวข้อง</w:t>
      </w:r>
      <w:r w:rsidR="009E48BB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>ในระหว่างงวด</w:t>
      </w:r>
      <w:r w:rsidR="00611357">
        <w:rPr>
          <w:rFonts w:ascii="Cordia New" w:hAnsi="Cordia New" w:cs="Cordia New" w:hint="cs"/>
          <w:sz w:val="26"/>
          <w:szCs w:val="26"/>
          <w:cs/>
        </w:rPr>
        <w:t>หก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เดือนสิ้นสุดวันที่ </w:t>
      </w:r>
      <w:r w:rsidR="00611357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611357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61135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9750C0" w:rsidRPr="00262F10">
        <w:rPr>
          <w:rFonts w:ascii="Cordia New" w:hAnsi="Cordia New" w:cs="Cordia New" w:hint="cs"/>
          <w:sz w:val="26"/>
          <w:szCs w:val="26"/>
        </w:rPr>
        <w:t>2568</w:t>
      </w:r>
      <w:r w:rsidR="009750C0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62F10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6F4FC753" w14:textId="77777777" w:rsidR="00BB0CE8" w:rsidRPr="00262F10" w:rsidRDefault="00BB0CE8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010"/>
        <w:gridCol w:w="2232"/>
      </w:tblGrid>
      <w:tr w:rsidR="00D70A1C" w:rsidRPr="00262F10" w14:paraId="153BD1E2" w14:textId="77777777" w:rsidTr="004F5C35">
        <w:trPr>
          <w:cantSplit/>
          <w:trHeight w:val="324"/>
        </w:trPr>
        <w:tc>
          <w:tcPr>
            <w:tcW w:w="7010" w:type="dxa"/>
            <w:tcBorders>
              <w:bottom w:val="nil"/>
            </w:tcBorders>
            <w:vAlign w:val="bottom"/>
          </w:tcPr>
          <w:p w14:paraId="660A8975" w14:textId="381EF6BC" w:rsidR="00D70A1C" w:rsidRPr="00262F10" w:rsidRDefault="00D70A1C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232" w:type="dxa"/>
            <w:tcBorders>
              <w:bottom w:val="nil"/>
            </w:tcBorders>
            <w:vAlign w:val="bottom"/>
          </w:tcPr>
          <w:p w14:paraId="74EE6404" w14:textId="77777777" w:rsidR="004F5C35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6B3F964A" w14:textId="30818C41" w:rsidR="00D70A1C" w:rsidRPr="00262F10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0A1C" w:rsidRPr="00262F10" w14:paraId="2C18984F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2EF8134" w14:textId="657A020F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bottom w:val="nil"/>
            </w:tcBorders>
          </w:tcPr>
          <w:p w14:paraId="3087BA91" w14:textId="5FE80EFF" w:rsidR="00D70A1C" w:rsidRPr="00262F10" w:rsidRDefault="00D70A1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872" w:rsidRPr="00262F10" w14:paraId="48ADA2A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3135C3F" w14:textId="14ADE02E" w:rsidR="00915872" w:rsidRPr="00262F10" w:rsidRDefault="0003042B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232" w:type="dxa"/>
            <w:tcBorders>
              <w:bottom w:val="nil"/>
            </w:tcBorders>
          </w:tcPr>
          <w:p w14:paraId="08C6AB7D" w14:textId="608C8166" w:rsidR="00915872" w:rsidRPr="00262F10" w:rsidRDefault="00BD619C" w:rsidP="0003042B">
            <w:pPr>
              <w:pBdr>
                <w:bottom w:val="single" w:sz="4" w:space="1" w:color="FFFFFF" w:themeColor="background1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  <w:tr w:rsidR="00D70A1C" w:rsidRPr="00262F10" w14:paraId="05E6806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1E3AFA26" w14:textId="452F96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จ่ายคืนระหว่างงวด</w:t>
            </w:r>
          </w:p>
        </w:tc>
        <w:tc>
          <w:tcPr>
            <w:tcW w:w="2232" w:type="dxa"/>
            <w:tcBorders>
              <w:bottom w:val="nil"/>
            </w:tcBorders>
          </w:tcPr>
          <w:p w14:paraId="579B52B4" w14:textId="212A7260" w:rsidR="00D70A1C" w:rsidRPr="00262F10" w:rsidRDefault="005E2251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(5,982)</w:t>
            </w:r>
          </w:p>
        </w:tc>
      </w:tr>
      <w:tr w:rsidR="00D70A1C" w:rsidRPr="00262F10" w14:paraId="6DBC7DBD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5D480197" w14:textId="0865C2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30 </w:t>
            </w:r>
            <w:r w:rsidR="00190497" w:rsidRPr="0019049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มิถุนายน</w:t>
            </w:r>
            <w:r w:rsidR="0019049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232" w:type="dxa"/>
            <w:tcBorders>
              <w:bottom w:val="nil"/>
            </w:tcBorders>
          </w:tcPr>
          <w:p w14:paraId="2E71F884" w14:textId="2E4537AD" w:rsidR="00D70A1C" w:rsidRPr="00262F10" w:rsidRDefault="001807B4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50,837</w:t>
            </w:r>
          </w:p>
        </w:tc>
      </w:tr>
    </w:tbl>
    <w:p w14:paraId="620372CF" w14:textId="77777777" w:rsidR="004B4B23" w:rsidRPr="00262F10" w:rsidRDefault="004B4B23" w:rsidP="00D93E27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C25C1D" w14:textId="3DAC2F5E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</w:t>
      </w:r>
      <w:r w:rsidR="00D5497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ยืมจากญาติกรรมการ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มีวัตถุประสงค์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เพื่อนำเงินไปชำระหนี้กับสถาบันการเงินแห่งหนึ่งก่อนครบกำหนด</w:t>
      </w:r>
      <w:r w:rsidR="001D236D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ลดภาระดอกเบี้ย</w:t>
      </w:r>
    </w:p>
    <w:p w14:paraId="6A9E6145" w14:textId="77777777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59D5E1E" w14:textId="473774CC" w:rsidR="002833F1" w:rsidRPr="00262F10" w:rsidRDefault="00E30990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val="th-TH"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กู้ยืม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จาก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ญาติกรรมการ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ไม่มีหลักประกัน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และมีอัตราดอกเบี้ยร้อยละ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</w:t>
      </w:r>
      <w:r w:rsidR="0078380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โดยมี</w:t>
      </w:r>
      <w:r w:rsidR="00B30EA6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กำหน</w:t>
      </w:r>
      <w:r w:rsidR="00F2694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ดชำระเงินต้นและดอกเบี้ยเป็นรายงวดตามเงื่อนไขของสัญญาเงินกู้ </w:t>
      </w:r>
      <w:r w:rsidR="006F1085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ทั้งนี้ 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B825C6" w:rsidRPr="00262F10">
        <w:rPr>
          <w:rFonts w:ascii="Cordia New" w:hAnsi="Cordia New" w:cs="Cordia New" w:hint="cs"/>
          <w:sz w:val="26"/>
          <w:szCs w:val="26"/>
          <w:cs/>
        </w:rPr>
        <w:t>ต้อง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ชำระหนี้ทั้ง</w:t>
      </w:r>
      <w:r w:rsidR="00AA1AC3" w:rsidRPr="00262F10">
        <w:rPr>
          <w:rFonts w:ascii="Cordia New" w:hAnsi="Cordia New" w:cs="Cordia New" w:hint="cs"/>
          <w:sz w:val="26"/>
          <w:szCs w:val="26"/>
          <w:cs/>
        </w:rPr>
        <w:t>หมดให้เสร็จสิ้นภายในเดือนกันยายน</w:t>
      </w:r>
      <w:r w:rsidR="001B5FC6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B5FC6" w:rsidRPr="00262F10">
        <w:rPr>
          <w:rFonts w:ascii="Cordia New" w:hAnsi="Cordia New" w:cs="Cordia New"/>
          <w:sz w:val="26"/>
          <w:szCs w:val="26"/>
        </w:rPr>
        <w:t>2571</w:t>
      </w:r>
    </w:p>
    <w:p w14:paraId="47E40821" w14:textId="77777777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5B22637A" w14:textId="77777777" w:rsidR="00611357" w:rsidRDefault="00611357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1408B867" w14:textId="514F2D04" w:rsidR="00FA79C2" w:rsidRPr="00262F10" w:rsidRDefault="00FA79C2" w:rsidP="00C16FF0">
      <w:pPr>
        <w:tabs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F5AC73F" w14:textId="72293947" w:rsidR="005753E0" w:rsidRPr="00262F10" w:rsidRDefault="005753E0" w:rsidP="00912DA7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ลูกหนี้การค้า</w:t>
      </w:r>
      <w:r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 </w:t>
      </w:r>
      <w:r w:rsidR="00A83569" w:rsidRPr="00262F10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- </w:t>
      </w:r>
      <w:r w:rsidR="00241D9E" w:rsidRPr="00262F10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ลูกค้าทั่วไป</w:t>
      </w:r>
    </w:p>
    <w:p w14:paraId="187338BA" w14:textId="77777777" w:rsidR="00100BB0" w:rsidRPr="00262F10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6933A646" w14:textId="37845131" w:rsidR="00EF1E53" w:rsidRPr="00262F10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 xml:space="preserve">ณ วันที่ </w:t>
      </w:r>
      <w:r w:rsidR="00190497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190497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19049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3420E7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8</w:t>
      </w:r>
      <w:r w:rsidR="008A5BC4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8A5BC4" w:rsidRPr="00262F10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D57D8F" w:rsidRPr="00262F10">
        <w:rPr>
          <w:rFonts w:ascii="Cordia New" w:hAnsi="Cordia New" w:cs="Cordia New" w:hint="cs"/>
          <w:sz w:val="26"/>
          <w:szCs w:val="26"/>
        </w:rPr>
        <w:t>31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="00D57D8F" w:rsidRPr="00262F10">
        <w:rPr>
          <w:rFonts w:ascii="Cordia New" w:hAnsi="Cordia New" w:cs="Cordia New" w:hint="cs"/>
          <w:sz w:val="26"/>
          <w:szCs w:val="26"/>
        </w:rPr>
        <w:t>256</w:t>
      </w:r>
      <w:r w:rsidR="004B4B23" w:rsidRPr="00262F10">
        <w:rPr>
          <w:rFonts w:ascii="Cordia New" w:hAnsi="Cordia New" w:cs="Cordia New" w:hint="cs"/>
          <w:sz w:val="26"/>
          <w:szCs w:val="26"/>
        </w:rPr>
        <w:t>7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2DF" w:rsidRPr="00262F10">
        <w:rPr>
          <w:rFonts w:ascii="Cordia New" w:hAnsi="Cordia New" w:cs="Cordia New" w:hint="cs"/>
          <w:sz w:val="26"/>
          <w:szCs w:val="26"/>
          <w:cs/>
        </w:rPr>
        <w:t xml:space="preserve">ลูกหนี้การค้า </w:t>
      </w:r>
      <w:r w:rsidR="009746F7" w:rsidRPr="00262F10">
        <w:rPr>
          <w:rFonts w:ascii="Cordia New" w:hAnsi="Cordia New" w:cs="Cordia New" w:hint="cs"/>
          <w:sz w:val="26"/>
          <w:szCs w:val="26"/>
        </w:rPr>
        <w:t>-</w:t>
      </w:r>
      <w:r w:rsidR="00CB12DF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156048" w:rsidRPr="00262F10">
        <w:rPr>
          <w:rFonts w:ascii="Cordia New" w:hAnsi="Cordia New" w:cs="Cordia New" w:hint="cs"/>
          <w:sz w:val="26"/>
          <w:szCs w:val="26"/>
          <w:cs/>
        </w:rPr>
        <w:t>ลูกค้าทั่วไป</w:t>
      </w:r>
      <w:r w:rsidR="000B220E" w:rsidRPr="00262F10">
        <w:rPr>
          <w:rFonts w:ascii="Cordia New" w:hAnsi="Cordia New" w:cs="Cordia New" w:hint="cs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F3FADD4" w14:textId="77777777" w:rsidR="00BB0CE8" w:rsidRPr="00262F10" w:rsidRDefault="00BB0CE8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262F10" w14:paraId="39D57C51" w14:textId="77777777" w:rsidTr="00BB0CE8">
        <w:tc>
          <w:tcPr>
            <w:tcW w:w="3936" w:type="dxa"/>
          </w:tcPr>
          <w:p w14:paraId="69D420A6" w14:textId="35147BA4" w:rsidR="0026390A" w:rsidRPr="00262F10" w:rsidRDefault="004B4B2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6194467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2A35EE10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3D166F92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20E7" w:rsidRPr="00262F10" w14:paraId="425A0BC5" w14:textId="77777777" w:rsidTr="00BB0CE8">
        <w:tc>
          <w:tcPr>
            <w:tcW w:w="3936" w:type="dxa"/>
          </w:tcPr>
          <w:p w14:paraId="4E0EF496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5D23BE00" w:rsidR="003420E7" w:rsidRPr="00262F10" w:rsidRDefault="0019049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775A75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12D09A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6C539263" w:rsidR="003420E7" w:rsidRPr="00262F10" w:rsidRDefault="0019049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775A75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3EF27217" w:rsidR="003420E7" w:rsidRPr="00262F10" w:rsidRDefault="003420E7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4B4B23"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</w:t>
            </w:r>
          </w:p>
        </w:tc>
      </w:tr>
      <w:tr w:rsidR="004D4C3A" w:rsidRPr="00262F10" w14:paraId="7F50F15D" w14:textId="77777777" w:rsidTr="00BB0CE8">
        <w:trPr>
          <w:trHeight w:hRule="exact" w:val="333"/>
        </w:trPr>
        <w:tc>
          <w:tcPr>
            <w:tcW w:w="3936" w:type="dxa"/>
            <w:vAlign w:val="bottom"/>
          </w:tcPr>
          <w:p w14:paraId="1382682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3A51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73459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A6546" w:rsidRPr="00262F10" w14:paraId="3757F7CD" w14:textId="77777777" w:rsidTr="00BB0CE8">
        <w:tc>
          <w:tcPr>
            <w:tcW w:w="3936" w:type="dxa"/>
            <w:hideMark/>
          </w:tcPr>
          <w:p w14:paraId="5F486695" w14:textId="1AFB786A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78AA5B34" w:rsidR="00FA6546" w:rsidRPr="002004DA" w:rsidRDefault="007678DA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135,986</w:t>
            </w:r>
          </w:p>
        </w:tc>
        <w:tc>
          <w:tcPr>
            <w:tcW w:w="236" w:type="dxa"/>
          </w:tcPr>
          <w:p w14:paraId="0F8ACB3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A2A810" w14:textId="44BCC3D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227,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91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2D1658A9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4D5425FB" w14:textId="226E0AC3" w:rsidR="00FA6546" w:rsidRPr="00262F10" w:rsidRDefault="00C7239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127,46</w:t>
            </w:r>
            <w:r w:rsidR="00A46535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041FF2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6EE737E3" w14:textId="50AFD3A2" w:rsidR="00FA6546" w:rsidRPr="00262F10" w:rsidRDefault="00167642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859D2" w:rsidRPr="00262F1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F37EA" w:rsidRPr="00262F10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262F1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FA6546" w:rsidRPr="00262F10" w14:paraId="30220877" w14:textId="77777777" w:rsidTr="00BB0CE8">
        <w:tc>
          <w:tcPr>
            <w:tcW w:w="3936" w:type="dxa"/>
          </w:tcPr>
          <w:p w14:paraId="0EDBAA99" w14:textId="3C473C38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FA6546" w:rsidRPr="002004DA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F92F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DE6A7D6" w14:textId="7286E19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C191E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D23A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038A2D84" w14:textId="77777777" w:rsidTr="00BB0CE8">
        <w:tc>
          <w:tcPr>
            <w:tcW w:w="3936" w:type="dxa"/>
          </w:tcPr>
          <w:p w14:paraId="3341DE84" w14:textId="13DE15A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น้อยกว่า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3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270EE889" w:rsidR="00FA6546" w:rsidRPr="002004DA" w:rsidRDefault="0047709E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138,816</w:t>
            </w:r>
          </w:p>
        </w:tc>
        <w:tc>
          <w:tcPr>
            <w:tcW w:w="236" w:type="dxa"/>
          </w:tcPr>
          <w:p w14:paraId="4E5E15DE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A79C5A3" w14:textId="5B6B4FE1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152,210</w:t>
            </w:r>
          </w:p>
        </w:tc>
        <w:tc>
          <w:tcPr>
            <w:tcW w:w="237" w:type="dxa"/>
          </w:tcPr>
          <w:p w14:paraId="7C9FB0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53E645" w14:textId="165F765A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135,155</w:t>
            </w:r>
          </w:p>
        </w:tc>
        <w:tc>
          <w:tcPr>
            <w:tcW w:w="236" w:type="dxa"/>
          </w:tcPr>
          <w:p w14:paraId="4EB59A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2805DA08" w14:textId="140E222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149,674</w:t>
            </w:r>
          </w:p>
        </w:tc>
      </w:tr>
      <w:tr w:rsidR="00FA6546" w:rsidRPr="00262F10" w14:paraId="3D5F3FC5" w14:textId="77777777" w:rsidTr="00BB0CE8">
        <w:tc>
          <w:tcPr>
            <w:tcW w:w="3936" w:type="dxa"/>
          </w:tcPr>
          <w:p w14:paraId="6B996A86" w14:textId="49F14AF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6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4CC5ED17" w:rsidR="00FA6546" w:rsidRPr="002004DA" w:rsidRDefault="00BE4625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19,010</w:t>
            </w:r>
          </w:p>
        </w:tc>
        <w:tc>
          <w:tcPr>
            <w:tcW w:w="236" w:type="dxa"/>
          </w:tcPr>
          <w:p w14:paraId="30B97244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6162DC" w14:textId="3EE44D92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29,835</w:t>
            </w:r>
          </w:p>
        </w:tc>
        <w:tc>
          <w:tcPr>
            <w:tcW w:w="237" w:type="dxa"/>
          </w:tcPr>
          <w:p w14:paraId="141A68B1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2F0ED0" w14:textId="5B66DAC3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18,178</w:t>
            </w:r>
          </w:p>
        </w:tc>
        <w:tc>
          <w:tcPr>
            <w:tcW w:w="236" w:type="dxa"/>
          </w:tcPr>
          <w:p w14:paraId="2C582A77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4D61D618" w14:textId="7D4195D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29,345</w:t>
            </w:r>
          </w:p>
        </w:tc>
      </w:tr>
      <w:tr w:rsidR="00FA6546" w:rsidRPr="00262F10" w14:paraId="7BD5A80E" w14:textId="77777777" w:rsidTr="00BB0CE8">
        <w:tc>
          <w:tcPr>
            <w:tcW w:w="3936" w:type="dxa"/>
          </w:tcPr>
          <w:p w14:paraId="3485F7FD" w14:textId="48D5880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0150CEB0" w:rsidR="00FA6546" w:rsidRPr="002004DA" w:rsidRDefault="00DF35D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22,134</w:t>
            </w:r>
          </w:p>
        </w:tc>
        <w:tc>
          <w:tcPr>
            <w:tcW w:w="236" w:type="dxa"/>
          </w:tcPr>
          <w:p w14:paraId="7086FAE8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54828E" w14:textId="5780A3E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8,351</w:t>
            </w:r>
          </w:p>
        </w:tc>
        <w:tc>
          <w:tcPr>
            <w:tcW w:w="237" w:type="dxa"/>
          </w:tcPr>
          <w:p w14:paraId="1621473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B51931" w14:textId="397BDDD5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21,883</w:t>
            </w:r>
          </w:p>
        </w:tc>
        <w:tc>
          <w:tcPr>
            <w:tcW w:w="236" w:type="dxa"/>
          </w:tcPr>
          <w:p w14:paraId="5F941FF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509B95FB" w14:textId="581F8C70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8,300</w:t>
            </w:r>
          </w:p>
        </w:tc>
      </w:tr>
      <w:tr w:rsidR="00FA6546" w:rsidRPr="00262F10" w14:paraId="116EA551" w14:textId="77777777" w:rsidTr="00BB0CE8">
        <w:tc>
          <w:tcPr>
            <w:tcW w:w="3936" w:type="dxa"/>
          </w:tcPr>
          <w:p w14:paraId="18BE4A92" w14:textId="42D1158B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5254B5D4" w:rsidR="00FA6546" w:rsidRPr="002004DA" w:rsidRDefault="001F43F9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4,729</w:t>
            </w:r>
          </w:p>
        </w:tc>
        <w:tc>
          <w:tcPr>
            <w:tcW w:w="236" w:type="dxa"/>
          </w:tcPr>
          <w:p w14:paraId="398FCDA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7D1D4BF4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248</w:t>
            </w:r>
          </w:p>
        </w:tc>
        <w:tc>
          <w:tcPr>
            <w:tcW w:w="237" w:type="dxa"/>
          </w:tcPr>
          <w:p w14:paraId="7BC1CBC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40F1A6FB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4,711</w:t>
            </w:r>
          </w:p>
        </w:tc>
        <w:tc>
          <w:tcPr>
            <w:tcW w:w="236" w:type="dxa"/>
          </w:tcPr>
          <w:p w14:paraId="169FBD0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4D5B8B6A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232</w:t>
            </w:r>
          </w:p>
        </w:tc>
      </w:tr>
      <w:tr w:rsidR="00FA6546" w:rsidRPr="00262F10" w14:paraId="382C7843" w14:textId="77777777" w:rsidTr="00BB0CE8">
        <w:tc>
          <w:tcPr>
            <w:tcW w:w="3936" w:type="dxa"/>
          </w:tcPr>
          <w:p w14:paraId="24CDB232" w14:textId="6A343F86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2CF9B7F2" w:rsidR="00FA6546" w:rsidRPr="002004DA" w:rsidRDefault="00CC21C8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04DA">
              <w:rPr>
                <w:rFonts w:ascii="Cordia New" w:hAnsi="Cordia New" w:cs="Cordia New"/>
                <w:sz w:val="26"/>
                <w:szCs w:val="26"/>
              </w:rPr>
              <w:t>320,675</w:t>
            </w:r>
          </w:p>
        </w:tc>
        <w:tc>
          <w:tcPr>
            <w:tcW w:w="236" w:type="dxa"/>
          </w:tcPr>
          <w:p w14:paraId="027ABF6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18AD47D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58641A" w:rsidRPr="00262F10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60112D7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3B8AB6D3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307,391</w:t>
            </w:r>
          </w:p>
        </w:tc>
        <w:tc>
          <w:tcPr>
            <w:tcW w:w="236" w:type="dxa"/>
          </w:tcPr>
          <w:p w14:paraId="178CDB9D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46CE919C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1C0582" w:rsidRPr="00262F10">
              <w:rPr>
                <w:rFonts w:ascii="Cordia New" w:hAnsi="Cordia New" w:cs="Cordia New"/>
                <w:sz w:val="26"/>
                <w:szCs w:val="26"/>
              </w:rPr>
              <w:t>823</w:t>
            </w:r>
          </w:p>
        </w:tc>
      </w:tr>
      <w:tr w:rsidR="00FA6546" w:rsidRPr="00262F10" w14:paraId="2FF21550" w14:textId="77777777" w:rsidTr="00BB0CE8">
        <w:tc>
          <w:tcPr>
            <w:tcW w:w="3936" w:type="dxa"/>
          </w:tcPr>
          <w:p w14:paraId="15C253E8" w14:textId="2FEFB1B9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 xml:space="preserve"> ค่า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2B3DBEAE" w:rsidR="00FA6546" w:rsidRPr="009B512C" w:rsidRDefault="0020676F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9B512C">
              <w:rPr>
                <w:rFonts w:ascii="Cordia New" w:hAnsi="Cordia New" w:cs="Cordia New"/>
                <w:sz w:val="26"/>
                <w:szCs w:val="26"/>
              </w:rPr>
              <w:t>(947)</w:t>
            </w:r>
          </w:p>
        </w:tc>
        <w:tc>
          <w:tcPr>
            <w:tcW w:w="236" w:type="dxa"/>
          </w:tcPr>
          <w:p w14:paraId="0222BC2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9A1964" w14:textId="282CCBC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  <w:tc>
          <w:tcPr>
            <w:tcW w:w="237" w:type="dxa"/>
          </w:tcPr>
          <w:p w14:paraId="77CCBB4A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718CC173" w:rsidR="00FA6546" w:rsidRPr="00262F10" w:rsidRDefault="000E134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E7A8C">
              <w:rPr>
                <w:rFonts w:ascii="Cordia New" w:hAnsi="Cordia New" w:cs="Cordia New"/>
                <w:sz w:val="26"/>
                <w:szCs w:val="26"/>
              </w:rPr>
              <w:t>947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D1CBCF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401CB510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(58)</w:t>
            </w:r>
          </w:p>
        </w:tc>
      </w:tr>
      <w:tr w:rsidR="00FA6546" w:rsidRPr="00262F10" w14:paraId="4BCD8D2A" w14:textId="77777777" w:rsidTr="00BB0CE8">
        <w:tc>
          <w:tcPr>
            <w:tcW w:w="3936" w:type="dxa"/>
            <w:hideMark/>
          </w:tcPr>
          <w:p w14:paraId="09478BC6" w14:textId="7B29DDA5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3EDB365B" w:rsidR="00FA6546" w:rsidRPr="009B512C" w:rsidRDefault="00C373F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373F6">
              <w:rPr>
                <w:rFonts w:ascii="Cordia New" w:hAnsi="Cordia New" w:cs="Cordia New"/>
                <w:sz w:val="26"/>
                <w:szCs w:val="26"/>
              </w:rPr>
              <w:t>319,728</w:t>
            </w:r>
          </w:p>
        </w:tc>
        <w:tc>
          <w:tcPr>
            <w:tcW w:w="236" w:type="dxa"/>
          </w:tcPr>
          <w:p w14:paraId="11524562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1BBEFD8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41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207905" w:rsidRPr="00262F10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5571DE1E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73F1571B" w:rsidR="00FA6546" w:rsidRPr="00262F10" w:rsidRDefault="003E7A8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306,444</w:t>
            </w:r>
          </w:p>
        </w:tc>
        <w:tc>
          <w:tcPr>
            <w:tcW w:w="236" w:type="dxa"/>
          </w:tcPr>
          <w:p w14:paraId="505CE198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69B40334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39</w:t>
            </w:r>
            <w:r w:rsidR="00AD055A" w:rsidRPr="00262F1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="00AD055A" w:rsidRPr="00262F10">
              <w:rPr>
                <w:rFonts w:ascii="Cordia New" w:hAnsi="Cordia New" w:cs="Cordia New"/>
                <w:sz w:val="26"/>
                <w:szCs w:val="26"/>
              </w:rPr>
              <w:t>76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5</w:t>
            </w:r>
          </w:p>
        </w:tc>
      </w:tr>
    </w:tbl>
    <w:p w14:paraId="06E5A446" w14:textId="77777777" w:rsidR="006C7CBF" w:rsidRPr="00262F10" w:rsidRDefault="006C7CBF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B1184D8" w14:textId="30BBBB62" w:rsidR="00C04DF6" w:rsidRPr="00262F10" w:rsidRDefault="001364A5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เงินลงทุนในบริษัทย่อย</w:t>
      </w:r>
    </w:p>
    <w:tbl>
      <w:tblPr>
        <w:tblStyle w:val="TableGridLight1"/>
        <w:tblW w:w="9234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883"/>
        <w:gridCol w:w="530"/>
        <w:gridCol w:w="353"/>
        <w:gridCol w:w="883"/>
        <w:gridCol w:w="177"/>
        <w:gridCol w:w="774"/>
        <w:gridCol w:w="699"/>
        <w:gridCol w:w="184"/>
        <w:gridCol w:w="1007"/>
        <w:gridCol w:w="342"/>
        <w:gridCol w:w="541"/>
        <w:gridCol w:w="917"/>
      </w:tblGrid>
      <w:tr w:rsidR="003C6699" w:rsidRPr="00262F10" w14:paraId="36671335" w14:textId="77777777" w:rsidTr="004A377B">
        <w:trPr>
          <w:trHeight w:val="124"/>
        </w:trPr>
        <w:tc>
          <w:tcPr>
            <w:tcW w:w="1944" w:type="dxa"/>
          </w:tcPr>
          <w:p w14:paraId="22AA4F64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14:paraId="7AB4802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3" w:type="dxa"/>
            <w:gridSpan w:val="3"/>
          </w:tcPr>
          <w:p w14:paraId="79A617CF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3" w:type="dxa"/>
            <w:gridSpan w:val="2"/>
          </w:tcPr>
          <w:p w14:paraId="73EC5BE7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33" w:type="dxa"/>
            <w:gridSpan w:val="3"/>
          </w:tcPr>
          <w:p w14:paraId="4D8EA8EC" w14:textId="77777777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58" w:type="dxa"/>
            <w:gridSpan w:val="2"/>
          </w:tcPr>
          <w:p w14:paraId="74F3573F" w14:textId="6FCBE92D" w:rsidR="003C6699" w:rsidRPr="00262F10" w:rsidRDefault="003C6699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77397" w:rsidRPr="00262F10" w14:paraId="08760719" w14:textId="77777777" w:rsidTr="004A377B">
        <w:tc>
          <w:tcPr>
            <w:tcW w:w="1944" w:type="dxa"/>
          </w:tcPr>
          <w:p w14:paraId="2B58B3E5" w14:textId="45F1EE13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หน่วย :</w:t>
            </w:r>
            <w:proofErr w:type="gram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7290" w:type="dxa"/>
            <w:gridSpan w:val="12"/>
          </w:tcPr>
          <w:p w14:paraId="04FA114A" w14:textId="00D56E17" w:rsidR="00F77397" w:rsidRPr="00262F10" w:rsidRDefault="00FF491B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7397" w:rsidRPr="00262F10" w14:paraId="222490AB" w14:textId="77777777" w:rsidTr="004A377B">
        <w:tc>
          <w:tcPr>
            <w:tcW w:w="1944" w:type="dxa"/>
          </w:tcPr>
          <w:p w14:paraId="32FAFAF0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6" w:type="dxa"/>
            <w:gridSpan w:val="3"/>
          </w:tcPr>
          <w:p w14:paraId="61798D25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4" w:type="dxa"/>
            <w:gridSpan w:val="3"/>
          </w:tcPr>
          <w:p w14:paraId="0F28BAFB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90" w:type="dxa"/>
            <w:gridSpan w:val="3"/>
          </w:tcPr>
          <w:p w14:paraId="2899F04C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00" w:type="dxa"/>
            <w:gridSpan w:val="3"/>
          </w:tcPr>
          <w:p w14:paraId="34A467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190497" w:rsidRPr="00262F10" w14:paraId="172CD2D5" w14:textId="77777777" w:rsidTr="004A377B">
        <w:tc>
          <w:tcPr>
            <w:tcW w:w="1944" w:type="dxa"/>
          </w:tcPr>
          <w:p w14:paraId="6FCEB5CD" w14:textId="77777777" w:rsidR="00190497" w:rsidRPr="00262F10" w:rsidRDefault="00190497" w:rsidP="00190497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60A4CE" w14:textId="5490BBB9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682176D3" w14:textId="25C8E431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83" w:type="dxa"/>
            <w:gridSpan w:val="2"/>
          </w:tcPr>
          <w:p w14:paraId="238FA928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66D87882" w14:textId="3A1C6D8A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</w:tcPr>
          <w:p w14:paraId="4FBEF21E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1993F6BC" w14:textId="6B5B41C3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1" w:type="dxa"/>
            <w:gridSpan w:val="2"/>
          </w:tcPr>
          <w:p w14:paraId="63311BC3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5C6D462A" w14:textId="6E02FE86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</w:tcPr>
          <w:p w14:paraId="3FCF89E9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6729981D" w14:textId="17EA8C69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7" w:type="dxa"/>
          </w:tcPr>
          <w:p w14:paraId="10B92CF9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41BD8F17" w14:textId="2AFF02EE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3" w:type="dxa"/>
            <w:gridSpan w:val="2"/>
          </w:tcPr>
          <w:p w14:paraId="59F649A5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2027372E" w14:textId="58742764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7" w:type="dxa"/>
          </w:tcPr>
          <w:p w14:paraId="64225295" w14:textId="77777777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1B7CA0AD" w14:textId="13C70F0D" w:rsidR="00190497" w:rsidRPr="00262F10" w:rsidRDefault="00190497" w:rsidP="0019049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F77397" w:rsidRPr="00262F10" w14:paraId="38038DA3" w14:textId="77777777" w:rsidTr="004A377B">
        <w:trPr>
          <w:trHeight w:val="270"/>
        </w:trPr>
        <w:tc>
          <w:tcPr>
            <w:tcW w:w="1944" w:type="dxa"/>
          </w:tcPr>
          <w:p w14:paraId="2DA101E2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4D2000A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</w:tcPr>
          <w:p w14:paraId="5758374E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6E4E839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51" w:type="dxa"/>
            <w:gridSpan w:val="2"/>
          </w:tcPr>
          <w:p w14:paraId="551B83BC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  <w:gridSpan w:val="2"/>
          </w:tcPr>
          <w:p w14:paraId="1B99A694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984917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  <w:gridSpan w:val="2"/>
          </w:tcPr>
          <w:p w14:paraId="1D38E295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591EE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262F10" w14:paraId="3A5F1055" w14:textId="77777777" w:rsidTr="004A377B">
        <w:trPr>
          <w:trHeight w:val="149"/>
        </w:trPr>
        <w:tc>
          <w:tcPr>
            <w:tcW w:w="1944" w:type="dxa"/>
          </w:tcPr>
          <w:p w14:paraId="7B5D7A82" w14:textId="1843FD36" w:rsidR="00FA6546" w:rsidRPr="00262F10" w:rsidRDefault="00FA6546" w:rsidP="00FA6546">
            <w:pPr>
              <w:spacing w:line="340" w:lineRule="exact"/>
              <w:ind w:right="-18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สเปซเ</w:t>
            </w:r>
            <w:proofErr w:type="spell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883" w:type="dxa"/>
          </w:tcPr>
          <w:p w14:paraId="4C31B454" w14:textId="458F6902" w:rsidR="00FA6546" w:rsidRPr="00262F10" w:rsidRDefault="0068149B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883" w:type="dxa"/>
            <w:gridSpan w:val="2"/>
          </w:tcPr>
          <w:p w14:paraId="29DFD1F5" w14:textId="6B2632C9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0A867CDF" w14:textId="3AFBB3DF" w:rsidR="00FA6546" w:rsidRPr="00262F10" w:rsidRDefault="00B23618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951" w:type="dxa"/>
            <w:gridSpan w:val="2"/>
          </w:tcPr>
          <w:p w14:paraId="64713AD2" w14:textId="5D626C35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883" w:type="dxa"/>
            <w:gridSpan w:val="2"/>
          </w:tcPr>
          <w:p w14:paraId="66EA72E3" w14:textId="705FD125" w:rsidR="00FA6546" w:rsidRPr="00262F10" w:rsidRDefault="0055363F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1007" w:type="dxa"/>
            <w:vAlign w:val="center"/>
          </w:tcPr>
          <w:p w14:paraId="4B465E2F" w14:textId="7F6342EF" w:rsidR="00FA6546" w:rsidRPr="00262F10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883" w:type="dxa"/>
            <w:gridSpan w:val="2"/>
          </w:tcPr>
          <w:p w14:paraId="6598043E" w14:textId="26E7750D" w:rsidR="00FA6546" w:rsidRPr="00262F10" w:rsidRDefault="0055363F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13E7B031" w14:textId="1E0BD4B2" w:rsidR="00FA6546" w:rsidRPr="00262F10" w:rsidRDefault="00FA6546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54EBC29D" w14:textId="77777777" w:rsidR="00C01B32" w:rsidRPr="00262F10" w:rsidRDefault="00C01B32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37665C79" w14:textId="07842277" w:rsidR="00190497" w:rsidRDefault="00190497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32AD7C4" w14:textId="77777777" w:rsidR="009E5434" w:rsidRPr="00DD7774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50E6F510" w14:textId="0DE47AB9" w:rsidR="00903D86" w:rsidRPr="00DD7774" w:rsidRDefault="00946BD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ที่ดิน</w:t>
      </w:r>
      <w:r w:rsidR="000E519E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อาคาร</w:t>
      </w:r>
      <w:r w:rsidR="00C5637E" w:rsidRPr="00DD7774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และอุปกรณ์ </w:t>
      </w:r>
    </w:p>
    <w:p w14:paraId="16094646" w14:textId="77777777" w:rsidR="00E16FAA" w:rsidRPr="00DD7774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6C0082F" w14:textId="19FD7CE7" w:rsidR="00A853F9" w:rsidRPr="00DD7774" w:rsidRDefault="00A853F9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DD7774">
        <w:rPr>
          <w:rFonts w:asciiTheme="minorBidi" w:hAnsiTheme="minorBidi" w:cstheme="minorBidi"/>
          <w:sz w:val="26"/>
          <w:szCs w:val="26"/>
          <w:cs/>
        </w:rPr>
        <w:t>รายการเปลี่ยนแปลง</w:t>
      </w:r>
      <w:r w:rsidR="00CC4F80" w:rsidRPr="00DD7774">
        <w:rPr>
          <w:rFonts w:asciiTheme="minorBidi" w:hAnsiTheme="minorBidi" w:cstheme="minorBidi"/>
          <w:sz w:val="26"/>
          <w:szCs w:val="26"/>
          <w:cs/>
        </w:rPr>
        <w:t>อย่างย่อ</w:t>
      </w:r>
      <w:r w:rsidRPr="00DD7774">
        <w:rPr>
          <w:rFonts w:asciiTheme="minorBidi" w:hAnsiTheme="minorBidi" w:cstheme="minorBidi"/>
          <w:sz w:val="26"/>
          <w:szCs w:val="26"/>
          <w:cs/>
        </w:rPr>
        <w:t>ของที่ดิน อาคารและอุปกรณ์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611357" w:rsidRPr="00DD7774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611357" w:rsidRPr="00DD7774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611357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มิถุนายน </w:t>
      </w:r>
      <w:r w:rsidR="009E5434" w:rsidRPr="00DD7774">
        <w:rPr>
          <w:rFonts w:asciiTheme="minorBidi" w:hAnsiTheme="minorBidi" w:cstheme="minorBidi"/>
          <w:sz w:val="26"/>
          <w:szCs w:val="26"/>
        </w:rPr>
        <w:t>2568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 มี</w:t>
      </w:r>
      <w:r w:rsidRPr="00DD7774">
        <w:rPr>
          <w:rFonts w:asciiTheme="minorBidi" w:hAnsiTheme="minorBidi" w:cstheme="minorBidi"/>
          <w:sz w:val="26"/>
          <w:szCs w:val="26"/>
          <w:cs/>
        </w:rPr>
        <w:t>ดังต่อไปนี้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7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671"/>
        <w:gridCol w:w="2183"/>
        <w:gridCol w:w="236"/>
        <w:gridCol w:w="2181"/>
      </w:tblGrid>
      <w:tr w:rsidR="004D4C3A" w:rsidRPr="00262F10" w14:paraId="3EF9C57A" w14:textId="77777777" w:rsidTr="00BB0CE8">
        <w:tc>
          <w:tcPr>
            <w:tcW w:w="4671" w:type="dxa"/>
          </w:tcPr>
          <w:p w14:paraId="0BFF0C14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E0C7537" w14:textId="193A2272" w:rsidR="00A853F9" w:rsidRPr="00262F10" w:rsidRDefault="00A853F9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3C194307" w14:textId="77777777" w:rsidTr="00BB0CE8">
        <w:tc>
          <w:tcPr>
            <w:tcW w:w="4671" w:type="dxa"/>
          </w:tcPr>
          <w:p w14:paraId="0F19B4F6" w14:textId="3648042B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289457F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79786A70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0388EE80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97AA4" w:rsidRPr="00262F10" w14:paraId="5F29531B" w14:textId="77777777" w:rsidTr="00BB0CE8">
        <w:trPr>
          <w:trHeight w:val="283"/>
        </w:trPr>
        <w:tc>
          <w:tcPr>
            <w:tcW w:w="4671" w:type="dxa"/>
          </w:tcPr>
          <w:p w14:paraId="302D33B8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10643E0C" w14:textId="77777777" w:rsidTr="00BB0CE8">
        <w:tc>
          <w:tcPr>
            <w:tcW w:w="4671" w:type="dxa"/>
          </w:tcPr>
          <w:p w14:paraId="6868791C" w14:textId="2D06698A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</w:tcPr>
          <w:p w14:paraId="0AFB267B" w14:textId="4F96E0D3" w:rsidR="00997AA4" w:rsidRPr="002004DA" w:rsidRDefault="0072585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324,578</w:t>
            </w:r>
          </w:p>
        </w:tc>
        <w:tc>
          <w:tcPr>
            <w:tcW w:w="236" w:type="dxa"/>
          </w:tcPr>
          <w:p w14:paraId="5FFFE119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619E6E11" w:rsidR="00997AA4" w:rsidRPr="002004DA" w:rsidRDefault="0072585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318,966</w:t>
            </w:r>
          </w:p>
        </w:tc>
      </w:tr>
      <w:tr w:rsidR="00997AA4" w:rsidRPr="00262F10" w14:paraId="76E7BADB" w14:textId="77777777" w:rsidTr="00BB0CE8">
        <w:tc>
          <w:tcPr>
            <w:tcW w:w="4671" w:type="dxa"/>
          </w:tcPr>
          <w:p w14:paraId="6F90B3C2" w14:textId="3529F7B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</w:tcPr>
          <w:p w14:paraId="1D4D0620" w14:textId="4F12C8D6" w:rsidR="00997AA4" w:rsidRPr="002004DA" w:rsidRDefault="00A3084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8,04</w:t>
            </w:r>
            <w:r w:rsidR="005E53F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</w:tcPr>
          <w:p w14:paraId="2EF0BBC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7EAA7D94" w:rsidR="00997AA4" w:rsidRPr="002004DA" w:rsidRDefault="007F275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7,95</w:t>
            </w:r>
            <w:r w:rsidR="00812865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997AA4" w:rsidRPr="00262F10" w14:paraId="6918BA12" w14:textId="77777777" w:rsidTr="00BB0CE8">
        <w:tc>
          <w:tcPr>
            <w:tcW w:w="4671" w:type="dxa"/>
          </w:tcPr>
          <w:p w14:paraId="61E7312E" w14:textId="2DEA31CE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6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</w:tcPr>
          <w:p w14:paraId="7D56A7F2" w14:textId="1BAD2E78" w:rsidR="00997AA4" w:rsidRPr="002004DA" w:rsidRDefault="00C90A35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(90)</w:t>
            </w:r>
          </w:p>
        </w:tc>
        <w:tc>
          <w:tcPr>
            <w:tcW w:w="236" w:type="dxa"/>
          </w:tcPr>
          <w:p w14:paraId="0075E0E2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5DF02C19" w:rsidR="00997AA4" w:rsidRPr="002004DA" w:rsidRDefault="00834AE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(90)</w:t>
            </w:r>
          </w:p>
        </w:tc>
      </w:tr>
      <w:tr w:rsidR="00997AA4" w:rsidRPr="00262F10" w14:paraId="1E46DCC3" w14:textId="77777777" w:rsidTr="00BB0CE8">
        <w:tc>
          <w:tcPr>
            <w:tcW w:w="4671" w:type="dxa"/>
          </w:tcPr>
          <w:p w14:paraId="4E8D137D" w14:textId="6FE7D647" w:rsidR="00997AA4" w:rsidRPr="00262F10" w:rsidRDefault="008123F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="00997AA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vAlign w:val="bottom"/>
          </w:tcPr>
          <w:p w14:paraId="15318F6F" w14:textId="66F846AA" w:rsidR="00997AA4" w:rsidRPr="002004DA" w:rsidRDefault="00A3084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13,578</w:t>
            </w:r>
          </w:p>
        </w:tc>
        <w:tc>
          <w:tcPr>
            <w:tcW w:w="236" w:type="dxa"/>
          </w:tcPr>
          <w:p w14:paraId="295853D1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3C943F22" w14:textId="71555186" w:rsidR="00997AA4" w:rsidRPr="002004DA" w:rsidRDefault="00834AE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004DA">
              <w:rPr>
                <w:rFonts w:asciiTheme="minorBidi" w:hAnsiTheme="minorBidi" w:cstheme="minorBidi"/>
                <w:sz w:val="26"/>
                <w:szCs w:val="26"/>
              </w:rPr>
              <w:t>13,578</w:t>
            </w:r>
          </w:p>
        </w:tc>
      </w:tr>
      <w:tr w:rsidR="00997AA4" w:rsidRPr="00262F10" w14:paraId="737456DF" w14:textId="77777777" w:rsidTr="00BB0CE8">
        <w:tc>
          <w:tcPr>
            <w:tcW w:w="4671" w:type="dxa"/>
          </w:tcPr>
          <w:p w14:paraId="7D5A0000" w14:textId="404E8F16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ด้อยค่า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vAlign w:val="bottom"/>
          </w:tcPr>
          <w:p w14:paraId="00BF0DD8" w14:textId="1FAE934A" w:rsidR="00997AA4" w:rsidRPr="002004DA" w:rsidRDefault="00A3084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236" w:type="dxa"/>
          </w:tcPr>
          <w:p w14:paraId="3C82C51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7FD041AC" w14:textId="54A2C5F9" w:rsidR="00997AA4" w:rsidRPr="002004DA" w:rsidRDefault="00834AE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004DA">
              <w:rPr>
                <w:rFonts w:asciiTheme="minorBidi" w:hAnsiTheme="minorBidi" w:cstheme="minorBidi"/>
                <w:sz w:val="26"/>
                <w:szCs w:val="26"/>
              </w:rPr>
              <w:t>226</w:t>
            </w:r>
          </w:p>
        </w:tc>
      </w:tr>
      <w:tr w:rsidR="00997AA4" w:rsidRPr="00262F10" w14:paraId="0B3C5019" w14:textId="77777777" w:rsidTr="00BB0CE8">
        <w:tc>
          <w:tcPr>
            <w:tcW w:w="4671" w:type="dxa"/>
          </w:tcPr>
          <w:p w14:paraId="22F5418C" w14:textId="5A6E26B8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</w:tcPr>
          <w:p w14:paraId="35E06171" w14:textId="3F3F5020" w:rsidR="00997AA4" w:rsidRPr="002004DA" w:rsidRDefault="00A3084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</w:t>
            </w:r>
            <w:r w:rsidR="005306E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</w:t>
            </w: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 w:rsidR="005306E1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914</w:t>
            </w: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30DC3725" w14:textId="1DF5EF83" w:rsidR="00997AA4" w:rsidRPr="002004DA" w:rsidRDefault="00834AE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004DA">
              <w:rPr>
                <w:rFonts w:asciiTheme="minorBidi" w:hAnsiTheme="minorBidi" w:cstheme="minorBidi"/>
                <w:sz w:val="26"/>
                <w:szCs w:val="26"/>
              </w:rPr>
              <w:t>(18,157)</w:t>
            </w:r>
          </w:p>
        </w:tc>
      </w:tr>
      <w:tr w:rsidR="00997AA4" w:rsidRPr="00262F10" w14:paraId="23DCB75D" w14:textId="77777777" w:rsidTr="00BB0CE8">
        <w:tc>
          <w:tcPr>
            <w:tcW w:w="4671" w:type="dxa"/>
          </w:tcPr>
          <w:p w14:paraId="4418B641" w14:textId="11E21A11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611357" w:rsidRPr="0061135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611357" w:rsidRPr="00611357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0314AD24" w14:textId="67EC693F" w:rsidR="00997AA4" w:rsidRPr="002004DA" w:rsidRDefault="0073434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327,423</w:t>
            </w:r>
          </w:p>
        </w:tc>
        <w:tc>
          <w:tcPr>
            <w:tcW w:w="236" w:type="dxa"/>
          </w:tcPr>
          <w:p w14:paraId="4B42E32B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14F9D04F" w:rsidR="00997AA4" w:rsidRPr="002004DA" w:rsidRDefault="00834AEF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004D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322,47</w:t>
            </w:r>
            <w:r w:rsidR="003358C6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</w:tbl>
    <w:p w14:paraId="4AF376AA" w14:textId="0FC06295" w:rsidR="00B77778" w:rsidRPr="00262F10" w:rsidRDefault="00B7777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0779B79C" w14:textId="7F7E4616" w:rsidR="00761F0F" w:rsidRPr="003B350B" w:rsidRDefault="00761F0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3B350B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p w14:paraId="65F5C371" w14:textId="5E4F7276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3A18C05D" w14:textId="521B69F8" w:rsidR="006D2BC4" w:rsidRPr="00262F10" w:rsidRDefault="006D2BC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รายการเปลี่ยนแปลงอย่างย่อของสินทรัพย์สิทธิการใช้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190497">
        <w:rPr>
          <w:rFonts w:asciiTheme="minorBidi" w:hAnsiTheme="minorBidi" w:cstheme="minorBidi" w:hint="cs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sz w:val="26"/>
          <w:szCs w:val="26"/>
          <w:cs/>
          <w:lang w:val="en-GB"/>
        </w:rPr>
        <w:t xml:space="preserve">มิถุนายน </w:t>
      </w:r>
      <w:r w:rsidRPr="00262F10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2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14"/>
        <w:gridCol w:w="236"/>
        <w:gridCol w:w="2599"/>
      </w:tblGrid>
      <w:tr w:rsidR="006D2BC4" w:rsidRPr="00262F10" w14:paraId="66316C84" w14:textId="77777777" w:rsidTr="00D017AF">
        <w:tc>
          <w:tcPr>
            <w:tcW w:w="6414" w:type="dxa"/>
          </w:tcPr>
          <w:p w14:paraId="629884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00CFA80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9" w:type="dxa"/>
          </w:tcPr>
          <w:p w14:paraId="5CF2B5B3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right="71" w:hanging="104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3980FF36" w14:textId="77777777" w:rsidTr="00D017AF">
        <w:tc>
          <w:tcPr>
            <w:tcW w:w="6414" w:type="dxa"/>
          </w:tcPr>
          <w:p w14:paraId="111CF1A7" w14:textId="77777777" w:rsidR="006D2BC4" w:rsidRPr="00262F10" w:rsidRDefault="006D2BC4" w:rsidP="00F01335">
            <w:pPr>
              <w:tabs>
                <w:tab w:val="clear" w:pos="227"/>
                <w:tab w:val="left" w:pos="0"/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E6F44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2D962D4A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5542E4C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D2BC4" w:rsidRPr="00262F10" w14:paraId="75126984" w14:textId="77777777" w:rsidTr="00D017AF">
        <w:trPr>
          <w:trHeight w:val="350"/>
        </w:trPr>
        <w:tc>
          <w:tcPr>
            <w:tcW w:w="6414" w:type="dxa"/>
          </w:tcPr>
          <w:p w14:paraId="24CBA0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2CB8A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57A04AE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54C73FE6" w14:textId="77777777" w:rsidTr="00D017AF">
        <w:tc>
          <w:tcPr>
            <w:tcW w:w="6414" w:type="dxa"/>
          </w:tcPr>
          <w:p w14:paraId="5E66D2C7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9B116C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9C48FA4" w14:textId="0EEBD023" w:rsidR="006D2BC4" w:rsidRPr="00262F10" w:rsidRDefault="0072585F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17,</w:t>
            </w:r>
            <w:r w:rsidR="00F401F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  <w:tr w:rsidR="006D2BC4" w:rsidRPr="004E2697" w14:paraId="6DE45E5D" w14:textId="77777777" w:rsidTr="00D017AF">
        <w:tc>
          <w:tcPr>
            <w:tcW w:w="6414" w:type="dxa"/>
          </w:tcPr>
          <w:p w14:paraId="2961C88F" w14:textId="77777777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เพิ่มขึ้นจากการประเมินสัญญาเช่าใหม่</w:t>
            </w:r>
          </w:p>
        </w:tc>
        <w:tc>
          <w:tcPr>
            <w:tcW w:w="236" w:type="dxa"/>
          </w:tcPr>
          <w:p w14:paraId="2757EFD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7399C9EC" w14:textId="18AB8C0A" w:rsidR="006D2BC4" w:rsidRPr="004E2697" w:rsidRDefault="00405292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4E26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3,5</w:t>
            </w:r>
            <w:r w:rsidR="00CA26D7" w:rsidRPr="004E26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6D2BC4" w:rsidRPr="004E2697" w14:paraId="72263D5E" w14:textId="77777777" w:rsidTr="00D017AF">
        <w:tc>
          <w:tcPr>
            <w:tcW w:w="6414" w:type="dxa"/>
          </w:tcPr>
          <w:p w14:paraId="6D050AE5" w14:textId="185FE238" w:rsidR="006D2BC4" w:rsidRPr="00262F10" w:rsidRDefault="00CF308D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6D2BC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757FEFCB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481F41A5" w14:textId="48CDB0D8" w:rsidR="006D2BC4" w:rsidRPr="004E2697" w:rsidRDefault="0004229C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4E26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6D2BC4" w:rsidRPr="00262F10" w14:paraId="223CC3C1" w14:textId="77777777" w:rsidTr="00D017AF">
        <w:tc>
          <w:tcPr>
            <w:tcW w:w="6414" w:type="dxa"/>
          </w:tcPr>
          <w:p w14:paraId="400D249A" w14:textId="77777777" w:rsidR="006D2BC4" w:rsidRPr="00262F10" w:rsidRDefault="006D2BC4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5341FFAF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25FAD150" w14:textId="5968681A" w:rsidR="006D2BC4" w:rsidRPr="00262F10" w:rsidRDefault="004B0419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="00FF118C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3,566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D2BC4" w:rsidRPr="00262F10" w14:paraId="11E0808E" w14:textId="77777777" w:rsidTr="00D017AF">
        <w:tc>
          <w:tcPr>
            <w:tcW w:w="6414" w:type="dxa"/>
          </w:tcPr>
          <w:p w14:paraId="102E86DA" w14:textId="7BB56F35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190497" w:rsidRPr="0019049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63F8147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3F35E6B5" w14:textId="1DF82E54" w:rsidR="006D2BC4" w:rsidRPr="00262F10" w:rsidRDefault="004B0419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E7062B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8,</w:t>
            </w:r>
            <w:r w:rsidR="001B4AF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</w:tr>
    </w:tbl>
    <w:p w14:paraId="07E81616" w14:textId="77777777" w:rsidR="006D2BC4" w:rsidRPr="00262F10" w:rsidRDefault="006D2BC4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4670BF94" w14:textId="727F3A03" w:rsidR="00190497" w:rsidRDefault="00190497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br w:type="page"/>
      </w:r>
    </w:p>
    <w:p w14:paraId="37C5CBB7" w14:textId="77777777" w:rsidR="00821C66" w:rsidRPr="00262F10" w:rsidRDefault="00821C66" w:rsidP="00F66663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9A456BB" w14:textId="3686036C" w:rsidR="00BB7699" w:rsidRPr="00262F10" w:rsidRDefault="00BB7699" w:rsidP="00F666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สินทรัพย์ไม่มีตัวตน</w:t>
      </w:r>
    </w:p>
    <w:p w14:paraId="19FC8F84" w14:textId="47596A37" w:rsidR="00CC37C8" w:rsidRPr="00262F10" w:rsidRDefault="00CC37C8" w:rsidP="00F66663">
      <w:pPr>
        <w:pStyle w:val="CordiaNew"/>
        <w:tabs>
          <w:tab w:val="clear" w:pos="4153"/>
        </w:tabs>
        <w:ind w:left="369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4AF2F90" w14:textId="215D207E" w:rsidR="00EB3E2E" w:rsidRPr="00262F10" w:rsidRDefault="00EB3E2E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รายการเปลี่ยนแปลง</w:t>
      </w:r>
      <w:r w:rsidR="00A041A3" w:rsidRPr="00262F10">
        <w:rPr>
          <w:rFonts w:asciiTheme="minorBidi" w:hAnsiTheme="minorBidi" w:cstheme="minorBidi"/>
          <w:spacing w:val="4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ของสินทรัพย์ไม่มีตัวตน</w:t>
      </w:r>
      <w:r w:rsidR="00EC4DEC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>ในระหว่างงวด</w:t>
      </w:r>
      <w:r w:rsidR="00611357">
        <w:rPr>
          <w:rFonts w:asciiTheme="minorBidi" w:hAnsiTheme="minorBidi" w:cstheme="minorBidi" w:hint="cs"/>
          <w:spacing w:val="4"/>
          <w:sz w:val="26"/>
          <w:szCs w:val="26"/>
          <w:cs/>
        </w:rPr>
        <w:t>หก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spacing w:val="4"/>
          <w:sz w:val="26"/>
          <w:szCs w:val="26"/>
          <w:cs/>
          <w:lang w:val="en-GB"/>
        </w:rPr>
        <w:t xml:space="preserve">มิถุนายน </w:t>
      </w:r>
      <w:r w:rsidR="00EC4DEC" w:rsidRPr="00262F10">
        <w:rPr>
          <w:rFonts w:asciiTheme="minorBidi" w:hAnsiTheme="minorBidi" w:cstheme="minorBidi"/>
          <w:sz w:val="26"/>
          <w:szCs w:val="26"/>
        </w:rPr>
        <w:t>2568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 มี</w:t>
      </w:r>
      <w:r w:rsidR="00EC4DEC" w:rsidRPr="00262F10">
        <w:rPr>
          <w:rFonts w:asciiTheme="minorBidi" w:hAnsiTheme="minorBidi" w:cstheme="minorBidi" w:hint="cs"/>
          <w:spacing w:val="4"/>
          <w:sz w:val="26"/>
          <w:szCs w:val="26"/>
          <w:cs/>
        </w:rPr>
        <w:t>ดังนี้</w:t>
      </w:r>
    </w:p>
    <w:tbl>
      <w:tblPr>
        <w:tblW w:w="919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0"/>
        <w:gridCol w:w="236"/>
        <w:gridCol w:w="2644"/>
      </w:tblGrid>
      <w:tr w:rsidR="004D4C3A" w:rsidRPr="00262F10" w14:paraId="6C0E7235" w14:textId="77777777" w:rsidTr="00D94E23">
        <w:tc>
          <w:tcPr>
            <w:tcW w:w="6310" w:type="dxa"/>
          </w:tcPr>
          <w:p w14:paraId="41898F8E" w14:textId="77777777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0C211424" w14:textId="52A7EB69" w:rsidR="004105CA" w:rsidRPr="00262F10" w:rsidRDefault="004105CA" w:rsidP="00F66663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299B00D1" w14:textId="77777777" w:rsidTr="00D94E23">
        <w:tc>
          <w:tcPr>
            <w:tcW w:w="6310" w:type="dxa"/>
          </w:tcPr>
          <w:p w14:paraId="01403FE3" w14:textId="6156CCF3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54F764D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14:paraId="41DF4E29" w14:textId="7BBCF439" w:rsidR="00FF491B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31E497A9" w14:textId="2EC6588E" w:rsidR="003F2F18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F2F18" w:rsidRPr="00262F10" w14:paraId="112AC4D1" w14:textId="77777777" w:rsidTr="00D94E23">
        <w:trPr>
          <w:trHeight w:val="341"/>
        </w:trPr>
        <w:tc>
          <w:tcPr>
            <w:tcW w:w="6310" w:type="dxa"/>
          </w:tcPr>
          <w:p w14:paraId="3A7B2446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2D82E227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34CF33D7" w14:textId="77777777" w:rsidTr="00D94E23">
        <w:tc>
          <w:tcPr>
            <w:tcW w:w="6310" w:type="dxa"/>
          </w:tcPr>
          <w:p w14:paraId="30CD46D1" w14:textId="4773DE5B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1C6CB42D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148E6E9" w14:textId="03DB4222" w:rsidR="003F2F18" w:rsidRPr="00262F10" w:rsidRDefault="00027BAD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18,181</w:t>
            </w:r>
          </w:p>
        </w:tc>
      </w:tr>
      <w:tr w:rsidR="003F2F18" w:rsidRPr="00262F10" w14:paraId="242E8D1A" w14:textId="77777777" w:rsidTr="00D94E23">
        <w:tc>
          <w:tcPr>
            <w:tcW w:w="6310" w:type="dxa"/>
          </w:tcPr>
          <w:p w14:paraId="73A40882" w14:textId="26AF68CD" w:rsidR="003F2F18" w:rsidRPr="00262F10" w:rsidRDefault="003F2F18" w:rsidP="00F66663">
            <w:pPr>
              <w:tabs>
                <w:tab w:val="left" w:pos="3390"/>
              </w:tabs>
              <w:spacing w:line="380" w:lineRule="exact"/>
              <w:ind w:left="-9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14:paraId="23070581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5F6AEDB8" w14:textId="1A844F9E" w:rsidR="003F2F18" w:rsidRPr="00262F10" w:rsidRDefault="007F275A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(3,00</w:t>
            </w:r>
            <w:r w:rsidR="00D4353F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2F18" w:rsidRPr="00262F10" w14:paraId="52181BC1" w14:textId="77777777" w:rsidTr="00D94E23">
        <w:trPr>
          <w:trHeight w:val="63"/>
        </w:trPr>
        <w:tc>
          <w:tcPr>
            <w:tcW w:w="6310" w:type="dxa"/>
          </w:tcPr>
          <w:p w14:paraId="28E7EF72" w14:textId="6BA8C2E7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190497" w:rsidRPr="0019049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0D46941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bottom w:val="single" w:sz="12" w:space="0" w:color="auto"/>
            </w:tcBorders>
          </w:tcPr>
          <w:p w14:paraId="67AC2519" w14:textId="1A612D67" w:rsidR="003F2F18" w:rsidRPr="00262F10" w:rsidRDefault="007F275A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15,17</w:t>
            </w:r>
            <w:r w:rsidR="00474B4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</w:tbl>
    <w:p w14:paraId="01447D6C" w14:textId="4E371624" w:rsidR="00F659CF" w:rsidRPr="00262F10" w:rsidRDefault="00F659CF" w:rsidP="00F66663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6B7AE14" w14:textId="77777777" w:rsidR="00355523" w:rsidRPr="00262F10" w:rsidRDefault="00355523" w:rsidP="00F666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5D4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จากบุคคลอื่น</w:t>
      </w:r>
    </w:p>
    <w:p w14:paraId="74623EFD" w14:textId="77777777" w:rsidR="004C25A0" w:rsidRPr="00262F10" w:rsidRDefault="004C25A0" w:rsidP="00F66663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W w:w="9266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69"/>
        <w:gridCol w:w="1144"/>
        <w:gridCol w:w="236"/>
        <w:gridCol w:w="1146"/>
        <w:gridCol w:w="237"/>
        <w:gridCol w:w="1143"/>
        <w:gridCol w:w="236"/>
        <w:gridCol w:w="1155"/>
      </w:tblGrid>
      <w:tr w:rsidR="004C25A0" w:rsidRPr="00262F10" w14:paraId="32540387" w14:textId="77777777" w:rsidTr="00F66663">
        <w:tc>
          <w:tcPr>
            <w:tcW w:w="3969" w:type="dxa"/>
          </w:tcPr>
          <w:p w14:paraId="0606F25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BDB0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375DA8A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CE39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25A0" w:rsidRPr="00262F10" w14:paraId="391B21BD" w14:textId="77777777" w:rsidTr="00F66663">
        <w:tc>
          <w:tcPr>
            <w:tcW w:w="3969" w:type="dxa"/>
          </w:tcPr>
          <w:p w14:paraId="5C182C8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22D9D" w14:textId="16BEFA88" w:rsidR="004C25A0" w:rsidRPr="00262F10" w:rsidRDefault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25A0"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4C25A0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C945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378D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7" w:type="dxa"/>
            <w:vAlign w:val="bottom"/>
          </w:tcPr>
          <w:p w14:paraId="629FA28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E764" w14:textId="62F7A204" w:rsidR="004C25A0" w:rsidRPr="00262F10" w:rsidRDefault="0019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4C25A0" w:rsidRPr="00262F10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BB2B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3994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2567</w:t>
            </w:r>
          </w:p>
        </w:tc>
      </w:tr>
      <w:tr w:rsidR="004C25A0" w:rsidRPr="00262F10" w14:paraId="3EFCB155" w14:textId="77777777" w:rsidTr="00F66663">
        <w:trPr>
          <w:trHeight w:hRule="exact" w:val="333"/>
        </w:trPr>
        <w:tc>
          <w:tcPr>
            <w:tcW w:w="3969" w:type="dxa"/>
            <w:vAlign w:val="bottom"/>
          </w:tcPr>
          <w:p w14:paraId="60EA224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132F19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AECD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0DF7A3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69E1ECC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B45497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2106EB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A133C4A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C25A0" w:rsidRPr="00262F10" w14:paraId="64677ED4" w14:textId="77777777" w:rsidTr="00F66663">
        <w:tc>
          <w:tcPr>
            <w:tcW w:w="3969" w:type="dxa"/>
            <w:hideMark/>
          </w:tcPr>
          <w:p w14:paraId="7F2BEA88" w14:textId="023EF221" w:rsidR="004C25A0" w:rsidRPr="00262F10" w:rsidRDefault="00346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2D16FBF" w14:textId="1578531F" w:rsidR="004C25A0" w:rsidRPr="00262F10" w:rsidRDefault="00CA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38,000</w:t>
            </w:r>
          </w:p>
        </w:tc>
        <w:tc>
          <w:tcPr>
            <w:tcW w:w="236" w:type="dxa"/>
          </w:tcPr>
          <w:p w14:paraId="47B8D47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bottom"/>
          </w:tcPr>
          <w:p w14:paraId="18BBD085" w14:textId="2169E105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237" w:type="dxa"/>
          </w:tcPr>
          <w:p w14:paraId="783B3862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2EEFF0A" w14:textId="0D8BF2A0" w:rsidR="004C25A0" w:rsidRPr="00262F10" w:rsidRDefault="005C1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30,000</w:t>
            </w:r>
          </w:p>
        </w:tc>
        <w:tc>
          <w:tcPr>
            <w:tcW w:w="236" w:type="dxa"/>
          </w:tcPr>
          <w:p w14:paraId="75BAEAC9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1ECE1E27" w14:textId="130A021E" w:rsidR="004C25A0" w:rsidRPr="00262F10" w:rsidRDefault="00D7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50,000</w:t>
            </w:r>
          </w:p>
        </w:tc>
      </w:tr>
    </w:tbl>
    <w:p w14:paraId="3D2EC0B1" w14:textId="77777777" w:rsidR="0006665F" w:rsidRDefault="0006665F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53F15352" w14:textId="41859841" w:rsidR="00EA13DB" w:rsidRPr="00262F10" w:rsidRDefault="00EA13DB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1E0CAB08" w14:textId="77777777" w:rsidR="00EA13DB" w:rsidRDefault="00EA13DB" w:rsidP="00E975C9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2A70C888" w14:textId="7AA6E1E5" w:rsidR="007B3B88" w:rsidRDefault="007B3B88" w:rsidP="00E975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Pr="00262F10">
        <w:rPr>
          <w:rFonts w:asciiTheme="minorBidi" w:hAnsiTheme="minorBidi" w:cstheme="minorBidi"/>
          <w:sz w:val="26"/>
          <w:szCs w:val="26"/>
        </w:rPr>
        <w:t>50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262F10">
        <w:rPr>
          <w:rFonts w:asciiTheme="minorBidi" w:hAnsiTheme="minorBidi" w:cstheme="minorBidi"/>
          <w:sz w:val="26"/>
          <w:szCs w:val="26"/>
        </w:rPr>
        <w:t>14.00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262F10">
        <w:rPr>
          <w:rFonts w:asciiTheme="minorBidi" w:hAnsiTheme="minorBidi" w:cstheme="minorBidi"/>
          <w:sz w:val="26"/>
          <w:szCs w:val="26"/>
        </w:rPr>
        <w:t>2.00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เงินกู้ยืมดังกล่าวมีกำหนดชำระคืนเงินต้นจำนวน </w:t>
      </w:r>
      <w:r w:rsidRPr="00285561">
        <w:rPr>
          <w:rFonts w:asciiTheme="minorBidi" w:hAnsiTheme="minorBidi" w:cstheme="minorBidi"/>
          <w:sz w:val="26"/>
          <w:szCs w:val="26"/>
        </w:rPr>
        <w:t>30</w:t>
      </w:r>
      <w:r w:rsidRPr="00285561">
        <w:rPr>
          <w:rFonts w:asciiTheme="minorBidi" w:hAnsiTheme="minorBidi" w:cstheme="minorBidi"/>
          <w:sz w:val="26"/>
          <w:szCs w:val="26"/>
          <w:cs/>
        </w:rPr>
        <w:t xml:space="preserve"> ล้านบาท ภายในวันที่ </w:t>
      </w:r>
      <w:r w:rsidRPr="00285561">
        <w:rPr>
          <w:rFonts w:asciiTheme="minorBidi" w:hAnsiTheme="minorBidi" w:cstheme="minorBidi"/>
          <w:sz w:val="26"/>
          <w:szCs w:val="26"/>
        </w:rPr>
        <w:t>5</w:t>
      </w:r>
      <w:r w:rsidRPr="00285561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285561">
        <w:rPr>
          <w:rFonts w:asciiTheme="minorBidi" w:hAnsiTheme="minorBidi" w:cstheme="minorBidi"/>
          <w:sz w:val="26"/>
          <w:szCs w:val="26"/>
        </w:rPr>
        <w:t>256</w:t>
      </w:r>
      <w:r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และกำหนดชำระคืนเงินต้นจำนวน </w:t>
      </w:r>
      <w:r w:rsidR="00E97C70">
        <w:rPr>
          <w:rFonts w:asciiTheme="minorBidi" w:hAnsiTheme="minorBidi" w:cstheme="minorBidi"/>
          <w:sz w:val="26"/>
          <w:szCs w:val="26"/>
        </w:rPr>
        <w:t>20</w:t>
      </w:r>
      <w:r>
        <w:rPr>
          <w:rFonts w:asciiTheme="minorBidi" w:hAnsiTheme="minorBidi" w:cstheme="minorBidi"/>
          <w:sz w:val="26"/>
          <w:szCs w:val="26"/>
        </w:rPr>
        <w:t xml:space="preserve">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ล้านบาท ภายในวันที่ </w:t>
      </w:r>
      <w:r>
        <w:rPr>
          <w:rFonts w:asciiTheme="minorBidi" w:hAnsiTheme="minorBidi" w:cstheme="minorBidi"/>
          <w:sz w:val="26"/>
          <w:szCs w:val="26"/>
        </w:rPr>
        <w:t xml:space="preserve">11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กันยายน </w:t>
      </w:r>
      <w:r>
        <w:rPr>
          <w:rFonts w:asciiTheme="minorBidi" w:hAnsiTheme="minorBidi" w:cstheme="minorBidi"/>
          <w:sz w:val="26"/>
          <w:szCs w:val="26"/>
        </w:rPr>
        <w:t>2568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 ทั้งนี้ บริษัทได้ชำระคืนเงินต้นจำนวน </w:t>
      </w:r>
      <w:r>
        <w:rPr>
          <w:rFonts w:asciiTheme="minorBidi" w:hAnsiTheme="minorBidi" w:cstheme="minorBidi"/>
          <w:sz w:val="26"/>
          <w:szCs w:val="26"/>
        </w:rPr>
        <w:t xml:space="preserve">20 </w:t>
      </w:r>
      <w:r>
        <w:rPr>
          <w:rFonts w:asciiTheme="minorBidi" w:hAnsiTheme="minorBidi" w:cstheme="minorBidi" w:hint="cs"/>
          <w:sz w:val="26"/>
          <w:szCs w:val="26"/>
          <w:cs/>
        </w:rPr>
        <w:t>ล้านบาท</w:t>
      </w:r>
      <w:r w:rsidR="00E975C9">
        <w:rPr>
          <w:rFonts w:asciiTheme="minorBidi" w:hAnsiTheme="minorBidi" w:cstheme="minorBidi"/>
          <w:sz w:val="26"/>
          <w:szCs w:val="26"/>
          <w:cs/>
        </w:rPr>
        <w:br/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แล้วในระหว่างงวด </w:t>
      </w:r>
    </w:p>
    <w:p w14:paraId="43C9E006" w14:textId="77777777" w:rsidR="007B3B88" w:rsidRDefault="007B3B88" w:rsidP="00E975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64CB2D2" w14:textId="76DA641F" w:rsidR="007B3B88" w:rsidRDefault="007B3B88" w:rsidP="00E975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 w:hint="cs"/>
          <w:sz w:val="26"/>
          <w:szCs w:val="26"/>
          <w:cs/>
        </w:rPr>
        <w:t xml:space="preserve">เมื่อวันที่ </w:t>
      </w:r>
      <w:r>
        <w:rPr>
          <w:rFonts w:asciiTheme="minorBidi" w:hAnsiTheme="minorBidi" w:cstheme="minorBidi"/>
          <w:sz w:val="26"/>
          <w:szCs w:val="26"/>
        </w:rPr>
        <w:t xml:space="preserve">4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E97C70">
        <w:rPr>
          <w:rFonts w:asciiTheme="minorBidi" w:hAnsiTheme="minorBidi" w:cstheme="minorBidi"/>
          <w:sz w:val="26"/>
          <w:szCs w:val="26"/>
        </w:rPr>
        <w:t>2568</w:t>
      </w:r>
      <w:r>
        <w:rPr>
          <w:rFonts w:asciiTheme="minorBidi" w:hAnsiTheme="minorBidi" w:cstheme="minorBidi"/>
          <w:sz w:val="26"/>
          <w:szCs w:val="26"/>
        </w:rPr>
        <w:t xml:space="preserve">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บริษัททำบันทึกข้อตกลงขยายระยะเวลาชำระเงินต้นจำนวน </w:t>
      </w:r>
      <w:r>
        <w:rPr>
          <w:rFonts w:asciiTheme="minorBidi" w:hAnsiTheme="minorBidi" w:cstheme="minorBidi"/>
          <w:sz w:val="26"/>
          <w:szCs w:val="26"/>
        </w:rPr>
        <w:t xml:space="preserve">30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ล้านบาท จากภายในวันที่ </w:t>
      </w:r>
      <w:r>
        <w:rPr>
          <w:rFonts w:asciiTheme="minorBidi" w:hAnsiTheme="minorBidi" w:cstheme="minorBidi"/>
          <w:sz w:val="26"/>
          <w:szCs w:val="26"/>
        </w:rPr>
        <w:t xml:space="preserve">5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>
        <w:rPr>
          <w:rFonts w:asciiTheme="minorBidi" w:hAnsiTheme="minorBidi" w:cstheme="minorBidi"/>
          <w:sz w:val="26"/>
          <w:szCs w:val="26"/>
        </w:rPr>
        <w:t xml:space="preserve">2568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เป็นภายในวันที่ </w:t>
      </w:r>
      <w:r>
        <w:rPr>
          <w:rFonts w:asciiTheme="minorBidi" w:hAnsiTheme="minorBidi" w:cstheme="minorBidi"/>
          <w:sz w:val="26"/>
          <w:szCs w:val="26"/>
        </w:rPr>
        <w:t xml:space="preserve">5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>
        <w:rPr>
          <w:rFonts w:asciiTheme="minorBidi" w:hAnsiTheme="minorBidi" w:cstheme="minorBidi"/>
          <w:sz w:val="26"/>
          <w:szCs w:val="26"/>
        </w:rPr>
        <w:t xml:space="preserve">2569 </w:t>
      </w:r>
    </w:p>
    <w:p w14:paraId="743021B3" w14:textId="77777777" w:rsidR="007B3B88" w:rsidRPr="007B3B88" w:rsidRDefault="007B3B88" w:rsidP="00E975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A6CF35D" w14:textId="77ED673E" w:rsidR="00EA13DB" w:rsidRDefault="00C613C3" w:rsidP="00E975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C613C3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190577">
        <w:rPr>
          <w:rFonts w:asciiTheme="minorBidi" w:hAnsiTheme="minorBidi" w:cs="Cordia New"/>
          <w:sz w:val="26"/>
          <w:szCs w:val="26"/>
        </w:rPr>
        <w:t>19</w:t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 และ </w:t>
      </w:r>
      <w:r w:rsidR="00190577">
        <w:rPr>
          <w:rFonts w:asciiTheme="minorBidi" w:hAnsiTheme="minorBidi" w:cs="Cordia New"/>
          <w:sz w:val="26"/>
          <w:szCs w:val="26"/>
        </w:rPr>
        <w:t>25</w:t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 กุมภาพันธ์ </w:t>
      </w:r>
      <w:r w:rsidR="00B2092F">
        <w:rPr>
          <w:rFonts w:asciiTheme="minorBidi" w:hAnsiTheme="minorBidi" w:cs="Cordia New"/>
          <w:sz w:val="26"/>
          <w:szCs w:val="26"/>
        </w:rPr>
        <w:t>2568</w:t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 บริษัทกู้ยืมเงินจากบุคคลอื่นเพิ่มเติมในรูปตั๋วสัญญาใช้เงินจำนวนรวม </w:t>
      </w:r>
      <w:r w:rsidR="00190577">
        <w:rPr>
          <w:rFonts w:asciiTheme="minorBidi" w:hAnsiTheme="minorBidi" w:cs="Cordia New"/>
          <w:sz w:val="26"/>
          <w:szCs w:val="26"/>
        </w:rPr>
        <w:t>1.50</w:t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 ล้านบาท </w:t>
      </w:r>
      <w:r w:rsidR="00E975C9">
        <w:rPr>
          <w:rFonts w:asciiTheme="minorBidi" w:hAnsiTheme="minorBidi" w:cs="Cordia New"/>
          <w:sz w:val="26"/>
          <w:szCs w:val="26"/>
          <w:cs/>
        </w:rPr>
        <w:br/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โดยมีอัตราดอกเบี้ยร้อยละ </w:t>
      </w:r>
      <w:r w:rsidR="00190577">
        <w:rPr>
          <w:rFonts w:asciiTheme="minorBidi" w:hAnsiTheme="minorBidi" w:cs="Cordia New"/>
          <w:sz w:val="26"/>
          <w:szCs w:val="26"/>
        </w:rPr>
        <w:t>7</w:t>
      </w:r>
      <w:r w:rsidRPr="00C613C3">
        <w:rPr>
          <w:rFonts w:asciiTheme="minorBidi" w:hAnsiTheme="minorBidi" w:cs="Cordia New"/>
          <w:sz w:val="26"/>
          <w:szCs w:val="26"/>
          <w:cs/>
        </w:rPr>
        <w:t xml:space="preserve"> ต่อปี และชำระคืนเงินต้นพร้อมดอกเบี้ยแล้วทั้งจำนวน</w:t>
      </w:r>
    </w:p>
    <w:p w14:paraId="4A65B8B2" w14:textId="77777777" w:rsidR="00C613C3" w:rsidRDefault="00C613C3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AC14124" w14:textId="1CC57B1E" w:rsidR="0090481F" w:rsidRDefault="0090481F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0D94BF2B" w14:textId="77777777" w:rsidR="0090481F" w:rsidRDefault="0090481F" w:rsidP="00F66663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60C10396" w14:textId="6C622E3D" w:rsidR="00EA13DB" w:rsidRPr="00262F10" w:rsidRDefault="00EA13DB" w:rsidP="00F66663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03D09626" w14:textId="77777777" w:rsidR="00EA13DB" w:rsidRPr="00262F10" w:rsidRDefault="00EA13DB" w:rsidP="00F66663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356A4EB9" w14:textId="640F1005" w:rsidR="00CC4CAC" w:rsidRDefault="00CC4CAC" w:rsidP="00CC4CAC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="Cordia New"/>
          <w:sz w:val="26"/>
          <w:szCs w:val="26"/>
          <w:cs/>
        </w:rPr>
      </w:pPr>
      <w:r w:rsidRPr="00600047">
        <w:rPr>
          <w:rFonts w:asciiTheme="minorBidi" w:hAnsiTheme="minorBidi" w:cs="Cordia New"/>
          <w:sz w:val="26"/>
          <w:szCs w:val="26"/>
          <w:cs/>
        </w:rPr>
        <w:t xml:space="preserve">เงินกู้ยืมระยะสั้นจากบุคคลอื่นในรูปตั๋วสัญญาใช้เงินจำนวนรวม </w:t>
      </w:r>
      <w:r w:rsidRPr="00600047">
        <w:rPr>
          <w:rFonts w:asciiTheme="minorBidi" w:hAnsiTheme="minorBidi" w:cs="Cordia New"/>
          <w:sz w:val="26"/>
          <w:szCs w:val="26"/>
        </w:rPr>
        <w:t>7</w:t>
      </w:r>
      <w:r w:rsidRPr="00600047">
        <w:rPr>
          <w:rFonts w:asciiTheme="minorBidi" w:hAnsiTheme="minorBidi" w:cs="Cordia New"/>
          <w:sz w:val="26"/>
          <w:szCs w:val="26"/>
          <w:cs/>
        </w:rPr>
        <w:t xml:space="preserve"> ล้านบาท มีอัตราดอกเบี้ยร้อยละ </w:t>
      </w:r>
      <w:r w:rsidRPr="00600047">
        <w:rPr>
          <w:rFonts w:asciiTheme="minorBidi" w:hAnsiTheme="minorBidi" w:cs="Cordia New"/>
          <w:sz w:val="26"/>
          <w:szCs w:val="26"/>
        </w:rPr>
        <w:t>12</w:t>
      </w:r>
      <w:r w:rsidRPr="00600047">
        <w:rPr>
          <w:rFonts w:asciiTheme="minorBidi" w:hAnsiTheme="minorBidi" w:cs="Cordia New"/>
          <w:sz w:val="26"/>
          <w:szCs w:val="26"/>
          <w:cs/>
        </w:rPr>
        <w:t xml:space="preserve"> ต่อปี</w:t>
      </w:r>
      <w:r>
        <w:rPr>
          <w:rFonts w:asciiTheme="minorBidi" w:hAnsiTheme="minorBidi" w:cs="Cordia New" w:hint="cs"/>
          <w:sz w:val="26"/>
          <w:szCs w:val="26"/>
          <w:cs/>
        </w:rPr>
        <w:t xml:space="preserve"> โดยไม่มีหลักประกัน และมีกำหนดชำระคืนเงินต้นพร้อมดอกเบี้ย</w:t>
      </w:r>
      <w:r w:rsidR="007279B5"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="00522A20">
        <w:rPr>
          <w:rFonts w:asciiTheme="minorBidi" w:hAnsiTheme="minorBidi" w:cs="Cordia New" w:hint="cs"/>
          <w:sz w:val="26"/>
          <w:szCs w:val="26"/>
          <w:cs/>
        </w:rPr>
        <w:t xml:space="preserve">ไตรมาสที่ </w:t>
      </w:r>
      <w:r w:rsidR="00522A20">
        <w:rPr>
          <w:rFonts w:asciiTheme="minorBidi" w:hAnsiTheme="minorBidi" w:cs="Cordia New"/>
          <w:sz w:val="26"/>
          <w:szCs w:val="26"/>
        </w:rPr>
        <w:t xml:space="preserve">3 </w:t>
      </w:r>
      <w:r w:rsidR="00522A20">
        <w:rPr>
          <w:rFonts w:asciiTheme="minorBidi" w:hAnsiTheme="minorBidi" w:cs="Cordia New" w:hint="cs"/>
          <w:sz w:val="26"/>
          <w:szCs w:val="26"/>
          <w:cs/>
        </w:rPr>
        <w:t xml:space="preserve">และ </w:t>
      </w:r>
      <w:r w:rsidR="00522A20">
        <w:rPr>
          <w:rFonts w:asciiTheme="minorBidi" w:hAnsiTheme="minorBidi" w:cs="Cordia New"/>
          <w:sz w:val="26"/>
          <w:szCs w:val="26"/>
        </w:rPr>
        <w:t xml:space="preserve">4 </w:t>
      </w:r>
      <w:r w:rsidR="00522A20">
        <w:rPr>
          <w:rFonts w:asciiTheme="minorBidi" w:hAnsiTheme="minorBidi" w:cs="Cordia New" w:hint="cs"/>
          <w:sz w:val="26"/>
          <w:szCs w:val="26"/>
          <w:cs/>
        </w:rPr>
        <w:t xml:space="preserve">ของปี </w:t>
      </w:r>
      <w:r w:rsidR="00522A20">
        <w:rPr>
          <w:rFonts w:asciiTheme="minorBidi" w:hAnsiTheme="minorBidi" w:cs="Cordia New"/>
          <w:sz w:val="26"/>
          <w:szCs w:val="26"/>
        </w:rPr>
        <w:t>2568</w:t>
      </w:r>
      <w:r>
        <w:rPr>
          <w:rFonts w:asciiTheme="minorBidi" w:hAnsiTheme="minorBidi" w:cs="Cordia New" w:hint="cs"/>
          <w:sz w:val="26"/>
          <w:szCs w:val="26"/>
          <w:cs/>
        </w:rPr>
        <w:t xml:space="preserve"> </w:t>
      </w:r>
    </w:p>
    <w:p w14:paraId="42BF0687" w14:textId="77777777" w:rsidR="00CC4CAC" w:rsidRDefault="00CC4CAC" w:rsidP="00C115E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</w:p>
    <w:p w14:paraId="2A4D0494" w14:textId="2E671399" w:rsidR="00646CCE" w:rsidRDefault="00D36192" w:rsidP="00C115E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D36192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E84CBE">
        <w:rPr>
          <w:rFonts w:asciiTheme="minorBidi" w:hAnsiTheme="minorBidi" w:cs="Cordia New"/>
          <w:sz w:val="26"/>
          <w:szCs w:val="26"/>
        </w:rPr>
        <w:t>13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มีนาคม  </w:t>
      </w:r>
      <w:r w:rsidR="00E84CBE">
        <w:rPr>
          <w:rFonts w:asciiTheme="minorBidi" w:hAnsiTheme="minorBidi" w:cs="Cordia New"/>
          <w:sz w:val="26"/>
          <w:szCs w:val="26"/>
        </w:rPr>
        <w:t>2568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บริษัทย่อยกู้ยืมเงินจากบุคคลอื่นในรูปตั๋วสัญญาใช้เงิน จำนวน </w:t>
      </w:r>
      <w:r w:rsidR="00E84CBE">
        <w:rPr>
          <w:rFonts w:asciiTheme="minorBidi" w:hAnsiTheme="minorBidi" w:cs="Cordia New"/>
          <w:sz w:val="26"/>
          <w:szCs w:val="26"/>
        </w:rPr>
        <w:t>1.00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</w:t>
      </w:r>
      <w:r w:rsidR="00E975C9">
        <w:rPr>
          <w:rFonts w:asciiTheme="minorBidi" w:hAnsiTheme="minorBidi" w:cs="Cordia New"/>
          <w:sz w:val="26"/>
          <w:szCs w:val="26"/>
          <w:cs/>
        </w:rPr>
        <w:br/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ร้อยละ </w:t>
      </w:r>
      <w:r w:rsidR="00E84CBE">
        <w:rPr>
          <w:rFonts w:asciiTheme="minorBidi" w:hAnsiTheme="minorBidi" w:cs="Cordia New"/>
          <w:sz w:val="26"/>
          <w:szCs w:val="26"/>
        </w:rPr>
        <w:t>12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ต่อปี และมีกำหนดชำระคืนเงินต้นพร้อมดอกเบี้ยในวันที่ </w:t>
      </w:r>
      <w:r w:rsidR="00190577">
        <w:rPr>
          <w:rFonts w:asciiTheme="minorBidi" w:hAnsiTheme="minorBidi" w:cs="Cordia New"/>
          <w:sz w:val="26"/>
          <w:szCs w:val="26"/>
        </w:rPr>
        <w:t>30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กันยายน </w:t>
      </w:r>
      <w:r w:rsidR="00190577">
        <w:rPr>
          <w:rFonts w:asciiTheme="minorBidi" w:hAnsiTheme="minorBidi" w:cs="Cordia New"/>
          <w:sz w:val="26"/>
          <w:szCs w:val="26"/>
        </w:rPr>
        <w:t>2568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</w:t>
      </w:r>
    </w:p>
    <w:p w14:paraId="38A7173B" w14:textId="77777777" w:rsidR="00646CCE" w:rsidRPr="00262F10" w:rsidRDefault="00646CCE" w:rsidP="00D36192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91ED9C7" w14:textId="77777777" w:rsidR="00B7543F" w:rsidRPr="00262F10" w:rsidRDefault="00B7543F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เงินกู้ยืมระยะยาวจากผู้ถือหุ้นและบุคคลอื่น</w:t>
      </w:r>
    </w:p>
    <w:p w14:paraId="55D3073D" w14:textId="77777777" w:rsidR="00B7543F" w:rsidRPr="00262F10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1BC99990" w14:textId="50E1E293" w:rsidR="00B7543F" w:rsidRPr="00262F10" w:rsidRDefault="00B7543F" w:rsidP="006E721C">
      <w:pPr>
        <w:pStyle w:val="CordiaNew"/>
        <w:tabs>
          <w:tab w:val="clear" w:pos="4153"/>
          <w:tab w:val="decimal" w:pos="45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</w:rPr>
        <w:t xml:space="preserve">30 </w:t>
      </w:r>
      <w:r w:rsidR="00190497" w:rsidRPr="00190497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sz w:val="26"/>
          <w:szCs w:val="26"/>
        </w:rPr>
        <w:t>256</w:t>
      </w:r>
      <w:r w:rsidR="00D76FCB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เงินกู้ยืมดังกล่าวจำแนกดังนี้</w:t>
      </w:r>
    </w:p>
    <w:tbl>
      <w:tblPr>
        <w:tblW w:w="924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417"/>
        <w:gridCol w:w="167"/>
        <w:gridCol w:w="1476"/>
        <w:gridCol w:w="162"/>
        <w:gridCol w:w="1458"/>
      </w:tblGrid>
      <w:tr w:rsidR="00B7543F" w:rsidRPr="00262F10" w14:paraId="0FBB4B62" w14:textId="77777777" w:rsidTr="004A043B">
        <w:trPr>
          <w:cantSplit/>
          <w:trHeight w:val="80"/>
        </w:trPr>
        <w:tc>
          <w:tcPr>
            <w:tcW w:w="4563" w:type="dxa"/>
          </w:tcPr>
          <w:p w14:paraId="5AFF87B6" w14:textId="2C8CD7BD" w:rsidR="00B7543F" w:rsidRPr="00262F10" w:rsidRDefault="00B7543F" w:rsidP="007369AC">
            <w:pPr>
              <w:tabs>
                <w:tab w:val="clear" w:pos="6549"/>
                <w:tab w:val="left" w:pos="26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262F10" w:rsidRDefault="00B7543F" w:rsidP="007369A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</w:tcPr>
          <w:p w14:paraId="35D38C54" w14:textId="3D95AB97" w:rsidR="00B7543F" w:rsidRPr="00262F10" w:rsidRDefault="00B7543F" w:rsidP="007369AC">
            <w:pPr>
              <w:tabs>
                <w:tab w:val="clear" w:pos="2580"/>
              </w:tabs>
              <w:spacing w:line="380" w:lineRule="exact"/>
              <w:ind w:right="33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76FCB" w:rsidRPr="00262F10" w14:paraId="4D7D1378" w14:textId="77777777" w:rsidTr="004A043B">
        <w:trPr>
          <w:cantSplit/>
          <w:trHeight w:val="20"/>
        </w:trPr>
        <w:tc>
          <w:tcPr>
            <w:tcW w:w="4563" w:type="dxa"/>
          </w:tcPr>
          <w:p w14:paraId="1F47B26A" w14:textId="4288CC47" w:rsidR="00D76FCB" w:rsidRPr="00262F10" w:rsidRDefault="00D76FCB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7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3F3C9A9D" w14:textId="2AF45DBD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3EAB5232" w14:textId="13046011" w:rsidR="00D76FC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6FCB" w:rsidRPr="00262F10" w14:paraId="6327EA00" w14:textId="77777777" w:rsidTr="004A043B">
        <w:trPr>
          <w:cantSplit/>
          <w:trHeight w:val="20"/>
        </w:trPr>
        <w:tc>
          <w:tcPr>
            <w:tcW w:w="4563" w:type="dxa"/>
          </w:tcPr>
          <w:p w14:paraId="5260B696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  <w:p w14:paraId="17432F8F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57D2F89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1BC1A67B" w14:textId="3AF7406F" w:rsidR="00B77778" w:rsidRPr="00262F10" w:rsidRDefault="00190497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9049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>มิถุนายน</w:t>
            </w:r>
          </w:p>
          <w:p w14:paraId="5E958910" w14:textId="59A7F728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62" w:type="dxa"/>
            <w:vAlign w:val="bottom"/>
          </w:tcPr>
          <w:p w14:paraId="29B8130A" w14:textId="77777777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A2DF95" w14:textId="50683829" w:rsidR="00B77778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</w:p>
          <w:p w14:paraId="15BF3383" w14:textId="6F1C7434" w:rsidR="00D76FCB" w:rsidRPr="00262F10" w:rsidRDefault="00D76FCB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D76FCB" w:rsidRPr="00262F10" w14:paraId="02488764" w14:textId="77777777" w:rsidTr="004A043B">
        <w:trPr>
          <w:cantSplit/>
          <w:trHeight w:hRule="exact" w:val="343"/>
        </w:trPr>
        <w:tc>
          <w:tcPr>
            <w:tcW w:w="4563" w:type="dxa"/>
          </w:tcPr>
          <w:p w14:paraId="0D48F1CC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0E64A37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</w:tcPr>
          <w:p w14:paraId="6DB9C96A" w14:textId="77777777" w:rsidR="00D76FCB" w:rsidRPr="00262F10" w:rsidRDefault="00D76FCB" w:rsidP="007369AC">
            <w:pPr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</w:tcPr>
          <w:p w14:paraId="0B70D282" w14:textId="77777777" w:rsidR="00D76FCB" w:rsidRPr="00262F10" w:rsidRDefault="00D76FCB" w:rsidP="00736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FA6546" w:rsidRPr="00262F10" w14:paraId="5C911F29" w14:textId="77777777" w:rsidTr="004A043B">
        <w:trPr>
          <w:cantSplit/>
          <w:trHeight w:val="20"/>
        </w:trPr>
        <w:tc>
          <w:tcPr>
            <w:tcW w:w="4563" w:type="dxa"/>
          </w:tcPr>
          <w:p w14:paraId="337EC9B7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0D26A246" w14:textId="6E5451A1" w:rsidR="00FA6546" w:rsidRPr="00262F10" w:rsidRDefault="00643671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108,</w:t>
            </w:r>
            <w:r w:rsidR="00E06BA4">
              <w:rPr>
                <w:rFonts w:ascii="Cordia New" w:hAnsi="Cordia New" w:cs="Cordia New"/>
                <w:sz w:val="26"/>
                <w:szCs w:val="26"/>
              </w:rPr>
              <w:t>652</w:t>
            </w:r>
          </w:p>
        </w:tc>
        <w:tc>
          <w:tcPr>
            <w:tcW w:w="162" w:type="dxa"/>
          </w:tcPr>
          <w:p w14:paraId="1E2C19E5" w14:textId="77777777" w:rsidR="00FA6546" w:rsidRPr="00262F10" w:rsidRDefault="00FA6546" w:rsidP="00FA6546">
            <w:pPr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</w:tcPr>
          <w:p w14:paraId="1CEA1E17" w14:textId="7DD6279F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121,652</w:t>
            </w:r>
          </w:p>
        </w:tc>
      </w:tr>
      <w:tr w:rsidR="00FA6546" w:rsidRPr="00262F10" w14:paraId="61C9270A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6655AAF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9BAB7CC" w14:textId="3BD26717" w:rsidR="00FA6546" w:rsidRPr="00262F10" w:rsidRDefault="00E06BA4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54,326</w:t>
            </w:r>
          </w:p>
        </w:tc>
        <w:tc>
          <w:tcPr>
            <w:tcW w:w="162" w:type="dxa"/>
          </w:tcPr>
          <w:p w14:paraId="2B29C30F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C2CE7E5" w14:textId="1BBAF54D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60,826</w:t>
            </w:r>
          </w:p>
        </w:tc>
      </w:tr>
      <w:tr w:rsidR="00FA6546" w:rsidRPr="00262F10" w14:paraId="4ED948DB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7CEB855E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99DC36" w14:textId="05A6AE9E" w:rsidR="00FA6546" w:rsidRPr="00262F10" w:rsidRDefault="00E06BA4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162,978</w:t>
            </w:r>
          </w:p>
        </w:tc>
        <w:tc>
          <w:tcPr>
            <w:tcW w:w="162" w:type="dxa"/>
          </w:tcPr>
          <w:p w14:paraId="2EA1F09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596A233" w14:textId="6E614C3C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182,478</w:t>
            </w:r>
          </w:p>
        </w:tc>
      </w:tr>
      <w:tr w:rsidR="00FA6546" w:rsidRPr="00262F10" w14:paraId="67F88B0E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00CCDA98" w14:textId="77777777" w:rsidR="00FA6546" w:rsidRPr="00262F10" w:rsidRDefault="00FA654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DEAB550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03A8B77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052B86" w14:textId="16D25665" w:rsidR="00FA6546" w:rsidRPr="00262F10" w:rsidRDefault="00E06BA4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  <w:tc>
          <w:tcPr>
            <w:tcW w:w="162" w:type="dxa"/>
          </w:tcPr>
          <w:p w14:paraId="5E637E9B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FCF2BA" w14:textId="25B67BA8" w:rsidR="00FA6546" w:rsidRPr="00262F10" w:rsidRDefault="00FA6546" w:rsidP="00FA654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42,900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FA6546" w:rsidRPr="00262F10" w14:paraId="7594F239" w14:textId="77777777" w:rsidTr="004A043B">
        <w:trPr>
          <w:cantSplit/>
          <w:trHeight w:val="20"/>
        </w:trPr>
        <w:tc>
          <w:tcPr>
            <w:tcW w:w="4563" w:type="dxa"/>
            <w:vAlign w:val="bottom"/>
          </w:tcPr>
          <w:p w14:paraId="44FB8ED9" w14:textId="77777777" w:rsidR="00FA6546" w:rsidRPr="00262F10" w:rsidRDefault="00FA6546" w:rsidP="004A043B">
            <w:pPr>
              <w:tabs>
                <w:tab w:val="clear" w:pos="454"/>
                <w:tab w:val="left" w:pos="459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FA6546" w:rsidRPr="00262F10" w:rsidRDefault="00FA6546" w:rsidP="00FA654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</w:tcBorders>
          </w:tcPr>
          <w:p w14:paraId="1B7F8B80" w14:textId="56FBCC14" w:rsidR="00FA6546" w:rsidRPr="00262F10" w:rsidRDefault="00E06BA4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116,178</w:t>
            </w:r>
          </w:p>
        </w:tc>
        <w:tc>
          <w:tcPr>
            <w:tcW w:w="162" w:type="dxa"/>
          </w:tcPr>
          <w:p w14:paraId="07177420" w14:textId="77777777" w:rsidR="00FA6546" w:rsidRPr="00262F10" w:rsidRDefault="00FA6546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</w:tcPr>
          <w:p w14:paraId="29CE9773" w14:textId="64B29832" w:rsidR="00FA6546" w:rsidRPr="00262F10" w:rsidRDefault="00FA6546" w:rsidP="00FA6546">
            <w:pPr>
              <w:tabs>
                <w:tab w:val="left" w:pos="550"/>
              </w:tabs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139,578</w:t>
            </w:r>
          </w:p>
        </w:tc>
      </w:tr>
    </w:tbl>
    <w:p w14:paraId="6E1D7C4A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601630C6" w14:textId="296A5E5D" w:rsidR="00B7543F" w:rsidRPr="00262F10" w:rsidRDefault="00B7543F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bookmarkStart w:id="3" w:name="_Hlk149919021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การเปลี่ยนแปลงของเงินกู้ยืมระยะยาวจากผู้ถือหุ้นและบุคคลอื่น</w:t>
      </w:r>
      <w:bookmarkStart w:id="4" w:name="_Hlk139037012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สำหรับงวด</w:t>
      </w:r>
      <w:r w:rsidR="00190497">
        <w:rPr>
          <w:rFonts w:asciiTheme="minorBidi" w:hAnsiTheme="minorBidi" w:cstheme="minorBidi" w:hint="cs"/>
          <w:spacing w:val="-6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เดือนสิ้นสุดวันที่ </w:t>
      </w:r>
      <w:bookmarkEnd w:id="4"/>
      <w:r w:rsidR="00190497" w:rsidRPr="00190497">
        <w:rPr>
          <w:rFonts w:asciiTheme="minorBidi" w:hAnsiTheme="minorBidi" w:cstheme="minorBidi"/>
          <w:spacing w:val="-6"/>
          <w:sz w:val="26"/>
          <w:szCs w:val="26"/>
        </w:rPr>
        <w:t xml:space="preserve">30 </w:t>
      </w:r>
      <w:r w:rsidR="00190497" w:rsidRPr="00190497">
        <w:rPr>
          <w:rFonts w:asciiTheme="minorBidi" w:hAnsiTheme="minorBidi" w:cs="Cordia New"/>
          <w:spacing w:val="-6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D76FCB" w:rsidRPr="00262F10">
        <w:rPr>
          <w:rFonts w:asciiTheme="minorBidi" w:hAnsiTheme="minorBidi" w:cstheme="minorBidi"/>
          <w:spacing w:val="-6"/>
          <w:sz w:val="26"/>
          <w:szCs w:val="26"/>
        </w:rPr>
        <w:t>8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มีดังนี้</w:t>
      </w:r>
      <w:bookmarkEnd w:id="3"/>
    </w:p>
    <w:tbl>
      <w:tblPr>
        <w:tblW w:w="92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91"/>
        <w:gridCol w:w="236"/>
        <w:gridCol w:w="2716"/>
      </w:tblGrid>
      <w:tr w:rsidR="00B7543F" w:rsidRPr="00262F10" w14:paraId="6412CF66" w14:textId="77777777" w:rsidTr="006E721C">
        <w:tc>
          <w:tcPr>
            <w:tcW w:w="6291" w:type="dxa"/>
          </w:tcPr>
          <w:p w14:paraId="4E59FB3D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16" w:type="dxa"/>
          </w:tcPr>
          <w:p w14:paraId="6DF82791" w14:textId="641AD0CF" w:rsidR="00B7543F" w:rsidRPr="00262F10" w:rsidRDefault="00B7543F" w:rsidP="007369AC">
            <w:pPr>
              <w:tabs>
                <w:tab w:val="left" w:pos="3090"/>
                <w:tab w:val="left" w:pos="4860"/>
              </w:tabs>
              <w:spacing w:line="38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71AF6FE4" w14:textId="77777777" w:rsidTr="006E721C">
        <w:tc>
          <w:tcPr>
            <w:tcW w:w="6291" w:type="dxa"/>
          </w:tcPr>
          <w:p w14:paraId="40AB6148" w14:textId="03B8917B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09BFF036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14:paraId="4E17B3F9" w14:textId="37A75F00" w:rsidR="00FF491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236EEE0F" w14:textId="7E603317" w:rsidR="00D76FCB" w:rsidRPr="00262F10" w:rsidRDefault="00FF491B" w:rsidP="00FF491B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D76FCB" w:rsidRPr="00262F10" w14:paraId="2697DA44" w14:textId="77777777" w:rsidTr="006E721C">
        <w:trPr>
          <w:trHeight w:val="251"/>
        </w:trPr>
        <w:tc>
          <w:tcPr>
            <w:tcW w:w="6291" w:type="dxa"/>
          </w:tcPr>
          <w:p w14:paraId="726471BD" w14:textId="77777777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tcBorders>
              <w:top w:val="single" w:sz="4" w:space="0" w:color="auto"/>
            </w:tcBorders>
          </w:tcPr>
          <w:p w14:paraId="62A67308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6FCB" w:rsidRPr="00262F10" w14:paraId="388337CF" w14:textId="77777777" w:rsidTr="006E721C">
        <w:tc>
          <w:tcPr>
            <w:tcW w:w="6291" w:type="dxa"/>
          </w:tcPr>
          <w:p w14:paraId="2A9D2CCF" w14:textId="30CDDF6A" w:rsidR="00D76FCB" w:rsidRPr="00262F10" w:rsidRDefault="00D76FCB" w:rsidP="006E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6ACCCD53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</w:tcPr>
          <w:p w14:paraId="4DEDD7F9" w14:textId="78B0AEF4" w:rsidR="00D76FCB" w:rsidRPr="00262F10" w:rsidRDefault="00027BAD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182,478</w:t>
            </w:r>
          </w:p>
        </w:tc>
      </w:tr>
      <w:tr w:rsidR="00D76FCB" w:rsidRPr="00262F10" w14:paraId="5ACA0753" w14:textId="77777777" w:rsidTr="006E721C">
        <w:tc>
          <w:tcPr>
            <w:tcW w:w="6291" w:type="dxa"/>
          </w:tcPr>
          <w:p w14:paraId="1D00DD90" w14:textId="6345FFFA" w:rsidR="00D76FCB" w:rsidRPr="00262F10" w:rsidRDefault="00D76FCB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 จ่ายคืนระหว่างงวด</w:t>
            </w:r>
          </w:p>
        </w:tc>
        <w:tc>
          <w:tcPr>
            <w:tcW w:w="236" w:type="dxa"/>
          </w:tcPr>
          <w:p w14:paraId="45409D3A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14:paraId="5ADC9196" w14:textId="25487E77" w:rsidR="00D76FCB" w:rsidRPr="00262F10" w:rsidRDefault="009A5BA5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(19,500)</w:t>
            </w:r>
          </w:p>
        </w:tc>
      </w:tr>
      <w:tr w:rsidR="00D76FCB" w:rsidRPr="00262F10" w14:paraId="652BE59C" w14:textId="77777777" w:rsidTr="006E721C">
        <w:trPr>
          <w:trHeight w:val="63"/>
        </w:trPr>
        <w:tc>
          <w:tcPr>
            <w:tcW w:w="6291" w:type="dxa"/>
          </w:tcPr>
          <w:p w14:paraId="1387E135" w14:textId="2677D6BA" w:rsidR="00D76FCB" w:rsidRPr="00262F10" w:rsidRDefault="00D76FCB" w:rsidP="006E7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3797F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90497" w:rsidRPr="00190497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F3797F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5ED770DD" w14:textId="77777777" w:rsidR="00D76FCB" w:rsidRPr="00262F10" w:rsidRDefault="00D76FCB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single" w:sz="12" w:space="0" w:color="auto"/>
            </w:tcBorders>
          </w:tcPr>
          <w:p w14:paraId="0A11BA7C" w14:textId="1E639532" w:rsidR="00D76FCB" w:rsidRPr="00262F10" w:rsidRDefault="00026E48" w:rsidP="007369AC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162,978</w:t>
            </w:r>
          </w:p>
        </w:tc>
      </w:tr>
    </w:tbl>
    <w:p w14:paraId="60148536" w14:textId="79181D41" w:rsidR="004A04A7" w:rsidRDefault="004A04A7" w:rsidP="00B7543F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Theme="minorBidi" w:hAnsiTheme="minorBidi" w:cstheme="minorBidi"/>
          <w:spacing w:val="-6"/>
          <w:sz w:val="26"/>
          <w:szCs w:val="26"/>
          <w:cs/>
        </w:rPr>
      </w:pPr>
      <w:r>
        <w:rPr>
          <w:rFonts w:asciiTheme="minorBidi" w:hAnsiTheme="minorBidi" w:cstheme="minorBidi"/>
          <w:spacing w:val="-6"/>
          <w:sz w:val="26"/>
          <w:szCs w:val="26"/>
          <w:cs/>
        </w:rPr>
        <w:br w:type="page"/>
      </w:r>
    </w:p>
    <w:p w14:paraId="64BC37E2" w14:textId="77777777" w:rsidR="00FF7BAC" w:rsidRDefault="00FF7BAC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943675A" w14:textId="417FF3E4" w:rsidR="00F92615" w:rsidRPr="00262F10" w:rsidRDefault="005F5D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กู้ยืมจากผู้ถือหุ้นรายหนึ่งและจากบุคคลอื่น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="00391D2B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="00BA2700" w:rsidRPr="00262F10">
        <w:rPr>
          <w:rFonts w:asciiTheme="minorBidi" w:hAnsiTheme="minorBidi" w:cstheme="minorBidi" w:hint="cs"/>
          <w:sz w:val="26"/>
          <w:szCs w:val="26"/>
          <w:cs/>
        </w:rPr>
        <w:t xml:space="preserve"> เพื่อ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</w:p>
    <w:p w14:paraId="3768E745" w14:textId="77777777" w:rsidR="00F92615" w:rsidRPr="00262F10" w:rsidRDefault="00F926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4E03565C" w14:textId="3936A08E" w:rsidR="000C7C96" w:rsidRDefault="005C0FD1" w:rsidP="00E97C7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z w:val="26"/>
          <w:szCs w:val="26"/>
          <w:cs/>
        </w:rPr>
        <w:t xml:space="preserve">ทั้งนี้ 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ผู้ให้กู้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ยินยอม</w:t>
      </w:r>
      <w:r w:rsidR="003A37A9" w:rsidRPr="00262F10">
        <w:rPr>
          <w:rFonts w:asciiTheme="minorBidi" w:hAnsiTheme="minorBidi" w:cstheme="minorBidi" w:hint="cs"/>
          <w:sz w:val="26"/>
          <w:szCs w:val="26"/>
          <w:cs/>
        </w:rPr>
        <w:t>ให้</w:t>
      </w:r>
      <w:r w:rsidR="009244FE" w:rsidRPr="00262F10">
        <w:rPr>
          <w:rFonts w:asciiTheme="minorBidi" w:hAnsiTheme="minorBidi" w:cstheme="minorBidi" w:hint="cs"/>
          <w:sz w:val="26"/>
          <w:szCs w:val="26"/>
          <w:cs/>
        </w:rPr>
        <w:t>บริษัท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ชำระเฉพาะดอกเบี้ยตั้งแต่เดือนกันยายน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2567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ถึงเดือนมกราคม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และชำระหนี้เงินต้น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>(ตามที่ตกลงใหม่) พร้อมดอกเบี้ย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ตั้งแต่เดือนกุมภาพันธ์ </w:t>
      </w:r>
      <w:r w:rsidR="00AA237E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AA237E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ถึงเดือนธันวาคม </w:t>
      </w:r>
      <w:r w:rsidR="00AA237E" w:rsidRPr="00262F10">
        <w:rPr>
          <w:rFonts w:asciiTheme="minorBidi" w:hAnsiTheme="minorBidi" w:cstheme="minorBidi"/>
          <w:sz w:val="26"/>
          <w:szCs w:val="26"/>
        </w:rPr>
        <w:t>2571</w:t>
      </w:r>
    </w:p>
    <w:p w14:paraId="429DBB6F" w14:textId="77777777" w:rsidR="00B235DC" w:rsidRPr="00C115E8" w:rsidRDefault="00B235DC" w:rsidP="00E97C7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C54D92F" w14:textId="1BFFC44C" w:rsidR="00F75C5F" w:rsidRPr="00262F10" w:rsidRDefault="00675497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หนี้สินจากภาระค้ำประกันเงินกู้ยืมของบริษัทอื่น</w:t>
      </w:r>
    </w:p>
    <w:p w14:paraId="1D02E1D8" w14:textId="77777777" w:rsidR="006120D1" w:rsidRPr="00262F10" w:rsidRDefault="006120D1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6715B69" w14:textId="5F88C538" w:rsidR="00FD7C51" w:rsidRPr="00262F10" w:rsidRDefault="000B391B" w:rsidP="00060ACF">
      <w:pPr>
        <w:pStyle w:val="CordiaNew"/>
        <w:tabs>
          <w:tab w:val="clear" w:pos="4153"/>
          <w:tab w:val="left" w:pos="99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หนี้สินจาก</w:t>
      </w:r>
      <w:r w:rsidR="00DE377A"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ค้ำประกันเงินกู้ยืมของบริษัท</w:t>
      </w:r>
      <w:r w:rsidR="00A26B8C"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อื่น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39040A"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เป็น</w:t>
      </w:r>
      <w:r w:rsidR="00505782" w:rsidRPr="00262F10">
        <w:rPr>
          <w:rFonts w:asciiTheme="minorBidi" w:hAnsiTheme="minorBidi" w:cstheme="minorBidi"/>
          <w:color w:val="auto"/>
          <w:sz w:val="26"/>
          <w:szCs w:val="26"/>
          <w:cs/>
        </w:rPr>
        <w:t>การค้ำประกันเงินกู้ยืมของบริษัทอื่นซึ่งเคยเป็นบริษัท</w:t>
      </w:r>
      <w:r w:rsidR="00444F18" w:rsidRPr="00262F10">
        <w:rPr>
          <w:rFonts w:asciiTheme="minorBidi" w:hAnsiTheme="minorBidi" w:cstheme="minorBidi"/>
          <w:color w:val="auto"/>
          <w:sz w:val="26"/>
          <w:szCs w:val="26"/>
          <w:cs/>
        </w:rPr>
        <w:t>ย่อยของบริษัทมาก่อน</w:t>
      </w:r>
      <w:r w:rsidR="00B07901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8A4192" w:rsidRPr="00262F10">
        <w:rPr>
          <w:rFonts w:asciiTheme="minorBidi" w:hAnsiTheme="minorBidi" w:cstheme="minorBidi"/>
          <w:color w:val="auto"/>
          <w:sz w:val="26"/>
          <w:szCs w:val="26"/>
          <w:cs/>
        </w:rPr>
        <w:t>โดยมีรายละเอียดดังนี้</w:t>
      </w:r>
    </w:p>
    <w:tbl>
      <w:tblPr>
        <w:tblStyle w:val="TableGrid"/>
        <w:tblW w:w="936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992"/>
        <w:gridCol w:w="1168"/>
        <w:gridCol w:w="993"/>
        <w:gridCol w:w="987"/>
        <w:gridCol w:w="1170"/>
        <w:gridCol w:w="901"/>
      </w:tblGrid>
      <w:tr w:rsidR="00A228CA" w:rsidRPr="00ED24A1" w14:paraId="4D2FF7E5" w14:textId="77777777" w:rsidTr="00ED24A1">
        <w:tc>
          <w:tcPr>
            <w:tcW w:w="1980" w:type="dxa"/>
          </w:tcPr>
          <w:p w14:paraId="14743758" w14:textId="77777777" w:rsidR="00A228CA" w:rsidRPr="00ED24A1" w:rsidRDefault="00A228CA" w:rsidP="00ED24A1">
            <w:pPr>
              <w:tabs>
                <w:tab w:val="clear" w:pos="454"/>
                <w:tab w:val="left" w:pos="45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7BF8D2" w14:textId="77777777" w:rsidR="00A228CA" w:rsidRPr="00ED24A1" w:rsidRDefault="00A228CA" w:rsidP="00ED24A1">
            <w:pPr>
              <w:tabs>
                <w:tab w:val="clear" w:pos="454"/>
                <w:tab w:val="left" w:pos="45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6"/>
          </w:tcPr>
          <w:p w14:paraId="34055F90" w14:textId="220F8923" w:rsidR="00A228CA" w:rsidRPr="00ED24A1" w:rsidRDefault="00A228CA" w:rsidP="00ED24A1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A228CA" w:rsidRPr="00ED24A1" w14:paraId="236A97C0" w14:textId="77777777" w:rsidTr="00ED24A1">
        <w:tc>
          <w:tcPr>
            <w:tcW w:w="1980" w:type="dxa"/>
          </w:tcPr>
          <w:p w14:paraId="4445EB33" w14:textId="490CB578" w:rsidR="00A228CA" w:rsidRPr="00ED24A1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(หน่วย </w:t>
            </w:r>
            <w:r w:rsidRPr="00ED24A1">
              <w:rPr>
                <w:rFonts w:asciiTheme="minorBidi" w:hAnsiTheme="minorBidi" w:cstheme="minorBidi"/>
                <w:sz w:val="24"/>
                <w:szCs w:val="24"/>
              </w:rPr>
              <w:t>: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1170" w:type="dxa"/>
          </w:tcPr>
          <w:p w14:paraId="495CE9A8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6211" w:type="dxa"/>
            <w:gridSpan w:val="6"/>
          </w:tcPr>
          <w:p w14:paraId="0C7C9B9D" w14:textId="1AF2235F" w:rsidR="00A228CA" w:rsidRPr="00ED24A1" w:rsidRDefault="00FF491B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="Cordia New"/>
                <w:sz w:val="24"/>
                <w:szCs w:val="24"/>
                <w:cs/>
                <w:lang w:val="en-GB"/>
              </w:rPr>
              <w:t>ข้อมูลทางการเงินรวมและเฉพาะกิจการ</w:t>
            </w:r>
          </w:p>
        </w:tc>
      </w:tr>
      <w:tr w:rsidR="00A228CA" w:rsidRPr="00ED24A1" w14:paraId="59E91F81" w14:textId="77777777" w:rsidTr="00ED24A1">
        <w:tc>
          <w:tcPr>
            <w:tcW w:w="1980" w:type="dxa"/>
          </w:tcPr>
          <w:p w14:paraId="4B4C5FB0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FFD2F4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153" w:type="dxa"/>
            <w:gridSpan w:val="3"/>
          </w:tcPr>
          <w:p w14:paraId="304CC9B0" w14:textId="44A9A869" w:rsidR="00A228CA" w:rsidRPr="00ED24A1" w:rsidRDefault="00190497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ED24A1">
              <w:rPr>
                <w:rFonts w:asciiTheme="minorBidi" w:hAnsiTheme="minorBidi" w:cs="Cordia New"/>
                <w:sz w:val="24"/>
                <w:szCs w:val="24"/>
                <w:cs/>
              </w:rPr>
              <w:t>มิถุนายน</w:t>
            </w:r>
            <w:r w:rsidR="00D966DE"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A228CA" w:rsidRPr="00ED24A1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0D207B" w:rsidRPr="00ED24A1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3058" w:type="dxa"/>
            <w:gridSpan w:val="3"/>
          </w:tcPr>
          <w:p w14:paraId="0CE21FC2" w14:textId="74771B65" w:rsidR="00A228CA" w:rsidRPr="00ED24A1" w:rsidRDefault="00D966DE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="00A228CA" w:rsidRPr="00ED24A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D207B" w:rsidRPr="00ED24A1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A228CA" w:rsidRPr="00ED24A1" w14:paraId="2077561E" w14:textId="77777777" w:rsidTr="007B4F25">
        <w:tc>
          <w:tcPr>
            <w:tcW w:w="1980" w:type="dxa"/>
          </w:tcPr>
          <w:p w14:paraId="5F6A8362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3F398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</w:tcPr>
          <w:p w14:paraId="588F556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DCC03F9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6C119B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68" w:type="dxa"/>
          </w:tcPr>
          <w:p w14:paraId="19051691" w14:textId="56E2B1D6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ค่าธรรมเนียมทางการเงิน</w:t>
            </w:r>
          </w:p>
          <w:p w14:paraId="733F874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</w:tcPr>
          <w:p w14:paraId="6735770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923FEEB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F739C3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87" w:type="dxa"/>
          </w:tcPr>
          <w:p w14:paraId="5B6FD71D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C9C553D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7EFFF8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</w:tcPr>
          <w:p w14:paraId="572E9BD8" w14:textId="51CD36EF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1D83A3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1" w:type="dxa"/>
          </w:tcPr>
          <w:p w14:paraId="314FD9B6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F5FD842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AF83E34" w14:textId="77777777" w:rsidR="00A228CA" w:rsidRPr="00ED24A1" w:rsidRDefault="00A228CA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A228CA" w:rsidRPr="00ED24A1" w14:paraId="19CF7CD8" w14:textId="77777777" w:rsidTr="007B4F25">
        <w:tc>
          <w:tcPr>
            <w:tcW w:w="1980" w:type="dxa"/>
          </w:tcPr>
          <w:p w14:paraId="1D2F6EE1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BD6722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A626F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50F296B" w14:textId="77777777" w:rsidR="00A228CA" w:rsidRPr="00ED24A1" w:rsidRDefault="00A228CA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1B4D9B1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1043C0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3FE88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154882D2" w14:textId="77777777" w:rsidR="00A228CA" w:rsidRPr="00ED24A1" w:rsidRDefault="00A228CA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ED24A1" w14:paraId="67AD67CE" w14:textId="77777777" w:rsidTr="007B4F25">
        <w:tc>
          <w:tcPr>
            <w:tcW w:w="1980" w:type="dxa"/>
          </w:tcPr>
          <w:p w14:paraId="47F53A0B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วงเงิน </w:t>
            </w:r>
            <w:r w:rsidRPr="00ED24A1">
              <w:rPr>
                <w:rFonts w:asciiTheme="minorBidi" w:hAnsiTheme="minorBidi" w:cstheme="minorBidi"/>
                <w:sz w:val="24"/>
                <w:szCs w:val="24"/>
              </w:rPr>
              <w:t>105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70" w:type="dxa"/>
          </w:tcPr>
          <w:p w14:paraId="25C08E17" w14:textId="4AF212FD" w:rsidR="00FA6546" w:rsidRPr="00ED24A1" w:rsidRDefault="00832DA5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6717D6E1" w14:textId="062E2E9E" w:rsidR="00FA6546" w:rsidRPr="00ED24A1" w:rsidRDefault="00EF0103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189B5D5E" w14:textId="538AC2DA" w:rsidR="00FA6546" w:rsidRPr="00ED24A1" w:rsidRDefault="00EF0103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B599AA5" w14:textId="0D61F958" w:rsidR="00FA6546" w:rsidRPr="00ED24A1" w:rsidRDefault="00EF0103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578E67F5" w14:textId="046F2BB0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2,006</w:t>
            </w:r>
          </w:p>
        </w:tc>
        <w:tc>
          <w:tcPr>
            <w:tcW w:w="1170" w:type="dxa"/>
          </w:tcPr>
          <w:p w14:paraId="0D370ECE" w14:textId="37EB9F4F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(</w:t>
            </w:r>
            <w:r w:rsidRPr="00ED24A1">
              <w:rPr>
                <w:rFonts w:ascii="Cordia New" w:hAnsi="Cordia New" w:cs="Cordia New" w:hint="cs"/>
                <w:sz w:val="24"/>
                <w:szCs w:val="24"/>
              </w:rPr>
              <w:t>36</w:t>
            </w: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</w:tcPr>
          <w:p w14:paraId="143F9E6D" w14:textId="654B5F28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1,970</w:t>
            </w:r>
          </w:p>
        </w:tc>
      </w:tr>
      <w:tr w:rsidR="00FA6546" w:rsidRPr="00ED24A1" w14:paraId="532B9B31" w14:textId="77777777" w:rsidTr="007B4F25">
        <w:tc>
          <w:tcPr>
            <w:tcW w:w="1980" w:type="dxa"/>
          </w:tcPr>
          <w:p w14:paraId="02742A1F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วงเงิน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150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70" w:type="dxa"/>
          </w:tcPr>
          <w:p w14:paraId="3D80AA66" w14:textId="43CF47E8" w:rsidR="00FA6546" w:rsidRPr="00ED24A1" w:rsidRDefault="00832DA5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C15DB4F" w14:textId="34BF1587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3D8B1E6C" w14:textId="6C88B4BE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1D1ADBF8" w14:textId="02A757C6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2A757E8E" w14:textId="178E69FC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1,942</w:t>
            </w:r>
          </w:p>
        </w:tc>
        <w:tc>
          <w:tcPr>
            <w:tcW w:w="1170" w:type="dxa"/>
          </w:tcPr>
          <w:p w14:paraId="7884CFAB" w14:textId="4D84A3F7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(</w:t>
            </w:r>
            <w:r w:rsidRPr="00ED24A1">
              <w:rPr>
                <w:rFonts w:ascii="Cordia New" w:hAnsi="Cordia New" w:cs="Cordia New" w:hint="cs"/>
                <w:sz w:val="24"/>
                <w:szCs w:val="24"/>
              </w:rPr>
              <w:t>7</w:t>
            </w:r>
            <w:r w:rsidRPr="00ED24A1">
              <w:rPr>
                <w:rFonts w:ascii="Cordia New" w:hAnsi="Cordia New" w:cs="Cord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1" w:type="dxa"/>
          </w:tcPr>
          <w:p w14:paraId="1A1FDB45" w14:textId="74931624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1,935</w:t>
            </w:r>
          </w:p>
        </w:tc>
      </w:tr>
      <w:tr w:rsidR="00FA6546" w:rsidRPr="00ED24A1" w14:paraId="76AF6801" w14:textId="77777777" w:rsidTr="007B4F25">
        <w:tc>
          <w:tcPr>
            <w:tcW w:w="1980" w:type="dxa"/>
          </w:tcPr>
          <w:p w14:paraId="4AED7853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132DD39C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" w:hanging="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BB7C6" w14:textId="26CBDEAB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266184C" w14:textId="4C81B364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1BEEEA1" w14:textId="58B2555D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4D57A38" w14:textId="49C553FF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3,948</w:t>
            </w:r>
          </w:p>
        </w:tc>
        <w:tc>
          <w:tcPr>
            <w:tcW w:w="1170" w:type="dxa"/>
          </w:tcPr>
          <w:p w14:paraId="1CBE871E" w14:textId="32342D49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(43)</w:t>
            </w:r>
          </w:p>
        </w:tc>
        <w:tc>
          <w:tcPr>
            <w:tcW w:w="901" w:type="dxa"/>
          </w:tcPr>
          <w:p w14:paraId="54525C65" w14:textId="16BA2695" w:rsidR="00FA6546" w:rsidRPr="00ED24A1" w:rsidRDefault="00FA6546" w:rsidP="00ED24A1">
            <w:pPr>
              <w:tabs>
                <w:tab w:val="clear" w:pos="454"/>
                <w:tab w:val="clear" w:pos="4451"/>
                <w:tab w:val="clear" w:pos="4678"/>
                <w:tab w:val="left" w:pos="459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3,905</w:t>
            </w:r>
          </w:p>
        </w:tc>
      </w:tr>
      <w:tr w:rsidR="00FA6546" w:rsidRPr="00ED24A1" w14:paraId="0A9A33C3" w14:textId="77777777" w:rsidTr="007B4F25">
        <w:tc>
          <w:tcPr>
            <w:tcW w:w="1980" w:type="dxa"/>
          </w:tcPr>
          <w:p w14:paraId="4235DBFC" w14:textId="4D08AEE2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35" w:hanging="435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ED24A1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170" w:type="dxa"/>
          </w:tcPr>
          <w:p w14:paraId="2745227F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D77E409" w14:textId="21A9AEE0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68" w:type="dxa"/>
            <w:vAlign w:val="bottom"/>
          </w:tcPr>
          <w:p w14:paraId="1F9A53D1" w14:textId="249B1531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260B987" w14:textId="68DF003F" w:rsidR="00FA6546" w:rsidRPr="00ED24A1" w:rsidRDefault="00EF0103" w:rsidP="00ED24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7E66EC87" w14:textId="77777777" w:rsidR="00FA6546" w:rsidRPr="00ED24A1" w:rsidRDefault="00FA6546" w:rsidP="00ED24A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5986993E" w14:textId="4D8D0568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(3,948)</w:t>
            </w:r>
          </w:p>
        </w:tc>
        <w:tc>
          <w:tcPr>
            <w:tcW w:w="1170" w:type="dxa"/>
          </w:tcPr>
          <w:p w14:paraId="3615451E" w14:textId="77777777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0DBEE3D6" w14:textId="69095DAC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43</w:t>
            </w:r>
          </w:p>
        </w:tc>
        <w:tc>
          <w:tcPr>
            <w:tcW w:w="901" w:type="dxa"/>
          </w:tcPr>
          <w:p w14:paraId="275B7E28" w14:textId="77777777" w:rsidR="00FA6546" w:rsidRPr="00ED24A1" w:rsidRDefault="00FA6546" w:rsidP="00ED24A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380A9F9E" w14:textId="7C0382DE" w:rsidR="00FA6546" w:rsidRPr="00ED24A1" w:rsidRDefault="00FA6546" w:rsidP="00ED24A1">
            <w:pPr>
              <w:pBdr>
                <w:bottom w:val="single" w:sz="4" w:space="1" w:color="auto"/>
              </w:pBdr>
              <w:tabs>
                <w:tab w:val="clear" w:pos="4451"/>
                <w:tab w:val="clear" w:pos="4678"/>
                <w:tab w:val="left" w:pos="1830"/>
              </w:tabs>
              <w:spacing w:line="30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(3,905)</w:t>
            </w:r>
          </w:p>
        </w:tc>
      </w:tr>
      <w:tr w:rsidR="00FA6546" w:rsidRPr="00ED24A1" w14:paraId="655444D7" w14:textId="77777777" w:rsidTr="007B4F25">
        <w:tc>
          <w:tcPr>
            <w:tcW w:w="1980" w:type="dxa"/>
          </w:tcPr>
          <w:p w14:paraId="58C07EA1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inorBidi" w:hAnsiTheme="minorBidi" w:cstheme="minorBidi"/>
                <w:sz w:val="24"/>
                <w:szCs w:val="24"/>
                <w:u w:val="single"/>
                <w:cs/>
                <w:lang w:val="en-GB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</w:tcPr>
          <w:p w14:paraId="6BC6C891" w14:textId="77777777" w:rsidR="00FA6546" w:rsidRPr="00ED24A1" w:rsidRDefault="00FA6546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0959F6" w14:textId="05A67EDD" w:rsidR="00FA6546" w:rsidRPr="00ED24A1" w:rsidRDefault="00EF0103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68" w:type="dxa"/>
            <w:vAlign w:val="bottom"/>
          </w:tcPr>
          <w:p w14:paraId="35CD12CD" w14:textId="5F5D97F2" w:rsidR="00FA6546" w:rsidRPr="00ED24A1" w:rsidRDefault="00EF0103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757138C" w14:textId="4E196F5E" w:rsidR="00FA6546" w:rsidRPr="00ED24A1" w:rsidRDefault="00EF0103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00" w:lineRule="exact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ED24A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87" w:type="dxa"/>
          </w:tcPr>
          <w:p w14:paraId="0295A9DF" w14:textId="2DC083A6" w:rsidR="00FA6546" w:rsidRPr="00ED24A1" w:rsidRDefault="00FA6546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A2727B" w14:textId="4D873AAA" w:rsidR="00FA6546" w:rsidRPr="00ED24A1" w:rsidRDefault="00FA6546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  <w:tc>
          <w:tcPr>
            <w:tcW w:w="901" w:type="dxa"/>
          </w:tcPr>
          <w:p w14:paraId="6D0EA170" w14:textId="57E270E9" w:rsidR="00FA6546" w:rsidRPr="00ED24A1" w:rsidRDefault="00FA6546" w:rsidP="00ED24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0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D24A1">
              <w:rPr>
                <w:rFonts w:ascii="Cordia New" w:hAnsi="Cordia New" w:cs="Cordia New" w:hint="cs"/>
                <w:sz w:val="24"/>
                <w:szCs w:val="24"/>
              </w:rPr>
              <w:t>-</w:t>
            </w:r>
          </w:p>
        </w:tc>
      </w:tr>
    </w:tbl>
    <w:p w14:paraId="4BE43DFE" w14:textId="77777777" w:rsidR="00164B76" w:rsidRPr="00262F10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2B2BEE58" w14:textId="546D14B5" w:rsidR="003217D7" w:rsidRPr="00262F10" w:rsidRDefault="0083700B" w:rsidP="00060ACF">
      <w:pPr>
        <w:pStyle w:val="CordiaNew"/>
        <w:tabs>
          <w:tab w:val="clear" w:pos="4153"/>
          <w:tab w:val="left" w:pos="99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การเปลี่ยนแปลงของ</w:t>
      </w:r>
      <w:r w:rsidR="00530260" w:rsidRPr="00262F10">
        <w:rPr>
          <w:rFonts w:asciiTheme="minorBidi" w:hAnsiTheme="minorBidi" w:cstheme="minorBidi"/>
          <w:sz w:val="26"/>
          <w:szCs w:val="26"/>
          <w:cs/>
        </w:rPr>
        <w:t>หนี้สินจากการค้ำประกันเงินกู้ยืมของบริษัทอื่น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190497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sz w:val="26"/>
          <w:szCs w:val="26"/>
          <w:cs/>
          <w:lang w:val="en-GB"/>
        </w:rPr>
        <w:t>มิถุนายน</w:t>
      </w:r>
      <w:r w:rsidR="00AC03BA"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D0E85" w:rsidRPr="00262F10">
        <w:rPr>
          <w:rFonts w:asciiTheme="minorBidi" w:hAnsiTheme="minorBidi" w:cstheme="minorBidi"/>
          <w:sz w:val="26"/>
          <w:szCs w:val="26"/>
        </w:rPr>
        <w:t>256</w:t>
      </w:r>
      <w:r w:rsidR="00A57461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tbl>
      <w:tblPr>
        <w:tblW w:w="92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2"/>
        <w:gridCol w:w="5793"/>
        <w:gridCol w:w="236"/>
        <w:gridCol w:w="2550"/>
      </w:tblGrid>
      <w:tr w:rsidR="004D4C3A" w:rsidRPr="00262F10" w14:paraId="762A1D4C" w14:textId="77777777" w:rsidTr="00BB0CE8">
        <w:tc>
          <w:tcPr>
            <w:tcW w:w="6435" w:type="dxa"/>
            <w:gridSpan w:val="2"/>
          </w:tcPr>
          <w:p w14:paraId="5559E513" w14:textId="77777777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01535D2C" w14:textId="180DA1CB" w:rsidR="003217D7" w:rsidRPr="00262F10" w:rsidRDefault="003217D7" w:rsidP="00ED24A1">
            <w:pPr>
              <w:tabs>
                <w:tab w:val="left" w:pos="3090"/>
                <w:tab w:val="left" w:pos="4860"/>
              </w:tabs>
              <w:spacing w:line="360" w:lineRule="exact"/>
              <w:ind w:right="-59" w:hanging="153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452975BD" w14:textId="77777777" w:rsidTr="00BB0CE8">
        <w:tc>
          <w:tcPr>
            <w:tcW w:w="6435" w:type="dxa"/>
            <w:gridSpan w:val="2"/>
          </w:tcPr>
          <w:p w14:paraId="48B2F548" w14:textId="138ACF1F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478962A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62D83F28" w14:textId="05C4FE56" w:rsidR="00FF491B" w:rsidRPr="00262F10" w:rsidRDefault="00FF491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12575EA" w14:textId="1CFBDFCA" w:rsidR="000D207B" w:rsidRPr="00262F10" w:rsidRDefault="00FF491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และเฉพาะกิจการ</w:t>
            </w:r>
          </w:p>
        </w:tc>
      </w:tr>
      <w:tr w:rsidR="000D207B" w:rsidRPr="00262F10" w14:paraId="6F6506C4" w14:textId="77777777" w:rsidTr="00BB0CE8">
        <w:trPr>
          <w:trHeight w:val="341"/>
        </w:trPr>
        <w:tc>
          <w:tcPr>
            <w:tcW w:w="6435" w:type="dxa"/>
            <w:gridSpan w:val="2"/>
          </w:tcPr>
          <w:p w14:paraId="6296A482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D207B" w:rsidRPr="00262F10" w14:paraId="6EC44406" w14:textId="77777777" w:rsidTr="00BB0CE8">
        <w:tc>
          <w:tcPr>
            <w:tcW w:w="6435" w:type="dxa"/>
            <w:gridSpan w:val="2"/>
          </w:tcPr>
          <w:p w14:paraId="11C17FEC" w14:textId="195D7209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ลือ ณ วันที่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475537CE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</w:tcPr>
          <w:p w14:paraId="2B4AC715" w14:textId="7AB90071" w:rsidR="000D207B" w:rsidRPr="00262F10" w:rsidRDefault="003867C0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AU" w:eastAsia="th-TH"/>
              </w:rPr>
              <w:t>3,905</w:t>
            </w:r>
          </w:p>
        </w:tc>
      </w:tr>
      <w:tr w:rsidR="000D207B" w:rsidRPr="00262F10" w14:paraId="1985E8CE" w14:textId="77777777" w:rsidTr="00BB0CE8">
        <w:tc>
          <w:tcPr>
            <w:tcW w:w="642" w:type="dxa"/>
          </w:tcPr>
          <w:p w14:paraId="74D60790" w14:textId="3B3C527C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5793" w:type="dxa"/>
          </w:tcPr>
          <w:p w14:paraId="7A727A62" w14:textId="77FDDFAB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36" w:type="dxa"/>
          </w:tcPr>
          <w:p w14:paraId="14CE0A80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3F757E95" w14:textId="096E0BAF" w:rsidR="000D207B" w:rsidRPr="00262F10" w:rsidRDefault="00FF1EDE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0D207B" w:rsidRPr="00262F10" w14:paraId="68ECEA47" w14:textId="77777777" w:rsidTr="00BB0CE8">
        <w:tc>
          <w:tcPr>
            <w:tcW w:w="642" w:type="dxa"/>
          </w:tcPr>
          <w:p w14:paraId="76A7CA67" w14:textId="5C478881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5793" w:type="dxa"/>
          </w:tcPr>
          <w:p w14:paraId="1E0CD944" w14:textId="2B5DFE28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36" w:type="dxa"/>
          </w:tcPr>
          <w:p w14:paraId="6DF7C551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0" w:type="dxa"/>
          </w:tcPr>
          <w:p w14:paraId="5559966E" w14:textId="365E5D92" w:rsidR="000D207B" w:rsidRPr="00262F10" w:rsidRDefault="00EB0D0C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(3,</w:t>
            </w:r>
            <w:r w:rsidR="00DC595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982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D207B" w:rsidRPr="00262F10" w14:paraId="2BD8F51C" w14:textId="77777777" w:rsidTr="00BB0CE8">
        <w:trPr>
          <w:trHeight w:val="63"/>
        </w:trPr>
        <w:tc>
          <w:tcPr>
            <w:tcW w:w="6435" w:type="dxa"/>
            <w:gridSpan w:val="2"/>
          </w:tcPr>
          <w:p w14:paraId="0CE488CC" w14:textId="72F631A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36" w:type="dxa"/>
          </w:tcPr>
          <w:p w14:paraId="3660A040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33F07C2F" w14:textId="1BEE30F4" w:rsidR="000D207B" w:rsidRPr="00262F10" w:rsidRDefault="00C07D3D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tr w:rsidR="000D207B" w:rsidRPr="00262F10" w14:paraId="3B3BEA43" w14:textId="77777777" w:rsidTr="00BB0CE8">
        <w:trPr>
          <w:trHeight w:val="63"/>
        </w:trPr>
        <w:tc>
          <w:tcPr>
            <w:tcW w:w="6435" w:type="dxa"/>
            <w:gridSpan w:val="2"/>
          </w:tcPr>
          <w:p w14:paraId="4140F609" w14:textId="7AECC0D4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190497" w:rsidRPr="00190497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190497" w:rsidRPr="00190497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4F6096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4F6096"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36" w:type="dxa"/>
          </w:tcPr>
          <w:p w14:paraId="742B90E2" w14:textId="77777777" w:rsidR="000D207B" w:rsidRPr="00262F10" w:rsidRDefault="000D207B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</w:tcPr>
          <w:p w14:paraId="4662113B" w14:textId="1BD8D2FD" w:rsidR="000D207B" w:rsidRPr="00262F10" w:rsidRDefault="00C07D3D" w:rsidP="00ED2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2"/>
              </w:tabs>
              <w:spacing w:line="360" w:lineRule="exact"/>
              <w:jc w:val="both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516D09F" w14:textId="77777777" w:rsidR="00BE17C7" w:rsidRPr="00262F10" w:rsidRDefault="00BE17C7" w:rsidP="00BB4337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4D67020" w14:textId="46C4DC2D" w:rsidR="00ED24A1" w:rsidRDefault="00C532B4" w:rsidP="00E97C70">
      <w:pPr>
        <w:tabs>
          <w:tab w:val="clear" w:pos="454"/>
          <w:tab w:val="left" w:pos="567"/>
        </w:tabs>
        <w:spacing w:line="240" w:lineRule="auto"/>
        <w:ind w:left="360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</w:pP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เมื่อวันที่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31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มกราคม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2568 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บริษัทได้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ชำระ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คืน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เงินต้นพร้อมดอกเบี้ยส่วนที่เหลือทั้งจำนว</w:t>
      </w:r>
      <w:r w:rsidR="00BB25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น</w:t>
      </w:r>
      <w:r w:rsidR="00545C10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ครบถ้วน</w:t>
      </w:r>
      <w:r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แล้ว</w:t>
      </w:r>
      <w:r w:rsidR="00ED24A1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br w:type="page"/>
      </w:r>
    </w:p>
    <w:p w14:paraId="1BD025A7" w14:textId="77777777" w:rsidR="00A57461" w:rsidRPr="007F6430" w:rsidRDefault="00A57461" w:rsidP="00F37545">
      <w:pPr>
        <w:pStyle w:val="CordiaNew"/>
        <w:tabs>
          <w:tab w:val="clear" w:pos="4153"/>
          <w:tab w:val="left" w:pos="810"/>
        </w:tabs>
        <w:spacing w:line="340" w:lineRule="exact"/>
        <w:ind w:left="426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35679E2D" w14:textId="7621FCE1" w:rsidR="002405E9" w:rsidRPr="001A6B53" w:rsidRDefault="00115848" w:rsidP="00F37545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1A6B5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ใบสำคัญแสดงสิทธิ</w:t>
      </w:r>
    </w:p>
    <w:p w14:paraId="1A91CC0D" w14:textId="77777777" w:rsidR="00D07AE7" w:rsidRPr="00262F10" w:rsidRDefault="00D07AE7" w:rsidP="00F37545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79B61F1" w14:textId="22CE6683" w:rsidR="002405E9" w:rsidRDefault="00DC4CC1" w:rsidP="00F37545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190497" w:rsidRPr="00190497">
        <w:rPr>
          <w:rFonts w:asciiTheme="minorBidi" w:hAnsiTheme="minorBidi" w:cs="Cordia New"/>
          <w:color w:val="auto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F91B3A" w:rsidRPr="00262F1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บริษัทมีใบสำคัญแสดงสิทธิ</w:t>
      </w:r>
      <w:r w:rsidR="00277A69" w:rsidRPr="00262F10">
        <w:rPr>
          <w:rFonts w:asciiTheme="minorBidi" w:hAnsiTheme="minorBidi" w:cstheme="minorBidi"/>
          <w:color w:val="auto"/>
          <w:sz w:val="26"/>
          <w:szCs w:val="26"/>
          <w:cs/>
        </w:rPr>
        <w:t>ที่จะซื้อหุ้นสามัญของบริษัท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รุ่นที่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6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(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EFORL-W6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</w:rPr>
        <w:t>)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E3DB0" w:rsidRPr="002E3DB0">
        <w:rPr>
          <w:rFonts w:asciiTheme="minorBidi" w:hAnsiTheme="minorBidi" w:cs="Cordia New"/>
          <w:color w:val="auto"/>
          <w:sz w:val="26"/>
          <w:szCs w:val="26"/>
          <w:cs/>
        </w:rPr>
        <w:t xml:space="preserve">ได้พ้นสภาพเป็นหลักทรัพย์จดทะเบียน และมีจำนวนใบสำคัญแสดงสิทธิที่ยังไม่ได้ใช้สิทธิ จำนวน </w:t>
      </w:r>
      <w:r w:rsidR="001E198A">
        <w:rPr>
          <w:rFonts w:asciiTheme="minorBidi" w:hAnsiTheme="minorBidi" w:cstheme="minorBidi"/>
          <w:color w:val="auto"/>
          <w:sz w:val="26"/>
          <w:szCs w:val="26"/>
        </w:rPr>
        <w:t xml:space="preserve">75,411,730 </w:t>
      </w:r>
      <w:r w:rsidR="00FB726A" w:rsidRPr="00262F10">
        <w:rPr>
          <w:rFonts w:asciiTheme="minorBidi" w:hAnsiTheme="minorBidi" w:cstheme="minorBidi"/>
          <w:color w:val="auto"/>
          <w:sz w:val="26"/>
          <w:szCs w:val="26"/>
          <w:cs/>
        </w:rPr>
        <w:t>หน่วย</w:t>
      </w:r>
      <w:r w:rsidR="001E198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1E198A" w:rsidRPr="001E198A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โดยมีวันใช้สิทธิครั้งสุดท้าย วันที่ </w:t>
      </w:r>
      <w:r w:rsidR="002E3DB0">
        <w:rPr>
          <w:rFonts w:asciiTheme="minorBidi" w:hAnsiTheme="minorBidi" w:cs="Cordia New"/>
          <w:color w:val="auto"/>
          <w:sz w:val="26"/>
          <w:szCs w:val="26"/>
        </w:rPr>
        <w:t>30</w:t>
      </w:r>
      <w:r w:rsidR="001E198A" w:rsidRPr="001E198A">
        <w:rPr>
          <w:rFonts w:asciiTheme="minorBidi" w:hAnsiTheme="minorBidi" w:cs="Cordia New"/>
          <w:color w:val="auto"/>
          <w:sz w:val="26"/>
          <w:szCs w:val="26"/>
          <w:cs/>
        </w:rPr>
        <w:t xml:space="preserve"> พฤษภาคม </w:t>
      </w:r>
      <w:r w:rsidR="002E3DB0">
        <w:rPr>
          <w:rFonts w:asciiTheme="minorBidi" w:hAnsiTheme="minorBidi" w:cs="Cordia New"/>
          <w:color w:val="auto"/>
          <w:sz w:val="26"/>
          <w:szCs w:val="26"/>
        </w:rPr>
        <w:t>2568</w:t>
      </w:r>
    </w:p>
    <w:p w14:paraId="5E7B67EC" w14:textId="77777777" w:rsidR="00194D93" w:rsidRDefault="00194D93" w:rsidP="00F37545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</w:p>
    <w:p w14:paraId="68ABC536" w14:textId="2BB222AA" w:rsidR="00D07AE7" w:rsidRDefault="000D46BF" w:rsidP="00F37545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ในระหว่างงวด 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>บริษัทได้รับชำระค่าหุ้น</w:t>
      </w:r>
      <w:r w:rsidR="00DD21D9">
        <w:rPr>
          <w:rFonts w:asciiTheme="minorBidi" w:hAnsiTheme="minorBidi" w:cs="Cordia New" w:hint="cs"/>
          <w:color w:val="auto"/>
          <w:sz w:val="26"/>
          <w:szCs w:val="26"/>
          <w:cs/>
        </w:rPr>
        <w:t>จาก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>การใช้สิทธิของใบสำคัญแสดงสิทธิที่จะซื้อหุ้นสามัญของบริษัท</w:t>
      </w:r>
      <w:r w:rsidR="00D62A9E">
        <w:rPr>
          <w:rFonts w:asciiTheme="minorBidi" w:hAnsiTheme="minorBidi" w:cs="Cordia New"/>
          <w:color w:val="auto"/>
          <w:sz w:val="26"/>
          <w:szCs w:val="26"/>
        </w:rPr>
        <w:t xml:space="preserve"> </w:t>
      </w:r>
      <w:r w:rsidR="00383FE5" w:rsidRPr="00B85722">
        <w:rPr>
          <w:rFonts w:asciiTheme="minorBidi" w:hAnsiTheme="minorBidi" w:cs="Cordia New" w:hint="cs"/>
          <w:color w:val="auto"/>
          <w:sz w:val="26"/>
          <w:szCs w:val="26"/>
          <w:cs/>
        </w:rPr>
        <w:t>จำนวน</w:t>
      </w:r>
      <w:r w:rsidR="00FC0D83">
        <w:rPr>
          <w:rFonts w:asciiTheme="minorBidi" w:hAnsiTheme="minorBidi" w:cs="Cordia New" w:hint="cs"/>
          <w:color w:val="auto"/>
          <w:sz w:val="26"/>
          <w:szCs w:val="26"/>
          <w:cs/>
        </w:rPr>
        <w:t>รวม</w:t>
      </w:r>
      <w:r w:rsidR="002642B7" w:rsidRPr="00B85722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2642B7" w:rsidRPr="00B85722">
        <w:rPr>
          <w:rFonts w:asciiTheme="minorBidi" w:hAnsiTheme="minorBidi" w:cs="Cordia New"/>
          <w:color w:val="auto"/>
          <w:sz w:val="26"/>
          <w:szCs w:val="26"/>
        </w:rPr>
        <w:t>17</w:t>
      </w:r>
      <w:r w:rsidR="007C117C" w:rsidRPr="00B85722">
        <w:rPr>
          <w:rFonts w:asciiTheme="minorBidi" w:hAnsiTheme="minorBidi" w:cs="Cordia New"/>
          <w:color w:val="auto"/>
          <w:sz w:val="26"/>
          <w:szCs w:val="26"/>
        </w:rPr>
        <w:t>5</w:t>
      </w:r>
      <w:r w:rsidR="002642B7" w:rsidRPr="00B85722">
        <w:rPr>
          <w:rFonts w:asciiTheme="minorBidi" w:hAnsiTheme="minorBidi" w:cs="Cordia New"/>
          <w:color w:val="auto"/>
          <w:sz w:val="26"/>
          <w:szCs w:val="26"/>
        </w:rPr>
        <w:t xml:space="preserve"> </w:t>
      </w:r>
      <w:r w:rsidR="002642B7" w:rsidRPr="00B85722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หน่วย </w:t>
      </w:r>
      <w:r w:rsidR="00FC5EDA" w:rsidRPr="00B85722">
        <w:rPr>
          <w:rFonts w:asciiTheme="minorBidi" w:hAnsiTheme="minorBidi" w:cs="Cordia New"/>
          <w:color w:val="auto"/>
          <w:sz w:val="26"/>
          <w:szCs w:val="26"/>
          <w:cs/>
        </w:rPr>
        <w:t xml:space="preserve">ในอัตราการใช้สิทธิ </w:t>
      </w:r>
      <w:r w:rsidR="00FC5EDA" w:rsidRPr="00B85722">
        <w:rPr>
          <w:rFonts w:asciiTheme="minorBidi" w:hAnsiTheme="minorBidi" w:cstheme="minorBidi"/>
          <w:color w:val="auto"/>
          <w:sz w:val="26"/>
          <w:szCs w:val="26"/>
        </w:rPr>
        <w:t xml:space="preserve">1 </w:t>
      </w:r>
      <w:r w:rsidR="00FC5EDA" w:rsidRPr="00B85722">
        <w:rPr>
          <w:rFonts w:asciiTheme="minorBidi" w:hAnsiTheme="minorBidi" w:cs="Cordia New"/>
          <w:color w:val="auto"/>
          <w:sz w:val="26"/>
          <w:szCs w:val="26"/>
          <w:cs/>
        </w:rPr>
        <w:t xml:space="preserve">หน่วยต่อ </w:t>
      </w:r>
      <w:r w:rsidR="00FC5EDA" w:rsidRPr="00B85722">
        <w:rPr>
          <w:rFonts w:asciiTheme="minorBidi" w:hAnsiTheme="minorBidi" w:cstheme="minorBidi"/>
          <w:color w:val="auto"/>
          <w:sz w:val="26"/>
          <w:szCs w:val="26"/>
        </w:rPr>
        <w:t xml:space="preserve">1 </w:t>
      </w:r>
      <w:r w:rsidR="00FC5EDA" w:rsidRPr="00B85722">
        <w:rPr>
          <w:rFonts w:asciiTheme="minorBidi" w:hAnsiTheme="minorBidi" w:cs="Cordia New"/>
          <w:color w:val="auto"/>
          <w:sz w:val="26"/>
          <w:szCs w:val="26"/>
          <w:cs/>
        </w:rPr>
        <w:t>หุ้น มูลค่าที่ตราไว้หุ้นละ</w:t>
      </w:r>
      <w:r w:rsidR="009866B6" w:rsidRPr="00B85722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9866B6" w:rsidRPr="00B85722">
        <w:rPr>
          <w:rFonts w:asciiTheme="minorBidi" w:hAnsiTheme="minorBidi" w:cs="Cordia New"/>
          <w:color w:val="auto"/>
          <w:sz w:val="26"/>
          <w:szCs w:val="26"/>
        </w:rPr>
        <w:t>0.75</w:t>
      </w:r>
      <w:r w:rsidR="00FC5EDA" w:rsidRPr="00B8572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FC5EDA" w:rsidRPr="00B85722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ที่ราคาใช้สิทธิ </w:t>
      </w:r>
      <w:r w:rsidR="009256DC" w:rsidRPr="00B85722">
        <w:rPr>
          <w:rFonts w:asciiTheme="minorBidi" w:hAnsiTheme="minorBidi" w:cstheme="minorBidi"/>
          <w:color w:val="auto"/>
          <w:sz w:val="26"/>
          <w:szCs w:val="26"/>
        </w:rPr>
        <w:t>2</w:t>
      </w:r>
      <w:r w:rsidR="00FC5EDA" w:rsidRPr="00B85722">
        <w:rPr>
          <w:rFonts w:asciiTheme="minorBidi" w:hAnsiTheme="minorBidi" w:cstheme="minorBidi"/>
          <w:color w:val="auto"/>
          <w:sz w:val="26"/>
          <w:szCs w:val="26"/>
        </w:rPr>
        <w:t xml:space="preserve">.50 </w:t>
      </w:r>
      <w:r w:rsidR="00FC5EDA" w:rsidRPr="00B85722">
        <w:rPr>
          <w:rFonts w:asciiTheme="minorBidi" w:hAnsiTheme="minorBidi" w:cs="Cordia New"/>
          <w:color w:val="auto"/>
          <w:sz w:val="26"/>
          <w:szCs w:val="26"/>
          <w:cs/>
        </w:rPr>
        <w:t>บาทต่อหุ้น ทำให้หุ้นสามัญที่ชำระเต็มมูลค่า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แล้ว </w:t>
      </w:r>
      <w:r w:rsidR="007065DE">
        <w:rPr>
          <w:rFonts w:asciiTheme="minorBidi" w:hAnsiTheme="minorBidi" w:cs="Cordia New" w:hint="cs"/>
          <w:color w:val="auto"/>
          <w:sz w:val="26"/>
          <w:szCs w:val="26"/>
          <w:cs/>
        </w:rPr>
        <w:t>เพิ่มขึ้น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>จำนวน</w:t>
      </w:r>
      <w:r w:rsidR="007065DE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7065DE">
        <w:rPr>
          <w:rFonts w:asciiTheme="minorBidi" w:hAnsiTheme="minorBidi" w:cs="Cordia New"/>
          <w:color w:val="auto"/>
          <w:sz w:val="26"/>
          <w:szCs w:val="26"/>
        </w:rPr>
        <w:t xml:space="preserve">131.25 </w:t>
      </w:r>
      <w:r w:rsidR="007065DE">
        <w:rPr>
          <w:rFonts w:asciiTheme="minorBidi" w:hAnsiTheme="minorBidi" w:cs="Cordia New" w:hint="cs"/>
          <w:color w:val="auto"/>
          <w:sz w:val="26"/>
          <w:szCs w:val="26"/>
          <w:cs/>
        </w:rPr>
        <w:t>บาท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 จากเดิมจำนวน </w:t>
      </w:r>
      <w:r w:rsidR="00CD4631">
        <w:rPr>
          <w:rFonts w:asciiTheme="minorBidi" w:hAnsiTheme="minorBidi" w:cs="Cordia New"/>
          <w:color w:val="auto"/>
          <w:sz w:val="26"/>
          <w:szCs w:val="26"/>
        </w:rPr>
        <w:t>2,998,857,895</w:t>
      </w:r>
      <w:r w:rsidR="00CD4631" w:rsidRPr="00FC5ED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>บาท</w:t>
      </w:r>
      <w:r w:rsidR="00EE651E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เป็น </w:t>
      </w:r>
      <w:r w:rsidR="00EE651E">
        <w:rPr>
          <w:rFonts w:asciiTheme="minorBidi" w:hAnsiTheme="minorBidi" w:cs="Cordia New"/>
          <w:color w:val="auto"/>
          <w:sz w:val="26"/>
          <w:szCs w:val="26"/>
        </w:rPr>
        <w:t>2,998,858,026</w:t>
      </w:r>
      <w:r w:rsidR="00EE651E" w:rsidRPr="00FC5ED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EE651E" w:rsidRPr="00FC5EDA">
        <w:rPr>
          <w:rFonts w:asciiTheme="minorBidi" w:hAnsiTheme="minorBidi" w:cs="Cordia New"/>
          <w:color w:val="auto"/>
          <w:sz w:val="26"/>
          <w:szCs w:val="26"/>
          <w:cs/>
        </w:rPr>
        <w:t>บาท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 และมีส่วนเกินมูลค่าหุ้นสามัญ</w:t>
      </w:r>
      <w:r w:rsidR="00686561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เพิ่มขึ้นจำนวน </w:t>
      </w:r>
      <w:r w:rsidR="00616A0D">
        <w:rPr>
          <w:rFonts w:asciiTheme="minorBidi" w:hAnsiTheme="minorBidi" w:cs="Cordia New"/>
          <w:color w:val="auto"/>
          <w:sz w:val="26"/>
          <w:szCs w:val="26"/>
        </w:rPr>
        <w:t xml:space="preserve">306.25 </w:t>
      </w:r>
      <w:r w:rsidR="00616A0D">
        <w:rPr>
          <w:rFonts w:asciiTheme="minorBidi" w:hAnsiTheme="minorBidi" w:cs="Cordia New" w:hint="cs"/>
          <w:color w:val="auto"/>
          <w:sz w:val="26"/>
          <w:szCs w:val="26"/>
          <w:cs/>
        </w:rPr>
        <w:t>บาท จากเดิม</w:t>
      </w:r>
      <w:r w:rsidR="005D5612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จำนวน </w:t>
      </w:r>
      <w:r w:rsidR="00F35072">
        <w:rPr>
          <w:rFonts w:asciiTheme="minorBidi" w:hAnsiTheme="minorBidi" w:cs="Cordia New"/>
          <w:color w:val="auto"/>
          <w:sz w:val="26"/>
          <w:szCs w:val="26"/>
        </w:rPr>
        <w:t>361,</w:t>
      </w:r>
      <w:r w:rsidR="00673B15">
        <w:rPr>
          <w:rFonts w:asciiTheme="minorBidi" w:hAnsiTheme="minorBidi" w:cs="Cordia New"/>
          <w:color w:val="auto"/>
          <w:sz w:val="26"/>
          <w:szCs w:val="26"/>
        </w:rPr>
        <w:t>906,871</w:t>
      </w:r>
      <w:r w:rsidR="005D5612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 บาท</w:t>
      </w:r>
      <w:r w:rsidR="005D5612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เป็น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>จำนวน</w:t>
      </w:r>
      <w:r w:rsidR="00B85722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673B15">
        <w:rPr>
          <w:rFonts w:asciiTheme="minorBidi" w:hAnsiTheme="minorBidi" w:cs="Cordia New"/>
          <w:color w:val="auto"/>
          <w:sz w:val="26"/>
          <w:szCs w:val="26"/>
        </w:rPr>
        <w:t>361,907,177</w:t>
      </w:r>
      <w:r w:rsidR="00FC5EDA" w:rsidRPr="00FC5EDA">
        <w:rPr>
          <w:rFonts w:asciiTheme="minorBidi" w:hAnsiTheme="minorBidi" w:cs="Cordia New"/>
          <w:color w:val="auto"/>
          <w:sz w:val="26"/>
          <w:szCs w:val="26"/>
          <w:cs/>
        </w:rPr>
        <w:t xml:space="preserve"> บาท</w:t>
      </w:r>
    </w:p>
    <w:p w14:paraId="33D13922" w14:textId="50CB4F37" w:rsidR="000623EF" w:rsidRPr="00262F10" w:rsidRDefault="000623EF" w:rsidP="00F3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Theme="minorBidi" w:hAnsiTheme="minorBidi" w:cstheme="minorBidi"/>
          <w:sz w:val="26"/>
          <w:szCs w:val="26"/>
          <w:lang w:val="en-GB"/>
        </w:rPr>
      </w:pPr>
    </w:p>
    <w:p w14:paraId="2ED2D327" w14:textId="50518BBC" w:rsidR="009D471F" w:rsidRPr="00A52D42" w:rsidRDefault="009D471F" w:rsidP="00F37545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bookmarkStart w:id="5" w:name="_Hlk199519344"/>
      <w:r w:rsidRPr="00A52D42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ภาษีเงินได้</w:t>
      </w:r>
    </w:p>
    <w:bookmarkEnd w:id="5"/>
    <w:p w14:paraId="0A4B6CD4" w14:textId="77777777" w:rsidR="009D471F" w:rsidRPr="00262F10" w:rsidRDefault="009D471F" w:rsidP="00F37545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AB8290" w14:textId="25BB729B" w:rsidR="00301F21" w:rsidRPr="00262F10" w:rsidRDefault="00301F21" w:rsidP="00F37545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1636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163611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งวด</w:t>
      </w:r>
      <w:r w:rsidR="002F0843">
        <w:rPr>
          <w:rFonts w:asciiTheme="minorBidi" w:hAnsiTheme="minorBidi" w:cstheme="minorBidi" w:hint="cs"/>
          <w:color w:val="auto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เดือนสิ้นสุดวันที่</w:t>
      </w:r>
      <w:r w:rsidR="002F0843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2F0843" w:rsidRPr="002F0843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2F0843" w:rsidRPr="002F0843">
        <w:rPr>
          <w:rFonts w:asciiTheme="minorBidi" w:hAnsiTheme="minorBidi" w:cs="Cordia New"/>
          <w:color w:val="auto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คือ อัตราร้อยละ</w:t>
      </w:r>
      <w:r w:rsidR="002F0843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380870">
        <w:rPr>
          <w:rFonts w:asciiTheme="minorBidi" w:hAnsiTheme="minorBidi" w:cstheme="minorBidi"/>
          <w:color w:val="auto"/>
          <w:sz w:val="26"/>
          <w:szCs w:val="26"/>
        </w:rPr>
        <w:t>25.10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ต่อปี และร้อยล</w:t>
      </w:r>
      <w:r w:rsidR="00521B14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ะ </w:t>
      </w:r>
      <w:r w:rsidR="005E0F5B">
        <w:rPr>
          <w:rFonts w:asciiTheme="minorBidi" w:hAnsiTheme="minorBidi" w:cstheme="minorBidi"/>
          <w:color w:val="auto"/>
          <w:sz w:val="26"/>
          <w:szCs w:val="26"/>
        </w:rPr>
        <w:t>16.60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ตามลำดับ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เปรียบเทียบกับประมาณการอัตราภาษีเงินได้ที่ใช้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B211CB">
        <w:rPr>
          <w:rFonts w:asciiTheme="minorBidi" w:hAnsiTheme="minorBidi" w:cstheme="minorBidi" w:hint="cs"/>
          <w:color w:val="auto"/>
          <w:sz w:val="26"/>
          <w:szCs w:val="26"/>
          <w:cs/>
        </w:rPr>
        <w:t>สำหรับ</w:t>
      </w:r>
      <w:r w:rsidR="00B211CB" w:rsidRPr="00262F10">
        <w:rPr>
          <w:rFonts w:asciiTheme="minorBidi" w:hAnsiTheme="minorBidi" w:cstheme="minorBidi"/>
          <w:color w:val="auto"/>
          <w:sz w:val="26"/>
          <w:szCs w:val="26"/>
          <w:cs/>
        </w:rPr>
        <w:t>งวด</w:t>
      </w:r>
      <w:r w:rsidR="000406E8">
        <w:rPr>
          <w:rFonts w:asciiTheme="minorBidi" w:hAnsiTheme="minorBidi" w:cstheme="minorBidi" w:hint="cs"/>
          <w:color w:val="auto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เดือนสิ้นสุดวันที่ </w:t>
      </w:r>
      <w:r w:rsidR="002F0843" w:rsidRPr="002F0843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2F0843" w:rsidRPr="002F0843">
        <w:rPr>
          <w:rFonts w:asciiTheme="minorBidi" w:hAnsiTheme="minorBidi" w:cs="Cordia New"/>
          <w:color w:val="auto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2567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คือ</w:t>
      </w:r>
      <w:r w:rsidR="00B31701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อัตราร้อยละ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 </w:t>
      </w:r>
      <w:r w:rsidR="00D62E3B">
        <w:rPr>
          <w:rFonts w:asciiTheme="minorBidi" w:hAnsiTheme="minorBidi" w:cstheme="minorBidi"/>
          <w:color w:val="auto"/>
          <w:sz w:val="26"/>
          <w:szCs w:val="26"/>
        </w:rPr>
        <w:t>0.92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และร้อยละ</w:t>
      </w:r>
      <w:r w:rsidR="00551B0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D62E3B">
        <w:rPr>
          <w:rFonts w:asciiTheme="minorBidi" w:hAnsiTheme="minorBidi" w:cstheme="minorBidi"/>
          <w:color w:val="auto"/>
          <w:sz w:val="26"/>
          <w:szCs w:val="26"/>
        </w:rPr>
        <w:t>0.51</w:t>
      </w:r>
      <w:r w:rsidR="00551B01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244E4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ตามลำดับ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อัตราภาษีในงวดปัจจุบันเพิ่มขึ้นจากงวดก่อนเนื่องมาจากการปรับปรุงภาษีเงินได้นิติบุคคลของปีก่อนของบริษัทย่อย</w:t>
      </w:r>
    </w:p>
    <w:p w14:paraId="6B83FD85" w14:textId="77777777" w:rsidR="009D471F" w:rsidRPr="00262F10" w:rsidRDefault="009D471F" w:rsidP="00F37545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B5C8557" w14:textId="6DF031CB" w:rsidR="00AE5FB3" w:rsidRPr="00A269E9" w:rsidRDefault="00645126" w:rsidP="007F6430">
      <w:pPr>
        <w:pStyle w:val="CordiaNew"/>
        <w:numPr>
          <w:ilvl w:val="0"/>
          <w:numId w:val="16"/>
        </w:numPr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A269E9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ภาระผูกพัน</w:t>
      </w:r>
    </w:p>
    <w:p w14:paraId="1D18DC95" w14:textId="77777777" w:rsidR="00015C7D" w:rsidRPr="00262F10" w:rsidRDefault="00015C7D" w:rsidP="007F643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3F9AD9F" w14:textId="44981A01" w:rsidR="00AE5FB3" w:rsidRPr="00262F10" w:rsidRDefault="00074474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190497" w:rsidRPr="00190497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190497" w:rsidRPr="00190497">
        <w:rPr>
          <w:rFonts w:asciiTheme="minorBidi" w:hAnsiTheme="minorBidi" w:cs="Cordia New"/>
          <w:sz w:val="26"/>
          <w:szCs w:val="26"/>
          <w:cs/>
          <w:lang w:val="en-GB"/>
        </w:rPr>
        <w:t xml:space="preserve">มิถุนายน </w:t>
      </w:r>
      <w:r w:rsidR="005F49E5" w:rsidRPr="00262F10">
        <w:rPr>
          <w:rFonts w:asciiTheme="minorBidi" w:hAnsiTheme="minorBidi" w:cstheme="minorBidi"/>
          <w:sz w:val="26"/>
          <w:szCs w:val="26"/>
        </w:rPr>
        <w:t>256</w:t>
      </w:r>
      <w:r w:rsidR="008D325E" w:rsidRPr="00262F10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</w:t>
      </w:r>
      <w:r w:rsidR="009733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 ดังต่อไปนี้</w:t>
      </w:r>
    </w:p>
    <w:p w14:paraId="1000BAF7" w14:textId="77777777" w:rsidR="003D541D" w:rsidRPr="00262F10" w:rsidRDefault="003D541D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232E5A" w14:textId="4B03708A" w:rsidR="00566B2B" w:rsidRPr="00262F10" w:rsidRDefault="00566B2B" w:rsidP="00B23D35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ภาระผูกพันเกี่ยวกับสัญญาบริการที่จะต้องชำระ</w:t>
      </w:r>
      <w:r w:rsidR="00FF01DF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tbl>
      <w:tblPr>
        <w:tblW w:w="8731" w:type="dxa"/>
        <w:tblInd w:w="774" w:type="dxa"/>
        <w:tblLayout w:type="fixed"/>
        <w:tblLook w:val="0000" w:firstRow="0" w:lastRow="0" w:firstColumn="0" w:lastColumn="0" w:noHBand="0" w:noVBand="0"/>
      </w:tblPr>
      <w:tblGrid>
        <w:gridCol w:w="4131"/>
        <w:gridCol w:w="2183"/>
        <w:gridCol w:w="236"/>
        <w:gridCol w:w="2181"/>
      </w:tblGrid>
      <w:tr w:rsidR="0014213B" w:rsidRPr="00262F10" w14:paraId="354FB0D2" w14:textId="77777777" w:rsidTr="00F37545">
        <w:tc>
          <w:tcPr>
            <w:tcW w:w="4131" w:type="dxa"/>
          </w:tcPr>
          <w:p w14:paraId="4573A2FF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0040F14C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675B039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BF65CB6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2377E029" w14:textId="77777777" w:rsidTr="00F37545">
        <w:tc>
          <w:tcPr>
            <w:tcW w:w="4131" w:type="dxa"/>
          </w:tcPr>
          <w:p w14:paraId="4D3F481F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FBEB351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21F1ED0A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1F5E77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213B" w:rsidRPr="00262F10" w14:paraId="73201CD2" w14:textId="77777777" w:rsidTr="00F37545">
        <w:trPr>
          <w:trHeight w:val="283"/>
        </w:trPr>
        <w:tc>
          <w:tcPr>
            <w:tcW w:w="4131" w:type="dxa"/>
          </w:tcPr>
          <w:p w14:paraId="48DF5212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A5C59D3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03EED2F7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C200300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42F73912" w14:textId="77777777" w:rsidTr="00F37545">
        <w:tc>
          <w:tcPr>
            <w:tcW w:w="4131" w:type="dxa"/>
          </w:tcPr>
          <w:p w14:paraId="31FE8E04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ภายใน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2183" w:type="dxa"/>
          </w:tcPr>
          <w:p w14:paraId="0D9AEE52" w14:textId="4F409C9A" w:rsidR="0014213B" w:rsidRPr="00262F10" w:rsidRDefault="002B416D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1,495</w:t>
            </w:r>
          </w:p>
        </w:tc>
        <w:tc>
          <w:tcPr>
            <w:tcW w:w="236" w:type="dxa"/>
          </w:tcPr>
          <w:p w14:paraId="0BB5827B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D5B4F1F" w14:textId="2DED5D4A" w:rsidR="0014213B" w:rsidRPr="00262F10" w:rsidRDefault="00F251C6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99250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1,4</w:t>
            </w:r>
            <w:r w:rsidR="00E91AD8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74</w:t>
            </w:r>
          </w:p>
        </w:tc>
      </w:tr>
      <w:tr w:rsidR="0014213B" w:rsidRPr="00262F10" w14:paraId="59D2BD5F" w14:textId="77777777" w:rsidTr="00F37545">
        <w:tc>
          <w:tcPr>
            <w:tcW w:w="4131" w:type="dxa"/>
          </w:tcPr>
          <w:p w14:paraId="21553518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83" w:type="dxa"/>
          </w:tcPr>
          <w:p w14:paraId="5CE28D1E" w14:textId="738306D0" w:rsidR="0014213B" w:rsidRPr="00262F10" w:rsidRDefault="002B416D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236" w:type="dxa"/>
          </w:tcPr>
          <w:p w14:paraId="7A4CA8F6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9FAE93D" w14:textId="1E194F76" w:rsidR="0014213B" w:rsidRPr="00262F10" w:rsidRDefault="00F251C6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</w:t>
            </w:r>
            <w:r w:rsidR="002D63FC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14213B" w:rsidRPr="00262F10" w14:paraId="0BACDB13" w14:textId="77777777" w:rsidTr="00F37545">
        <w:tc>
          <w:tcPr>
            <w:tcW w:w="4131" w:type="dxa"/>
          </w:tcPr>
          <w:p w14:paraId="04B7DB27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1C5F2164" w14:textId="0296B358" w:rsidR="0014213B" w:rsidRPr="00262F10" w:rsidRDefault="002B416D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1,737</w:t>
            </w:r>
          </w:p>
        </w:tc>
        <w:tc>
          <w:tcPr>
            <w:tcW w:w="236" w:type="dxa"/>
          </w:tcPr>
          <w:p w14:paraId="0890B1FA" w14:textId="77777777" w:rsidR="0014213B" w:rsidRPr="00262F10" w:rsidRDefault="0014213B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32088396" w14:textId="6166D6C4" w:rsidR="0014213B" w:rsidRPr="00262F10" w:rsidRDefault="002E5EAC" w:rsidP="00F3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D67B50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</w:t>
            </w:r>
            <w:r w:rsidR="007A6E78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85</w:t>
            </w:r>
          </w:p>
        </w:tc>
      </w:tr>
    </w:tbl>
    <w:p w14:paraId="607CCF3E" w14:textId="46B9FEEF" w:rsidR="00F37545" w:rsidRDefault="00F37545" w:rsidP="00D07AE7">
      <w:pPr>
        <w:pStyle w:val="CordiaNew"/>
        <w:tabs>
          <w:tab w:val="clear" w:pos="4153"/>
          <w:tab w:val="left" w:pos="1260"/>
        </w:tabs>
        <w:ind w:left="99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>
        <w:rPr>
          <w:rFonts w:asciiTheme="minorBidi" w:hAnsiTheme="minorBidi" w:cstheme="minorBidi"/>
          <w:color w:val="auto"/>
          <w:sz w:val="26"/>
          <w:szCs w:val="26"/>
          <w:cs/>
        </w:rPr>
        <w:br w:type="page"/>
      </w:r>
    </w:p>
    <w:p w14:paraId="6875FDC6" w14:textId="77777777" w:rsidR="0014213B" w:rsidRPr="00262F10" w:rsidRDefault="0014213B" w:rsidP="00D07AE7">
      <w:pPr>
        <w:pStyle w:val="CordiaNew"/>
        <w:tabs>
          <w:tab w:val="clear" w:pos="4153"/>
          <w:tab w:val="left" w:pos="1260"/>
        </w:tabs>
        <w:ind w:left="99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7C0B96A" w14:textId="40EEF274" w:rsidR="00827508" w:rsidRPr="00262F10" w:rsidRDefault="00827508" w:rsidP="00D07AE7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บริษัทและบริษัทย่อยมีภาระผูกพันเกี่ยวกับการ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 xml:space="preserve">ซื้อสินค้าจำนวน </w:t>
      </w:r>
      <w:r w:rsidR="00F14EFA" w:rsidRPr="002C7AEC">
        <w:rPr>
          <w:rFonts w:asciiTheme="minorBidi" w:hAnsiTheme="minorBidi" w:cstheme="minorBidi"/>
          <w:color w:val="auto"/>
          <w:sz w:val="26"/>
          <w:szCs w:val="26"/>
        </w:rPr>
        <w:t>19.80</w:t>
      </w:r>
      <w:r w:rsidRPr="002C7AEC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 xml:space="preserve">ล้านบาท และ </w:t>
      </w:r>
      <w:r w:rsidR="00D33458" w:rsidRPr="002C7AEC">
        <w:rPr>
          <w:rFonts w:asciiTheme="minorBidi" w:hAnsiTheme="minorBidi" w:cstheme="minorBidi"/>
          <w:color w:val="auto"/>
          <w:sz w:val="26"/>
          <w:szCs w:val="26"/>
        </w:rPr>
        <w:t>2.3</w:t>
      </w:r>
      <w:r w:rsidR="007B4CEC" w:rsidRPr="002C7AEC">
        <w:rPr>
          <w:rFonts w:asciiTheme="minorBidi" w:hAnsiTheme="minorBidi" w:cstheme="minorBidi"/>
          <w:color w:val="auto"/>
          <w:sz w:val="26"/>
          <w:szCs w:val="26"/>
        </w:rPr>
        <w:t>3</w:t>
      </w:r>
      <w:r w:rsidRPr="002C7AEC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>ล้านบาท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ตามลำดับ</w:t>
      </w:r>
    </w:p>
    <w:p w14:paraId="1C132328" w14:textId="77777777" w:rsidR="00ED0A63" w:rsidRPr="00262F10" w:rsidRDefault="00ED0A63" w:rsidP="00015C7D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DF302F5" w14:textId="57ADA75D" w:rsidR="00ED0A63" w:rsidRPr="00F801C2" w:rsidRDefault="00827508" w:rsidP="00ED0A63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125C60" w:rsidRPr="00262F10">
        <w:rPr>
          <w:rFonts w:ascii="Cordia New" w:hAnsi="Cordia New" w:cs="Cordia New" w:hint="cs"/>
          <w:sz w:val="26"/>
          <w:szCs w:val="26"/>
          <w:cs/>
          <w:lang w:eastAsia="zh-CN"/>
        </w:rPr>
        <w:t>มี</w:t>
      </w:r>
      <w:r w:rsidR="00125C60" w:rsidRPr="00F801C2">
        <w:rPr>
          <w:rFonts w:ascii="Cordia New" w:hAnsi="Cordia New" w:cs="Cordia New" w:hint="cs"/>
          <w:sz w:val="26"/>
          <w:szCs w:val="26"/>
          <w:cs/>
          <w:lang w:eastAsia="zh-CN"/>
        </w:rPr>
        <w:t>เงินรับล่วงหน้าจากลูกค้าจำนวนรวม</w:t>
      </w:r>
      <w:r w:rsidR="00125C60" w:rsidRPr="00F801C2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F801C2" w:rsidRPr="00F801C2">
        <w:rPr>
          <w:rFonts w:ascii="Cordia New" w:hAnsi="Cordia New" w:cs="Cordia New"/>
          <w:sz w:val="26"/>
          <w:szCs w:val="26"/>
          <w:lang w:eastAsia="zh-CN"/>
        </w:rPr>
        <w:t xml:space="preserve">10.32 </w:t>
      </w:r>
      <w:r w:rsidR="00F3717F" w:rsidRPr="00F801C2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="00BA6C69" w:rsidRPr="00F801C2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8E232C" w:rsidRPr="00F801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8E232C" w:rsidRPr="00F801C2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Pr="00F801C2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</w:t>
      </w:r>
      <w:r w:rsidR="00241CC7" w:rsidRPr="00F801C2">
        <w:rPr>
          <w:rFonts w:asciiTheme="minorBidi" w:hAnsiTheme="minorBidi" w:cstheme="minorBidi" w:hint="cs"/>
          <w:color w:val="auto"/>
          <w:sz w:val="26"/>
          <w:szCs w:val="26"/>
          <w:cs/>
        </w:rPr>
        <w:t>ในการ</w:t>
      </w:r>
      <w:r w:rsidRPr="00F801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ส่งมอบสินค้าให้กับลูกค้าจำนวน </w:t>
      </w:r>
      <w:r w:rsidR="00D9099A" w:rsidRPr="00F801C2">
        <w:rPr>
          <w:rFonts w:asciiTheme="minorBidi" w:hAnsiTheme="minorBidi" w:cstheme="minorBidi"/>
          <w:color w:val="auto"/>
          <w:sz w:val="26"/>
          <w:szCs w:val="26"/>
        </w:rPr>
        <w:t>147.26</w:t>
      </w:r>
      <w:r w:rsidRPr="00F801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และ</w:t>
      </w:r>
      <w:r w:rsidR="00813D54" w:rsidRPr="00F801C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813D54" w:rsidRPr="00F801C2">
        <w:rPr>
          <w:rFonts w:asciiTheme="minorBidi" w:hAnsiTheme="minorBidi" w:cstheme="minorBidi"/>
          <w:color w:val="auto"/>
          <w:sz w:val="26"/>
          <w:szCs w:val="26"/>
        </w:rPr>
        <w:t>6.</w:t>
      </w:r>
      <w:r w:rsidR="002053C1" w:rsidRPr="00F801C2">
        <w:rPr>
          <w:rFonts w:asciiTheme="minorBidi" w:hAnsiTheme="minorBidi" w:cstheme="minorBidi"/>
          <w:color w:val="auto"/>
          <w:sz w:val="26"/>
          <w:szCs w:val="26"/>
        </w:rPr>
        <w:t>49</w:t>
      </w:r>
      <w:r w:rsidRPr="00F801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ตามลำดับ</w:t>
      </w:r>
    </w:p>
    <w:p w14:paraId="00F111F3" w14:textId="77777777" w:rsidR="00ED0A63" w:rsidRPr="00262F10" w:rsidRDefault="00ED0A63" w:rsidP="00026872">
      <w:pPr>
        <w:pStyle w:val="CordiaNew"/>
        <w:tabs>
          <w:tab w:val="clear" w:pos="4153"/>
          <w:tab w:val="left" w:pos="12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4E1D6647" w14:textId="5254E571" w:rsidR="00D973CF" w:rsidRPr="00262F10" w:rsidRDefault="00880898" w:rsidP="004750DB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วงเงินสินเชื่อ</w:t>
      </w:r>
    </w:p>
    <w:p w14:paraId="3A07D30F" w14:textId="77777777" w:rsidR="00880898" w:rsidRPr="00262F10" w:rsidRDefault="00880898" w:rsidP="00026872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AC982F8" w14:textId="6C8918B9" w:rsidR="00827508" w:rsidRPr="00262F10" w:rsidRDefault="00827508" w:rsidP="00026872">
      <w:pPr>
        <w:pStyle w:val="CordiaNew"/>
        <w:numPr>
          <w:ilvl w:val="1"/>
          <w:numId w:val="24"/>
        </w:numPr>
        <w:tabs>
          <w:tab w:val="clear" w:pos="4153"/>
          <w:tab w:val="clear" w:pos="8306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190497" w:rsidRPr="00190497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190497" w:rsidRPr="00190497">
        <w:rPr>
          <w:rFonts w:asciiTheme="minorBidi" w:hAnsiTheme="minorBidi" w:cs="Cordia New"/>
          <w:color w:val="auto"/>
          <w:sz w:val="26"/>
          <w:szCs w:val="26"/>
          <w:cs/>
        </w:rPr>
        <w:t xml:space="preserve">มิถุนายน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2568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p w14:paraId="7103D4FC" w14:textId="77777777" w:rsidR="00827508" w:rsidRPr="00262F10" w:rsidRDefault="00827508" w:rsidP="00827508">
      <w:pPr>
        <w:pStyle w:val="ListParagraph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8716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2"/>
        <w:gridCol w:w="1275"/>
        <w:gridCol w:w="1392"/>
        <w:gridCol w:w="1277"/>
      </w:tblGrid>
      <w:tr w:rsidR="004D4C3A" w:rsidRPr="00262F10" w14:paraId="5842998B" w14:textId="77777777" w:rsidTr="00D02468">
        <w:trPr>
          <w:trHeight w:val="20"/>
        </w:trPr>
        <w:tc>
          <w:tcPr>
            <w:tcW w:w="3330" w:type="dxa"/>
          </w:tcPr>
          <w:p w14:paraId="7D59461F" w14:textId="6D98AD86" w:rsidR="0010648E" w:rsidRPr="00262F10" w:rsidRDefault="00441532" w:rsidP="00D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bookmarkStart w:id="6" w:name="_Hlk5908296"/>
            <w:bookmarkStart w:id="7" w:name="_Hlk5908283"/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proofErr w:type="gramStart"/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hideMark/>
          </w:tcPr>
          <w:p w14:paraId="64E40214" w14:textId="77777777" w:rsidR="0010648E" w:rsidRPr="00262F10" w:rsidRDefault="0010648E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262F10" w:rsidRDefault="007879E9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90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</w:t>
            </w:r>
            <w:r w:rsidR="0010648E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การเงินรวม </w:t>
            </w:r>
          </w:p>
        </w:tc>
      </w:tr>
      <w:tr w:rsidR="004D4C3A" w:rsidRPr="00262F10" w14:paraId="3625D618" w14:textId="77777777" w:rsidTr="00D02468">
        <w:trPr>
          <w:trHeight w:val="20"/>
        </w:trPr>
        <w:tc>
          <w:tcPr>
            <w:tcW w:w="3330" w:type="dxa"/>
          </w:tcPr>
          <w:p w14:paraId="0E094FC7" w14:textId="77F42E14" w:rsidR="0010648E" w:rsidRPr="00262F10" w:rsidRDefault="0010648E" w:rsidP="00DA2B92">
            <w:pPr>
              <w:tabs>
                <w:tab w:val="clear" w:pos="907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4D4C3A" w:rsidRPr="00262F10" w14:paraId="5E5A3556" w14:textId="77777777" w:rsidTr="00D02468">
        <w:trPr>
          <w:trHeight w:val="20"/>
        </w:trPr>
        <w:tc>
          <w:tcPr>
            <w:tcW w:w="3330" w:type="dxa"/>
            <w:hideMark/>
          </w:tcPr>
          <w:p w14:paraId="64931548" w14:textId="77777777" w:rsidR="0010648E" w:rsidRPr="00262F10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4D4C3A" w:rsidRPr="00262F10" w14:paraId="0ECA978C" w14:textId="77777777" w:rsidTr="00D02468">
        <w:trPr>
          <w:trHeight w:val="20"/>
        </w:trPr>
        <w:tc>
          <w:tcPr>
            <w:tcW w:w="3330" w:type="dxa"/>
          </w:tcPr>
          <w:p w14:paraId="45BD0E31" w14:textId="77777777" w:rsidR="0010648E" w:rsidRPr="00262F10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937E58" w:rsidRPr="00262F10" w14:paraId="788FB9F0" w14:textId="77777777" w:rsidTr="00D02468">
        <w:trPr>
          <w:trHeight w:val="20"/>
        </w:trPr>
        <w:tc>
          <w:tcPr>
            <w:tcW w:w="3330" w:type="dxa"/>
          </w:tcPr>
          <w:p w14:paraId="08F102A6" w14:textId="42099124" w:rsidR="00937E58" w:rsidRPr="00262F10" w:rsidRDefault="00937E5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เครดิตและ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20FF55F3" w14:textId="1F593931" w:rsidR="00937E58" w:rsidRPr="00262F10" w:rsidRDefault="00937E58" w:rsidP="008D325E">
            <w:pPr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14:paraId="7E91153A" w14:textId="07823167" w:rsidR="00937E58" w:rsidRPr="00262F10" w:rsidRDefault="00A40BF6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179,000</w:t>
            </w:r>
          </w:p>
        </w:tc>
        <w:tc>
          <w:tcPr>
            <w:tcW w:w="1392" w:type="dxa"/>
          </w:tcPr>
          <w:p w14:paraId="1EE85CFD" w14:textId="638D27D6" w:rsidR="00937E58" w:rsidRPr="00857354" w:rsidRDefault="00334A71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857354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5,</w:t>
            </w:r>
            <w:r w:rsidR="00A40BF6" w:rsidRPr="00857354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735</w:t>
            </w:r>
          </w:p>
        </w:tc>
        <w:tc>
          <w:tcPr>
            <w:tcW w:w="1277" w:type="dxa"/>
          </w:tcPr>
          <w:p w14:paraId="534426C2" w14:textId="19F12E3C" w:rsidR="00937E58" w:rsidRPr="00857354" w:rsidRDefault="00A40BF6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857354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17</w:t>
            </w:r>
            <w:r w:rsidR="004711DF" w:rsidRPr="00857354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3</w:t>
            </w:r>
            <w:r w:rsidRPr="00857354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,265</w:t>
            </w:r>
          </w:p>
        </w:tc>
      </w:tr>
      <w:tr w:rsidR="00B1361C" w:rsidRPr="00262F10" w14:paraId="13830A9C" w14:textId="77777777" w:rsidTr="00D02468">
        <w:trPr>
          <w:trHeight w:val="379"/>
        </w:trPr>
        <w:tc>
          <w:tcPr>
            <w:tcW w:w="3330" w:type="dxa"/>
          </w:tcPr>
          <w:p w14:paraId="557A68E6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262F10" w:rsidRDefault="00B1361C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262F10" w:rsidRDefault="00B1361C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1361C" w:rsidRPr="00262F10" w14:paraId="7F09BB09" w14:textId="77777777" w:rsidTr="00D02468">
        <w:trPr>
          <w:trHeight w:val="20"/>
        </w:trPr>
        <w:tc>
          <w:tcPr>
            <w:tcW w:w="3330" w:type="dxa"/>
          </w:tcPr>
          <w:p w14:paraId="43F7CD15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262F10" w:rsidRDefault="00B1361C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529C8D1" w14:textId="2FF92E09" w:rsidR="00B1361C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104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61C" w:rsidRPr="00262F10" w14:paraId="1F5EBBCA" w14:textId="77777777" w:rsidTr="00D02468">
        <w:trPr>
          <w:trHeight w:val="20"/>
        </w:trPr>
        <w:tc>
          <w:tcPr>
            <w:tcW w:w="3330" w:type="dxa"/>
          </w:tcPr>
          <w:p w14:paraId="3359428E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</w:tcPr>
          <w:p w14:paraId="78FC1B83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</w:tcPr>
          <w:p w14:paraId="7AB86DF2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</w:tcPr>
          <w:p w14:paraId="105EC957" w14:textId="77777777" w:rsidR="00B1361C" w:rsidRPr="00262F10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B1361C" w:rsidRPr="00262F10" w14:paraId="67DEFF78" w14:textId="77777777" w:rsidTr="00D02468">
        <w:trPr>
          <w:trHeight w:val="20"/>
        </w:trPr>
        <w:tc>
          <w:tcPr>
            <w:tcW w:w="3330" w:type="dxa"/>
          </w:tcPr>
          <w:p w14:paraId="1056FC2B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262F10" w:rsidRDefault="00B1361C" w:rsidP="008D325E">
            <w:pPr>
              <w:tabs>
                <w:tab w:val="clear" w:pos="907"/>
                <w:tab w:val="left" w:pos="486"/>
              </w:tabs>
              <w:spacing w:line="380" w:lineRule="exact"/>
              <w:ind w:right="3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8EC1CFA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752089D8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C551A4D" w14:textId="77777777" w:rsidR="00B1361C" w:rsidRPr="00262F10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1361C" w:rsidRPr="00262F10" w14:paraId="41B58CA4" w14:textId="77777777" w:rsidTr="00D02468">
        <w:trPr>
          <w:trHeight w:val="20"/>
        </w:trPr>
        <w:tc>
          <w:tcPr>
            <w:tcW w:w="3330" w:type="dxa"/>
          </w:tcPr>
          <w:p w14:paraId="70FB9667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262F10" w:rsidRDefault="00B1361C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07068372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1FED5EB1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568191" w14:textId="77777777" w:rsidR="00B1361C" w:rsidRPr="00262F10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B1361C" w:rsidRPr="00262F10" w14:paraId="7BFE94D3" w14:textId="77777777" w:rsidTr="00D02468">
        <w:trPr>
          <w:trHeight w:val="20"/>
        </w:trPr>
        <w:tc>
          <w:tcPr>
            <w:tcW w:w="3330" w:type="dxa"/>
          </w:tcPr>
          <w:p w14:paraId="44A7657D" w14:textId="77777777" w:rsidR="00B1361C" w:rsidRPr="00262F10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เครดิตและ</w:t>
            </w:r>
            <w:proofErr w:type="spellStart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64ED3696" w14:textId="3CF3D1BC" w:rsidR="00B1361C" w:rsidRPr="00262F10" w:rsidRDefault="00B1361C" w:rsidP="008D325E">
            <w:pPr>
              <w:tabs>
                <w:tab w:val="clear" w:pos="454"/>
                <w:tab w:val="left" w:pos="539"/>
              </w:tabs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14:paraId="7B5411F3" w14:textId="75F812D9" w:rsidR="00B1361C" w:rsidRPr="00262F10" w:rsidRDefault="00AE7EFE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139</w:t>
            </w:r>
            <w:r w:rsidR="008C6139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,000</w:t>
            </w:r>
          </w:p>
        </w:tc>
        <w:tc>
          <w:tcPr>
            <w:tcW w:w="1392" w:type="dxa"/>
          </w:tcPr>
          <w:p w14:paraId="634181F9" w14:textId="26DF7333" w:rsidR="00B1361C" w:rsidRPr="00262F10" w:rsidRDefault="008C6139" w:rsidP="00F729B5">
            <w:pPr>
              <w:spacing w:line="380" w:lineRule="exact"/>
              <w:ind w:right="312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735</w:t>
            </w:r>
          </w:p>
        </w:tc>
        <w:tc>
          <w:tcPr>
            <w:tcW w:w="1277" w:type="dxa"/>
          </w:tcPr>
          <w:p w14:paraId="63242078" w14:textId="20220290" w:rsidR="00B1361C" w:rsidRPr="00262F10" w:rsidRDefault="008C6139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138,265</w:t>
            </w:r>
          </w:p>
        </w:tc>
      </w:tr>
      <w:bookmarkEnd w:id="6"/>
      <w:bookmarkEnd w:id="7"/>
    </w:tbl>
    <w:p w14:paraId="5243F7FB" w14:textId="77777777" w:rsidR="00ED0A63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085E482D" w14:textId="681BF648" w:rsidR="003D5E2C" w:rsidRDefault="0075296D" w:rsidP="00D9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วงเงิน</w:t>
      </w:r>
      <w:r w:rsidR="00103548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สินเชื่อจากสถาบันการเงิน</w:t>
      </w:r>
      <w:r w:rsidR="002B4EF9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ค้ำประกันโดยบัญชีเงินฝาก</w:t>
      </w:r>
      <w:r w:rsidR="005877B0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ออมทรัพย์</w:t>
      </w:r>
      <w:r w:rsidR="00CF167A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กับสถาบันการเงิน</w:t>
      </w:r>
      <w:r w:rsidR="00CF167A" w:rsidRPr="003D5E2C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จำนวน </w:t>
      </w:r>
      <w:r w:rsidR="00CF167A">
        <w:rPr>
          <w:rFonts w:asciiTheme="minorBidi" w:eastAsia="Cordia New" w:hAnsiTheme="minorBidi" w:cs="Cordia New"/>
          <w:sz w:val="26"/>
          <w:szCs w:val="26"/>
          <w:lang w:eastAsia="th-TH"/>
        </w:rPr>
        <w:t>55.00</w:t>
      </w:r>
      <w:r w:rsidR="00CF167A" w:rsidRPr="003D5E2C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ล้านบาท (วันที่ </w:t>
      </w:r>
      <w:r w:rsidR="00CF167A">
        <w:rPr>
          <w:rFonts w:asciiTheme="minorBidi" w:eastAsia="Cordia New" w:hAnsiTheme="minorBidi" w:cs="Cordia New"/>
          <w:sz w:val="26"/>
          <w:szCs w:val="26"/>
          <w:lang w:eastAsia="th-TH"/>
        </w:rPr>
        <w:t>31</w:t>
      </w:r>
      <w:r w:rsidR="00CF167A" w:rsidRPr="003D5E2C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ธันวาคม </w:t>
      </w:r>
      <w:r w:rsidR="00CF167A">
        <w:rPr>
          <w:rFonts w:asciiTheme="minorBidi" w:eastAsia="Cordia New" w:hAnsiTheme="minorBidi" w:cs="Cordia New"/>
          <w:sz w:val="26"/>
          <w:szCs w:val="26"/>
          <w:lang w:eastAsia="th-TH"/>
        </w:rPr>
        <w:t>2567</w:t>
      </w:r>
      <w:r w:rsidR="00CF167A" w:rsidRPr="003D5E2C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ไม่มี)</w:t>
      </w:r>
    </w:p>
    <w:p w14:paraId="7C65D3DE" w14:textId="77777777" w:rsidR="00D901C1" w:rsidRPr="00D901C1" w:rsidRDefault="00D901C1" w:rsidP="00D9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596D05A5" w14:textId="79E5E3BE" w:rsidR="00967AD2" w:rsidRPr="00262F10" w:rsidRDefault="00967AD2" w:rsidP="00854264">
      <w:pPr>
        <w:pStyle w:val="CordiaNew"/>
        <w:numPr>
          <w:ilvl w:val="1"/>
          <w:numId w:val="24"/>
        </w:numPr>
        <w:tabs>
          <w:tab w:val="clear" w:pos="4153"/>
          <w:tab w:val="clear" w:pos="8306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บริษัทและบริษัทย่อยมีหนังสือค้ำประกัน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ที่ออกโดยธนาคาร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ในนามของบริษัทและบริษัทย่อย ซึ่งเกี่ยวเนื่องกับภาระผูกพันทางปฏิบัติบางประการตามปกติธุรกิจ</w:t>
      </w:r>
      <w:r w:rsidRPr="0024773A">
        <w:rPr>
          <w:rFonts w:asciiTheme="minorBidi" w:hAnsiTheme="minorBidi" w:cstheme="minorBidi"/>
          <w:color w:val="auto"/>
          <w:sz w:val="26"/>
          <w:szCs w:val="26"/>
          <w:cs/>
        </w:rPr>
        <w:t>จำนวน</w:t>
      </w:r>
      <w:r w:rsidR="00AF774F" w:rsidRPr="0024773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5B5A17" w:rsidRPr="0024773A">
        <w:rPr>
          <w:rFonts w:asciiTheme="minorBidi" w:hAnsiTheme="minorBidi" w:cstheme="minorBidi"/>
          <w:color w:val="auto"/>
          <w:sz w:val="26"/>
          <w:szCs w:val="26"/>
        </w:rPr>
        <w:t>80.97</w:t>
      </w:r>
      <w:r w:rsidRPr="0024773A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และ</w:t>
      </w:r>
      <w:r w:rsidR="00AF774F" w:rsidRPr="0024773A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C55F53" w:rsidRPr="0024773A">
        <w:rPr>
          <w:rFonts w:asciiTheme="minorBidi" w:hAnsiTheme="minorBidi" w:cstheme="minorBidi"/>
          <w:color w:val="auto"/>
          <w:sz w:val="26"/>
          <w:szCs w:val="26"/>
        </w:rPr>
        <w:t>4</w:t>
      </w:r>
      <w:r w:rsidR="00385CAD" w:rsidRPr="0024773A">
        <w:rPr>
          <w:rFonts w:asciiTheme="minorBidi" w:hAnsiTheme="minorBidi" w:cstheme="minorBidi"/>
          <w:color w:val="auto"/>
          <w:sz w:val="26"/>
          <w:szCs w:val="26"/>
        </w:rPr>
        <w:t>.24</w:t>
      </w:r>
      <w:r w:rsidRPr="0024773A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 ตามลำดับ</w:t>
      </w:r>
    </w:p>
    <w:p w14:paraId="08E1750D" w14:textId="77777777" w:rsidR="00ED0A63" w:rsidRPr="00262F10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D2D39D5" w14:textId="0636C5F3" w:rsidR="008D21BA" w:rsidRPr="00262F10" w:rsidRDefault="00854264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  <w:r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  <w:br w:type="page"/>
      </w:r>
    </w:p>
    <w:p w14:paraId="7CB71ACE" w14:textId="77777777" w:rsidR="009D06D0" w:rsidRPr="00E53763" w:rsidRDefault="009D06D0" w:rsidP="00E5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6C45A19" w14:textId="6AA50EAC" w:rsidR="005405A7" w:rsidRPr="00E136F9" w:rsidRDefault="00C70AB7" w:rsidP="00E537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E136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เหตุ</w:t>
      </w:r>
      <w:r w:rsidR="00A0013D" w:rsidRPr="00E136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การณ์สำคัญ</w:t>
      </w:r>
      <w:r w:rsidR="005707B5" w:rsidRPr="00E136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ที่เกิดขึ้น</w:t>
      </w:r>
      <w:r w:rsidR="00A0013D" w:rsidRPr="00E136F9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ในระหว่างงวด</w:t>
      </w:r>
    </w:p>
    <w:p w14:paraId="72FDD4A9" w14:textId="26ED3ACE" w:rsidR="00C13671" w:rsidRPr="00262F10" w:rsidRDefault="00C13671" w:rsidP="00E53763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3CE7F656" w14:textId="77777777" w:rsidR="0084702D" w:rsidRPr="00262F10" w:rsidRDefault="00CC211B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u w:val="single"/>
          <w:cs/>
          <w:lang w:eastAsia="en-US"/>
        </w:rPr>
        <w:t>คดีความเกี่ยวกับการซื้อขายหุ้น</w:t>
      </w:r>
    </w:p>
    <w:p w14:paraId="26C90FC6" w14:textId="77777777" w:rsidR="00295AA7" w:rsidRPr="00262F10" w:rsidRDefault="00295AA7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45DB9DED" w14:textId="67BCFD5D" w:rsidR="00FE406F" w:rsidRPr="00262F10" w:rsidRDefault="008D2135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8A29DE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ปี </w:t>
      </w:r>
      <w:r w:rsidR="008A29DE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2560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บริษัทถูกฟ้องเป็นจำเลยร่วมกับบุคคลอื่นอีก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5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ราย </w:t>
      </w:r>
      <w:r w:rsidR="008A29DE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คดีแพ่ง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เกี่ยวกับ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การซื้อขายหุ้น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ของ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บริษัทย่อย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โดยโจทก์ขอให้ศาลมีพิพากษา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หรือคำสั่งให้การซื้อขายหุ้นเป็นโมฆะ</w:t>
      </w:r>
      <w:r w:rsidR="001A4FE5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และขอให้บริษัทชำระเงินคืนพร้อมดอกเบี้ยถึงวันฟ้องเป็นเงินจำนวน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275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และชำระดอกเบี้ยอัตราร้อยละ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7.50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ต่อปี</w:t>
      </w:r>
      <w:r w:rsidR="00CF1E06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ของเงินต้นจำนวน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242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ล้านบาท ให้แก่โจทก์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46193731" w14:textId="77777777" w:rsidR="00FE406F" w:rsidRPr="00262F10" w:rsidRDefault="00FE406F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7BF1891" w14:textId="7D82AD89" w:rsidR="007A2D63" w:rsidRPr="00262F10" w:rsidRDefault="00FE406F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ปี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2562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และปี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2563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ศาลชั้นต้นและศาลอุทธรณ์มีคำพิพากษาให้สัญญาซื้อขายหุ้นเป็นโมฆะ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และ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ให้บริษัทชำระเงินคืนแก่โจทก์ตามฟ้อง 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ทั้งนี้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บริษัทไม่เห็นด้วยกับคำพิพากษาของศาลชั้นต้น และศาลอุทธรณ์ เนื่องจากบริษัทเชื่อมั่นว่าการซื้อขายหุ้นระหว่างโจทก์กับบริษัทมีการดำเนินการโดยถูกต้อง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และชอบด้วย</w:t>
      </w:r>
      <w:r w:rsidR="007B19FA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กฎหมาย</w:t>
      </w:r>
      <w:r w:rsidR="00295AA7"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บริษัทจึงยื่นฎีกาคัดค้านคำพิพากษาศาลชั้นต้นและศาลอุทธรณ์</w:t>
      </w:r>
      <w:r w:rsidR="002209F1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ในปี </w:t>
      </w:r>
      <w:r w:rsidR="002209F1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2563 </w:t>
      </w:r>
    </w:p>
    <w:p w14:paraId="50A38B3B" w14:textId="398D27AD" w:rsidR="007A2D63" w:rsidRPr="00262F10" w:rsidRDefault="007A2D63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69016B9A" w14:textId="77777777" w:rsidR="006832B1" w:rsidRPr="00262F10" w:rsidRDefault="00295AA7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เมื่อวันที่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กุมภาพันธ์</w:t>
      </w:r>
      <w:r w:rsidR="007A2D6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ศาลฎีกามีคำพิพากษากลับ ให้ยกฟ้องโจทก์ในคดีดังกล่าวและถือว่าคดีถึงที่สุดแล้ว</w:t>
      </w:r>
      <w:r w:rsidR="007A2D6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โดยบริษัทเป็นฝ่ายชนะคดีและไม่ต้องชำระเงินคืนแก่โจทก์แต่อย่างใด</w:t>
      </w:r>
      <w:r w:rsidR="003D40D8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238CDE23" w14:textId="77777777" w:rsidR="006832B1" w:rsidRPr="00262F10" w:rsidRDefault="006832B1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58B5A00E" w14:textId="7689E7C1" w:rsidR="002915F3" w:rsidRPr="00262F10" w:rsidRDefault="00C058D1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ปัจจุบัน</w:t>
      </w: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บริษัทอยู่ระหว่างการพิจารณาดำเนินการตามกฎหมายเพื่อเรียกค่าเสียหายกับโจทก์ต่อไป</w:t>
      </w:r>
      <w:r w:rsidRPr="00262F10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ทั้งนี้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บริษัทมีการดำเนินคดีกับโจทก์ทั้งคดีแพ่ง และคดีอาญา เพื่อเรียกค่าเสียหายจากโจทก์ในคดีแพ่ง และขอให้ศาลลงโทษโจทก์ในคดีอาญา แต่ศาลชั้นต้นในคดีอาญาพิพากษายกฟ้องของบริษัท และศาลอุทธรณ์ในคดีแพ่งพิพากษายกฟ้องของบริษัทเช่นกัน อย่างไรก็ตาม บริษัทอยู่ระหว่างโต้แย้งคำพิพากษาศาลชั้นต้นและศาลอุทธรณ์ และเชื่อว่าเมื่อคดีถึงที่สุดแล้ว บริษัทจะเป็นฝ่ายชนะคดี</w:t>
      </w:r>
    </w:p>
    <w:p w14:paraId="6EA3D03D" w14:textId="77777777" w:rsidR="0003349E" w:rsidRPr="00262F10" w:rsidRDefault="0003349E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0794E6A0" w14:textId="12FE1BD1" w:rsidR="00813351" w:rsidRPr="00262F10" w:rsidRDefault="00FA6AEC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ณ 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31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2567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บริษัทมี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เงินฝากที่มีข้อจำกัดในการใช้จำนวน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121.9</w:t>
      </w:r>
      <w:r w:rsidR="003C4454"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7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ซึ่ง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ถูกกรมบังคับคดีดำเนินการอายัดเงินดังกล่าวไว้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จากคดีซื้อขายหุ้นข้างต้น ทั้งนี้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เมื่อ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ฎี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กามีคำพิพากษาถึงที่สุดให้บริษัทชนะคดี บริษัท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จึ</w:t>
      </w:r>
      <w:r w:rsidR="00BF7E16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ง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ดำเนินการยื่นคำร้องต่อกรมบังคับคดี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เพื่อ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ขอเงินจำนวนดังกล่าวคืน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และได้จัดประเภทรายการดังกล่าวเป็น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“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เงินรอ</w:t>
      </w:r>
      <w:r w:rsidR="006832B1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เรียก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คืนจากกรมบังคับคดี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”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ซึ่งแสดงเป็นสินทรัพย์หมุนเวียนในงบฐานะการเงิน ณ 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</w:t>
      </w:r>
      <w:r w:rsidR="00796A3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0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796A3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มิถุนายน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2568</w:t>
      </w:r>
    </w:p>
    <w:p w14:paraId="15E030EB" w14:textId="77777777" w:rsidR="00E53763" w:rsidRDefault="00E53763" w:rsidP="00E5376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6E355B47" w14:textId="275E375D" w:rsidR="00FA00D9" w:rsidRPr="003B0093" w:rsidRDefault="00D901C1" w:rsidP="003B009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</w:pP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ณ 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</w:t>
      </w:r>
      <w:r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0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มิถุนายน</w:t>
      </w:r>
      <w:r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2568</w:t>
      </w:r>
      <w:r w:rsidR="001F2B39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บริษัทมียอดคงเหลือของเงินรอเรียกคืนจากกรม</w:t>
      </w:r>
      <w:r w:rsidR="0000569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บังคับคดีจำนวน </w:t>
      </w:r>
      <w:r w:rsidR="0000569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38.96 </w:t>
      </w:r>
      <w:r w:rsidR="0000569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ล้านบาท โดย</w:t>
      </w:r>
      <w:r w:rsidR="00991C16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บริษัทได้รับเงินคืนจากกรมบังคับคดีบางส่วน</w:t>
      </w:r>
      <w:r w:rsidR="005D068F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 เมื่อวันที่ </w:t>
      </w:r>
      <w:r w:rsidR="005D068F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2 </w:t>
      </w:r>
      <w:r w:rsidR="005D068F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พฤษภาคม </w:t>
      </w:r>
      <w:r w:rsidR="005D068F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2568 </w:t>
      </w:r>
      <w:r w:rsidR="005D068F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จำนวน </w:t>
      </w:r>
      <w:r w:rsidR="000C02D1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83.01 </w:t>
      </w:r>
      <w:r w:rsidR="000C02D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ล้านบาท</w:t>
      </w:r>
      <w:r w:rsidR="00502BC2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 </w:t>
      </w:r>
      <w:r w:rsidR="000C02D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และ</w:t>
      </w:r>
      <w:r w:rsidR="00502BC2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ได้รับเงินคืน</w:t>
      </w:r>
      <w:r w:rsidR="008B3292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เพิ่มเติม</w:t>
      </w:r>
      <w:r w:rsidR="000C02D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หลังรอบระยะเวลารายงาน</w:t>
      </w:r>
      <w:r w:rsidR="00502BC2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จำนวน </w:t>
      </w:r>
      <w:r w:rsidR="00502BC2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36.51 </w:t>
      </w:r>
      <w:r w:rsidR="00502BC2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ล้านบาท</w:t>
      </w:r>
      <w:r w:rsidR="007E3BBC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</w:t>
      </w:r>
      <w:r w:rsidR="009725B3" w:rsidRPr="009725B3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>ทั้งนี้ บริษัทอยู่ระหว่างการติดตามขอรับเงินส่วนที่เหลือคืนจากกรมบังคับคดีต่อไป</w:t>
      </w:r>
    </w:p>
    <w:p w14:paraId="613702B6" w14:textId="057360A3" w:rsidR="008D21BA" w:rsidRPr="00262F10" w:rsidRDefault="00EA4D01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cs/>
          <w:lang w:eastAsia="en-US"/>
        </w:rPr>
      </w:pPr>
      <w:r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  <w:br w:type="page"/>
      </w:r>
    </w:p>
    <w:p w14:paraId="5C96B0C4" w14:textId="77777777" w:rsidR="008D21BA" w:rsidRPr="00262F10" w:rsidRDefault="008D21BA" w:rsidP="00AA3C0E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cs/>
          <w:lang w:eastAsia="en-US"/>
        </w:rPr>
      </w:pPr>
    </w:p>
    <w:p w14:paraId="7153A112" w14:textId="6386FD6C" w:rsidR="00D37BE1" w:rsidRPr="00FD623C" w:rsidRDefault="00D37BE1" w:rsidP="00FD623C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FD623C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การจัดประเภทรายการ</w:t>
      </w:r>
      <w:r w:rsidR="00FF55C3" w:rsidRPr="00FD623C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ใหม่</w:t>
      </w:r>
    </w:p>
    <w:p w14:paraId="5200851F" w14:textId="77777777" w:rsidR="009A2B71" w:rsidRPr="00FD623C" w:rsidRDefault="009A2B71" w:rsidP="00FD623C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6276167C" w14:textId="02F69BEB" w:rsidR="009A2B71" w:rsidRPr="00FD623C" w:rsidRDefault="009A2B71" w:rsidP="00FD623C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FD623C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ตัวเลขที่เกี่ยวข้องบางรายการ</w:t>
      </w:r>
      <w:r w:rsidR="00F953EB" w:rsidRPr="00FD623C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ของงบการเงินสำหรับปี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สิ้นสุดวันที่</w:t>
      </w:r>
      <w:r w:rsidRPr="00FD623C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31 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ธันวาคม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 256</w:t>
      </w:r>
      <w:r w:rsidR="00BB7D44" w:rsidRPr="00FD623C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>7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 xml:space="preserve"> ได้จัดประเภทรายการใหม่ เพื่อให้สอดคล้องกับการจัดประเภทรายการใน</w:t>
      </w:r>
      <w:r w:rsidR="00281F85" w:rsidRPr="00FD623C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งวด</w:t>
      </w:r>
      <w:r w:rsidRPr="00FD623C"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  <w:t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</w:t>
      </w:r>
    </w:p>
    <w:p w14:paraId="074F9975" w14:textId="77777777" w:rsidR="0097348D" w:rsidRPr="00FD623C" w:rsidRDefault="0097348D" w:rsidP="00FD623C">
      <w:pPr>
        <w:pStyle w:val="CordiaNew"/>
        <w:tabs>
          <w:tab w:val="clear" w:pos="4153"/>
          <w:tab w:val="left" w:pos="450"/>
        </w:tabs>
        <w:spacing w:line="340" w:lineRule="exact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440"/>
        <w:gridCol w:w="1368"/>
        <w:gridCol w:w="1386"/>
      </w:tblGrid>
      <w:tr w:rsidR="0097348D" w:rsidRPr="00FD623C" w14:paraId="2A11E89E" w14:textId="77777777" w:rsidTr="00654492">
        <w:trPr>
          <w:trHeight w:val="20"/>
        </w:trPr>
        <w:tc>
          <w:tcPr>
            <w:tcW w:w="4896" w:type="dxa"/>
          </w:tcPr>
          <w:p w14:paraId="0934F0F4" w14:textId="3ECAC613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AB6B54"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4F0C6880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348D" w:rsidRPr="00FD623C" w14:paraId="6707F8A0" w14:textId="77777777" w:rsidTr="00654492">
        <w:trPr>
          <w:trHeight w:val="20"/>
        </w:trPr>
        <w:tc>
          <w:tcPr>
            <w:tcW w:w="4896" w:type="dxa"/>
          </w:tcPr>
          <w:p w14:paraId="0C15C161" w14:textId="77777777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39A860C2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0B94C700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65A2FA47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868673C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184D42CA" w14:textId="77777777" w:rsidR="0097348D" w:rsidRPr="00FD623C" w:rsidRDefault="0097348D" w:rsidP="00FD62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97348D" w:rsidRPr="00FD623C" w14:paraId="4A5B7A79" w14:textId="77777777" w:rsidTr="00654492">
        <w:trPr>
          <w:trHeight w:val="20"/>
        </w:trPr>
        <w:tc>
          <w:tcPr>
            <w:tcW w:w="4896" w:type="dxa"/>
            <w:hideMark/>
          </w:tcPr>
          <w:p w14:paraId="37DA09A3" w14:textId="0CF9D2B4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42B08130" w14:textId="77777777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858F984" w14:textId="77777777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5868DFB8" w14:textId="77777777" w:rsidR="0097348D" w:rsidRPr="00FD623C" w:rsidRDefault="0097348D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FD623C" w14:paraId="6B7E808B" w14:textId="77777777" w:rsidTr="00654492">
        <w:trPr>
          <w:trHeight w:val="20"/>
        </w:trPr>
        <w:tc>
          <w:tcPr>
            <w:tcW w:w="4896" w:type="dxa"/>
          </w:tcPr>
          <w:p w14:paraId="32764BA0" w14:textId="095DD3E5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7F400087" w14:textId="50D0F353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5613F37" w14:textId="5D3D4964" w:rsidR="00734687" w:rsidRPr="00FD623C" w:rsidRDefault="0033781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371464" w:rsidRPr="00FD623C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  <w:tc>
          <w:tcPr>
            <w:tcW w:w="1386" w:type="dxa"/>
            <w:shd w:val="clear" w:color="auto" w:fill="FFFFFF"/>
          </w:tcPr>
          <w:p w14:paraId="0EC30AB5" w14:textId="42666EFA" w:rsidR="00734687" w:rsidRPr="00FD623C" w:rsidRDefault="00E77056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8D453E" w:rsidRPr="00FD623C">
              <w:rPr>
                <w:rFonts w:ascii="Cordia New" w:hAnsi="Cordia New" w:cs="Cordia New"/>
                <w:sz w:val="26"/>
                <w:szCs w:val="26"/>
              </w:rPr>
              <w:t>702</w:t>
            </w:r>
          </w:p>
        </w:tc>
      </w:tr>
      <w:tr w:rsidR="0097348D" w:rsidRPr="00FD623C" w14:paraId="0E840198" w14:textId="77777777" w:rsidTr="00654492">
        <w:trPr>
          <w:trHeight w:val="20"/>
        </w:trPr>
        <w:tc>
          <w:tcPr>
            <w:tcW w:w="4896" w:type="dxa"/>
          </w:tcPr>
          <w:p w14:paraId="6F163693" w14:textId="5944170B" w:rsidR="0097348D" w:rsidRPr="00FD623C" w:rsidRDefault="00AC0063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42389CC3" w14:textId="5A5E091B" w:rsidR="0097348D" w:rsidRPr="00FD623C" w:rsidRDefault="00AB6B54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28,122</w:t>
            </w:r>
          </w:p>
        </w:tc>
        <w:tc>
          <w:tcPr>
            <w:tcW w:w="1368" w:type="dxa"/>
          </w:tcPr>
          <w:p w14:paraId="10E2CC52" w14:textId="2A456DE9" w:rsidR="0097348D" w:rsidRPr="00FD623C" w:rsidRDefault="00F63538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(27,702)</w:t>
            </w:r>
          </w:p>
        </w:tc>
        <w:tc>
          <w:tcPr>
            <w:tcW w:w="1386" w:type="dxa"/>
          </w:tcPr>
          <w:p w14:paraId="67C51358" w14:textId="416EAAAD" w:rsidR="0097348D" w:rsidRPr="00FD623C" w:rsidRDefault="00E53855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420</w:t>
            </w:r>
          </w:p>
        </w:tc>
      </w:tr>
      <w:tr w:rsidR="00734687" w:rsidRPr="00FD623C" w14:paraId="5124EFDA" w14:textId="77777777" w:rsidTr="00654492">
        <w:trPr>
          <w:trHeight w:val="20"/>
        </w:trPr>
        <w:tc>
          <w:tcPr>
            <w:tcW w:w="4896" w:type="dxa"/>
          </w:tcPr>
          <w:p w14:paraId="4855F59F" w14:textId="60BFD2A5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24BCB8A5" w14:textId="3E44A1D7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044A49" w14:textId="34600CCB" w:rsidR="00734687" w:rsidRPr="00FD623C" w:rsidRDefault="00782A12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FD623C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  <w:tc>
          <w:tcPr>
            <w:tcW w:w="1386" w:type="dxa"/>
          </w:tcPr>
          <w:p w14:paraId="7AA2C322" w14:textId="0F6ABD87" w:rsidR="00734687" w:rsidRPr="00FD623C" w:rsidRDefault="005C34C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64,</w:t>
            </w:r>
            <w:r w:rsidR="001116FC" w:rsidRPr="00FD623C">
              <w:rPr>
                <w:rFonts w:ascii="Cordia New" w:hAnsi="Cordia New" w:cs="Cordia New"/>
                <w:sz w:val="26"/>
                <w:szCs w:val="26"/>
              </w:rPr>
              <w:t>594</w:t>
            </w:r>
          </w:p>
        </w:tc>
      </w:tr>
      <w:tr w:rsidR="000248D6" w:rsidRPr="00FD623C" w14:paraId="76CC9494" w14:textId="77777777" w:rsidTr="00654492">
        <w:trPr>
          <w:trHeight w:val="20"/>
        </w:trPr>
        <w:tc>
          <w:tcPr>
            <w:tcW w:w="4896" w:type="dxa"/>
          </w:tcPr>
          <w:p w14:paraId="2537E676" w14:textId="562A9E55" w:rsidR="000248D6" w:rsidRPr="00FD623C" w:rsidRDefault="00C23A60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C9110A2" w14:textId="0E522E03" w:rsidR="000248D6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65,152</w:t>
            </w:r>
          </w:p>
        </w:tc>
        <w:tc>
          <w:tcPr>
            <w:tcW w:w="1368" w:type="dxa"/>
          </w:tcPr>
          <w:p w14:paraId="143819E7" w14:textId="261616A7" w:rsidR="000248D6" w:rsidRPr="00FD623C" w:rsidRDefault="004A612F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(64,</w:t>
            </w:r>
            <w:r w:rsidR="001116FC" w:rsidRPr="00FD623C">
              <w:rPr>
                <w:rFonts w:ascii="Cordia New" w:hAnsi="Cordia New" w:cs="Cordia New"/>
                <w:sz w:val="26"/>
                <w:szCs w:val="26"/>
              </w:rPr>
              <w:t>594</w:t>
            </w:r>
            <w:r w:rsidRPr="00FD62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474680EB" w14:textId="419DF7DD" w:rsidR="000248D6" w:rsidRPr="00FD623C" w:rsidRDefault="001116FC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2442A17" w14:textId="742B0741" w:rsidR="00E24186" w:rsidRPr="00FD623C" w:rsidRDefault="00E24186" w:rsidP="00FD623C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40"/>
        <w:gridCol w:w="1368"/>
        <w:gridCol w:w="1386"/>
      </w:tblGrid>
      <w:tr w:rsidR="00456DEE" w:rsidRPr="00FD623C" w14:paraId="052F4CE5" w14:textId="77777777" w:rsidTr="00E1560C">
        <w:trPr>
          <w:trHeight w:val="20"/>
        </w:trPr>
        <w:tc>
          <w:tcPr>
            <w:tcW w:w="4887" w:type="dxa"/>
          </w:tcPr>
          <w:p w14:paraId="22173AB2" w14:textId="296DA797" w:rsidR="00456DEE" w:rsidRPr="00FD623C" w:rsidRDefault="00456DEE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(หน่วย : </w:t>
            </w:r>
            <w:r w:rsidR="00D818DD"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พัน</w:t>
            </w:r>
            <w:r w:rsidRPr="00FD623C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  <w:tc>
          <w:tcPr>
            <w:tcW w:w="4194" w:type="dxa"/>
            <w:gridSpan w:val="3"/>
            <w:hideMark/>
          </w:tcPr>
          <w:p w14:paraId="7033902F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DEE" w:rsidRPr="00FD623C" w14:paraId="789B3A49" w14:textId="77777777" w:rsidTr="00E1560C">
        <w:trPr>
          <w:trHeight w:val="20"/>
        </w:trPr>
        <w:tc>
          <w:tcPr>
            <w:tcW w:w="4887" w:type="dxa"/>
          </w:tcPr>
          <w:p w14:paraId="02A59D60" w14:textId="77777777" w:rsidR="00456DEE" w:rsidRPr="00FD623C" w:rsidRDefault="00456DEE" w:rsidP="00FD623C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2693177C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73F8BEF2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28C24506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3FDEBB71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5EC9A3BC" w14:textId="77777777" w:rsidR="00456DEE" w:rsidRPr="00FD623C" w:rsidRDefault="00456DEE" w:rsidP="00FD623C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456DEE" w:rsidRPr="00FD623C" w14:paraId="25DBBDDB" w14:textId="77777777" w:rsidTr="00E1560C">
        <w:trPr>
          <w:trHeight w:val="20"/>
        </w:trPr>
        <w:tc>
          <w:tcPr>
            <w:tcW w:w="4887" w:type="dxa"/>
            <w:hideMark/>
          </w:tcPr>
          <w:p w14:paraId="7617FE4C" w14:textId="1901034F" w:rsidR="00456DEE" w:rsidRPr="00FD623C" w:rsidRDefault="00456DEE" w:rsidP="00A44A29">
            <w:pPr>
              <w:tabs>
                <w:tab w:val="clear" w:pos="227"/>
              </w:tabs>
              <w:spacing w:line="380" w:lineRule="exact"/>
              <w:ind w:left="56" w:hanging="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FD623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1183AC83" w14:textId="77777777" w:rsidR="00456DEE" w:rsidRPr="00FD623C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037DDDA8" w14:textId="77777777" w:rsidR="00456DEE" w:rsidRPr="00FD623C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0EAD3520" w14:textId="77777777" w:rsidR="00456DEE" w:rsidRPr="00FD623C" w:rsidRDefault="00456DEE" w:rsidP="00FD623C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34687" w:rsidRPr="00FD623C" w14:paraId="68D677EC" w14:textId="77777777" w:rsidTr="00E1560C">
        <w:trPr>
          <w:trHeight w:val="20"/>
        </w:trPr>
        <w:tc>
          <w:tcPr>
            <w:tcW w:w="4887" w:type="dxa"/>
          </w:tcPr>
          <w:p w14:paraId="7A0F3AFE" w14:textId="62980394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35572A92" w14:textId="5BB162A4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C08E619" w14:textId="46CAF75E" w:rsidR="00734687" w:rsidRPr="00FD623C" w:rsidRDefault="00EF03D1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9200E0" w:rsidRPr="00FD623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52F84" w:rsidRPr="00FD623C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386" w:type="dxa"/>
            <w:shd w:val="clear" w:color="auto" w:fill="FFFFFF"/>
          </w:tcPr>
          <w:p w14:paraId="2C703CBA" w14:textId="699939E8" w:rsidR="00734687" w:rsidRPr="00FD623C" w:rsidRDefault="00391A8C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26,</w:t>
            </w:r>
            <w:r w:rsidR="004566E6" w:rsidRPr="00FD623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D3551" w:rsidRPr="00FD623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D52B54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FD623C" w14:paraId="6465880D" w14:textId="77777777" w:rsidTr="00E1560C">
        <w:trPr>
          <w:trHeight w:val="20"/>
        </w:trPr>
        <w:tc>
          <w:tcPr>
            <w:tcW w:w="4887" w:type="dxa"/>
          </w:tcPr>
          <w:p w14:paraId="06C37619" w14:textId="071C20EE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</w:t>
            </w:r>
            <w:r w:rsidR="00C93255"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13965D00" w14:textId="337F6169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26,865</w:t>
            </w:r>
          </w:p>
        </w:tc>
        <w:tc>
          <w:tcPr>
            <w:tcW w:w="1368" w:type="dxa"/>
          </w:tcPr>
          <w:p w14:paraId="0A7A7A28" w14:textId="551D7E44" w:rsidR="00734687" w:rsidRPr="00FD623C" w:rsidRDefault="00AB460D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(26,4</w:t>
            </w:r>
            <w:r w:rsidR="00352F84" w:rsidRPr="00FD623C">
              <w:rPr>
                <w:rFonts w:ascii="Cordia New" w:hAnsi="Cordia New" w:cs="Cordia New"/>
                <w:sz w:val="26"/>
                <w:szCs w:val="26"/>
              </w:rPr>
              <w:t>79</w:t>
            </w:r>
            <w:r w:rsidRPr="00FD62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17AD0A01" w14:textId="60F23CF0" w:rsidR="00734687" w:rsidRPr="00FD623C" w:rsidRDefault="00373682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352F84" w:rsidRPr="00FD623C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734687" w:rsidRPr="00FD623C" w14:paraId="7B8A703E" w14:textId="77777777" w:rsidTr="00E1560C">
        <w:trPr>
          <w:trHeight w:val="74"/>
        </w:trPr>
        <w:tc>
          <w:tcPr>
            <w:tcW w:w="4887" w:type="dxa"/>
          </w:tcPr>
          <w:p w14:paraId="3961DEBB" w14:textId="0A9B706F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AAA889E" w14:textId="46D7A817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4809AF" w14:textId="399A0662" w:rsidR="00734687" w:rsidRPr="00FD623C" w:rsidRDefault="00CE0D8F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FD623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837D5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86" w:type="dxa"/>
          </w:tcPr>
          <w:p w14:paraId="15A87B2F" w14:textId="72CBD300" w:rsidR="00734687" w:rsidRPr="00FD623C" w:rsidRDefault="00305E16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61,</w:t>
            </w:r>
            <w:r w:rsidR="00C06DAB" w:rsidRPr="00FD623C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9837D5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734687" w:rsidRPr="00274596" w14:paraId="5CC6F593" w14:textId="77777777" w:rsidTr="00E1560C">
        <w:trPr>
          <w:trHeight w:val="20"/>
        </w:trPr>
        <w:tc>
          <w:tcPr>
            <w:tcW w:w="4887" w:type="dxa"/>
          </w:tcPr>
          <w:p w14:paraId="0901073E" w14:textId="0834FA6A" w:rsidR="00734687" w:rsidRPr="00FD623C" w:rsidRDefault="00734687" w:rsidP="00FD623C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77F8DCC" w14:textId="0FBF0A71" w:rsidR="00734687" w:rsidRPr="00FD623C" w:rsidRDefault="00734687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61,858</w:t>
            </w:r>
          </w:p>
        </w:tc>
        <w:tc>
          <w:tcPr>
            <w:tcW w:w="1368" w:type="dxa"/>
          </w:tcPr>
          <w:p w14:paraId="436F8E65" w14:textId="04E84BA0" w:rsidR="00734687" w:rsidRPr="00FD623C" w:rsidRDefault="00B2033B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(61,</w:t>
            </w:r>
            <w:r w:rsidR="0028169A" w:rsidRPr="00FD623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18DC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F464F5" w:rsidRPr="00FD623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FD623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29B696E1" w14:textId="1F041990" w:rsidR="00734687" w:rsidRPr="00F464F5" w:rsidRDefault="00773794" w:rsidP="00FD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623C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</w:tbl>
    <w:p w14:paraId="0C743DDE" w14:textId="77777777" w:rsidR="009A2B71" w:rsidRPr="009A2B71" w:rsidRDefault="009A2B71" w:rsidP="00FD623C">
      <w:pPr>
        <w:pStyle w:val="CordiaNew"/>
        <w:tabs>
          <w:tab w:val="clear" w:pos="4153"/>
          <w:tab w:val="left" w:pos="450"/>
        </w:tabs>
        <w:spacing w:line="340" w:lineRule="exact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sectPr w:rsidR="009A2B71" w:rsidRPr="009A2B71" w:rsidSect="00190497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4EAF" w14:textId="77777777" w:rsidR="00B213EC" w:rsidRDefault="00B213EC">
      <w:r>
        <w:separator/>
      </w:r>
    </w:p>
  </w:endnote>
  <w:endnote w:type="continuationSeparator" w:id="0">
    <w:p w14:paraId="291ED834" w14:textId="77777777" w:rsidR="00B213EC" w:rsidRDefault="00B213EC">
      <w:r>
        <w:continuationSeparator/>
      </w:r>
    </w:p>
  </w:endnote>
  <w:endnote w:type="continuationNotice" w:id="1">
    <w:p w14:paraId="365CFE60" w14:textId="77777777" w:rsidR="00B213EC" w:rsidRDefault="00B213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6"/>
        <w:szCs w:val="26"/>
      </w:rPr>
      <w:id w:val="-1281885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3D87" w14:textId="30D46923" w:rsidR="0010563A" w:rsidRPr="00126B86" w:rsidRDefault="00D51F35" w:rsidP="00126B8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inorBidi" w:hAnsiTheme="minorBidi" w:cstheme="minorBidi"/>
            <w:noProof/>
            <w:sz w:val="26"/>
            <w:szCs w:val="26"/>
          </w:rPr>
        </w:pPr>
        <w:r w:rsidRPr="00126B86">
          <w:rPr>
            <w:rFonts w:asciiTheme="minorBidi" w:hAnsiTheme="minorBidi" w:cstheme="minorBidi"/>
            <w:sz w:val="26"/>
            <w:szCs w:val="26"/>
          </w:rPr>
          <w:t>________</w:t>
        </w:r>
        <w:r w:rsidR="0010563A" w:rsidRPr="00126B86">
          <w:rPr>
            <w:rFonts w:asciiTheme="minorBidi" w:hAnsiTheme="minorBidi" w:cstheme="minorBidi"/>
            <w:sz w:val="26"/>
            <w:szCs w:val="26"/>
          </w:rPr>
          <w:t>______________________</w:t>
        </w:r>
        <w:r w:rsidR="00126B86">
          <w:rPr>
            <w:rFonts w:asciiTheme="minorBidi" w:hAnsiTheme="minorBidi" w:cstheme="minorBidi"/>
            <w:sz w:val="26"/>
            <w:szCs w:val="26"/>
          </w:rPr>
          <w:t>__________</w:t>
        </w:r>
        <w:r w:rsidR="0010563A" w:rsidRPr="00126B86">
          <w:rPr>
            <w:rFonts w:asciiTheme="minorBidi" w:hAnsiTheme="minorBidi" w:cstheme="minorBidi"/>
            <w:sz w:val="26"/>
            <w:szCs w:val="26"/>
            <w:cs/>
          </w:rPr>
          <w:t xml:space="preserve"> กรรมการ</w:t>
        </w:r>
      </w:p>
      <w:p w14:paraId="5E1FBA09" w14:textId="3869AC65" w:rsidR="0010563A" w:rsidRPr="00126B86" w:rsidRDefault="00126B86" w:rsidP="00F16EB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enter" w:pos="4410"/>
          </w:tabs>
          <w:rPr>
            <w:rFonts w:asciiTheme="minorBidi" w:hAnsiTheme="minorBidi" w:cstheme="minorBidi"/>
            <w:sz w:val="26"/>
            <w:szCs w:val="26"/>
          </w:rPr>
        </w:pPr>
        <w:r>
          <w:rPr>
            <w:rFonts w:asciiTheme="minorBidi" w:hAnsiTheme="minorBidi" w:cstheme="minorBidi"/>
            <w:noProof/>
            <w:sz w:val="26"/>
            <w:szCs w:val="26"/>
          </w:rPr>
          <w:tab/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(                 </w:t>
        </w:r>
        <w:r w:rsidR="001C2F69">
          <w:rPr>
            <w:rFonts w:asciiTheme="minorBidi" w:hAnsiTheme="minorBidi" w:cstheme="minorBidi"/>
            <w:noProof/>
            <w:sz w:val="26"/>
            <w:szCs w:val="26"/>
          </w:rPr>
          <w:t xml:space="preserve">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</w:t>
        </w:r>
        <w:r>
          <w:rPr>
            <w:rFonts w:asciiTheme="minorBidi" w:hAnsiTheme="minorBidi" w:cstheme="minorBidi"/>
            <w:noProof/>
            <w:sz w:val="26"/>
            <w:szCs w:val="26"/>
          </w:rPr>
          <w:t xml:space="preserve">           </w:t>
        </w:r>
        <w:r w:rsidR="00F16EB4">
          <w:rPr>
            <w:rFonts w:asciiTheme="minorBidi" w:hAnsiTheme="minorBidi" w:cstheme="minorBidi" w:hint="cs"/>
            <w:noProof/>
            <w:sz w:val="26"/>
            <w:szCs w:val="26"/>
            <w:cs/>
          </w:rPr>
          <w:t xml:space="preserve">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                )</w:t>
        </w:r>
      </w:p>
    </w:sdtContent>
  </w:sdt>
  <w:p w14:paraId="28E4D73C" w14:textId="0321B8CE" w:rsidR="00126B86" w:rsidRPr="000C2A57" w:rsidRDefault="00126B86" w:rsidP="00FB09E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right="-7"/>
      <w:jc w:val="right"/>
      <w:rPr>
        <w:rFonts w:ascii="Browallia New" w:hAnsi="Browallia New" w:cs="Browallia New"/>
        <w:sz w:val="24"/>
        <w:szCs w:val="24"/>
      </w:rPr>
    </w:pPr>
    <w:r w:rsidRPr="00126B86">
      <w:rPr>
        <w:rFonts w:asciiTheme="minorBidi" w:hAnsiTheme="minorBidi" w:cstheme="minorBidi"/>
        <w:sz w:val="26"/>
        <w:szCs w:val="26"/>
      </w:rPr>
      <w:fldChar w:fldCharType="begin"/>
    </w:r>
    <w:r w:rsidRPr="00126B86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126B86">
      <w:rPr>
        <w:rFonts w:asciiTheme="minorBidi" w:hAnsiTheme="minorBidi" w:cstheme="minorBidi"/>
        <w:sz w:val="26"/>
        <w:szCs w:val="26"/>
      </w:rPr>
      <w:fldChar w:fldCharType="separate"/>
    </w:r>
    <w:r>
      <w:rPr>
        <w:rFonts w:asciiTheme="minorBidi" w:hAnsiTheme="minorBidi" w:cstheme="minorBidi"/>
        <w:sz w:val="26"/>
        <w:szCs w:val="26"/>
      </w:rPr>
      <w:t>9</w:t>
    </w:r>
    <w:r w:rsidRPr="00126B86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08D2D" w14:textId="77777777" w:rsidR="00B213EC" w:rsidRDefault="00B213EC">
      <w:r>
        <w:separator/>
      </w:r>
    </w:p>
  </w:footnote>
  <w:footnote w:type="continuationSeparator" w:id="0">
    <w:p w14:paraId="263B9502" w14:textId="77777777" w:rsidR="00B213EC" w:rsidRDefault="00B213EC">
      <w:r>
        <w:continuationSeparator/>
      </w:r>
    </w:p>
  </w:footnote>
  <w:footnote w:type="continuationNotice" w:id="1">
    <w:p w14:paraId="0EBDFE35" w14:textId="77777777" w:rsidR="00B213EC" w:rsidRDefault="00B213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CE7C" w14:textId="6E0CAA47" w:rsidR="00CD417C" w:rsidRPr="00E65EF3" w:rsidRDefault="00CD417C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บริษัท อี ฟอร์ แอล เอม</w:t>
    </w:r>
    <w:r w:rsidRPr="00E65EF3">
      <w:rPr>
        <w:rFonts w:asciiTheme="minorBidi" w:hAnsiTheme="minorBidi" w:cstheme="minorBidi"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จำกัด </w:t>
    </w:r>
    <w:r w:rsidRPr="00E65EF3">
      <w:rPr>
        <w:rFonts w:asciiTheme="minorBidi" w:hAnsiTheme="minorBidi" w:cstheme="minorBidi"/>
        <w:b/>
        <w:bCs/>
        <w:sz w:val="26"/>
        <w:szCs w:val="26"/>
      </w:rPr>
      <w:t>(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E65EF3">
      <w:rPr>
        <w:rFonts w:asciiTheme="minorBidi" w:hAnsiTheme="minorBidi" w:cstheme="minorBidi"/>
        <w:b/>
        <w:bCs/>
        <w:sz w:val="26"/>
        <w:szCs w:val="26"/>
      </w:rPr>
      <w:t xml:space="preserve">) </w:t>
    </w:r>
  </w:p>
  <w:p w14:paraId="4DF958AB" w14:textId="2C76A7C3" w:rsidR="00CD417C" w:rsidRPr="00E65EF3" w:rsidRDefault="00E46E79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6F0B73" w:rsidRPr="00E65EF3">
      <w:rPr>
        <w:rFonts w:asciiTheme="minorBidi" w:hAnsiTheme="minorBidi" w:cstheme="minorBidi"/>
        <w:b/>
        <w:bCs/>
        <w:sz w:val="26"/>
        <w:szCs w:val="26"/>
      </w:rPr>
      <w:t xml:space="preserve"> </w:t>
    </w:r>
  </w:p>
  <w:p w14:paraId="6DC98BDD" w14:textId="64C3E0D5" w:rsidR="00CD417C" w:rsidRPr="00E65EF3" w:rsidRDefault="00CD417C" w:rsidP="00E65EF3">
    <w:pPr>
      <w:pBdr>
        <w:bottom w:val="single" w:sz="8" w:space="1" w:color="auto"/>
      </w:pBd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สำหรับงวด</w:t>
    </w:r>
    <w:r w:rsidR="00190497">
      <w:rPr>
        <w:rFonts w:asciiTheme="minorBidi" w:hAnsiTheme="minorBidi" w:cstheme="minorBidi" w:hint="cs"/>
        <w:b/>
        <w:bCs/>
        <w:sz w:val="26"/>
        <w:szCs w:val="26"/>
        <w:cs/>
      </w:rPr>
      <w:t>หก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เดือนสิ้นสุดวันที่ </w:t>
    </w:r>
    <w:r w:rsidRPr="00E65EF3">
      <w:rPr>
        <w:rFonts w:asciiTheme="minorBidi" w:hAnsiTheme="minorBidi" w:cstheme="minorBidi"/>
        <w:b/>
        <w:bCs/>
        <w:sz w:val="26"/>
        <w:szCs w:val="26"/>
        <w:lang w:val="en-GB"/>
      </w:rPr>
      <w:t>3</w:t>
    </w:r>
    <w:r w:rsidR="00190497">
      <w:rPr>
        <w:rFonts w:asciiTheme="minorBidi" w:hAnsiTheme="minorBidi" w:cstheme="minorBidi"/>
        <w:b/>
        <w:bCs/>
        <w:sz w:val="26"/>
        <w:szCs w:val="26"/>
        <w:lang w:val="en-GB"/>
      </w:rPr>
      <w:t>0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190497">
      <w:rPr>
        <w:rFonts w:asciiTheme="minorBidi" w:hAnsiTheme="minorBidi" w:cstheme="minorBidi" w:hint="cs"/>
        <w:b/>
        <w:bCs/>
        <w:sz w:val="26"/>
        <w:szCs w:val="26"/>
        <w:cs/>
      </w:rPr>
      <w:t>มิถุนายน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</w:rPr>
      <w:t>256</w:t>
    </w:r>
    <w:r w:rsidR="00E65EF3">
      <w:rPr>
        <w:rFonts w:asciiTheme="minorBidi" w:hAnsiTheme="minorBidi" w:cstheme="minorBidi"/>
        <w:b/>
        <w:bCs/>
        <w:sz w:val="26"/>
        <w:szCs w:val="26"/>
      </w:rPr>
      <w:t>8</w:t>
    </w:r>
    <w:r w:rsidR="00E63E59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E63E59" w:rsidRPr="00E65EF3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CC31FA"/>
    <w:multiLevelType w:val="multilevel"/>
    <w:tmpl w:val="4E64C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DC56DA5"/>
    <w:multiLevelType w:val="multilevel"/>
    <w:tmpl w:val="58CE72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2C87A05"/>
    <w:multiLevelType w:val="multilevel"/>
    <w:tmpl w:val="C2D4F0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5A4D8A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213A6F"/>
    <w:multiLevelType w:val="multilevel"/>
    <w:tmpl w:val="EC4E14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1" w15:restartNumberingAfterBreak="0">
    <w:nsid w:val="726A27C3"/>
    <w:multiLevelType w:val="multilevel"/>
    <w:tmpl w:val="A04876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Bidi" w:hAnsiTheme="minorBidi" w:cstheme="minorBidi" w:hint="default"/>
        <w:sz w:val="26"/>
        <w:szCs w:val="26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93A69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C2272B2"/>
    <w:multiLevelType w:val="multilevel"/>
    <w:tmpl w:val="F9C4848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045837232">
    <w:abstractNumId w:val="6"/>
  </w:num>
  <w:num w:numId="2" w16cid:durableId="112331446">
    <w:abstractNumId w:val="5"/>
  </w:num>
  <w:num w:numId="3" w16cid:durableId="2142453065">
    <w:abstractNumId w:val="9"/>
  </w:num>
  <w:num w:numId="4" w16cid:durableId="1701083930">
    <w:abstractNumId w:val="7"/>
  </w:num>
  <w:num w:numId="5" w16cid:durableId="2060787801">
    <w:abstractNumId w:val="8"/>
  </w:num>
  <w:num w:numId="6" w16cid:durableId="575093176">
    <w:abstractNumId w:val="3"/>
  </w:num>
  <w:num w:numId="7" w16cid:durableId="1019702194">
    <w:abstractNumId w:val="2"/>
  </w:num>
  <w:num w:numId="8" w16cid:durableId="1930456564">
    <w:abstractNumId w:val="0"/>
  </w:num>
  <w:num w:numId="9" w16cid:durableId="1990599318">
    <w:abstractNumId w:val="1"/>
  </w:num>
  <w:num w:numId="10" w16cid:durableId="2049065662">
    <w:abstractNumId w:val="4"/>
  </w:num>
  <w:num w:numId="11" w16cid:durableId="976835449">
    <w:abstractNumId w:val="13"/>
  </w:num>
  <w:num w:numId="12" w16cid:durableId="2029521535">
    <w:abstractNumId w:val="11"/>
  </w:num>
  <w:num w:numId="13" w16cid:durableId="761991990">
    <w:abstractNumId w:val="19"/>
  </w:num>
  <w:num w:numId="14" w16cid:durableId="1270968838">
    <w:abstractNumId w:val="12"/>
  </w:num>
  <w:num w:numId="15" w16cid:durableId="1519343597">
    <w:abstractNumId w:val="15"/>
  </w:num>
  <w:num w:numId="16" w16cid:durableId="2131699985">
    <w:abstractNumId w:val="21"/>
  </w:num>
  <w:num w:numId="17" w16cid:durableId="579369346">
    <w:abstractNumId w:val="22"/>
  </w:num>
  <w:num w:numId="18" w16cid:durableId="627929569">
    <w:abstractNumId w:val="16"/>
  </w:num>
  <w:num w:numId="19" w16cid:durableId="323974385">
    <w:abstractNumId w:val="10"/>
  </w:num>
  <w:num w:numId="20" w16cid:durableId="1679695817">
    <w:abstractNumId w:val="24"/>
  </w:num>
  <w:num w:numId="21" w16cid:durableId="1705986506">
    <w:abstractNumId w:val="20"/>
  </w:num>
  <w:num w:numId="22" w16cid:durableId="1182281488">
    <w:abstractNumId w:val="17"/>
  </w:num>
  <w:num w:numId="23" w16cid:durableId="1252275256">
    <w:abstractNumId w:val="14"/>
  </w:num>
  <w:num w:numId="24" w16cid:durableId="1936330078">
    <w:abstractNumId w:val="18"/>
  </w:num>
  <w:num w:numId="25" w16cid:durableId="108358167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579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D"/>
    <w:rsid w:val="00002D3E"/>
    <w:rsid w:val="00002ECA"/>
    <w:rsid w:val="000032BF"/>
    <w:rsid w:val="000035E7"/>
    <w:rsid w:val="0000366C"/>
    <w:rsid w:val="000037B2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3FE8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90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6B1"/>
    <w:rsid w:val="0000797E"/>
    <w:rsid w:val="00007A9B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46E"/>
    <w:rsid w:val="00012557"/>
    <w:rsid w:val="000125CA"/>
    <w:rsid w:val="000125F7"/>
    <w:rsid w:val="000126D2"/>
    <w:rsid w:val="00012810"/>
    <w:rsid w:val="0001290C"/>
    <w:rsid w:val="00012983"/>
    <w:rsid w:val="000129E1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B11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7E3"/>
    <w:rsid w:val="00015952"/>
    <w:rsid w:val="00015A4A"/>
    <w:rsid w:val="00015C7D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2E2"/>
    <w:rsid w:val="00017339"/>
    <w:rsid w:val="000174E2"/>
    <w:rsid w:val="000177FC"/>
    <w:rsid w:val="000178DC"/>
    <w:rsid w:val="00017A02"/>
    <w:rsid w:val="00017E9C"/>
    <w:rsid w:val="00017F75"/>
    <w:rsid w:val="00017FD3"/>
    <w:rsid w:val="00020099"/>
    <w:rsid w:val="000201F6"/>
    <w:rsid w:val="000202C8"/>
    <w:rsid w:val="00020883"/>
    <w:rsid w:val="0002095A"/>
    <w:rsid w:val="00020963"/>
    <w:rsid w:val="0002099A"/>
    <w:rsid w:val="000209BA"/>
    <w:rsid w:val="00020F57"/>
    <w:rsid w:val="0002117E"/>
    <w:rsid w:val="000215EF"/>
    <w:rsid w:val="0002174F"/>
    <w:rsid w:val="000217EA"/>
    <w:rsid w:val="000218F4"/>
    <w:rsid w:val="000218F8"/>
    <w:rsid w:val="00021954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2F13"/>
    <w:rsid w:val="000230E9"/>
    <w:rsid w:val="0002339A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8D6"/>
    <w:rsid w:val="0002491D"/>
    <w:rsid w:val="0002497D"/>
    <w:rsid w:val="00024A5B"/>
    <w:rsid w:val="00024B6E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872"/>
    <w:rsid w:val="00026A5D"/>
    <w:rsid w:val="00026BD2"/>
    <w:rsid w:val="00026BE5"/>
    <w:rsid w:val="00026C00"/>
    <w:rsid w:val="00026C9A"/>
    <w:rsid w:val="00026D0D"/>
    <w:rsid w:val="00026E48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AD"/>
    <w:rsid w:val="00027BD0"/>
    <w:rsid w:val="00027BD1"/>
    <w:rsid w:val="00027D9D"/>
    <w:rsid w:val="00027E0B"/>
    <w:rsid w:val="00027E66"/>
    <w:rsid w:val="00027F50"/>
    <w:rsid w:val="000300E2"/>
    <w:rsid w:val="00030393"/>
    <w:rsid w:val="0003042B"/>
    <w:rsid w:val="0003046C"/>
    <w:rsid w:val="0003050B"/>
    <w:rsid w:val="000306E1"/>
    <w:rsid w:val="0003092B"/>
    <w:rsid w:val="00030BCE"/>
    <w:rsid w:val="00030C0B"/>
    <w:rsid w:val="00030D81"/>
    <w:rsid w:val="00030E37"/>
    <w:rsid w:val="00030F44"/>
    <w:rsid w:val="00030F6D"/>
    <w:rsid w:val="00030FF0"/>
    <w:rsid w:val="00031006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49E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5FF9"/>
    <w:rsid w:val="000364D8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B28"/>
    <w:rsid w:val="00036E22"/>
    <w:rsid w:val="000370B1"/>
    <w:rsid w:val="00037216"/>
    <w:rsid w:val="000377A4"/>
    <w:rsid w:val="00037832"/>
    <w:rsid w:val="00037947"/>
    <w:rsid w:val="00037998"/>
    <w:rsid w:val="00037A0A"/>
    <w:rsid w:val="00037A53"/>
    <w:rsid w:val="00037B32"/>
    <w:rsid w:val="00037C89"/>
    <w:rsid w:val="00037D29"/>
    <w:rsid w:val="000400A1"/>
    <w:rsid w:val="000402F7"/>
    <w:rsid w:val="000403AF"/>
    <w:rsid w:val="000406E8"/>
    <w:rsid w:val="0004070E"/>
    <w:rsid w:val="00040909"/>
    <w:rsid w:val="0004093C"/>
    <w:rsid w:val="00040B90"/>
    <w:rsid w:val="00040BF6"/>
    <w:rsid w:val="00040E42"/>
    <w:rsid w:val="00040ED0"/>
    <w:rsid w:val="00040F92"/>
    <w:rsid w:val="000411D3"/>
    <w:rsid w:val="0004127D"/>
    <w:rsid w:val="000413F9"/>
    <w:rsid w:val="000413FA"/>
    <w:rsid w:val="00041484"/>
    <w:rsid w:val="000414F6"/>
    <w:rsid w:val="00041605"/>
    <w:rsid w:val="000417E3"/>
    <w:rsid w:val="00041875"/>
    <w:rsid w:val="00041A5A"/>
    <w:rsid w:val="00041B30"/>
    <w:rsid w:val="00041C56"/>
    <w:rsid w:val="00041D98"/>
    <w:rsid w:val="00041DA6"/>
    <w:rsid w:val="00041E61"/>
    <w:rsid w:val="00041E8B"/>
    <w:rsid w:val="00042242"/>
    <w:rsid w:val="0004229C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008"/>
    <w:rsid w:val="000433A8"/>
    <w:rsid w:val="000435DF"/>
    <w:rsid w:val="00043C15"/>
    <w:rsid w:val="00043C53"/>
    <w:rsid w:val="00043DF6"/>
    <w:rsid w:val="00043F46"/>
    <w:rsid w:val="00043FC8"/>
    <w:rsid w:val="00043FD5"/>
    <w:rsid w:val="0004419C"/>
    <w:rsid w:val="00044200"/>
    <w:rsid w:val="0004463D"/>
    <w:rsid w:val="0004472B"/>
    <w:rsid w:val="000447BF"/>
    <w:rsid w:val="00044B43"/>
    <w:rsid w:val="00044C07"/>
    <w:rsid w:val="0004526E"/>
    <w:rsid w:val="00045313"/>
    <w:rsid w:val="000455F4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36"/>
    <w:rsid w:val="00047058"/>
    <w:rsid w:val="0004709B"/>
    <w:rsid w:val="0004714C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D6D"/>
    <w:rsid w:val="00047E9A"/>
    <w:rsid w:val="00047F33"/>
    <w:rsid w:val="00050006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C2B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7AB"/>
    <w:rsid w:val="00053B82"/>
    <w:rsid w:val="00053C5E"/>
    <w:rsid w:val="00054097"/>
    <w:rsid w:val="00054585"/>
    <w:rsid w:val="000546E6"/>
    <w:rsid w:val="000547A9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6DCF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ACF"/>
    <w:rsid w:val="00060B2E"/>
    <w:rsid w:val="00060B5D"/>
    <w:rsid w:val="00060C35"/>
    <w:rsid w:val="00061182"/>
    <w:rsid w:val="000613AE"/>
    <w:rsid w:val="00061605"/>
    <w:rsid w:val="00061749"/>
    <w:rsid w:val="00061815"/>
    <w:rsid w:val="0006187D"/>
    <w:rsid w:val="00061EF9"/>
    <w:rsid w:val="000623B9"/>
    <w:rsid w:val="000623EF"/>
    <w:rsid w:val="00062577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65F"/>
    <w:rsid w:val="000666A5"/>
    <w:rsid w:val="00066732"/>
    <w:rsid w:val="0006676F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58C"/>
    <w:rsid w:val="0006762C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22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6F6"/>
    <w:rsid w:val="00073723"/>
    <w:rsid w:val="000737A1"/>
    <w:rsid w:val="000737EF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18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0C"/>
    <w:rsid w:val="000751FC"/>
    <w:rsid w:val="00075228"/>
    <w:rsid w:val="00075271"/>
    <w:rsid w:val="0007558C"/>
    <w:rsid w:val="000755C1"/>
    <w:rsid w:val="000756A0"/>
    <w:rsid w:val="000759F5"/>
    <w:rsid w:val="00075A4D"/>
    <w:rsid w:val="00075BA4"/>
    <w:rsid w:val="00075BF4"/>
    <w:rsid w:val="00075DD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1D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3D6"/>
    <w:rsid w:val="0008342F"/>
    <w:rsid w:val="00083550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BB4"/>
    <w:rsid w:val="00085E79"/>
    <w:rsid w:val="00085EFD"/>
    <w:rsid w:val="00085F77"/>
    <w:rsid w:val="00086065"/>
    <w:rsid w:val="000862B7"/>
    <w:rsid w:val="00086305"/>
    <w:rsid w:val="00086373"/>
    <w:rsid w:val="00086424"/>
    <w:rsid w:val="00086571"/>
    <w:rsid w:val="0008663B"/>
    <w:rsid w:val="0008666A"/>
    <w:rsid w:val="0008667A"/>
    <w:rsid w:val="00086750"/>
    <w:rsid w:val="00086755"/>
    <w:rsid w:val="0008677C"/>
    <w:rsid w:val="00086A15"/>
    <w:rsid w:val="00086AFA"/>
    <w:rsid w:val="00086B2B"/>
    <w:rsid w:val="00086DFD"/>
    <w:rsid w:val="00087328"/>
    <w:rsid w:val="0008737E"/>
    <w:rsid w:val="00087382"/>
    <w:rsid w:val="000874C2"/>
    <w:rsid w:val="00087719"/>
    <w:rsid w:val="0008771C"/>
    <w:rsid w:val="000877BF"/>
    <w:rsid w:val="000878E9"/>
    <w:rsid w:val="00087A7C"/>
    <w:rsid w:val="00087C12"/>
    <w:rsid w:val="00087C93"/>
    <w:rsid w:val="00087CCC"/>
    <w:rsid w:val="00087CDA"/>
    <w:rsid w:val="00087DA6"/>
    <w:rsid w:val="00087DEE"/>
    <w:rsid w:val="00087F7D"/>
    <w:rsid w:val="000901EE"/>
    <w:rsid w:val="00090257"/>
    <w:rsid w:val="00090291"/>
    <w:rsid w:val="000904AB"/>
    <w:rsid w:val="000905A2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CA8"/>
    <w:rsid w:val="00091EBA"/>
    <w:rsid w:val="000921A8"/>
    <w:rsid w:val="0009237E"/>
    <w:rsid w:val="000923E4"/>
    <w:rsid w:val="0009242F"/>
    <w:rsid w:val="000926D8"/>
    <w:rsid w:val="0009275A"/>
    <w:rsid w:val="0009297B"/>
    <w:rsid w:val="00092A1B"/>
    <w:rsid w:val="00092BBA"/>
    <w:rsid w:val="00092C8D"/>
    <w:rsid w:val="00092E12"/>
    <w:rsid w:val="00093069"/>
    <w:rsid w:val="000930AF"/>
    <w:rsid w:val="00093105"/>
    <w:rsid w:val="00093154"/>
    <w:rsid w:val="000933EE"/>
    <w:rsid w:val="00093506"/>
    <w:rsid w:val="0009360A"/>
    <w:rsid w:val="000938A8"/>
    <w:rsid w:val="00093B90"/>
    <w:rsid w:val="00093BB5"/>
    <w:rsid w:val="00093C6D"/>
    <w:rsid w:val="00093CB6"/>
    <w:rsid w:val="00093E57"/>
    <w:rsid w:val="00093E7F"/>
    <w:rsid w:val="00093FDF"/>
    <w:rsid w:val="0009409A"/>
    <w:rsid w:val="000942CE"/>
    <w:rsid w:val="00094873"/>
    <w:rsid w:val="00094B12"/>
    <w:rsid w:val="00094B6A"/>
    <w:rsid w:val="00094BDE"/>
    <w:rsid w:val="00094DCF"/>
    <w:rsid w:val="00094DF2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196"/>
    <w:rsid w:val="00096244"/>
    <w:rsid w:val="000964DB"/>
    <w:rsid w:val="000964E9"/>
    <w:rsid w:val="0009655C"/>
    <w:rsid w:val="0009664C"/>
    <w:rsid w:val="00096930"/>
    <w:rsid w:val="0009695A"/>
    <w:rsid w:val="000969EB"/>
    <w:rsid w:val="00096AF6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A00B8"/>
    <w:rsid w:val="000A00E0"/>
    <w:rsid w:val="000A0113"/>
    <w:rsid w:val="000A019C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1E6A"/>
    <w:rsid w:val="000A2118"/>
    <w:rsid w:val="000A2194"/>
    <w:rsid w:val="000A22A0"/>
    <w:rsid w:val="000A22BC"/>
    <w:rsid w:val="000A243E"/>
    <w:rsid w:val="000A24EA"/>
    <w:rsid w:val="000A2571"/>
    <w:rsid w:val="000A274C"/>
    <w:rsid w:val="000A27E4"/>
    <w:rsid w:val="000A2B03"/>
    <w:rsid w:val="000A2C48"/>
    <w:rsid w:val="000A2D49"/>
    <w:rsid w:val="000A305B"/>
    <w:rsid w:val="000A317A"/>
    <w:rsid w:val="000A33D2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9EC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CD1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79F"/>
    <w:rsid w:val="000B17C1"/>
    <w:rsid w:val="000B180A"/>
    <w:rsid w:val="000B1985"/>
    <w:rsid w:val="000B1D15"/>
    <w:rsid w:val="000B1DA3"/>
    <w:rsid w:val="000B1DCB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1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A6C"/>
    <w:rsid w:val="000B6BA4"/>
    <w:rsid w:val="000B6C33"/>
    <w:rsid w:val="000B6DED"/>
    <w:rsid w:val="000B72EE"/>
    <w:rsid w:val="000B74BA"/>
    <w:rsid w:val="000B7602"/>
    <w:rsid w:val="000B78AC"/>
    <w:rsid w:val="000B7B9B"/>
    <w:rsid w:val="000B7C6F"/>
    <w:rsid w:val="000B7CE4"/>
    <w:rsid w:val="000B7D0D"/>
    <w:rsid w:val="000B7DA8"/>
    <w:rsid w:val="000B7DD1"/>
    <w:rsid w:val="000B7EBD"/>
    <w:rsid w:val="000B7FC6"/>
    <w:rsid w:val="000C02D1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1FB7"/>
    <w:rsid w:val="000C226C"/>
    <w:rsid w:val="000C2365"/>
    <w:rsid w:val="000C23AF"/>
    <w:rsid w:val="000C2567"/>
    <w:rsid w:val="000C25A0"/>
    <w:rsid w:val="000C26CB"/>
    <w:rsid w:val="000C273A"/>
    <w:rsid w:val="000C2978"/>
    <w:rsid w:val="000C2A57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B13"/>
    <w:rsid w:val="000C3BF1"/>
    <w:rsid w:val="000C3C0D"/>
    <w:rsid w:val="000C3F03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BF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6F"/>
    <w:rsid w:val="000D0C87"/>
    <w:rsid w:val="000D0CD4"/>
    <w:rsid w:val="000D0CD8"/>
    <w:rsid w:val="000D0CF4"/>
    <w:rsid w:val="000D0FDF"/>
    <w:rsid w:val="000D131C"/>
    <w:rsid w:val="000D143B"/>
    <w:rsid w:val="000D14DA"/>
    <w:rsid w:val="000D159E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CC"/>
    <w:rsid w:val="000D2024"/>
    <w:rsid w:val="000D2054"/>
    <w:rsid w:val="000D207B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6BF"/>
    <w:rsid w:val="000D4762"/>
    <w:rsid w:val="000D477C"/>
    <w:rsid w:val="000D482B"/>
    <w:rsid w:val="000D483C"/>
    <w:rsid w:val="000D4964"/>
    <w:rsid w:val="000D4B49"/>
    <w:rsid w:val="000D4D57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611"/>
    <w:rsid w:val="000D67BB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09"/>
    <w:rsid w:val="000D74D6"/>
    <w:rsid w:val="000D751E"/>
    <w:rsid w:val="000D7654"/>
    <w:rsid w:val="000D7879"/>
    <w:rsid w:val="000D7919"/>
    <w:rsid w:val="000D79DA"/>
    <w:rsid w:val="000D7E5E"/>
    <w:rsid w:val="000D7F84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34C"/>
    <w:rsid w:val="000E1481"/>
    <w:rsid w:val="000E1A24"/>
    <w:rsid w:val="000E1A50"/>
    <w:rsid w:val="000E1B95"/>
    <w:rsid w:val="000E210A"/>
    <w:rsid w:val="000E2360"/>
    <w:rsid w:val="000E2499"/>
    <w:rsid w:val="000E24A9"/>
    <w:rsid w:val="000E24FF"/>
    <w:rsid w:val="000E274C"/>
    <w:rsid w:val="000E2769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0BE"/>
    <w:rsid w:val="000E6199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06C"/>
    <w:rsid w:val="000F112E"/>
    <w:rsid w:val="000F1260"/>
    <w:rsid w:val="000F136C"/>
    <w:rsid w:val="000F14D9"/>
    <w:rsid w:val="000F1521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48F"/>
    <w:rsid w:val="000F350F"/>
    <w:rsid w:val="000F40F2"/>
    <w:rsid w:val="000F41EB"/>
    <w:rsid w:val="000F42AB"/>
    <w:rsid w:val="000F4444"/>
    <w:rsid w:val="000F456D"/>
    <w:rsid w:val="000F45B4"/>
    <w:rsid w:val="000F45C9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92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057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44"/>
    <w:rsid w:val="00100FCA"/>
    <w:rsid w:val="00100FFB"/>
    <w:rsid w:val="00101351"/>
    <w:rsid w:val="0010138D"/>
    <w:rsid w:val="001013BD"/>
    <w:rsid w:val="001013F6"/>
    <w:rsid w:val="001015B8"/>
    <w:rsid w:val="0010179A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8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9F1"/>
    <w:rsid w:val="00104B27"/>
    <w:rsid w:val="00104B7F"/>
    <w:rsid w:val="001051B0"/>
    <w:rsid w:val="00105240"/>
    <w:rsid w:val="001053A1"/>
    <w:rsid w:val="001055C8"/>
    <w:rsid w:val="0010563A"/>
    <w:rsid w:val="00105756"/>
    <w:rsid w:val="001058D4"/>
    <w:rsid w:val="001058D5"/>
    <w:rsid w:val="0010590B"/>
    <w:rsid w:val="00105BAD"/>
    <w:rsid w:val="00105C9C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6F0C"/>
    <w:rsid w:val="00107110"/>
    <w:rsid w:val="0010712E"/>
    <w:rsid w:val="001071F8"/>
    <w:rsid w:val="001072BC"/>
    <w:rsid w:val="00107667"/>
    <w:rsid w:val="00107864"/>
    <w:rsid w:val="0010792D"/>
    <w:rsid w:val="00107961"/>
    <w:rsid w:val="001079CF"/>
    <w:rsid w:val="00107A80"/>
    <w:rsid w:val="00107BAA"/>
    <w:rsid w:val="00107BCB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A76"/>
    <w:rsid w:val="00110BF1"/>
    <w:rsid w:val="00110C7C"/>
    <w:rsid w:val="00110C90"/>
    <w:rsid w:val="00110DA8"/>
    <w:rsid w:val="00110EDD"/>
    <w:rsid w:val="00110F59"/>
    <w:rsid w:val="00111024"/>
    <w:rsid w:val="0011125D"/>
    <w:rsid w:val="00111317"/>
    <w:rsid w:val="001114DD"/>
    <w:rsid w:val="00111535"/>
    <w:rsid w:val="00111581"/>
    <w:rsid w:val="001116FC"/>
    <w:rsid w:val="0011174A"/>
    <w:rsid w:val="00111A2C"/>
    <w:rsid w:val="00111C47"/>
    <w:rsid w:val="00111E52"/>
    <w:rsid w:val="00111E8E"/>
    <w:rsid w:val="00112131"/>
    <w:rsid w:val="0011239B"/>
    <w:rsid w:val="00112514"/>
    <w:rsid w:val="001127A2"/>
    <w:rsid w:val="00112873"/>
    <w:rsid w:val="00112A73"/>
    <w:rsid w:val="00112D90"/>
    <w:rsid w:val="00112E08"/>
    <w:rsid w:val="00112F02"/>
    <w:rsid w:val="00113032"/>
    <w:rsid w:val="001130E2"/>
    <w:rsid w:val="001132A8"/>
    <w:rsid w:val="001133D9"/>
    <w:rsid w:val="001133E0"/>
    <w:rsid w:val="001134F2"/>
    <w:rsid w:val="00113521"/>
    <w:rsid w:val="0011357E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054"/>
    <w:rsid w:val="00121180"/>
    <w:rsid w:val="001212DC"/>
    <w:rsid w:val="0012181F"/>
    <w:rsid w:val="00121908"/>
    <w:rsid w:val="0012197C"/>
    <w:rsid w:val="00121A7D"/>
    <w:rsid w:val="00121B25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451"/>
    <w:rsid w:val="00125667"/>
    <w:rsid w:val="001259F3"/>
    <w:rsid w:val="00125A1B"/>
    <w:rsid w:val="00125AA4"/>
    <w:rsid w:val="00125AC2"/>
    <w:rsid w:val="00125AD2"/>
    <w:rsid w:val="00125C60"/>
    <w:rsid w:val="0012621D"/>
    <w:rsid w:val="001264E8"/>
    <w:rsid w:val="0012660E"/>
    <w:rsid w:val="00126834"/>
    <w:rsid w:val="00126924"/>
    <w:rsid w:val="00126B4A"/>
    <w:rsid w:val="00126B86"/>
    <w:rsid w:val="00126BFD"/>
    <w:rsid w:val="00126D92"/>
    <w:rsid w:val="00127102"/>
    <w:rsid w:val="00127188"/>
    <w:rsid w:val="00127290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E81"/>
    <w:rsid w:val="00133FBE"/>
    <w:rsid w:val="00134137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1C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4F3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EA6"/>
    <w:rsid w:val="00140F70"/>
    <w:rsid w:val="0014102C"/>
    <w:rsid w:val="0014106D"/>
    <w:rsid w:val="001410AC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13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76"/>
    <w:rsid w:val="001437A1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11"/>
    <w:rsid w:val="00144A8F"/>
    <w:rsid w:val="00144C3A"/>
    <w:rsid w:val="001451C6"/>
    <w:rsid w:val="001452EC"/>
    <w:rsid w:val="0014535D"/>
    <w:rsid w:val="00145365"/>
    <w:rsid w:val="001453DD"/>
    <w:rsid w:val="00145896"/>
    <w:rsid w:val="00145E9E"/>
    <w:rsid w:val="00145EC5"/>
    <w:rsid w:val="0014603B"/>
    <w:rsid w:val="00146071"/>
    <w:rsid w:val="00146201"/>
    <w:rsid w:val="001462D9"/>
    <w:rsid w:val="001463D6"/>
    <w:rsid w:val="001464D2"/>
    <w:rsid w:val="001464FF"/>
    <w:rsid w:val="0014665D"/>
    <w:rsid w:val="00146E28"/>
    <w:rsid w:val="00146F18"/>
    <w:rsid w:val="00147188"/>
    <w:rsid w:val="001471E3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E8"/>
    <w:rsid w:val="00150E04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957"/>
    <w:rsid w:val="00151B9A"/>
    <w:rsid w:val="00151BF0"/>
    <w:rsid w:val="00151DB5"/>
    <w:rsid w:val="00151DF6"/>
    <w:rsid w:val="00151E83"/>
    <w:rsid w:val="00151F69"/>
    <w:rsid w:val="00152338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2E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C4C"/>
    <w:rsid w:val="00154D73"/>
    <w:rsid w:val="00154E30"/>
    <w:rsid w:val="00154F02"/>
    <w:rsid w:val="00154F19"/>
    <w:rsid w:val="00155028"/>
    <w:rsid w:val="0015508B"/>
    <w:rsid w:val="00155113"/>
    <w:rsid w:val="00155177"/>
    <w:rsid w:val="00155701"/>
    <w:rsid w:val="00155763"/>
    <w:rsid w:val="001557D2"/>
    <w:rsid w:val="001558B2"/>
    <w:rsid w:val="001558F1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A2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A96"/>
    <w:rsid w:val="00160C03"/>
    <w:rsid w:val="00160C2B"/>
    <w:rsid w:val="00160CDD"/>
    <w:rsid w:val="00160EC5"/>
    <w:rsid w:val="00160F8C"/>
    <w:rsid w:val="0016116D"/>
    <w:rsid w:val="00161650"/>
    <w:rsid w:val="0016170B"/>
    <w:rsid w:val="0016173A"/>
    <w:rsid w:val="001617E1"/>
    <w:rsid w:val="001618AC"/>
    <w:rsid w:val="001618C8"/>
    <w:rsid w:val="00161D96"/>
    <w:rsid w:val="00161E68"/>
    <w:rsid w:val="00161F68"/>
    <w:rsid w:val="0016205E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11"/>
    <w:rsid w:val="00163689"/>
    <w:rsid w:val="001636DE"/>
    <w:rsid w:val="00163791"/>
    <w:rsid w:val="00163844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A14"/>
    <w:rsid w:val="00164B76"/>
    <w:rsid w:val="00164C28"/>
    <w:rsid w:val="00164D42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696"/>
    <w:rsid w:val="00166945"/>
    <w:rsid w:val="00166AA8"/>
    <w:rsid w:val="00166ABD"/>
    <w:rsid w:val="00166EDF"/>
    <w:rsid w:val="00166F5B"/>
    <w:rsid w:val="00166FC0"/>
    <w:rsid w:val="00167055"/>
    <w:rsid w:val="00167110"/>
    <w:rsid w:val="0016740B"/>
    <w:rsid w:val="0016750F"/>
    <w:rsid w:val="00167642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8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7DD"/>
    <w:rsid w:val="00172AB3"/>
    <w:rsid w:val="00172CAA"/>
    <w:rsid w:val="00172EAA"/>
    <w:rsid w:val="00172FB0"/>
    <w:rsid w:val="00173036"/>
    <w:rsid w:val="00173047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7B4"/>
    <w:rsid w:val="001808B8"/>
    <w:rsid w:val="001809B9"/>
    <w:rsid w:val="00180C01"/>
    <w:rsid w:val="00180C77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2D"/>
    <w:rsid w:val="00182754"/>
    <w:rsid w:val="0018280D"/>
    <w:rsid w:val="00182A28"/>
    <w:rsid w:val="00182CDE"/>
    <w:rsid w:val="00182D0A"/>
    <w:rsid w:val="00182E8E"/>
    <w:rsid w:val="00182F2D"/>
    <w:rsid w:val="0018330E"/>
    <w:rsid w:val="0018333F"/>
    <w:rsid w:val="001833BF"/>
    <w:rsid w:val="001835BC"/>
    <w:rsid w:val="001835C2"/>
    <w:rsid w:val="00183627"/>
    <w:rsid w:val="00183786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266"/>
    <w:rsid w:val="001844DD"/>
    <w:rsid w:val="00184562"/>
    <w:rsid w:val="00184574"/>
    <w:rsid w:val="001845CF"/>
    <w:rsid w:val="00184808"/>
    <w:rsid w:val="0018483B"/>
    <w:rsid w:val="00184868"/>
    <w:rsid w:val="001848C8"/>
    <w:rsid w:val="0018492C"/>
    <w:rsid w:val="00184C77"/>
    <w:rsid w:val="00184C81"/>
    <w:rsid w:val="00184DA7"/>
    <w:rsid w:val="00184F72"/>
    <w:rsid w:val="00185030"/>
    <w:rsid w:val="00185044"/>
    <w:rsid w:val="0018508D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4C"/>
    <w:rsid w:val="001867A7"/>
    <w:rsid w:val="0018694B"/>
    <w:rsid w:val="00186958"/>
    <w:rsid w:val="00186AF8"/>
    <w:rsid w:val="00186C87"/>
    <w:rsid w:val="00186F52"/>
    <w:rsid w:val="00187057"/>
    <w:rsid w:val="0018767F"/>
    <w:rsid w:val="0018792C"/>
    <w:rsid w:val="00187BCE"/>
    <w:rsid w:val="00187C7F"/>
    <w:rsid w:val="00187C8C"/>
    <w:rsid w:val="00187D2C"/>
    <w:rsid w:val="00187E08"/>
    <w:rsid w:val="00187E88"/>
    <w:rsid w:val="00187EEA"/>
    <w:rsid w:val="00190497"/>
    <w:rsid w:val="0019049D"/>
    <w:rsid w:val="00190509"/>
    <w:rsid w:val="0019057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7B4"/>
    <w:rsid w:val="00191864"/>
    <w:rsid w:val="00191A16"/>
    <w:rsid w:val="00191AC5"/>
    <w:rsid w:val="0019216D"/>
    <w:rsid w:val="001921DC"/>
    <w:rsid w:val="00192316"/>
    <w:rsid w:val="0019233A"/>
    <w:rsid w:val="001926B6"/>
    <w:rsid w:val="001928CE"/>
    <w:rsid w:val="001928DC"/>
    <w:rsid w:val="001928F7"/>
    <w:rsid w:val="0019293B"/>
    <w:rsid w:val="00192C44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87"/>
    <w:rsid w:val="00193EC2"/>
    <w:rsid w:val="00193FE8"/>
    <w:rsid w:val="0019414C"/>
    <w:rsid w:val="001941F0"/>
    <w:rsid w:val="00194365"/>
    <w:rsid w:val="001946BB"/>
    <w:rsid w:val="001946CE"/>
    <w:rsid w:val="00194957"/>
    <w:rsid w:val="00194A2E"/>
    <w:rsid w:val="00194B85"/>
    <w:rsid w:val="00194C37"/>
    <w:rsid w:val="00194D93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CAF"/>
    <w:rsid w:val="00195DC0"/>
    <w:rsid w:val="00195E01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9DE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45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336"/>
    <w:rsid w:val="001A241C"/>
    <w:rsid w:val="001A2691"/>
    <w:rsid w:val="001A28EB"/>
    <w:rsid w:val="001A2A87"/>
    <w:rsid w:val="001A2A9C"/>
    <w:rsid w:val="001A2C47"/>
    <w:rsid w:val="001A2EC9"/>
    <w:rsid w:val="001A3247"/>
    <w:rsid w:val="001A3320"/>
    <w:rsid w:val="001A3501"/>
    <w:rsid w:val="001A360F"/>
    <w:rsid w:val="001A3685"/>
    <w:rsid w:val="001A3698"/>
    <w:rsid w:val="001A3DBE"/>
    <w:rsid w:val="001A3E20"/>
    <w:rsid w:val="001A4020"/>
    <w:rsid w:val="001A403C"/>
    <w:rsid w:val="001A4093"/>
    <w:rsid w:val="001A40AE"/>
    <w:rsid w:val="001A4250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4FE5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B53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8F3"/>
    <w:rsid w:val="001B295A"/>
    <w:rsid w:val="001B2AB6"/>
    <w:rsid w:val="001B2C8E"/>
    <w:rsid w:val="001B2D90"/>
    <w:rsid w:val="001B2D9C"/>
    <w:rsid w:val="001B2DAF"/>
    <w:rsid w:val="001B2DE1"/>
    <w:rsid w:val="001B2E28"/>
    <w:rsid w:val="001B328E"/>
    <w:rsid w:val="001B32BD"/>
    <w:rsid w:val="001B32C9"/>
    <w:rsid w:val="001B33AF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03"/>
    <w:rsid w:val="001B4A80"/>
    <w:rsid w:val="001B4AFC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C6"/>
    <w:rsid w:val="001B5FFE"/>
    <w:rsid w:val="001B6037"/>
    <w:rsid w:val="001B6092"/>
    <w:rsid w:val="001B6343"/>
    <w:rsid w:val="001B63C2"/>
    <w:rsid w:val="001B63EA"/>
    <w:rsid w:val="001B6510"/>
    <w:rsid w:val="001B662F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4FA"/>
    <w:rsid w:val="001C0564"/>
    <w:rsid w:val="001C0582"/>
    <w:rsid w:val="001C063C"/>
    <w:rsid w:val="001C067A"/>
    <w:rsid w:val="001C080B"/>
    <w:rsid w:val="001C084F"/>
    <w:rsid w:val="001C0854"/>
    <w:rsid w:val="001C08B6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69"/>
    <w:rsid w:val="001C2FA2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EB9"/>
    <w:rsid w:val="001C4F8A"/>
    <w:rsid w:val="001C5111"/>
    <w:rsid w:val="001C5569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31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2F2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9C0"/>
    <w:rsid w:val="001D1AF5"/>
    <w:rsid w:val="001D1B58"/>
    <w:rsid w:val="001D1D82"/>
    <w:rsid w:val="001D1DCC"/>
    <w:rsid w:val="001D1DFC"/>
    <w:rsid w:val="001D1F91"/>
    <w:rsid w:val="001D224E"/>
    <w:rsid w:val="001D22C1"/>
    <w:rsid w:val="001D236D"/>
    <w:rsid w:val="001D250C"/>
    <w:rsid w:val="001D2574"/>
    <w:rsid w:val="001D25B7"/>
    <w:rsid w:val="001D2652"/>
    <w:rsid w:val="001D2A31"/>
    <w:rsid w:val="001D2A49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5DE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0C1"/>
    <w:rsid w:val="001D7445"/>
    <w:rsid w:val="001D779F"/>
    <w:rsid w:val="001D77BB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696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848"/>
    <w:rsid w:val="001E198A"/>
    <w:rsid w:val="001E19F5"/>
    <w:rsid w:val="001E1AA7"/>
    <w:rsid w:val="001E1AB9"/>
    <w:rsid w:val="001E1C93"/>
    <w:rsid w:val="001E1D45"/>
    <w:rsid w:val="001E1DAB"/>
    <w:rsid w:val="001E1E69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95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5E81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00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BF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B39"/>
    <w:rsid w:val="001F2C83"/>
    <w:rsid w:val="001F2E9F"/>
    <w:rsid w:val="001F2F31"/>
    <w:rsid w:val="001F3003"/>
    <w:rsid w:val="001F3020"/>
    <w:rsid w:val="001F3278"/>
    <w:rsid w:val="001F32C8"/>
    <w:rsid w:val="001F3515"/>
    <w:rsid w:val="001F3669"/>
    <w:rsid w:val="001F36AE"/>
    <w:rsid w:val="001F3778"/>
    <w:rsid w:val="001F39AC"/>
    <w:rsid w:val="001F3A47"/>
    <w:rsid w:val="001F3CAE"/>
    <w:rsid w:val="001F3F26"/>
    <w:rsid w:val="001F40E4"/>
    <w:rsid w:val="001F43F9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3C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31"/>
    <w:rsid w:val="001F74A2"/>
    <w:rsid w:val="001F763B"/>
    <w:rsid w:val="001F7A82"/>
    <w:rsid w:val="001F7B7F"/>
    <w:rsid w:val="001F7CC5"/>
    <w:rsid w:val="001F7D56"/>
    <w:rsid w:val="001F7DDE"/>
    <w:rsid w:val="002002CA"/>
    <w:rsid w:val="002003E6"/>
    <w:rsid w:val="002004DA"/>
    <w:rsid w:val="002004F0"/>
    <w:rsid w:val="0020056C"/>
    <w:rsid w:val="002005D6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43"/>
    <w:rsid w:val="00200FE6"/>
    <w:rsid w:val="00200FF4"/>
    <w:rsid w:val="0020149A"/>
    <w:rsid w:val="002015A9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48"/>
    <w:rsid w:val="00202582"/>
    <w:rsid w:val="0020278C"/>
    <w:rsid w:val="00202866"/>
    <w:rsid w:val="00202C29"/>
    <w:rsid w:val="00202C6A"/>
    <w:rsid w:val="00202EB0"/>
    <w:rsid w:val="00202FF6"/>
    <w:rsid w:val="0020318D"/>
    <w:rsid w:val="00203194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84E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3C1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22"/>
    <w:rsid w:val="0020634C"/>
    <w:rsid w:val="0020634F"/>
    <w:rsid w:val="002063CE"/>
    <w:rsid w:val="002065E2"/>
    <w:rsid w:val="002066C0"/>
    <w:rsid w:val="0020676F"/>
    <w:rsid w:val="0020687E"/>
    <w:rsid w:val="002068F8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905"/>
    <w:rsid w:val="00207AD5"/>
    <w:rsid w:val="00207B0D"/>
    <w:rsid w:val="00207B5F"/>
    <w:rsid w:val="00207C54"/>
    <w:rsid w:val="00207DD2"/>
    <w:rsid w:val="00207E3E"/>
    <w:rsid w:val="00207ED0"/>
    <w:rsid w:val="002102C2"/>
    <w:rsid w:val="00210480"/>
    <w:rsid w:val="00210556"/>
    <w:rsid w:val="002106C7"/>
    <w:rsid w:val="002108AB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8B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D2C"/>
    <w:rsid w:val="00211EEA"/>
    <w:rsid w:val="00211F3B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14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4E3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3F4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2D"/>
    <w:rsid w:val="00217A38"/>
    <w:rsid w:val="00217B7F"/>
    <w:rsid w:val="00217C2D"/>
    <w:rsid w:val="002201AC"/>
    <w:rsid w:val="0022023D"/>
    <w:rsid w:val="002203D0"/>
    <w:rsid w:val="00220418"/>
    <w:rsid w:val="00220529"/>
    <w:rsid w:val="00220547"/>
    <w:rsid w:val="002207C2"/>
    <w:rsid w:val="0022087F"/>
    <w:rsid w:val="002208E7"/>
    <w:rsid w:val="002208F9"/>
    <w:rsid w:val="002209F1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24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DA5"/>
    <w:rsid w:val="00222E48"/>
    <w:rsid w:val="00222E56"/>
    <w:rsid w:val="00222E83"/>
    <w:rsid w:val="00222F31"/>
    <w:rsid w:val="00222F43"/>
    <w:rsid w:val="002232B6"/>
    <w:rsid w:val="00223409"/>
    <w:rsid w:val="0022386C"/>
    <w:rsid w:val="002238E8"/>
    <w:rsid w:val="0022391A"/>
    <w:rsid w:val="00223B15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4E4"/>
    <w:rsid w:val="00224504"/>
    <w:rsid w:val="00224705"/>
    <w:rsid w:val="002248C5"/>
    <w:rsid w:val="00224927"/>
    <w:rsid w:val="00224941"/>
    <w:rsid w:val="00224A74"/>
    <w:rsid w:val="00224ABE"/>
    <w:rsid w:val="00224C98"/>
    <w:rsid w:val="00225004"/>
    <w:rsid w:val="00225396"/>
    <w:rsid w:val="002255DD"/>
    <w:rsid w:val="00225807"/>
    <w:rsid w:val="00225993"/>
    <w:rsid w:val="00225A62"/>
    <w:rsid w:val="00225C42"/>
    <w:rsid w:val="00225D14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6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563"/>
    <w:rsid w:val="002327C3"/>
    <w:rsid w:val="00232953"/>
    <w:rsid w:val="00232AC0"/>
    <w:rsid w:val="00232F53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925"/>
    <w:rsid w:val="00237A0E"/>
    <w:rsid w:val="00237ACE"/>
    <w:rsid w:val="00237BBC"/>
    <w:rsid w:val="00237BC4"/>
    <w:rsid w:val="00237C0A"/>
    <w:rsid w:val="00237CC2"/>
    <w:rsid w:val="00237D7C"/>
    <w:rsid w:val="00237EA3"/>
    <w:rsid w:val="00237EE6"/>
    <w:rsid w:val="00240134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0EC4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CC7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3094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A6F"/>
    <w:rsid w:val="00244B57"/>
    <w:rsid w:val="00244BBF"/>
    <w:rsid w:val="00244D0B"/>
    <w:rsid w:val="00244D87"/>
    <w:rsid w:val="00244DBF"/>
    <w:rsid w:val="00244FE5"/>
    <w:rsid w:val="00245095"/>
    <w:rsid w:val="00245203"/>
    <w:rsid w:val="002452BB"/>
    <w:rsid w:val="0024531D"/>
    <w:rsid w:val="0024547B"/>
    <w:rsid w:val="00245498"/>
    <w:rsid w:val="002455FC"/>
    <w:rsid w:val="00245623"/>
    <w:rsid w:val="00245677"/>
    <w:rsid w:val="00245760"/>
    <w:rsid w:val="00245817"/>
    <w:rsid w:val="0024582C"/>
    <w:rsid w:val="0024583B"/>
    <w:rsid w:val="00245A2D"/>
    <w:rsid w:val="00245C5A"/>
    <w:rsid w:val="00245CF0"/>
    <w:rsid w:val="00245EC7"/>
    <w:rsid w:val="00246044"/>
    <w:rsid w:val="0024609C"/>
    <w:rsid w:val="0024613B"/>
    <w:rsid w:val="00246151"/>
    <w:rsid w:val="00246254"/>
    <w:rsid w:val="00246261"/>
    <w:rsid w:val="002466BE"/>
    <w:rsid w:val="002468CD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73A"/>
    <w:rsid w:val="00247B20"/>
    <w:rsid w:val="00247BFC"/>
    <w:rsid w:val="00247E94"/>
    <w:rsid w:val="00247F7B"/>
    <w:rsid w:val="00250015"/>
    <w:rsid w:val="0025008B"/>
    <w:rsid w:val="002502C2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78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87"/>
    <w:rsid w:val="002522A9"/>
    <w:rsid w:val="002522E5"/>
    <w:rsid w:val="002523FE"/>
    <w:rsid w:val="002525A3"/>
    <w:rsid w:val="00252718"/>
    <w:rsid w:val="00252719"/>
    <w:rsid w:val="00252853"/>
    <w:rsid w:val="002528AC"/>
    <w:rsid w:val="0025296E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7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CE6"/>
    <w:rsid w:val="00255E06"/>
    <w:rsid w:val="00255F1C"/>
    <w:rsid w:val="00255F77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3F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57EC5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708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4C"/>
    <w:rsid w:val="0026278A"/>
    <w:rsid w:val="00262A4D"/>
    <w:rsid w:val="00262AFC"/>
    <w:rsid w:val="00262E61"/>
    <w:rsid w:val="00262F10"/>
    <w:rsid w:val="002631B7"/>
    <w:rsid w:val="00263275"/>
    <w:rsid w:val="0026342B"/>
    <w:rsid w:val="0026351E"/>
    <w:rsid w:val="00263557"/>
    <w:rsid w:val="00263599"/>
    <w:rsid w:val="0026390A"/>
    <w:rsid w:val="00263A5E"/>
    <w:rsid w:val="00263B72"/>
    <w:rsid w:val="00263D30"/>
    <w:rsid w:val="00263EA3"/>
    <w:rsid w:val="00263EA7"/>
    <w:rsid w:val="00263EEA"/>
    <w:rsid w:val="00263EFB"/>
    <w:rsid w:val="00263F4C"/>
    <w:rsid w:val="00263F7F"/>
    <w:rsid w:val="00264047"/>
    <w:rsid w:val="002642B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4F20"/>
    <w:rsid w:val="00264F24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51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67"/>
    <w:rsid w:val="00271B77"/>
    <w:rsid w:val="00271BEE"/>
    <w:rsid w:val="00271D31"/>
    <w:rsid w:val="0027203B"/>
    <w:rsid w:val="0027206E"/>
    <w:rsid w:val="002720BC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391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8E1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846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DAD"/>
    <w:rsid w:val="00280F33"/>
    <w:rsid w:val="00281062"/>
    <w:rsid w:val="002810A3"/>
    <w:rsid w:val="0028112F"/>
    <w:rsid w:val="00281186"/>
    <w:rsid w:val="002811F4"/>
    <w:rsid w:val="002814B9"/>
    <w:rsid w:val="0028169A"/>
    <w:rsid w:val="002817C9"/>
    <w:rsid w:val="00281ACA"/>
    <w:rsid w:val="00281C1D"/>
    <w:rsid w:val="00281D64"/>
    <w:rsid w:val="00281E81"/>
    <w:rsid w:val="00281F77"/>
    <w:rsid w:val="00281F85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BA6"/>
    <w:rsid w:val="00282CB0"/>
    <w:rsid w:val="00282D98"/>
    <w:rsid w:val="00282E47"/>
    <w:rsid w:val="00282E63"/>
    <w:rsid w:val="002831F0"/>
    <w:rsid w:val="002833F1"/>
    <w:rsid w:val="00283468"/>
    <w:rsid w:val="002835CC"/>
    <w:rsid w:val="00283C3B"/>
    <w:rsid w:val="00283D63"/>
    <w:rsid w:val="00283D95"/>
    <w:rsid w:val="00283E0F"/>
    <w:rsid w:val="00284027"/>
    <w:rsid w:val="0028419E"/>
    <w:rsid w:val="002843DA"/>
    <w:rsid w:val="00284481"/>
    <w:rsid w:val="002846E6"/>
    <w:rsid w:val="00284718"/>
    <w:rsid w:val="00284963"/>
    <w:rsid w:val="00284D14"/>
    <w:rsid w:val="00284E45"/>
    <w:rsid w:val="00284F18"/>
    <w:rsid w:val="00284F71"/>
    <w:rsid w:val="00285011"/>
    <w:rsid w:val="00285060"/>
    <w:rsid w:val="00285110"/>
    <w:rsid w:val="00285112"/>
    <w:rsid w:val="002851D0"/>
    <w:rsid w:val="00285261"/>
    <w:rsid w:val="002855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87F86"/>
    <w:rsid w:val="00287F93"/>
    <w:rsid w:val="002900BA"/>
    <w:rsid w:val="002901F3"/>
    <w:rsid w:val="002902A6"/>
    <w:rsid w:val="002904CF"/>
    <w:rsid w:val="0029066A"/>
    <w:rsid w:val="002907F1"/>
    <w:rsid w:val="00290D37"/>
    <w:rsid w:val="00290EBD"/>
    <w:rsid w:val="00290F43"/>
    <w:rsid w:val="00291155"/>
    <w:rsid w:val="0029130B"/>
    <w:rsid w:val="00291401"/>
    <w:rsid w:val="002914A3"/>
    <w:rsid w:val="002915F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8B8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4C4"/>
    <w:rsid w:val="0029555A"/>
    <w:rsid w:val="0029561A"/>
    <w:rsid w:val="0029562B"/>
    <w:rsid w:val="00295702"/>
    <w:rsid w:val="002957D1"/>
    <w:rsid w:val="0029585A"/>
    <w:rsid w:val="002958E0"/>
    <w:rsid w:val="0029593D"/>
    <w:rsid w:val="00295AA7"/>
    <w:rsid w:val="00295B72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987"/>
    <w:rsid w:val="00296B3A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1A4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3F45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502F"/>
    <w:rsid w:val="002A51A6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6F3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5E4"/>
    <w:rsid w:val="002B275C"/>
    <w:rsid w:val="002B27B7"/>
    <w:rsid w:val="002B2AE9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16D"/>
    <w:rsid w:val="002B4203"/>
    <w:rsid w:val="002B4424"/>
    <w:rsid w:val="002B4435"/>
    <w:rsid w:val="002B4A9A"/>
    <w:rsid w:val="002B4E4C"/>
    <w:rsid w:val="002B4EF9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08F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C3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376"/>
    <w:rsid w:val="002C05B8"/>
    <w:rsid w:val="002C05F8"/>
    <w:rsid w:val="002C06BD"/>
    <w:rsid w:val="002C081D"/>
    <w:rsid w:val="002C0970"/>
    <w:rsid w:val="002C09EB"/>
    <w:rsid w:val="002C0CE1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1D87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7A"/>
    <w:rsid w:val="002C43B6"/>
    <w:rsid w:val="002C4731"/>
    <w:rsid w:val="002C493E"/>
    <w:rsid w:val="002C4986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C3"/>
    <w:rsid w:val="002C53D8"/>
    <w:rsid w:val="002C54C0"/>
    <w:rsid w:val="002C560F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958"/>
    <w:rsid w:val="002C7A05"/>
    <w:rsid w:val="002C7A45"/>
    <w:rsid w:val="002C7AEC"/>
    <w:rsid w:val="002C7B8A"/>
    <w:rsid w:val="002C7CE8"/>
    <w:rsid w:val="002C7D3A"/>
    <w:rsid w:val="002C7E1B"/>
    <w:rsid w:val="002C7FCC"/>
    <w:rsid w:val="002D00C0"/>
    <w:rsid w:val="002D01AB"/>
    <w:rsid w:val="002D0482"/>
    <w:rsid w:val="002D069A"/>
    <w:rsid w:val="002D06FA"/>
    <w:rsid w:val="002D070D"/>
    <w:rsid w:val="002D0750"/>
    <w:rsid w:val="002D0949"/>
    <w:rsid w:val="002D0B06"/>
    <w:rsid w:val="002D0D5E"/>
    <w:rsid w:val="002D0D72"/>
    <w:rsid w:val="002D0DA0"/>
    <w:rsid w:val="002D0DAF"/>
    <w:rsid w:val="002D0E7C"/>
    <w:rsid w:val="002D0EDD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1C47"/>
    <w:rsid w:val="002D2008"/>
    <w:rsid w:val="002D2443"/>
    <w:rsid w:val="002D2592"/>
    <w:rsid w:val="002D26F3"/>
    <w:rsid w:val="002D2816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235"/>
    <w:rsid w:val="002D43E9"/>
    <w:rsid w:val="002D4478"/>
    <w:rsid w:val="002D4875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A4"/>
    <w:rsid w:val="002D61C3"/>
    <w:rsid w:val="002D61DC"/>
    <w:rsid w:val="002D63FC"/>
    <w:rsid w:val="002D6548"/>
    <w:rsid w:val="002D66A4"/>
    <w:rsid w:val="002D66B7"/>
    <w:rsid w:val="002D68E3"/>
    <w:rsid w:val="002D6B2E"/>
    <w:rsid w:val="002D6C66"/>
    <w:rsid w:val="002D6FD3"/>
    <w:rsid w:val="002D7015"/>
    <w:rsid w:val="002D7094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509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CCC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957"/>
    <w:rsid w:val="002E2A99"/>
    <w:rsid w:val="002E2C71"/>
    <w:rsid w:val="002E2D04"/>
    <w:rsid w:val="002E2E32"/>
    <w:rsid w:val="002E2EB0"/>
    <w:rsid w:val="002E3247"/>
    <w:rsid w:val="002E325D"/>
    <w:rsid w:val="002E3503"/>
    <w:rsid w:val="002E3556"/>
    <w:rsid w:val="002E35D2"/>
    <w:rsid w:val="002E3695"/>
    <w:rsid w:val="002E3759"/>
    <w:rsid w:val="002E39D1"/>
    <w:rsid w:val="002E3A81"/>
    <w:rsid w:val="002E3BAE"/>
    <w:rsid w:val="002E3DB0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5EAC"/>
    <w:rsid w:val="002E6051"/>
    <w:rsid w:val="002E6329"/>
    <w:rsid w:val="002E6354"/>
    <w:rsid w:val="002E65C5"/>
    <w:rsid w:val="002E66F8"/>
    <w:rsid w:val="002E6766"/>
    <w:rsid w:val="002E68AC"/>
    <w:rsid w:val="002E695D"/>
    <w:rsid w:val="002E6979"/>
    <w:rsid w:val="002E6C14"/>
    <w:rsid w:val="002E6CB3"/>
    <w:rsid w:val="002E6EE4"/>
    <w:rsid w:val="002E72DA"/>
    <w:rsid w:val="002E72EC"/>
    <w:rsid w:val="002E74C0"/>
    <w:rsid w:val="002E75C4"/>
    <w:rsid w:val="002E76A4"/>
    <w:rsid w:val="002E7773"/>
    <w:rsid w:val="002E77A1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43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994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7DD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58"/>
    <w:rsid w:val="002F3664"/>
    <w:rsid w:val="002F36AB"/>
    <w:rsid w:val="002F3921"/>
    <w:rsid w:val="002F3B61"/>
    <w:rsid w:val="002F3CB7"/>
    <w:rsid w:val="002F3EAE"/>
    <w:rsid w:val="002F401D"/>
    <w:rsid w:val="002F4117"/>
    <w:rsid w:val="002F411A"/>
    <w:rsid w:val="002F424C"/>
    <w:rsid w:val="002F4327"/>
    <w:rsid w:val="002F4418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2F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7BE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1B"/>
    <w:rsid w:val="00301476"/>
    <w:rsid w:val="0030160F"/>
    <w:rsid w:val="003018B0"/>
    <w:rsid w:val="00301B4B"/>
    <w:rsid w:val="00301D09"/>
    <w:rsid w:val="00301DBB"/>
    <w:rsid w:val="00301DF1"/>
    <w:rsid w:val="00301F2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08"/>
    <w:rsid w:val="00302D5B"/>
    <w:rsid w:val="00302DA8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668"/>
    <w:rsid w:val="00304865"/>
    <w:rsid w:val="00304A59"/>
    <w:rsid w:val="00304B87"/>
    <w:rsid w:val="00304CD0"/>
    <w:rsid w:val="00304D51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661"/>
    <w:rsid w:val="00305751"/>
    <w:rsid w:val="003058A0"/>
    <w:rsid w:val="00305B66"/>
    <w:rsid w:val="00305D0E"/>
    <w:rsid w:val="00305D78"/>
    <w:rsid w:val="00305DAE"/>
    <w:rsid w:val="00305E16"/>
    <w:rsid w:val="00305EC1"/>
    <w:rsid w:val="00305EF7"/>
    <w:rsid w:val="00305F73"/>
    <w:rsid w:val="0030619A"/>
    <w:rsid w:val="00306243"/>
    <w:rsid w:val="003062F3"/>
    <w:rsid w:val="00306708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6F6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6F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9D"/>
    <w:rsid w:val="003213E7"/>
    <w:rsid w:val="00321576"/>
    <w:rsid w:val="00321723"/>
    <w:rsid w:val="00321779"/>
    <w:rsid w:val="003217D7"/>
    <w:rsid w:val="00321895"/>
    <w:rsid w:val="00321E0B"/>
    <w:rsid w:val="0032203F"/>
    <w:rsid w:val="00322076"/>
    <w:rsid w:val="0032237D"/>
    <w:rsid w:val="00322513"/>
    <w:rsid w:val="00322544"/>
    <w:rsid w:val="00322798"/>
    <w:rsid w:val="00322808"/>
    <w:rsid w:val="00322CC0"/>
    <w:rsid w:val="00322DCB"/>
    <w:rsid w:val="003232D1"/>
    <w:rsid w:val="003233AD"/>
    <w:rsid w:val="003233C6"/>
    <w:rsid w:val="00323445"/>
    <w:rsid w:val="00323513"/>
    <w:rsid w:val="003237A8"/>
    <w:rsid w:val="0032388E"/>
    <w:rsid w:val="00323AA7"/>
    <w:rsid w:val="00323ACC"/>
    <w:rsid w:val="00323B04"/>
    <w:rsid w:val="00323B3B"/>
    <w:rsid w:val="00323B84"/>
    <w:rsid w:val="00323F10"/>
    <w:rsid w:val="00323F5E"/>
    <w:rsid w:val="00323F7B"/>
    <w:rsid w:val="0032409E"/>
    <w:rsid w:val="003240C5"/>
    <w:rsid w:val="003241A0"/>
    <w:rsid w:val="0032437B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03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C0A"/>
    <w:rsid w:val="00326DB7"/>
    <w:rsid w:val="00326E59"/>
    <w:rsid w:val="00326F71"/>
    <w:rsid w:val="0032712F"/>
    <w:rsid w:val="0032714E"/>
    <w:rsid w:val="003272DC"/>
    <w:rsid w:val="00327438"/>
    <w:rsid w:val="0032748D"/>
    <w:rsid w:val="003275B9"/>
    <w:rsid w:val="003275F4"/>
    <w:rsid w:val="00327CD4"/>
    <w:rsid w:val="00327E36"/>
    <w:rsid w:val="00327F4C"/>
    <w:rsid w:val="00330106"/>
    <w:rsid w:val="0033011F"/>
    <w:rsid w:val="003304B0"/>
    <w:rsid w:val="00330530"/>
    <w:rsid w:val="00330604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96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5F5"/>
    <w:rsid w:val="003336B9"/>
    <w:rsid w:val="00333897"/>
    <w:rsid w:val="00333943"/>
    <w:rsid w:val="0033395A"/>
    <w:rsid w:val="00333DD7"/>
    <w:rsid w:val="00333E62"/>
    <w:rsid w:val="00333ECB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A71"/>
    <w:rsid w:val="00334CBB"/>
    <w:rsid w:val="00335060"/>
    <w:rsid w:val="00335074"/>
    <w:rsid w:val="003350C5"/>
    <w:rsid w:val="00335557"/>
    <w:rsid w:val="0033559A"/>
    <w:rsid w:val="003355A1"/>
    <w:rsid w:val="003356D8"/>
    <w:rsid w:val="0033576E"/>
    <w:rsid w:val="00335888"/>
    <w:rsid w:val="003358C6"/>
    <w:rsid w:val="00335A04"/>
    <w:rsid w:val="00335CDD"/>
    <w:rsid w:val="00335EC4"/>
    <w:rsid w:val="00335F19"/>
    <w:rsid w:val="00336310"/>
    <w:rsid w:val="003363A3"/>
    <w:rsid w:val="003364BE"/>
    <w:rsid w:val="00336630"/>
    <w:rsid w:val="00336636"/>
    <w:rsid w:val="00336857"/>
    <w:rsid w:val="00336939"/>
    <w:rsid w:val="00336979"/>
    <w:rsid w:val="00336AED"/>
    <w:rsid w:val="00336B5A"/>
    <w:rsid w:val="00336CFB"/>
    <w:rsid w:val="00336E3A"/>
    <w:rsid w:val="00336F21"/>
    <w:rsid w:val="0033744D"/>
    <w:rsid w:val="0033748A"/>
    <w:rsid w:val="00337809"/>
    <w:rsid w:val="00337817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3D0"/>
    <w:rsid w:val="00341414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407"/>
    <w:rsid w:val="003446D2"/>
    <w:rsid w:val="0034475A"/>
    <w:rsid w:val="003447FE"/>
    <w:rsid w:val="00344838"/>
    <w:rsid w:val="00344A35"/>
    <w:rsid w:val="00344B09"/>
    <w:rsid w:val="00344C41"/>
    <w:rsid w:val="00344CDB"/>
    <w:rsid w:val="00344EDB"/>
    <w:rsid w:val="00344FE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08"/>
    <w:rsid w:val="00345FE6"/>
    <w:rsid w:val="003461C9"/>
    <w:rsid w:val="003463FA"/>
    <w:rsid w:val="003464EF"/>
    <w:rsid w:val="003464F6"/>
    <w:rsid w:val="00346826"/>
    <w:rsid w:val="00346888"/>
    <w:rsid w:val="0034690C"/>
    <w:rsid w:val="00346A44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D7C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82C"/>
    <w:rsid w:val="00352B01"/>
    <w:rsid w:val="00352C2A"/>
    <w:rsid w:val="00352CAF"/>
    <w:rsid w:val="00352EC9"/>
    <w:rsid w:val="00352F84"/>
    <w:rsid w:val="00353137"/>
    <w:rsid w:val="003532A4"/>
    <w:rsid w:val="0035345C"/>
    <w:rsid w:val="0035349B"/>
    <w:rsid w:val="003535D0"/>
    <w:rsid w:val="003536A2"/>
    <w:rsid w:val="003538FC"/>
    <w:rsid w:val="00353EEE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39B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35"/>
    <w:rsid w:val="00356075"/>
    <w:rsid w:val="003560B1"/>
    <w:rsid w:val="00356138"/>
    <w:rsid w:val="00356365"/>
    <w:rsid w:val="00356548"/>
    <w:rsid w:val="00356578"/>
    <w:rsid w:val="003565AF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1A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1A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575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5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67C7C"/>
    <w:rsid w:val="00367C95"/>
    <w:rsid w:val="00367D0B"/>
    <w:rsid w:val="0037025D"/>
    <w:rsid w:val="0037028B"/>
    <w:rsid w:val="003704A3"/>
    <w:rsid w:val="003704B2"/>
    <w:rsid w:val="0037057E"/>
    <w:rsid w:val="00370626"/>
    <w:rsid w:val="0037062B"/>
    <w:rsid w:val="00370815"/>
    <w:rsid w:val="0037082D"/>
    <w:rsid w:val="003709FF"/>
    <w:rsid w:val="00370C85"/>
    <w:rsid w:val="00370D78"/>
    <w:rsid w:val="00370DB0"/>
    <w:rsid w:val="00370DD5"/>
    <w:rsid w:val="00370F3A"/>
    <w:rsid w:val="00371177"/>
    <w:rsid w:val="0037118C"/>
    <w:rsid w:val="0037119C"/>
    <w:rsid w:val="003713C0"/>
    <w:rsid w:val="00371464"/>
    <w:rsid w:val="00371469"/>
    <w:rsid w:val="00371552"/>
    <w:rsid w:val="0037171D"/>
    <w:rsid w:val="0037184B"/>
    <w:rsid w:val="003718B8"/>
    <w:rsid w:val="003719C1"/>
    <w:rsid w:val="00371AF8"/>
    <w:rsid w:val="00371C7F"/>
    <w:rsid w:val="00371FF2"/>
    <w:rsid w:val="00372019"/>
    <w:rsid w:val="0037213E"/>
    <w:rsid w:val="003726AB"/>
    <w:rsid w:val="003727AC"/>
    <w:rsid w:val="00372981"/>
    <w:rsid w:val="00372A18"/>
    <w:rsid w:val="00372E6F"/>
    <w:rsid w:val="00372F7F"/>
    <w:rsid w:val="00373034"/>
    <w:rsid w:val="00373057"/>
    <w:rsid w:val="003730F5"/>
    <w:rsid w:val="003732C5"/>
    <w:rsid w:val="00373554"/>
    <w:rsid w:val="00373565"/>
    <w:rsid w:val="00373682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1A6"/>
    <w:rsid w:val="0037433B"/>
    <w:rsid w:val="00374422"/>
    <w:rsid w:val="00374577"/>
    <w:rsid w:val="003745AB"/>
    <w:rsid w:val="00374659"/>
    <w:rsid w:val="00374C41"/>
    <w:rsid w:val="00374CD9"/>
    <w:rsid w:val="00375008"/>
    <w:rsid w:val="00375342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385"/>
    <w:rsid w:val="0037638B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CDD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870"/>
    <w:rsid w:val="003809CC"/>
    <w:rsid w:val="00380B03"/>
    <w:rsid w:val="0038111B"/>
    <w:rsid w:val="00381245"/>
    <w:rsid w:val="00381402"/>
    <w:rsid w:val="00381480"/>
    <w:rsid w:val="00381490"/>
    <w:rsid w:val="003814A6"/>
    <w:rsid w:val="00381666"/>
    <w:rsid w:val="003816B3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3FE5"/>
    <w:rsid w:val="00384500"/>
    <w:rsid w:val="003849F8"/>
    <w:rsid w:val="00384BF4"/>
    <w:rsid w:val="00384C08"/>
    <w:rsid w:val="00384D18"/>
    <w:rsid w:val="00384DB5"/>
    <w:rsid w:val="00384E12"/>
    <w:rsid w:val="00385253"/>
    <w:rsid w:val="003852D0"/>
    <w:rsid w:val="003854AB"/>
    <w:rsid w:val="003854B5"/>
    <w:rsid w:val="00385513"/>
    <w:rsid w:val="003858DB"/>
    <w:rsid w:val="00385905"/>
    <w:rsid w:val="00385983"/>
    <w:rsid w:val="00385AE4"/>
    <w:rsid w:val="00385C09"/>
    <w:rsid w:val="00385C25"/>
    <w:rsid w:val="00385CAD"/>
    <w:rsid w:val="00385E57"/>
    <w:rsid w:val="00385EE3"/>
    <w:rsid w:val="00385F01"/>
    <w:rsid w:val="00385F45"/>
    <w:rsid w:val="00385FEB"/>
    <w:rsid w:val="0038640B"/>
    <w:rsid w:val="003865AF"/>
    <w:rsid w:val="003866E1"/>
    <w:rsid w:val="00386794"/>
    <w:rsid w:val="003867C0"/>
    <w:rsid w:val="00386915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1160"/>
    <w:rsid w:val="00391223"/>
    <w:rsid w:val="0039125F"/>
    <w:rsid w:val="00391368"/>
    <w:rsid w:val="0039172A"/>
    <w:rsid w:val="003917AE"/>
    <w:rsid w:val="00391A8C"/>
    <w:rsid w:val="00391BC7"/>
    <w:rsid w:val="00391C70"/>
    <w:rsid w:val="00391CE8"/>
    <w:rsid w:val="00391D26"/>
    <w:rsid w:val="00391D2B"/>
    <w:rsid w:val="00392019"/>
    <w:rsid w:val="0039207F"/>
    <w:rsid w:val="00392877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40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656"/>
    <w:rsid w:val="00396781"/>
    <w:rsid w:val="003968F5"/>
    <w:rsid w:val="00396ABF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E7"/>
    <w:rsid w:val="003A06E8"/>
    <w:rsid w:val="003A07A4"/>
    <w:rsid w:val="003A0F3E"/>
    <w:rsid w:val="003A1222"/>
    <w:rsid w:val="003A1457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77B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7A9"/>
    <w:rsid w:val="003A3977"/>
    <w:rsid w:val="003A3BBA"/>
    <w:rsid w:val="003A3E3B"/>
    <w:rsid w:val="003A3E92"/>
    <w:rsid w:val="003A3EC4"/>
    <w:rsid w:val="003A429A"/>
    <w:rsid w:val="003A43B3"/>
    <w:rsid w:val="003A444A"/>
    <w:rsid w:val="003A4730"/>
    <w:rsid w:val="003A4798"/>
    <w:rsid w:val="003A485C"/>
    <w:rsid w:val="003A4878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093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1B0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1FEA"/>
    <w:rsid w:val="003B2087"/>
    <w:rsid w:val="003B23AC"/>
    <w:rsid w:val="003B2469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50B"/>
    <w:rsid w:val="003B3572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8F2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79"/>
    <w:rsid w:val="003B64CC"/>
    <w:rsid w:val="003B69A0"/>
    <w:rsid w:val="003B6ADB"/>
    <w:rsid w:val="003B6CDE"/>
    <w:rsid w:val="003B6CFB"/>
    <w:rsid w:val="003B6E19"/>
    <w:rsid w:val="003B6F03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F5"/>
    <w:rsid w:val="003C0B52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D2"/>
    <w:rsid w:val="003C21FC"/>
    <w:rsid w:val="003C2267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D23"/>
    <w:rsid w:val="003C3E32"/>
    <w:rsid w:val="003C3F4D"/>
    <w:rsid w:val="003C4008"/>
    <w:rsid w:val="003C400C"/>
    <w:rsid w:val="003C4454"/>
    <w:rsid w:val="003C4466"/>
    <w:rsid w:val="003C451F"/>
    <w:rsid w:val="003C45F8"/>
    <w:rsid w:val="003C46B5"/>
    <w:rsid w:val="003C47D0"/>
    <w:rsid w:val="003C4D09"/>
    <w:rsid w:val="003C4D30"/>
    <w:rsid w:val="003C4D62"/>
    <w:rsid w:val="003C4D87"/>
    <w:rsid w:val="003C509C"/>
    <w:rsid w:val="003C5246"/>
    <w:rsid w:val="003C576E"/>
    <w:rsid w:val="003C589C"/>
    <w:rsid w:val="003C58C8"/>
    <w:rsid w:val="003C5B19"/>
    <w:rsid w:val="003C5C65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88F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3DF3"/>
    <w:rsid w:val="003D4016"/>
    <w:rsid w:val="003D4024"/>
    <w:rsid w:val="003D40D8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1D"/>
    <w:rsid w:val="003D5455"/>
    <w:rsid w:val="003D570C"/>
    <w:rsid w:val="003D572C"/>
    <w:rsid w:val="003D582A"/>
    <w:rsid w:val="003D5E2C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6F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4A5"/>
    <w:rsid w:val="003E0516"/>
    <w:rsid w:val="003E052A"/>
    <w:rsid w:val="003E070B"/>
    <w:rsid w:val="003E0751"/>
    <w:rsid w:val="003E0808"/>
    <w:rsid w:val="003E0B3F"/>
    <w:rsid w:val="003E0C5E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92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2E36"/>
    <w:rsid w:val="003E3133"/>
    <w:rsid w:val="003E3163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CB8"/>
    <w:rsid w:val="003E3D03"/>
    <w:rsid w:val="003E3E5B"/>
    <w:rsid w:val="003E45F7"/>
    <w:rsid w:val="003E471B"/>
    <w:rsid w:val="003E47D4"/>
    <w:rsid w:val="003E49A0"/>
    <w:rsid w:val="003E49DE"/>
    <w:rsid w:val="003E4A85"/>
    <w:rsid w:val="003E4FFB"/>
    <w:rsid w:val="003E5084"/>
    <w:rsid w:val="003E54F6"/>
    <w:rsid w:val="003E557B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8C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34D"/>
    <w:rsid w:val="003F26DD"/>
    <w:rsid w:val="003F275C"/>
    <w:rsid w:val="003F291C"/>
    <w:rsid w:val="003F299C"/>
    <w:rsid w:val="003F29A7"/>
    <w:rsid w:val="003F29B1"/>
    <w:rsid w:val="003F2BED"/>
    <w:rsid w:val="003F2F18"/>
    <w:rsid w:val="003F309B"/>
    <w:rsid w:val="003F31CB"/>
    <w:rsid w:val="003F3284"/>
    <w:rsid w:val="003F3289"/>
    <w:rsid w:val="003F34B0"/>
    <w:rsid w:val="003F365B"/>
    <w:rsid w:val="003F3688"/>
    <w:rsid w:val="003F37EA"/>
    <w:rsid w:val="003F37F6"/>
    <w:rsid w:val="003F382C"/>
    <w:rsid w:val="003F3952"/>
    <w:rsid w:val="003F39D7"/>
    <w:rsid w:val="003F3A05"/>
    <w:rsid w:val="003F3B89"/>
    <w:rsid w:val="003F3F5F"/>
    <w:rsid w:val="003F40D4"/>
    <w:rsid w:val="003F41AC"/>
    <w:rsid w:val="003F41E2"/>
    <w:rsid w:val="003F42E7"/>
    <w:rsid w:val="003F43BE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3D1"/>
    <w:rsid w:val="003F690E"/>
    <w:rsid w:val="003F69B7"/>
    <w:rsid w:val="003F6A4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7E0"/>
    <w:rsid w:val="00400908"/>
    <w:rsid w:val="0040092B"/>
    <w:rsid w:val="00400C65"/>
    <w:rsid w:val="00400D67"/>
    <w:rsid w:val="00400E7F"/>
    <w:rsid w:val="004010E5"/>
    <w:rsid w:val="00401275"/>
    <w:rsid w:val="004013EB"/>
    <w:rsid w:val="00401445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60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2"/>
    <w:rsid w:val="0040529B"/>
    <w:rsid w:val="0040531C"/>
    <w:rsid w:val="0040554B"/>
    <w:rsid w:val="004057AC"/>
    <w:rsid w:val="0040580E"/>
    <w:rsid w:val="004058B9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B46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8ED"/>
    <w:rsid w:val="00410A24"/>
    <w:rsid w:val="00410BE8"/>
    <w:rsid w:val="00410CF2"/>
    <w:rsid w:val="00410D5E"/>
    <w:rsid w:val="00410E4D"/>
    <w:rsid w:val="0041117D"/>
    <w:rsid w:val="00411560"/>
    <w:rsid w:val="0041163F"/>
    <w:rsid w:val="0041183B"/>
    <w:rsid w:val="004118A9"/>
    <w:rsid w:val="00411BB0"/>
    <w:rsid w:val="00411BC8"/>
    <w:rsid w:val="00411D83"/>
    <w:rsid w:val="00411EBF"/>
    <w:rsid w:val="00411FBD"/>
    <w:rsid w:val="0041206D"/>
    <w:rsid w:val="0041238A"/>
    <w:rsid w:val="0041239F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3D5"/>
    <w:rsid w:val="0041378C"/>
    <w:rsid w:val="0041389C"/>
    <w:rsid w:val="0041396C"/>
    <w:rsid w:val="004139FA"/>
    <w:rsid w:val="00413EEE"/>
    <w:rsid w:val="00413F7A"/>
    <w:rsid w:val="00414078"/>
    <w:rsid w:val="00414553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47A"/>
    <w:rsid w:val="0041680A"/>
    <w:rsid w:val="00416862"/>
    <w:rsid w:val="00416A30"/>
    <w:rsid w:val="00416A3C"/>
    <w:rsid w:val="00416C17"/>
    <w:rsid w:val="00416D4B"/>
    <w:rsid w:val="004170B9"/>
    <w:rsid w:val="00417182"/>
    <w:rsid w:val="00417295"/>
    <w:rsid w:val="004172A2"/>
    <w:rsid w:val="004172F9"/>
    <w:rsid w:val="00417310"/>
    <w:rsid w:val="0041782C"/>
    <w:rsid w:val="00417837"/>
    <w:rsid w:val="004178AA"/>
    <w:rsid w:val="00417999"/>
    <w:rsid w:val="00417C9D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06"/>
    <w:rsid w:val="00422175"/>
    <w:rsid w:val="00422193"/>
    <w:rsid w:val="0042225B"/>
    <w:rsid w:val="004224EF"/>
    <w:rsid w:val="004224FA"/>
    <w:rsid w:val="00422534"/>
    <w:rsid w:val="0042258A"/>
    <w:rsid w:val="004226DF"/>
    <w:rsid w:val="00422775"/>
    <w:rsid w:val="00422882"/>
    <w:rsid w:val="00422969"/>
    <w:rsid w:val="00422AA9"/>
    <w:rsid w:val="00422AEA"/>
    <w:rsid w:val="00422B39"/>
    <w:rsid w:val="00422CD6"/>
    <w:rsid w:val="00422FE2"/>
    <w:rsid w:val="004233A8"/>
    <w:rsid w:val="00423AF7"/>
    <w:rsid w:val="00423B8B"/>
    <w:rsid w:val="00423DF8"/>
    <w:rsid w:val="00423E03"/>
    <w:rsid w:val="00424037"/>
    <w:rsid w:val="00424091"/>
    <w:rsid w:val="00424143"/>
    <w:rsid w:val="004243EB"/>
    <w:rsid w:val="00424499"/>
    <w:rsid w:val="004244C3"/>
    <w:rsid w:val="0042494E"/>
    <w:rsid w:val="004249F4"/>
    <w:rsid w:val="00424B39"/>
    <w:rsid w:val="00424C51"/>
    <w:rsid w:val="00424D9C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4C8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94"/>
    <w:rsid w:val="00432CBF"/>
    <w:rsid w:val="00432E85"/>
    <w:rsid w:val="00432EA5"/>
    <w:rsid w:val="00432EDA"/>
    <w:rsid w:val="00432F02"/>
    <w:rsid w:val="00432F31"/>
    <w:rsid w:val="00432F75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3D6E"/>
    <w:rsid w:val="004340CD"/>
    <w:rsid w:val="00434183"/>
    <w:rsid w:val="004341A6"/>
    <w:rsid w:val="00434208"/>
    <w:rsid w:val="00434252"/>
    <w:rsid w:val="004342BB"/>
    <w:rsid w:val="00434320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D80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532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35C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44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C21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29C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7E9"/>
    <w:rsid w:val="004479C3"/>
    <w:rsid w:val="00447B92"/>
    <w:rsid w:val="00447DB7"/>
    <w:rsid w:val="00447E25"/>
    <w:rsid w:val="00447F99"/>
    <w:rsid w:val="004501B1"/>
    <w:rsid w:val="0045050C"/>
    <w:rsid w:val="0045089C"/>
    <w:rsid w:val="00450946"/>
    <w:rsid w:val="0045097B"/>
    <w:rsid w:val="00450D36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0E"/>
    <w:rsid w:val="004530AF"/>
    <w:rsid w:val="00453147"/>
    <w:rsid w:val="00453338"/>
    <w:rsid w:val="00453344"/>
    <w:rsid w:val="004535C0"/>
    <w:rsid w:val="0045367B"/>
    <w:rsid w:val="00453721"/>
    <w:rsid w:val="00453754"/>
    <w:rsid w:val="0045389C"/>
    <w:rsid w:val="00453D8B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6E6"/>
    <w:rsid w:val="004567E4"/>
    <w:rsid w:val="00456971"/>
    <w:rsid w:val="004569B7"/>
    <w:rsid w:val="00456B41"/>
    <w:rsid w:val="00456CFC"/>
    <w:rsid w:val="00456D05"/>
    <w:rsid w:val="00456DEE"/>
    <w:rsid w:val="00456FDB"/>
    <w:rsid w:val="0045706C"/>
    <w:rsid w:val="004570D4"/>
    <w:rsid w:val="0045729C"/>
    <w:rsid w:val="004575C8"/>
    <w:rsid w:val="004579AD"/>
    <w:rsid w:val="00457A91"/>
    <w:rsid w:val="00457B13"/>
    <w:rsid w:val="00457BAF"/>
    <w:rsid w:val="00457E6D"/>
    <w:rsid w:val="00457EC3"/>
    <w:rsid w:val="00457F83"/>
    <w:rsid w:val="00460248"/>
    <w:rsid w:val="0046029A"/>
    <w:rsid w:val="004602A0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2CB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69C"/>
    <w:rsid w:val="00464784"/>
    <w:rsid w:val="00464864"/>
    <w:rsid w:val="00464938"/>
    <w:rsid w:val="00464C1B"/>
    <w:rsid w:val="00464C1F"/>
    <w:rsid w:val="00464C99"/>
    <w:rsid w:val="00464F5D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04F"/>
    <w:rsid w:val="00467211"/>
    <w:rsid w:val="00467291"/>
    <w:rsid w:val="00467499"/>
    <w:rsid w:val="004675AD"/>
    <w:rsid w:val="0046767E"/>
    <w:rsid w:val="0046773D"/>
    <w:rsid w:val="004677DB"/>
    <w:rsid w:val="00467970"/>
    <w:rsid w:val="00467A05"/>
    <w:rsid w:val="00467ABD"/>
    <w:rsid w:val="00467B16"/>
    <w:rsid w:val="00467B3D"/>
    <w:rsid w:val="00467CB8"/>
    <w:rsid w:val="00467D1B"/>
    <w:rsid w:val="00467DEB"/>
    <w:rsid w:val="00467F38"/>
    <w:rsid w:val="00467FE2"/>
    <w:rsid w:val="0047010E"/>
    <w:rsid w:val="004702AA"/>
    <w:rsid w:val="004703D4"/>
    <w:rsid w:val="004704A7"/>
    <w:rsid w:val="00470501"/>
    <w:rsid w:val="004706E6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1DF"/>
    <w:rsid w:val="00471286"/>
    <w:rsid w:val="004714C2"/>
    <w:rsid w:val="004714D7"/>
    <w:rsid w:val="00471654"/>
    <w:rsid w:val="00471723"/>
    <w:rsid w:val="004718FC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99C"/>
    <w:rsid w:val="004749E4"/>
    <w:rsid w:val="00474B43"/>
    <w:rsid w:val="00474C37"/>
    <w:rsid w:val="00474CDD"/>
    <w:rsid w:val="00474F27"/>
    <w:rsid w:val="00474F9F"/>
    <w:rsid w:val="004750DB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09E"/>
    <w:rsid w:val="00477143"/>
    <w:rsid w:val="004773DF"/>
    <w:rsid w:val="0047778C"/>
    <w:rsid w:val="00477878"/>
    <w:rsid w:val="00477ADD"/>
    <w:rsid w:val="00477B78"/>
    <w:rsid w:val="00477C3E"/>
    <w:rsid w:val="00477EFF"/>
    <w:rsid w:val="00480049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CD8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90"/>
    <w:rsid w:val="00482CB0"/>
    <w:rsid w:val="00482FB5"/>
    <w:rsid w:val="0048303D"/>
    <w:rsid w:val="004836E2"/>
    <w:rsid w:val="00483773"/>
    <w:rsid w:val="004837D5"/>
    <w:rsid w:val="0048395C"/>
    <w:rsid w:val="00483B2C"/>
    <w:rsid w:val="00483B68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AF1"/>
    <w:rsid w:val="00484D8C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3CE"/>
    <w:rsid w:val="0048774B"/>
    <w:rsid w:val="0048783C"/>
    <w:rsid w:val="00487990"/>
    <w:rsid w:val="00487B76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E"/>
    <w:rsid w:val="00490C1F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A6E"/>
    <w:rsid w:val="00492B3A"/>
    <w:rsid w:val="00492B5B"/>
    <w:rsid w:val="00492CF3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6FC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779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43B"/>
    <w:rsid w:val="004A04A7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2B"/>
    <w:rsid w:val="004A2E57"/>
    <w:rsid w:val="004A2EEC"/>
    <w:rsid w:val="004A323F"/>
    <w:rsid w:val="004A33DA"/>
    <w:rsid w:val="004A34C9"/>
    <w:rsid w:val="004A34E1"/>
    <w:rsid w:val="004A3675"/>
    <w:rsid w:val="004A377B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74"/>
    <w:rsid w:val="004A51A2"/>
    <w:rsid w:val="004A524B"/>
    <w:rsid w:val="004A55BE"/>
    <w:rsid w:val="004A5904"/>
    <w:rsid w:val="004A59B9"/>
    <w:rsid w:val="004A59C8"/>
    <w:rsid w:val="004A5C11"/>
    <w:rsid w:val="004A5DDE"/>
    <w:rsid w:val="004A5E50"/>
    <w:rsid w:val="004A5E56"/>
    <w:rsid w:val="004A6013"/>
    <w:rsid w:val="004A612F"/>
    <w:rsid w:val="004A615C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41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6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41F9"/>
    <w:rsid w:val="004B4207"/>
    <w:rsid w:val="004B427C"/>
    <w:rsid w:val="004B4388"/>
    <w:rsid w:val="004B43DA"/>
    <w:rsid w:val="004B4411"/>
    <w:rsid w:val="004B442B"/>
    <w:rsid w:val="004B4B23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B98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8F"/>
    <w:rsid w:val="004B6BB8"/>
    <w:rsid w:val="004B6BC5"/>
    <w:rsid w:val="004B6E8E"/>
    <w:rsid w:val="004B6ED4"/>
    <w:rsid w:val="004B70F5"/>
    <w:rsid w:val="004B7138"/>
    <w:rsid w:val="004B71C5"/>
    <w:rsid w:val="004B721E"/>
    <w:rsid w:val="004B7280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C4F"/>
    <w:rsid w:val="004C1F16"/>
    <w:rsid w:val="004C208A"/>
    <w:rsid w:val="004C20EA"/>
    <w:rsid w:val="004C233D"/>
    <w:rsid w:val="004C23DD"/>
    <w:rsid w:val="004C23F8"/>
    <w:rsid w:val="004C2419"/>
    <w:rsid w:val="004C2546"/>
    <w:rsid w:val="004C25A0"/>
    <w:rsid w:val="004C26E1"/>
    <w:rsid w:val="004C29B2"/>
    <w:rsid w:val="004C2B31"/>
    <w:rsid w:val="004C2CEC"/>
    <w:rsid w:val="004C2E1B"/>
    <w:rsid w:val="004C31B0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7E"/>
    <w:rsid w:val="004C427C"/>
    <w:rsid w:val="004C42C4"/>
    <w:rsid w:val="004C442C"/>
    <w:rsid w:val="004C4550"/>
    <w:rsid w:val="004C458A"/>
    <w:rsid w:val="004C45A8"/>
    <w:rsid w:val="004C4707"/>
    <w:rsid w:val="004C48A9"/>
    <w:rsid w:val="004C493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77"/>
    <w:rsid w:val="004C62AE"/>
    <w:rsid w:val="004C62CB"/>
    <w:rsid w:val="004C62FA"/>
    <w:rsid w:val="004C663B"/>
    <w:rsid w:val="004C69A4"/>
    <w:rsid w:val="004C69AB"/>
    <w:rsid w:val="004C6D3A"/>
    <w:rsid w:val="004C70B7"/>
    <w:rsid w:val="004C7149"/>
    <w:rsid w:val="004C73E5"/>
    <w:rsid w:val="004C76D7"/>
    <w:rsid w:val="004C770B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E55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C9E"/>
    <w:rsid w:val="004D2D78"/>
    <w:rsid w:val="004D321E"/>
    <w:rsid w:val="004D32D9"/>
    <w:rsid w:val="004D3540"/>
    <w:rsid w:val="004D35B8"/>
    <w:rsid w:val="004D377A"/>
    <w:rsid w:val="004D3AFF"/>
    <w:rsid w:val="004D3B58"/>
    <w:rsid w:val="004D3B92"/>
    <w:rsid w:val="004D3D3A"/>
    <w:rsid w:val="004D40BA"/>
    <w:rsid w:val="004D4101"/>
    <w:rsid w:val="004D418E"/>
    <w:rsid w:val="004D433B"/>
    <w:rsid w:val="004D49C2"/>
    <w:rsid w:val="004D49EB"/>
    <w:rsid w:val="004D4C3A"/>
    <w:rsid w:val="004D4CE7"/>
    <w:rsid w:val="004D4D78"/>
    <w:rsid w:val="004D4D8E"/>
    <w:rsid w:val="004D4E3D"/>
    <w:rsid w:val="004D4EA0"/>
    <w:rsid w:val="004D4F2B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AB6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2CC"/>
    <w:rsid w:val="004D734E"/>
    <w:rsid w:val="004D73EA"/>
    <w:rsid w:val="004D75C4"/>
    <w:rsid w:val="004D763D"/>
    <w:rsid w:val="004D7740"/>
    <w:rsid w:val="004D78ED"/>
    <w:rsid w:val="004D7DD1"/>
    <w:rsid w:val="004D7E62"/>
    <w:rsid w:val="004D7EFA"/>
    <w:rsid w:val="004E012F"/>
    <w:rsid w:val="004E0245"/>
    <w:rsid w:val="004E02C8"/>
    <w:rsid w:val="004E0396"/>
    <w:rsid w:val="004E04F2"/>
    <w:rsid w:val="004E0626"/>
    <w:rsid w:val="004E09BE"/>
    <w:rsid w:val="004E0A55"/>
    <w:rsid w:val="004E0CF3"/>
    <w:rsid w:val="004E0DD9"/>
    <w:rsid w:val="004E0EA8"/>
    <w:rsid w:val="004E0F38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4A1"/>
    <w:rsid w:val="004E2690"/>
    <w:rsid w:val="004E2697"/>
    <w:rsid w:val="004E2706"/>
    <w:rsid w:val="004E2A4F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84C"/>
    <w:rsid w:val="004E3C7B"/>
    <w:rsid w:val="004E3DB5"/>
    <w:rsid w:val="004E3F34"/>
    <w:rsid w:val="004E3FD8"/>
    <w:rsid w:val="004E42B0"/>
    <w:rsid w:val="004E43C0"/>
    <w:rsid w:val="004E4547"/>
    <w:rsid w:val="004E46A7"/>
    <w:rsid w:val="004E471F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6BF1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B62"/>
    <w:rsid w:val="004F1CEF"/>
    <w:rsid w:val="004F1E89"/>
    <w:rsid w:val="004F1F0C"/>
    <w:rsid w:val="004F1F36"/>
    <w:rsid w:val="004F1FA7"/>
    <w:rsid w:val="004F20BE"/>
    <w:rsid w:val="004F2229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4F22"/>
    <w:rsid w:val="004F50D4"/>
    <w:rsid w:val="004F5210"/>
    <w:rsid w:val="004F52DE"/>
    <w:rsid w:val="004F53ED"/>
    <w:rsid w:val="004F5502"/>
    <w:rsid w:val="004F57F1"/>
    <w:rsid w:val="004F581F"/>
    <w:rsid w:val="004F59B6"/>
    <w:rsid w:val="004F5A33"/>
    <w:rsid w:val="004F5C35"/>
    <w:rsid w:val="004F6084"/>
    <w:rsid w:val="004F6096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C17"/>
    <w:rsid w:val="00500E2C"/>
    <w:rsid w:val="0050149E"/>
    <w:rsid w:val="00501670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BC2"/>
    <w:rsid w:val="00502EBF"/>
    <w:rsid w:val="00503182"/>
    <w:rsid w:val="0050325A"/>
    <w:rsid w:val="00503744"/>
    <w:rsid w:val="00503B34"/>
    <w:rsid w:val="00503C01"/>
    <w:rsid w:val="00503C6C"/>
    <w:rsid w:val="00503F74"/>
    <w:rsid w:val="00503F82"/>
    <w:rsid w:val="005041FC"/>
    <w:rsid w:val="005043A2"/>
    <w:rsid w:val="005043DF"/>
    <w:rsid w:val="00504677"/>
    <w:rsid w:val="005046F3"/>
    <w:rsid w:val="00504993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492"/>
    <w:rsid w:val="00505634"/>
    <w:rsid w:val="0050569D"/>
    <w:rsid w:val="00505782"/>
    <w:rsid w:val="005059F7"/>
    <w:rsid w:val="00505AAC"/>
    <w:rsid w:val="00505AB8"/>
    <w:rsid w:val="00505E46"/>
    <w:rsid w:val="00505E73"/>
    <w:rsid w:val="00505F9A"/>
    <w:rsid w:val="005065CD"/>
    <w:rsid w:val="00506751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05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ABC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148"/>
    <w:rsid w:val="00513255"/>
    <w:rsid w:val="0051346A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5A4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772"/>
    <w:rsid w:val="00520AA1"/>
    <w:rsid w:val="00520B38"/>
    <w:rsid w:val="00520BE8"/>
    <w:rsid w:val="00520CD6"/>
    <w:rsid w:val="00520CE1"/>
    <w:rsid w:val="00520D32"/>
    <w:rsid w:val="00520E7B"/>
    <w:rsid w:val="00520F42"/>
    <w:rsid w:val="00520FBB"/>
    <w:rsid w:val="00521524"/>
    <w:rsid w:val="0052159D"/>
    <w:rsid w:val="005218AB"/>
    <w:rsid w:val="00521991"/>
    <w:rsid w:val="00521B14"/>
    <w:rsid w:val="00521C22"/>
    <w:rsid w:val="00521E27"/>
    <w:rsid w:val="00521EC1"/>
    <w:rsid w:val="00521F06"/>
    <w:rsid w:val="00521FE2"/>
    <w:rsid w:val="0052203F"/>
    <w:rsid w:val="005220EC"/>
    <w:rsid w:val="005227CF"/>
    <w:rsid w:val="005229B0"/>
    <w:rsid w:val="005229E2"/>
    <w:rsid w:val="00522A20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6F9"/>
    <w:rsid w:val="00525953"/>
    <w:rsid w:val="005259BC"/>
    <w:rsid w:val="00525A9F"/>
    <w:rsid w:val="00525AD5"/>
    <w:rsid w:val="00525B68"/>
    <w:rsid w:val="00525B9D"/>
    <w:rsid w:val="00525EB8"/>
    <w:rsid w:val="00525EC6"/>
    <w:rsid w:val="0052619E"/>
    <w:rsid w:val="005262A1"/>
    <w:rsid w:val="00526323"/>
    <w:rsid w:val="0052640F"/>
    <w:rsid w:val="00526499"/>
    <w:rsid w:val="00526544"/>
    <w:rsid w:val="0052679A"/>
    <w:rsid w:val="00526844"/>
    <w:rsid w:val="005269DF"/>
    <w:rsid w:val="00526A63"/>
    <w:rsid w:val="00526CD3"/>
    <w:rsid w:val="00526D1A"/>
    <w:rsid w:val="00526D5F"/>
    <w:rsid w:val="00527055"/>
    <w:rsid w:val="005270D8"/>
    <w:rsid w:val="00527130"/>
    <w:rsid w:val="00527192"/>
    <w:rsid w:val="005272BC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6E1"/>
    <w:rsid w:val="00530B96"/>
    <w:rsid w:val="00530FD6"/>
    <w:rsid w:val="005313BD"/>
    <w:rsid w:val="00531464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E2B"/>
    <w:rsid w:val="00532EF7"/>
    <w:rsid w:val="00532FC8"/>
    <w:rsid w:val="00533076"/>
    <w:rsid w:val="0053322C"/>
    <w:rsid w:val="0053322D"/>
    <w:rsid w:val="005332B7"/>
    <w:rsid w:val="0053366A"/>
    <w:rsid w:val="00533676"/>
    <w:rsid w:val="00533784"/>
    <w:rsid w:val="005337DE"/>
    <w:rsid w:val="0053383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1C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528"/>
    <w:rsid w:val="00537671"/>
    <w:rsid w:val="005376EB"/>
    <w:rsid w:val="00537883"/>
    <w:rsid w:val="005378AB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4EA"/>
    <w:rsid w:val="00541C7B"/>
    <w:rsid w:val="00541E22"/>
    <w:rsid w:val="00542098"/>
    <w:rsid w:val="005420F5"/>
    <w:rsid w:val="0054215B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C95"/>
    <w:rsid w:val="00542CC9"/>
    <w:rsid w:val="00542D76"/>
    <w:rsid w:val="00542E46"/>
    <w:rsid w:val="0054319A"/>
    <w:rsid w:val="005434CE"/>
    <w:rsid w:val="00543521"/>
    <w:rsid w:val="00543741"/>
    <w:rsid w:val="00543A70"/>
    <w:rsid w:val="00543AB0"/>
    <w:rsid w:val="00543D22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1A8"/>
    <w:rsid w:val="00545450"/>
    <w:rsid w:val="0054556D"/>
    <w:rsid w:val="0054574C"/>
    <w:rsid w:val="00545928"/>
    <w:rsid w:val="0054593A"/>
    <w:rsid w:val="00545A18"/>
    <w:rsid w:val="00545B4F"/>
    <w:rsid w:val="00545C10"/>
    <w:rsid w:val="00545C99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68"/>
    <w:rsid w:val="005511AD"/>
    <w:rsid w:val="005514C8"/>
    <w:rsid w:val="00551598"/>
    <w:rsid w:val="005515E4"/>
    <w:rsid w:val="005516E8"/>
    <w:rsid w:val="00551714"/>
    <w:rsid w:val="005518C7"/>
    <w:rsid w:val="00551AB8"/>
    <w:rsid w:val="00551B01"/>
    <w:rsid w:val="00551B89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B"/>
    <w:rsid w:val="0055303E"/>
    <w:rsid w:val="0055305F"/>
    <w:rsid w:val="0055313F"/>
    <w:rsid w:val="005532C9"/>
    <w:rsid w:val="0055363F"/>
    <w:rsid w:val="00553D40"/>
    <w:rsid w:val="00553FA9"/>
    <w:rsid w:val="00553FB3"/>
    <w:rsid w:val="00554153"/>
    <w:rsid w:val="0055425B"/>
    <w:rsid w:val="005545D5"/>
    <w:rsid w:val="0055472C"/>
    <w:rsid w:val="005547AF"/>
    <w:rsid w:val="00554855"/>
    <w:rsid w:val="00554A89"/>
    <w:rsid w:val="00554DE0"/>
    <w:rsid w:val="0055506D"/>
    <w:rsid w:val="005550C1"/>
    <w:rsid w:val="00555178"/>
    <w:rsid w:val="00555397"/>
    <w:rsid w:val="005554E1"/>
    <w:rsid w:val="00555550"/>
    <w:rsid w:val="00555791"/>
    <w:rsid w:val="0055587F"/>
    <w:rsid w:val="005558A6"/>
    <w:rsid w:val="00555984"/>
    <w:rsid w:val="00555AB9"/>
    <w:rsid w:val="00555BE7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14E"/>
    <w:rsid w:val="00557202"/>
    <w:rsid w:val="00557207"/>
    <w:rsid w:val="00557232"/>
    <w:rsid w:val="0055759A"/>
    <w:rsid w:val="005575FA"/>
    <w:rsid w:val="0055766E"/>
    <w:rsid w:val="0055791C"/>
    <w:rsid w:val="00557997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315"/>
    <w:rsid w:val="00560418"/>
    <w:rsid w:val="00560433"/>
    <w:rsid w:val="00560639"/>
    <w:rsid w:val="00560843"/>
    <w:rsid w:val="00560895"/>
    <w:rsid w:val="005608D4"/>
    <w:rsid w:val="005608DB"/>
    <w:rsid w:val="00560D46"/>
    <w:rsid w:val="00560D71"/>
    <w:rsid w:val="00560FCE"/>
    <w:rsid w:val="0056113B"/>
    <w:rsid w:val="0056123B"/>
    <w:rsid w:val="005617D8"/>
    <w:rsid w:val="00561853"/>
    <w:rsid w:val="0056189C"/>
    <w:rsid w:val="0056196A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1B"/>
    <w:rsid w:val="005630B8"/>
    <w:rsid w:val="005631AF"/>
    <w:rsid w:val="00563296"/>
    <w:rsid w:val="005632B4"/>
    <w:rsid w:val="00563363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5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34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7B5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A75"/>
    <w:rsid w:val="00575BA5"/>
    <w:rsid w:val="00575BE8"/>
    <w:rsid w:val="00575F72"/>
    <w:rsid w:val="00575FD0"/>
    <w:rsid w:val="00576051"/>
    <w:rsid w:val="005760F6"/>
    <w:rsid w:val="00576115"/>
    <w:rsid w:val="0057635F"/>
    <w:rsid w:val="0057677E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CCB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60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81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9E8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930"/>
    <w:rsid w:val="005859F4"/>
    <w:rsid w:val="00585D75"/>
    <w:rsid w:val="00585DB8"/>
    <w:rsid w:val="00585F0D"/>
    <w:rsid w:val="0058628E"/>
    <w:rsid w:val="005862F1"/>
    <w:rsid w:val="0058641A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7B0"/>
    <w:rsid w:val="00587A30"/>
    <w:rsid w:val="00587AFD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1E4"/>
    <w:rsid w:val="005942F0"/>
    <w:rsid w:val="005943AB"/>
    <w:rsid w:val="00594511"/>
    <w:rsid w:val="005946AB"/>
    <w:rsid w:val="00594CAB"/>
    <w:rsid w:val="00594D83"/>
    <w:rsid w:val="00594DA1"/>
    <w:rsid w:val="00594E6C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7019"/>
    <w:rsid w:val="0059722F"/>
    <w:rsid w:val="005976F0"/>
    <w:rsid w:val="005977B9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6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8DC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650"/>
    <w:rsid w:val="005A2828"/>
    <w:rsid w:val="005A2B7C"/>
    <w:rsid w:val="005A2BF8"/>
    <w:rsid w:val="005A2C98"/>
    <w:rsid w:val="005A2D57"/>
    <w:rsid w:val="005A2D60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06"/>
    <w:rsid w:val="005B1375"/>
    <w:rsid w:val="005B13D3"/>
    <w:rsid w:val="005B14AD"/>
    <w:rsid w:val="005B14F2"/>
    <w:rsid w:val="005B1597"/>
    <w:rsid w:val="005B1C72"/>
    <w:rsid w:val="005B1D2B"/>
    <w:rsid w:val="005B1F0E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27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17"/>
    <w:rsid w:val="005B5AFD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C65"/>
    <w:rsid w:val="005B6F44"/>
    <w:rsid w:val="005B7011"/>
    <w:rsid w:val="005B71A8"/>
    <w:rsid w:val="005B75E5"/>
    <w:rsid w:val="005B764F"/>
    <w:rsid w:val="005B7A3B"/>
    <w:rsid w:val="005B7A9F"/>
    <w:rsid w:val="005B7ABA"/>
    <w:rsid w:val="005B7B23"/>
    <w:rsid w:val="005B7D45"/>
    <w:rsid w:val="005B7E18"/>
    <w:rsid w:val="005B7ED6"/>
    <w:rsid w:val="005B7FC4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0FD1"/>
    <w:rsid w:val="005C10A7"/>
    <w:rsid w:val="005C133F"/>
    <w:rsid w:val="005C15FE"/>
    <w:rsid w:val="005C1B77"/>
    <w:rsid w:val="005C1B83"/>
    <w:rsid w:val="005C1D0E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42B"/>
    <w:rsid w:val="005C34C7"/>
    <w:rsid w:val="005C35BE"/>
    <w:rsid w:val="005C3682"/>
    <w:rsid w:val="005C36D8"/>
    <w:rsid w:val="005C36FB"/>
    <w:rsid w:val="005C3740"/>
    <w:rsid w:val="005C3759"/>
    <w:rsid w:val="005C392A"/>
    <w:rsid w:val="005C399B"/>
    <w:rsid w:val="005C3BCF"/>
    <w:rsid w:val="005C3CCA"/>
    <w:rsid w:val="005C3D47"/>
    <w:rsid w:val="005C3F33"/>
    <w:rsid w:val="005C3F41"/>
    <w:rsid w:val="005C3F7E"/>
    <w:rsid w:val="005C437A"/>
    <w:rsid w:val="005C447A"/>
    <w:rsid w:val="005C455F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C96"/>
    <w:rsid w:val="005C5D69"/>
    <w:rsid w:val="005C5DA2"/>
    <w:rsid w:val="005C5F20"/>
    <w:rsid w:val="005C5FBC"/>
    <w:rsid w:val="005C6105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68F"/>
    <w:rsid w:val="005D0740"/>
    <w:rsid w:val="005D07C6"/>
    <w:rsid w:val="005D080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EE"/>
    <w:rsid w:val="005D27F4"/>
    <w:rsid w:val="005D2A59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612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989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5B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1C9"/>
    <w:rsid w:val="005E2251"/>
    <w:rsid w:val="005E2369"/>
    <w:rsid w:val="005E23D9"/>
    <w:rsid w:val="005E2573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96F"/>
    <w:rsid w:val="005E4B73"/>
    <w:rsid w:val="005E4D6B"/>
    <w:rsid w:val="005E4D75"/>
    <w:rsid w:val="005E4E52"/>
    <w:rsid w:val="005E4FAC"/>
    <w:rsid w:val="005E50FB"/>
    <w:rsid w:val="005E5257"/>
    <w:rsid w:val="005E53F3"/>
    <w:rsid w:val="005E5495"/>
    <w:rsid w:val="005E5575"/>
    <w:rsid w:val="005E56BD"/>
    <w:rsid w:val="005E57DE"/>
    <w:rsid w:val="005E59E3"/>
    <w:rsid w:val="005E5B5E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939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8AF"/>
    <w:rsid w:val="005F2FF2"/>
    <w:rsid w:val="005F321C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15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3BF"/>
    <w:rsid w:val="005F7560"/>
    <w:rsid w:val="005F7650"/>
    <w:rsid w:val="005F7A58"/>
    <w:rsid w:val="005F7C6C"/>
    <w:rsid w:val="005F7C76"/>
    <w:rsid w:val="005F7FBA"/>
    <w:rsid w:val="005F7FF6"/>
    <w:rsid w:val="00600005"/>
    <w:rsid w:val="00600047"/>
    <w:rsid w:val="00600215"/>
    <w:rsid w:val="006002EE"/>
    <w:rsid w:val="006005FC"/>
    <w:rsid w:val="00600659"/>
    <w:rsid w:val="006007C9"/>
    <w:rsid w:val="006008A7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CDE"/>
    <w:rsid w:val="00601DF1"/>
    <w:rsid w:val="00601E1D"/>
    <w:rsid w:val="00601E73"/>
    <w:rsid w:val="00601F07"/>
    <w:rsid w:val="0060206C"/>
    <w:rsid w:val="00602143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96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207"/>
    <w:rsid w:val="00604312"/>
    <w:rsid w:val="0060440F"/>
    <w:rsid w:val="0060454F"/>
    <w:rsid w:val="00604574"/>
    <w:rsid w:val="00604714"/>
    <w:rsid w:val="006047BA"/>
    <w:rsid w:val="00604921"/>
    <w:rsid w:val="00604B79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11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42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AE4"/>
    <w:rsid w:val="00610BBC"/>
    <w:rsid w:val="00610BFE"/>
    <w:rsid w:val="00610E15"/>
    <w:rsid w:val="00611167"/>
    <w:rsid w:val="00611197"/>
    <w:rsid w:val="006111C5"/>
    <w:rsid w:val="00611357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1"/>
    <w:rsid w:val="006120DC"/>
    <w:rsid w:val="006120DF"/>
    <w:rsid w:val="00612116"/>
    <w:rsid w:val="00612200"/>
    <w:rsid w:val="006123C9"/>
    <w:rsid w:val="00612457"/>
    <w:rsid w:val="006124E8"/>
    <w:rsid w:val="006124F4"/>
    <w:rsid w:val="0061276F"/>
    <w:rsid w:val="00612806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2"/>
    <w:rsid w:val="006136F7"/>
    <w:rsid w:val="0061376E"/>
    <w:rsid w:val="00613859"/>
    <w:rsid w:val="00613872"/>
    <w:rsid w:val="0061390A"/>
    <w:rsid w:val="006139D2"/>
    <w:rsid w:val="006139EC"/>
    <w:rsid w:val="00613AF5"/>
    <w:rsid w:val="00613B83"/>
    <w:rsid w:val="00613B96"/>
    <w:rsid w:val="00613D36"/>
    <w:rsid w:val="00613DD6"/>
    <w:rsid w:val="00613DF3"/>
    <w:rsid w:val="00613EB8"/>
    <w:rsid w:val="0061405B"/>
    <w:rsid w:val="0061411E"/>
    <w:rsid w:val="0061412B"/>
    <w:rsid w:val="0061433B"/>
    <w:rsid w:val="00614466"/>
    <w:rsid w:val="006144AF"/>
    <w:rsid w:val="00614616"/>
    <w:rsid w:val="00614822"/>
    <w:rsid w:val="00614873"/>
    <w:rsid w:val="006148BF"/>
    <w:rsid w:val="00614997"/>
    <w:rsid w:val="00614C62"/>
    <w:rsid w:val="00614CBB"/>
    <w:rsid w:val="00614CF0"/>
    <w:rsid w:val="00614CFB"/>
    <w:rsid w:val="00614E6C"/>
    <w:rsid w:val="00614F34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D15"/>
    <w:rsid w:val="00615DBE"/>
    <w:rsid w:val="00615E38"/>
    <w:rsid w:val="00616021"/>
    <w:rsid w:val="0061603E"/>
    <w:rsid w:val="0061616D"/>
    <w:rsid w:val="006163CD"/>
    <w:rsid w:val="00616410"/>
    <w:rsid w:val="00616417"/>
    <w:rsid w:val="0061645A"/>
    <w:rsid w:val="00616A0D"/>
    <w:rsid w:val="00616A16"/>
    <w:rsid w:val="00616A95"/>
    <w:rsid w:val="00616B23"/>
    <w:rsid w:val="00616CE4"/>
    <w:rsid w:val="00617043"/>
    <w:rsid w:val="00617134"/>
    <w:rsid w:val="00617155"/>
    <w:rsid w:val="00617213"/>
    <w:rsid w:val="00617342"/>
    <w:rsid w:val="0061737F"/>
    <w:rsid w:val="0061750D"/>
    <w:rsid w:val="00617617"/>
    <w:rsid w:val="0061763D"/>
    <w:rsid w:val="00617674"/>
    <w:rsid w:val="00617698"/>
    <w:rsid w:val="006176CE"/>
    <w:rsid w:val="0061774C"/>
    <w:rsid w:val="00617968"/>
    <w:rsid w:val="00617AB8"/>
    <w:rsid w:val="00617B8F"/>
    <w:rsid w:val="00617C31"/>
    <w:rsid w:val="00617C4D"/>
    <w:rsid w:val="00617E73"/>
    <w:rsid w:val="00617F9E"/>
    <w:rsid w:val="00620082"/>
    <w:rsid w:val="0062074D"/>
    <w:rsid w:val="00620758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2FF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238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75"/>
    <w:rsid w:val="006306ED"/>
    <w:rsid w:val="006308E8"/>
    <w:rsid w:val="00630909"/>
    <w:rsid w:val="006309E9"/>
    <w:rsid w:val="00630A07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141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70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58B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4F99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657"/>
    <w:rsid w:val="00637994"/>
    <w:rsid w:val="00637B5A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B99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8AE"/>
    <w:rsid w:val="00642AE4"/>
    <w:rsid w:val="00642D01"/>
    <w:rsid w:val="00642EBD"/>
    <w:rsid w:val="00642ED3"/>
    <w:rsid w:val="00643077"/>
    <w:rsid w:val="00643192"/>
    <w:rsid w:val="0064339C"/>
    <w:rsid w:val="006434A0"/>
    <w:rsid w:val="00643597"/>
    <w:rsid w:val="006435AC"/>
    <w:rsid w:val="006435BE"/>
    <w:rsid w:val="00643671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4E82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A14"/>
    <w:rsid w:val="00646BFA"/>
    <w:rsid w:val="00646CCE"/>
    <w:rsid w:val="00646E64"/>
    <w:rsid w:val="00646F17"/>
    <w:rsid w:val="00646F18"/>
    <w:rsid w:val="0064708E"/>
    <w:rsid w:val="006471AE"/>
    <w:rsid w:val="006471E1"/>
    <w:rsid w:val="0064753B"/>
    <w:rsid w:val="0064776F"/>
    <w:rsid w:val="0064794E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7CF"/>
    <w:rsid w:val="006539DC"/>
    <w:rsid w:val="006539F9"/>
    <w:rsid w:val="00653ACC"/>
    <w:rsid w:val="00653AFB"/>
    <w:rsid w:val="00653EFE"/>
    <w:rsid w:val="00654038"/>
    <w:rsid w:val="006540CB"/>
    <w:rsid w:val="0065428D"/>
    <w:rsid w:val="00654348"/>
    <w:rsid w:val="006543BE"/>
    <w:rsid w:val="00654492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46"/>
    <w:rsid w:val="0065726A"/>
    <w:rsid w:val="006572FD"/>
    <w:rsid w:val="006573EA"/>
    <w:rsid w:val="00657644"/>
    <w:rsid w:val="0065767D"/>
    <w:rsid w:val="006577C6"/>
    <w:rsid w:val="0065784C"/>
    <w:rsid w:val="00657915"/>
    <w:rsid w:val="00657C4D"/>
    <w:rsid w:val="00657CF9"/>
    <w:rsid w:val="00657E55"/>
    <w:rsid w:val="00657EAB"/>
    <w:rsid w:val="00657EC6"/>
    <w:rsid w:val="00657FAA"/>
    <w:rsid w:val="006602F8"/>
    <w:rsid w:val="0066030C"/>
    <w:rsid w:val="00660341"/>
    <w:rsid w:val="006603E6"/>
    <w:rsid w:val="00660811"/>
    <w:rsid w:val="00660930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294"/>
    <w:rsid w:val="00662351"/>
    <w:rsid w:val="0066246B"/>
    <w:rsid w:val="00662569"/>
    <w:rsid w:val="0066285A"/>
    <w:rsid w:val="00662D9E"/>
    <w:rsid w:val="00662EE2"/>
    <w:rsid w:val="0066304C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4A2"/>
    <w:rsid w:val="00664526"/>
    <w:rsid w:val="006646A6"/>
    <w:rsid w:val="006646AD"/>
    <w:rsid w:val="006646CA"/>
    <w:rsid w:val="006648A6"/>
    <w:rsid w:val="006649EB"/>
    <w:rsid w:val="00664BE9"/>
    <w:rsid w:val="00664C49"/>
    <w:rsid w:val="00664CB6"/>
    <w:rsid w:val="006650B7"/>
    <w:rsid w:val="0066524D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47"/>
    <w:rsid w:val="006734E1"/>
    <w:rsid w:val="0067368D"/>
    <w:rsid w:val="00673917"/>
    <w:rsid w:val="00673B15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0C"/>
    <w:rsid w:val="00675623"/>
    <w:rsid w:val="0067562B"/>
    <w:rsid w:val="006757D9"/>
    <w:rsid w:val="0067585A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8A8"/>
    <w:rsid w:val="006778CE"/>
    <w:rsid w:val="00677AD6"/>
    <w:rsid w:val="00677C2F"/>
    <w:rsid w:val="00677C5A"/>
    <w:rsid w:val="00677D20"/>
    <w:rsid w:val="00677E46"/>
    <w:rsid w:val="00680399"/>
    <w:rsid w:val="00680401"/>
    <w:rsid w:val="006805E5"/>
    <w:rsid w:val="0068096F"/>
    <w:rsid w:val="006809D7"/>
    <w:rsid w:val="00680B0C"/>
    <w:rsid w:val="00680B67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49B"/>
    <w:rsid w:val="006817A0"/>
    <w:rsid w:val="006819E5"/>
    <w:rsid w:val="00681C3F"/>
    <w:rsid w:val="00681D17"/>
    <w:rsid w:val="00681F07"/>
    <w:rsid w:val="00681F7E"/>
    <w:rsid w:val="00682120"/>
    <w:rsid w:val="006824B9"/>
    <w:rsid w:val="00682752"/>
    <w:rsid w:val="006828A8"/>
    <w:rsid w:val="00682941"/>
    <w:rsid w:val="00682A97"/>
    <w:rsid w:val="00682C9C"/>
    <w:rsid w:val="00683132"/>
    <w:rsid w:val="0068316D"/>
    <w:rsid w:val="006832B1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5A0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54D"/>
    <w:rsid w:val="00686561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18"/>
    <w:rsid w:val="006872AC"/>
    <w:rsid w:val="0068751C"/>
    <w:rsid w:val="00687721"/>
    <w:rsid w:val="00687749"/>
    <w:rsid w:val="00687781"/>
    <w:rsid w:val="00687908"/>
    <w:rsid w:val="00687A86"/>
    <w:rsid w:val="00687B1F"/>
    <w:rsid w:val="00687BF4"/>
    <w:rsid w:val="00687CDD"/>
    <w:rsid w:val="006901E7"/>
    <w:rsid w:val="006903A8"/>
    <w:rsid w:val="006903F2"/>
    <w:rsid w:val="00690436"/>
    <w:rsid w:val="00690560"/>
    <w:rsid w:val="006905F6"/>
    <w:rsid w:val="0069065A"/>
    <w:rsid w:val="00690831"/>
    <w:rsid w:val="00690B0E"/>
    <w:rsid w:val="006910F0"/>
    <w:rsid w:val="00691156"/>
    <w:rsid w:val="00691173"/>
    <w:rsid w:val="00691550"/>
    <w:rsid w:val="006915B0"/>
    <w:rsid w:val="0069165D"/>
    <w:rsid w:val="0069166A"/>
    <w:rsid w:val="00691B76"/>
    <w:rsid w:val="00691C13"/>
    <w:rsid w:val="00691D21"/>
    <w:rsid w:val="00691D36"/>
    <w:rsid w:val="00691D3C"/>
    <w:rsid w:val="00691DE5"/>
    <w:rsid w:val="00691EFC"/>
    <w:rsid w:val="00691F8A"/>
    <w:rsid w:val="00692275"/>
    <w:rsid w:val="006929AF"/>
    <w:rsid w:val="00692C25"/>
    <w:rsid w:val="00692DD7"/>
    <w:rsid w:val="00692DE1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22"/>
    <w:rsid w:val="006943F4"/>
    <w:rsid w:val="0069453B"/>
    <w:rsid w:val="0069462C"/>
    <w:rsid w:val="006946F8"/>
    <w:rsid w:val="0069481F"/>
    <w:rsid w:val="0069485C"/>
    <w:rsid w:val="006949A1"/>
    <w:rsid w:val="00694A20"/>
    <w:rsid w:val="00694C62"/>
    <w:rsid w:val="00694CBD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6F9"/>
    <w:rsid w:val="00697769"/>
    <w:rsid w:val="00697B06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59C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898"/>
    <w:rsid w:val="006A3975"/>
    <w:rsid w:val="006A3BA5"/>
    <w:rsid w:val="006A3C31"/>
    <w:rsid w:val="006A3CF4"/>
    <w:rsid w:val="006A3FE3"/>
    <w:rsid w:val="006A4044"/>
    <w:rsid w:val="006A408D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BE7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59"/>
    <w:rsid w:val="006A6DB5"/>
    <w:rsid w:val="006A6E7F"/>
    <w:rsid w:val="006A6F09"/>
    <w:rsid w:val="006A7010"/>
    <w:rsid w:val="006A7257"/>
    <w:rsid w:val="006A7356"/>
    <w:rsid w:val="006A74A9"/>
    <w:rsid w:val="006A7622"/>
    <w:rsid w:val="006A785E"/>
    <w:rsid w:val="006A798E"/>
    <w:rsid w:val="006A79F1"/>
    <w:rsid w:val="006A7A67"/>
    <w:rsid w:val="006A7C1C"/>
    <w:rsid w:val="006B0173"/>
    <w:rsid w:val="006B02A0"/>
    <w:rsid w:val="006B02BC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1F8B"/>
    <w:rsid w:val="006B2049"/>
    <w:rsid w:val="006B2061"/>
    <w:rsid w:val="006B2164"/>
    <w:rsid w:val="006B21BC"/>
    <w:rsid w:val="006B248C"/>
    <w:rsid w:val="006B24C1"/>
    <w:rsid w:val="006B258E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61"/>
    <w:rsid w:val="006B3EDD"/>
    <w:rsid w:val="006B41D1"/>
    <w:rsid w:val="006B41E3"/>
    <w:rsid w:val="006B425F"/>
    <w:rsid w:val="006B43FC"/>
    <w:rsid w:val="006B44EF"/>
    <w:rsid w:val="006B4517"/>
    <w:rsid w:val="006B45F3"/>
    <w:rsid w:val="006B4670"/>
    <w:rsid w:val="006B49B6"/>
    <w:rsid w:val="006B4CC8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1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895"/>
    <w:rsid w:val="006B6995"/>
    <w:rsid w:val="006B6A26"/>
    <w:rsid w:val="006B6AB1"/>
    <w:rsid w:val="006B6B0F"/>
    <w:rsid w:val="006B6BC6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9E7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7F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41DD"/>
    <w:rsid w:val="006C44BD"/>
    <w:rsid w:val="006C44F0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480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0A"/>
    <w:rsid w:val="006C67D6"/>
    <w:rsid w:val="006C6AE9"/>
    <w:rsid w:val="006C6C31"/>
    <w:rsid w:val="006C6FDD"/>
    <w:rsid w:val="006C7088"/>
    <w:rsid w:val="006C7451"/>
    <w:rsid w:val="006C7643"/>
    <w:rsid w:val="006C76B9"/>
    <w:rsid w:val="006C7855"/>
    <w:rsid w:val="006C7AD8"/>
    <w:rsid w:val="006C7CBF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D67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BC4"/>
    <w:rsid w:val="006D2C25"/>
    <w:rsid w:val="006D2CD3"/>
    <w:rsid w:val="006D2D19"/>
    <w:rsid w:val="006D2E9B"/>
    <w:rsid w:val="006D3000"/>
    <w:rsid w:val="006D3594"/>
    <w:rsid w:val="006D3A8E"/>
    <w:rsid w:val="006D3D6D"/>
    <w:rsid w:val="006D3D72"/>
    <w:rsid w:val="006D3E9E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8FF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0E9"/>
    <w:rsid w:val="006D61E0"/>
    <w:rsid w:val="006D622A"/>
    <w:rsid w:val="006D64BB"/>
    <w:rsid w:val="006D64C0"/>
    <w:rsid w:val="006D6531"/>
    <w:rsid w:val="006D673A"/>
    <w:rsid w:val="006D67B2"/>
    <w:rsid w:val="006D67F8"/>
    <w:rsid w:val="006D68C3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612"/>
    <w:rsid w:val="006E08DF"/>
    <w:rsid w:val="006E0934"/>
    <w:rsid w:val="006E0972"/>
    <w:rsid w:val="006E0E21"/>
    <w:rsid w:val="006E0EEE"/>
    <w:rsid w:val="006E0FFD"/>
    <w:rsid w:val="006E103B"/>
    <w:rsid w:val="006E1078"/>
    <w:rsid w:val="006E132E"/>
    <w:rsid w:val="006E13C8"/>
    <w:rsid w:val="006E1446"/>
    <w:rsid w:val="006E14EA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398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49A"/>
    <w:rsid w:val="006E5562"/>
    <w:rsid w:val="006E55BB"/>
    <w:rsid w:val="006E5650"/>
    <w:rsid w:val="006E5759"/>
    <w:rsid w:val="006E5964"/>
    <w:rsid w:val="006E5C30"/>
    <w:rsid w:val="006E5CEA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21C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AB6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085"/>
    <w:rsid w:val="006F1262"/>
    <w:rsid w:val="006F1511"/>
    <w:rsid w:val="006F164D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473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FB"/>
    <w:rsid w:val="006F3A5B"/>
    <w:rsid w:val="006F3A60"/>
    <w:rsid w:val="006F3AC0"/>
    <w:rsid w:val="006F3C2D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D57"/>
    <w:rsid w:val="006F4E48"/>
    <w:rsid w:val="006F4FB5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9A5"/>
    <w:rsid w:val="006F5A35"/>
    <w:rsid w:val="006F5DF4"/>
    <w:rsid w:val="006F5E12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538"/>
    <w:rsid w:val="006F75BF"/>
    <w:rsid w:val="006F76ED"/>
    <w:rsid w:val="006F791F"/>
    <w:rsid w:val="006F7971"/>
    <w:rsid w:val="006F79D3"/>
    <w:rsid w:val="006F7B15"/>
    <w:rsid w:val="006F7D26"/>
    <w:rsid w:val="007000AE"/>
    <w:rsid w:val="00700141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04"/>
    <w:rsid w:val="00700958"/>
    <w:rsid w:val="00700975"/>
    <w:rsid w:val="00700B4E"/>
    <w:rsid w:val="00700BD1"/>
    <w:rsid w:val="00700D08"/>
    <w:rsid w:val="00700D93"/>
    <w:rsid w:val="00700E08"/>
    <w:rsid w:val="00700E31"/>
    <w:rsid w:val="00701015"/>
    <w:rsid w:val="0070104A"/>
    <w:rsid w:val="007010E3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6AC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462"/>
    <w:rsid w:val="00703606"/>
    <w:rsid w:val="00703743"/>
    <w:rsid w:val="00703778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CDA"/>
    <w:rsid w:val="00704F0C"/>
    <w:rsid w:val="00704F78"/>
    <w:rsid w:val="00705024"/>
    <w:rsid w:val="00705044"/>
    <w:rsid w:val="0070506C"/>
    <w:rsid w:val="00705072"/>
    <w:rsid w:val="007052AB"/>
    <w:rsid w:val="00705303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0C3"/>
    <w:rsid w:val="007061EA"/>
    <w:rsid w:val="007062EC"/>
    <w:rsid w:val="00706304"/>
    <w:rsid w:val="0070638E"/>
    <w:rsid w:val="007065D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F"/>
    <w:rsid w:val="00707DD8"/>
    <w:rsid w:val="007100EB"/>
    <w:rsid w:val="00710112"/>
    <w:rsid w:val="00710178"/>
    <w:rsid w:val="00710549"/>
    <w:rsid w:val="00710803"/>
    <w:rsid w:val="00710912"/>
    <w:rsid w:val="00710924"/>
    <w:rsid w:val="007109C7"/>
    <w:rsid w:val="00710B18"/>
    <w:rsid w:val="00710DFE"/>
    <w:rsid w:val="00710FBE"/>
    <w:rsid w:val="00711057"/>
    <w:rsid w:val="00711195"/>
    <w:rsid w:val="00711614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841"/>
    <w:rsid w:val="00713947"/>
    <w:rsid w:val="00713AB8"/>
    <w:rsid w:val="00713B38"/>
    <w:rsid w:val="00713BD0"/>
    <w:rsid w:val="00713ECD"/>
    <w:rsid w:val="00713F52"/>
    <w:rsid w:val="00714128"/>
    <w:rsid w:val="007141AB"/>
    <w:rsid w:val="00714268"/>
    <w:rsid w:val="00714429"/>
    <w:rsid w:val="007144F0"/>
    <w:rsid w:val="00714559"/>
    <w:rsid w:val="0071457A"/>
    <w:rsid w:val="00714622"/>
    <w:rsid w:val="00714957"/>
    <w:rsid w:val="00714A3A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8A8"/>
    <w:rsid w:val="00717D77"/>
    <w:rsid w:val="00717EAD"/>
    <w:rsid w:val="00717F14"/>
    <w:rsid w:val="00717FB5"/>
    <w:rsid w:val="00720120"/>
    <w:rsid w:val="007201FA"/>
    <w:rsid w:val="00720361"/>
    <w:rsid w:val="00720382"/>
    <w:rsid w:val="00720625"/>
    <w:rsid w:val="007206DB"/>
    <w:rsid w:val="0072072C"/>
    <w:rsid w:val="00720AD4"/>
    <w:rsid w:val="00720D82"/>
    <w:rsid w:val="00721576"/>
    <w:rsid w:val="007216AD"/>
    <w:rsid w:val="00721837"/>
    <w:rsid w:val="00721A6F"/>
    <w:rsid w:val="00721B4D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AE"/>
    <w:rsid w:val="00722AB8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02"/>
    <w:rsid w:val="007236BD"/>
    <w:rsid w:val="0072377D"/>
    <w:rsid w:val="00723848"/>
    <w:rsid w:val="007238D8"/>
    <w:rsid w:val="00723A05"/>
    <w:rsid w:val="00723AE2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27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46A"/>
    <w:rsid w:val="00725492"/>
    <w:rsid w:val="00725515"/>
    <w:rsid w:val="0072562F"/>
    <w:rsid w:val="00725703"/>
    <w:rsid w:val="0072585F"/>
    <w:rsid w:val="0072591C"/>
    <w:rsid w:val="00725A8A"/>
    <w:rsid w:val="00725A97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90"/>
    <w:rsid w:val="007276AF"/>
    <w:rsid w:val="00727851"/>
    <w:rsid w:val="00727864"/>
    <w:rsid w:val="007278D7"/>
    <w:rsid w:val="007279B5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88E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46"/>
    <w:rsid w:val="007343FC"/>
    <w:rsid w:val="00734432"/>
    <w:rsid w:val="0073448C"/>
    <w:rsid w:val="00734687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36F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50"/>
    <w:rsid w:val="00736484"/>
    <w:rsid w:val="00736517"/>
    <w:rsid w:val="007365F7"/>
    <w:rsid w:val="00736768"/>
    <w:rsid w:val="007367E6"/>
    <w:rsid w:val="0073691F"/>
    <w:rsid w:val="007369AC"/>
    <w:rsid w:val="00736A83"/>
    <w:rsid w:val="00736B35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602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A8B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869"/>
    <w:rsid w:val="00744AA6"/>
    <w:rsid w:val="00744FA7"/>
    <w:rsid w:val="00745057"/>
    <w:rsid w:val="00745110"/>
    <w:rsid w:val="007452EC"/>
    <w:rsid w:val="0074538E"/>
    <w:rsid w:val="007453A5"/>
    <w:rsid w:val="00745415"/>
    <w:rsid w:val="00745602"/>
    <w:rsid w:val="007456C9"/>
    <w:rsid w:val="00745820"/>
    <w:rsid w:val="007458E1"/>
    <w:rsid w:val="007458EF"/>
    <w:rsid w:val="00745999"/>
    <w:rsid w:val="007459FE"/>
    <w:rsid w:val="00745E12"/>
    <w:rsid w:val="00745E2B"/>
    <w:rsid w:val="00745EBF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ADD"/>
    <w:rsid w:val="00751B0A"/>
    <w:rsid w:val="00751CEA"/>
    <w:rsid w:val="00752005"/>
    <w:rsid w:val="00752030"/>
    <w:rsid w:val="0075264B"/>
    <w:rsid w:val="007526E3"/>
    <w:rsid w:val="00752778"/>
    <w:rsid w:val="00752789"/>
    <w:rsid w:val="0075282B"/>
    <w:rsid w:val="0075284D"/>
    <w:rsid w:val="0075296D"/>
    <w:rsid w:val="00752A8B"/>
    <w:rsid w:val="00752BD1"/>
    <w:rsid w:val="00752D04"/>
    <w:rsid w:val="00752D3E"/>
    <w:rsid w:val="00752F68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4E8A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64B"/>
    <w:rsid w:val="007558B7"/>
    <w:rsid w:val="00755A90"/>
    <w:rsid w:val="00755E6F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2AD"/>
    <w:rsid w:val="0076051B"/>
    <w:rsid w:val="0076071B"/>
    <w:rsid w:val="007609D7"/>
    <w:rsid w:val="00760ADE"/>
    <w:rsid w:val="00760D3A"/>
    <w:rsid w:val="00760F9C"/>
    <w:rsid w:val="0076105E"/>
    <w:rsid w:val="00761081"/>
    <w:rsid w:val="00761321"/>
    <w:rsid w:val="00761627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57C"/>
    <w:rsid w:val="00763775"/>
    <w:rsid w:val="007637D9"/>
    <w:rsid w:val="00763880"/>
    <w:rsid w:val="00763895"/>
    <w:rsid w:val="00763DF9"/>
    <w:rsid w:val="00763EC4"/>
    <w:rsid w:val="00763FB7"/>
    <w:rsid w:val="00764090"/>
    <w:rsid w:val="00764227"/>
    <w:rsid w:val="007642BB"/>
    <w:rsid w:val="00764478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48C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8DA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0A56"/>
    <w:rsid w:val="007713FD"/>
    <w:rsid w:val="0077147C"/>
    <w:rsid w:val="007714A1"/>
    <w:rsid w:val="0077178F"/>
    <w:rsid w:val="007717A7"/>
    <w:rsid w:val="007719CB"/>
    <w:rsid w:val="00771A2C"/>
    <w:rsid w:val="00771AD4"/>
    <w:rsid w:val="00771CA1"/>
    <w:rsid w:val="00771F8D"/>
    <w:rsid w:val="0077233D"/>
    <w:rsid w:val="007723DB"/>
    <w:rsid w:val="007725CB"/>
    <w:rsid w:val="0077291E"/>
    <w:rsid w:val="00772C1E"/>
    <w:rsid w:val="00773115"/>
    <w:rsid w:val="00773124"/>
    <w:rsid w:val="00773529"/>
    <w:rsid w:val="007735E0"/>
    <w:rsid w:val="00773610"/>
    <w:rsid w:val="00773794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3AF"/>
    <w:rsid w:val="007745CD"/>
    <w:rsid w:val="0077462F"/>
    <w:rsid w:val="007746D4"/>
    <w:rsid w:val="007746F2"/>
    <w:rsid w:val="007747F5"/>
    <w:rsid w:val="007748C1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6EF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182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E93"/>
    <w:rsid w:val="00780EB0"/>
    <w:rsid w:val="00780F09"/>
    <w:rsid w:val="00780F2B"/>
    <w:rsid w:val="00780FD5"/>
    <w:rsid w:val="00780FD9"/>
    <w:rsid w:val="007810DB"/>
    <w:rsid w:val="007811EB"/>
    <w:rsid w:val="007815C4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A12"/>
    <w:rsid w:val="00782A21"/>
    <w:rsid w:val="00782F1C"/>
    <w:rsid w:val="00783184"/>
    <w:rsid w:val="007834E8"/>
    <w:rsid w:val="00783749"/>
    <w:rsid w:val="00783800"/>
    <w:rsid w:val="0078383B"/>
    <w:rsid w:val="007839EB"/>
    <w:rsid w:val="007839EF"/>
    <w:rsid w:val="00783A47"/>
    <w:rsid w:val="00783AE2"/>
    <w:rsid w:val="00783AF9"/>
    <w:rsid w:val="00783B1F"/>
    <w:rsid w:val="00783CD2"/>
    <w:rsid w:val="00783DA4"/>
    <w:rsid w:val="00783F9D"/>
    <w:rsid w:val="00784139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9C1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A78"/>
    <w:rsid w:val="00786C51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B1"/>
    <w:rsid w:val="007923DF"/>
    <w:rsid w:val="00792627"/>
    <w:rsid w:val="00792655"/>
    <w:rsid w:val="007928A8"/>
    <w:rsid w:val="00792A7F"/>
    <w:rsid w:val="00792AF5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3E48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421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52"/>
    <w:rsid w:val="00795FE3"/>
    <w:rsid w:val="0079603E"/>
    <w:rsid w:val="007963D6"/>
    <w:rsid w:val="00796482"/>
    <w:rsid w:val="007964ED"/>
    <w:rsid w:val="0079660D"/>
    <w:rsid w:val="007966B2"/>
    <w:rsid w:val="007967A5"/>
    <w:rsid w:val="007968BF"/>
    <w:rsid w:val="007968D3"/>
    <w:rsid w:val="00796A3A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AE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98"/>
    <w:rsid w:val="007A0DFE"/>
    <w:rsid w:val="007A0E81"/>
    <w:rsid w:val="007A1186"/>
    <w:rsid w:val="007A11D1"/>
    <w:rsid w:val="007A1530"/>
    <w:rsid w:val="007A1724"/>
    <w:rsid w:val="007A1813"/>
    <w:rsid w:val="007A1854"/>
    <w:rsid w:val="007A187B"/>
    <w:rsid w:val="007A18BE"/>
    <w:rsid w:val="007A1960"/>
    <w:rsid w:val="007A1C35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A"/>
    <w:rsid w:val="007A2A6D"/>
    <w:rsid w:val="007A2D63"/>
    <w:rsid w:val="007A2EA0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3C7D"/>
    <w:rsid w:val="007A41F3"/>
    <w:rsid w:val="007A4265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14D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E78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0A1"/>
    <w:rsid w:val="007B03E1"/>
    <w:rsid w:val="007B03EC"/>
    <w:rsid w:val="007B074C"/>
    <w:rsid w:val="007B07DB"/>
    <w:rsid w:val="007B08E4"/>
    <w:rsid w:val="007B091F"/>
    <w:rsid w:val="007B0A7C"/>
    <w:rsid w:val="007B0B6C"/>
    <w:rsid w:val="007B0C4F"/>
    <w:rsid w:val="007B0DEF"/>
    <w:rsid w:val="007B0E79"/>
    <w:rsid w:val="007B0FCE"/>
    <w:rsid w:val="007B1034"/>
    <w:rsid w:val="007B11E3"/>
    <w:rsid w:val="007B1244"/>
    <w:rsid w:val="007B12EA"/>
    <w:rsid w:val="007B1391"/>
    <w:rsid w:val="007B159A"/>
    <w:rsid w:val="007B185E"/>
    <w:rsid w:val="007B19FA"/>
    <w:rsid w:val="007B1AE4"/>
    <w:rsid w:val="007B1BA2"/>
    <w:rsid w:val="007B1BF1"/>
    <w:rsid w:val="007B1CB7"/>
    <w:rsid w:val="007B1CC6"/>
    <w:rsid w:val="007B1D4A"/>
    <w:rsid w:val="007B1F12"/>
    <w:rsid w:val="007B2016"/>
    <w:rsid w:val="007B208E"/>
    <w:rsid w:val="007B20EC"/>
    <w:rsid w:val="007B245D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2D9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88"/>
    <w:rsid w:val="007B3BF7"/>
    <w:rsid w:val="007B3D4F"/>
    <w:rsid w:val="007B3D75"/>
    <w:rsid w:val="007B3D8C"/>
    <w:rsid w:val="007B43EB"/>
    <w:rsid w:val="007B441E"/>
    <w:rsid w:val="007B465A"/>
    <w:rsid w:val="007B487E"/>
    <w:rsid w:val="007B495F"/>
    <w:rsid w:val="007B49DD"/>
    <w:rsid w:val="007B4AA4"/>
    <w:rsid w:val="007B4C81"/>
    <w:rsid w:val="007B4C99"/>
    <w:rsid w:val="007B4CEC"/>
    <w:rsid w:val="007B4EFD"/>
    <w:rsid w:val="007B4F25"/>
    <w:rsid w:val="007B50F5"/>
    <w:rsid w:val="007B51EE"/>
    <w:rsid w:val="007B534D"/>
    <w:rsid w:val="007B560B"/>
    <w:rsid w:val="007B566B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4F1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17C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7ED"/>
    <w:rsid w:val="007C38E5"/>
    <w:rsid w:val="007C38E6"/>
    <w:rsid w:val="007C3AC5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632"/>
    <w:rsid w:val="007C5820"/>
    <w:rsid w:val="007C5D48"/>
    <w:rsid w:val="007C619D"/>
    <w:rsid w:val="007C61AD"/>
    <w:rsid w:val="007C622C"/>
    <w:rsid w:val="007C62C4"/>
    <w:rsid w:val="007C652A"/>
    <w:rsid w:val="007C652D"/>
    <w:rsid w:val="007C6567"/>
    <w:rsid w:val="007C6685"/>
    <w:rsid w:val="007C66D1"/>
    <w:rsid w:val="007C6806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6B1"/>
    <w:rsid w:val="007D1782"/>
    <w:rsid w:val="007D1A06"/>
    <w:rsid w:val="007D1AE0"/>
    <w:rsid w:val="007D1B60"/>
    <w:rsid w:val="007D20BB"/>
    <w:rsid w:val="007D2102"/>
    <w:rsid w:val="007D2241"/>
    <w:rsid w:val="007D23A9"/>
    <w:rsid w:val="007D2636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277"/>
    <w:rsid w:val="007D3381"/>
    <w:rsid w:val="007D3568"/>
    <w:rsid w:val="007D3602"/>
    <w:rsid w:val="007D38A0"/>
    <w:rsid w:val="007D3CB8"/>
    <w:rsid w:val="007D3CF1"/>
    <w:rsid w:val="007D3EB5"/>
    <w:rsid w:val="007D4118"/>
    <w:rsid w:val="007D427D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577"/>
    <w:rsid w:val="007D67B4"/>
    <w:rsid w:val="007D69E6"/>
    <w:rsid w:val="007D6C96"/>
    <w:rsid w:val="007D6D8C"/>
    <w:rsid w:val="007D6DF6"/>
    <w:rsid w:val="007D6E68"/>
    <w:rsid w:val="007D6ED2"/>
    <w:rsid w:val="007D7102"/>
    <w:rsid w:val="007D74C1"/>
    <w:rsid w:val="007D757D"/>
    <w:rsid w:val="007D77D8"/>
    <w:rsid w:val="007D7AC8"/>
    <w:rsid w:val="007D7B1E"/>
    <w:rsid w:val="007D7C63"/>
    <w:rsid w:val="007E032F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35"/>
    <w:rsid w:val="007E1757"/>
    <w:rsid w:val="007E17B3"/>
    <w:rsid w:val="007E17D6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DC"/>
    <w:rsid w:val="007E243E"/>
    <w:rsid w:val="007E263C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BBC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AB7"/>
    <w:rsid w:val="007E4B2D"/>
    <w:rsid w:val="007E4B7B"/>
    <w:rsid w:val="007E4BCC"/>
    <w:rsid w:val="007E4BE7"/>
    <w:rsid w:val="007E4BF5"/>
    <w:rsid w:val="007E4C77"/>
    <w:rsid w:val="007E4D73"/>
    <w:rsid w:val="007E4DD6"/>
    <w:rsid w:val="007E50C5"/>
    <w:rsid w:val="007E5154"/>
    <w:rsid w:val="007E51D2"/>
    <w:rsid w:val="007E51FF"/>
    <w:rsid w:val="007E5249"/>
    <w:rsid w:val="007E5337"/>
    <w:rsid w:val="007E53A6"/>
    <w:rsid w:val="007E5469"/>
    <w:rsid w:val="007E5667"/>
    <w:rsid w:val="007E584C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6E37"/>
    <w:rsid w:val="007E7059"/>
    <w:rsid w:val="007E7095"/>
    <w:rsid w:val="007E71DA"/>
    <w:rsid w:val="007E7607"/>
    <w:rsid w:val="007E760B"/>
    <w:rsid w:val="007E760D"/>
    <w:rsid w:val="007E779B"/>
    <w:rsid w:val="007E77CF"/>
    <w:rsid w:val="007E781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0FA9"/>
    <w:rsid w:val="007F1005"/>
    <w:rsid w:val="007F1547"/>
    <w:rsid w:val="007F15BB"/>
    <w:rsid w:val="007F18D6"/>
    <w:rsid w:val="007F18E2"/>
    <w:rsid w:val="007F1D13"/>
    <w:rsid w:val="007F1F2D"/>
    <w:rsid w:val="007F2286"/>
    <w:rsid w:val="007F22F6"/>
    <w:rsid w:val="007F24C7"/>
    <w:rsid w:val="007F2500"/>
    <w:rsid w:val="007F275A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376"/>
    <w:rsid w:val="007F3442"/>
    <w:rsid w:val="007F348D"/>
    <w:rsid w:val="007F35BB"/>
    <w:rsid w:val="007F361F"/>
    <w:rsid w:val="007F367D"/>
    <w:rsid w:val="007F379B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C9A"/>
    <w:rsid w:val="007F5E75"/>
    <w:rsid w:val="007F61E7"/>
    <w:rsid w:val="007F6219"/>
    <w:rsid w:val="007F6290"/>
    <w:rsid w:val="007F6327"/>
    <w:rsid w:val="007F643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32A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8E2"/>
    <w:rsid w:val="00801C94"/>
    <w:rsid w:val="00801E0A"/>
    <w:rsid w:val="00801E29"/>
    <w:rsid w:val="00801E3E"/>
    <w:rsid w:val="00801F07"/>
    <w:rsid w:val="00802045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3"/>
    <w:rsid w:val="00802EF5"/>
    <w:rsid w:val="00803132"/>
    <w:rsid w:val="0080323C"/>
    <w:rsid w:val="00803257"/>
    <w:rsid w:val="0080370C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823"/>
    <w:rsid w:val="00805987"/>
    <w:rsid w:val="00805990"/>
    <w:rsid w:val="00805C13"/>
    <w:rsid w:val="00805D7B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10C"/>
    <w:rsid w:val="0081211C"/>
    <w:rsid w:val="008121AF"/>
    <w:rsid w:val="008123F9"/>
    <w:rsid w:val="0081264D"/>
    <w:rsid w:val="0081285B"/>
    <w:rsid w:val="00812865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351"/>
    <w:rsid w:val="008134D0"/>
    <w:rsid w:val="0081354E"/>
    <w:rsid w:val="008138E2"/>
    <w:rsid w:val="00813993"/>
    <w:rsid w:val="00813B3C"/>
    <w:rsid w:val="00813B95"/>
    <w:rsid w:val="00813C6D"/>
    <w:rsid w:val="00813CB6"/>
    <w:rsid w:val="00813D54"/>
    <w:rsid w:val="00813F18"/>
    <w:rsid w:val="00813F26"/>
    <w:rsid w:val="00813F75"/>
    <w:rsid w:val="00813F85"/>
    <w:rsid w:val="00814335"/>
    <w:rsid w:val="0081439C"/>
    <w:rsid w:val="00814E01"/>
    <w:rsid w:val="00814FB2"/>
    <w:rsid w:val="00814FCB"/>
    <w:rsid w:val="00815305"/>
    <w:rsid w:val="00815591"/>
    <w:rsid w:val="0081572E"/>
    <w:rsid w:val="008157BF"/>
    <w:rsid w:val="00815B5D"/>
    <w:rsid w:val="00815B63"/>
    <w:rsid w:val="00815BB0"/>
    <w:rsid w:val="00815C56"/>
    <w:rsid w:val="00815C63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EA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4ED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EA"/>
    <w:rsid w:val="008201F5"/>
    <w:rsid w:val="0082046A"/>
    <w:rsid w:val="00820726"/>
    <w:rsid w:val="00820A2F"/>
    <w:rsid w:val="00820C6B"/>
    <w:rsid w:val="00820CD4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B45"/>
    <w:rsid w:val="00821B9A"/>
    <w:rsid w:val="00821C4A"/>
    <w:rsid w:val="00821C66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1D"/>
    <w:rsid w:val="00823489"/>
    <w:rsid w:val="008234CC"/>
    <w:rsid w:val="0082392E"/>
    <w:rsid w:val="00823942"/>
    <w:rsid w:val="00823A80"/>
    <w:rsid w:val="00823A9F"/>
    <w:rsid w:val="00823AB3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5BDD"/>
    <w:rsid w:val="008260D3"/>
    <w:rsid w:val="008261F5"/>
    <w:rsid w:val="008262C0"/>
    <w:rsid w:val="0082642E"/>
    <w:rsid w:val="00826485"/>
    <w:rsid w:val="00826C34"/>
    <w:rsid w:val="00826C9F"/>
    <w:rsid w:val="00827022"/>
    <w:rsid w:val="008270C0"/>
    <w:rsid w:val="00827142"/>
    <w:rsid w:val="008271C1"/>
    <w:rsid w:val="0082729D"/>
    <w:rsid w:val="00827359"/>
    <w:rsid w:val="00827406"/>
    <w:rsid w:val="00827508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4FB"/>
    <w:rsid w:val="0083082C"/>
    <w:rsid w:val="008308AD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0C6"/>
    <w:rsid w:val="0083111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DA5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839"/>
    <w:rsid w:val="00833BCE"/>
    <w:rsid w:val="00833C76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94"/>
    <w:rsid w:val="008349E9"/>
    <w:rsid w:val="00834AA1"/>
    <w:rsid w:val="00834ACB"/>
    <w:rsid w:val="00834AEF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69C"/>
    <w:rsid w:val="00837725"/>
    <w:rsid w:val="0083781F"/>
    <w:rsid w:val="008378F0"/>
    <w:rsid w:val="0083790D"/>
    <w:rsid w:val="00837B8D"/>
    <w:rsid w:val="00837CF0"/>
    <w:rsid w:val="00837DB4"/>
    <w:rsid w:val="00837DD9"/>
    <w:rsid w:val="00840067"/>
    <w:rsid w:val="00840219"/>
    <w:rsid w:val="0084031D"/>
    <w:rsid w:val="008404CF"/>
    <w:rsid w:val="008404D0"/>
    <w:rsid w:val="0084053B"/>
    <w:rsid w:val="00840663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51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4D"/>
    <w:rsid w:val="00842EE4"/>
    <w:rsid w:val="00842FBE"/>
    <w:rsid w:val="008430C8"/>
    <w:rsid w:val="00843124"/>
    <w:rsid w:val="0084332D"/>
    <w:rsid w:val="008434CD"/>
    <w:rsid w:val="00843581"/>
    <w:rsid w:val="008435B3"/>
    <w:rsid w:val="008436AF"/>
    <w:rsid w:val="0084382A"/>
    <w:rsid w:val="00843937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8B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889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4A9"/>
    <w:rsid w:val="008466FF"/>
    <w:rsid w:val="00846751"/>
    <w:rsid w:val="00846A3E"/>
    <w:rsid w:val="00846A8B"/>
    <w:rsid w:val="00846D96"/>
    <w:rsid w:val="00846E15"/>
    <w:rsid w:val="0084702D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8B"/>
    <w:rsid w:val="008517EC"/>
    <w:rsid w:val="00851BB7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C87"/>
    <w:rsid w:val="00853D9E"/>
    <w:rsid w:val="00853EA1"/>
    <w:rsid w:val="0085422F"/>
    <w:rsid w:val="00854264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40"/>
    <w:rsid w:val="00857192"/>
    <w:rsid w:val="008571AB"/>
    <w:rsid w:val="008571E1"/>
    <w:rsid w:val="0085722C"/>
    <w:rsid w:val="00857354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0DC"/>
    <w:rsid w:val="008602F1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E58"/>
    <w:rsid w:val="00861FAD"/>
    <w:rsid w:val="00862020"/>
    <w:rsid w:val="0086232C"/>
    <w:rsid w:val="00862349"/>
    <w:rsid w:val="008623A2"/>
    <w:rsid w:val="00862432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14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32"/>
    <w:rsid w:val="00865DED"/>
    <w:rsid w:val="00865EDE"/>
    <w:rsid w:val="00865F08"/>
    <w:rsid w:val="00865F78"/>
    <w:rsid w:val="00866102"/>
    <w:rsid w:val="0086636E"/>
    <w:rsid w:val="008664BF"/>
    <w:rsid w:val="00866525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0D9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DB7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3EE6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03A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898"/>
    <w:rsid w:val="00880A9F"/>
    <w:rsid w:val="00880BA3"/>
    <w:rsid w:val="00880BEF"/>
    <w:rsid w:val="00880C7C"/>
    <w:rsid w:val="00880DD6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61"/>
    <w:rsid w:val="00882F64"/>
    <w:rsid w:val="00882F86"/>
    <w:rsid w:val="0088302E"/>
    <w:rsid w:val="00883162"/>
    <w:rsid w:val="0088322E"/>
    <w:rsid w:val="008832D9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BED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D65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6A3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232"/>
    <w:rsid w:val="008917B8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66D"/>
    <w:rsid w:val="00894778"/>
    <w:rsid w:val="00894791"/>
    <w:rsid w:val="008948B0"/>
    <w:rsid w:val="00894C12"/>
    <w:rsid w:val="00894EF1"/>
    <w:rsid w:val="00895186"/>
    <w:rsid w:val="008951A3"/>
    <w:rsid w:val="0089542C"/>
    <w:rsid w:val="0089548E"/>
    <w:rsid w:val="00895574"/>
    <w:rsid w:val="008955D9"/>
    <w:rsid w:val="0089573A"/>
    <w:rsid w:val="008957D7"/>
    <w:rsid w:val="008959F9"/>
    <w:rsid w:val="00895A69"/>
    <w:rsid w:val="00895DFE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9DE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6E"/>
    <w:rsid w:val="008A43A7"/>
    <w:rsid w:val="008A44F4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5F4D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D84"/>
    <w:rsid w:val="008A6DBB"/>
    <w:rsid w:val="008A6F08"/>
    <w:rsid w:val="008A7011"/>
    <w:rsid w:val="008A7344"/>
    <w:rsid w:val="008A778C"/>
    <w:rsid w:val="008A789B"/>
    <w:rsid w:val="008A793F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EBB"/>
    <w:rsid w:val="008B2F2D"/>
    <w:rsid w:val="008B3159"/>
    <w:rsid w:val="008B31E3"/>
    <w:rsid w:val="008B328E"/>
    <w:rsid w:val="008B3292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211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97F"/>
    <w:rsid w:val="008B7A70"/>
    <w:rsid w:val="008B7C0C"/>
    <w:rsid w:val="008B7DB8"/>
    <w:rsid w:val="008B7F19"/>
    <w:rsid w:val="008B7FF6"/>
    <w:rsid w:val="008C008D"/>
    <w:rsid w:val="008C0254"/>
    <w:rsid w:val="008C02E6"/>
    <w:rsid w:val="008C03A5"/>
    <w:rsid w:val="008C03B3"/>
    <w:rsid w:val="008C04C5"/>
    <w:rsid w:val="008C0504"/>
    <w:rsid w:val="008C06EE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6CA"/>
    <w:rsid w:val="008C1813"/>
    <w:rsid w:val="008C1DE6"/>
    <w:rsid w:val="008C1E80"/>
    <w:rsid w:val="008C1E9D"/>
    <w:rsid w:val="008C1F56"/>
    <w:rsid w:val="008C2000"/>
    <w:rsid w:val="008C20A2"/>
    <w:rsid w:val="008C20C3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680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C1"/>
    <w:rsid w:val="008C47D5"/>
    <w:rsid w:val="008C4812"/>
    <w:rsid w:val="008C49BA"/>
    <w:rsid w:val="008C4AD9"/>
    <w:rsid w:val="008C4B3C"/>
    <w:rsid w:val="008C4B91"/>
    <w:rsid w:val="008C4E30"/>
    <w:rsid w:val="008C507B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BC1"/>
    <w:rsid w:val="008C5E6B"/>
    <w:rsid w:val="008C5F71"/>
    <w:rsid w:val="008C6041"/>
    <w:rsid w:val="008C6139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1F1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61"/>
    <w:rsid w:val="008D10CC"/>
    <w:rsid w:val="008D1111"/>
    <w:rsid w:val="008D12CF"/>
    <w:rsid w:val="008D1386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35"/>
    <w:rsid w:val="008D21BA"/>
    <w:rsid w:val="008D21C3"/>
    <w:rsid w:val="008D2236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198"/>
    <w:rsid w:val="008D325E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D8E"/>
    <w:rsid w:val="008D3E87"/>
    <w:rsid w:val="008D40FB"/>
    <w:rsid w:val="008D4175"/>
    <w:rsid w:val="008D42B6"/>
    <w:rsid w:val="008D42E3"/>
    <w:rsid w:val="008D43AF"/>
    <w:rsid w:val="008D4535"/>
    <w:rsid w:val="008D453E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5F91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DDD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DB4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32C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04"/>
    <w:rsid w:val="008E3D30"/>
    <w:rsid w:val="008E3E33"/>
    <w:rsid w:val="008E3FB0"/>
    <w:rsid w:val="008E3FDC"/>
    <w:rsid w:val="008E3FFE"/>
    <w:rsid w:val="008E4035"/>
    <w:rsid w:val="008E417B"/>
    <w:rsid w:val="008E41FF"/>
    <w:rsid w:val="008E420D"/>
    <w:rsid w:val="008E434F"/>
    <w:rsid w:val="008E4439"/>
    <w:rsid w:val="008E4483"/>
    <w:rsid w:val="008E452E"/>
    <w:rsid w:val="008E4879"/>
    <w:rsid w:val="008E4BEE"/>
    <w:rsid w:val="008E5008"/>
    <w:rsid w:val="008E5076"/>
    <w:rsid w:val="008E5157"/>
    <w:rsid w:val="008E521F"/>
    <w:rsid w:val="008E52B2"/>
    <w:rsid w:val="008E5709"/>
    <w:rsid w:val="008E5857"/>
    <w:rsid w:val="008E58E5"/>
    <w:rsid w:val="008E5AD4"/>
    <w:rsid w:val="008E5AFF"/>
    <w:rsid w:val="008E5D11"/>
    <w:rsid w:val="008E5DB9"/>
    <w:rsid w:val="008E60F2"/>
    <w:rsid w:val="008E62D1"/>
    <w:rsid w:val="008E6379"/>
    <w:rsid w:val="008E6387"/>
    <w:rsid w:val="008E64C9"/>
    <w:rsid w:val="008E6641"/>
    <w:rsid w:val="008E6674"/>
    <w:rsid w:val="008E6754"/>
    <w:rsid w:val="008E6A29"/>
    <w:rsid w:val="008E6A91"/>
    <w:rsid w:val="008E6C7E"/>
    <w:rsid w:val="008E6ED7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E7FD4"/>
    <w:rsid w:val="008F014D"/>
    <w:rsid w:val="008F0331"/>
    <w:rsid w:val="008F05E8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BF2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994"/>
    <w:rsid w:val="008F2C6E"/>
    <w:rsid w:val="008F2D03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D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D1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A"/>
    <w:rsid w:val="00900E5D"/>
    <w:rsid w:val="00900ED8"/>
    <w:rsid w:val="00900F48"/>
    <w:rsid w:val="0090120F"/>
    <w:rsid w:val="00901255"/>
    <w:rsid w:val="009012DE"/>
    <w:rsid w:val="00901323"/>
    <w:rsid w:val="00901407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81F"/>
    <w:rsid w:val="00904C08"/>
    <w:rsid w:val="00904EBE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DA0"/>
    <w:rsid w:val="00905E45"/>
    <w:rsid w:val="009060F8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A4D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813"/>
    <w:rsid w:val="00912B54"/>
    <w:rsid w:val="00912B62"/>
    <w:rsid w:val="00912C3A"/>
    <w:rsid w:val="00912CF8"/>
    <w:rsid w:val="00912DA7"/>
    <w:rsid w:val="00912E53"/>
    <w:rsid w:val="00912F9B"/>
    <w:rsid w:val="009130A4"/>
    <w:rsid w:val="0091314E"/>
    <w:rsid w:val="0091338A"/>
    <w:rsid w:val="009133C6"/>
    <w:rsid w:val="0091366D"/>
    <w:rsid w:val="00913770"/>
    <w:rsid w:val="0091378A"/>
    <w:rsid w:val="00913C97"/>
    <w:rsid w:val="00913CAB"/>
    <w:rsid w:val="00913D07"/>
    <w:rsid w:val="00913DC2"/>
    <w:rsid w:val="00913DFC"/>
    <w:rsid w:val="00913E05"/>
    <w:rsid w:val="00913E1B"/>
    <w:rsid w:val="00914249"/>
    <w:rsid w:val="0091489C"/>
    <w:rsid w:val="00914A2E"/>
    <w:rsid w:val="00914A3D"/>
    <w:rsid w:val="00914A43"/>
    <w:rsid w:val="00914A59"/>
    <w:rsid w:val="00914B5E"/>
    <w:rsid w:val="00914E53"/>
    <w:rsid w:val="00914FB0"/>
    <w:rsid w:val="00915301"/>
    <w:rsid w:val="00915580"/>
    <w:rsid w:val="0091583F"/>
    <w:rsid w:val="00915872"/>
    <w:rsid w:val="00915926"/>
    <w:rsid w:val="00915932"/>
    <w:rsid w:val="00915ABD"/>
    <w:rsid w:val="00915B30"/>
    <w:rsid w:val="00915C47"/>
    <w:rsid w:val="00915E7D"/>
    <w:rsid w:val="009160E2"/>
    <w:rsid w:val="009163D9"/>
    <w:rsid w:val="00916687"/>
    <w:rsid w:val="009166A1"/>
    <w:rsid w:val="00916797"/>
    <w:rsid w:val="009167AA"/>
    <w:rsid w:val="00916B8B"/>
    <w:rsid w:val="00916D0B"/>
    <w:rsid w:val="00916E6A"/>
    <w:rsid w:val="00916F08"/>
    <w:rsid w:val="00916FF7"/>
    <w:rsid w:val="00917055"/>
    <w:rsid w:val="009171F9"/>
    <w:rsid w:val="00917285"/>
    <w:rsid w:val="00917380"/>
    <w:rsid w:val="00917381"/>
    <w:rsid w:val="009174A6"/>
    <w:rsid w:val="0091756A"/>
    <w:rsid w:val="0091758B"/>
    <w:rsid w:val="009176BB"/>
    <w:rsid w:val="009177A0"/>
    <w:rsid w:val="00917819"/>
    <w:rsid w:val="009178E0"/>
    <w:rsid w:val="00917ACF"/>
    <w:rsid w:val="00917B30"/>
    <w:rsid w:val="00917CD1"/>
    <w:rsid w:val="00917DAE"/>
    <w:rsid w:val="00917F24"/>
    <w:rsid w:val="00917FE4"/>
    <w:rsid w:val="009200E0"/>
    <w:rsid w:val="00920115"/>
    <w:rsid w:val="00920124"/>
    <w:rsid w:val="009201EF"/>
    <w:rsid w:val="00920296"/>
    <w:rsid w:val="009202FD"/>
    <w:rsid w:val="009205B4"/>
    <w:rsid w:val="00920694"/>
    <w:rsid w:val="009206A7"/>
    <w:rsid w:val="009208A2"/>
    <w:rsid w:val="0092099E"/>
    <w:rsid w:val="00920AED"/>
    <w:rsid w:val="00920C81"/>
    <w:rsid w:val="00920DBB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04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4FE"/>
    <w:rsid w:val="009245CD"/>
    <w:rsid w:val="009248AB"/>
    <w:rsid w:val="00924B7B"/>
    <w:rsid w:val="00924E1A"/>
    <w:rsid w:val="00924F93"/>
    <w:rsid w:val="009253B8"/>
    <w:rsid w:val="00925555"/>
    <w:rsid w:val="009256B3"/>
    <w:rsid w:val="009256DC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6A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9B8"/>
    <w:rsid w:val="00932DD6"/>
    <w:rsid w:val="00932F4C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3240"/>
    <w:rsid w:val="00943569"/>
    <w:rsid w:val="009436A2"/>
    <w:rsid w:val="009437C1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40C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EAB"/>
    <w:rsid w:val="00946F50"/>
    <w:rsid w:val="00947036"/>
    <w:rsid w:val="009470CF"/>
    <w:rsid w:val="009471CA"/>
    <w:rsid w:val="009472F6"/>
    <w:rsid w:val="00947334"/>
    <w:rsid w:val="00947429"/>
    <w:rsid w:val="009474D1"/>
    <w:rsid w:val="009477AD"/>
    <w:rsid w:val="009477F2"/>
    <w:rsid w:val="00947B4E"/>
    <w:rsid w:val="00950235"/>
    <w:rsid w:val="009502B5"/>
    <w:rsid w:val="00950348"/>
    <w:rsid w:val="00950452"/>
    <w:rsid w:val="00950578"/>
    <w:rsid w:val="00950746"/>
    <w:rsid w:val="00950764"/>
    <w:rsid w:val="00950A64"/>
    <w:rsid w:val="00950AB1"/>
    <w:rsid w:val="00950BAA"/>
    <w:rsid w:val="00950C8E"/>
    <w:rsid w:val="00950E8C"/>
    <w:rsid w:val="00950EC9"/>
    <w:rsid w:val="00951110"/>
    <w:rsid w:val="0095122B"/>
    <w:rsid w:val="009513FD"/>
    <w:rsid w:val="009515FD"/>
    <w:rsid w:val="0095169D"/>
    <w:rsid w:val="009516BC"/>
    <w:rsid w:val="00951804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179"/>
    <w:rsid w:val="00953241"/>
    <w:rsid w:val="00953267"/>
    <w:rsid w:val="0095330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70A"/>
    <w:rsid w:val="009619C0"/>
    <w:rsid w:val="00961ABE"/>
    <w:rsid w:val="00961C11"/>
    <w:rsid w:val="00961D03"/>
    <w:rsid w:val="00961DDC"/>
    <w:rsid w:val="00961E23"/>
    <w:rsid w:val="00961E96"/>
    <w:rsid w:val="00961EB5"/>
    <w:rsid w:val="00962122"/>
    <w:rsid w:val="009621BD"/>
    <w:rsid w:val="009626BA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888"/>
    <w:rsid w:val="00964E94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800"/>
    <w:rsid w:val="00967AD2"/>
    <w:rsid w:val="00967B3A"/>
    <w:rsid w:val="00967E48"/>
    <w:rsid w:val="00967E9A"/>
    <w:rsid w:val="00970013"/>
    <w:rsid w:val="0097001C"/>
    <w:rsid w:val="00970064"/>
    <w:rsid w:val="009700B1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FC0"/>
    <w:rsid w:val="00971228"/>
    <w:rsid w:val="0097139D"/>
    <w:rsid w:val="009713AE"/>
    <w:rsid w:val="0097153D"/>
    <w:rsid w:val="0097173B"/>
    <w:rsid w:val="0097180A"/>
    <w:rsid w:val="00971A3B"/>
    <w:rsid w:val="00971B13"/>
    <w:rsid w:val="00971BEC"/>
    <w:rsid w:val="00971BF4"/>
    <w:rsid w:val="00971CED"/>
    <w:rsid w:val="00971D78"/>
    <w:rsid w:val="00971E98"/>
    <w:rsid w:val="00971FF3"/>
    <w:rsid w:val="00972266"/>
    <w:rsid w:val="0097239A"/>
    <w:rsid w:val="009723EC"/>
    <w:rsid w:val="00972541"/>
    <w:rsid w:val="009725B3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311"/>
    <w:rsid w:val="009733AC"/>
    <w:rsid w:val="0097348D"/>
    <w:rsid w:val="009734E2"/>
    <w:rsid w:val="0097352C"/>
    <w:rsid w:val="0097358D"/>
    <w:rsid w:val="009735F7"/>
    <w:rsid w:val="00973903"/>
    <w:rsid w:val="00973978"/>
    <w:rsid w:val="00973B5F"/>
    <w:rsid w:val="00973EA7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C0"/>
    <w:rsid w:val="009750E3"/>
    <w:rsid w:val="009751D3"/>
    <w:rsid w:val="0097529C"/>
    <w:rsid w:val="009752E1"/>
    <w:rsid w:val="00975468"/>
    <w:rsid w:val="009754A0"/>
    <w:rsid w:val="009754C8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7E8"/>
    <w:rsid w:val="0097689E"/>
    <w:rsid w:val="00976A2C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7D5"/>
    <w:rsid w:val="00983801"/>
    <w:rsid w:val="00983838"/>
    <w:rsid w:val="009838EF"/>
    <w:rsid w:val="00983A95"/>
    <w:rsid w:val="00983B78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2F9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4CE6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D2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6B6"/>
    <w:rsid w:val="0098685F"/>
    <w:rsid w:val="009868A6"/>
    <w:rsid w:val="009868C7"/>
    <w:rsid w:val="0098699F"/>
    <w:rsid w:val="00986CD0"/>
    <w:rsid w:val="00986D4C"/>
    <w:rsid w:val="00986F44"/>
    <w:rsid w:val="009871DC"/>
    <w:rsid w:val="00987436"/>
    <w:rsid w:val="009876C7"/>
    <w:rsid w:val="0098791A"/>
    <w:rsid w:val="00987945"/>
    <w:rsid w:val="00987998"/>
    <w:rsid w:val="00987C23"/>
    <w:rsid w:val="00987D6F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1F"/>
    <w:rsid w:val="00990D42"/>
    <w:rsid w:val="00990D5A"/>
    <w:rsid w:val="00990DCC"/>
    <w:rsid w:val="009910D0"/>
    <w:rsid w:val="00991203"/>
    <w:rsid w:val="00991210"/>
    <w:rsid w:val="009913AF"/>
    <w:rsid w:val="00991776"/>
    <w:rsid w:val="009917E8"/>
    <w:rsid w:val="009918DD"/>
    <w:rsid w:val="009919BA"/>
    <w:rsid w:val="00991A0D"/>
    <w:rsid w:val="00991C16"/>
    <w:rsid w:val="00991C3C"/>
    <w:rsid w:val="009920A5"/>
    <w:rsid w:val="0099222A"/>
    <w:rsid w:val="00992345"/>
    <w:rsid w:val="00992367"/>
    <w:rsid w:val="0099250B"/>
    <w:rsid w:val="00992531"/>
    <w:rsid w:val="00992553"/>
    <w:rsid w:val="0099272C"/>
    <w:rsid w:val="0099277C"/>
    <w:rsid w:val="00992805"/>
    <w:rsid w:val="00992B08"/>
    <w:rsid w:val="00992BD2"/>
    <w:rsid w:val="00992C05"/>
    <w:rsid w:val="00992E41"/>
    <w:rsid w:val="00993404"/>
    <w:rsid w:val="00993462"/>
    <w:rsid w:val="009935EE"/>
    <w:rsid w:val="0099369B"/>
    <w:rsid w:val="009936FE"/>
    <w:rsid w:val="00993718"/>
    <w:rsid w:val="00993BCB"/>
    <w:rsid w:val="00993FD7"/>
    <w:rsid w:val="009940F2"/>
    <w:rsid w:val="009941EE"/>
    <w:rsid w:val="0099424E"/>
    <w:rsid w:val="009945DE"/>
    <w:rsid w:val="0099480E"/>
    <w:rsid w:val="0099491B"/>
    <w:rsid w:val="00994949"/>
    <w:rsid w:val="00994BD0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AA4"/>
    <w:rsid w:val="00997C07"/>
    <w:rsid w:val="00997D30"/>
    <w:rsid w:val="00997E45"/>
    <w:rsid w:val="00997EAC"/>
    <w:rsid w:val="00997F4D"/>
    <w:rsid w:val="009A0106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55F"/>
    <w:rsid w:val="009A164F"/>
    <w:rsid w:val="009A1657"/>
    <w:rsid w:val="009A17A5"/>
    <w:rsid w:val="009A1866"/>
    <w:rsid w:val="009A18D4"/>
    <w:rsid w:val="009A1AB3"/>
    <w:rsid w:val="009A1AD1"/>
    <w:rsid w:val="009A1B7B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71"/>
    <w:rsid w:val="009A2BAB"/>
    <w:rsid w:val="009A2C04"/>
    <w:rsid w:val="009A2C87"/>
    <w:rsid w:val="009A2D13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493"/>
    <w:rsid w:val="009A5634"/>
    <w:rsid w:val="009A57A1"/>
    <w:rsid w:val="009A5927"/>
    <w:rsid w:val="009A596D"/>
    <w:rsid w:val="009A5B1B"/>
    <w:rsid w:val="009A5BA5"/>
    <w:rsid w:val="009A5C03"/>
    <w:rsid w:val="009A5D4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CE7"/>
    <w:rsid w:val="009A6D86"/>
    <w:rsid w:val="009A7154"/>
    <w:rsid w:val="009A71D8"/>
    <w:rsid w:val="009A728D"/>
    <w:rsid w:val="009A7617"/>
    <w:rsid w:val="009A764B"/>
    <w:rsid w:val="009A774A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24"/>
    <w:rsid w:val="009B2157"/>
    <w:rsid w:val="009B2181"/>
    <w:rsid w:val="009B2318"/>
    <w:rsid w:val="009B236D"/>
    <w:rsid w:val="009B2416"/>
    <w:rsid w:val="009B2590"/>
    <w:rsid w:val="009B26C6"/>
    <w:rsid w:val="009B2711"/>
    <w:rsid w:val="009B2782"/>
    <w:rsid w:val="009B2814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4ED"/>
    <w:rsid w:val="009B45B9"/>
    <w:rsid w:val="009B4745"/>
    <w:rsid w:val="009B4746"/>
    <w:rsid w:val="009B47DA"/>
    <w:rsid w:val="009B4800"/>
    <w:rsid w:val="009B483B"/>
    <w:rsid w:val="009B491F"/>
    <w:rsid w:val="009B4B21"/>
    <w:rsid w:val="009B4C5F"/>
    <w:rsid w:val="009B4C63"/>
    <w:rsid w:val="009B4C80"/>
    <w:rsid w:val="009B4E77"/>
    <w:rsid w:val="009B4FA9"/>
    <w:rsid w:val="009B512C"/>
    <w:rsid w:val="009B51C4"/>
    <w:rsid w:val="009B51EC"/>
    <w:rsid w:val="009B5201"/>
    <w:rsid w:val="009B5218"/>
    <w:rsid w:val="009B525B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3A"/>
    <w:rsid w:val="009B6269"/>
    <w:rsid w:val="009B6404"/>
    <w:rsid w:val="009B6427"/>
    <w:rsid w:val="009B6542"/>
    <w:rsid w:val="009B66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43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445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EB1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3F9C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6D0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5"/>
    <w:rsid w:val="009D44E9"/>
    <w:rsid w:val="009D45DD"/>
    <w:rsid w:val="009D4611"/>
    <w:rsid w:val="009D4627"/>
    <w:rsid w:val="009D471F"/>
    <w:rsid w:val="009D482E"/>
    <w:rsid w:val="009D4C13"/>
    <w:rsid w:val="009D4E9C"/>
    <w:rsid w:val="009D4EBD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B9"/>
    <w:rsid w:val="009D625F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76D"/>
    <w:rsid w:val="009D78DF"/>
    <w:rsid w:val="009D7AA4"/>
    <w:rsid w:val="009D7B8F"/>
    <w:rsid w:val="009D7B9A"/>
    <w:rsid w:val="009D7BD0"/>
    <w:rsid w:val="009D7BFC"/>
    <w:rsid w:val="009D7D1B"/>
    <w:rsid w:val="009D7DF4"/>
    <w:rsid w:val="009D7E90"/>
    <w:rsid w:val="009E0324"/>
    <w:rsid w:val="009E0380"/>
    <w:rsid w:val="009E03BE"/>
    <w:rsid w:val="009E049E"/>
    <w:rsid w:val="009E08E4"/>
    <w:rsid w:val="009E0905"/>
    <w:rsid w:val="009E1150"/>
    <w:rsid w:val="009E11E3"/>
    <w:rsid w:val="009E11E4"/>
    <w:rsid w:val="009E11EC"/>
    <w:rsid w:val="009E11F3"/>
    <w:rsid w:val="009E13D4"/>
    <w:rsid w:val="009E15B9"/>
    <w:rsid w:val="009E17EC"/>
    <w:rsid w:val="009E1A19"/>
    <w:rsid w:val="009E1B55"/>
    <w:rsid w:val="009E2464"/>
    <w:rsid w:val="009E2813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8BB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3CA"/>
    <w:rsid w:val="009E5434"/>
    <w:rsid w:val="009E553F"/>
    <w:rsid w:val="009E563C"/>
    <w:rsid w:val="009E5887"/>
    <w:rsid w:val="009E58DC"/>
    <w:rsid w:val="009E59ED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EE7"/>
    <w:rsid w:val="009E6FFF"/>
    <w:rsid w:val="009E712D"/>
    <w:rsid w:val="009E71DD"/>
    <w:rsid w:val="009E71DE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3BF"/>
    <w:rsid w:val="009F150A"/>
    <w:rsid w:val="009F165C"/>
    <w:rsid w:val="009F16DB"/>
    <w:rsid w:val="009F174C"/>
    <w:rsid w:val="009F180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9A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B32"/>
    <w:rsid w:val="009F5E1E"/>
    <w:rsid w:val="009F5F1A"/>
    <w:rsid w:val="009F602C"/>
    <w:rsid w:val="009F6041"/>
    <w:rsid w:val="009F611E"/>
    <w:rsid w:val="009F6199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13D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83A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251"/>
    <w:rsid w:val="00A03692"/>
    <w:rsid w:val="00A0374A"/>
    <w:rsid w:val="00A03798"/>
    <w:rsid w:val="00A03AC7"/>
    <w:rsid w:val="00A03C7D"/>
    <w:rsid w:val="00A03D4E"/>
    <w:rsid w:val="00A03DB8"/>
    <w:rsid w:val="00A03E22"/>
    <w:rsid w:val="00A03EFE"/>
    <w:rsid w:val="00A04046"/>
    <w:rsid w:val="00A041A3"/>
    <w:rsid w:val="00A041F8"/>
    <w:rsid w:val="00A04262"/>
    <w:rsid w:val="00A04372"/>
    <w:rsid w:val="00A04856"/>
    <w:rsid w:val="00A04914"/>
    <w:rsid w:val="00A0492E"/>
    <w:rsid w:val="00A04A04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0E"/>
    <w:rsid w:val="00A0526C"/>
    <w:rsid w:val="00A055ED"/>
    <w:rsid w:val="00A05624"/>
    <w:rsid w:val="00A057BF"/>
    <w:rsid w:val="00A0596C"/>
    <w:rsid w:val="00A05CA4"/>
    <w:rsid w:val="00A05D89"/>
    <w:rsid w:val="00A05DF8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6FD7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4E8"/>
    <w:rsid w:val="00A1060D"/>
    <w:rsid w:val="00A10714"/>
    <w:rsid w:val="00A10877"/>
    <w:rsid w:val="00A108F0"/>
    <w:rsid w:val="00A109D8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DF0"/>
    <w:rsid w:val="00A11E9C"/>
    <w:rsid w:val="00A12034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82"/>
    <w:rsid w:val="00A137F9"/>
    <w:rsid w:val="00A138BE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5"/>
    <w:rsid w:val="00A151F9"/>
    <w:rsid w:val="00A1523F"/>
    <w:rsid w:val="00A1554E"/>
    <w:rsid w:val="00A155BA"/>
    <w:rsid w:val="00A1562D"/>
    <w:rsid w:val="00A1568B"/>
    <w:rsid w:val="00A1578C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1D1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9E9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252"/>
    <w:rsid w:val="00A30640"/>
    <w:rsid w:val="00A3084B"/>
    <w:rsid w:val="00A30999"/>
    <w:rsid w:val="00A309DE"/>
    <w:rsid w:val="00A30C8D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43"/>
    <w:rsid w:val="00A32066"/>
    <w:rsid w:val="00A3212A"/>
    <w:rsid w:val="00A3214A"/>
    <w:rsid w:val="00A322C6"/>
    <w:rsid w:val="00A322CB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16"/>
    <w:rsid w:val="00A33E50"/>
    <w:rsid w:val="00A34038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0"/>
    <w:rsid w:val="00A35E65"/>
    <w:rsid w:val="00A35EF0"/>
    <w:rsid w:val="00A36038"/>
    <w:rsid w:val="00A36120"/>
    <w:rsid w:val="00A362A8"/>
    <w:rsid w:val="00A36417"/>
    <w:rsid w:val="00A36470"/>
    <w:rsid w:val="00A3664B"/>
    <w:rsid w:val="00A368FE"/>
    <w:rsid w:val="00A36B65"/>
    <w:rsid w:val="00A36BE3"/>
    <w:rsid w:val="00A36E34"/>
    <w:rsid w:val="00A36ECE"/>
    <w:rsid w:val="00A36F49"/>
    <w:rsid w:val="00A370CE"/>
    <w:rsid w:val="00A3717A"/>
    <w:rsid w:val="00A373A3"/>
    <w:rsid w:val="00A376A4"/>
    <w:rsid w:val="00A378F5"/>
    <w:rsid w:val="00A3794C"/>
    <w:rsid w:val="00A37989"/>
    <w:rsid w:val="00A37B3D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6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7CF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8CC"/>
    <w:rsid w:val="00A4297A"/>
    <w:rsid w:val="00A429A0"/>
    <w:rsid w:val="00A42A35"/>
    <w:rsid w:val="00A42B35"/>
    <w:rsid w:val="00A42B47"/>
    <w:rsid w:val="00A42B57"/>
    <w:rsid w:val="00A42D85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29"/>
    <w:rsid w:val="00A44A35"/>
    <w:rsid w:val="00A44AD3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535"/>
    <w:rsid w:val="00A46638"/>
    <w:rsid w:val="00A46765"/>
    <w:rsid w:val="00A467D4"/>
    <w:rsid w:val="00A46890"/>
    <w:rsid w:val="00A468E2"/>
    <w:rsid w:val="00A46947"/>
    <w:rsid w:val="00A4696F"/>
    <w:rsid w:val="00A46AB9"/>
    <w:rsid w:val="00A46B2A"/>
    <w:rsid w:val="00A46D8E"/>
    <w:rsid w:val="00A47157"/>
    <w:rsid w:val="00A472CD"/>
    <w:rsid w:val="00A47611"/>
    <w:rsid w:val="00A476BF"/>
    <w:rsid w:val="00A476C3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5E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52"/>
    <w:rsid w:val="00A5277D"/>
    <w:rsid w:val="00A527CA"/>
    <w:rsid w:val="00A528A5"/>
    <w:rsid w:val="00A52984"/>
    <w:rsid w:val="00A52A95"/>
    <w:rsid w:val="00A52B7E"/>
    <w:rsid w:val="00A52BF7"/>
    <w:rsid w:val="00A52C9B"/>
    <w:rsid w:val="00A52D42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5FF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461"/>
    <w:rsid w:val="00A57526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2D0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DEC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C5C"/>
    <w:rsid w:val="00A62EDD"/>
    <w:rsid w:val="00A62FA3"/>
    <w:rsid w:val="00A6305A"/>
    <w:rsid w:val="00A630C9"/>
    <w:rsid w:val="00A63133"/>
    <w:rsid w:val="00A63202"/>
    <w:rsid w:val="00A63209"/>
    <w:rsid w:val="00A63588"/>
    <w:rsid w:val="00A63866"/>
    <w:rsid w:val="00A638D1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574"/>
    <w:rsid w:val="00A66682"/>
    <w:rsid w:val="00A666F9"/>
    <w:rsid w:val="00A66736"/>
    <w:rsid w:val="00A6680A"/>
    <w:rsid w:val="00A6697F"/>
    <w:rsid w:val="00A66B11"/>
    <w:rsid w:val="00A66C7C"/>
    <w:rsid w:val="00A66C83"/>
    <w:rsid w:val="00A66CEF"/>
    <w:rsid w:val="00A66CF0"/>
    <w:rsid w:val="00A66EFE"/>
    <w:rsid w:val="00A67084"/>
    <w:rsid w:val="00A670E9"/>
    <w:rsid w:val="00A67393"/>
    <w:rsid w:val="00A673AA"/>
    <w:rsid w:val="00A6748A"/>
    <w:rsid w:val="00A676E1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C84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99"/>
    <w:rsid w:val="00A739F0"/>
    <w:rsid w:val="00A73B8B"/>
    <w:rsid w:val="00A73BD4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31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0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3BD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08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C43"/>
    <w:rsid w:val="00A84D98"/>
    <w:rsid w:val="00A84E42"/>
    <w:rsid w:val="00A84ECA"/>
    <w:rsid w:val="00A84F40"/>
    <w:rsid w:val="00A850C4"/>
    <w:rsid w:val="00A853F9"/>
    <w:rsid w:val="00A85441"/>
    <w:rsid w:val="00A8553F"/>
    <w:rsid w:val="00A855EB"/>
    <w:rsid w:val="00A8561F"/>
    <w:rsid w:val="00A85700"/>
    <w:rsid w:val="00A85774"/>
    <w:rsid w:val="00A8578A"/>
    <w:rsid w:val="00A857FC"/>
    <w:rsid w:val="00A85814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73"/>
    <w:rsid w:val="00A87098"/>
    <w:rsid w:val="00A87507"/>
    <w:rsid w:val="00A8757E"/>
    <w:rsid w:val="00A875CD"/>
    <w:rsid w:val="00A8773A"/>
    <w:rsid w:val="00A877AC"/>
    <w:rsid w:val="00A878B2"/>
    <w:rsid w:val="00A87BC2"/>
    <w:rsid w:val="00A87E1B"/>
    <w:rsid w:val="00A87E72"/>
    <w:rsid w:val="00A87F02"/>
    <w:rsid w:val="00A87FB1"/>
    <w:rsid w:val="00A87FFE"/>
    <w:rsid w:val="00A90034"/>
    <w:rsid w:val="00A9030C"/>
    <w:rsid w:val="00A903D2"/>
    <w:rsid w:val="00A904DA"/>
    <w:rsid w:val="00A904E1"/>
    <w:rsid w:val="00A905BF"/>
    <w:rsid w:val="00A909BC"/>
    <w:rsid w:val="00A90B50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4DA"/>
    <w:rsid w:val="00A965F8"/>
    <w:rsid w:val="00A9666D"/>
    <w:rsid w:val="00A966D1"/>
    <w:rsid w:val="00A966F3"/>
    <w:rsid w:val="00A968F9"/>
    <w:rsid w:val="00A96934"/>
    <w:rsid w:val="00A96981"/>
    <w:rsid w:val="00A96C3E"/>
    <w:rsid w:val="00A96EE8"/>
    <w:rsid w:val="00A97178"/>
    <w:rsid w:val="00A9767D"/>
    <w:rsid w:val="00A978EC"/>
    <w:rsid w:val="00A979E4"/>
    <w:rsid w:val="00A97B93"/>
    <w:rsid w:val="00A97C39"/>
    <w:rsid w:val="00A97CAE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09"/>
    <w:rsid w:val="00AA0CE7"/>
    <w:rsid w:val="00AA0F4B"/>
    <w:rsid w:val="00AA1049"/>
    <w:rsid w:val="00AA107D"/>
    <w:rsid w:val="00AA111B"/>
    <w:rsid w:val="00AA1123"/>
    <w:rsid w:val="00AA1243"/>
    <w:rsid w:val="00AA1944"/>
    <w:rsid w:val="00AA197B"/>
    <w:rsid w:val="00AA1AB5"/>
    <w:rsid w:val="00AA1AC3"/>
    <w:rsid w:val="00AA1BAC"/>
    <w:rsid w:val="00AA1C13"/>
    <w:rsid w:val="00AA1CBE"/>
    <w:rsid w:val="00AA1D85"/>
    <w:rsid w:val="00AA1E7C"/>
    <w:rsid w:val="00AA1F12"/>
    <w:rsid w:val="00AA1FA4"/>
    <w:rsid w:val="00AA20DC"/>
    <w:rsid w:val="00AA2266"/>
    <w:rsid w:val="00AA22AE"/>
    <w:rsid w:val="00AA237E"/>
    <w:rsid w:val="00AA2643"/>
    <w:rsid w:val="00AA28E8"/>
    <w:rsid w:val="00AA28FC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0E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3F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A3"/>
    <w:rsid w:val="00AA67B6"/>
    <w:rsid w:val="00AA684C"/>
    <w:rsid w:val="00AA68B2"/>
    <w:rsid w:val="00AA6988"/>
    <w:rsid w:val="00AA6B41"/>
    <w:rsid w:val="00AA6B92"/>
    <w:rsid w:val="00AA6C24"/>
    <w:rsid w:val="00AA6DE1"/>
    <w:rsid w:val="00AA6FB6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CDB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5A"/>
    <w:rsid w:val="00AB0BE3"/>
    <w:rsid w:val="00AB0CDF"/>
    <w:rsid w:val="00AB0CF9"/>
    <w:rsid w:val="00AB0D2B"/>
    <w:rsid w:val="00AB0F67"/>
    <w:rsid w:val="00AB0F71"/>
    <w:rsid w:val="00AB11BA"/>
    <w:rsid w:val="00AB14F0"/>
    <w:rsid w:val="00AB1772"/>
    <w:rsid w:val="00AB18D3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60D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BA"/>
    <w:rsid w:val="00AB51DD"/>
    <w:rsid w:val="00AB577D"/>
    <w:rsid w:val="00AB578F"/>
    <w:rsid w:val="00AB57CC"/>
    <w:rsid w:val="00AB593C"/>
    <w:rsid w:val="00AB5E88"/>
    <w:rsid w:val="00AB5EBF"/>
    <w:rsid w:val="00AB5EDC"/>
    <w:rsid w:val="00AB5F04"/>
    <w:rsid w:val="00AB5FA6"/>
    <w:rsid w:val="00AB60E7"/>
    <w:rsid w:val="00AB62A4"/>
    <w:rsid w:val="00AB633F"/>
    <w:rsid w:val="00AB63F6"/>
    <w:rsid w:val="00AB642C"/>
    <w:rsid w:val="00AB6530"/>
    <w:rsid w:val="00AB6820"/>
    <w:rsid w:val="00AB688C"/>
    <w:rsid w:val="00AB69D1"/>
    <w:rsid w:val="00AB6A13"/>
    <w:rsid w:val="00AB6A74"/>
    <w:rsid w:val="00AB6B54"/>
    <w:rsid w:val="00AB6C0B"/>
    <w:rsid w:val="00AB6F12"/>
    <w:rsid w:val="00AB6F5D"/>
    <w:rsid w:val="00AB71C5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63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CFF"/>
    <w:rsid w:val="00AC2E36"/>
    <w:rsid w:val="00AC30F2"/>
    <w:rsid w:val="00AC3428"/>
    <w:rsid w:val="00AC343C"/>
    <w:rsid w:val="00AC34CC"/>
    <w:rsid w:val="00AC3710"/>
    <w:rsid w:val="00AC385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D75"/>
    <w:rsid w:val="00AC4EC1"/>
    <w:rsid w:val="00AC4FDB"/>
    <w:rsid w:val="00AC50D0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B7E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DC6"/>
    <w:rsid w:val="00AC6EB2"/>
    <w:rsid w:val="00AC6EF5"/>
    <w:rsid w:val="00AC6F25"/>
    <w:rsid w:val="00AC700A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D2"/>
    <w:rsid w:val="00AD0411"/>
    <w:rsid w:val="00AD0461"/>
    <w:rsid w:val="00AD04A6"/>
    <w:rsid w:val="00AD04AA"/>
    <w:rsid w:val="00AD055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F2"/>
    <w:rsid w:val="00AD1AF5"/>
    <w:rsid w:val="00AD1E50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551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4FEC"/>
    <w:rsid w:val="00AD5100"/>
    <w:rsid w:val="00AD521A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6A6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792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3E"/>
    <w:rsid w:val="00AE1C49"/>
    <w:rsid w:val="00AE1C83"/>
    <w:rsid w:val="00AE1DDD"/>
    <w:rsid w:val="00AE1F61"/>
    <w:rsid w:val="00AE1F79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A8C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0E4"/>
    <w:rsid w:val="00AE5126"/>
    <w:rsid w:val="00AE525F"/>
    <w:rsid w:val="00AE537E"/>
    <w:rsid w:val="00AE5482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3"/>
    <w:rsid w:val="00AE5FB6"/>
    <w:rsid w:val="00AE64BC"/>
    <w:rsid w:val="00AE657B"/>
    <w:rsid w:val="00AE666E"/>
    <w:rsid w:val="00AE67AE"/>
    <w:rsid w:val="00AE6936"/>
    <w:rsid w:val="00AE6BB0"/>
    <w:rsid w:val="00AE6D9F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EFE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4FCC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1E"/>
    <w:rsid w:val="00AF65A6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299"/>
    <w:rsid w:val="00AF738A"/>
    <w:rsid w:val="00AF73CD"/>
    <w:rsid w:val="00AF76E1"/>
    <w:rsid w:val="00AF774F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3A3"/>
    <w:rsid w:val="00B0247A"/>
    <w:rsid w:val="00B02A11"/>
    <w:rsid w:val="00B02AE5"/>
    <w:rsid w:val="00B02B85"/>
    <w:rsid w:val="00B02F8F"/>
    <w:rsid w:val="00B02FFB"/>
    <w:rsid w:val="00B03215"/>
    <w:rsid w:val="00B03469"/>
    <w:rsid w:val="00B03513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4E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DC4"/>
    <w:rsid w:val="00B15E8C"/>
    <w:rsid w:val="00B15EC2"/>
    <w:rsid w:val="00B162E4"/>
    <w:rsid w:val="00B163C7"/>
    <w:rsid w:val="00B1647A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6A7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337"/>
    <w:rsid w:val="00B2033B"/>
    <w:rsid w:val="00B20692"/>
    <w:rsid w:val="00B2078C"/>
    <w:rsid w:val="00B207A7"/>
    <w:rsid w:val="00B207AE"/>
    <w:rsid w:val="00B2092F"/>
    <w:rsid w:val="00B20B73"/>
    <w:rsid w:val="00B20CF6"/>
    <w:rsid w:val="00B20D6A"/>
    <w:rsid w:val="00B20DEA"/>
    <w:rsid w:val="00B20F09"/>
    <w:rsid w:val="00B21168"/>
    <w:rsid w:val="00B211CB"/>
    <w:rsid w:val="00B213EC"/>
    <w:rsid w:val="00B2187B"/>
    <w:rsid w:val="00B21B95"/>
    <w:rsid w:val="00B21C6B"/>
    <w:rsid w:val="00B21CBB"/>
    <w:rsid w:val="00B21DBF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42"/>
    <w:rsid w:val="00B2328D"/>
    <w:rsid w:val="00B233F9"/>
    <w:rsid w:val="00B235DC"/>
    <w:rsid w:val="00B2360B"/>
    <w:rsid w:val="00B23618"/>
    <w:rsid w:val="00B237BB"/>
    <w:rsid w:val="00B239E0"/>
    <w:rsid w:val="00B23BA5"/>
    <w:rsid w:val="00B23CDE"/>
    <w:rsid w:val="00B23D35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0C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B1A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B41"/>
    <w:rsid w:val="00B30D06"/>
    <w:rsid w:val="00B30D55"/>
    <w:rsid w:val="00B30EA6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01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71"/>
    <w:rsid w:val="00B352D3"/>
    <w:rsid w:val="00B35556"/>
    <w:rsid w:val="00B35648"/>
    <w:rsid w:val="00B357B8"/>
    <w:rsid w:val="00B359EF"/>
    <w:rsid w:val="00B35D02"/>
    <w:rsid w:val="00B35D1B"/>
    <w:rsid w:val="00B35DEC"/>
    <w:rsid w:val="00B35E51"/>
    <w:rsid w:val="00B3602A"/>
    <w:rsid w:val="00B363EA"/>
    <w:rsid w:val="00B3660E"/>
    <w:rsid w:val="00B36635"/>
    <w:rsid w:val="00B3669A"/>
    <w:rsid w:val="00B3682B"/>
    <w:rsid w:val="00B36A82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B6"/>
    <w:rsid w:val="00B378EA"/>
    <w:rsid w:val="00B37A6F"/>
    <w:rsid w:val="00B37AFA"/>
    <w:rsid w:val="00B37B8C"/>
    <w:rsid w:val="00B37CA5"/>
    <w:rsid w:val="00B37EE7"/>
    <w:rsid w:val="00B37EF0"/>
    <w:rsid w:val="00B37F41"/>
    <w:rsid w:val="00B40073"/>
    <w:rsid w:val="00B40121"/>
    <w:rsid w:val="00B402F1"/>
    <w:rsid w:val="00B404A6"/>
    <w:rsid w:val="00B4060B"/>
    <w:rsid w:val="00B40652"/>
    <w:rsid w:val="00B406F5"/>
    <w:rsid w:val="00B40751"/>
    <w:rsid w:val="00B408AE"/>
    <w:rsid w:val="00B40A07"/>
    <w:rsid w:val="00B40A44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3D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9CE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051"/>
    <w:rsid w:val="00B44115"/>
    <w:rsid w:val="00B444E9"/>
    <w:rsid w:val="00B4470E"/>
    <w:rsid w:val="00B447E6"/>
    <w:rsid w:val="00B44951"/>
    <w:rsid w:val="00B44A67"/>
    <w:rsid w:val="00B44F5E"/>
    <w:rsid w:val="00B4501D"/>
    <w:rsid w:val="00B450F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4C"/>
    <w:rsid w:val="00B505BB"/>
    <w:rsid w:val="00B509E1"/>
    <w:rsid w:val="00B50B52"/>
    <w:rsid w:val="00B50C43"/>
    <w:rsid w:val="00B50EC5"/>
    <w:rsid w:val="00B50F19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62C"/>
    <w:rsid w:val="00B5283F"/>
    <w:rsid w:val="00B52953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664"/>
    <w:rsid w:val="00B55862"/>
    <w:rsid w:val="00B55975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3CE"/>
    <w:rsid w:val="00B57495"/>
    <w:rsid w:val="00B575E8"/>
    <w:rsid w:val="00B5784D"/>
    <w:rsid w:val="00B57B47"/>
    <w:rsid w:val="00B57EB5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50"/>
    <w:rsid w:val="00B60BC1"/>
    <w:rsid w:val="00B60C48"/>
    <w:rsid w:val="00B60C97"/>
    <w:rsid w:val="00B60CF0"/>
    <w:rsid w:val="00B60D6D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2FA"/>
    <w:rsid w:val="00B65309"/>
    <w:rsid w:val="00B6552E"/>
    <w:rsid w:val="00B656EE"/>
    <w:rsid w:val="00B6577A"/>
    <w:rsid w:val="00B657F1"/>
    <w:rsid w:val="00B65860"/>
    <w:rsid w:val="00B65930"/>
    <w:rsid w:val="00B65BF8"/>
    <w:rsid w:val="00B65C3E"/>
    <w:rsid w:val="00B65D2F"/>
    <w:rsid w:val="00B65DAF"/>
    <w:rsid w:val="00B65E16"/>
    <w:rsid w:val="00B65E51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193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7C1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66B"/>
    <w:rsid w:val="00B72836"/>
    <w:rsid w:val="00B72867"/>
    <w:rsid w:val="00B729FA"/>
    <w:rsid w:val="00B72A0D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43F"/>
    <w:rsid w:val="00B75556"/>
    <w:rsid w:val="00B755D7"/>
    <w:rsid w:val="00B75812"/>
    <w:rsid w:val="00B75B6A"/>
    <w:rsid w:val="00B75BF0"/>
    <w:rsid w:val="00B75D4F"/>
    <w:rsid w:val="00B75D83"/>
    <w:rsid w:val="00B75E23"/>
    <w:rsid w:val="00B7616D"/>
    <w:rsid w:val="00B76251"/>
    <w:rsid w:val="00B76403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AD"/>
    <w:rsid w:val="00B76EC1"/>
    <w:rsid w:val="00B76F4D"/>
    <w:rsid w:val="00B77023"/>
    <w:rsid w:val="00B770C5"/>
    <w:rsid w:val="00B771E6"/>
    <w:rsid w:val="00B7722C"/>
    <w:rsid w:val="00B775E6"/>
    <w:rsid w:val="00B77778"/>
    <w:rsid w:val="00B7788A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5C6"/>
    <w:rsid w:val="00B82604"/>
    <w:rsid w:val="00B826EE"/>
    <w:rsid w:val="00B8283B"/>
    <w:rsid w:val="00B82926"/>
    <w:rsid w:val="00B82C66"/>
    <w:rsid w:val="00B82D12"/>
    <w:rsid w:val="00B82E54"/>
    <w:rsid w:val="00B830F8"/>
    <w:rsid w:val="00B8310C"/>
    <w:rsid w:val="00B83156"/>
    <w:rsid w:val="00B833AD"/>
    <w:rsid w:val="00B833EC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A3"/>
    <w:rsid w:val="00B856EE"/>
    <w:rsid w:val="00B85722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87BB2"/>
    <w:rsid w:val="00B9045C"/>
    <w:rsid w:val="00B90549"/>
    <w:rsid w:val="00B90649"/>
    <w:rsid w:val="00B906DA"/>
    <w:rsid w:val="00B907EF"/>
    <w:rsid w:val="00B90844"/>
    <w:rsid w:val="00B909DD"/>
    <w:rsid w:val="00B90B63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25"/>
    <w:rsid w:val="00B93DD1"/>
    <w:rsid w:val="00B93E7F"/>
    <w:rsid w:val="00B9424D"/>
    <w:rsid w:val="00B9427B"/>
    <w:rsid w:val="00B9460F"/>
    <w:rsid w:val="00B94757"/>
    <w:rsid w:val="00B948F8"/>
    <w:rsid w:val="00B9495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5FE8"/>
    <w:rsid w:val="00B9604E"/>
    <w:rsid w:val="00B96252"/>
    <w:rsid w:val="00B9643A"/>
    <w:rsid w:val="00B96D45"/>
    <w:rsid w:val="00B96DFF"/>
    <w:rsid w:val="00B96E29"/>
    <w:rsid w:val="00B9720A"/>
    <w:rsid w:val="00B97364"/>
    <w:rsid w:val="00B977A0"/>
    <w:rsid w:val="00B97B08"/>
    <w:rsid w:val="00B97BA2"/>
    <w:rsid w:val="00B97BCF"/>
    <w:rsid w:val="00B97C37"/>
    <w:rsid w:val="00B97C56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700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E17"/>
    <w:rsid w:val="00BA2EBF"/>
    <w:rsid w:val="00BA2F4F"/>
    <w:rsid w:val="00BA320F"/>
    <w:rsid w:val="00BA3826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C4B"/>
    <w:rsid w:val="00BA5D00"/>
    <w:rsid w:val="00BA5EF5"/>
    <w:rsid w:val="00BA6037"/>
    <w:rsid w:val="00BA6330"/>
    <w:rsid w:val="00BA639F"/>
    <w:rsid w:val="00BA64C2"/>
    <w:rsid w:val="00BA652A"/>
    <w:rsid w:val="00BA676F"/>
    <w:rsid w:val="00BA68E6"/>
    <w:rsid w:val="00BA6937"/>
    <w:rsid w:val="00BA6B06"/>
    <w:rsid w:val="00BA6B6A"/>
    <w:rsid w:val="00BA6BFE"/>
    <w:rsid w:val="00BA6C69"/>
    <w:rsid w:val="00BA6CE4"/>
    <w:rsid w:val="00BA6D12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CE8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8B"/>
    <w:rsid w:val="00BB1ADE"/>
    <w:rsid w:val="00BB1AEC"/>
    <w:rsid w:val="00BB1BDE"/>
    <w:rsid w:val="00BB1F5A"/>
    <w:rsid w:val="00BB22E2"/>
    <w:rsid w:val="00BB2435"/>
    <w:rsid w:val="00BB2469"/>
    <w:rsid w:val="00BB253E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060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78"/>
    <w:rsid w:val="00BB68C7"/>
    <w:rsid w:val="00BB6B70"/>
    <w:rsid w:val="00BB6C32"/>
    <w:rsid w:val="00BB6CAD"/>
    <w:rsid w:val="00BB6D60"/>
    <w:rsid w:val="00BB6E57"/>
    <w:rsid w:val="00BB6E79"/>
    <w:rsid w:val="00BB6FB6"/>
    <w:rsid w:val="00BB705E"/>
    <w:rsid w:val="00BB706A"/>
    <w:rsid w:val="00BB7165"/>
    <w:rsid w:val="00BB7281"/>
    <w:rsid w:val="00BB7397"/>
    <w:rsid w:val="00BB754E"/>
    <w:rsid w:val="00BB7699"/>
    <w:rsid w:val="00BB776B"/>
    <w:rsid w:val="00BB77CB"/>
    <w:rsid w:val="00BB785F"/>
    <w:rsid w:val="00BB786A"/>
    <w:rsid w:val="00BB79CA"/>
    <w:rsid w:val="00BB7AF0"/>
    <w:rsid w:val="00BB7CC1"/>
    <w:rsid w:val="00BB7D44"/>
    <w:rsid w:val="00BB7D5D"/>
    <w:rsid w:val="00BC0080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56B"/>
    <w:rsid w:val="00BC1607"/>
    <w:rsid w:val="00BC165C"/>
    <w:rsid w:val="00BC179B"/>
    <w:rsid w:val="00BC17DA"/>
    <w:rsid w:val="00BC1802"/>
    <w:rsid w:val="00BC1913"/>
    <w:rsid w:val="00BC1A28"/>
    <w:rsid w:val="00BC1DD4"/>
    <w:rsid w:val="00BC1E27"/>
    <w:rsid w:val="00BC1E8C"/>
    <w:rsid w:val="00BC1F3A"/>
    <w:rsid w:val="00BC1F9F"/>
    <w:rsid w:val="00BC20FF"/>
    <w:rsid w:val="00BC212D"/>
    <w:rsid w:val="00BC245E"/>
    <w:rsid w:val="00BC246E"/>
    <w:rsid w:val="00BC24CE"/>
    <w:rsid w:val="00BC2645"/>
    <w:rsid w:val="00BC27C4"/>
    <w:rsid w:val="00BC28AC"/>
    <w:rsid w:val="00BC2A9B"/>
    <w:rsid w:val="00BC2B85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7C9"/>
    <w:rsid w:val="00BC4C49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329"/>
    <w:rsid w:val="00BC575C"/>
    <w:rsid w:val="00BC57A5"/>
    <w:rsid w:val="00BC581B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20"/>
    <w:rsid w:val="00BC6845"/>
    <w:rsid w:val="00BC6AE9"/>
    <w:rsid w:val="00BC6D1B"/>
    <w:rsid w:val="00BC6EA0"/>
    <w:rsid w:val="00BC7135"/>
    <w:rsid w:val="00BC71F4"/>
    <w:rsid w:val="00BC74A1"/>
    <w:rsid w:val="00BC7518"/>
    <w:rsid w:val="00BC793E"/>
    <w:rsid w:val="00BC7985"/>
    <w:rsid w:val="00BC7E8C"/>
    <w:rsid w:val="00BC7EDE"/>
    <w:rsid w:val="00BC7EED"/>
    <w:rsid w:val="00BD02DE"/>
    <w:rsid w:val="00BD036A"/>
    <w:rsid w:val="00BD0707"/>
    <w:rsid w:val="00BD093C"/>
    <w:rsid w:val="00BD09B9"/>
    <w:rsid w:val="00BD0ADE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8E4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4"/>
    <w:rsid w:val="00BD5B25"/>
    <w:rsid w:val="00BD5BC3"/>
    <w:rsid w:val="00BD5C2A"/>
    <w:rsid w:val="00BD5DFD"/>
    <w:rsid w:val="00BD5F6A"/>
    <w:rsid w:val="00BD5FE2"/>
    <w:rsid w:val="00BD6098"/>
    <w:rsid w:val="00BD619C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8FC"/>
    <w:rsid w:val="00BE0AB6"/>
    <w:rsid w:val="00BE0D2E"/>
    <w:rsid w:val="00BE0F95"/>
    <w:rsid w:val="00BE0F9A"/>
    <w:rsid w:val="00BE0F9F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B96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625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015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534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E7FD6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133"/>
    <w:rsid w:val="00BF1281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6AA"/>
    <w:rsid w:val="00BF7A57"/>
    <w:rsid w:val="00BF7AE0"/>
    <w:rsid w:val="00BF7CE4"/>
    <w:rsid w:val="00BF7D0C"/>
    <w:rsid w:val="00BF7DBB"/>
    <w:rsid w:val="00BF7E16"/>
    <w:rsid w:val="00BF7E5C"/>
    <w:rsid w:val="00C00031"/>
    <w:rsid w:val="00C000A7"/>
    <w:rsid w:val="00C0029E"/>
    <w:rsid w:val="00C003A3"/>
    <w:rsid w:val="00C0044F"/>
    <w:rsid w:val="00C00589"/>
    <w:rsid w:val="00C00646"/>
    <w:rsid w:val="00C00865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62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674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97"/>
    <w:rsid w:val="00C033EA"/>
    <w:rsid w:val="00C03747"/>
    <w:rsid w:val="00C038B9"/>
    <w:rsid w:val="00C03C11"/>
    <w:rsid w:val="00C03C53"/>
    <w:rsid w:val="00C0407A"/>
    <w:rsid w:val="00C04161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8D1"/>
    <w:rsid w:val="00C059CA"/>
    <w:rsid w:val="00C05AD5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6DAB"/>
    <w:rsid w:val="00C072E6"/>
    <w:rsid w:val="00C073DD"/>
    <w:rsid w:val="00C076CE"/>
    <w:rsid w:val="00C07772"/>
    <w:rsid w:val="00C079AC"/>
    <w:rsid w:val="00C07A3E"/>
    <w:rsid w:val="00C07AEC"/>
    <w:rsid w:val="00C07BD6"/>
    <w:rsid w:val="00C07D3D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0F43"/>
    <w:rsid w:val="00C110E0"/>
    <w:rsid w:val="00C1115F"/>
    <w:rsid w:val="00C112FF"/>
    <w:rsid w:val="00C11350"/>
    <w:rsid w:val="00C1154A"/>
    <w:rsid w:val="00C115B1"/>
    <w:rsid w:val="00C115E8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0E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B62"/>
    <w:rsid w:val="00C13B6E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4C0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5C"/>
    <w:rsid w:val="00C172A7"/>
    <w:rsid w:val="00C172F0"/>
    <w:rsid w:val="00C173BF"/>
    <w:rsid w:val="00C174A4"/>
    <w:rsid w:val="00C17513"/>
    <w:rsid w:val="00C17520"/>
    <w:rsid w:val="00C175B1"/>
    <w:rsid w:val="00C17696"/>
    <w:rsid w:val="00C17AA1"/>
    <w:rsid w:val="00C17DA8"/>
    <w:rsid w:val="00C17F29"/>
    <w:rsid w:val="00C17F45"/>
    <w:rsid w:val="00C17F7F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39"/>
    <w:rsid w:val="00C2134C"/>
    <w:rsid w:val="00C21391"/>
    <w:rsid w:val="00C21653"/>
    <w:rsid w:val="00C21843"/>
    <w:rsid w:val="00C21887"/>
    <w:rsid w:val="00C21C5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A60"/>
    <w:rsid w:val="00C23CEC"/>
    <w:rsid w:val="00C23D0C"/>
    <w:rsid w:val="00C23EA8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B2E"/>
    <w:rsid w:val="00C25C6A"/>
    <w:rsid w:val="00C25CE3"/>
    <w:rsid w:val="00C25DCE"/>
    <w:rsid w:val="00C25F6C"/>
    <w:rsid w:val="00C26117"/>
    <w:rsid w:val="00C26385"/>
    <w:rsid w:val="00C26510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C9F"/>
    <w:rsid w:val="00C27D3A"/>
    <w:rsid w:val="00C27DD8"/>
    <w:rsid w:val="00C27E94"/>
    <w:rsid w:val="00C27ED1"/>
    <w:rsid w:val="00C302E1"/>
    <w:rsid w:val="00C30392"/>
    <w:rsid w:val="00C30439"/>
    <w:rsid w:val="00C30483"/>
    <w:rsid w:val="00C30523"/>
    <w:rsid w:val="00C305D1"/>
    <w:rsid w:val="00C305E4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91"/>
    <w:rsid w:val="00C315A8"/>
    <w:rsid w:val="00C3178F"/>
    <w:rsid w:val="00C3182F"/>
    <w:rsid w:val="00C3196A"/>
    <w:rsid w:val="00C31B50"/>
    <w:rsid w:val="00C31BA3"/>
    <w:rsid w:val="00C31BC5"/>
    <w:rsid w:val="00C31F38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5E4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3F6"/>
    <w:rsid w:val="00C374A1"/>
    <w:rsid w:val="00C374BE"/>
    <w:rsid w:val="00C376F8"/>
    <w:rsid w:val="00C37732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556"/>
    <w:rsid w:val="00C40558"/>
    <w:rsid w:val="00C40875"/>
    <w:rsid w:val="00C409C4"/>
    <w:rsid w:val="00C409C7"/>
    <w:rsid w:val="00C409EB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A3D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776"/>
    <w:rsid w:val="00C437AD"/>
    <w:rsid w:val="00C43B5A"/>
    <w:rsid w:val="00C43C71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528A"/>
    <w:rsid w:val="00C45294"/>
    <w:rsid w:val="00C45336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54A"/>
    <w:rsid w:val="00C4764F"/>
    <w:rsid w:val="00C4784B"/>
    <w:rsid w:val="00C47C42"/>
    <w:rsid w:val="00C47C64"/>
    <w:rsid w:val="00C47D68"/>
    <w:rsid w:val="00C47E38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28A"/>
    <w:rsid w:val="00C51628"/>
    <w:rsid w:val="00C518E8"/>
    <w:rsid w:val="00C519E4"/>
    <w:rsid w:val="00C51F51"/>
    <w:rsid w:val="00C5223D"/>
    <w:rsid w:val="00C523A6"/>
    <w:rsid w:val="00C523D7"/>
    <w:rsid w:val="00C52490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2B4"/>
    <w:rsid w:val="00C53452"/>
    <w:rsid w:val="00C53694"/>
    <w:rsid w:val="00C5373C"/>
    <w:rsid w:val="00C537A2"/>
    <w:rsid w:val="00C53810"/>
    <w:rsid w:val="00C539B2"/>
    <w:rsid w:val="00C53A43"/>
    <w:rsid w:val="00C53A4F"/>
    <w:rsid w:val="00C53AFD"/>
    <w:rsid w:val="00C53C2B"/>
    <w:rsid w:val="00C53E90"/>
    <w:rsid w:val="00C53F98"/>
    <w:rsid w:val="00C542FE"/>
    <w:rsid w:val="00C543F1"/>
    <w:rsid w:val="00C54490"/>
    <w:rsid w:val="00C54568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05"/>
    <w:rsid w:val="00C55E39"/>
    <w:rsid w:val="00C55F53"/>
    <w:rsid w:val="00C55F62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3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57D30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C3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1E3"/>
    <w:rsid w:val="00C62498"/>
    <w:rsid w:val="00C625B5"/>
    <w:rsid w:val="00C6283D"/>
    <w:rsid w:val="00C62893"/>
    <w:rsid w:val="00C6299B"/>
    <w:rsid w:val="00C62A1F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89"/>
    <w:rsid w:val="00C641B3"/>
    <w:rsid w:val="00C6437C"/>
    <w:rsid w:val="00C643D8"/>
    <w:rsid w:val="00C64569"/>
    <w:rsid w:val="00C64751"/>
    <w:rsid w:val="00C6480F"/>
    <w:rsid w:val="00C64D48"/>
    <w:rsid w:val="00C64D96"/>
    <w:rsid w:val="00C64FD6"/>
    <w:rsid w:val="00C64FF4"/>
    <w:rsid w:val="00C65291"/>
    <w:rsid w:val="00C65296"/>
    <w:rsid w:val="00C65354"/>
    <w:rsid w:val="00C656D6"/>
    <w:rsid w:val="00C658F9"/>
    <w:rsid w:val="00C6598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91A"/>
    <w:rsid w:val="00C7094F"/>
    <w:rsid w:val="00C70953"/>
    <w:rsid w:val="00C709A2"/>
    <w:rsid w:val="00C70A54"/>
    <w:rsid w:val="00C70AB7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A7D"/>
    <w:rsid w:val="00C71B40"/>
    <w:rsid w:val="00C71FF1"/>
    <w:rsid w:val="00C720A6"/>
    <w:rsid w:val="00C720E4"/>
    <w:rsid w:val="00C72113"/>
    <w:rsid w:val="00C72131"/>
    <w:rsid w:val="00C7239C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BB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24"/>
    <w:rsid w:val="00C7446E"/>
    <w:rsid w:val="00C7454E"/>
    <w:rsid w:val="00C7456C"/>
    <w:rsid w:val="00C74596"/>
    <w:rsid w:val="00C745C3"/>
    <w:rsid w:val="00C74783"/>
    <w:rsid w:val="00C747AF"/>
    <w:rsid w:val="00C74809"/>
    <w:rsid w:val="00C74812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2FA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59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561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8F"/>
    <w:rsid w:val="00C81ED4"/>
    <w:rsid w:val="00C81F7C"/>
    <w:rsid w:val="00C8205F"/>
    <w:rsid w:val="00C821E3"/>
    <w:rsid w:val="00C82576"/>
    <w:rsid w:val="00C8288C"/>
    <w:rsid w:val="00C82A7B"/>
    <w:rsid w:val="00C82AAC"/>
    <w:rsid w:val="00C82C55"/>
    <w:rsid w:val="00C82C7C"/>
    <w:rsid w:val="00C82D0A"/>
    <w:rsid w:val="00C82E3E"/>
    <w:rsid w:val="00C82F4F"/>
    <w:rsid w:val="00C82F5C"/>
    <w:rsid w:val="00C830F5"/>
    <w:rsid w:val="00C831BF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BD6"/>
    <w:rsid w:val="00C84CC6"/>
    <w:rsid w:val="00C84CF0"/>
    <w:rsid w:val="00C84E1F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63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A57"/>
    <w:rsid w:val="00C87A58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A35"/>
    <w:rsid w:val="00C90B9C"/>
    <w:rsid w:val="00C90BE1"/>
    <w:rsid w:val="00C90C4B"/>
    <w:rsid w:val="00C90C9D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55"/>
    <w:rsid w:val="00C93422"/>
    <w:rsid w:val="00C93775"/>
    <w:rsid w:val="00C9379B"/>
    <w:rsid w:val="00C937A3"/>
    <w:rsid w:val="00C939E1"/>
    <w:rsid w:val="00C93A39"/>
    <w:rsid w:val="00C93A4E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9EB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02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12C"/>
    <w:rsid w:val="00CA1911"/>
    <w:rsid w:val="00CA1A97"/>
    <w:rsid w:val="00CA1CA9"/>
    <w:rsid w:val="00CA1D33"/>
    <w:rsid w:val="00CA1E3A"/>
    <w:rsid w:val="00CA1E8B"/>
    <w:rsid w:val="00CA2066"/>
    <w:rsid w:val="00CA222D"/>
    <w:rsid w:val="00CA22F4"/>
    <w:rsid w:val="00CA233F"/>
    <w:rsid w:val="00CA2370"/>
    <w:rsid w:val="00CA24BB"/>
    <w:rsid w:val="00CA26D7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B62"/>
    <w:rsid w:val="00CA3CD4"/>
    <w:rsid w:val="00CA3CE9"/>
    <w:rsid w:val="00CA3D4F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E6F"/>
    <w:rsid w:val="00CA4EBC"/>
    <w:rsid w:val="00CA4F85"/>
    <w:rsid w:val="00CA502A"/>
    <w:rsid w:val="00CA5072"/>
    <w:rsid w:val="00CA5126"/>
    <w:rsid w:val="00CA51A7"/>
    <w:rsid w:val="00CA5256"/>
    <w:rsid w:val="00CA52AF"/>
    <w:rsid w:val="00CA5394"/>
    <w:rsid w:val="00CA57DA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DEE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5EC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C4D"/>
    <w:rsid w:val="00CB3D4A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584"/>
    <w:rsid w:val="00CB4695"/>
    <w:rsid w:val="00CB4785"/>
    <w:rsid w:val="00CB47EC"/>
    <w:rsid w:val="00CB4A4F"/>
    <w:rsid w:val="00CB4D07"/>
    <w:rsid w:val="00CB4D25"/>
    <w:rsid w:val="00CB4DE5"/>
    <w:rsid w:val="00CB4EB3"/>
    <w:rsid w:val="00CB4F1F"/>
    <w:rsid w:val="00CB5050"/>
    <w:rsid w:val="00CB530C"/>
    <w:rsid w:val="00CB5353"/>
    <w:rsid w:val="00CB548C"/>
    <w:rsid w:val="00CB5557"/>
    <w:rsid w:val="00CB5594"/>
    <w:rsid w:val="00CB5635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1C8"/>
    <w:rsid w:val="00CC221E"/>
    <w:rsid w:val="00CC2221"/>
    <w:rsid w:val="00CC2223"/>
    <w:rsid w:val="00CC2549"/>
    <w:rsid w:val="00CC2969"/>
    <w:rsid w:val="00CC2B08"/>
    <w:rsid w:val="00CC2C10"/>
    <w:rsid w:val="00CC2D4F"/>
    <w:rsid w:val="00CC2E93"/>
    <w:rsid w:val="00CC2F06"/>
    <w:rsid w:val="00CC37C8"/>
    <w:rsid w:val="00CC3833"/>
    <w:rsid w:val="00CC3A6D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97A"/>
    <w:rsid w:val="00CC4AE6"/>
    <w:rsid w:val="00CC4AF5"/>
    <w:rsid w:val="00CC4CAC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4B5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3D8"/>
    <w:rsid w:val="00CC746E"/>
    <w:rsid w:val="00CC781F"/>
    <w:rsid w:val="00CC78FE"/>
    <w:rsid w:val="00CC7A01"/>
    <w:rsid w:val="00CC7A5F"/>
    <w:rsid w:val="00CC7E31"/>
    <w:rsid w:val="00CC7F1F"/>
    <w:rsid w:val="00CC7FD3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63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D8F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2F26"/>
    <w:rsid w:val="00CE3339"/>
    <w:rsid w:val="00CE33BA"/>
    <w:rsid w:val="00CE3477"/>
    <w:rsid w:val="00CE3484"/>
    <w:rsid w:val="00CE35B6"/>
    <w:rsid w:val="00CE35C2"/>
    <w:rsid w:val="00CE3672"/>
    <w:rsid w:val="00CE390E"/>
    <w:rsid w:val="00CE3946"/>
    <w:rsid w:val="00CE39FC"/>
    <w:rsid w:val="00CE3A80"/>
    <w:rsid w:val="00CE3BF0"/>
    <w:rsid w:val="00CE3CFC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92D"/>
    <w:rsid w:val="00CE5C08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861"/>
    <w:rsid w:val="00CE690E"/>
    <w:rsid w:val="00CE6F28"/>
    <w:rsid w:val="00CE70AA"/>
    <w:rsid w:val="00CE7166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579"/>
    <w:rsid w:val="00CF0C38"/>
    <w:rsid w:val="00CF0C9E"/>
    <w:rsid w:val="00CF0D15"/>
    <w:rsid w:val="00CF0D32"/>
    <w:rsid w:val="00CF0DBB"/>
    <w:rsid w:val="00CF0DF3"/>
    <w:rsid w:val="00CF0E99"/>
    <w:rsid w:val="00CF0FA1"/>
    <w:rsid w:val="00CF125B"/>
    <w:rsid w:val="00CF1375"/>
    <w:rsid w:val="00CF1411"/>
    <w:rsid w:val="00CF167A"/>
    <w:rsid w:val="00CF17BE"/>
    <w:rsid w:val="00CF17C6"/>
    <w:rsid w:val="00CF1938"/>
    <w:rsid w:val="00CF1B25"/>
    <w:rsid w:val="00CF1BE7"/>
    <w:rsid w:val="00CF1E06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8D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C5E"/>
    <w:rsid w:val="00CF3D2E"/>
    <w:rsid w:val="00CF3DC6"/>
    <w:rsid w:val="00CF3E12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82"/>
    <w:rsid w:val="00CF56ED"/>
    <w:rsid w:val="00CF5A01"/>
    <w:rsid w:val="00CF5B8C"/>
    <w:rsid w:val="00CF5D83"/>
    <w:rsid w:val="00CF5D85"/>
    <w:rsid w:val="00CF5D9B"/>
    <w:rsid w:val="00CF5DFE"/>
    <w:rsid w:val="00CF5E31"/>
    <w:rsid w:val="00CF5F11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CF7FF5"/>
    <w:rsid w:val="00D001B9"/>
    <w:rsid w:val="00D001CF"/>
    <w:rsid w:val="00D001F9"/>
    <w:rsid w:val="00D00252"/>
    <w:rsid w:val="00D00312"/>
    <w:rsid w:val="00D0032B"/>
    <w:rsid w:val="00D005DD"/>
    <w:rsid w:val="00D00961"/>
    <w:rsid w:val="00D00D26"/>
    <w:rsid w:val="00D00E6A"/>
    <w:rsid w:val="00D010F6"/>
    <w:rsid w:val="00D01132"/>
    <w:rsid w:val="00D01150"/>
    <w:rsid w:val="00D0119A"/>
    <w:rsid w:val="00D011FD"/>
    <w:rsid w:val="00D01209"/>
    <w:rsid w:val="00D0140A"/>
    <w:rsid w:val="00D01701"/>
    <w:rsid w:val="00D017AF"/>
    <w:rsid w:val="00D017C8"/>
    <w:rsid w:val="00D017F7"/>
    <w:rsid w:val="00D01804"/>
    <w:rsid w:val="00D0186D"/>
    <w:rsid w:val="00D018A3"/>
    <w:rsid w:val="00D01B38"/>
    <w:rsid w:val="00D01B3E"/>
    <w:rsid w:val="00D02076"/>
    <w:rsid w:val="00D021CF"/>
    <w:rsid w:val="00D02250"/>
    <w:rsid w:val="00D022CC"/>
    <w:rsid w:val="00D02347"/>
    <w:rsid w:val="00D02468"/>
    <w:rsid w:val="00D0246C"/>
    <w:rsid w:val="00D026C3"/>
    <w:rsid w:val="00D02774"/>
    <w:rsid w:val="00D02793"/>
    <w:rsid w:val="00D027FE"/>
    <w:rsid w:val="00D028EC"/>
    <w:rsid w:val="00D02938"/>
    <w:rsid w:val="00D029BC"/>
    <w:rsid w:val="00D02A65"/>
    <w:rsid w:val="00D02BAA"/>
    <w:rsid w:val="00D02CC3"/>
    <w:rsid w:val="00D02D44"/>
    <w:rsid w:val="00D02E4F"/>
    <w:rsid w:val="00D02EE1"/>
    <w:rsid w:val="00D02EEF"/>
    <w:rsid w:val="00D02FE2"/>
    <w:rsid w:val="00D03067"/>
    <w:rsid w:val="00D030FE"/>
    <w:rsid w:val="00D031F3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009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E7"/>
    <w:rsid w:val="00D10011"/>
    <w:rsid w:val="00D1005E"/>
    <w:rsid w:val="00D10333"/>
    <w:rsid w:val="00D103F4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2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C6C"/>
    <w:rsid w:val="00D12FE5"/>
    <w:rsid w:val="00D13178"/>
    <w:rsid w:val="00D134D6"/>
    <w:rsid w:val="00D136C3"/>
    <w:rsid w:val="00D13773"/>
    <w:rsid w:val="00D137B2"/>
    <w:rsid w:val="00D138B2"/>
    <w:rsid w:val="00D13906"/>
    <w:rsid w:val="00D13B12"/>
    <w:rsid w:val="00D13BB8"/>
    <w:rsid w:val="00D13BCC"/>
    <w:rsid w:val="00D13D52"/>
    <w:rsid w:val="00D13DD5"/>
    <w:rsid w:val="00D13E99"/>
    <w:rsid w:val="00D14007"/>
    <w:rsid w:val="00D14140"/>
    <w:rsid w:val="00D1415A"/>
    <w:rsid w:val="00D141F8"/>
    <w:rsid w:val="00D14232"/>
    <w:rsid w:val="00D142E5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4C3"/>
    <w:rsid w:val="00D16510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4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0ECE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6D7"/>
    <w:rsid w:val="00D21783"/>
    <w:rsid w:val="00D2186E"/>
    <w:rsid w:val="00D21879"/>
    <w:rsid w:val="00D2198D"/>
    <w:rsid w:val="00D219D8"/>
    <w:rsid w:val="00D21AB4"/>
    <w:rsid w:val="00D21B14"/>
    <w:rsid w:val="00D21C45"/>
    <w:rsid w:val="00D21DB2"/>
    <w:rsid w:val="00D21E6F"/>
    <w:rsid w:val="00D21FFE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7ED"/>
    <w:rsid w:val="00D2381D"/>
    <w:rsid w:val="00D23893"/>
    <w:rsid w:val="00D238B3"/>
    <w:rsid w:val="00D239B1"/>
    <w:rsid w:val="00D23ABD"/>
    <w:rsid w:val="00D23B46"/>
    <w:rsid w:val="00D23B5E"/>
    <w:rsid w:val="00D23C73"/>
    <w:rsid w:val="00D23CB4"/>
    <w:rsid w:val="00D23DAD"/>
    <w:rsid w:val="00D23DDA"/>
    <w:rsid w:val="00D23DF1"/>
    <w:rsid w:val="00D23F5F"/>
    <w:rsid w:val="00D240EF"/>
    <w:rsid w:val="00D241F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A2E"/>
    <w:rsid w:val="00D26D0E"/>
    <w:rsid w:val="00D26F7A"/>
    <w:rsid w:val="00D27052"/>
    <w:rsid w:val="00D270BE"/>
    <w:rsid w:val="00D271CD"/>
    <w:rsid w:val="00D273B9"/>
    <w:rsid w:val="00D2763A"/>
    <w:rsid w:val="00D27736"/>
    <w:rsid w:val="00D27831"/>
    <w:rsid w:val="00D2793A"/>
    <w:rsid w:val="00D27967"/>
    <w:rsid w:val="00D30026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E4"/>
    <w:rsid w:val="00D30FF6"/>
    <w:rsid w:val="00D311B7"/>
    <w:rsid w:val="00D31223"/>
    <w:rsid w:val="00D3135D"/>
    <w:rsid w:val="00D31377"/>
    <w:rsid w:val="00D3149C"/>
    <w:rsid w:val="00D315D8"/>
    <w:rsid w:val="00D3194B"/>
    <w:rsid w:val="00D319C0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612"/>
    <w:rsid w:val="00D32731"/>
    <w:rsid w:val="00D32773"/>
    <w:rsid w:val="00D329A9"/>
    <w:rsid w:val="00D32A30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58"/>
    <w:rsid w:val="00D334A0"/>
    <w:rsid w:val="00D3362F"/>
    <w:rsid w:val="00D337B5"/>
    <w:rsid w:val="00D3386C"/>
    <w:rsid w:val="00D338B5"/>
    <w:rsid w:val="00D33AE5"/>
    <w:rsid w:val="00D33E33"/>
    <w:rsid w:val="00D33EAD"/>
    <w:rsid w:val="00D34000"/>
    <w:rsid w:val="00D34029"/>
    <w:rsid w:val="00D3411F"/>
    <w:rsid w:val="00D34173"/>
    <w:rsid w:val="00D341CC"/>
    <w:rsid w:val="00D3421B"/>
    <w:rsid w:val="00D34450"/>
    <w:rsid w:val="00D348AB"/>
    <w:rsid w:val="00D34955"/>
    <w:rsid w:val="00D34989"/>
    <w:rsid w:val="00D34A0A"/>
    <w:rsid w:val="00D34B05"/>
    <w:rsid w:val="00D34C4F"/>
    <w:rsid w:val="00D34F9D"/>
    <w:rsid w:val="00D34FA1"/>
    <w:rsid w:val="00D35144"/>
    <w:rsid w:val="00D351AA"/>
    <w:rsid w:val="00D35400"/>
    <w:rsid w:val="00D35413"/>
    <w:rsid w:val="00D35485"/>
    <w:rsid w:val="00D35897"/>
    <w:rsid w:val="00D358EF"/>
    <w:rsid w:val="00D3597B"/>
    <w:rsid w:val="00D359EC"/>
    <w:rsid w:val="00D35AD8"/>
    <w:rsid w:val="00D35B08"/>
    <w:rsid w:val="00D35BA3"/>
    <w:rsid w:val="00D35CD7"/>
    <w:rsid w:val="00D35E81"/>
    <w:rsid w:val="00D35F92"/>
    <w:rsid w:val="00D36092"/>
    <w:rsid w:val="00D36179"/>
    <w:rsid w:val="00D36192"/>
    <w:rsid w:val="00D36342"/>
    <w:rsid w:val="00D36384"/>
    <w:rsid w:val="00D363B0"/>
    <w:rsid w:val="00D36456"/>
    <w:rsid w:val="00D364E7"/>
    <w:rsid w:val="00D3678F"/>
    <w:rsid w:val="00D36BAC"/>
    <w:rsid w:val="00D36DDF"/>
    <w:rsid w:val="00D36E2F"/>
    <w:rsid w:val="00D374D6"/>
    <w:rsid w:val="00D3775A"/>
    <w:rsid w:val="00D3778D"/>
    <w:rsid w:val="00D378EB"/>
    <w:rsid w:val="00D37A04"/>
    <w:rsid w:val="00D37BE1"/>
    <w:rsid w:val="00D37DC6"/>
    <w:rsid w:val="00D4002A"/>
    <w:rsid w:val="00D4016F"/>
    <w:rsid w:val="00D401BE"/>
    <w:rsid w:val="00D40244"/>
    <w:rsid w:val="00D4025F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EF8"/>
    <w:rsid w:val="00D40F78"/>
    <w:rsid w:val="00D4117C"/>
    <w:rsid w:val="00D41591"/>
    <w:rsid w:val="00D415BD"/>
    <w:rsid w:val="00D41608"/>
    <w:rsid w:val="00D41696"/>
    <w:rsid w:val="00D41734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405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53F"/>
    <w:rsid w:val="00D43659"/>
    <w:rsid w:val="00D43802"/>
    <w:rsid w:val="00D43823"/>
    <w:rsid w:val="00D43958"/>
    <w:rsid w:val="00D43AA8"/>
    <w:rsid w:val="00D43AED"/>
    <w:rsid w:val="00D43AF7"/>
    <w:rsid w:val="00D43C52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046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0AC"/>
    <w:rsid w:val="00D471B8"/>
    <w:rsid w:val="00D472BE"/>
    <w:rsid w:val="00D476E7"/>
    <w:rsid w:val="00D47B35"/>
    <w:rsid w:val="00D47B7D"/>
    <w:rsid w:val="00D47E56"/>
    <w:rsid w:val="00D47FEB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A0"/>
    <w:rsid w:val="00D51DA5"/>
    <w:rsid w:val="00D51F35"/>
    <w:rsid w:val="00D52214"/>
    <w:rsid w:val="00D5222F"/>
    <w:rsid w:val="00D522B1"/>
    <w:rsid w:val="00D525C3"/>
    <w:rsid w:val="00D525DC"/>
    <w:rsid w:val="00D52664"/>
    <w:rsid w:val="00D526B8"/>
    <w:rsid w:val="00D52736"/>
    <w:rsid w:val="00D5282A"/>
    <w:rsid w:val="00D529DC"/>
    <w:rsid w:val="00D52B54"/>
    <w:rsid w:val="00D52CF0"/>
    <w:rsid w:val="00D52E3D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975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71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AB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72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0F17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DAF"/>
    <w:rsid w:val="00D61EDD"/>
    <w:rsid w:val="00D61FC3"/>
    <w:rsid w:val="00D62181"/>
    <w:rsid w:val="00D622BA"/>
    <w:rsid w:val="00D62493"/>
    <w:rsid w:val="00D62795"/>
    <w:rsid w:val="00D6292C"/>
    <w:rsid w:val="00D62958"/>
    <w:rsid w:val="00D62A9E"/>
    <w:rsid w:val="00D62B42"/>
    <w:rsid w:val="00D62B97"/>
    <w:rsid w:val="00D62C48"/>
    <w:rsid w:val="00D62D3C"/>
    <w:rsid w:val="00D62E1E"/>
    <w:rsid w:val="00D62E3B"/>
    <w:rsid w:val="00D62E88"/>
    <w:rsid w:val="00D62EF6"/>
    <w:rsid w:val="00D62EFA"/>
    <w:rsid w:val="00D63047"/>
    <w:rsid w:val="00D63094"/>
    <w:rsid w:val="00D630CE"/>
    <w:rsid w:val="00D63406"/>
    <w:rsid w:val="00D63581"/>
    <w:rsid w:val="00D635DA"/>
    <w:rsid w:val="00D638D4"/>
    <w:rsid w:val="00D63CC8"/>
    <w:rsid w:val="00D63DD4"/>
    <w:rsid w:val="00D63EB3"/>
    <w:rsid w:val="00D64113"/>
    <w:rsid w:val="00D64187"/>
    <w:rsid w:val="00D641E8"/>
    <w:rsid w:val="00D6428D"/>
    <w:rsid w:val="00D643C3"/>
    <w:rsid w:val="00D6449E"/>
    <w:rsid w:val="00D646E0"/>
    <w:rsid w:val="00D64982"/>
    <w:rsid w:val="00D649A6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87"/>
    <w:rsid w:val="00D656F2"/>
    <w:rsid w:val="00D65B87"/>
    <w:rsid w:val="00D65E5B"/>
    <w:rsid w:val="00D65EAB"/>
    <w:rsid w:val="00D661E0"/>
    <w:rsid w:val="00D66389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67A0D"/>
    <w:rsid w:val="00D67B50"/>
    <w:rsid w:val="00D67B8C"/>
    <w:rsid w:val="00D70008"/>
    <w:rsid w:val="00D7034E"/>
    <w:rsid w:val="00D703BA"/>
    <w:rsid w:val="00D7040A"/>
    <w:rsid w:val="00D7045F"/>
    <w:rsid w:val="00D705A8"/>
    <w:rsid w:val="00D705AC"/>
    <w:rsid w:val="00D7062E"/>
    <w:rsid w:val="00D707BE"/>
    <w:rsid w:val="00D70850"/>
    <w:rsid w:val="00D70A1C"/>
    <w:rsid w:val="00D70C54"/>
    <w:rsid w:val="00D71010"/>
    <w:rsid w:val="00D71079"/>
    <w:rsid w:val="00D71181"/>
    <w:rsid w:val="00D711DA"/>
    <w:rsid w:val="00D71278"/>
    <w:rsid w:val="00D71348"/>
    <w:rsid w:val="00D714F8"/>
    <w:rsid w:val="00D71836"/>
    <w:rsid w:val="00D71851"/>
    <w:rsid w:val="00D7190E"/>
    <w:rsid w:val="00D71A61"/>
    <w:rsid w:val="00D71B49"/>
    <w:rsid w:val="00D71D31"/>
    <w:rsid w:val="00D71D7D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997"/>
    <w:rsid w:val="00D74A02"/>
    <w:rsid w:val="00D74B89"/>
    <w:rsid w:val="00D74CB5"/>
    <w:rsid w:val="00D74DFE"/>
    <w:rsid w:val="00D75017"/>
    <w:rsid w:val="00D75309"/>
    <w:rsid w:val="00D75749"/>
    <w:rsid w:val="00D75B19"/>
    <w:rsid w:val="00D75B2C"/>
    <w:rsid w:val="00D75B7B"/>
    <w:rsid w:val="00D75BDA"/>
    <w:rsid w:val="00D75DE9"/>
    <w:rsid w:val="00D75F61"/>
    <w:rsid w:val="00D75FD7"/>
    <w:rsid w:val="00D766BC"/>
    <w:rsid w:val="00D767CD"/>
    <w:rsid w:val="00D76D94"/>
    <w:rsid w:val="00D76FCB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1D7"/>
    <w:rsid w:val="00D8025E"/>
    <w:rsid w:val="00D803BD"/>
    <w:rsid w:val="00D80428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09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8DD"/>
    <w:rsid w:val="00D819A3"/>
    <w:rsid w:val="00D819BB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4FEC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821"/>
    <w:rsid w:val="00D87986"/>
    <w:rsid w:val="00D87BCF"/>
    <w:rsid w:val="00D87FD8"/>
    <w:rsid w:val="00D90001"/>
    <w:rsid w:val="00D901C1"/>
    <w:rsid w:val="00D903BA"/>
    <w:rsid w:val="00D903F8"/>
    <w:rsid w:val="00D90522"/>
    <w:rsid w:val="00D905FC"/>
    <w:rsid w:val="00D90621"/>
    <w:rsid w:val="00D9093B"/>
    <w:rsid w:val="00D9099A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08A"/>
    <w:rsid w:val="00D92147"/>
    <w:rsid w:val="00D921FD"/>
    <w:rsid w:val="00D923A3"/>
    <w:rsid w:val="00D92496"/>
    <w:rsid w:val="00D92547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27"/>
    <w:rsid w:val="00D93E52"/>
    <w:rsid w:val="00D93F6F"/>
    <w:rsid w:val="00D94208"/>
    <w:rsid w:val="00D94451"/>
    <w:rsid w:val="00D9481B"/>
    <w:rsid w:val="00D94E23"/>
    <w:rsid w:val="00D95119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A93"/>
    <w:rsid w:val="00D96B06"/>
    <w:rsid w:val="00D96C78"/>
    <w:rsid w:val="00D96CCC"/>
    <w:rsid w:val="00D96CD3"/>
    <w:rsid w:val="00D96CF1"/>
    <w:rsid w:val="00D971DD"/>
    <w:rsid w:val="00D9734B"/>
    <w:rsid w:val="00D973CF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40"/>
    <w:rsid w:val="00DA2B9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2C0"/>
    <w:rsid w:val="00DA6406"/>
    <w:rsid w:val="00DA6770"/>
    <w:rsid w:val="00DA6B54"/>
    <w:rsid w:val="00DA6BA9"/>
    <w:rsid w:val="00DA6CA1"/>
    <w:rsid w:val="00DA6CDC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02"/>
    <w:rsid w:val="00DA7AA3"/>
    <w:rsid w:val="00DA7CE6"/>
    <w:rsid w:val="00DA7E6C"/>
    <w:rsid w:val="00DA7F8F"/>
    <w:rsid w:val="00DB0196"/>
    <w:rsid w:val="00DB033D"/>
    <w:rsid w:val="00DB0397"/>
    <w:rsid w:val="00DB041D"/>
    <w:rsid w:val="00DB04CE"/>
    <w:rsid w:val="00DB05B8"/>
    <w:rsid w:val="00DB086A"/>
    <w:rsid w:val="00DB08ED"/>
    <w:rsid w:val="00DB0948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473"/>
    <w:rsid w:val="00DB2567"/>
    <w:rsid w:val="00DB2A61"/>
    <w:rsid w:val="00DB2AC8"/>
    <w:rsid w:val="00DB2AF4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E9E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41"/>
    <w:rsid w:val="00DB76B1"/>
    <w:rsid w:val="00DB76C2"/>
    <w:rsid w:val="00DB76CF"/>
    <w:rsid w:val="00DB7753"/>
    <w:rsid w:val="00DB78DC"/>
    <w:rsid w:val="00DB7AC0"/>
    <w:rsid w:val="00DB7B0B"/>
    <w:rsid w:val="00DB7E9A"/>
    <w:rsid w:val="00DC0374"/>
    <w:rsid w:val="00DC0377"/>
    <w:rsid w:val="00DC04B3"/>
    <w:rsid w:val="00DC059F"/>
    <w:rsid w:val="00DC08C7"/>
    <w:rsid w:val="00DC0C0A"/>
    <w:rsid w:val="00DC0C14"/>
    <w:rsid w:val="00DC0D8B"/>
    <w:rsid w:val="00DC10BC"/>
    <w:rsid w:val="00DC11BD"/>
    <w:rsid w:val="00DC1269"/>
    <w:rsid w:val="00DC1334"/>
    <w:rsid w:val="00DC1520"/>
    <w:rsid w:val="00DC17CF"/>
    <w:rsid w:val="00DC17F5"/>
    <w:rsid w:val="00DC18FB"/>
    <w:rsid w:val="00DC1AB6"/>
    <w:rsid w:val="00DC1BBA"/>
    <w:rsid w:val="00DC1BE8"/>
    <w:rsid w:val="00DC1C69"/>
    <w:rsid w:val="00DC1DE7"/>
    <w:rsid w:val="00DC1F90"/>
    <w:rsid w:val="00DC1FE0"/>
    <w:rsid w:val="00DC2033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3F0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391"/>
    <w:rsid w:val="00DC5501"/>
    <w:rsid w:val="00DC5676"/>
    <w:rsid w:val="00DC5710"/>
    <w:rsid w:val="00DC5789"/>
    <w:rsid w:val="00DC58DC"/>
    <w:rsid w:val="00DC5953"/>
    <w:rsid w:val="00DC5BAD"/>
    <w:rsid w:val="00DC5C70"/>
    <w:rsid w:val="00DC5DF3"/>
    <w:rsid w:val="00DC5FBB"/>
    <w:rsid w:val="00DC6092"/>
    <w:rsid w:val="00DC6271"/>
    <w:rsid w:val="00DC6292"/>
    <w:rsid w:val="00DC6635"/>
    <w:rsid w:val="00DC6879"/>
    <w:rsid w:val="00DC68EB"/>
    <w:rsid w:val="00DC68EC"/>
    <w:rsid w:val="00DC68F6"/>
    <w:rsid w:val="00DC6E43"/>
    <w:rsid w:val="00DC6EDB"/>
    <w:rsid w:val="00DC6FD5"/>
    <w:rsid w:val="00DC7252"/>
    <w:rsid w:val="00DC72F4"/>
    <w:rsid w:val="00DC73B5"/>
    <w:rsid w:val="00DC743F"/>
    <w:rsid w:val="00DC74F3"/>
    <w:rsid w:val="00DC76A3"/>
    <w:rsid w:val="00DC782E"/>
    <w:rsid w:val="00DC794F"/>
    <w:rsid w:val="00DC7A2F"/>
    <w:rsid w:val="00DC7C82"/>
    <w:rsid w:val="00DC7D10"/>
    <w:rsid w:val="00DC7D79"/>
    <w:rsid w:val="00DC7E3D"/>
    <w:rsid w:val="00DC7EC0"/>
    <w:rsid w:val="00DC7F5D"/>
    <w:rsid w:val="00DC7FC5"/>
    <w:rsid w:val="00DD0025"/>
    <w:rsid w:val="00DD014E"/>
    <w:rsid w:val="00DD0201"/>
    <w:rsid w:val="00DD0462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020"/>
    <w:rsid w:val="00DD1337"/>
    <w:rsid w:val="00DD151B"/>
    <w:rsid w:val="00DD1538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1D9"/>
    <w:rsid w:val="00DD22E2"/>
    <w:rsid w:val="00DD2420"/>
    <w:rsid w:val="00DD2620"/>
    <w:rsid w:val="00DD2775"/>
    <w:rsid w:val="00DD2A81"/>
    <w:rsid w:val="00DD2C67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A4"/>
    <w:rsid w:val="00DD4FD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BF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6F62"/>
    <w:rsid w:val="00DD7271"/>
    <w:rsid w:val="00DD7317"/>
    <w:rsid w:val="00DD731F"/>
    <w:rsid w:val="00DD73AA"/>
    <w:rsid w:val="00DD75BD"/>
    <w:rsid w:val="00DD763D"/>
    <w:rsid w:val="00DD76D1"/>
    <w:rsid w:val="00DD7774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55D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12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3E0"/>
    <w:rsid w:val="00DE4421"/>
    <w:rsid w:val="00DE4504"/>
    <w:rsid w:val="00DE4681"/>
    <w:rsid w:val="00DE49C5"/>
    <w:rsid w:val="00DE49C7"/>
    <w:rsid w:val="00DE4B85"/>
    <w:rsid w:val="00DE4D08"/>
    <w:rsid w:val="00DE4E26"/>
    <w:rsid w:val="00DE4FF9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7C3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693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CF4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15D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35"/>
    <w:rsid w:val="00DF2C6B"/>
    <w:rsid w:val="00DF2D0E"/>
    <w:rsid w:val="00DF2E78"/>
    <w:rsid w:val="00DF32A2"/>
    <w:rsid w:val="00DF34A3"/>
    <w:rsid w:val="00DF34E6"/>
    <w:rsid w:val="00DF35DC"/>
    <w:rsid w:val="00DF37C3"/>
    <w:rsid w:val="00DF3A90"/>
    <w:rsid w:val="00DF3CBF"/>
    <w:rsid w:val="00DF40F6"/>
    <w:rsid w:val="00DF4902"/>
    <w:rsid w:val="00DF4B42"/>
    <w:rsid w:val="00DF4EE4"/>
    <w:rsid w:val="00DF5011"/>
    <w:rsid w:val="00DF5100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7A2"/>
    <w:rsid w:val="00DF6AA0"/>
    <w:rsid w:val="00DF6AB4"/>
    <w:rsid w:val="00DF6CA5"/>
    <w:rsid w:val="00DF710A"/>
    <w:rsid w:val="00DF73B7"/>
    <w:rsid w:val="00DF73D3"/>
    <w:rsid w:val="00DF743E"/>
    <w:rsid w:val="00DF748A"/>
    <w:rsid w:val="00DF7554"/>
    <w:rsid w:val="00DF7813"/>
    <w:rsid w:val="00DF7CC1"/>
    <w:rsid w:val="00DF7F18"/>
    <w:rsid w:val="00E0014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C6E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418"/>
    <w:rsid w:val="00E054AE"/>
    <w:rsid w:val="00E054E6"/>
    <w:rsid w:val="00E05518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A4"/>
    <w:rsid w:val="00E06BBD"/>
    <w:rsid w:val="00E06D1A"/>
    <w:rsid w:val="00E06E67"/>
    <w:rsid w:val="00E07030"/>
    <w:rsid w:val="00E070E6"/>
    <w:rsid w:val="00E07247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829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6F9"/>
    <w:rsid w:val="00E137BB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70C"/>
    <w:rsid w:val="00E14827"/>
    <w:rsid w:val="00E14869"/>
    <w:rsid w:val="00E149BD"/>
    <w:rsid w:val="00E14A4E"/>
    <w:rsid w:val="00E14A8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0C"/>
    <w:rsid w:val="00E15635"/>
    <w:rsid w:val="00E156A1"/>
    <w:rsid w:val="00E157F2"/>
    <w:rsid w:val="00E15868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08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6F8"/>
    <w:rsid w:val="00E2171E"/>
    <w:rsid w:val="00E21AED"/>
    <w:rsid w:val="00E21E5E"/>
    <w:rsid w:val="00E21F0E"/>
    <w:rsid w:val="00E221D4"/>
    <w:rsid w:val="00E22927"/>
    <w:rsid w:val="00E22B08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D11"/>
    <w:rsid w:val="00E23F8D"/>
    <w:rsid w:val="00E2402C"/>
    <w:rsid w:val="00E2406E"/>
    <w:rsid w:val="00E240BD"/>
    <w:rsid w:val="00E24186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9D9"/>
    <w:rsid w:val="00E27AAD"/>
    <w:rsid w:val="00E27B90"/>
    <w:rsid w:val="00E27BC1"/>
    <w:rsid w:val="00E27C2E"/>
    <w:rsid w:val="00E27D59"/>
    <w:rsid w:val="00E27D93"/>
    <w:rsid w:val="00E27FD6"/>
    <w:rsid w:val="00E27FD8"/>
    <w:rsid w:val="00E30011"/>
    <w:rsid w:val="00E30075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1"/>
    <w:rsid w:val="00E316C5"/>
    <w:rsid w:val="00E31715"/>
    <w:rsid w:val="00E31733"/>
    <w:rsid w:val="00E317E6"/>
    <w:rsid w:val="00E318EB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6D8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64E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970"/>
    <w:rsid w:val="00E34B9B"/>
    <w:rsid w:val="00E34CA2"/>
    <w:rsid w:val="00E359DC"/>
    <w:rsid w:val="00E35D8F"/>
    <w:rsid w:val="00E35F1E"/>
    <w:rsid w:val="00E35FDF"/>
    <w:rsid w:val="00E360AD"/>
    <w:rsid w:val="00E362A2"/>
    <w:rsid w:val="00E36499"/>
    <w:rsid w:val="00E36883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330"/>
    <w:rsid w:val="00E4337B"/>
    <w:rsid w:val="00E433A3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3F59"/>
    <w:rsid w:val="00E44041"/>
    <w:rsid w:val="00E44080"/>
    <w:rsid w:val="00E44216"/>
    <w:rsid w:val="00E44357"/>
    <w:rsid w:val="00E44372"/>
    <w:rsid w:val="00E443FB"/>
    <w:rsid w:val="00E44589"/>
    <w:rsid w:val="00E44D8B"/>
    <w:rsid w:val="00E44EFC"/>
    <w:rsid w:val="00E44F36"/>
    <w:rsid w:val="00E44F48"/>
    <w:rsid w:val="00E45207"/>
    <w:rsid w:val="00E452BE"/>
    <w:rsid w:val="00E4547C"/>
    <w:rsid w:val="00E45666"/>
    <w:rsid w:val="00E45797"/>
    <w:rsid w:val="00E4579B"/>
    <w:rsid w:val="00E4597C"/>
    <w:rsid w:val="00E45999"/>
    <w:rsid w:val="00E45B07"/>
    <w:rsid w:val="00E45C89"/>
    <w:rsid w:val="00E45ECE"/>
    <w:rsid w:val="00E45F4B"/>
    <w:rsid w:val="00E46012"/>
    <w:rsid w:val="00E461D5"/>
    <w:rsid w:val="00E4668D"/>
    <w:rsid w:val="00E46916"/>
    <w:rsid w:val="00E46938"/>
    <w:rsid w:val="00E469B4"/>
    <w:rsid w:val="00E46BCB"/>
    <w:rsid w:val="00E46E79"/>
    <w:rsid w:val="00E46EA6"/>
    <w:rsid w:val="00E46EC5"/>
    <w:rsid w:val="00E4713A"/>
    <w:rsid w:val="00E471F4"/>
    <w:rsid w:val="00E47456"/>
    <w:rsid w:val="00E474D6"/>
    <w:rsid w:val="00E476DB"/>
    <w:rsid w:val="00E4771D"/>
    <w:rsid w:val="00E47914"/>
    <w:rsid w:val="00E479CA"/>
    <w:rsid w:val="00E47AB4"/>
    <w:rsid w:val="00E47AC0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938"/>
    <w:rsid w:val="00E50C32"/>
    <w:rsid w:val="00E50DAC"/>
    <w:rsid w:val="00E50EDD"/>
    <w:rsid w:val="00E50EEF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CA"/>
    <w:rsid w:val="00E534DA"/>
    <w:rsid w:val="00E5352F"/>
    <w:rsid w:val="00E53621"/>
    <w:rsid w:val="00E53763"/>
    <w:rsid w:val="00E53855"/>
    <w:rsid w:val="00E538B7"/>
    <w:rsid w:val="00E53A25"/>
    <w:rsid w:val="00E53E91"/>
    <w:rsid w:val="00E5400D"/>
    <w:rsid w:val="00E542B9"/>
    <w:rsid w:val="00E5447F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8B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964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01C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3E59"/>
    <w:rsid w:val="00E6417E"/>
    <w:rsid w:val="00E641A4"/>
    <w:rsid w:val="00E641CF"/>
    <w:rsid w:val="00E641FE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1"/>
    <w:rsid w:val="00E65749"/>
    <w:rsid w:val="00E65836"/>
    <w:rsid w:val="00E658EB"/>
    <w:rsid w:val="00E659F9"/>
    <w:rsid w:val="00E65A00"/>
    <w:rsid w:val="00E65B6A"/>
    <w:rsid w:val="00E65C6A"/>
    <w:rsid w:val="00E65EF3"/>
    <w:rsid w:val="00E661A1"/>
    <w:rsid w:val="00E663C4"/>
    <w:rsid w:val="00E66426"/>
    <w:rsid w:val="00E6647E"/>
    <w:rsid w:val="00E66AAB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F2"/>
    <w:rsid w:val="00E67D0A"/>
    <w:rsid w:val="00E67D50"/>
    <w:rsid w:val="00E67F97"/>
    <w:rsid w:val="00E67FA0"/>
    <w:rsid w:val="00E70509"/>
    <w:rsid w:val="00E7062B"/>
    <w:rsid w:val="00E70845"/>
    <w:rsid w:val="00E7085D"/>
    <w:rsid w:val="00E70975"/>
    <w:rsid w:val="00E70B93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C1"/>
    <w:rsid w:val="00E738F6"/>
    <w:rsid w:val="00E73A2A"/>
    <w:rsid w:val="00E73A3A"/>
    <w:rsid w:val="00E73D30"/>
    <w:rsid w:val="00E73E02"/>
    <w:rsid w:val="00E73E93"/>
    <w:rsid w:val="00E74180"/>
    <w:rsid w:val="00E7461F"/>
    <w:rsid w:val="00E746A6"/>
    <w:rsid w:val="00E746DC"/>
    <w:rsid w:val="00E74856"/>
    <w:rsid w:val="00E7487A"/>
    <w:rsid w:val="00E74958"/>
    <w:rsid w:val="00E74A6A"/>
    <w:rsid w:val="00E74AED"/>
    <w:rsid w:val="00E74E5C"/>
    <w:rsid w:val="00E74F3E"/>
    <w:rsid w:val="00E74F8C"/>
    <w:rsid w:val="00E75029"/>
    <w:rsid w:val="00E751C8"/>
    <w:rsid w:val="00E753F1"/>
    <w:rsid w:val="00E757F5"/>
    <w:rsid w:val="00E75B5F"/>
    <w:rsid w:val="00E75CCD"/>
    <w:rsid w:val="00E760B8"/>
    <w:rsid w:val="00E7615E"/>
    <w:rsid w:val="00E766EC"/>
    <w:rsid w:val="00E768C3"/>
    <w:rsid w:val="00E76DEE"/>
    <w:rsid w:val="00E76E1E"/>
    <w:rsid w:val="00E76E6A"/>
    <w:rsid w:val="00E76EEA"/>
    <w:rsid w:val="00E77056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17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A7E"/>
    <w:rsid w:val="00E84B81"/>
    <w:rsid w:val="00E84BA6"/>
    <w:rsid w:val="00E84BE6"/>
    <w:rsid w:val="00E84BEB"/>
    <w:rsid w:val="00E84C9B"/>
    <w:rsid w:val="00E84CBE"/>
    <w:rsid w:val="00E84CCD"/>
    <w:rsid w:val="00E84E1B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BE1"/>
    <w:rsid w:val="00E85D64"/>
    <w:rsid w:val="00E85D9C"/>
    <w:rsid w:val="00E85E25"/>
    <w:rsid w:val="00E85EB1"/>
    <w:rsid w:val="00E8606D"/>
    <w:rsid w:val="00E8635D"/>
    <w:rsid w:val="00E863E8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964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041"/>
    <w:rsid w:val="00E9105A"/>
    <w:rsid w:val="00E9132E"/>
    <w:rsid w:val="00E9133E"/>
    <w:rsid w:val="00E91442"/>
    <w:rsid w:val="00E91655"/>
    <w:rsid w:val="00E91872"/>
    <w:rsid w:val="00E918D0"/>
    <w:rsid w:val="00E919CB"/>
    <w:rsid w:val="00E91A84"/>
    <w:rsid w:val="00E91AD8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85"/>
    <w:rsid w:val="00E934E1"/>
    <w:rsid w:val="00E93528"/>
    <w:rsid w:val="00E9362D"/>
    <w:rsid w:val="00E9374D"/>
    <w:rsid w:val="00E93863"/>
    <w:rsid w:val="00E938BC"/>
    <w:rsid w:val="00E938D4"/>
    <w:rsid w:val="00E93A8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579"/>
    <w:rsid w:val="00E957AA"/>
    <w:rsid w:val="00E957CE"/>
    <w:rsid w:val="00E957E1"/>
    <w:rsid w:val="00E95B3E"/>
    <w:rsid w:val="00E95BA9"/>
    <w:rsid w:val="00E95BEE"/>
    <w:rsid w:val="00E95D8B"/>
    <w:rsid w:val="00E960E8"/>
    <w:rsid w:val="00E96107"/>
    <w:rsid w:val="00E96126"/>
    <w:rsid w:val="00E96380"/>
    <w:rsid w:val="00E96446"/>
    <w:rsid w:val="00E964F4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6E4D"/>
    <w:rsid w:val="00E9706F"/>
    <w:rsid w:val="00E973D8"/>
    <w:rsid w:val="00E9743C"/>
    <w:rsid w:val="00E975C9"/>
    <w:rsid w:val="00E977E7"/>
    <w:rsid w:val="00E9797E"/>
    <w:rsid w:val="00E97A60"/>
    <w:rsid w:val="00E97C70"/>
    <w:rsid w:val="00E97F7C"/>
    <w:rsid w:val="00EA0381"/>
    <w:rsid w:val="00EA0518"/>
    <w:rsid w:val="00EA0607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3DB"/>
    <w:rsid w:val="00EA166D"/>
    <w:rsid w:val="00EA16CD"/>
    <w:rsid w:val="00EA1728"/>
    <w:rsid w:val="00EA1C7E"/>
    <w:rsid w:val="00EA1C8F"/>
    <w:rsid w:val="00EA1D4D"/>
    <w:rsid w:val="00EA1D89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BA7"/>
    <w:rsid w:val="00EA4C68"/>
    <w:rsid w:val="00EA4C8E"/>
    <w:rsid w:val="00EA4D01"/>
    <w:rsid w:val="00EA4D81"/>
    <w:rsid w:val="00EA4F47"/>
    <w:rsid w:val="00EA501A"/>
    <w:rsid w:val="00EA506A"/>
    <w:rsid w:val="00EA50A8"/>
    <w:rsid w:val="00EA513D"/>
    <w:rsid w:val="00EA5390"/>
    <w:rsid w:val="00EA5445"/>
    <w:rsid w:val="00EA59E5"/>
    <w:rsid w:val="00EA5AB7"/>
    <w:rsid w:val="00EA5BD7"/>
    <w:rsid w:val="00EA5C9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82E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164"/>
    <w:rsid w:val="00EB0180"/>
    <w:rsid w:val="00EB0413"/>
    <w:rsid w:val="00EB05F9"/>
    <w:rsid w:val="00EB0AF6"/>
    <w:rsid w:val="00EB0D0C"/>
    <w:rsid w:val="00EB0DE6"/>
    <w:rsid w:val="00EB0ECA"/>
    <w:rsid w:val="00EB0F07"/>
    <w:rsid w:val="00EB0F8B"/>
    <w:rsid w:val="00EB0FA1"/>
    <w:rsid w:val="00EB0FAC"/>
    <w:rsid w:val="00EB124D"/>
    <w:rsid w:val="00EB12B8"/>
    <w:rsid w:val="00EB13AF"/>
    <w:rsid w:val="00EB141B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6BD"/>
    <w:rsid w:val="00EB2708"/>
    <w:rsid w:val="00EB276F"/>
    <w:rsid w:val="00EB27C0"/>
    <w:rsid w:val="00EB283C"/>
    <w:rsid w:val="00EB29C6"/>
    <w:rsid w:val="00EB2CC0"/>
    <w:rsid w:val="00EB2EDD"/>
    <w:rsid w:val="00EB302F"/>
    <w:rsid w:val="00EB305E"/>
    <w:rsid w:val="00EB3094"/>
    <w:rsid w:val="00EB329A"/>
    <w:rsid w:val="00EB32EE"/>
    <w:rsid w:val="00EB3328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B4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19"/>
    <w:rsid w:val="00EC0C30"/>
    <w:rsid w:val="00EC0E85"/>
    <w:rsid w:val="00EC0F02"/>
    <w:rsid w:val="00EC107E"/>
    <w:rsid w:val="00EC1203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7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4DEC"/>
    <w:rsid w:val="00EC5125"/>
    <w:rsid w:val="00EC5262"/>
    <w:rsid w:val="00EC5288"/>
    <w:rsid w:val="00EC52D8"/>
    <w:rsid w:val="00EC5331"/>
    <w:rsid w:val="00EC5655"/>
    <w:rsid w:val="00EC5807"/>
    <w:rsid w:val="00EC592A"/>
    <w:rsid w:val="00EC5A2F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0D2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C7D90"/>
    <w:rsid w:val="00ED0020"/>
    <w:rsid w:val="00ED01DA"/>
    <w:rsid w:val="00ED0348"/>
    <w:rsid w:val="00ED05A9"/>
    <w:rsid w:val="00ED05FA"/>
    <w:rsid w:val="00ED0A63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FB6"/>
    <w:rsid w:val="00ED220F"/>
    <w:rsid w:val="00ED2421"/>
    <w:rsid w:val="00ED2449"/>
    <w:rsid w:val="00ED248B"/>
    <w:rsid w:val="00ED24A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7D9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D18"/>
    <w:rsid w:val="00ED5D90"/>
    <w:rsid w:val="00ED5F20"/>
    <w:rsid w:val="00ED6194"/>
    <w:rsid w:val="00ED6576"/>
    <w:rsid w:val="00ED66C1"/>
    <w:rsid w:val="00ED692F"/>
    <w:rsid w:val="00ED6990"/>
    <w:rsid w:val="00ED69A5"/>
    <w:rsid w:val="00ED6B07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0AD"/>
    <w:rsid w:val="00EE1113"/>
    <w:rsid w:val="00EE11F8"/>
    <w:rsid w:val="00EE1979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4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4"/>
    <w:rsid w:val="00EE4A95"/>
    <w:rsid w:val="00EE4B00"/>
    <w:rsid w:val="00EE4D21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5D4C"/>
    <w:rsid w:val="00EE6345"/>
    <w:rsid w:val="00EE640C"/>
    <w:rsid w:val="00EE644E"/>
    <w:rsid w:val="00EE651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BF7"/>
    <w:rsid w:val="00EE7CB7"/>
    <w:rsid w:val="00EE7FE3"/>
    <w:rsid w:val="00EE7FEB"/>
    <w:rsid w:val="00EF0103"/>
    <w:rsid w:val="00EF0135"/>
    <w:rsid w:val="00EF0211"/>
    <w:rsid w:val="00EF0286"/>
    <w:rsid w:val="00EF02AC"/>
    <w:rsid w:val="00EF02B0"/>
    <w:rsid w:val="00EF02E1"/>
    <w:rsid w:val="00EF032D"/>
    <w:rsid w:val="00EF03D1"/>
    <w:rsid w:val="00EF05B3"/>
    <w:rsid w:val="00EF05EC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75"/>
    <w:rsid w:val="00EF2DDC"/>
    <w:rsid w:val="00EF2DE5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953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E50"/>
    <w:rsid w:val="00EF6F4F"/>
    <w:rsid w:val="00EF7050"/>
    <w:rsid w:val="00EF7246"/>
    <w:rsid w:val="00EF7425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335"/>
    <w:rsid w:val="00F01563"/>
    <w:rsid w:val="00F01916"/>
    <w:rsid w:val="00F01A0D"/>
    <w:rsid w:val="00F01FCC"/>
    <w:rsid w:val="00F021C4"/>
    <w:rsid w:val="00F021D8"/>
    <w:rsid w:val="00F021E9"/>
    <w:rsid w:val="00F02302"/>
    <w:rsid w:val="00F024A8"/>
    <w:rsid w:val="00F024EB"/>
    <w:rsid w:val="00F02710"/>
    <w:rsid w:val="00F0276F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1BE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3E2"/>
    <w:rsid w:val="00F047F6"/>
    <w:rsid w:val="00F04C1A"/>
    <w:rsid w:val="00F04CAE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468"/>
    <w:rsid w:val="00F1058B"/>
    <w:rsid w:val="00F10593"/>
    <w:rsid w:val="00F10BA2"/>
    <w:rsid w:val="00F10BFF"/>
    <w:rsid w:val="00F10C26"/>
    <w:rsid w:val="00F10D40"/>
    <w:rsid w:val="00F10E36"/>
    <w:rsid w:val="00F10FD6"/>
    <w:rsid w:val="00F10FEC"/>
    <w:rsid w:val="00F111BF"/>
    <w:rsid w:val="00F11211"/>
    <w:rsid w:val="00F113C0"/>
    <w:rsid w:val="00F113DD"/>
    <w:rsid w:val="00F1140A"/>
    <w:rsid w:val="00F11524"/>
    <w:rsid w:val="00F1156F"/>
    <w:rsid w:val="00F11616"/>
    <w:rsid w:val="00F11A0C"/>
    <w:rsid w:val="00F11D38"/>
    <w:rsid w:val="00F11D4F"/>
    <w:rsid w:val="00F11EAF"/>
    <w:rsid w:val="00F1203F"/>
    <w:rsid w:val="00F1214F"/>
    <w:rsid w:val="00F121C8"/>
    <w:rsid w:val="00F1220B"/>
    <w:rsid w:val="00F122EC"/>
    <w:rsid w:val="00F1252D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963"/>
    <w:rsid w:val="00F14C24"/>
    <w:rsid w:val="00F14E04"/>
    <w:rsid w:val="00F14EFA"/>
    <w:rsid w:val="00F15397"/>
    <w:rsid w:val="00F15514"/>
    <w:rsid w:val="00F1558D"/>
    <w:rsid w:val="00F156C1"/>
    <w:rsid w:val="00F15781"/>
    <w:rsid w:val="00F15808"/>
    <w:rsid w:val="00F15887"/>
    <w:rsid w:val="00F15A2E"/>
    <w:rsid w:val="00F15A93"/>
    <w:rsid w:val="00F15E64"/>
    <w:rsid w:val="00F15F2C"/>
    <w:rsid w:val="00F16055"/>
    <w:rsid w:val="00F16157"/>
    <w:rsid w:val="00F164F5"/>
    <w:rsid w:val="00F168DF"/>
    <w:rsid w:val="00F16B5B"/>
    <w:rsid w:val="00F16BE4"/>
    <w:rsid w:val="00F16C0A"/>
    <w:rsid w:val="00F16E01"/>
    <w:rsid w:val="00F16EB4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3EF"/>
    <w:rsid w:val="00F209A2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2069"/>
    <w:rsid w:val="00F220CA"/>
    <w:rsid w:val="00F22285"/>
    <w:rsid w:val="00F2234D"/>
    <w:rsid w:val="00F22442"/>
    <w:rsid w:val="00F22457"/>
    <w:rsid w:val="00F225E5"/>
    <w:rsid w:val="00F22621"/>
    <w:rsid w:val="00F22656"/>
    <w:rsid w:val="00F22748"/>
    <w:rsid w:val="00F22780"/>
    <w:rsid w:val="00F22BF5"/>
    <w:rsid w:val="00F22D98"/>
    <w:rsid w:val="00F22DB8"/>
    <w:rsid w:val="00F22E84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1C6"/>
    <w:rsid w:val="00F25660"/>
    <w:rsid w:val="00F256F0"/>
    <w:rsid w:val="00F25749"/>
    <w:rsid w:val="00F257F2"/>
    <w:rsid w:val="00F2582C"/>
    <w:rsid w:val="00F25972"/>
    <w:rsid w:val="00F25BDA"/>
    <w:rsid w:val="00F25C23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4F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A7"/>
    <w:rsid w:val="00F275F8"/>
    <w:rsid w:val="00F276F2"/>
    <w:rsid w:val="00F278B0"/>
    <w:rsid w:val="00F27900"/>
    <w:rsid w:val="00F27B84"/>
    <w:rsid w:val="00F27BF7"/>
    <w:rsid w:val="00F27EEA"/>
    <w:rsid w:val="00F27F16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81E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9F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BDF"/>
    <w:rsid w:val="00F34FCA"/>
    <w:rsid w:val="00F3502F"/>
    <w:rsid w:val="00F35072"/>
    <w:rsid w:val="00F351A9"/>
    <w:rsid w:val="00F35233"/>
    <w:rsid w:val="00F3523E"/>
    <w:rsid w:val="00F3524D"/>
    <w:rsid w:val="00F353EB"/>
    <w:rsid w:val="00F35407"/>
    <w:rsid w:val="00F3543E"/>
    <w:rsid w:val="00F35467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A67"/>
    <w:rsid w:val="00F36D2C"/>
    <w:rsid w:val="00F36E47"/>
    <w:rsid w:val="00F370C5"/>
    <w:rsid w:val="00F370E8"/>
    <w:rsid w:val="00F3714D"/>
    <w:rsid w:val="00F3717F"/>
    <w:rsid w:val="00F3726C"/>
    <w:rsid w:val="00F372FC"/>
    <w:rsid w:val="00F3735F"/>
    <w:rsid w:val="00F373A0"/>
    <w:rsid w:val="00F373B0"/>
    <w:rsid w:val="00F37545"/>
    <w:rsid w:val="00F37644"/>
    <w:rsid w:val="00F37693"/>
    <w:rsid w:val="00F37701"/>
    <w:rsid w:val="00F3780D"/>
    <w:rsid w:val="00F37962"/>
    <w:rsid w:val="00F3797F"/>
    <w:rsid w:val="00F37C90"/>
    <w:rsid w:val="00F37EEC"/>
    <w:rsid w:val="00F37F0A"/>
    <w:rsid w:val="00F40142"/>
    <w:rsid w:val="00F401F9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60"/>
    <w:rsid w:val="00F4197B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0D"/>
    <w:rsid w:val="00F4242E"/>
    <w:rsid w:val="00F42463"/>
    <w:rsid w:val="00F4253D"/>
    <w:rsid w:val="00F426E6"/>
    <w:rsid w:val="00F427A6"/>
    <w:rsid w:val="00F42C77"/>
    <w:rsid w:val="00F42E40"/>
    <w:rsid w:val="00F4303A"/>
    <w:rsid w:val="00F431B4"/>
    <w:rsid w:val="00F431F0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4F5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47FE9"/>
    <w:rsid w:val="00F50022"/>
    <w:rsid w:val="00F50200"/>
    <w:rsid w:val="00F502CE"/>
    <w:rsid w:val="00F50387"/>
    <w:rsid w:val="00F5051D"/>
    <w:rsid w:val="00F50604"/>
    <w:rsid w:val="00F50933"/>
    <w:rsid w:val="00F50E09"/>
    <w:rsid w:val="00F50EC3"/>
    <w:rsid w:val="00F50F55"/>
    <w:rsid w:val="00F51284"/>
    <w:rsid w:val="00F518FA"/>
    <w:rsid w:val="00F51937"/>
    <w:rsid w:val="00F51B01"/>
    <w:rsid w:val="00F51C2D"/>
    <w:rsid w:val="00F51C65"/>
    <w:rsid w:val="00F520EC"/>
    <w:rsid w:val="00F5229F"/>
    <w:rsid w:val="00F52363"/>
    <w:rsid w:val="00F523B1"/>
    <w:rsid w:val="00F525EA"/>
    <w:rsid w:val="00F52654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1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8C3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0E54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5AF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32C"/>
    <w:rsid w:val="00F63500"/>
    <w:rsid w:val="00F63538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1A8"/>
    <w:rsid w:val="00F65312"/>
    <w:rsid w:val="00F653F3"/>
    <w:rsid w:val="00F65554"/>
    <w:rsid w:val="00F65807"/>
    <w:rsid w:val="00F65869"/>
    <w:rsid w:val="00F658B7"/>
    <w:rsid w:val="00F659CF"/>
    <w:rsid w:val="00F65ADF"/>
    <w:rsid w:val="00F65D9E"/>
    <w:rsid w:val="00F65DCD"/>
    <w:rsid w:val="00F65EE1"/>
    <w:rsid w:val="00F65F72"/>
    <w:rsid w:val="00F66283"/>
    <w:rsid w:val="00F66361"/>
    <w:rsid w:val="00F66394"/>
    <w:rsid w:val="00F66663"/>
    <w:rsid w:val="00F66BD4"/>
    <w:rsid w:val="00F66CB9"/>
    <w:rsid w:val="00F66D91"/>
    <w:rsid w:val="00F67038"/>
    <w:rsid w:val="00F670E6"/>
    <w:rsid w:val="00F67198"/>
    <w:rsid w:val="00F673FA"/>
    <w:rsid w:val="00F6753D"/>
    <w:rsid w:val="00F675C9"/>
    <w:rsid w:val="00F67613"/>
    <w:rsid w:val="00F6768D"/>
    <w:rsid w:val="00F676B1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19E"/>
    <w:rsid w:val="00F702B7"/>
    <w:rsid w:val="00F70303"/>
    <w:rsid w:val="00F7040B"/>
    <w:rsid w:val="00F704A8"/>
    <w:rsid w:val="00F70564"/>
    <w:rsid w:val="00F70962"/>
    <w:rsid w:val="00F70C93"/>
    <w:rsid w:val="00F70D0A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9B5"/>
    <w:rsid w:val="00F72BA2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28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6BD"/>
    <w:rsid w:val="00F7588D"/>
    <w:rsid w:val="00F7590F"/>
    <w:rsid w:val="00F75B5F"/>
    <w:rsid w:val="00F75C5F"/>
    <w:rsid w:val="00F75CAD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8CF"/>
    <w:rsid w:val="00F76A58"/>
    <w:rsid w:val="00F76B0D"/>
    <w:rsid w:val="00F76F93"/>
    <w:rsid w:val="00F76FDA"/>
    <w:rsid w:val="00F771CF"/>
    <w:rsid w:val="00F77364"/>
    <w:rsid w:val="00F77397"/>
    <w:rsid w:val="00F777EB"/>
    <w:rsid w:val="00F778DC"/>
    <w:rsid w:val="00F77924"/>
    <w:rsid w:val="00F77C0B"/>
    <w:rsid w:val="00F77CED"/>
    <w:rsid w:val="00F77D6C"/>
    <w:rsid w:val="00F77E7A"/>
    <w:rsid w:val="00F80103"/>
    <w:rsid w:val="00F801C2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51"/>
    <w:rsid w:val="00F8276B"/>
    <w:rsid w:val="00F8287A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933"/>
    <w:rsid w:val="00F83AEE"/>
    <w:rsid w:val="00F83B45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EC7"/>
    <w:rsid w:val="00F86FB3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7"/>
    <w:rsid w:val="00F916FB"/>
    <w:rsid w:val="00F91860"/>
    <w:rsid w:val="00F91884"/>
    <w:rsid w:val="00F91A6B"/>
    <w:rsid w:val="00F91B3A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E3"/>
    <w:rsid w:val="00F925F8"/>
    <w:rsid w:val="00F92611"/>
    <w:rsid w:val="00F92615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117"/>
    <w:rsid w:val="00F94422"/>
    <w:rsid w:val="00F945AD"/>
    <w:rsid w:val="00F946F2"/>
    <w:rsid w:val="00F9495E"/>
    <w:rsid w:val="00F949F6"/>
    <w:rsid w:val="00F94A62"/>
    <w:rsid w:val="00F94BA6"/>
    <w:rsid w:val="00F94D41"/>
    <w:rsid w:val="00F94E06"/>
    <w:rsid w:val="00F94F46"/>
    <w:rsid w:val="00F95129"/>
    <w:rsid w:val="00F953EB"/>
    <w:rsid w:val="00F95529"/>
    <w:rsid w:val="00F95563"/>
    <w:rsid w:val="00F95580"/>
    <w:rsid w:val="00F955D6"/>
    <w:rsid w:val="00F956A5"/>
    <w:rsid w:val="00F9585F"/>
    <w:rsid w:val="00F959C0"/>
    <w:rsid w:val="00F95B39"/>
    <w:rsid w:val="00F95D64"/>
    <w:rsid w:val="00F95D89"/>
    <w:rsid w:val="00F95EF5"/>
    <w:rsid w:val="00F9625E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75"/>
    <w:rsid w:val="00F976BD"/>
    <w:rsid w:val="00F97D8F"/>
    <w:rsid w:val="00F97DF7"/>
    <w:rsid w:val="00F97F4C"/>
    <w:rsid w:val="00FA0033"/>
    <w:rsid w:val="00FA00D9"/>
    <w:rsid w:val="00FA016B"/>
    <w:rsid w:val="00FA0177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B9"/>
    <w:rsid w:val="00FA16C7"/>
    <w:rsid w:val="00FA17A8"/>
    <w:rsid w:val="00FA1954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A6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8BF"/>
    <w:rsid w:val="00FA4978"/>
    <w:rsid w:val="00FA49D8"/>
    <w:rsid w:val="00FA4AEA"/>
    <w:rsid w:val="00FA4BE7"/>
    <w:rsid w:val="00FA4C83"/>
    <w:rsid w:val="00FA51E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46"/>
    <w:rsid w:val="00FA6550"/>
    <w:rsid w:val="00FA65CB"/>
    <w:rsid w:val="00FA6610"/>
    <w:rsid w:val="00FA6706"/>
    <w:rsid w:val="00FA6765"/>
    <w:rsid w:val="00FA67AA"/>
    <w:rsid w:val="00FA6809"/>
    <w:rsid w:val="00FA683D"/>
    <w:rsid w:val="00FA686F"/>
    <w:rsid w:val="00FA68AF"/>
    <w:rsid w:val="00FA697A"/>
    <w:rsid w:val="00FA6AEC"/>
    <w:rsid w:val="00FA6B65"/>
    <w:rsid w:val="00FA6B7D"/>
    <w:rsid w:val="00FA6BC3"/>
    <w:rsid w:val="00FA6BF1"/>
    <w:rsid w:val="00FA6E1D"/>
    <w:rsid w:val="00FA6F81"/>
    <w:rsid w:val="00FA71C2"/>
    <w:rsid w:val="00FA7274"/>
    <w:rsid w:val="00FA736A"/>
    <w:rsid w:val="00FA77D9"/>
    <w:rsid w:val="00FA79C2"/>
    <w:rsid w:val="00FA7C0D"/>
    <w:rsid w:val="00FA7CC2"/>
    <w:rsid w:val="00FA7D94"/>
    <w:rsid w:val="00FA7FF1"/>
    <w:rsid w:val="00FB00E5"/>
    <w:rsid w:val="00FB028A"/>
    <w:rsid w:val="00FB0490"/>
    <w:rsid w:val="00FB0592"/>
    <w:rsid w:val="00FB05A6"/>
    <w:rsid w:val="00FB07C1"/>
    <w:rsid w:val="00FB08B0"/>
    <w:rsid w:val="00FB09B2"/>
    <w:rsid w:val="00FB09EE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21CF"/>
    <w:rsid w:val="00FB227C"/>
    <w:rsid w:val="00FB229C"/>
    <w:rsid w:val="00FB22EC"/>
    <w:rsid w:val="00FB2655"/>
    <w:rsid w:val="00FB277B"/>
    <w:rsid w:val="00FB293A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3DF"/>
    <w:rsid w:val="00FB546B"/>
    <w:rsid w:val="00FB559F"/>
    <w:rsid w:val="00FB5947"/>
    <w:rsid w:val="00FB5BA4"/>
    <w:rsid w:val="00FB5C61"/>
    <w:rsid w:val="00FB5C98"/>
    <w:rsid w:val="00FB5D46"/>
    <w:rsid w:val="00FB5DF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6F3E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11"/>
    <w:rsid w:val="00FC055B"/>
    <w:rsid w:val="00FC05BD"/>
    <w:rsid w:val="00FC066B"/>
    <w:rsid w:val="00FC07A1"/>
    <w:rsid w:val="00FC081E"/>
    <w:rsid w:val="00FC0B2D"/>
    <w:rsid w:val="00FC0B66"/>
    <w:rsid w:val="00FC0B7B"/>
    <w:rsid w:val="00FC0D83"/>
    <w:rsid w:val="00FC0DCB"/>
    <w:rsid w:val="00FC0DD7"/>
    <w:rsid w:val="00FC0E83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17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6F"/>
    <w:rsid w:val="00FC39E3"/>
    <w:rsid w:val="00FC3A50"/>
    <w:rsid w:val="00FC3BF3"/>
    <w:rsid w:val="00FC3E26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DA"/>
    <w:rsid w:val="00FC5EE5"/>
    <w:rsid w:val="00FC6095"/>
    <w:rsid w:val="00FC629B"/>
    <w:rsid w:val="00FC6317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669"/>
    <w:rsid w:val="00FD173E"/>
    <w:rsid w:val="00FD17F5"/>
    <w:rsid w:val="00FD1BCE"/>
    <w:rsid w:val="00FD1C50"/>
    <w:rsid w:val="00FD1D7C"/>
    <w:rsid w:val="00FD1EF7"/>
    <w:rsid w:val="00FD1F41"/>
    <w:rsid w:val="00FD204B"/>
    <w:rsid w:val="00FD2116"/>
    <w:rsid w:val="00FD257C"/>
    <w:rsid w:val="00FD27B9"/>
    <w:rsid w:val="00FD2862"/>
    <w:rsid w:val="00FD2A65"/>
    <w:rsid w:val="00FD2B0C"/>
    <w:rsid w:val="00FD2B18"/>
    <w:rsid w:val="00FD2E65"/>
    <w:rsid w:val="00FD2F6B"/>
    <w:rsid w:val="00FD3016"/>
    <w:rsid w:val="00FD3100"/>
    <w:rsid w:val="00FD34B0"/>
    <w:rsid w:val="00FD378A"/>
    <w:rsid w:val="00FD37B6"/>
    <w:rsid w:val="00FD3AE6"/>
    <w:rsid w:val="00FD3C03"/>
    <w:rsid w:val="00FD3C31"/>
    <w:rsid w:val="00FD3F7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3C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DBE"/>
    <w:rsid w:val="00FE3E61"/>
    <w:rsid w:val="00FE3EE9"/>
    <w:rsid w:val="00FE3FC4"/>
    <w:rsid w:val="00FE406F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6AE"/>
    <w:rsid w:val="00FE4901"/>
    <w:rsid w:val="00FE4A67"/>
    <w:rsid w:val="00FE4AC0"/>
    <w:rsid w:val="00FE4BE9"/>
    <w:rsid w:val="00FE4DEC"/>
    <w:rsid w:val="00FE4E5E"/>
    <w:rsid w:val="00FE4E74"/>
    <w:rsid w:val="00FE4E9D"/>
    <w:rsid w:val="00FE4EF3"/>
    <w:rsid w:val="00FE4FFA"/>
    <w:rsid w:val="00FE5053"/>
    <w:rsid w:val="00FE50FC"/>
    <w:rsid w:val="00FE51E2"/>
    <w:rsid w:val="00FE52DD"/>
    <w:rsid w:val="00FE53A1"/>
    <w:rsid w:val="00FE5481"/>
    <w:rsid w:val="00FE5821"/>
    <w:rsid w:val="00FE59B4"/>
    <w:rsid w:val="00FE5C16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7C4"/>
    <w:rsid w:val="00FF07FE"/>
    <w:rsid w:val="00FF08A4"/>
    <w:rsid w:val="00FF0927"/>
    <w:rsid w:val="00FF0D3A"/>
    <w:rsid w:val="00FF0D54"/>
    <w:rsid w:val="00FF0FB5"/>
    <w:rsid w:val="00FF0FDC"/>
    <w:rsid w:val="00FF118C"/>
    <w:rsid w:val="00FF1362"/>
    <w:rsid w:val="00FF151B"/>
    <w:rsid w:val="00FF1616"/>
    <w:rsid w:val="00FF19F2"/>
    <w:rsid w:val="00FF1C0D"/>
    <w:rsid w:val="00FF1C98"/>
    <w:rsid w:val="00FF1EC6"/>
    <w:rsid w:val="00FF1EDE"/>
    <w:rsid w:val="00FF20C7"/>
    <w:rsid w:val="00FF2198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52F"/>
    <w:rsid w:val="00FF357B"/>
    <w:rsid w:val="00FF3663"/>
    <w:rsid w:val="00FF3677"/>
    <w:rsid w:val="00FF3894"/>
    <w:rsid w:val="00FF39D6"/>
    <w:rsid w:val="00FF3A45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1B"/>
    <w:rsid w:val="00FF494A"/>
    <w:rsid w:val="00FF4AA4"/>
    <w:rsid w:val="00FF4C96"/>
    <w:rsid w:val="00FF4D51"/>
    <w:rsid w:val="00FF5235"/>
    <w:rsid w:val="00FF5312"/>
    <w:rsid w:val="00FF54E0"/>
    <w:rsid w:val="00FF54F4"/>
    <w:rsid w:val="00FF55B7"/>
    <w:rsid w:val="00FF55C3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69A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AC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9DF97A3-C0A8-4FCE-831F-73BD5BFD3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6b0d6f14cc075024f23c773cd49e66dd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d6219dc2449f9f854b5409cfddd82952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40B7E-FAD9-4435-B5D8-BA9C7F2A4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4525</TotalTime>
  <Pages>17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Kriangsak (Man) Jaiyaw</cp:lastModifiedBy>
  <cp:revision>2480</cp:revision>
  <cp:lastPrinted>2025-08-07T09:45:00Z</cp:lastPrinted>
  <dcterms:created xsi:type="dcterms:W3CDTF">2023-11-07T12:56:00Z</dcterms:created>
  <dcterms:modified xsi:type="dcterms:W3CDTF">2025-08-14T02:50:00Z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