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17B9090" w:rsidR="00DB308D" w:rsidRPr="005909F5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02FB438" w14:textId="77777777" w:rsidR="00DD1E47" w:rsidRPr="005909F5" w:rsidRDefault="00DD1E47" w:rsidP="006771E8">
      <w:pPr>
        <w:pStyle w:val="BodyText"/>
      </w:pPr>
    </w:p>
    <w:p w14:paraId="61217FCA" w14:textId="77777777" w:rsidR="00D15EA5" w:rsidRPr="005909F5" w:rsidRDefault="006F1B19" w:rsidP="00D15EA5">
      <w:pPr>
        <w:pStyle w:val="BodyText"/>
      </w:pPr>
      <w:r w:rsidRPr="005909F5">
        <w:br w:type="textWrapping" w:clear="all"/>
      </w:r>
    </w:p>
    <w:p w14:paraId="5D30521B" w14:textId="77777777" w:rsidR="00D15EA5" w:rsidRPr="005909F5" w:rsidRDefault="00D15EA5" w:rsidP="00D15EA5">
      <w:pPr>
        <w:pStyle w:val="BodyText"/>
      </w:pPr>
    </w:p>
    <w:p w14:paraId="4C3909F0" w14:textId="77777777" w:rsidR="00063F41" w:rsidRPr="005909F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Pr="005909F5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E7A59A" w14:textId="77777777" w:rsidR="00103AC8" w:rsidRPr="005909F5" w:rsidRDefault="00103AC8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5909F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3A4D61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A0102D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5909F5" w:rsidRDefault="00AD3B26" w:rsidP="00984B7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048CABA9" w:rsidR="00A712D3" w:rsidRPr="005909F5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662EE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365081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E55F8F" w:rsidRPr="005909F5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E55F8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147253" w:rsidRPr="005909F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14725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ซึ่งประกอบด้วยงบฐานะการเงินรวมและ</w:t>
      </w:r>
      <w:r w:rsidR="00CB2DD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3D0AD8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41D0B" w:rsidRPr="005909F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="007B6F12">
        <w:rPr>
          <w:rFonts w:ascii="BrowalliaUPC" w:hAnsi="BrowalliaUPC" w:cs="BrowalliaUPC"/>
          <w:sz w:val="28"/>
          <w:szCs w:val="28"/>
          <w:lang w:bidi="th-TH"/>
        </w:rPr>
        <w:t>3</w:t>
      </w:r>
      <w:r w:rsidR="006D3B6B">
        <w:rPr>
          <w:rFonts w:ascii="BrowalliaUPC" w:hAnsi="BrowalliaUPC" w:cs="BrowalliaUPC"/>
          <w:sz w:val="28"/>
          <w:szCs w:val="28"/>
          <w:lang w:bidi="th-TH"/>
        </w:rPr>
        <w:t>0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7B6F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6F1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</w:t>
      </w:r>
      <w:r w:rsidR="00DA0095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8D2279">
        <w:rPr>
          <w:rFonts w:ascii="BrowalliaUPC" w:hAnsi="BrowalliaUPC" w:cs="BrowalliaUPC"/>
          <w:sz w:val="28"/>
          <w:szCs w:val="28"/>
          <w:lang w:bidi="th-TH"/>
        </w:rPr>
        <w:br/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วั</w:t>
      </w:r>
      <w:r w:rsidR="00AB2C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นเดียวกัน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6D3B6B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B2C54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</w:t>
      </w:r>
      <w:r w:rsidR="006C24E7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D2279">
        <w:rPr>
          <w:rFonts w:ascii="BrowalliaUPC" w:hAnsi="BrowalliaUPC" w:cs="BrowalliaUPC"/>
          <w:sz w:val="28"/>
          <w:szCs w:val="28"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5909F5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4E36E6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บริษัทระหว่างกาลดังกล่าวจาก</w:t>
      </w:r>
      <w:r w:rsidR="006B720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3059DC8C" w14:textId="4DE08F9F" w:rsidR="00A712D3" w:rsidRPr="005909F5" w:rsidRDefault="00A712D3" w:rsidP="00DC4FB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rtl/>
          <w:cs/>
        </w:rPr>
      </w:pPr>
    </w:p>
    <w:p w14:paraId="22F38D45" w14:textId="5CD54150" w:rsidR="00305744" w:rsidRPr="005909F5" w:rsidRDefault="00615389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909F5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22AEE" w:rsidRPr="005909F5">
        <w:rPr>
          <w:rFonts w:ascii="BrowalliaUPC" w:hAnsi="BrowalliaUPC" w:cs="BrowalliaUPC"/>
          <w:sz w:val="28"/>
          <w:szCs w:val="28"/>
          <w:lang w:bidi="th-TH"/>
        </w:rPr>
        <w:br/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2743C" w14:textId="77777777" w:rsidR="00544773" w:rsidRPr="005909F5" w:rsidRDefault="00544773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FD3A449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29AAD0A0" w14:textId="6AC300AD" w:rsidR="00041B41" w:rsidRPr="005909F5" w:rsidRDefault="00DE1879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34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C5E818B" w14:textId="77777777" w:rsidR="00247FDA" w:rsidRPr="00A07A1D" w:rsidRDefault="00247FDA" w:rsidP="007C28B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813E028" w14:textId="6625F217" w:rsidR="0078095C" w:rsidRDefault="00B254D2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4DBA5235" w14:textId="77777777" w:rsidR="0078095C" w:rsidRDefault="0078095C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B638A7C" w14:textId="7E5FF0AF" w:rsidR="00111208" w:rsidRDefault="00512179" w:rsidP="008D711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ข้าพเจ้าได้</w:t>
      </w:r>
      <w:r w:rsidR="00AE36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เคย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ต่อ</w:t>
      </w:r>
      <w:r w:rsidR="009D483D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งบการเงิน</w:t>
      </w:r>
      <w:r w:rsidR="00F51B2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ปี </w:t>
      </w:r>
      <w:r w:rsidR="00F51B2A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93230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ของกลุ่มบริษัท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ตามรายงานลงวันที่ </w:t>
      </w:r>
      <w:r w:rsidR="00E86651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E312F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E06EB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เน</w:t>
      </w:r>
      <w:r w:rsidR="000E005B">
        <w:rPr>
          <w:rFonts w:ascii="BrowalliaUPC" w:hAnsi="BrowalliaUPC" w:cs="BrowalliaUPC" w:hint="cs"/>
          <w:sz w:val="28"/>
          <w:szCs w:val="28"/>
          <w:cs/>
          <w:lang w:val="en-US" w:bidi="th-TH"/>
        </w:rPr>
        <w:t>ื่องจา</w:t>
      </w:r>
      <w:r w:rsidR="005778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กผู้บริหารของกลุ่มบริษัท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ไม่ได้รับรายงานการรับรององค์กรบริการ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 xml:space="preserve">2 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ประเภท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187CE1" w:rsidRPr="00187CE1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187CE1">
        <w:rPr>
          <w:rFonts w:ascii="BrowalliaUPC" w:hAnsi="BrowalliaUPC" w:cs="BrowalliaUPC" w:hint="cs"/>
          <w:sz w:val="28"/>
          <w:szCs w:val="28"/>
          <w:cs/>
          <w:lang w:val="en-US" w:bidi="th-TH"/>
        </w:rPr>
        <w:t>(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 xml:space="preserve">SOC 2 Type 2)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ประจำปี</w:t>
      </w:r>
      <w:r w:rsidR="00187CE1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  <w:r w:rsidR="00BA75A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ที่ออกโดยผู้สอบบัญชีของผู้ให้บริการขุดบิตคอยน์</w:t>
      </w:r>
      <w:r w:rsidR="007F106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และอยู่เหนือการควบคุมของกลุ่มบริษัท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ที่จะจัดจ้างผู้สอบบัญชีเพื่อไปตรวจระบบของผู้ให้บริการขุดบิตคอยน์</w:t>
      </w:r>
      <w:r w:rsidR="009F539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อย่างไรก็ตาม </w:t>
      </w:r>
      <w:r w:rsidR="00E1210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ข้าพเจ้าขอให้สังเกตหมายเหตุประกอบข้อมูลทางการเงินระหว่างกาลข้อที่ </w:t>
      </w:r>
      <w:r w:rsidR="00E12103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F9222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เมื่อวันที่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22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2568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ผู้บริหารของกลุ่มบริษัทได้รับรายงาน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33244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ผู้สอบบัญชีได้ประเมินรายงานดังกล่าวโดยพิจารณาขอบเขต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ระยะเวลา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และผลการทดสอบ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เพื่อประกอบการพิจารณาความเพียงพอของการควบคุมภายในของระบบสารสนเทศที่มีผลต่อการรายงานทางการเงิน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A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รุปว่าไม่มีผลกระทบต่อยอดคงเหลือของสินทรัพย์ดิจิทัลและรายได้จากธุรกิจสินทรัพย์ดิจิทัลในงบการเงินรวมของกลุ่มบริษัทสำหรับปีสิ้นสุด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31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ธันวาคม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</w:p>
    <w:p w14:paraId="0BDDCBB3" w14:textId="77777777" w:rsidR="00244653" w:rsidRDefault="00244653" w:rsidP="000812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5C5249E" w14:textId="02B35A7D" w:rsidR="000C795D" w:rsidRPr="005909F5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D0F1883" w14:textId="77777777" w:rsidR="008D7110" w:rsidRPr="005909F5" w:rsidRDefault="008D711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D65485D" w14:textId="77777777" w:rsidR="00B37621" w:rsidRPr="005909F5" w:rsidRDefault="00B3762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59FAA44" w14:textId="77777777" w:rsidR="00812646" w:rsidRPr="00050E59" w:rsidRDefault="00812646" w:rsidP="0081264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953DB15" w14:textId="77777777" w:rsidR="00812646" w:rsidRPr="00050E59" w:rsidRDefault="00812646" w:rsidP="0081264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41086914" w:rsidR="00313EE1" w:rsidRPr="005909F5" w:rsidRDefault="00812646" w:rsidP="00812646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A4A0808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2F94E9C5" w:rsidR="00D15EA5" w:rsidRPr="005909F5" w:rsidRDefault="00467872" w:rsidP="00FD501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467872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6B7206" w:rsidRPr="0046787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782243" w:rsidRPr="0046787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82243" w:rsidRPr="00467872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D15EA5" w:rsidRPr="005909F5" w:rsidSect="00BB548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6E1D" w14:textId="77777777" w:rsidR="001328D4" w:rsidRDefault="001328D4">
      <w:r>
        <w:separator/>
      </w:r>
    </w:p>
  </w:endnote>
  <w:endnote w:type="continuationSeparator" w:id="0">
    <w:p w14:paraId="0C778ECD" w14:textId="77777777" w:rsidR="001328D4" w:rsidRDefault="001328D4">
      <w:r>
        <w:continuationSeparator/>
      </w:r>
    </w:p>
  </w:endnote>
  <w:endnote w:type="continuationNotice" w:id="1">
    <w:p w14:paraId="6D53C483" w14:textId="77777777" w:rsidR="001328D4" w:rsidRDefault="00132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43E3" w14:textId="77777777" w:rsidR="001328D4" w:rsidRDefault="001328D4">
      <w:bookmarkStart w:id="0" w:name="_Hlk482348182"/>
      <w:bookmarkEnd w:id="0"/>
      <w:r>
        <w:separator/>
      </w:r>
    </w:p>
  </w:footnote>
  <w:footnote w:type="continuationSeparator" w:id="0">
    <w:p w14:paraId="616D2145" w14:textId="77777777" w:rsidR="001328D4" w:rsidRDefault="001328D4">
      <w:r>
        <w:continuationSeparator/>
      </w:r>
    </w:p>
  </w:footnote>
  <w:footnote w:type="continuationNotice" w:id="1">
    <w:p w14:paraId="137FE6AE" w14:textId="77777777" w:rsidR="001328D4" w:rsidRDefault="00132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1A3F436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4872D830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D677C">
      <w:rPr>
        <w:rFonts w:cs="Browallia New"/>
        <w:b w:val="0"/>
        <w:bCs/>
        <w:color w:val="auto"/>
        <w:sz w:val="36"/>
        <w:szCs w:val="36"/>
        <w:lang w:val="en-US" w:bidi="th-TH"/>
      </w:rPr>
      <w:br/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596A9760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AD6BC0"/>
    <w:multiLevelType w:val="hybridMultilevel"/>
    <w:tmpl w:val="8F786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AA3072"/>
    <w:multiLevelType w:val="hybridMultilevel"/>
    <w:tmpl w:val="B6AC64A0"/>
    <w:lvl w:ilvl="0" w:tplc="D9AC192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E190BE8"/>
    <w:multiLevelType w:val="hybridMultilevel"/>
    <w:tmpl w:val="F31872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7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8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62140827">
    <w:abstractNumId w:val="17"/>
  </w:num>
  <w:num w:numId="36" w16cid:durableId="1666935139">
    <w:abstractNumId w:val="8"/>
  </w:num>
  <w:num w:numId="37" w16cid:durableId="12622524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4FB7"/>
    <w:rsid w:val="000053D8"/>
    <w:rsid w:val="00006A46"/>
    <w:rsid w:val="00012608"/>
    <w:rsid w:val="000162B0"/>
    <w:rsid w:val="00016C25"/>
    <w:rsid w:val="00017AE1"/>
    <w:rsid w:val="00021A5B"/>
    <w:rsid w:val="00027765"/>
    <w:rsid w:val="00027C1D"/>
    <w:rsid w:val="0003023B"/>
    <w:rsid w:val="00031683"/>
    <w:rsid w:val="00031D17"/>
    <w:rsid w:val="00034ED9"/>
    <w:rsid w:val="000355A7"/>
    <w:rsid w:val="000372A6"/>
    <w:rsid w:val="00041B41"/>
    <w:rsid w:val="00044ACE"/>
    <w:rsid w:val="0004550E"/>
    <w:rsid w:val="00052614"/>
    <w:rsid w:val="00057CEE"/>
    <w:rsid w:val="00062598"/>
    <w:rsid w:val="000635FA"/>
    <w:rsid w:val="00063F41"/>
    <w:rsid w:val="000669B5"/>
    <w:rsid w:val="00066CDE"/>
    <w:rsid w:val="00067A2B"/>
    <w:rsid w:val="000723F7"/>
    <w:rsid w:val="00074485"/>
    <w:rsid w:val="00074760"/>
    <w:rsid w:val="000761B7"/>
    <w:rsid w:val="000812DD"/>
    <w:rsid w:val="00081C9B"/>
    <w:rsid w:val="000828F1"/>
    <w:rsid w:val="00082F03"/>
    <w:rsid w:val="00082F59"/>
    <w:rsid w:val="000875D8"/>
    <w:rsid w:val="00094333"/>
    <w:rsid w:val="00097FAB"/>
    <w:rsid w:val="000A51A8"/>
    <w:rsid w:val="000A71AA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005B"/>
    <w:rsid w:val="000E380C"/>
    <w:rsid w:val="000E52CE"/>
    <w:rsid w:val="000E6EAE"/>
    <w:rsid w:val="000F161E"/>
    <w:rsid w:val="000F2CE6"/>
    <w:rsid w:val="000F3AAB"/>
    <w:rsid w:val="000F4387"/>
    <w:rsid w:val="000F50A4"/>
    <w:rsid w:val="000F6E25"/>
    <w:rsid w:val="000F79ED"/>
    <w:rsid w:val="001011DF"/>
    <w:rsid w:val="001013E9"/>
    <w:rsid w:val="00103AC8"/>
    <w:rsid w:val="0010697F"/>
    <w:rsid w:val="001077BD"/>
    <w:rsid w:val="001100B9"/>
    <w:rsid w:val="00111208"/>
    <w:rsid w:val="00112B69"/>
    <w:rsid w:val="00113F14"/>
    <w:rsid w:val="00114ADD"/>
    <w:rsid w:val="0012001A"/>
    <w:rsid w:val="001222ED"/>
    <w:rsid w:val="0013111B"/>
    <w:rsid w:val="001316D3"/>
    <w:rsid w:val="00131A4A"/>
    <w:rsid w:val="001328D4"/>
    <w:rsid w:val="00132F51"/>
    <w:rsid w:val="001355C8"/>
    <w:rsid w:val="00142624"/>
    <w:rsid w:val="00142760"/>
    <w:rsid w:val="00142E5B"/>
    <w:rsid w:val="00147253"/>
    <w:rsid w:val="0015189D"/>
    <w:rsid w:val="001554CD"/>
    <w:rsid w:val="00155A91"/>
    <w:rsid w:val="0016058E"/>
    <w:rsid w:val="0016076E"/>
    <w:rsid w:val="001613E2"/>
    <w:rsid w:val="0016157C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87CE1"/>
    <w:rsid w:val="0019210D"/>
    <w:rsid w:val="00194CC1"/>
    <w:rsid w:val="0019769E"/>
    <w:rsid w:val="001A0B83"/>
    <w:rsid w:val="001A30F8"/>
    <w:rsid w:val="001A322F"/>
    <w:rsid w:val="001A3BFB"/>
    <w:rsid w:val="001A3C20"/>
    <w:rsid w:val="001B0D43"/>
    <w:rsid w:val="001B198C"/>
    <w:rsid w:val="001B46B0"/>
    <w:rsid w:val="001B5B4A"/>
    <w:rsid w:val="001B6143"/>
    <w:rsid w:val="001B726D"/>
    <w:rsid w:val="001B7388"/>
    <w:rsid w:val="001C0F98"/>
    <w:rsid w:val="001D2302"/>
    <w:rsid w:val="001D30EC"/>
    <w:rsid w:val="001D594B"/>
    <w:rsid w:val="001D7116"/>
    <w:rsid w:val="001D7BB3"/>
    <w:rsid w:val="001D7BB5"/>
    <w:rsid w:val="001E12A6"/>
    <w:rsid w:val="001E19F4"/>
    <w:rsid w:val="001E3CB9"/>
    <w:rsid w:val="001E3FAD"/>
    <w:rsid w:val="001E498F"/>
    <w:rsid w:val="001F31CE"/>
    <w:rsid w:val="001F50BA"/>
    <w:rsid w:val="001F7788"/>
    <w:rsid w:val="0020764F"/>
    <w:rsid w:val="00214B4B"/>
    <w:rsid w:val="00222EB4"/>
    <w:rsid w:val="00224E8A"/>
    <w:rsid w:val="0022518C"/>
    <w:rsid w:val="00227501"/>
    <w:rsid w:val="00233907"/>
    <w:rsid w:val="00237A7E"/>
    <w:rsid w:val="00241222"/>
    <w:rsid w:val="00241F16"/>
    <w:rsid w:val="00244653"/>
    <w:rsid w:val="00244E9C"/>
    <w:rsid w:val="00247352"/>
    <w:rsid w:val="00247969"/>
    <w:rsid w:val="00247FDA"/>
    <w:rsid w:val="0025050F"/>
    <w:rsid w:val="002528A5"/>
    <w:rsid w:val="00253CE4"/>
    <w:rsid w:val="00254A43"/>
    <w:rsid w:val="00260405"/>
    <w:rsid w:val="0026182A"/>
    <w:rsid w:val="00261FA4"/>
    <w:rsid w:val="00264BA0"/>
    <w:rsid w:val="0026566B"/>
    <w:rsid w:val="00274BB6"/>
    <w:rsid w:val="00276265"/>
    <w:rsid w:val="00277EBE"/>
    <w:rsid w:val="002807E8"/>
    <w:rsid w:val="00281C48"/>
    <w:rsid w:val="002837C8"/>
    <w:rsid w:val="002838FB"/>
    <w:rsid w:val="00285249"/>
    <w:rsid w:val="00286D58"/>
    <w:rsid w:val="00290AF9"/>
    <w:rsid w:val="00294E94"/>
    <w:rsid w:val="0029703D"/>
    <w:rsid w:val="002A252E"/>
    <w:rsid w:val="002A5F2C"/>
    <w:rsid w:val="002A6273"/>
    <w:rsid w:val="002A76F5"/>
    <w:rsid w:val="002A77C0"/>
    <w:rsid w:val="002A7AE8"/>
    <w:rsid w:val="002B0BF8"/>
    <w:rsid w:val="002B18AD"/>
    <w:rsid w:val="002B2A6F"/>
    <w:rsid w:val="002B471D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0AC"/>
    <w:rsid w:val="002F3903"/>
    <w:rsid w:val="002F4A52"/>
    <w:rsid w:val="002F6B2D"/>
    <w:rsid w:val="002F7D90"/>
    <w:rsid w:val="0030026A"/>
    <w:rsid w:val="00300B41"/>
    <w:rsid w:val="00301E4E"/>
    <w:rsid w:val="003047CE"/>
    <w:rsid w:val="00305173"/>
    <w:rsid w:val="00305744"/>
    <w:rsid w:val="00310AAB"/>
    <w:rsid w:val="00312125"/>
    <w:rsid w:val="00313EE1"/>
    <w:rsid w:val="00314638"/>
    <w:rsid w:val="00321A76"/>
    <w:rsid w:val="003304A5"/>
    <w:rsid w:val="00332446"/>
    <w:rsid w:val="00335E5B"/>
    <w:rsid w:val="00341769"/>
    <w:rsid w:val="00341D0B"/>
    <w:rsid w:val="00344E13"/>
    <w:rsid w:val="00354F5D"/>
    <w:rsid w:val="00360A0B"/>
    <w:rsid w:val="003618A8"/>
    <w:rsid w:val="00363BA3"/>
    <w:rsid w:val="00365081"/>
    <w:rsid w:val="00365380"/>
    <w:rsid w:val="00365ECE"/>
    <w:rsid w:val="003744DA"/>
    <w:rsid w:val="00375D30"/>
    <w:rsid w:val="00384904"/>
    <w:rsid w:val="003A07F8"/>
    <w:rsid w:val="003A25D5"/>
    <w:rsid w:val="003A46D5"/>
    <w:rsid w:val="003A4D61"/>
    <w:rsid w:val="003B4CCD"/>
    <w:rsid w:val="003B4DED"/>
    <w:rsid w:val="003B5211"/>
    <w:rsid w:val="003B5CA6"/>
    <w:rsid w:val="003C08B4"/>
    <w:rsid w:val="003C109A"/>
    <w:rsid w:val="003C12C5"/>
    <w:rsid w:val="003C27A3"/>
    <w:rsid w:val="003C27EF"/>
    <w:rsid w:val="003C32E9"/>
    <w:rsid w:val="003C3898"/>
    <w:rsid w:val="003C6044"/>
    <w:rsid w:val="003D0AD8"/>
    <w:rsid w:val="003D1863"/>
    <w:rsid w:val="003D2605"/>
    <w:rsid w:val="003D4087"/>
    <w:rsid w:val="003D64D6"/>
    <w:rsid w:val="003E034A"/>
    <w:rsid w:val="003E1AE5"/>
    <w:rsid w:val="003E1E1E"/>
    <w:rsid w:val="003E24E4"/>
    <w:rsid w:val="003E3E21"/>
    <w:rsid w:val="003F1162"/>
    <w:rsid w:val="003F1A91"/>
    <w:rsid w:val="003F41EC"/>
    <w:rsid w:val="003F44C9"/>
    <w:rsid w:val="003F5BD5"/>
    <w:rsid w:val="00406BF2"/>
    <w:rsid w:val="00411510"/>
    <w:rsid w:val="004139DF"/>
    <w:rsid w:val="00416281"/>
    <w:rsid w:val="004202D6"/>
    <w:rsid w:val="00420592"/>
    <w:rsid w:val="004217D3"/>
    <w:rsid w:val="00421DBE"/>
    <w:rsid w:val="00422353"/>
    <w:rsid w:val="00423D2E"/>
    <w:rsid w:val="00425F7E"/>
    <w:rsid w:val="00426915"/>
    <w:rsid w:val="00426FF0"/>
    <w:rsid w:val="00432C39"/>
    <w:rsid w:val="00433F63"/>
    <w:rsid w:val="00435788"/>
    <w:rsid w:val="004359E6"/>
    <w:rsid w:val="004360A3"/>
    <w:rsid w:val="00440D8F"/>
    <w:rsid w:val="004436DA"/>
    <w:rsid w:val="00443CE3"/>
    <w:rsid w:val="0044496E"/>
    <w:rsid w:val="00444A74"/>
    <w:rsid w:val="00452E7B"/>
    <w:rsid w:val="004546FA"/>
    <w:rsid w:val="00456EA9"/>
    <w:rsid w:val="00457094"/>
    <w:rsid w:val="00462BCB"/>
    <w:rsid w:val="00462D81"/>
    <w:rsid w:val="00463728"/>
    <w:rsid w:val="00467872"/>
    <w:rsid w:val="00481FE7"/>
    <w:rsid w:val="004826C5"/>
    <w:rsid w:val="0048282C"/>
    <w:rsid w:val="0048532C"/>
    <w:rsid w:val="0048661E"/>
    <w:rsid w:val="00487E39"/>
    <w:rsid w:val="00487E84"/>
    <w:rsid w:val="0049103F"/>
    <w:rsid w:val="004929FC"/>
    <w:rsid w:val="0049681A"/>
    <w:rsid w:val="004A0DFE"/>
    <w:rsid w:val="004A3C62"/>
    <w:rsid w:val="004B329B"/>
    <w:rsid w:val="004B74F7"/>
    <w:rsid w:val="004C0971"/>
    <w:rsid w:val="004C0C25"/>
    <w:rsid w:val="004C2111"/>
    <w:rsid w:val="004C6713"/>
    <w:rsid w:val="004C732E"/>
    <w:rsid w:val="004C7919"/>
    <w:rsid w:val="004D20AE"/>
    <w:rsid w:val="004D3578"/>
    <w:rsid w:val="004D6145"/>
    <w:rsid w:val="004E06EB"/>
    <w:rsid w:val="004E0D18"/>
    <w:rsid w:val="004E1380"/>
    <w:rsid w:val="004E2066"/>
    <w:rsid w:val="004E36E6"/>
    <w:rsid w:val="004F1A16"/>
    <w:rsid w:val="004F207F"/>
    <w:rsid w:val="004F5D91"/>
    <w:rsid w:val="005070FA"/>
    <w:rsid w:val="00512179"/>
    <w:rsid w:val="00513388"/>
    <w:rsid w:val="005134EB"/>
    <w:rsid w:val="00517DC3"/>
    <w:rsid w:val="0052186A"/>
    <w:rsid w:val="0052285C"/>
    <w:rsid w:val="0052292D"/>
    <w:rsid w:val="005229E9"/>
    <w:rsid w:val="00523D2D"/>
    <w:rsid w:val="005321DA"/>
    <w:rsid w:val="0053531D"/>
    <w:rsid w:val="00536626"/>
    <w:rsid w:val="00536B6E"/>
    <w:rsid w:val="00544773"/>
    <w:rsid w:val="0054553D"/>
    <w:rsid w:val="00545D19"/>
    <w:rsid w:val="00547541"/>
    <w:rsid w:val="00551365"/>
    <w:rsid w:val="005627FF"/>
    <w:rsid w:val="00565186"/>
    <w:rsid w:val="00566D1D"/>
    <w:rsid w:val="0057118B"/>
    <w:rsid w:val="00575EF4"/>
    <w:rsid w:val="00577884"/>
    <w:rsid w:val="005778A4"/>
    <w:rsid w:val="00577D61"/>
    <w:rsid w:val="005822AC"/>
    <w:rsid w:val="00584B84"/>
    <w:rsid w:val="005909F5"/>
    <w:rsid w:val="00591F0D"/>
    <w:rsid w:val="00592D07"/>
    <w:rsid w:val="00593EF7"/>
    <w:rsid w:val="005A1A27"/>
    <w:rsid w:val="005A29D0"/>
    <w:rsid w:val="005A4EAC"/>
    <w:rsid w:val="005A6337"/>
    <w:rsid w:val="005A76A5"/>
    <w:rsid w:val="005B405A"/>
    <w:rsid w:val="005B40DE"/>
    <w:rsid w:val="005B48CB"/>
    <w:rsid w:val="005B607A"/>
    <w:rsid w:val="005C0067"/>
    <w:rsid w:val="005C08C6"/>
    <w:rsid w:val="005C2CCB"/>
    <w:rsid w:val="005C2F8D"/>
    <w:rsid w:val="005C42FE"/>
    <w:rsid w:val="005C5EC4"/>
    <w:rsid w:val="005C6479"/>
    <w:rsid w:val="005C69FD"/>
    <w:rsid w:val="005C71CD"/>
    <w:rsid w:val="005D7025"/>
    <w:rsid w:val="005E01D9"/>
    <w:rsid w:val="005E08D6"/>
    <w:rsid w:val="005E2D67"/>
    <w:rsid w:val="005E2F18"/>
    <w:rsid w:val="005E4B76"/>
    <w:rsid w:val="005E5578"/>
    <w:rsid w:val="005F09CE"/>
    <w:rsid w:val="005F1516"/>
    <w:rsid w:val="005F39A5"/>
    <w:rsid w:val="005F4D62"/>
    <w:rsid w:val="005F512F"/>
    <w:rsid w:val="0060216B"/>
    <w:rsid w:val="00610ED7"/>
    <w:rsid w:val="006147CF"/>
    <w:rsid w:val="00614981"/>
    <w:rsid w:val="00615389"/>
    <w:rsid w:val="006155E7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1933"/>
    <w:rsid w:val="00653B85"/>
    <w:rsid w:val="006554B5"/>
    <w:rsid w:val="00656E06"/>
    <w:rsid w:val="00660A5F"/>
    <w:rsid w:val="00662EE8"/>
    <w:rsid w:val="00665FB8"/>
    <w:rsid w:val="00666764"/>
    <w:rsid w:val="0066694B"/>
    <w:rsid w:val="0066701E"/>
    <w:rsid w:val="00667DB6"/>
    <w:rsid w:val="00672496"/>
    <w:rsid w:val="00674F54"/>
    <w:rsid w:val="00675181"/>
    <w:rsid w:val="006771E8"/>
    <w:rsid w:val="00677C01"/>
    <w:rsid w:val="00683934"/>
    <w:rsid w:val="00683CC7"/>
    <w:rsid w:val="00684C1E"/>
    <w:rsid w:val="006872EE"/>
    <w:rsid w:val="006926DD"/>
    <w:rsid w:val="00692CA5"/>
    <w:rsid w:val="006932D7"/>
    <w:rsid w:val="00696674"/>
    <w:rsid w:val="00696C42"/>
    <w:rsid w:val="006A1882"/>
    <w:rsid w:val="006A3B2F"/>
    <w:rsid w:val="006A3B68"/>
    <w:rsid w:val="006A52AD"/>
    <w:rsid w:val="006A5389"/>
    <w:rsid w:val="006A736B"/>
    <w:rsid w:val="006B06A2"/>
    <w:rsid w:val="006B0F65"/>
    <w:rsid w:val="006B7206"/>
    <w:rsid w:val="006C24E7"/>
    <w:rsid w:val="006C3D37"/>
    <w:rsid w:val="006C6376"/>
    <w:rsid w:val="006D1F86"/>
    <w:rsid w:val="006D357A"/>
    <w:rsid w:val="006D3B6B"/>
    <w:rsid w:val="006D57AB"/>
    <w:rsid w:val="006D677C"/>
    <w:rsid w:val="006D6FF5"/>
    <w:rsid w:val="006D77F1"/>
    <w:rsid w:val="006F1B19"/>
    <w:rsid w:val="006F29ED"/>
    <w:rsid w:val="006F4F77"/>
    <w:rsid w:val="006F53EE"/>
    <w:rsid w:val="006F61A4"/>
    <w:rsid w:val="006F68CE"/>
    <w:rsid w:val="0070147C"/>
    <w:rsid w:val="00702452"/>
    <w:rsid w:val="00703383"/>
    <w:rsid w:val="007056DB"/>
    <w:rsid w:val="007064E7"/>
    <w:rsid w:val="00714FD6"/>
    <w:rsid w:val="00715969"/>
    <w:rsid w:val="00720112"/>
    <w:rsid w:val="00723F1F"/>
    <w:rsid w:val="007265F7"/>
    <w:rsid w:val="00726C03"/>
    <w:rsid w:val="00731894"/>
    <w:rsid w:val="00737308"/>
    <w:rsid w:val="007405A3"/>
    <w:rsid w:val="00741BEE"/>
    <w:rsid w:val="00744341"/>
    <w:rsid w:val="00746796"/>
    <w:rsid w:val="00746D91"/>
    <w:rsid w:val="00750257"/>
    <w:rsid w:val="00752244"/>
    <w:rsid w:val="00753D32"/>
    <w:rsid w:val="0075598A"/>
    <w:rsid w:val="00755C92"/>
    <w:rsid w:val="00757766"/>
    <w:rsid w:val="00757CCB"/>
    <w:rsid w:val="00760335"/>
    <w:rsid w:val="00760BE1"/>
    <w:rsid w:val="00761813"/>
    <w:rsid w:val="0076333F"/>
    <w:rsid w:val="00771B85"/>
    <w:rsid w:val="00775DA6"/>
    <w:rsid w:val="0078095C"/>
    <w:rsid w:val="0078170A"/>
    <w:rsid w:val="00782243"/>
    <w:rsid w:val="00790956"/>
    <w:rsid w:val="0079269B"/>
    <w:rsid w:val="007933FE"/>
    <w:rsid w:val="0079502D"/>
    <w:rsid w:val="007A0755"/>
    <w:rsid w:val="007A31D9"/>
    <w:rsid w:val="007A3658"/>
    <w:rsid w:val="007A74F9"/>
    <w:rsid w:val="007B1A5B"/>
    <w:rsid w:val="007B6F12"/>
    <w:rsid w:val="007B7834"/>
    <w:rsid w:val="007C0DED"/>
    <w:rsid w:val="007C1483"/>
    <w:rsid w:val="007C28BA"/>
    <w:rsid w:val="007C3145"/>
    <w:rsid w:val="007C3650"/>
    <w:rsid w:val="007C5916"/>
    <w:rsid w:val="007C6354"/>
    <w:rsid w:val="007D146A"/>
    <w:rsid w:val="007D23F8"/>
    <w:rsid w:val="007D41A1"/>
    <w:rsid w:val="007D475E"/>
    <w:rsid w:val="007D52DD"/>
    <w:rsid w:val="007E5F16"/>
    <w:rsid w:val="007E72AD"/>
    <w:rsid w:val="007F106B"/>
    <w:rsid w:val="007F43FA"/>
    <w:rsid w:val="007F5781"/>
    <w:rsid w:val="008033D0"/>
    <w:rsid w:val="00803FB6"/>
    <w:rsid w:val="00805499"/>
    <w:rsid w:val="008059EF"/>
    <w:rsid w:val="00806118"/>
    <w:rsid w:val="00812646"/>
    <w:rsid w:val="008128F7"/>
    <w:rsid w:val="00812938"/>
    <w:rsid w:val="008135B7"/>
    <w:rsid w:val="008211C6"/>
    <w:rsid w:val="0082244F"/>
    <w:rsid w:val="00822AEE"/>
    <w:rsid w:val="008240FD"/>
    <w:rsid w:val="0082466E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58C"/>
    <w:rsid w:val="0085385A"/>
    <w:rsid w:val="008541C2"/>
    <w:rsid w:val="008622D3"/>
    <w:rsid w:val="008719C2"/>
    <w:rsid w:val="008808FE"/>
    <w:rsid w:val="00880A55"/>
    <w:rsid w:val="008835F6"/>
    <w:rsid w:val="00884701"/>
    <w:rsid w:val="00884FF7"/>
    <w:rsid w:val="00885D5B"/>
    <w:rsid w:val="0089021B"/>
    <w:rsid w:val="00891488"/>
    <w:rsid w:val="00894ACE"/>
    <w:rsid w:val="00894F17"/>
    <w:rsid w:val="008A3EEA"/>
    <w:rsid w:val="008A769F"/>
    <w:rsid w:val="008B19D9"/>
    <w:rsid w:val="008B1FD3"/>
    <w:rsid w:val="008B204B"/>
    <w:rsid w:val="008B2A11"/>
    <w:rsid w:val="008C3F72"/>
    <w:rsid w:val="008C49AE"/>
    <w:rsid w:val="008C59F7"/>
    <w:rsid w:val="008C6128"/>
    <w:rsid w:val="008D19A9"/>
    <w:rsid w:val="008D2279"/>
    <w:rsid w:val="008D7110"/>
    <w:rsid w:val="008D7E6D"/>
    <w:rsid w:val="008E40AD"/>
    <w:rsid w:val="008E7687"/>
    <w:rsid w:val="008F07E9"/>
    <w:rsid w:val="008F0E3C"/>
    <w:rsid w:val="008F11FA"/>
    <w:rsid w:val="008F33AE"/>
    <w:rsid w:val="008F4ACA"/>
    <w:rsid w:val="008F4C01"/>
    <w:rsid w:val="008F69E7"/>
    <w:rsid w:val="008F740A"/>
    <w:rsid w:val="00903D83"/>
    <w:rsid w:val="00904B11"/>
    <w:rsid w:val="00907FD4"/>
    <w:rsid w:val="00912F98"/>
    <w:rsid w:val="0091327B"/>
    <w:rsid w:val="009146B8"/>
    <w:rsid w:val="009170B5"/>
    <w:rsid w:val="00917FBB"/>
    <w:rsid w:val="00920336"/>
    <w:rsid w:val="00920E69"/>
    <w:rsid w:val="009219CA"/>
    <w:rsid w:val="009223D3"/>
    <w:rsid w:val="00925880"/>
    <w:rsid w:val="00930BCE"/>
    <w:rsid w:val="00931D7A"/>
    <w:rsid w:val="0093230C"/>
    <w:rsid w:val="009336F5"/>
    <w:rsid w:val="009349B8"/>
    <w:rsid w:val="00934CF8"/>
    <w:rsid w:val="00935D8D"/>
    <w:rsid w:val="009379EF"/>
    <w:rsid w:val="00940DD7"/>
    <w:rsid w:val="00941CDE"/>
    <w:rsid w:val="00942FE8"/>
    <w:rsid w:val="00943A22"/>
    <w:rsid w:val="00953CBA"/>
    <w:rsid w:val="00955BF3"/>
    <w:rsid w:val="00957E70"/>
    <w:rsid w:val="00964E7E"/>
    <w:rsid w:val="00970DAB"/>
    <w:rsid w:val="009710AA"/>
    <w:rsid w:val="0097321D"/>
    <w:rsid w:val="00973827"/>
    <w:rsid w:val="00975574"/>
    <w:rsid w:val="00981F32"/>
    <w:rsid w:val="009822DC"/>
    <w:rsid w:val="00984B70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0B49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D483D"/>
    <w:rsid w:val="009E079A"/>
    <w:rsid w:val="009E0E12"/>
    <w:rsid w:val="009E1B22"/>
    <w:rsid w:val="009E278C"/>
    <w:rsid w:val="009E411A"/>
    <w:rsid w:val="009E442A"/>
    <w:rsid w:val="009F5396"/>
    <w:rsid w:val="009F6EDC"/>
    <w:rsid w:val="00A0102D"/>
    <w:rsid w:val="00A01A64"/>
    <w:rsid w:val="00A02D68"/>
    <w:rsid w:val="00A035CE"/>
    <w:rsid w:val="00A0537F"/>
    <w:rsid w:val="00A0602E"/>
    <w:rsid w:val="00A068A4"/>
    <w:rsid w:val="00A06C1F"/>
    <w:rsid w:val="00A07A1D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0639"/>
    <w:rsid w:val="00A42B41"/>
    <w:rsid w:val="00A43AC9"/>
    <w:rsid w:val="00A43EE6"/>
    <w:rsid w:val="00A4585A"/>
    <w:rsid w:val="00A60F49"/>
    <w:rsid w:val="00A61E15"/>
    <w:rsid w:val="00A64E99"/>
    <w:rsid w:val="00A66F91"/>
    <w:rsid w:val="00A6791B"/>
    <w:rsid w:val="00A70229"/>
    <w:rsid w:val="00A71185"/>
    <w:rsid w:val="00A712D3"/>
    <w:rsid w:val="00A84349"/>
    <w:rsid w:val="00A872AF"/>
    <w:rsid w:val="00A91795"/>
    <w:rsid w:val="00A918D1"/>
    <w:rsid w:val="00A93A9A"/>
    <w:rsid w:val="00A971A5"/>
    <w:rsid w:val="00AA219C"/>
    <w:rsid w:val="00AA55A2"/>
    <w:rsid w:val="00AA5C16"/>
    <w:rsid w:val="00AB2C54"/>
    <w:rsid w:val="00AB31CF"/>
    <w:rsid w:val="00AB3A34"/>
    <w:rsid w:val="00AC0D2F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36DC"/>
    <w:rsid w:val="00AE64CA"/>
    <w:rsid w:val="00AE7D2E"/>
    <w:rsid w:val="00AF1ABD"/>
    <w:rsid w:val="00AF6036"/>
    <w:rsid w:val="00AF64B0"/>
    <w:rsid w:val="00AF7092"/>
    <w:rsid w:val="00B12FBF"/>
    <w:rsid w:val="00B1324D"/>
    <w:rsid w:val="00B157E2"/>
    <w:rsid w:val="00B1718D"/>
    <w:rsid w:val="00B2285A"/>
    <w:rsid w:val="00B24A45"/>
    <w:rsid w:val="00B254D2"/>
    <w:rsid w:val="00B25B92"/>
    <w:rsid w:val="00B26948"/>
    <w:rsid w:val="00B34D51"/>
    <w:rsid w:val="00B36A0E"/>
    <w:rsid w:val="00B36BA1"/>
    <w:rsid w:val="00B37051"/>
    <w:rsid w:val="00B37621"/>
    <w:rsid w:val="00B40D67"/>
    <w:rsid w:val="00B43C45"/>
    <w:rsid w:val="00B473F7"/>
    <w:rsid w:val="00B55A93"/>
    <w:rsid w:val="00B55EE8"/>
    <w:rsid w:val="00B56856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94843"/>
    <w:rsid w:val="00BA0C49"/>
    <w:rsid w:val="00BA2561"/>
    <w:rsid w:val="00BA34A6"/>
    <w:rsid w:val="00BA3B14"/>
    <w:rsid w:val="00BA5B00"/>
    <w:rsid w:val="00BA75A0"/>
    <w:rsid w:val="00BB1048"/>
    <w:rsid w:val="00BB1A07"/>
    <w:rsid w:val="00BB548B"/>
    <w:rsid w:val="00BB6DAD"/>
    <w:rsid w:val="00BB6F29"/>
    <w:rsid w:val="00BB7346"/>
    <w:rsid w:val="00BC1555"/>
    <w:rsid w:val="00BC33A8"/>
    <w:rsid w:val="00BC60A9"/>
    <w:rsid w:val="00BD1B7B"/>
    <w:rsid w:val="00BD6287"/>
    <w:rsid w:val="00BE0C8A"/>
    <w:rsid w:val="00BE0D70"/>
    <w:rsid w:val="00BE334D"/>
    <w:rsid w:val="00BE4988"/>
    <w:rsid w:val="00BF1C24"/>
    <w:rsid w:val="00BF5E73"/>
    <w:rsid w:val="00BF6A94"/>
    <w:rsid w:val="00C04C19"/>
    <w:rsid w:val="00C06939"/>
    <w:rsid w:val="00C07172"/>
    <w:rsid w:val="00C1055C"/>
    <w:rsid w:val="00C11C1B"/>
    <w:rsid w:val="00C14F0E"/>
    <w:rsid w:val="00C15067"/>
    <w:rsid w:val="00C15FC6"/>
    <w:rsid w:val="00C173BF"/>
    <w:rsid w:val="00C209C1"/>
    <w:rsid w:val="00C21E3B"/>
    <w:rsid w:val="00C321F4"/>
    <w:rsid w:val="00C341E5"/>
    <w:rsid w:val="00C34343"/>
    <w:rsid w:val="00C35B1A"/>
    <w:rsid w:val="00C41C7D"/>
    <w:rsid w:val="00C42CAE"/>
    <w:rsid w:val="00C47428"/>
    <w:rsid w:val="00C502C2"/>
    <w:rsid w:val="00C55D2D"/>
    <w:rsid w:val="00C63023"/>
    <w:rsid w:val="00C63743"/>
    <w:rsid w:val="00C7372C"/>
    <w:rsid w:val="00C76C6C"/>
    <w:rsid w:val="00C80EC5"/>
    <w:rsid w:val="00C81336"/>
    <w:rsid w:val="00C85669"/>
    <w:rsid w:val="00C85991"/>
    <w:rsid w:val="00C8653C"/>
    <w:rsid w:val="00C86BB9"/>
    <w:rsid w:val="00C8772C"/>
    <w:rsid w:val="00C952FE"/>
    <w:rsid w:val="00CA1195"/>
    <w:rsid w:val="00CA18E0"/>
    <w:rsid w:val="00CA43FD"/>
    <w:rsid w:val="00CA53F3"/>
    <w:rsid w:val="00CA7BEF"/>
    <w:rsid w:val="00CB18EB"/>
    <w:rsid w:val="00CB2DDF"/>
    <w:rsid w:val="00CB335B"/>
    <w:rsid w:val="00CB441E"/>
    <w:rsid w:val="00CB555C"/>
    <w:rsid w:val="00CC0660"/>
    <w:rsid w:val="00CC076B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D0537C"/>
    <w:rsid w:val="00D078C4"/>
    <w:rsid w:val="00D1561E"/>
    <w:rsid w:val="00D15EA5"/>
    <w:rsid w:val="00D17847"/>
    <w:rsid w:val="00D2100B"/>
    <w:rsid w:val="00D24220"/>
    <w:rsid w:val="00D269B8"/>
    <w:rsid w:val="00D272CE"/>
    <w:rsid w:val="00D3019C"/>
    <w:rsid w:val="00D3089E"/>
    <w:rsid w:val="00D31D7A"/>
    <w:rsid w:val="00D33E60"/>
    <w:rsid w:val="00D432E2"/>
    <w:rsid w:val="00D460E7"/>
    <w:rsid w:val="00D4768D"/>
    <w:rsid w:val="00D5002A"/>
    <w:rsid w:val="00D60EDE"/>
    <w:rsid w:val="00D62A36"/>
    <w:rsid w:val="00D63ABC"/>
    <w:rsid w:val="00D643B7"/>
    <w:rsid w:val="00D65332"/>
    <w:rsid w:val="00D6591E"/>
    <w:rsid w:val="00D675F1"/>
    <w:rsid w:val="00D67745"/>
    <w:rsid w:val="00D70D48"/>
    <w:rsid w:val="00D72444"/>
    <w:rsid w:val="00D73B96"/>
    <w:rsid w:val="00D75D3F"/>
    <w:rsid w:val="00D80807"/>
    <w:rsid w:val="00D848C4"/>
    <w:rsid w:val="00D8579F"/>
    <w:rsid w:val="00D86917"/>
    <w:rsid w:val="00D87B6D"/>
    <w:rsid w:val="00D92F9A"/>
    <w:rsid w:val="00D9427D"/>
    <w:rsid w:val="00D96128"/>
    <w:rsid w:val="00DA0063"/>
    <w:rsid w:val="00DA0095"/>
    <w:rsid w:val="00DA36EE"/>
    <w:rsid w:val="00DA452E"/>
    <w:rsid w:val="00DA5128"/>
    <w:rsid w:val="00DA6E31"/>
    <w:rsid w:val="00DA7140"/>
    <w:rsid w:val="00DA78CA"/>
    <w:rsid w:val="00DB308D"/>
    <w:rsid w:val="00DB5F40"/>
    <w:rsid w:val="00DC4FBE"/>
    <w:rsid w:val="00DD1386"/>
    <w:rsid w:val="00DD1E47"/>
    <w:rsid w:val="00DD61A9"/>
    <w:rsid w:val="00DD6EF1"/>
    <w:rsid w:val="00DE1879"/>
    <w:rsid w:val="00DE2B98"/>
    <w:rsid w:val="00DE4958"/>
    <w:rsid w:val="00DF56A8"/>
    <w:rsid w:val="00DF61C2"/>
    <w:rsid w:val="00E04361"/>
    <w:rsid w:val="00E064FD"/>
    <w:rsid w:val="00E0760B"/>
    <w:rsid w:val="00E103B8"/>
    <w:rsid w:val="00E1053A"/>
    <w:rsid w:val="00E12103"/>
    <w:rsid w:val="00E13654"/>
    <w:rsid w:val="00E1384E"/>
    <w:rsid w:val="00E16418"/>
    <w:rsid w:val="00E17F28"/>
    <w:rsid w:val="00E26AF3"/>
    <w:rsid w:val="00E276E0"/>
    <w:rsid w:val="00E30411"/>
    <w:rsid w:val="00E312E0"/>
    <w:rsid w:val="00E312F0"/>
    <w:rsid w:val="00E314EA"/>
    <w:rsid w:val="00E33FDA"/>
    <w:rsid w:val="00E34BBD"/>
    <w:rsid w:val="00E406D5"/>
    <w:rsid w:val="00E41E1C"/>
    <w:rsid w:val="00E4243F"/>
    <w:rsid w:val="00E54601"/>
    <w:rsid w:val="00E54CE0"/>
    <w:rsid w:val="00E55F8F"/>
    <w:rsid w:val="00E56701"/>
    <w:rsid w:val="00E57F4B"/>
    <w:rsid w:val="00E62754"/>
    <w:rsid w:val="00E63E7F"/>
    <w:rsid w:val="00E64D2D"/>
    <w:rsid w:val="00E76190"/>
    <w:rsid w:val="00E81C6E"/>
    <w:rsid w:val="00E86651"/>
    <w:rsid w:val="00E86B53"/>
    <w:rsid w:val="00E9110B"/>
    <w:rsid w:val="00EA0F6C"/>
    <w:rsid w:val="00EA211E"/>
    <w:rsid w:val="00EA2B6F"/>
    <w:rsid w:val="00EB08FF"/>
    <w:rsid w:val="00EB2C2C"/>
    <w:rsid w:val="00EB3478"/>
    <w:rsid w:val="00EB4B39"/>
    <w:rsid w:val="00EB664F"/>
    <w:rsid w:val="00EB6FE3"/>
    <w:rsid w:val="00ED531D"/>
    <w:rsid w:val="00ED5AE2"/>
    <w:rsid w:val="00ED6BC2"/>
    <w:rsid w:val="00EE029F"/>
    <w:rsid w:val="00EE0F65"/>
    <w:rsid w:val="00EE2C7D"/>
    <w:rsid w:val="00EE321E"/>
    <w:rsid w:val="00EE44DA"/>
    <w:rsid w:val="00EE59BD"/>
    <w:rsid w:val="00EE7741"/>
    <w:rsid w:val="00EF190C"/>
    <w:rsid w:val="00EF3108"/>
    <w:rsid w:val="00EF47AE"/>
    <w:rsid w:val="00EF4B0C"/>
    <w:rsid w:val="00F00329"/>
    <w:rsid w:val="00F01358"/>
    <w:rsid w:val="00F10DB9"/>
    <w:rsid w:val="00F13DCA"/>
    <w:rsid w:val="00F14ED4"/>
    <w:rsid w:val="00F2093E"/>
    <w:rsid w:val="00F246A1"/>
    <w:rsid w:val="00F24E68"/>
    <w:rsid w:val="00F37917"/>
    <w:rsid w:val="00F40757"/>
    <w:rsid w:val="00F44EA3"/>
    <w:rsid w:val="00F47245"/>
    <w:rsid w:val="00F51444"/>
    <w:rsid w:val="00F51B2A"/>
    <w:rsid w:val="00F51F01"/>
    <w:rsid w:val="00F52539"/>
    <w:rsid w:val="00F54236"/>
    <w:rsid w:val="00F5513E"/>
    <w:rsid w:val="00F63909"/>
    <w:rsid w:val="00F63F3F"/>
    <w:rsid w:val="00F66B22"/>
    <w:rsid w:val="00F66FA5"/>
    <w:rsid w:val="00F71678"/>
    <w:rsid w:val="00F730E3"/>
    <w:rsid w:val="00F754F0"/>
    <w:rsid w:val="00F755E9"/>
    <w:rsid w:val="00F85961"/>
    <w:rsid w:val="00F90884"/>
    <w:rsid w:val="00F909CD"/>
    <w:rsid w:val="00F9222C"/>
    <w:rsid w:val="00F974D1"/>
    <w:rsid w:val="00FA0B2A"/>
    <w:rsid w:val="00FA121E"/>
    <w:rsid w:val="00FA16E0"/>
    <w:rsid w:val="00FA4B96"/>
    <w:rsid w:val="00FB12D2"/>
    <w:rsid w:val="00FB6ACB"/>
    <w:rsid w:val="00FC04DD"/>
    <w:rsid w:val="00FC2C4F"/>
    <w:rsid w:val="00FC4397"/>
    <w:rsid w:val="00FC470F"/>
    <w:rsid w:val="00FC499D"/>
    <w:rsid w:val="00FD05AD"/>
    <w:rsid w:val="00FD0666"/>
    <w:rsid w:val="00FD44EE"/>
    <w:rsid w:val="00FD5012"/>
    <w:rsid w:val="00FD7295"/>
    <w:rsid w:val="00FE2187"/>
    <w:rsid w:val="00FE320C"/>
    <w:rsid w:val="00FE5293"/>
    <w:rsid w:val="00FE5B1B"/>
    <w:rsid w:val="00FF1442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5C1DF8B-0FDE-4554-AB63-85D6BE75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71b85a0a2237a691825d5967079f02b9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1d639048743a20eecf80718028101a56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b78ff68b-965c-42eb-9950-06cd6ae2ddd6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BA81F15-CA1D-4653-AF4D-B42B816FA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670</TotalTime>
  <Pages>2</Pages>
  <Words>531</Words>
  <Characters>2064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333</cp:revision>
  <cp:lastPrinted>2024-05-11T22:15:00Z</cp:lastPrinted>
  <dcterms:created xsi:type="dcterms:W3CDTF">2019-03-13T10:58:00Z</dcterms:created>
  <dcterms:modified xsi:type="dcterms:W3CDTF">2025-08-13T18:51:00Z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