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2F2D5C4A" w:rsidR="00135230" w:rsidRPr="009C526C" w:rsidRDefault="0056293B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 w:hint="cs"/>
                <w:b w:val="0"/>
                <w:bCs w:val="0"/>
                <w:spacing w:val="0"/>
                <w:cs/>
              </w:rPr>
              <w:t>ข้อมูลทั่วไปและ</w:t>
            </w:r>
            <w:r w:rsidR="00135230"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D514F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highlight w:val="yellow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DF273D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6CEAFD00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ที่ดิน อาคารและอุปกรณ์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3E2A07A8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378C6" w:rsidRPr="009C526C" w14:paraId="017A074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1223ED8" w14:textId="15C798AA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39D1BAA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DF1D4B5" w14:textId="60571DC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378C6" w:rsidRPr="009C526C" w14:paraId="1FC14BB9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7F65626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9C526C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0CD93A90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2E5962E2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11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6643859B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DF574DE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5C7C1E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CB9B278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0F8FA084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46757DF3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580FB6">
        <w:rPr>
          <w:rFonts w:hint="cs"/>
          <w:spacing w:val="0"/>
          <w:cs/>
        </w:rPr>
        <w:t xml:space="preserve"> </w:t>
      </w:r>
      <w:r w:rsidR="00580FB6">
        <w:rPr>
          <w:spacing w:val="0"/>
        </w:rPr>
        <w:t>8</w:t>
      </w:r>
      <w:r w:rsidR="00EB65F4" w:rsidRPr="009C526C">
        <w:rPr>
          <w:spacing w:val="0"/>
        </w:rPr>
        <w:t xml:space="preserve"> </w:t>
      </w:r>
      <w:r w:rsidR="00BA01EA" w:rsidRPr="00F86CE7">
        <w:rPr>
          <w:rFonts w:hint="cs"/>
          <w:spacing w:val="0"/>
          <w:cs/>
        </w:rPr>
        <w:t>สิงหาค</w:t>
      </w:r>
      <w:r w:rsidR="00AF08B9" w:rsidRPr="00F86CE7">
        <w:rPr>
          <w:rFonts w:hint="cs"/>
          <w:spacing w:val="0"/>
          <w:cs/>
        </w:rPr>
        <w:t>ม</w:t>
      </w:r>
      <w:r w:rsidR="00EB65F4" w:rsidRPr="00F86CE7">
        <w:rPr>
          <w:spacing w:val="0"/>
        </w:rPr>
        <w:t xml:space="preserve"> </w:t>
      </w:r>
      <w:r w:rsidR="00903A1C" w:rsidRPr="00F86CE7">
        <w:rPr>
          <w:spacing w:val="0"/>
        </w:rPr>
        <w:t>256</w:t>
      </w:r>
      <w:r w:rsidR="00AF08B9" w:rsidRPr="00F86CE7">
        <w:rPr>
          <w:spacing w:val="0"/>
        </w:rPr>
        <w:t>8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492ACDCC" w:rsidR="0009267B" w:rsidRPr="009C526C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56293B">
        <w:rPr>
          <w:rFonts w:hint="cs"/>
          <w:b/>
          <w:bCs/>
          <w:spacing w:val="0"/>
          <w:cs/>
          <w:lang w:val="th-TH"/>
        </w:rPr>
        <w:t>ข้อมูลทั่วไปและ</w:t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3DF7E639" w:rsidR="0009267B" w:rsidRPr="009C526C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08AC97D9" w14:textId="25ED34DA" w:rsidR="00030223" w:rsidRPr="00030223" w:rsidRDefault="00D072D7" w:rsidP="008F2E5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i/>
          <w:iCs/>
        </w:rPr>
      </w:pPr>
      <w:r>
        <w:rPr>
          <w:rFonts w:hint="cs"/>
          <w:i/>
          <w:iCs/>
          <w:cs/>
        </w:rPr>
        <w:t>การต่ออายุ</w:t>
      </w:r>
      <w:r w:rsidR="00030223" w:rsidRPr="00030223">
        <w:rPr>
          <w:i/>
          <w:iCs/>
          <w:cs/>
        </w:rPr>
        <w:t>ใบอนุญาตประกอบกิจการโทรคมนาคม</w:t>
      </w:r>
    </w:p>
    <w:p w14:paraId="3F69EB1E" w14:textId="77777777" w:rsidR="00030223" w:rsidRPr="00A60B53" w:rsidRDefault="00030223" w:rsidP="008F2E5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p w14:paraId="05583A09" w14:textId="4DC2F097" w:rsidR="00255DB3" w:rsidRPr="00295B70" w:rsidRDefault="00255DB3" w:rsidP="008F2E5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pacing w:val="-2"/>
          <w:cs/>
          <w:lang w:val="en-US"/>
        </w:rPr>
      </w:pPr>
      <w:r w:rsidRPr="00295B70">
        <w:rPr>
          <w:rFonts w:eastAsia="MS Mincho" w:hint="cs"/>
          <w:spacing w:val="-2"/>
          <w:cs/>
        </w:rPr>
        <w:t xml:space="preserve">ในระหว่างงวดหกเดือนสิ้นสุดวันที่ </w:t>
      </w:r>
      <w:r w:rsidRPr="00295B70">
        <w:rPr>
          <w:rFonts w:asciiTheme="majorBidi" w:eastAsia="MS Mincho" w:hAnsiTheme="majorBidi" w:cstheme="majorBidi"/>
          <w:spacing w:val="-2"/>
        </w:rPr>
        <w:t xml:space="preserve">30 </w:t>
      </w:r>
      <w:r w:rsidRPr="00295B70">
        <w:rPr>
          <w:rFonts w:asciiTheme="majorBidi" w:eastAsia="MS Mincho" w:hAnsiTheme="majorBidi" w:cstheme="majorBidi" w:hint="cs"/>
          <w:spacing w:val="-2"/>
          <w:cs/>
        </w:rPr>
        <w:t xml:space="preserve">มิถุนายน </w:t>
      </w:r>
      <w:r w:rsidRPr="00295B70">
        <w:rPr>
          <w:rFonts w:eastAsia="MS Mincho"/>
          <w:spacing w:val="-2"/>
        </w:rPr>
        <w:t xml:space="preserve">2568 </w:t>
      </w:r>
      <w:r w:rsidRPr="00295B70">
        <w:rPr>
          <w:rFonts w:eastAsia="MS Mincho" w:hint="cs"/>
          <w:spacing w:val="-2"/>
          <w:cs/>
        </w:rPr>
        <w:t>บริษัทมีการต่ออายุใบอนุญาตประกอบกิจการโทรคมนาคมกับ</w:t>
      </w:r>
      <w:r w:rsidRPr="00295B70">
        <w:rPr>
          <w:spacing w:val="-2"/>
          <w:cs/>
        </w:rPr>
        <w:t>คณะกรรมการกิจการกระจายเสียง กิจการโทรทัศน์และกิจการโทรคมนาคมแห่งชาติ (</w:t>
      </w:r>
      <w:r w:rsidRPr="00295B70">
        <w:rPr>
          <w:spacing w:val="-2"/>
        </w:rPr>
        <w:t>“</w:t>
      </w:r>
      <w:proofErr w:type="spellStart"/>
      <w:r w:rsidRPr="00295B70">
        <w:rPr>
          <w:spacing w:val="-2"/>
          <w:cs/>
        </w:rPr>
        <w:t>กสทช</w:t>
      </w:r>
      <w:proofErr w:type="spellEnd"/>
      <w:r w:rsidRPr="00295B70">
        <w:rPr>
          <w:spacing w:val="-2"/>
          <w:cs/>
        </w:rPr>
        <w:t>.</w:t>
      </w:r>
      <w:r w:rsidRPr="00295B70">
        <w:rPr>
          <w:spacing w:val="-2"/>
        </w:rPr>
        <w:t>”</w:t>
      </w:r>
      <w:r w:rsidRPr="00295B70">
        <w:rPr>
          <w:spacing w:val="-2"/>
          <w:cs/>
        </w:rPr>
        <w:t>)</w:t>
      </w:r>
      <w:r w:rsidRPr="00295B70">
        <w:rPr>
          <w:rFonts w:hint="cs"/>
          <w:spacing w:val="-2"/>
          <w:cs/>
        </w:rPr>
        <w:t xml:space="preserve"> </w:t>
      </w:r>
      <w:r w:rsidR="00203E2C">
        <w:rPr>
          <w:rFonts w:hint="cs"/>
          <w:spacing w:val="-2"/>
          <w:cs/>
        </w:rPr>
        <w:t>เป็น</w:t>
      </w:r>
      <w:r w:rsidRPr="00295B70">
        <w:rPr>
          <w:rFonts w:hint="cs"/>
          <w:spacing w:val="-2"/>
          <w:cs/>
          <w:lang w:val="en-US"/>
        </w:rPr>
        <w:t>ระยะเวลา</w:t>
      </w:r>
      <w:r w:rsidR="00203E2C" w:rsidRPr="00295B70">
        <w:rPr>
          <w:rFonts w:hint="cs"/>
          <w:spacing w:val="-2"/>
          <w:cs/>
          <w:lang w:val="en-US"/>
        </w:rPr>
        <w:t>เพิ่มเติม</w:t>
      </w:r>
      <w:r w:rsidR="00FB33B5">
        <w:rPr>
          <w:rFonts w:hint="cs"/>
          <w:spacing w:val="-2"/>
          <w:cs/>
          <w:lang w:val="en-US"/>
        </w:rPr>
        <w:t>จำนวน</w:t>
      </w:r>
      <w:r w:rsidRPr="00295B70">
        <w:rPr>
          <w:rFonts w:hint="cs"/>
          <w:spacing w:val="-2"/>
          <w:cs/>
          <w:lang w:val="en-US"/>
        </w:rPr>
        <w:t xml:space="preserve"> </w:t>
      </w:r>
      <w:r w:rsidRPr="00295B70">
        <w:rPr>
          <w:spacing w:val="-2"/>
          <w:lang w:val="en-US"/>
        </w:rPr>
        <w:t xml:space="preserve">5 </w:t>
      </w:r>
      <w:r w:rsidRPr="00295B70">
        <w:rPr>
          <w:rFonts w:hint="cs"/>
          <w:spacing w:val="-2"/>
          <w:cs/>
          <w:lang w:val="en-US"/>
        </w:rPr>
        <w:t>ปี การต่ออายุใบอนุญาตทำให้บริษัทสามารถให้บริการโทรคมนาคมต่อไปได้ภายใต้เงื่อนไข</w:t>
      </w:r>
      <w:r w:rsidR="005110C2" w:rsidRPr="00295B70">
        <w:rPr>
          <w:rFonts w:hint="cs"/>
          <w:spacing w:val="-2"/>
          <w:cs/>
          <w:lang w:val="en-US"/>
        </w:rPr>
        <w:t>และข้อกำหนดที่</w:t>
      </w:r>
      <w:r w:rsidR="00203E2C">
        <w:rPr>
          <w:rFonts w:hint="cs"/>
          <w:spacing w:val="-2"/>
          <w:cs/>
          <w:lang w:val="en-US"/>
        </w:rPr>
        <w:t>กำหนด</w:t>
      </w:r>
      <w:r w:rsidR="005110C2" w:rsidRPr="00295B70">
        <w:rPr>
          <w:rFonts w:hint="cs"/>
          <w:spacing w:val="-2"/>
          <w:cs/>
          <w:lang w:val="en-US"/>
        </w:rPr>
        <w:t xml:space="preserve">โดย </w:t>
      </w:r>
      <w:r w:rsidR="005110C2" w:rsidRPr="00295B70">
        <w:rPr>
          <w:spacing w:val="-2"/>
          <w:cs/>
        </w:rPr>
        <w:t>กสทช.</w:t>
      </w:r>
      <w:r w:rsidR="005110C2" w:rsidRPr="00295B70">
        <w:rPr>
          <w:rFonts w:hint="cs"/>
          <w:spacing w:val="-2"/>
          <w:cs/>
        </w:rPr>
        <w:t xml:space="preserve"> รายละเอียด</w:t>
      </w:r>
      <w:r w:rsidR="00203E2C">
        <w:rPr>
          <w:rFonts w:hint="cs"/>
          <w:spacing w:val="-2"/>
          <w:cs/>
        </w:rPr>
        <w:t>ของใบอนุญาตที่ได้รับ</w:t>
      </w:r>
      <w:r w:rsidR="005110C2" w:rsidRPr="00295B70">
        <w:rPr>
          <w:rFonts w:hint="cs"/>
          <w:spacing w:val="-2"/>
          <w:cs/>
        </w:rPr>
        <w:t xml:space="preserve">การต่ออายุ </w:t>
      </w:r>
      <w:r w:rsidR="00FB33B5">
        <w:rPr>
          <w:rFonts w:hint="cs"/>
          <w:spacing w:val="-2"/>
          <w:cs/>
        </w:rPr>
        <w:t>มี</w:t>
      </w:r>
      <w:r w:rsidR="005110C2" w:rsidRPr="00295B70">
        <w:rPr>
          <w:rFonts w:hint="cs"/>
          <w:spacing w:val="-2"/>
          <w:cs/>
        </w:rPr>
        <w:t>ดังนี้</w:t>
      </w:r>
    </w:p>
    <w:p w14:paraId="31F42E62" w14:textId="77777777" w:rsidR="008F2E56" w:rsidRPr="00AB4D27" w:rsidRDefault="008F2E56" w:rsidP="005110C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0"/>
        <w:jc w:val="thaiDistribute"/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230"/>
        <w:gridCol w:w="1620"/>
        <w:gridCol w:w="1710"/>
        <w:gridCol w:w="1710"/>
      </w:tblGrid>
      <w:tr w:rsidR="008F2E56" w:rsidRPr="00AB4D27" w14:paraId="6BDAFAA4" w14:textId="77777777" w:rsidTr="008F2E56">
        <w:tc>
          <w:tcPr>
            <w:tcW w:w="4230" w:type="dxa"/>
            <w:shd w:val="clear" w:color="auto" w:fill="auto"/>
            <w:vAlign w:val="bottom"/>
          </w:tcPr>
          <w:p w14:paraId="7FA44030" w14:textId="77777777" w:rsidR="008F2E56" w:rsidRPr="00AB4D27" w:rsidRDefault="008F2E56" w:rsidP="00226119">
            <w:pPr>
              <w:jc w:val="center"/>
              <w:rPr>
                <w:cs/>
              </w:rPr>
            </w:pPr>
            <w:r w:rsidRPr="00AB4D27">
              <w:rPr>
                <w:cs/>
              </w:rPr>
              <w:t>ประเภทใบอนุญาต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3F626E" w14:textId="568B6632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วันที่ได้รับอนุญาต</w:t>
            </w:r>
            <w:r w:rsidR="00030223">
              <w:rPr>
                <w:rFonts w:hint="cs"/>
                <w:cs/>
              </w:rPr>
              <w:t>ครั้งแรก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4E9AF" w14:textId="77777777" w:rsidR="00030223" w:rsidRDefault="008F2E56" w:rsidP="00226119">
            <w:pPr>
              <w:jc w:val="center"/>
            </w:pPr>
            <w:r w:rsidRPr="00AB4D27">
              <w:rPr>
                <w:cs/>
              </w:rPr>
              <w:t>วันที่</w:t>
            </w:r>
            <w:r w:rsidR="00030223">
              <w:rPr>
                <w:rFonts w:hint="cs"/>
                <w:cs/>
              </w:rPr>
              <w:t>ออก</w:t>
            </w:r>
            <w:r w:rsidRPr="00AB4D27">
              <w:rPr>
                <w:cs/>
              </w:rPr>
              <w:t>ใบ</w:t>
            </w:r>
          </w:p>
          <w:p w14:paraId="29AFEC81" w14:textId="23999EFC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อนุญาต</w:t>
            </w:r>
            <w:r w:rsidR="00030223">
              <w:rPr>
                <w:rFonts w:hint="cs"/>
                <w:cs/>
              </w:rPr>
              <w:t>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10E2D5" w14:textId="45CE752F" w:rsidR="008F2E56" w:rsidRPr="00AB4D27" w:rsidRDefault="008F2E56" w:rsidP="00226119">
            <w:pPr>
              <w:jc w:val="center"/>
            </w:pPr>
            <w:r w:rsidRPr="00AB4D27">
              <w:rPr>
                <w:cs/>
              </w:rPr>
              <w:t>วัน</w:t>
            </w:r>
            <w:r w:rsidR="008326EC">
              <w:rPr>
                <w:rFonts w:hint="cs"/>
                <w:cs/>
              </w:rPr>
              <w:t>เปลี่ยน</w:t>
            </w:r>
            <w:r w:rsidRPr="00AB4D27">
              <w:rPr>
                <w:cs/>
              </w:rPr>
              <w:t>ใบอนุญาต</w:t>
            </w:r>
          </w:p>
        </w:tc>
      </w:tr>
      <w:tr w:rsidR="008F2E56" w:rsidRPr="00AB4D27" w14:paraId="652D639B" w14:textId="77777777" w:rsidTr="008F2E56">
        <w:tc>
          <w:tcPr>
            <w:tcW w:w="4230" w:type="dxa"/>
            <w:shd w:val="clear" w:color="auto" w:fill="auto"/>
          </w:tcPr>
          <w:p w14:paraId="4ACE49AF" w14:textId="77777777" w:rsidR="008F2E56" w:rsidRPr="00AB4D27" w:rsidRDefault="008F2E56" w:rsidP="00226119">
            <w:bookmarkStart w:id="0" w:name="_Hlk205204151"/>
            <w:r w:rsidRPr="00AB4D27">
              <w:rPr>
                <w:cs/>
              </w:rPr>
              <w:t>ใบอนุญาตประกอบกิจการโทรคมนาคม</w:t>
            </w:r>
            <w:bookmarkEnd w:id="0"/>
            <w:r w:rsidRPr="00AB4D27">
              <w:rPr>
                <w:cs/>
              </w:rPr>
              <w:t>แบบที่หนึ่ง</w:t>
            </w:r>
          </w:p>
        </w:tc>
        <w:tc>
          <w:tcPr>
            <w:tcW w:w="1620" w:type="dxa"/>
            <w:shd w:val="clear" w:color="auto" w:fill="auto"/>
          </w:tcPr>
          <w:p w14:paraId="66ED8BD3" w14:textId="77777777" w:rsidR="008F2E56" w:rsidRPr="00AB4D27" w:rsidRDefault="008F2E56" w:rsidP="004E34E5">
            <w:pPr>
              <w:jc w:val="center"/>
            </w:pPr>
            <w:r w:rsidRPr="00AB4D27">
              <w:t xml:space="preserve">2 </w:t>
            </w:r>
            <w:r w:rsidRPr="00AB4D27">
              <w:rPr>
                <w:cs/>
              </w:rPr>
              <w:t xml:space="preserve">พฤษภาคม </w:t>
            </w:r>
            <w:r w:rsidRPr="00AB4D27">
              <w:t>2556</w:t>
            </w:r>
          </w:p>
        </w:tc>
        <w:tc>
          <w:tcPr>
            <w:tcW w:w="1710" w:type="dxa"/>
            <w:shd w:val="clear" w:color="auto" w:fill="auto"/>
          </w:tcPr>
          <w:p w14:paraId="421A01E8" w14:textId="610B1202" w:rsidR="008F2E56" w:rsidRPr="00AB4D27" w:rsidRDefault="00030223" w:rsidP="00226119">
            <w:pPr>
              <w:jc w:val="center"/>
            </w:pPr>
            <w:r w:rsidRPr="00AB4D27">
              <w:t>1</w:t>
            </w:r>
            <w:r>
              <w:t>3</w:t>
            </w:r>
            <w:r w:rsidRPr="00AB4D27"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AB4D27">
              <w:rPr>
                <w:cs/>
              </w:rPr>
              <w:t xml:space="preserve"> </w:t>
            </w:r>
            <w:r w:rsidRPr="00AB4D27">
              <w:t>25</w:t>
            </w:r>
            <w:r>
              <w:t>68</w:t>
            </w:r>
          </w:p>
        </w:tc>
        <w:tc>
          <w:tcPr>
            <w:tcW w:w="1710" w:type="dxa"/>
            <w:shd w:val="clear" w:color="auto" w:fill="auto"/>
          </w:tcPr>
          <w:p w14:paraId="7AC7FC77" w14:textId="6B01A1B5" w:rsidR="008F2E56" w:rsidRPr="00AB4D27" w:rsidRDefault="008F2E56" w:rsidP="004E34E5">
            <w:pPr>
              <w:jc w:val="center"/>
            </w:pPr>
            <w:r w:rsidRPr="00AB4D27">
              <w:t xml:space="preserve">31 </w:t>
            </w:r>
            <w:r w:rsidRPr="00AB4D27">
              <w:rPr>
                <w:cs/>
              </w:rPr>
              <w:t xml:space="preserve">กรกฎาคม </w:t>
            </w:r>
            <w:r w:rsidRPr="00AB4D27">
              <w:t>25</w:t>
            </w:r>
            <w:r>
              <w:t>73</w:t>
            </w:r>
          </w:p>
        </w:tc>
      </w:tr>
      <w:tr w:rsidR="008F2E56" w:rsidRPr="00AB4D27" w14:paraId="77F4410D" w14:textId="77777777" w:rsidTr="008F2E56">
        <w:tc>
          <w:tcPr>
            <w:tcW w:w="4230" w:type="dxa"/>
            <w:shd w:val="clear" w:color="auto" w:fill="auto"/>
          </w:tcPr>
          <w:p w14:paraId="19530D40" w14:textId="77777777" w:rsidR="008F2E56" w:rsidRPr="00AB4D27" w:rsidRDefault="008F2E56" w:rsidP="00226119">
            <w:r w:rsidRPr="00AB4D27">
              <w:rPr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  <w:shd w:val="clear" w:color="auto" w:fill="auto"/>
          </w:tcPr>
          <w:p w14:paraId="222FFEDC" w14:textId="77777777" w:rsidR="008F2E56" w:rsidRPr="00AB4D27" w:rsidRDefault="008F2E56" w:rsidP="004E34E5">
            <w:pPr>
              <w:jc w:val="center"/>
            </w:pPr>
            <w:r w:rsidRPr="00AB4D27">
              <w:t xml:space="preserve">15 </w:t>
            </w:r>
            <w:r w:rsidRPr="00AB4D27">
              <w:rPr>
                <w:cs/>
              </w:rPr>
              <w:t xml:space="preserve">มิถุนายน </w:t>
            </w:r>
            <w:r w:rsidRPr="00AB4D27">
              <w:t>2549</w:t>
            </w:r>
          </w:p>
        </w:tc>
        <w:tc>
          <w:tcPr>
            <w:tcW w:w="1710" w:type="dxa"/>
            <w:shd w:val="clear" w:color="auto" w:fill="auto"/>
          </w:tcPr>
          <w:p w14:paraId="2650F0A6" w14:textId="091BC7D4" w:rsidR="008F2E56" w:rsidRPr="00AB4D27" w:rsidRDefault="00030223" w:rsidP="00226119">
            <w:pPr>
              <w:jc w:val="center"/>
            </w:pPr>
            <w:r>
              <w:t>25</w:t>
            </w:r>
            <w:r w:rsidRPr="00AB4D27">
              <w:t xml:space="preserve"> </w:t>
            </w:r>
            <w:r>
              <w:rPr>
                <w:rFonts w:hint="cs"/>
                <w:cs/>
              </w:rPr>
              <w:t>เมษายน</w:t>
            </w:r>
            <w:r w:rsidRPr="00AB4D27">
              <w:rPr>
                <w:cs/>
              </w:rPr>
              <w:t xml:space="preserve"> </w:t>
            </w:r>
            <w:r w:rsidRPr="00AB4D27">
              <w:t>25</w:t>
            </w:r>
            <w:r>
              <w:t>68</w:t>
            </w:r>
          </w:p>
        </w:tc>
        <w:tc>
          <w:tcPr>
            <w:tcW w:w="1710" w:type="dxa"/>
            <w:shd w:val="clear" w:color="auto" w:fill="auto"/>
          </w:tcPr>
          <w:p w14:paraId="0A2CE906" w14:textId="0C87931E" w:rsidR="008F2E56" w:rsidRPr="00AB4D27" w:rsidRDefault="008F2E56" w:rsidP="004E34E5">
            <w:pPr>
              <w:jc w:val="center"/>
            </w:pPr>
            <w:r w:rsidRPr="00AB4D27">
              <w:t xml:space="preserve">15 </w:t>
            </w:r>
            <w:r w:rsidRPr="00AB4D27">
              <w:rPr>
                <w:cs/>
              </w:rPr>
              <w:t xml:space="preserve">มิถุนายน </w:t>
            </w:r>
            <w:r w:rsidRPr="00AB4D27">
              <w:t>25</w:t>
            </w:r>
            <w:r>
              <w:t>73</w:t>
            </w:r>
          </w:p>
        </w:tc>
      </w:tr>
    </w:tbl>
    <w:p w14:paraId="384581ED" w14:textId="77777777" w:rsidR="008F2E56" w:rsidRPr="002238AD" w:rsidRDefault="008F2E56" w:rsidP="008F2E56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lang w:val="x-none" w:eastAsia="x-none"/>
        </w:rPr>
      </w:pPr>
    </w:p>
    <w:p w14:paraId="795CAEBC" w14:textId="51A3F490" w:rsidR="0056293B" w:rsidRDefault="008F2E56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</w:pPr>
      <w:r w:rsidRPr="00AB4D27">
        <w:rPr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44E3C709" w14:textId="77777777" w:rsidR="00FA4626" w:rsidRDefault="00FA4626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spacing w:val="0"/>
        </w:rPr>
      </w:pPr>
    </w:p>
    <w:p w14:paraId="36D18363" w14:textId="243AF10E" w:rsidR="00A60B53" w:rsidRPr="00A60B53" w:rsidRDefault="00A60B53" w:rsidP="00FA462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i/>
          <w:iCs/>
          <w:spacing w:val="0"/>
        </w:rPr>
      </w:pPr>
      <w:r w:rsidRPr="00A60B53">
        <w:rPr>
          <w:rFonts w:hint="cs"/>
          <w:i/>
          <w:iCs/>
          <w:spacing w:val="0"/>
          <w:cs/>
        </w:rPr>
        <w:t>เกณฑ์การจัดทำงบการเงินระหว่างกาล</w:t>
      </w:r>
    </w:p>
    <w:p w14:paraId="2458D13C" w14:textId="77777777" w:rsidR="00A60B53" w:rsidRPr="00A60B53" w:rsidRDefault="00A60B53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  <w:sz w:val="20"/>
          <w:szCs w:val="20"/>
        </w:rPr>
      </w:pPr>
    </w:p>
    <w:p w14:paraId="685B26B3" w14:textId="1F769C59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AF08B9">
        <w:rPr>
          <w:spacing w:val="0"/>
        </w:rPr>
        <w:t>7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59F44D75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AF08B9">
        <w:rPr>
          <w:spacing w:val="0"/>
        </w:rPr>
        <w:t>7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203E2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8"/>
          <w:szCs w:val="28"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203E2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0A2F0D99" w14:textId="22494C6E" w:rsidR="0098397D" w:rsidRPr="009C526C" w:rsidRDefault="00A06764" w:rsidP="00A60B53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 w:hanging="230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9C526C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12B97DF2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</w:t>
            </w:r>
            <w:r w:rsidR="00580FB6">
              <w:rPr>
                <w:rFonts w:hint="cs"/>
                <w:spacing w:val="0"/>
                <w:cs/>
              </w:rPr>
              <w:t xml:space="preserve">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 w:rsidTr="006E0069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680B564E" w14:textId="77777777" w:rsidR="00F15634" w:rsidRPr="009C526C" w:rsidRDefault="00F15634" w:rsidP="006E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 xml:space="preserve">TT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  <w:cs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Global Services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7D1712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04CCB0C4" w14:textId="4073C1A2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7D1712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  <w:shd w:val="clear" w:color="auto" w:fill="auto"/>
          </w:tcPr>
          <w:p w14:paraId="3FD40100" w14:textId="7504E658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580FB6" w:rsidRPr="009C526C" w14:paraId="31D026B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0C8766E1" w14:textId="4E231AA9" w:rsidR="00580FB6" w:rsidRPr="00DF6273" w:rsidRDefault="00580FB6" w:rsidP="00580FB6">
            <w:pPr>
              <w:spacing w:line="380" w:lineRule="exact"/>
              <w:ind w:left="14"/>
              <w:rPr>
                <w:cs/>
              </w:rPr>
            </w:pPr>
            <w:r w:rsidRPr="00800612">
              <w:rPr>
                <w:cs/>
              </w:rPr>
              <w:t>บริษัท อาร์ วี คอนเน็กซ์ จำกัด</w:t>
            </w:r>
          </w:p>
        </w:tc>
        <w:tc>
          <w:tcPr>
            <w:tcW w:w="1620" w:type="dxa"/>
            <w:shd w:val="clear" w:color="auto" w:fill="auto"/>
          </w:tcPr>
          <w:p w14:paraId="41826B0E" w14:textId="33C2A1EF" w:rsidR="00580FB6" w:rsidRPr="00DF6273" w:rsidRDefault="00580FB6" w:rsidP="005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51BD18" w14:textId="4CCB0DD0" w:rsidR="00580FB6" w:rsidRPr="00DF6273" w:rsidRDefault="00580FB6" w:rsidP="00580FB6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</w:tbl>
    <w:p w14:paraId="1B2092AA" w14:textId="7355777C" w:rsidR="00F97627" w:rsidRPr="00203E2C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8"/>
          <w:szCs w:val="28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68"/>
        <w:gridCol w:w="270"/>
        <w:gridCol w:w="1084"/>
        <w:gridCol w:w="278"/>
        <w:gridCol w:w="986"/>
        <w:gridCol w:w="90"/>
        <w:gridCol w:w="183"/>
        <w:gridCol w:w="89"/>
        <w:gridCol w:w="1087"/>
      </w:tblGrid>
      <w:tr w:rsidR="002160CA" w:rsidRPr="009C526C" w14:paraId="7AC4C308" w14:textId="77777777" w:rsidTr="00F25361">
        <w:trPr>
          <w:trHeight w:val="425"/>
          <w:tblHeader/>
        </w:trPr>
        <w:tc>
          <w:tcPr>
            <w:tcW w:w="4140" w:type="dxa"/>
            <w:shd w:val="clear" w:color="auto" w:fill="auto"/>
          </w:tcPr>
          <w:p w14:paraId="6AE4478B" w14:textId="464DF2F9" w:rsidR="002160CA" w:rsidRPr="009C526C" w:rsidRDefault="002160CA" w:rsidP="0021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</w:p>
        </w:tc>
        <w:tc>
          <w:tcPr>
            <w:tcW w:w="2422" w:type="dxa"/>
            <w:gridSpan w:val="3"/>
            <w:shd w:val="clear" w:color="auto" w:fill="auto"/>
          </w:tcPr>
          <w:p w14:paraId="52998865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8" w:type="dxa"/>
            <w:shd w:val="clear" w:color="auto" w:fill="auto"/>
          </w:tcPr>
          <w:p w14:paraId="67126FEB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5" w:type="dxa"/>
            <w:gridSpan w:val="5"/>
            <w:shd w:val="clear" w:color="auto" w:fill="auto"/>
          </w:tcPr>
          <w:p w14:paraId="495C736C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AF08B9" w:rsidRPr="009C526C" w14:paraId="566F3B3B" w14:textId="77777777" w:rsidTr="00F25361">
        <w:trPr>
          <w:tblHeader/>
        </w:trPr>
        <w:tc>
          <w:tcPr>
            <w:tcW w:w="4140" w:type="dxa"/>
            <w:shd w:val="clear" w:color="auto" w:fill="auto"/>
          </w:tcPr>
          <w:p w14:paraId="697B1113" w14:textId="56BBC9BC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="009E5297">
              <w:rPr>
                <w:rFonts w:hint="cs"/>
                <w:b/>
                <w:bCs/>
                <w:i/>
                <w:iCs/>
                <w:spacing w:val="-6"/>
                <w:cs/>
              </w:rPr>
              <w:t>หก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</w:t>
            </w:r>
            <w:r w:rsidRPr="009E5297">
              <w:rPr>
                <w:b/>
                <w:bCs/>
                <w:i/>
                <w:iCs/>
                <w:spacing w:val="-6"/>
                <w:cs/>
              </w:rPr>
              <w:t>วันที่</w:t>
            </w:r>
            <w:r w:rsidRPr="009E5297">
              <w:rPr>
                <w:b/>
                <w:bCs/>
                <w:i/>
                <w:iCs/>
                <w:spacing w:val="-6"/>
              </w:rPr>
              <w:t xml:space="preserve"> </w:t>
            </w:r>
            <w:r w:rsidR="001224A7" w:rsidRPr="009E5297">
              <w:rPr>
                <w:b/>
                <w:bCs/>
                <w:i/>
                <w:iCs/>
                <w:spacing w:val="-6"/>
              </w:rPr>
              <w:t>30</w:t>
            </w:r>
            <w:r w:rsidR="001224A7" w:rsidRPr="009E5297">
              <w:rPr>
                <w:rFonts w:hint="cs"/>
                <w:b/>
                <w:bCs/>
                <w:i/>
                <w:iCs/>
                <w:spacing w:val="-6"/>
                <w:cs/>
              </w:rPr>
              <w:t xml:space="preserve"> มิถุนายน</w:t>
            </w:r>
          </w:p>
        </w:tc>
        <w:tc>
          <w:tcPr>
            <w:tcW w:w="1068" w:type="dxa"/>
            <w:shd w:val="clear" w:color="auto" w:fill="auto"/>
          </w:tcPr>
          <w:p w14:paraId="314AF9D1" w14:textId="1F24BE6E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5EA0B1" w14:textId="77777777" w:rsidR="00AF08B9" w:rsidRPr="009C526C" w:rsidRDefault="00AF08B9" w:rsidP="00AF08B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D477101" w14:textId="234BF345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  <w:shd w:val="clear" w:color="auto" w:fill="auto"/>
          </w:tcPr>
          <w:p w14:paraId="18C710E0" w14:textId="77777777" w:rsidR="00AF08B9" w:rsidRPr="009C526C" w:rsidRDefault="00AF08B9" w:rsidP="00AF08B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27DF2F3A" w14:textId="48A4EFE5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8239358" w14:textId="77777777" w:rsidR="00AF08B9" w:rsidRPr="009C526C" w:rsidRDefault="00AF08B9" w:rsidP="00AF08B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7D8778D" w14:textId="1C9632C9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160CA" w:rsidRPr="009C526C" w14:paraId="1B5767E8" w14:textId="77777777" w:rsidTr="00F25361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04402C91" w14:textId="77777777" w:rsidR="002160CA" w:rsidRPr="009C526C" w:rsidRDefault="002160CA" w:rsidP="007E0517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35" w:type="dxa"/>
            <w:gridSpan w:val="9"/>
            <w:shd w:val="clear" w:color="auto" w:fill="auto"/>
          </w:tcPr>
          <w:p w14:paraId="2CFA59E5" w14:textId="77777777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60CA" w:rsidRPr="009C526C" w14:paraId="5EEC77B5" w14:textId="77777777" w:rsidTr="00F25361">
        <w:tc>
          <w:tcPr>
            <w:tcW w:w="4140" w:type="dxa"/>
            <w:shd w:val="clear" w:color="auto" w:fill="auto"/>
          </w:tcPr>
          <w:p w14:paraId="0339EE3A" w14:textId="77777777" w:rsidR="002160CA" w:rsidRPr="009C526C" w:rsidRDefault="002160CA" w:rsidP="007E051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68" w:type="dxa"/>
            <w:shd w:val="clear" w:color="auto" w:fill="auto"/>
          </w:tcPr>
          <w:p w14:paraId="6074CA5C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841A77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5F83F6B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6FA5ACD5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41E453BA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F6CD338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CF00494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372C" w:rsidRPr="009C526C" w14:paraId="2F3E2EB7" w14:textId="77777777" w:rsidTr="00F25361">
        <w:tc>
          <w:tcPr>
            <w:tcW w:w="4140" w:type="dxa"/>
            <w:shd w:val="clear" w:color="auto" w:fill="auto"/>
          </w:tcPr>
          <w:p w14:paraId="30B941B5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  <w:r w:rsidRPr="009C526C"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14:paraId="4E1A8642" w14:textId="0CBFD780" w:rsidR="000A372C" w:rsidRPr="009C526C" w:rsidRDefault="00962EA4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6A9D7315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554D60E" w14:textId="08CBD115" w:rsidR="000A372C" w:rsidRPr="009C526C" w:rsidRDefault="005D4E09" w:rsidP="000A372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8" w:type="dxa"/>
            <w:shd w:val="clear" w:color="auto" w:fill="auto"/>
          </w:tcPr>
          <w:p w14:paraId="12A4A05E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50A9025A" w14:textId="4D242D9C" w:rsidR="000A372C" w:rsidRPr="009C526C" w:rsidRDefault="00962EA4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ECC061E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4139B6A" w14:textId="5795DE5E" w:rsidR="000A372C" w:rsidRPr="009C526C" w:rsidRDefault="005D4E09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0A372C" w:rsidRPr="009C526C" w14:paraId="21C9F2B0" w14:textId="77777777" w:rsidTr="00F25361">
        <w:tc>
          <w:tcPr>
            <w:tcW w:w="4140" w:type="dxa"/>
            <w:shd w:val="clear" w:color="auto" w:fill="auto"/>
          </w:tcPr>
          <w:p w14:paraId="339664FF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68" w:type="dxa"/>
            <w:shd w:val="clear" w:color="auto" w:fill="auto"/>
          </w:tcPr>
          <w:p w14:paraId="2BAD5771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00447F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95089B1" w14:textId="77777777" w:rsidR="000A372C" w:rsidRPr="009C526C" w:rsidRDefault="000A372C" w:rsidP="000A372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71BEFEB3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473E0A18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216184E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4AF3D28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E09" w:rsidRPr="009C526C" w14:paraId="679DDAE1" w14:textId="77777777" w:rsidTr="00F25361">
        <w:tc>
          <w:tcPr>
            <w:tcW w:w="4140" w:type="dxa"/>
            <w:shd w:val="clear" w:color="auto" w:fill="auto"/>
          </w:tcPr>
          <w:p w14:paraId="5B700488" w14:textId="77777777" w:rsidR="005D4E09" w:rsidRPr="009C526C" w:rsidRDefault="005D4E09" w:rsidP="005D4E09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68" w:type="dxa"/>
            <w:shd w:val="clear" w:color="auto" w:fill="auto"/>
          </w:tcPr>
          <w:p w14:paraId="736AB0E4" w14:textId="666799B3" w:rsidR="005D4E09" w:rsidRPr="009C526C" w:rsidRDefault="00962EA4" w:rsidP="005D4E09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lang w:val="en-US"/>
              </w:rPr>
              <w:t>36,911</w:t>
            </w:r>
          </w:p>
        </w:tc>
        <w:tc>
          <w:tcPr>
            <w:tcW w:w="270" w:type="dxa"/>
            <w:shd w:val="clear" w:color="auto" w:fill="auto"/>
          </w:tcPr>
          <w:p w14:paraId="5F1112B6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D07C1EF" w14:textId="66BCAD10" w:rsidR="005D4E09" w:rsidRPr="009C526C" w:rsidRDefault="005D4E09" w:rsidP="005D4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cs/>
              </w:rPr>
              <w:t>43</w:t>
            </w:r>
            <w:r w:rsidRPr="009C526C">
              <w:t>,</w:t>
            </w:r>
            <w:r>
              <w:rPr>
                <w:rFonts w:hint="cs"/>
                <w:cs/>
              </w:rPr>
              <w:t>711</w:t>
            </w:r>
          </w:p>
        </w:tc>
        <w:tc>
          <w:tcPr>
            <w:tcW w:w="278" w:type="dxa"/>
            <w:shd w:val="clear" w:color="auto" w:fill="auto"/>
          </w:tcPr>
          <w:p w14:paraId="1DA7C44B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48223C40" w14:textId="3186E398" w:rsidR="005D4E09" w:rsidRPr="009C526C" w:rsidRDefault="00962EA4" w:rsidP="005D4E09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lang w:val="en-US"/>
              </w:rPr>
              <w:t>36,911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46E3645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324D8CB" w14:textId="414A5243" w:rsidR="005D4E09" w:rsidRPr="009C526C" w:rsidRDefault="005D4E09" w:rsidP="005D4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cs/>
              </w:rPr>
              <w:t>43</w:t>
            </w:r>
            <w:r w:rsidRPr="009C526C">
              <w:t>,</w:t>
            </w:r>
            <w:r>
              <w:rPr>
                <w:rFonts w:hint="cs"/>
                <w:cs/>
              </w:rPr>
              <w:t>711</w:t>
            </w:r>
          </w:p>
        </w:tc>
      </w:tr>
      <w:tr w:rsidR="005D4E09" w:rsidRPr="009C526C" w14:paraId="6882131F" w14:textId="77777777" w:rsidTr="00F25361">
        <w:tc>
          <w:tcPr>
            <w:tcW w:w="4140" w:type="dxa"/>
            <w:shd w:val="clear" w:color="auto" w:fill="auto"/>
          </w:tcPr>
          <w:p w14:paraId="2DE2E2C0" w14:textId="77777777" w:rsidR="005D4E09" w:rsidRPr="009C526C" w:rsidRDefault="005D4E09" w:rsidP="005D4E09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68" w:type="dxa"/>
            <w:shd w:val="clear" w:color="auto" w:fill="auto"/>
          </w:tcPr>
          <w:p w14:paraId="7421A0A3" w14:textId="4DF60F08" w:rsidR="005D4E09" w:rsidRPr="009C526C" w:rsidRDefault="00962EA4" w:rsidP="005D4E09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lang w:val="en-US"/>
              </w:rPr>
              <w:t>53,738</w:t>
            </w:r>
          </w:p>
        </w:tc>
        <w:tc>
          <w:tcPr>
            <w:tcW w:w="270" w:type="dxa"/>
            <w:shd w:val="clear" w:color="auto" w:fill="auto"/>
          </w:tcPr>
          <w:p w14:paraId="491C7298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636501EA" w14:textId="2A994FEF" w:rsidR="005D4E09" w:rsidRPr="009C526C" w:rsidRDefault="005D4E09" w:rsidP="005D4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cs/>
              </w:rPr>
              <w:t>58</w:t>
            </w:r>
            <w:r w:rsidRPr="009C526C">
              <w:t>,</w:t>
            </w:r>
            <w:r w:rsidRPr="009C526C">
              <w:rPr>
                <w:cs/>
              </w:rPr>
              <w:t>127</w:t>
            </w:r>
          </w:p>
        </w:tc>
        <w:tc>
          <w:tcPr>
            <w:tcW w:w="278" w:type="dxa"/>
            <w:shd w:val="clear" w:color="auto" w:fill="auto"/>
          </w:tcPr>
          <w:p w14:paraId="35075FE6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76F6D7FD" w14:textId="5B60B5AB" w:rsidR="005D4E09" w:rsidRPr="009C526C" w:rsidRDefault="00962EA4" w:rsidP="005D4E09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z w:val="30"/>
                <w:szCs w:val="30"/>
                <w:lang w:val="en-US"/>
              </w:rPr>
              <w:t>53,738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C8F227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5FEBC14" w14:textId="440D7F1B" w:rsidR="005D4E09" w:rsidRPr="009C526C" w:rsidRDefault="005D4E09" w:rsidP="005D4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9C526C">
              <w:rPr>
                <w:cs/>
              </w:rPr>
              <w:t>58</w:t>
            </w:r>
            <w:r w:rsidRPr="009C526C">
              <w:t>,</w:t>
            </w:r>
            <w:r w:rsidRPr="009C526C">
              <w:rPr>
                <w:cs/>
              </w:rPr>
              <w:t>127</w:t>
            </w:r>
          </w:p>
        </w:tc>
      </w:tr>
      <w:tr w:rsidR="000A372C" w:rsidRPr="009C526C" w14:paraId="4D0BC8C3" w14:textId="77777777" w:rsidTr="00F25361">
        <w:tc>
          <w:tcPr>
            <w:tcW w:w="4140" w:type="dxa"/>
            <w:shd w:val="clear" w:color="auto" w:fill="auto"/>
          </w:tcPr>
          <w:p w14:paraId="61246D84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1068" w:type="dxa"/>
            <w:shd w:val="clear" w:color="auto" w:fill="auto"/>
          </w:tcPr>
          <w:p w14:paraId="4D8A5850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6ADC77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1988E2E" w14:textId="77777777" w:rsidR="000A372C" w:rsidRPr="009C526C" w:rsidRDefault="000A372C" w:rsidP="000A372C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  <w:shd w:val="clear" w:color="auto" w:fill="auto"/>
          </w:tcPr>
          <w:p w14:paraId="64936974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064172D1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7DE7014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B7E72ED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372C" w:rsidRPr="009C526C" w14:paraId="0FC83A9B" w14:textId="77777777" w:rsidTr="00F25361">
        <w:tc>
          <w:tcPr>
            <w:tcW w:w="4140" w:type="dxa"/>
            <w:shd w:val="clear" w:color="auto" w:fill="auto"/>
          </w:tcPr>
          <w:p w14:paraId="5821B270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68" w:type="dxa"/>
            <w:shd w:val="clear" w:color="auto" w:fill="auto"/>
          </w:tcPr>
          <w:p w14:paraId="1FC7451C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B31585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34D5AB3" w14:textId="2D2BE062" w:rsidR="000A372C" w:rsidRPr="009C526C" w:rsidRDefault="000A372C" w:rsidP="000A372C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499D2E2A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2E00D063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7047293F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5065A6F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E09" w:rsidRPr="009C526C" w14:paraId="0C774BE7" w14:textId="77777777" w:rsidTr="00F25361">
        <w:trPr>
          <w:trHeight w:val="80"/>
        </w:trPr>
        <w:tc>
          <w:tcPr>
            <w:tcW w:w="4140" w:type="dxa"/>
            <w:shd w:val="clear" w:color="auto" w:fill="auto"/>
          </w:tcPr>
          <w:p w14:paraId="0F7CFD8A" w14:textId="77777777" w:rsidR="005D4E09" w:rsidRPr="009C526C" w:rsidRDefault="005D4E09" w:rsidP="005D4E09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68" w:type="dxa"/>
            <w:shd w:val="clear" w:color="auto" w:fill="auto"/>
          </w:tcPr>
          <w:p w14:paraId="49175792" w14:textId="1F735B06" w:rsidR="005D4E09" w:rsidRPr="009C526C" w:rsidRDefault="00833C4C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</w:t>
            </w:r>
            <w:r w:rsidR="00A60B53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1F875DF9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72CDC72" w14:textId="77182442" w:rsidR="005D4E09" w:rsidRPr="009C526C" w:rsidRDefault="005D4E09" w:rsidP="005D4E09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15,038</w:t>
            </w:r>
          </w:p>
        </w:tc>
        <w:tc>
          <w:tcPr>
            <w:tcW w:w="278" w:type="dxa"/>
          </w:tcPr>
          <w:p w14:paraId="7F11C3B9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678E86E4" w14:textId="5D5064DF" w:rsidR="005D4E09" w:rsidRPr="009C526C" w:rsidRDefault="00833C4C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14,5</w:t>
            </w:r>
            <w:r w:rsidR="00A60B53">
              <w:rPr>
                <w:rFonts w:ascii="Angsana New" w:hAnsi="Angsana New"/>
                <w:sz w:val="30"/>
                <w:szCs w:val="30"/>
                <w:lang w:val="en-GB"/>
              </w:rPr>
              <w:t>75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1D9CE3D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BC9EC33" w14:textId="098E0569" w:rsidR="005D4E09" w:rsidRPr="009C526C" w:rsidRDefault="005D4E09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15,038</w:t>
            </w:r>
          </w:p>
        </w:tc>
      </w:tr>
      <w:tr w:rsidR="005D4E09" w:rsidRPr="009C526C" w14:paraId="24CD71C5" w14:textId="77777777" w:rsidTr="00F25361">
        <w:trPr>
          <w:trHeight w:val="80"/>
        </w:trPr>
        <w:tc>
          <w:tcPr>
            <w:tcW w:w="4140" w:type="dxa"/>
            <w:shd w:val="clear" w:color="auto" w:fill="auto"/>
          </w:tcPr>
          <w:p w14:paraId="57A79BA2" w14:textId="77777777" w:rsidR="005D4E09" w:rsidRPr="009C526C" w:rsidRDefault="005D4E09" w:rsidP="005D4E09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68" w:type="dxa"/>
            <w:shd w:val="clear" w:color="auto" w:fill="auto"/>
          </w:tcPr>
          <w:p w14:paraId="540A70F7" w14:textId="11E44683" w:rsidR="005D4E09" w:rsidRPr="009C526C" w:rsidRDefault="00833C4C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70" w:type="dxa"/>
          </w:tcPr>
          <w:p w14:paraId="2F9C88C7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337F3FD" w14:textId="40263C74" w:rsidR="005D4E09" w:rsidRPr="009C526C" w:rsidRDefault="005D4E09" w:rsidP="005D4E09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551</w:t>
            </w:r>
          </w:p>
        </w:tc>
        <w:tc>
          <w:tcPr>
            <w:tcW w:w="278" w:type="dxa"/>
          </w:tcPr>
          <w:p w14:paraId="34980581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6" w:type="dxa"/>
            <w:gridSpan w:val="2"/>
            <w:shd w:val="clear" w:color="auto" w:fill="auto"/>
          </w:tcPr>
          <w:p w14:paraId="47180279" w14:textId="2E19B907" w:rsidR="005D4E09" w:rsidRPr="009C526C" w:rsidRDefault="00833C4C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372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F23C946" w14:textId="77777777" w:rsidR="005D4E09" w:rsidRPr="009C526C" w:rsidRDefault="005D4E09" w:rsidP="005D4E09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1AED8329" w14:textId="4EE1F29D" w:rsidR="005D4E09" w:rsidRPr="009C526C" w:rsidRDefault="005D4E09" w:rsidP="005D4E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551</w:t>
            </w:r>
          </w:p>
        </w:tc>
      </w:tr>
      <w:tr w:rsidR="000A372C" w:rsidRPr="009C526C" w14:paraId="425382E6" w14:textId="77777777" w:rsidTr="00F25361">
        <w:trPr>
          <w:trHeight w:val="80"/>
        </w:trPr>
        <w:tc>
          <w:tcPr>
            <w:tcW w:w="4140" w:type="dxa"/>
            <w:shd w:val="clear" w:color="auto" w:fill="auto"/>
          </w:tcPr>
          <w:p w14:paraId="3940D984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8" w:type="dxa"/>
          </w:tcPr>
          <w:p w14:paraId="07E5627E" w14:textId="77777777" w:rsidR="000A372C" w:rsidRPr="0031689E" w:rsidRDefault="000A372C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" w:type="dxa"/>
          </w:tcPr>
          <w:p w14:paraId="06001E78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4D9D98E4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8" w:type="dxa"/>
          </w:tcPr>
          <w:p w14:paraId="31FF3E9E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6" w:type="dxa"/>
            <w:gridSpan w:val="2"/>
          </w:tcPr>
          <w:p w14:paraId="2811FA6F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4C12F4B" w14:textId="77777777" w:rsidR="000A372C" w:rsidRPr="009C526C" w:rsidRDefault="000A372C" w:rsidP="000A372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2402837" w14:textId="77777777" w:rsidR="000A372C" w:rsidRPr="009C526C" w:rsidRDefault="000A372C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A372C" w:rsidRPr="009C526C" w14:paraId="2EA65803" w14:textId="77777777" w:rsidTr="00F25361">
        <w:trPr>
          <w:trHeight w:val="425"/>
        </w:trPr>
        <w:tc>
          <w:tcPr>
            <w:tcW w:w="4140" w:type="dxa"/>
          </w:tcPr>
          <w:p w14:paraId="06BE9D00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br w:type="page"/>
            </w:r>
          </w:p>
        </w:tc>
        <w:tc>
          <w:tcPr>
            <w:tcW w:w="2422" w:type="dxa"/>
            <w:gridSpan w:val="3"/>
          </w:tcPr>
          <w:p w14:paraId="5999CD7C" w14:textId="08C5E40E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left" w:pos="520"/>
                <w:tab w:val="left" w:pos="610"/>
                <w:tab w:val="left" w:pos="88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 </w:t>
            </w: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8" w:type="dxa"/>
          </w:tcPr>
          <w:p w14:paraId="7C6CE8A2" w14:textId="77777777" w:rsidR="000A372C" w:rsidRPr="009C526C" w:rsidRDefault="000A372C" w:rsidP="000A372C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5" w:type="dxa"/>
            <w:gridSpan w:val="5"/>
          </w:tcPr>
          <w:p w14:paraId="79257FD7" w14:textId="6886C72E" w:rsidR="000A372C" w:rsidRPr="009C526C" w:rsidRDefault="000A372C" w:rsidP="00203E2C">
            <w:pPr>
              <w:tabs>
                <w:tab w:val="clear" w:pos="227"/>
                <w:tab w:val="clear" w:pos="454"/>
                <w:tab w:val="left" w:pos="-108"/>
                <w:tab w:val="left" w:pos="165"/>
              </w:tabs>
              <w:spacing w:line="240" w:lineRule="auto"/>
              <w:ind w:left="-108" w:right="-108" w:hanging="177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</w:t>
            </w: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A75341" w:rsidRPr="009C526C" w14:paraId="5F773FED" w14:textId="77777777" w:rsidTr="00F25361">
        <w:tc>
          <w:tcPr>
            <w:tcW w:w="4140" w:type="dxa"/>
          </w:tcPr>
          <w:p w14:paraId="3E8B3D23" w14:textId="2F60864C" w:rsidR="00A75341" w:rsidRPr="009E5297" w:rsidRDefault="00A75341" w:rsidP="00A75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68" w:type="dxa"/>
          </w:tcPr>
          <w:p w14:paraId="7EB53D94" w14:textId="4016C313" w:rsidR="00A75341" w:rsidRPr="009E5297" w:rsidRDefault="00A75341" w:rsidP="00A7534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A085D1E" w14:textId="77777777" w:rsidR="00A75341" w:rsidRPr="009E5297" w:rsidRDefault="00A75341" w:rsidP="00A7534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E8EF3B" w14:textId="5E4CC619" w:rsidR="00A75341" w:rsidRPr="009E5297" w:rsidRDefault="00A75341" w:rsidP="00A7534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8" w:type="dxa"/>
          </w:tcPr>
          <w:p w14:paraId="6C2EB87F" w14:textId="77777777" w:rsidR="00A75341" w:rsidRPr="009E5297" w:rsidRDefault="00A75341" w:rsidP="00A7534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86" w:type="dxa"/>
          </w:tcPr>
          <w:p w14:paraId="5768C8F6" w14:textId="1FD4D77E" w:rsidR="00A75341" w:rsidRPr="009E5297" w:rsidRDefault="00A75341" w:rsidP="00A7534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3" w:type="dxa"/>
            <w:gridSpan w:val="2"/>
          </w:tcPr>
          <w:p w14:paraId="69F263B3" w14:textId="77777777" w:rsidR="00A75341" w:rsidRPr="009C526C" w:rsidRDefault="00A75341" w:rsidP="00A75341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12E7BE2B" w14:textId="7FD76B21" w:rsidR="00A75341" w:rsidRPr="009C526C" w:rsidRDefault="00A75341" w:rsidP="00A75341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C5024" w:rsidRPr="009C526C" w14:paraId="280FBE4C" w14:textId="77777777" w:rsidTr="00F25361">
        <w:tc>
          <w:tcPr>
            <w:tcW w:w="4140" w:type="dxa"/>
          </w:tcPr>
          <w:p w14:paraId="7CDC4BCC" w14:textId="250CDB44" w:rsidR="006C5024" w:rsidRPr="009C526C" w:rsidRDefault="006C5024" w:rsidP="006C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ณ วันที่</w:t>
            </w:r>
          </w:p>
        </w:tc>
        <w:tc>
          <w:tcPr>
            <w:tcW w:w="1068" w:type="dxa"/>
          </w:tcPr>
          <w:p w14:paraId="2A54D61C" w14:textId="02CCC509" w:rsidR="006C5024" w:rsidRPr="009C526C" w:rsidRDefault="006C5024" w:rsidP="006C502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3A6B389" w14:textId="77777777" w:rsidR="006C5024" w:rsidRPr="009C526C" w:rsidRDefault="006C5024" w:rsidP="006C502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424D8E" w14:textId="5E778EC0" w:rsidR="006C5024" w:rsidRPr="009C526C" w:rsidRDefault="006C5024" w:rsidP="006C502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73A64907" w14:textId="77777777" w:rsidR="006C5024" w:rsidRPr="009C526C" w:rsidRDefault="006C5024" w:rsidP="006C502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86" w:type="dxa"/>
          </w:tcPr>
          <w:p w14:paraId="4D4C88E7" w14:textId="1B7525DA" w:rsidR="006C5024" w:rsidRPr="009C526C" w:rsidRDefault="006C5024" w:rsidP="006C502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73" w:type="dxa"/>
            <w:gridSpan w:val="2"/>
          </w:tcPr>
          <w:p w14:paraId="0C2CED66" w14:textId="77777777" w:rsidR="006C5024" w:rsidRPr="009C526C" w:rsidRDefault="006C5024" w:rsidP="006C5024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329C0F9D" w14:textId="1D71AE51" w:rsidR="006C5024" w:rsidRPr="009C526C" w:rsidRDefault="006C5024" w:rsidP="006C5024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0A372C" w:rsidRPr="009C526C" w14:paraId="67C924A7" w14:textId="77777777" w:rsidTr="0009579D">
        <w:tc>
          <w:tcPr>
            <w:tcW w:w="4140" w:type="dxa"/>
          </w:tcPr>
          <w:p w14:paraId="7F042F4A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5135" w:type="dxa"/>
            <w:gridSpan w:val="9"/>
            <w:shd w:val="clear" w:color="auto" w:fill="auto"/>
          </w:tcPr>
          <w:p w14:paraId="5E97273C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spacing w:val="0"/>
              </w:rPr>
            </w:pPr>
            <w:r w:rsidRPr="009C526C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0A372C" w:rsidRPr="009C526C" w14:paraId="3FAF8BFD" w14:textId="77777777" w:rsidTr="00F25361">
        <w:tc>
          <w:tcPr>
            <w:tcW w:w="4140" w:type="dxa"/>
          </w:tcPr>
          <w:p w14:paraId="2A8FFE2D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1068" w:type="dxa"/>
          </w:tcPr>
          <w:p w14:paraId="7116C036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D8DCD8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A9CFC72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238D812D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06A15412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7622FD45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75B2BE4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0A372C" w:rsidRPr="009C526C" w14:paraId="2EF5C117" w14:textId="77777777" w:rsidTr="00F25361">
        <w:tc>
          <w:tcPr>
            <w:tcW w:w="4140" w:type="dxa"/>
          </w:tcPr>
          <w:p w14:paraId="4C9A51A9" w14:textId="77777777" w:rsidR="000A372C" w:rsidRPr="009C526C" w:rsidRDefault="000A372C" w:rsidP="000A372C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68" w:type="dxa"/>
          </w:tcPr>
          <w:p w14:paraId="573B97AF" w14:textId="11D3DDC3" w:rsidR="000A372C" w:rsidRPr="009C526C" w:rsidRDefault="00962EA4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243705DE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DE8E1B3" w14:textId="5FAC96EE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  <w:cs/>
              </w:rPr>
            </w:pPr>
            <w:r w:rsidRPr="00334990">
              <w:rPr>
                <w:lang w:val="en-GB"/>
              </w:rPr>
              <w:t>10</w:t>
            </w:r>
          </w:p>
        </w:tc>
        <w:tc>
          <w:tcPr>
            <w:tcW w:w="278" w:type="dxa"/>
          </w:tcPr>
          <w:p w14:paraId="1A2777E1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772EC348" w14:textId="4363E682" w:rsidR="000A372C" w:rsidRPr="009C526C" w:rsidRDefault="00962EA4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3" w:type="dxa"/>
            <w:gridSpan w:val="2"/>
          </w:tcPr>
          <w:p w14:paraId="5806AB79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2ED26CA" w14:textId="7118356C" w:rsidR="000A372C" w:rsidRPr="009C526C" w:rsidRDefault="000A372C" w:rsidP="000A372C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0A372C" w:rsidRPr="009C526C" w14:paraId="06099814" w14:textId="77777777" w:rsidTr="00F25361">
        <w:tc>
          <w:tcPr>
            <w:tcW w:w="4140" w:type="dxa"/>
            <w:shd w:val="clear" w:color="auto" w:fill="auto"/>
            <w:vAlign w:val="center"/>
          </w:tcPr>
          <w:p w14:paraId="5B610979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68" w:type="dxa"/>
            <w:tcBorders>
              <w:left w:val="nil"/>
            </w:tcBorders>
          </w:tcPr>
          <w:p w14:paraId="34B54EA9" w14:textId="587594C3" w:rsidR="000A372C" w:rsidRPr="009C526C" w:rsidRDefault="00962EA4" w:rsidP="000A372C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2A9782DC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1184071E" w14:textId="7B2700CC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334990">
              <w:t>1,123</w:t>
            </w:r>
          </w:p>
        </w:tc>
        <w:tc>
          <w:tcPr>
            <w:tcW w:w="278" w:type="dxa"/>
          </w:tcPr>
          <w:p w14:paraId="1111D188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73A01AC1" w14:textId="6B913E24" w:rsidR="000A372C" w:rsidRPr="009C526C" w:rsidRDefault="00962EA4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401</w:t>
            </w:r>
          </w:p>
        </w:tc>
        <w:tc>
          <w:tcPr>
            <w:tcW w:w="273" w:type="dxa"/>
            <w:gridSpan w:val="2"/>
          </w:tcPr>
          <w:p w14:paraId="602F61D6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4C9352C" w14:textId="48C66B91" w:rsidR="000A372C" w:rsidRPr="009C526C" w:rsidRDefault="000A372C" w:rsidP="000A372C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334990">
              <w:rPr>
                <w:rFonts w:ascii="Angsana New" w:hAnsi="Angsana New"/>
                <w:sz w:val="30"/>
                <w:szCs w:val="30"/>
                <w:lang w:val="en-GB"/>
              </w:rPr>
              <w:t>1,123</w:t>
            </w:r>
          </w:p>
        </w:tc>
      </w:tr>
      <w:tr w:rsidR="000A372C" w:rsidRPr="009C526C" w14:paraId="723B0AE3" w14:textId="77777777" w:rsidTr="00F25361">
        <w:tc>
          <w:tcPr>
            <w:tcW w:w="4140" w:type="dxa"/>
            <w:shd w:val="clear" w:color="auto" w:fill="auto"/>
            <w:vAlign w:val="center"/>
          </w:tcPr>
          <w:p w14:paraId="391BE87F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B31092" w14:textId="0B80DBF0" w:rsidR="000A372C" w:rsidRPr="009C526C" w:rsidRDefault="00962EA4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>
              <w:rPr>
                <w:b/>
                <w:bCs/>
                <w:spacing w:val="0"/>
              </w:rPr>
              <w:t>411</w:t>
            </w:r>
          </w:p>
        </w:tc>
        <w:tc>
          <w:tcPr>
            <w:tcW w:w="270" w:type="dxa"/>
          </w:tcPr>
          <w:p w14:paraId="368FB956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5DB4E" w14:textId="2256983C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334990">
              <w:rPr>
                <w:b/>
                <w:bCs/>
              </w:rPr>
              <w:t>1,133</w:t>
            </w:r>
          </w:p>
        </w:tc>
        <w:tc>
          <w:tcPr>
            <w:tcW w:w="278" w:type="dxa"/>
          </w:tcPr>
          <w:p w14:paraId="3B7B089E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A066199" w14:textId="788C7ED5" w:rsidR="000A372C" w:rsidRPr="009C526C" w:rsidRDefault="00962EA4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411</w:t>
            </w:r>
          </w:p>
        </w:tc>
        <w:tc>
          <w:tcPr>
            <w:tcW w:w="273" w:type="dxa"/>
            <w:gridSpan w:val="2"/>
          </w:tcPr>
          <w:p w14:paraId="61DB205E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5A4AB" w14:textId="7F1972E9" w:rsidR="000A372C" w:rsidRPr="009C526C" w:rsidRDefault="000A372C" w:rsidP="000A372C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1,133</w:t>
            </w:r>
          </w:p>
        </w:tc>
      </w:tr>
      <w:tr w:rsidR="000A372C" w:rsidRPr="009C526C" w14:paraId="19F2082B" w14:textId="77777777" w:rsidTr="00F25361">
        <w:trPr>
          <w:tblHeader/>
        </w:trPr>
        <w:tc>
          <w:tcPr>
            <w:tcW w:w="4140" w:type="dxa"/>
          </w:tcPr>
          <w:p w14:paraId="0DD3552C" w14:textId="77777777" w:rsidR="006E1AB3" w:rsidRPr="009C526C" w:rsidRDefault="006E1AB3" w:rsidP="000A372C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68" w:type="dxa"/>
          </w:tcPr>
          <w:p w14:paraId="7F773333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AF430E7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504CDAF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44537C27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51CECC3E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057E4BD5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592FCDAB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E5632" w:rsidRPr="009C526C" w14:paraId="2737BD06" w14:textId="77777777" w:rsidTr="00F25361">
        <w:trPr>
          <w:tblHeader/>
        </w:trPr>
        <w:tc>
          <w:tcPr>
            <w:tcW w:w="4140" w:type="dxa"/>
          </w:tcPr>
          <w:p w14:paraId="3FED6D54" w14:textId="562F8033" w:rsidR="009E5632" w:rsidRPr="009C526C" w:rsidRDefault="009E5632" w:rsidP="009E5632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  <w:r w:rsidRPr="00B37C75">
              <w:rPr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068" w:type="dxa"/>
          </w:tcPr>
          <w:p w14:paraId="1287FB92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5CAD188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50D4F871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154BDD12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1A6CC319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59855B77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6C12C5B6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E5632" w:rsidRPr="009C526C" w14:paraId="144007D5" w14:textId="77777777" w:rsidTr="00F25361">
        <w:trPr>
          <w:tblHeader/>
        </w:trPr>
        <w:tc>
          <w:tcPr>
            <w:tcW w:w="4140" w:type="dxa"/>
            <w:vAlign w:val="center"/>
          </w:tcPr>
          <w:p w14:paraId="3A661D0D" w14:textId="77560FAC" w:rsidR="009E5632" w:rsidRPr="009C526C" w:rsidRDefault="009E5632" w:rsidP="009E5632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  <w:r w:rsidRPr="00B37C75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A755256" w14:textId="40EAB1BB" w:rsidR="009E5632" w:rsidRPr="009C526C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01E4AC8D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CBC41B7" w14:textId="0C06A085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33499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8" w:type="dxa"/>
          </w:tcPr>
          <w:p w14:paraId="1D31CE92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ACE6D4A" w14:textId="06B1329F" w:rsidR="009E5632" w:rsidRPr="009C526C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3" w:type="dxa"/>
            <w:gridSpan w:val="2"/>
          </w:tcPr>
          <w:p w14:paraId="7C4376D6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4332F078" w14:textId="74A91D44" w:rsidR="009E5632" w:rsidRPr="009C526C" w:rsidRDefault="009E5632" w:rsidP="005946C2">
            <w:pPr>
              <w:pStyle w:val="a1"/>
              <w:tabs>
                <w:tab w:val="decimal" w:pos="885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33499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9E5632" w:rsidRPr="009C526C" w14:paraId="6B9E4F98" w14:textId="77777777" w:rsidTr="00F25361">
        <w:trPr>
          <w:tblHeader/>
        </w:trPr>
        <w:tc>
          <w:tcPr>
            <w:tcW w:w="4140" w:type="dxa"/>
            <w:vAlign w:val="center"/>
          </w:tcPr>
          <w:p w14:paraId="4DF4DA92" w14:textId="3BA42FF2" w:rsidR="009E5632" w:rsidRPr="009C526C" w:rsidRDefault="009E5632" w:rsidP="009E5632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  <w:r w:rsidRPr="00B37C75">
              <w:rPr>
                <w:b/>
                <w:bCs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4571E04A" w14:textId="56EFAF83" w:rsidR="009E5632" w:rsidRPr="00775F9F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775F9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CB65B23" w14:textId="77777777" w:rsidR="009E5632" w:rsidRPr="00775F9F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AD328E7" w14:textId="7548D5DF" w:rsidR="009E5632" w:rsidRPr="00775F9F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775F9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8" w:type="dxa"/>
          </w:tcPr>
          <w:p w14:paraId="51D501EE" w14:textId="77777777" w:rsidR="009E5632" w:rsidRPr="00775F9F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73B7E365" w14:textId="442D25CE" w:rsidR="009E5632" w:rsidRPr="00775F9F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775F9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3" w:type="dxa"/>
            <w:gridSpan w:val="2"/>
          </w:tcPr>
          <w:p w14:paraId="709B9505" w14:textId="77777777" w:rsidR="009E5632" w:rsidRPr="00775F9F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B0E06C" w14:textId="16D4BD35" w:rsidR="009E5632" w:rsidRPr="00775F9F" w:rsidRDefault="009E5632" w:rsidP="00FB33B5">
            <w:pPr>
              <w:pStyle w:val="a1"/>
              <w:tabs>
                <w:tab w:val="decimal" w:pos="885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775F9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9E5632" w:rsidRPr="009C526C" w14:paraId="4275C4DE" w14:textId="77777777" w:rsidTr="00F25361">
        <w:trPr>
          <w:tblHeader/>
        </w:trPr>
        <w:tc>
          <w:tcPr>
            <w:tcW w:w="4140" w:type="dxa"/>
          </w:tcPr>
          <w:p w14:paraId="5AEF6811" w14:textId="77777777" w:rsidR="009E5632" w:rsidRPr="009C526C" w:rsidRDefault="009E5632" w:rsidP="009E5632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D784312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9B1DCC8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76FDD4B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59894ACE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0307A266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56EDC333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</w:tcBorders>
          </w:tcPr>
          <w:p w14:paraId="7A665271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E5632" w:rsidRPr="009C526C" w14:paraId="7EBBC2C8" w14:textId="77777777" w:rsidTr="00F25361">
        <w:trPr>
          <w:tblHeader/>
        </w:trPr>
        <w:tc>
          <w:tcPr>
            <w:tcW w:w="4140" w:type="dxa"/>
          </w:tcPr>
          <w:p w14:paraId="3259B315" w14:textId="1DD2DF35" w:rsidR="009E5632" w:rsidRPr="009C526C" w:rsidRDefault="009E5632" w:rsidP="009E5632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1068" w:type="dxa"/>
          </w:tcPr>
          <w:p w14:paraId="3637FE27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1F984F3B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8" w:type="dxa"/>
          </w:tcPr>
          <w:p w14:paraId="31245570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59EE7CB5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2D330F7C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AE5D8D2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9E5632" w:rsidRPr="009C526C" w14:paraId="20CA04B5" w14:textId="77777777" w:rsidTr="00F25361">
        <w:trPr>
          <w:tblHeader/>
        </w:trPr>
        <w:tc>
          <w:tcPr>
            <w:tcW w:w="4140" w:type="dxa"/>
            <w:shd w:val="clear" w:color="auto" w:fill="auto"/>
            <w:vAlign w:val="center"/>
          </w:tcPr>
          <w:p w14:paraId="78FDBBA0" w14:textId="77777777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68" w:type="dxa"/>
            <w:tcBorders>
              <w:left w:val="nil"/>
            </w:tcBorders>
          </w:tcPr>
          <w:p w14:paraId="3913E223" w14:textId="640BF2D5" w:rsidR="009E5632" w:rsidRPr="009C526C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45,227</w:t>
            </w:r>
          </w:p>
        </w:tc>
        <w:tc>
          <w:tcPr>
            <w:tcW w:w="270" w:type="dxa"/>
          </w:tcPr>
          <w:p w14:paraId="4AD719AD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3900EE32" w14:textId="52104876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A1129E">
              <w:rPr>
                <w:lang w:val="en-GB"/>
              </w:rPr>
              <w:t>21,279</w:t>
            </w:r>
          </w:p>
        </w:tc>
        <w:tc>
          <w:tcPr>
            <w:tcW w:w="278" w:type="dxa"/>
          </w:tcPr>
          <w:p w14:paraId="73BEC0AA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86" w:type="dxa"/>
          </w:tcPr>
          <w:p w14:paraId="77F2250D" w14:textId="2C520D84" w:rsidR="009E5632" w:rsidRPr="009C526C" w:rsidRDefault="00962EA4" w:rsidP="009E5632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45,227</w:t>
            </w:r>
          </w:p>
        </w:tc>
        <w:tc>
          <w:tcPr>
            <w:tcW w:w="273" w:type="dxa"/>
            <w:gridSpan w:val="2"/>
          </w:tcPr>
          <w:p w14:paraId="1F846820" w14:textId="77777777" w:rsidR="009E5632" w:rsidRPr="009C526C" w:rsidRDefault="009E5632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59B459A" w14:textId="12492155" w:rsidR="009E5632" w:rsidRPr="009C526C" w:rsidRDefault="009E5632" w:rsidP="009E5632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A1129E">
              <w:rPr>
                <w:rFonts w:ascii="Angsana New" w:hAnsi="Angsana New"/>
                <w:sz w:val="30"/>
                <w:szCs w:val="30"/>
                <w:lang w:val="en-GB"/>
              </w:rPr>
              <w:t>21,279</w:t>
            </w:r>
          </w:p>
        </w:tc>
      </w:tr>
      <w:tr w:rsidR="009E5632" w:rsidRPr="009C526C" w14:paraId="405C2B10" w14:textId="77777777" w:rsidTr="00F25361">
        <w:trPr>
          <w:tblHeader/>
        </w:trPr>
        <w:tc>
          <w:tcPr>
            <w:tcW w:w="4140" w:type="dxa"/>
            <w:shd w:val="clear" w:color="auto" w:fill="auto"/>
            <w:vAlign w:val="center"/>
          </w:tcPr>
          <w:p w14:paraId="01234C7B" w14:textId="77777777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4E15EB05" w:rsidR="009E5632" w:rsidRPr="009C526C" w:rsidRDefault="00962EA4" w:rsidP="009E563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45,227</w:t>
            </w:r>
          </w:p>
        </w:tc>
        <w:tc>
          <w:tcPr>
            <w:tcW w:w="270" w:type="dxa"/>
          </w:tcPr>
          <w:p w14:paraId="3963FD8C" w14:textId="77777777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55B8B68D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A1129E">
              <w:rPr>
                <w:b/>
                <w:bCs/>
              </w:rPr>
              <w:t>21,279</w:t>
            </w:r>
          </w:p>
        </w:tc>
        <w:tc>
          <w:tcPr>
            <w:tcW w:w="278" w:type="dxa"/>
          </w:tcPr>
          <w:p w14:paraId="1E5CE2E9" w14:textId="77777777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3D655ED5" w:rsidR="009E5632" w:rsidRPr="009C526C" w:rsidRDefault="00962EA4" w:rsidP="009E5632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45,227</w:t>
            </w:r>
          </w:p>
        </w:tc>
        <w:tc>
          <w:tcPr>
            <w:tcW w:w="273" w:type="dxa"/>
            <w:gridSpan w:val="2"/>
          </w:tcPr>
          <w:p w14:paraId="181466D8" w14:textId="77777777" w:rsidR="009E5632" w:rsidRPr="009C526C" w:rsidRDefault="009E5632" w:rsidP="009E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A3A51" w14:textId="1A9071EE" w:rsidR="009E5632" w:rsidRPr="009C526C" w:rsidRDefault="009E5632" w:rsidP="009E5632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A1129E">
              <w:rPr>
                <w:rFonts w:ascii="Angsana New" w:hAnsi="Angsana New"/>
                <w:b/>
                <w:bCs/>
                <w:sz w:val="30"/>
                <w:szCs w:val="30"/>
              </w:rPr>
              <w:t>21,279</w:t>
            </w:r>
          </w:p>
        </w:tc>
      </w:tr>
    </w:tbl>
    <w:p w14:paraId="782033A7" w14:textId="77777777" w:rsidR="00D96A2A" w:rsidRDefault="00D96A2A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0028416B" w14:textId="77777777" w:rsidR="0031689E" w:rsidRDefault="0031689E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3C6F9D96" w14:textId="77777777" w:rsidR="00022285" w:rsidRDefault="00022285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0522E44" w14:textId="77777777" w:rsidR="0031689E" w:rsidRDefault="0031689E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59937E09" w14:textId="77777777" w:rsidR="005946C2" w:rsidRDefault="005946C2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6998D98" w14:textId="77777777" w:rsidR="005946C2" w:rsidRDefault="005946C2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8668C91" w14:textId="77777777" w:rsidR="002141C0" w:rsidRDefault="002141C0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720C77E" w14:textId="2FBA1E3A" w:rsidR="006C655C" w:rsidRDefault="00903A1C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 w:rsidRPr="0029714C">
        <w:rPr>
          <w:b/>
          <w:bCs/>
        </w:rPr>
        <w:lastRenderedPageBreak/>
        <w:t>3</w:t>
      </w:r>
      <w:r w:rsidR="003879EE" w:rsidRPr="0029714C">
        <w:rPr>
          <w:b/>
          <w:bCs/>
          <w:cs/>
          <w:lang w:val="th-TH"/>
        </w:rPr>
        <w:tab/>
      </w:r>
      <w:r w:rsidR="00994644" w:rsidRPr="0029714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658D9D47" w14:textId="77777777" w:rsidR="007D1712" w:rsidRPr="007A62F9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pacing w:val="0"/>
          <w:lang w:val="th-TH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7A62F9" w:rsidRPr="007D1712" w14:paraId="4B7C4A82" w14:textId="77777777" w:rsidTr="007A62F9">
        <w:trPr>
          <w:tblHeader/>
        </w:trPr>
        <w:tc>
          <w:tcPr>
            <w:tcW w:w="2968" w:type="dxa"/>
          </w:tcPr>
          <w:p w14:paraId="3D8AF7F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17587F9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5199CDE" w14:textId="77777777" w:rsidR="007A62F9" w:rsidRPr="009C526C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3922FC00" w14:textId="3B213C78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E2A5E6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0A752796" w14:textId="77777777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2C9C" w:rsidRPr="009C526C" w14:paraId="32BA79A7" w14:textId="77777777" w:rsidTr="007A62F9">
        <w:trPr>
          <w:tblHeader/>
        </w:trPr>
        <w:tc>
          <w:tcPr>
            <w:tcW w:w="2968" w:type="dxa"/>
          </w:tcPr>
          <w:p w14:paraId="7A432CB9" w14:textId="77777777" w:rsidR="00372C9C" w:rsidRPr="009C526C" w:rsidRDefault="00372C9C" w:rsidP="00372C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E17AAB1" w14:textId="77777777" w:rsidR="00372C9C" w:rsidRPr="009C526C" w:rsidRDefault="00372C9C" w:rsidP="00372C9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192D04B3" w14:textId="77777777" w:rsidR="00372C9C" w:rsidRPr="009C526C" w:rsidRDefault="00372C9C" w:rsidP="00372C9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FC414F" w14:textId="36F7A890" w:rsidR="00372C9C" w:rsidRPr="009E5297" w:rsidRDefault="00372C9C" w:rsidP="00372C9C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4625B07" w14:textId="77777777" w:rsidR="00372C9C" w:rsidRPr="009E5297" w:rsidRDefault="00372C9C" w:rsidP="00372C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6C4AE199" w14:textId="77777777" w:rsidR="00372C9C" w:rsidRPr="009E5297" w:rsidRDefault="00372C9C" w:rsidP="00372C9C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0FBDA46B" w14:textId="77777777" w:rsidR="00372C9C" w:rsidRPr="009E5297" w:rsidRDefault="00372C9C" w:rsidP="00372C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9595DD5" w14:textId="1C75B564" w:rsidR="00372C9C" w:rsidRPr="009E5297" w:rsidRDefault="00372C9C" w:rsidP="00372C9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5" w:type="dxa"/>
          </w:tcPr>
          <w:p w14:paraId="7471A0B9" w14:textId="77777777" w:rsidR="00372C9C" w:rsidRPr="009E5297" w:rsidRDefault="00372C9C" w:rsidP="00372C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62FCC39" w14:textId="77777777" w:rsidR="00372C9C" w:rsidRPr="009E5297" w:rsidRDefault="00372C9C" w:rsidP="00372C9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08B9" w:rsidRPr="009C526C" w14:paraId="03D2EBB3" w14:textId="77777777" w:rsidTr="007A62F9">
        <w:trPr>
          <w:tblHeader/>
        </w:trPr>
        <w:tc>
          <w:tcPr>
            <w:tcW w:w="2968" w:type="dxa"/>
          </w:tcPr>
          <w:p w14:paraId="36D9D86E" w14:textId="77777777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E50C8DA" w14:textId="77777777" w:rsidR="00AF08B9" w:rsidRPr="009C526C" w:rsidRDefault="00AF08B9" w:rsidP="00AF08B9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534171CF" w14:textId="77777777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364BAE" w14:textId="04DB3F7F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A022F0C" w14:textId="77777777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30D3BB39" w14:textId="004D0F92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</w:tcPr>
          <w:p w14:paraId="45C247B5" w14:textId="77777777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4945C7F7" w14:textId="1AEADD22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5152713" w14:textId="77777777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788BD4C" w14:textId="68CC352E" w:rsidR="00AF08B9" w:rsidRPr="009C526C" w:rsidRDefault="00AF08B9" w:rsidP="00AF08B9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7A62F9" w:rsidRPr="009C526C" w14:paraId="3A159B6A" w14:textId="77777777" w:rsidTr="007A62F9">
        <w:trPr>
          <w:tblHeader/>
        </w:trPr>
        <w:tc>
          <w:tcPr>
            <w:tcW w:w="2968" w:type="dxa"/>
          </w:tcPr>
          <w:p w14:paraId="4DA8D26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609C588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D3CF267" w14:textId="77777777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68FC820A" w14:textId="10B7FBA0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2F9" w:rsidRPr="009C526C" w14:paraId="7B50BC1B" w14:textId="77777777" w:rsidTr="007A62F9">
        <w:trPr>
          <w:tblHeader/>
        </w:trPr>
        <w:tc>
          <w:tcPr>
            <w:tcW w:w="2968" w:type="dxa"/>
            <w:hideMark/>
          </w:tcPr>
          <w:p w14:paraId="69F80CEB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C148449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C6BD20D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3DA74" w14:textId="262C4BFC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90BE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3DCBD9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C2235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ED39766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664247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1AD8696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0A372C" w:rsidRPr="009C526C" w14:paraId="6ACA7729" w14:textId="77777777" w:rsidTr="007A62F9">
        <w:trPr>
          <w:tblHeader/>
        </w:trPr>
        <w:tc>
          <w:tcPr>
            <w:tcW w:w="2968" w:type="dxa"/>
            <w:hideMark/>
          </w:tcPr>
          <w:p w14:paraId="634D4547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บุคคลหรือกิจการที่เกี่ยวข้องกัน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26679D2C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9C526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232198B2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05556E" w14:textId="65940284" w:rsidR="000A372C" w:rsidRPr="009C526C" w:rsidRDefault="00962EA4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</w:tcPr>
          <w:p w14:paraId="17AB62DC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24FC5C2E" w14:textId="0D92E4B1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>
              <w:t>1,133</w:t>
            </w:r>
          </w:p>
        </w:tc>
        <w:tc>
          <w:tcPr>
            <w:tcW w:w="241" w:type="dxa"/>
          </w:tcPr>
          <w:p w14:paraId="0069046A" w14:textId="77777777" w:rsidR="000A372C" w:rsidRPr="009C526C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57DB16B8" w14:textId="0A40E711" w:rsidR="000A372C" w:rsidRPr="009C526C" w:rsidRDefault="00962EA4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411</w:t>
            </w:r>
          </w:p>
        </w:tc>
        <w:tc>
          <w:tcPr>
            <w:tcW w:w="255" w:type="dxa"/>
          </w:tcPr>
          <w:p w14:paraId="0B03843D" w14:textId="77777777" w:rsidR="000A372C" w:rsidRPr="009C526C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20F4CF89" w14:textId="6F320236" w:rsidR="000A372C" w:rsidRPr="00236741" w:rsidRDefault="000A372C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GB"/>
              </w:rPr>
              <w:t>1,133</w:t>
            </w:r>
          </w:p>
        </w:tc>
      </w:tr>
      <w:tr w:rsidR="000A372C" w:rsidRPr="009C526C" w14:paraId="6B034233" w14:textId="77777777" w:rsidTr="007A62F9">
        <w:trPr>
          <w:tblHeader/>
        </w:trPr>
        <w:tc>
          <w:tcPr>
            <w:tcW w:w="2968" w:type="dxa"/>
            <w:hideMark/>
          </w:tcPr>
          <w:p w14:paraId="744A492A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60E5D867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D3AF79A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BC2E7" w14:textId="2BCBBC58" w:rsidR="000A372C" w:rsidRPr="009C526C" w:rsidRDefault="00962EA4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313,299</w:t>
            </w:r>
          </w:p>
        </w:tc>
        <w:tc>
          <w:tcPr>
            <w:tcW w:w="236" w:type="dxa"/>
          </w:tcPr>
          <w:p w14:paraId="14610FCE" w14:textId="77777777" w:rsidR="000A372C" w:rsidRPr="009C526C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81D49" w14:textId="575C078E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B02BCC">
              <w:rPr>
                <w:lang w:val="en-GB"/>
              </w:rPr>
              <w:t>270,974</w:t>
            </w:r>
          </w:p>
        </w:tc>
        <w:tc>
          <w:tcPr>
            <w:tcW w:w="241" w:type="dxa"/>
          </w:tcPr>
          <w:p w14:paraId="4E787659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125B2" w14:textId="55087620" w:rsidR="000A372C" w:rsidRPr="009C526C" w:rsidRDefault="00962EA4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313,238</w:t>
            </w:r>
          </w:p>
        </w:tc>
        <w:tc>
          <w:tcPr>
            <w:tcW w:w="255" w:type="dxa"/>
          </w:tcPr>
          <w:p w14:paraId="6FF0170C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10B16" w14:textId="6C8BBEC9" w:rsidR="000A372C" w:rsidRPr="009C526C" w:rsidRDefault="000A372C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US"/>
              </w:rPr>
              <w:t>270,913</w:t>
            </w:r>
          </w:p>
        </w:tc>
      </w:tr>
      <w:tr w:rsidR="000A372C" w:rsidRPr="009C526C" w14:paraId="60C55820" w14:textId="77777777" w:rsidTr="007A62F9">
        <w:trPr>
          <w:tblHeader/>
        </w:trPr>
        <w:tc>
          <w:tcPr>
            <w:tcW w:w="2968" w:type="dxa"/>
          </w:tcPr>
          <w:p w14:paraId="770F9E5A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2D3ADE67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FAB689A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72EB10" w14:textId="122EB3F8" w:rsidR="000A372C" w:rsidRPr="009C526C" w:rsidRDefault="00962EA4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313,710</w:t>
            </w:r>
          </w:p>
        </w:tc>
        <w:tc>
          <w:tcPr>
            <w:tcW w:w="236" w:type="dxa"/>
          </w:tcPr>
          <w:p w14:paraId="41B08FE4" w14:textId="77777777" w:rsidR="000A372C" w:rsidRPr="009C526C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8CF7D2" w14:textId="009AC7B4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B02BCC">
              <w:rPr>
                <w:b/>
                <w:bCs/>
                <w:lang w:val="en-GB"/>
              </w:rPr>
              <w:t>272,107</w:t>
            </w:r>
          </w:p>
        </w:tc>
        <w:tc>
          <w:tcPr>
            <w:tcW w:w="241" w:type="dxa"/>
          </w:tcPr>
          <w:p w14:paraId="140BEC8A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87E14EB" w14:textId="35799215" w:rsidR="000A372C" w:rsidRPr="009C526C" w:rsidRDefault="00962EA4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313,649</w:t>
            </w:r>
          </w:p>
        </w:tc>
        <w:tc>
          <w:tcPr>
            <w:tcW w:w="255" w:type="dxa"/>
          </w:tcPr>
          <w:p w14:paraId="07F54A59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831FD0A" w14:textId="482317E2" w:rsidR="000A372C" w:rsidRPr="009C526C" w:rsidRDefault="000A372C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272,046</w:t>
            </w:r>
          </w:p>
        </w:tc>
      </w:tr>
      <w:tr w:rsidR="000A372C" w:rsidRPr="009C526C" w14:paraId="1130B4CA" w14:textId="77777777" w:rsidTr="00AE4D08">
        <w:trPr>
          <w:trHeight w:val="604"/>
          <w:tblHeader/>
        </w:trPr>
        <w:tc>
          <w:tcPr>
            <w:tcW w:w="2968" w:type="dxa"/>
          </w:tcPr>
          <w:p w14:paraId="71706312" w14:textId="77777777" w:rsidR="000A372C" w:rsidRPr="007D1712" w:rsidRDefault="000A372C" w:rsidP="000A372C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7F95AC49" w14:textId="77777777" w:rsidR="000A372C" w:rsidRPr="007D1712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92DE675" w14:textId="77777777" w:rsidR="000A372C" w:rsidRPr="007D1712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7324CC" w14:textId="77777777" w:rsidR="00962EA4" w:rsidRDefault="00962EA4" w:rsidP="000A372C">
            <w:pPr>
              <w:pStyle w:val="a1"/>
              <w:ind w:right="-43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2BFF6B60" w14:textId="1E11C763" w:rsidR="000A372C" w:rsidRPr="007D1712" w:rsidRDefault="00962EA4" w:rsidP="000A372C">
            <w:pPr>
              <w:pStyle w:val="a1"/>
              <w:ind w:right="-43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(1</w:t>
            </w:r>
            <w:r w:rsidR="00CC0A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  <w:r w:rsidR="00A066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  <w:r w:rsidR="00A066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  <w:r w:rsidR="00CC0A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0C70949" w14:textId="77777777" w:rsidR="000A372C" w:rsidRPr="007D1712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EBF432" w14:textId="77777777" w:rsidR="000A372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</w:pPr>
          </w:p>
          <w:p w14:paraId="3A7EA975" w14:textId="1303F7A9" w:rsidR="000A372C" w:rsidRPr="007D1712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B02BCC">
              <w:rPr>
                <w:lang w:val="en-GB"/>
              </w:rPr>
              <w:t>(15,295)</w:t>
            </w:r>
          </w:p>
        </w:tc>
        <w:tc>
          <w:tcPr>
            <w:tcW w:w="241" w:type="dxa"/>
          </w:tcPr>
          <w:p w14:paraId="2837B7E9" w14:textId="77777777" w:rsidR="000A372C" w:rsidRPr="007D1712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04F3A82" w14:textId="77777777" w:rsidR="00962EA4" w:rsidRDefault="00962EA4" w:rsidP="000A372C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7C972747" w14:textId="5C43ABDA" w:rsidR="000A372C" w:rsidRPr="007D1712" w:rsidRDefault="00962EA4" w:rsidP="000A372C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(1</w:t>
            </w:r>
            <w:r w:rsidR="00CC0A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  <w:r w:rsidR="00A066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210</w:t>
            </w:r>
            <w:r w:rsidRPr="00962EA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DCAD37E" w14:textId="77777777" w:rsidR="000A372C" w:rsidRPr="007D1712" w:rsidRDefault="000A372C" w:rsidP="000A372C">
            <w:pPr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58247A" w14:textId="77777777" w:rsidR="000A372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lang w:val="en-GB"/>
              </w:rPr>
            </w:pPr>
          </w:p>
          <w:p w14:paraId="68A80766" w14:textId="217C1AF6" w:rsidR="000A372C" w:rsidRPr="007D1712" w:rsidRDefault="000A372C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sz w:val="30"/>
                <w:szCs w:val="30"/>
                <w:lang w:val="en-GB"/>
              </w:rPr>
              <w:t>(15,234)</w:t>
            </w:r>
          </w:p>
        </w:tc>
      </w:tr>
      <w:tr w:rsidR="000A372C" w:rsidRPr="009C526C" w14:paraId="5EC3A61F" w14:textId="77777777" w:rsidTr="00C12588">
        <w:trPr>
          <w:tblHeader/>
        </w:trPr>
        <w:tc>
          <w:tcPr>
            <w:tcW w:w="2968" w:type="dxa"/>
          </w:tcPr>
          <w:p w14:paraId="14946FF8" w14:textId="7D3B1769" w:rsidR="000A372C" w:rsidRPr="007D1712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D98349E" w14:textId="77777777" w:rsidR="000A372C" w:rsidRPr="009C526C" w:rsidRDefault="000A372C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78FDCC" w14:textId="77777777" w:rsidR="000A372C" w:rsidRPr="009C526C" w:rsidRDefault="000A372C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275BB9" w14:textId="14B37EDF" w:rsidR="000A372C" w:rsidRPr="009C526C" w:rsidRDefault="00962EA4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</w:t>
            </w:r>
            <w:r w:rsidR="00A066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439</w:t>
            </w:r>
          </w:p>
        </w:tc>
        <w:tc>
          <w:tcPr>
            <w:tcW w:w="236" w:type="dxa"/>
          </w:tcPr>
          <w:p w14:paraId="47F6CF9A" w14:textId="77777777" w:rsidR="000A372C" w:rsidRPr="009C526C" w:rsidRDefault="000A372C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2872979" w14:textId="1A40D701" w:rsidR="000A372C" w:rsidRPr="007D1712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B02BCC">
              <w:rPr>
                <w:b/>
                <w:bCs/>
              </w:rPr>
              <w:t>256,812</w:t>
            </w:r>
          </w:p>
        </w:tc>
        <w:tc>
          <w:tcPr>
            <w:tcW w:w="241" w:type="dxa"/>
          </w:tcPr>
          <w:p w14:paraId="764F01B0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000AB02" w14:textId="7FB2A74C" w:rsidR="000A372C" w:rsidRPr="009C526C" w:rsidRDefault="00962EA4" w:rsidP="008030F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962E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</w:t>
            </w:r>
            <w:r w:rsidR="00A066A4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439</w:t>
            </w:r>
          </w:p>
        </w:tc>
        <w:tc>
          <w:tcPr>
            <w:tcW w:w="255" w:type="dxa"/>
          </w:tcPr>
          <w:p w14:paraId="44AD3F1F" w14:textId="77777777" w:rsidR="000A372C" w:rsidRPr="009C526C" w:rsidRDefault="000A372C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455B6878" w14:textId="31232383" w:rsidR="000A372C" w:rsidRPr="007D1712" w:rsidRDefault="000A372C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02B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256,812</w:t>
            </w:r>
          </w:p>
        </w:tc>
      </w:tr>
      <w:tr w:rsidR="0068359B" w:rsidRPr="009C526C" w14:paraId="757781BF" w14:textId="77777777" w:rsidTr="00C12588">
        <w:trPr>
          <w:tblHeader/>
        </w:trPr>
        <w:tc>
          <w:tcPr>
            <w:tcW w:w="2968" w:type="dxa"/>
          </w:tcPr>
          <w:p w14:paraId="4515F18F" w14:textId="77777777" w:rsidR="0068359B" w:rsidRDefault="0068359B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5E0DE60" w14:textId="77777777" w:rsidR="0068359B" w:rsidRPr="009C526C" w:rsidRDefault="0068359B" w:rsidP="000A37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EC00A80" w14:textId="77777777" w:rsidR="0068359B" w:rsidRPr="009C526C" w:rsidRDefault="0068359B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85FB3A2" w14:textId="77777777" w:rsidR="0068359B" w:rsidRPr="00962EA4" w:rsidRDefault="0068359B" w:rsidP="000A372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B0D3E" w14:textId="77777777" w:rsidR="0068359B" w:rsidRPr="009C526C" w:rsidRDefault="0068359B" w:rsidP="000A37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DB7D09F" w14:textId="77777777" w:rsidR="0068359B" w:rsidRPr="00B02BCC" w:rsidRDefault="0068359B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1" w:type="dxa"/>
          </w:tcPr>
          <w:p w14:paraId="3FCB6071" w14:textId="77777777" w:rsidR="0068359B" w:rsidRPr="009C526C" w:rsidRDefault="0068359B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783FB27A" w14:textId="77777777" w:rsidR="0068359B" w:rsidRPr="00962EA4" w:rsidRDefault="0068359B" w:rsidP="000A372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AEF3F2" w14:textId="77777777" w:rsidR="0068359B" w:rsidRPr="009C526C" w:rsidRDefault="0068359B" w:rsidP="000A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58D16E0B" w14:textId="77777777" w:rsidR="0068359B" w:rsidRPr="00B02BCC" w:rsidRDefault="0068359B" w:rsidP="000A372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12588" w:rsidRPr="009C526C" w14:paraId="35B6B09B" w14:textId="77777777" w:rsidTr="00C12588">
        <w:trPr>
          <w:tblHeader/>
        </w:trPr>
        <w:tc>
          <w:tcPr>
            <w:tcW w:w="2968" w:type="dxa"/>
          </w:tcPr>
          <w:p w14:paraId="61C36558" w14:textId="77777777" w:rsidR="00C12588" w:rsidRPr="009C526C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2013C467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36" w:type="dxa"/>
          </w:tcPr>
          <w:p w14:paraId="31625852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E2FE68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46B399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C9ED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41" w:type="dxa"/>
          </w:tcPr>
          <w:p w14:paraId="47A35EAA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738A3B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88AD78C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17BCEBA" w14:textId="77777777" w:rsidR="00C12588" w:rsidRPr="00C12588" w:rsidRDefault="00C12588" w:rsidP="00C12588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12588" w:rsidRPr="009C526C" w14:paraId="66F1AC2E" w14:textId="77777777" w:rsidTr="00C12588">
        <w:trPr>
          <w:tblHeader/>
        </w:trPr>
        <w:tc>
          <w:tcPr>
            <w:tcW w:w="2968" w:type="dxa"/>
          </w:tcPr>
          <w:p w14:paraId="3CA1E7AD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12588">
              <w:rPr>
                <w:spacing w:val="0"/>
                <w:cs/>
              </w:rPr>
              <w:t>บุคคลหรือกิจการที่เกี่ยวข้องกัน</w:t>
            </w:r>
            <w:r w:rsidRPr="00C12588">
              <w:rPr>
                <w:spacing w:val="0"/>
              </w:rPr>
              <w:t xml:space="preserve">  </w:t>
            </w:r>
          </w:p>
        </w:tc>
        <w:tc>
          <w:tcPr>
            <w:tcW w:w="897" w:type="dxa"/>
          </w:tcPr>
          <w:p w14:paraId="2A41A89F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C12588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33EEAE42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9FF34A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1454B81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6E63BC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</w:rPr>
            </w:pPr>
            <w:r w:rsidRPr="00C12588">
              <w:rPr>
                <w:spacing w:val="0"/>
              </w:rPr>
              <w:t>134</w:t>
            </w:r>
          </w:p>
        </w:tc>
        <w:tc>
          <w:tcPr>
            <w:tcW w:w="241" w:type="dxa"/>
          </w:tcPr>
          <w:p w14:paraId="77F51542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03D8FD2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24C33518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FD8B055" w14:textId="77777777" w:rsidR="00C12588" w:rsidRPr="00C12588" w:rsidRDefault="00C12588" w:rsidP="00C12588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134</w:t>
            </w:r>
          </w:p>
        </w:tc>
      </w:tr>
      <w:tr w:rsidR="00C12588" w:rsidRPr="009C526C" w14:paraId="03EA4C83" w14:textId="77777777" w:rsidTr="00C12588">
        <w:trPr>
          <w:tblHeader/>
        </w:trPr>
        <w:tc>
          <w:tcPr>
            <w:tcW w:w="2968" w:type="dxa"/>
          </w:tcPr>
          <w:p w14:paraId="606751ED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</w:rPr>
            </w:pPr>
            <w:r w:rsidRPr="00C12588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76BEDC8B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spacing w:val="0"/>
              </w:rPr>
            </w:pPr>
          </w:p>
        </w:tc>
        <w:tc>
          <w:tcPr>
            <w:tcW w:w="236" w:type="dxa"/>
          </w:tcPr>
          <w:p w14:paraId="131FAC79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2847B1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36,731</w:t>
            </w:r>
          </w:p>
        </w:tc>
        <w:tc>
          <w:tcPr>
            <w:tcW w:w="236" w:type="dxa"/>
          </w:tcPr>
          <w:p w14:paraId="415331CF" w14:textId="77777777" w:rsidR="00C12588" w:rsidRPr="00C12588" w:rsidRDefault="00C12588" w:rsidP="00C12588">
            <w:pPr>
              <w:pStyle w:val="acctfourfigures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FAAAA3E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</w:rPr>
            </w:pPr>
            <w:r w:rsidRPr="00C12588">
              <w:rPr>
                <w:spacing w:val="0"/>
              </w:rPr>
              <w:t>34,998</w:t>
            </w:r>
          </w:p>
        </w:tc>
        <w:tc>
          <w:tcPr>
            <w:tcW w:w="241" w:type="dxa"/>
          </w:tcPr>
          <w:p w14:paraId="4151D069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AB51559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36,731</w:t>
            </w:r>
          </w:p>
        </w:tc>
        <w:tc>
          <w:tcPr>
            <w:tcW w:w="255" w:type="dxa"/>
          </w:tcPr>
          <w:p w14:paraId="1000E2EF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0D0E9802" w14:textId="77777777" w:rsidR="00C12588" w:rsidRPr="00C12588" w:rsidRDefault="00C12588" w:rsidP="00C12588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34,998</w:t>
            </w:r>
          </w:p>
        </w:tc>
      </w:tr>
      <w:tr w:rsidR="00C12588" w:rsidRPr="009C526C" w14:paraId="69B263D8" w14:textId="77777777" w:rsidTr="00C12588">
        <w:trPr>
          <w:tblHeader/>
        </w:trPr>
        <w:tc>
          <w:tcPr>
            <w:tcW w:w="2968" w:type="dxa"/>
          </w:tcPr>
          <w:p w14:paraId="4E85F184" w14:textId="77777777" w:rsidR="00C12588" w:rsidRPr="009C526C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038F2A13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264DDB91" w14:textId="77777777" w:rsidR="00C12588" w:rsidRPr="009C526C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D1A27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36,739</w:t>
            </w:r>
          </w:p>
        </w:tc>
        <w:tc>
          <w:tcPr>
            <w:tcW w:w="236" w:type="dxa"/>
          </w:tcPr>
          <w:p w14:paraId="0A1100CB" w14:textId="77777777" w:rsidR="00C12588" w:rsidRPr="00C12588" w:rsidRDefault="00C12588" w:rsidP="00C1258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82F2E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C12588">
              <w:rPr>
                <w:b/>
                <w:bCs/>
                <w:spacing w:val="0"/>
              </w:rPr>
              <w:t>35,132</w:t>
            </w:r>
          </w:p>
        </w:tc>
        <w:tc>
          <w:tcPr>
            <w:tcW w:w="241" w:type="dxa"/>
          </w:tcPr>
          <w:p w14:paraId="5716E3D5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2F4057" w14:textId="77777777" w:rsidR="00C12588" w:rsidRPr="00C12588" w:rsidRDefault="00C12588" w:rsidP="00C12588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36,739</w:t>
            </w:r>
          </w:p>
        </w:tc>
        <w:tc>
          <w:tcPr>
            <w:tcW w:w="255" w:type="dxa"/>
          </w:tcPr>
          <w:p w14:paraId="43C41AE7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8ECD4" w14:textId="77777777" w:rsidR="00C12588" w:rsidRPr="00C12588" w:rsidRDefault="00C12588" w:rsidP="00C12588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35,132</w:t>
            </w:r>
          </w:p>
        </w:tc>
      </w:tr>
      <w:tr w:rsidR="00C12588" w:rsidRPr="009C526C" w14:paraId="7913389C" w14:textId="77777777" w:rsidTr="00C12588">
        <w:trPr>
          <w:tblHeader/>
        </w:trPr>
        <w:tc>
          <w:tcPr>
            <w:tcW w:w="2968" w:type="dxa"/>
          </w:tcPr>
          <w:p w14:paraId="7BAD45B5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415834B4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6FEAB248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9C66CA5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42AC69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4DD3A5E" w14:textId="77777777" w:rsidR="00C12588" w:rsidRPr="00C12588" w:rsidRDefault="00C12588" w:rsidP="00C12588">
            <w:pPr>
              <w:tabs>
                <w:tab w:val="clear" w:pos="907"/>
                <w:tab w:val="decimal" w:pos="882"/>
              </w:tabs>
              <w:rPr>
                <w:spacing w:val="0"/>
              </w:rPr>
            </w:pPr>
          </w:p>
        </w:tc>
        <w:tc>
          <w:tcPr>
            <w:tcW w:w="241" w:type="dxa"/>
          </w:tcPr>
          <w:p w14:paraId="46151CA9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2F96A8B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5792699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33CA75BA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12588" w:rsidRPr="009C526C" w14:paraId="4D6BDEF8" w14:textId="77777777" w:rsidTr="003B17C5">
        <w:trPr>
          <w:tblHeader/>
        </w:trPr>
        <w:tc>
          <w:tcPr>
            <w:tcW w:w="2968" w:type="dxa"/>
          </w:tcPr>
          <w:p w14:paraId="716FA2EB" w14:textId="77777777" w:rsidR="00C12588" w:rsidRPr="009C526C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</w:tcPr>
          <w:p w14:paraId="62CA0116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A98A299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A2C037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4E8E8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57C77A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</w:rPr>
            </w:pPr>
          </w:p>
        </w:tc>
        <w:tc>
          <w:tcPr>
            <w:tcW w:w="241" w:type="dxa"/>
          </w:tcPr>
          <w:p w14:paraId="278C59D4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E5EF0EF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B4DCF47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3159116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12588" w:rsidRPr="009C526C" w14:paraId="28DB5D0E" w14:textId="77777777" w:rsidTr="003B17C5">
        <w:trPr>
          <w:tblHeader/>
        </w:trPr>
        <w:tc>
          <w:tcPr>
            <w:tcW w:w="2968" w:type="dxa"/>
          </w:tcPr>
          <w:p w14:paraId="3E55B21A" w14:textId="77777777" w:rsidR="00C12588" w:rsidRPr="0068359B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</w:rPr>
            </w:pPr>
            <w:r w:rsidRPr="0068359B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789E5965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36" w:type="dxa"/>
          </w:tcPr>
          <w:p w14:paraId="6DD8829B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76B85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</w:tcPr>
          <w:p w14:paraId="6B84A6DA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B01FBB8" w14:textId="77777777" w:rsidR="00C12588" w:rsidRPr="00C12588" w:rsidRDefault="00C12588" w:rsidP="003B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</w:rPr>
            </w:pPr>
            <w:r w:rsidRPr="00C12588">
              <w:rPr>
                <w:spacing w:val="0"/>
              </w:rPr>
              <w:t>146</w:t>
            </w:r>
          </w:p>
        </w:tc>
        <w:tc>
          <w:tcPr>
            <w:tcW w:w="241" w:type="dxa"/>
          </w:tcPr>
          <w:p w14:paraId="7622ABDD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B283E50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208</w:t>
            </w:r>
          </w:p>
        </w:tc>
        <w:tc>
          <w:tcPr>
            <w:tcW w:w="255" w:type="dxa"/>
          </w:tcPr>
          <w:p w14:paraId="41EB54CF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C21698E" w14:textId="77777777" w:rsidR="00C12588" w:rsidRPr="00C12588" w:rsidRDefault="00C12588" w:rsidP="00C12588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C12588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146</w:t>
            </w:r>
          </w:p>
        </w:tc>
      </w:tr>
      <w:tr w:rsidR="00C12588" w:rsidRPr="009C526C" w14:paraId="03D1E892" w14:textId="77777777" w:rsidTr="003B17C5">
        <w:trPr>
          <w:tblHeader/>
        </w:trPr>
        <w:tc>
          <w:tcPr>
            <w:tcW w:w="2968" w:type="dxa"/>
          </w:tcPr>
          <w:p w14:paraId="028DAE4B" w14:textId="77777777" w:rsidR="00C12588" w:rsidRPr="009C526C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10641C4F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6B9ECADB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92154" w14:textId="77777777" w:rsidR="00C12588" w:rsidRPr="003B17C5" w:rsidRDefault="00C12588" w:rsidP="003B17C5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</w:tcPr>
          <w:p w14:paraId="35E07167" w14:textId="77777777" w:rsidR="00C12588" w:rsidRPr="003B17C5" w:rsidRDefault="00C12588" w:rsidP="00C12588">
            <w:pPr>
              <w:pStyle w:val="acctfourfigures"/>
              <w:tabs>
                <w:tab w:val="clear" w:pos="765"/>
                <w:tab w:val="left" w:pos="720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B46BE" w14:textId="77777777" w:rsidR="00C12588" w:rsidRPr="003B17C5" w:rsidRDefault="00C12588" w:rsidP="003B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3B17C5">
              <w:rPr>
                <w:b/>
                <w:bCs/>
                <w:spacing w:val="0"/>
              </w:rPr>
              <w:t>146</w:t>
            </w:r>
          </w:p>
        </w:tc>
        <w:tc>
          <w:tcPr>
            <w:tcW w:w="241" w:type="dxa"/>
          </w:tcPr>
          <w:p w14:paraId="7485EE6A" w14:textId="77777777" w:rsidR="00C12588" w:rsidRPr="003B17C5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86167" w14:textId="77777777" w:rsidR="00C12588" w:rsidRPr="003B17C5" w:rsidRDefault="00C12588" w:rsidP="003B17C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208</w:t>
            </w:r>
          </w:p>
        </w:tc>
        <w:tc>
          <w:tcPr>
            <w:tcW w:w="255" w:type="dxa"/>
          </w:tcPr>
          <w:p w14:paraId="2F5D80DD" w14:textId="77777777" w:rsidR="00C12588" w:rsidRPr="003B17C5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56CF6" w14:textId="77777777" w:rsidR="00C12588" w:rsidRPr="003B17C5" w:rsidRDefault="00C12588" w:rsidP="003B17C5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146</w:t>
            </w:r>
          </w:p>
        </w:tc>
      </w:tr>
      <w:tr w:rsidR="00C12588" w:rsidRPr="007A62F9" w14:paraId="3F3E5E2E" w14:textId="77777777" w:rsidTr="003B17C5">
        <w:trPr>
          <w:tblHeader/>
        </w:trPr>
        <w:tc>
          <w:tcPr>
            <w:tcW w:w="2968" w:type="dxa"/>
          </w:tcPr>
          <w:p w14:paraId="26D3DC4B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28B6E604" w14:textId="77777777" w:rsidR="00C12588" w:rsidRPr="00C12588" w:rsidRDefault="00C12588" w:rsidP="004204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BA2E6D9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EB993" w14:textId="77777777" w:rsidR="00C12588" w:rsidRPr="00C12588" w:rsidRDefault="00C12588" w:rsidP="00C12588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A1EC5C" w14:textId="77777777" w:rsidR="00C12588" w:rsidRPr="00C12588" w:rsidRDefault="00C12588" w:rsidP="0042046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F5427C" w14:textId="77777777" w:rsidR="00C12588" w:rsidRPr="00C12588" w:rsidRDefault="00C12588" w:rsidP="00C12588">
            <w:pPr>
              <w:tabs>
                <w:tab w:val="clear" w:pos="907"/>
                <w:tab w:val="decimal" w:pos="882"/>
              </w:tabs>
              <w:rPr>
                <w:spacing w:val="0"/>
              </w:rPr>
            </w:pPr>
          </w:p>
        </w:tc>
        <w:tc>
          <w:tcPr>
            <w:tcW w:w="241" w:type="dxa"/>
          </w:tcPr>
          <w:p w14:paraId="690490AC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F2EF99D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82AE1C9" w14:textId="77777777" w:rsidR="00C12588" w:rsidRPr="00C12588" w:rsidRDefault="00C12588" w:rsidP="00420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2024CFA3" w14:textId="77777777" w:rsidR="00C12588" w:rsidRPr="00C12588" w:rsidRDefault="00C12588" w:rsidP="0042046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  <w:tr w:rsidR="00C12588" w:rsidRPr="009C526C" w14:paraId="2536C917" w14:textId="77777777" w:rsidTr="003B17C5">
        <w:trPr>
          <w:tblHeader/>
        </w:trPr>
        <w:tc>
          <w:tcPr>
            <w:tcW w:w="2968" w:type="dxa"/>
          </w:tcPr>
          <w:p w14:paraId="56AFECDE" w14:textId="77777777" w:rsidR="00C12588" w:rsidRPr="009C526C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รวมลูกหนี้การค้าและ</w:t>
            </w:r>
          </w:p>
          <w:p w14:paraId="361ED88A" w14:textId="77777777" w:rsidR="00C12588" w:rsidRPr="009C526C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   ลูกหนี้หมุนเวียนอื่น</w:t>
            </w:r>
          </w:p>
        </w:tc>
        <w:tc>
          <w:tcPr>
            <w:tcW w:w="897" w:type="dxa"/>
          </w:tcPr>
          <w:p w14:paraId="58660271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5C78A0DC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002C6" w14:textId="33B93CD0" w:rsidR="00C12588" w:rsidRPr="003B17C5" w:rsidRDefault="00C12588" w:rsidP="003B17C5">
            <w:pPr>
              <w:pStyle w:val="a1"/>
              <w:tabs>
                <w:tab w:val="decimal" w:pos="830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33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</w:t>
            </w: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386</w:t>
            </w:r>
          </w:p>
        </w:tc>
        <w:tc>
          <w:tcPr>
            <w:tcW w:w="236" w:type="dxa"/>
          </w:tcPr>
          <w:p w14:paraId="53371A27" w14:textId="77777777" w:rsidR="00C12588" w:rsidRPr="003B17C5" w:rsidRDefault="00C12588" w:rsidP="00C12588">
            <w:pPr>
              <w:pStyle w:val="acctfourfigures"/>
              <w:tabs>
                <w:tab w:val="clear" w:pos="765"/>
                <w:tab w:val="left" w:pos="720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3F33B2A" w14:textId="77777777" w:rsidR="00C12588" w:rsidRPr="003B17C5" w:rsidRDefault="00C12588" w:rsidP="00C12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  <w:p w14:paraId="25316A70" w14:textId="77777777" w:rsidR="00C12588" w:rsidRPr="003B17C5" w:rsidRDefault="00C12588" w:rsidP="003B1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3B17C5">
              <w:rPr>
                <w:b/>
                <w:bCs/>
                <w:spacing w:val="0"/>
              </w:rPr>
              <w:t>292,090</w:t>
            </w:r>
          </w:p>
        </w:tc>
        <w:tc>
          <w:tcPr>
            <w:tcW w:w="241" w:type="dxa"/>
          </w:tcPr>
          <w:p w14:paraId="73CD1CA8" w14:textId="77777777" w:rsidR="00C12588" w:rsidRPr="003B17C5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D14E4C" w14:textId="3B2A9C9F" w:rsidR="00C12588" w:rsidRPr="003B17C5" w:rsidRDefault="00C12588" w:rsidP="003B17C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33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</w:t>
            </w: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CC0A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386</w:t>
            </w:r>
          </w:p>
        </w:tc>
        <w:tc>
          <w:tcPr>
            <w:tcW w:w="255" w:type="dxa"/>
          </w:tcPr>
          <w:p w14:paraId="5EB5776C" w14:textId="77777777" w:rsidR="00C12588" w:rsidRPr="003B17C5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B364D0" w14:textId="77777777" w:rsidR="00C12588" w:rsidRPr="003B17C5" w:rsidRDefault="00C12588" w:rsidP="003B17C5">
            <w:pPr>
              <w:pStyle w:val="a1"/>
              <w:tabs>
                <w:tab w:val="left" w:pos="720"/>
                <w:tab w:val="decimal" w:pos="820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  <w:p w14:paraId="672F860F" w14:textId="77777777" w:rsidR="00C12588" w:rsidRPr="003B17C5" w:rsidRDefault="00C12588" w:rsidP="003B17C5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3B17C5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292,090</w:t>
            </w:r>
          </w:p>
        </w:tc>
      </w:tr>
      <w:tr w:rsidR="00C12588" w:rsidRPr="007A62F9" w14:paraId="46F51EA9" w14:textId="77777777" w:rsidTr="003B17C5">
        <w:trPr>
          <w:tblHeader/>
        </w:trPr>
        <w:tc>
          <w:tcPr>
            <w:tcW w:w="2968" w:type="dxa"/>
          </w:tcPr>
          <w:p w14:paraId="41CD3073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7C89559" w14:textId="77777777" w:rsidR="00C12588" w:rsidRPr="00C12588" w:rsidRDefault="00C12588" w:rsidP="00C12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651674E9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98FF8F8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4F1245" w14:textId="77777777" w:rsidR="00C12588" w:rsidRPr="00C12588" w:rsidRDefault="00C12588" w:rsidP="00C12588">
            <w:pPr>
              <w:pStyle w:val="acctfourfigures"/>
              <w:tabs>
                <w:tab w:val="clear" w:pos="765"/>
                <w:tab w:val="left" w:pos="720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B7CA22E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82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241" w:type="dxa"/>
          </w:tcPr>
          <w:p w14:paraId="576692A1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514151D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7ABF38" w14:textId="77777777" w:rsidR="00C12588" w:rsidRPr="00C12588" w:rsidRDefault="00C12588" w:rsidP="00C12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06069E57" w14:textId="77777777" w:rsidR="00C12588" w:rsidRPr="00C12588" w:rsidRDefault="00C12588" w:rsidP="00C12588">
            <w:pPr>
              <w:pStyle w:val="a1"/>
              <w:tabs>
                <w:tab w:val="left" w:pos="720"/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</w:tr>
    </w:tbl>
    <w:p w14:paraId="182075E4" w14:textId="21B24E35" w:rsidR="007D1712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0"/>
        </w:tabs>
        <w:rPr>
          <w:lang w:val="th-TH"/>
        </w:rPr>
      </w:pPr>
    </w:p>
    <w:p w14:paraId="5EDB9BCC" w14:textId="77777777" w:rsidR="00C12588" w:rsidRDefault="00C12588"/>
    <w:tbl>
      <w:tblPr>
        <w:tblW w:w="115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901"/>
        <w:gridCol w:w="267"/>
        <w:gridCol w:w="1080"/>
        <w:gridCol w:w="268"/>
        <w:gridCol w:w="1176"/>
        <w:gridCol w:w="237"/>
        <w:gridCol w:w="994"/>
        <w:gridCol w:w="236"/>
        <w:gridCol w:w="1166"/>
        <w:gridCol w:w="1080"/>
        <w:gridCol w:w="1080"/>
      </w:tblGrid>
      <w:tr w:rsidR="0063534A" w:rsidRPr="009C526C" w14:paraId="16057BA2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79575F41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7EE4071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320E3D6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7A2B0464" w14:textId="737A3348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5F546C42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44CA0A9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63534A" w:rsidRPr="009C526C" w14:paraId="09CA88A1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6B64A67A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</w:tcPr>
          <w:p w14:paraId="0F53921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1FA03311" w14:textId="77777777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18CBFC" w14:textId="778661E9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68" w:type="dxa"/>
          </w:tcPr>
          <w:p w14:paraId="1656428A" w14:textId="77777777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06436042" w14:textId="226711AC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</w:tcPr>
          <w:p w14:paraId="61D07953" w14:textId="77777777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15CB4B95" w14:textId="0932CDBB" w:rsidR="0063534A" w:rsidRPr="009E5297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 xml:space="preserve">30 </w:t>
            </w:r>
            <w:r w:rsidRPr="009E5297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36" w:type="dxa"/>
          </w:tcPr>
          <w:p w14:paraId="331F5238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3A205EF" w14:textId="38C00BF3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63534A" w:rsidRPr="009C526C" w14:paraId="04B587B4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39E8440F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hideMark/>
          </w:tcPr>
          <w:p w14:paraId="1E87B670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A6D46D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</w:tcPr>
          <w:p w14:paraId="576EA8FF" w14:textId="7AA8D9DC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268" w:type="dxa"/>
          </w:tcPr>
          <w:p w14:paraId="4B563553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5488034" w14:textId="2A08E5A2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  <w:tc>
          <w:tcPr>
            <w:tcW w:w="237" w:type="dxa"/>
          </w:tcPr>
          <w:p w14:paraId="096B1692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C4DA40C" w14:textId="559DEE10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236" w:type="dxa"/>
          </w:tcPr>
          <w:p w14:paraId="799B455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4C0D4EE" w14:textId="1812CA15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</w:tr>
      <w:tr w:rsidR="0063534A" w:rsidRPr="009C526C" w14:paraId="3578D59C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4323C4A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E3D1B34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AF6540D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19498B7C" w14:textId="2D44296F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63534A" w:rsidRPr="009C526C" w14:paraId="367F4B48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77A7990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73A6E68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53675F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E6B769" w14:textId="47035090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0217266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D29803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4C293B7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4DB2184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45A1A443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2779FA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63534A" w:rsidRPr="009C526C" w14:paraId="2D5F1B5B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4C77CC5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</w:tcPr>
          <w:p w14:paraId="2AE8095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6DE4E6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BC1F1C" w14:textId="4D0D9C78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212,694</w:t>
            </w:r>
          </w:p>
        </w:tc>
        <w:tc>
          <w:tcPr>
            <w:tcW w:w="268" w:type="dxa"/>
          </w:tcPr>
          <w:p w14:paraId="2602455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02B2872" w14:textId="60DD8ABF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154,053</w:t>
            </w:r>
          </w:p>
        </w:tc>
        <w:tc>
          <w:tcPr>
            <w:tcW w:w="237" w:type="dxa"/>
          </w:tcPr>
          <w:p w14:paraId="52BB7155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F7B480" w14:textId="38BD98F2" w:rsidR="0063534A" w:rsidRPr="00820030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</w:rPr>
            </w:pPr>
            <w:r w:rsidRPr="002B2BFC">
              <w:rPr>
                <w:spacing w:val="0"/>
              </w:rPr>
              <w:t>212,694</w:t>
            </w:r>
          </w:p>
        </w:tc>
        <w:tc>
          <w:tcPr>
            <w:tcW w:w="236" w:type="dxa"/>
          </w:tcPr>
          <w:p w14:paraId="68D47E8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B079800" w14:textId="46216D99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154,053</w:t>
            </w:r>
          </w:p>
        </w:tc>
      </w:tr>
      <w:tr w:rsidR="0063534A" w:rsidRPr="009C526C" w14:paraId="67EF2C34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34A9465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</w:tcPr>
          <w:p w14:paraId="5CFCD1C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C774A64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09568C" w14:textId="49730443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</w:tcPr>
          <w:p w14:paraId="034A381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1568E2A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</w:tcPr>
          <w:p w14:paraId="0098C9DD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084DD4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0429DD44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51A2AF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63534A" w:rsidRPr="009C526C" w14:paraId="1315DAD3" w14:textId="77777777" w:rsidTr="008701E2">
        <w:trPr>
          <w:gridAfter w:val="2"/>
          <w:wAfter w:w="2160" w:type="dxa"/>
          <w:tblHeader/>
        </w:trPr>
        <w:tc>
          <w:tcPr>
            <w:tcW w:w="3059" w:type="dxa"/>
          </w:tcPr>
          <w:p w14:paraId="5D7FABE4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5F2445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958A31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347068" w14:textId="755E5125" w:rsidR="0063534A" w:rsidRPr="008701E2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8701E2">
              <w:rPr>
                <w:spacing w:val="0"/>
              </w:rPr>
              <w:t>4</w:t>
            </w:r>
            <w:r w:rsidR="00BC1891">
              <w:rPr>
                <w:spacing w:val="0"/>
              </w:rPr>
              <w:t>2</w:t>
            </w:r>
            <w:r w:rsidRPr="008701E2">
              <w:rPr>
                <w:spacing w:val="0"/>
              </w:rPr>
              <w:t>,</w:t>
            </w:r>
            <w:r w:rsidR="00BC1891">
              <w:rPr>
                <w:spacing w:val="0"/>
              </w:rPr>
              <w:t>548</w:t>
            </w:r>
          </w:p>
        </w:tc>
        <w:tc>
          <w:tcPr>
            <w:tcW w:w="268" w:type="dxa"/>
            <w:shd w:val="clear" w:color="auto" w:fill="auto"/>
          </w:tcPr>
          <w:p w14:paraId="08C92578" w14:textId="77777777" w:rsidR="0063534A" w:rsidRPr="008701E2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27AF1E59" w14:textId="2E209AC7" w:rsidR="0063534A" w:rsidRPr="008701E2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8701E2">
              <w:rPr>
                <w:lang w:val="en-GB"/>
              </w:rPr>
              <w:t>72,364</w:t>
            </w:r>
          </w:p>
        </w:tc>
        <w:tc>
          <w:tcPr>
            <w:tcW w:w="237" w:type="dxa"/>
            <w:shd w:val="clear" w:color="auto" w:fill="auto"/>
          </w:tcPr>
          <w:p w14:paraId="042C0730" w14:textId="77777777" w:rsidR="0063534A" w:rsidRPr="008701E2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81C8186" w14:textId="329EFB4D" w:rsidR="0063534A" w:rsidRPr="008701E2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 w:rsidRPr="008701E2">
              <w:rPr>
                <w:lang w:val="en-GB"/>
              </w:rPr>
              <w:t>4</w:t>
            </w:r>
            <w:r w:rsidR="00BC1891">
              <w:rPr>
                <w:lang w:val="en-GB"/>
              </w:rPr>
              <w:t>2</w:t>
            </w:r>
            <w:r w:rsidRPr="008701E2">
              <w:rPr>
                <w:lang w:val="en-GB"/>
              </w:rPr>
              <w:t>,</w:t>
            </w:r>
            <w:r w:rsidR="00022285">
              <w:rPr>
                <w:lang w:val="en-GB"/>
              </w:rPr>
              <w:t>5</w:t>
            </w:r>
            <w:r w:rsidR="00BC1891">
              <w:rPr>
                <w:lang w:val="en-GB"/>
              </w:rPr>
              <w:t>48</w:t>
            </w:r>
          </w:p>
        </w:tc>
        <w:tc>
          <w:tcPr>
            <w:tcW w:w="236" w:type="dxa"/>
          </w:tcPr>
          <w:p w14:paraId="68A1B74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0161E9" w14:textId="0B766BF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72,364</w:t>
            </w:r>
          </w:p>
        </w:tc>
      </w:tr>
      <w:tr w:rsidR="0063534A" w:rsidRPr="009C526C" w14:paraId="163333AE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48788673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52CAD3A6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B63025B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67A65" w14:textId="76F97EC9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21,251</w:t>
            </w:r>
          </w:p>
        </w:tc>
        <w:tc>
          <w:tcPr>
            <w:tcW w:w="268" w:type="dxa"/>
          </w:tcPr>
          <w:p w14:paraId="41324E88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1FB8914" w14:textId="33DE9285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17,626</w:t>
            </w:r>
          </w:p>
        </w:tc>
        <w:tc>
          <w:tcPr>
            <w:tcW w:w="237" w:type="dxa"/>
          </w:tcPr>
          <w:p w14:paraId="69C69DA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9B0443" w14:textId="7D3789B7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21,251</w:t>
            </w:r>
          </w:p>
        </w:tc>
        <w:tc>
          <w:tcPr>
            <w:tcW w:w="236" w:type="dxa"/>
          </w:tcPr>
          <w:p w14:paraId="6CFF23BA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30A88EA" w14:textId="59188CFD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17,626</w:t>
            </w:r>
          </w:p>
        </w:tc>
      </w:tr>
      <w:tr w:rsidR="0063534A" w:rsidRPr="009C526C" w14:paraId="21D332BC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4552564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2C5BBB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C1BE852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00D7C" w14:textId="333DCC2B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14,937</w:t>
            </w:r>
          </w:p>
        </w:tc>
        <w:tc>
          <w:tcPr>
            <w:tcW w:w="268" w:type="dxa"/>
          </w:tcPr>
          <w:p w14:paraId="40D2475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E0861D2" w14:textId="7CA7C411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10,221</w:t>
            </w:r>
          </w:p>
        </w:tc>
        <w:tc>
          <w:tcPr>
            <w:tcW w:w="237" w:type="dxa"/>
          </w:tcPr>
          <w:p w14:paraId="029DA77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52EECA0" w14:textId="5ABAB4EC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 w:rsidRPr="002B2BFC">
              <w:rPr>
                <w:lang w:val="en-GB"/>
              </w:rPr>
              <w:t>14,937</w:t>
            </w:r>
          </w:p>
        </w:tc>
        <w:tc>
          <w:tcPr>
            <w:tcW w:w="236" w:type="dxa"/>
          </w:tcPr>
          <w:p w14:paraId="2438B941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F27B839" w14:textId="1DE5B0D6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10,221</w:t>
            </w:r>
          </w:p>
        </w:tc>
      </w:tr>
      <w:tr w:rsidR="0063534A" w:rsidRPr="009C526C" w14:paraId="3D3218EF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3E4E0979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</w:tcPr>
          <w:p w14:paraId="52CE431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EB8DE8D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F1BFC6" w14:textId="371EED22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22,280</w:t>
            </w:r>
          </w:p>
        </w:tc>
        <w:tc>
          <w:tcPr>
            <w:tcW w:w="268" w:type="dxa"/>
          </w:tcPr>
          <w:p w14:paraId="4E56DBA8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53595DE" w14:textId="4B19B284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lang w:val="en-GB"/>
              </w:rPr>
              <w:t>17,843</w:t>
            </w:r>
          </w:p>
        </w:tc>
        <w:tc>
          <w:tcPr>
            <w:tcW w:w="237" w:type="dxa"/>
          </w:tcPr>
          <w:p w14:paraId="23C35DB0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18EDDC1E" w14:textId="1A9CF6DB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2B2BFC">
              <w:rPr>
                <w:spacing w:val="0"/>
              </w:rPr>
              <w:t>22,219</w:t>
            </w:r>
          </w:p>
        </w:tc>
        <w:tc>
          <w:tcPr>
            <w:tcW w:w="236" w:type="dxa"/>
          </w:tcPr>
          <w:p w14:paraId="782220B2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04D3689" w14:textId="0FBDBCF0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B446B2">
              <w:rPr>
                <w:lang w:val="en-GB"/>
              </w:rPr>
              <w:t>17,782</w:t>
            </w:r>
          </w:p>
        </w:tc>
      </w:tr>
      <w:tr w:rsidR="0063534A" w:rsidRPr="009C526C" w14:paraId="3E97FCCE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45F369A2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2628396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2B226BA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2EFE2E" w14:textId="3BD8C5FE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2B2BFC">
              <w:rPr>
                <w:b/>
                <w:bCs/>
                <w:spacing w:val="0"/>
              </w:rPr>
              <w:t>31</w:t>
            </w:r>
            <w:r w:rsidR="00BC1891">
              <w:rPr>
                <w:b/>
                <w:bCs/>
                <w:spacing w:val="0"/>
              </w:rPr>
              <w:t>3</w:t>
            </w:r>
            <w:r w:rsidRPr="002B2BFC">
              <w:rPr>
                <w:b/>
                <w:bCs/>
                <w:spacing w:val="0"/>
              </w:rPr>
              <w:t>,7</w:t>
            </w:r>
            <w:r w:rsidR="00BC1891">
              <w:rPr>
                <w:b/>
                <w:bCs/>
                <w:spacing w:val="0"/>
              </w:rPr>
              <w:t>10</w:t>
            </w:r>
          </w:p>
        </w:tc>
        <w:tc>
          <w:tcPr>
            <w:tcW w:w="268" w:type="dxa"/>
          </w:tcPr>
          <w:p w14:paraId="55DA1BC7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2B687EE1" w14:textId="33E252FC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b/>
                <w:bCs/>
                <w:lang w:val="en-GB"/>
              </w:rPr>
              <w:t>272,107</w:t>
            </w:r>
          </w:p>
        </w:tc>
        <w:tc>
          <w:tcPr>
            <w:tcW w:w="237" w:type="dxa"/>
          </w:tcPr>
          <w:p w14:paraId="62D8528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1FE4031B" w14:textId="655ED552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2B2BFC">
              <w:rPr>
                <w:b/>
                <w:bCs/>
                <w:spacing w:val="0"/>
                <w:lang w:val="en-GB"/>
              </w:rPr>
              <w:t>31</w:t>
            </w:r>
            <w:r w:rsidR="00BC1891">
              <w:rPr>
                <w:b/>
                <w:bCs/>
                <w:spacing w:val="0"/>
                <w:lang w:val="en-GB"/>
              </w:rPr>
              <w:t>3</w:t>
            </w:r>
            <w:r w:rsidRPr="002B2BFC">
              <w:rPr>
                <w:b/>
                <w:bCs/>
                <w:spacing w:val="0"/>
                <w:lang w:val="en-GB"/>
              </w:rPr>
              <w:t>,</w:t>
            </w:r>
            <w:r w:rsidR="00BC1891">
              <w:rPr>
                <w:b/>
                <w:bCs/>
                <w:spacing w:val="0"/>
                <w:lang w:val="en-GB"/>
              </w:rPr>
              <w:t>649</w:t>
            </w:r>
          </w:p>
        </w:tc>
        <w:tc>
          <w:tcPr>
            <w:tcW w:w="236" w:type="dxa"/>
          </w:tcPr>
          <w:p w14:paraId="0957DD68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AD593E9" w14:textId="7D0609B1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B446B2">
              <w:rPr>
                <w:b/>
                <w:bCs/>
                <w:lang w:val="en-GB"/>
              </w:rPr>
              <w:t>272,046</w:t>
            </w:r>
          </w:p>
        </w:tc>
      </w:tr>
      <w:tr w:rsidR="0063534A" w:rsidRPr="009C526C" w14:paraId="6BAA940A" w14:textId="6BAEC894" w:rsidTr="000A372C">
        <w:trPr>
          <w:tblHeader/>
        </w:trPr>
        <w:tc>
          <w:tcPr>
            <w:tcW w:w="4227" w:type="dxa"/>
            <w:gridSpan w:val="3"/>
            <w:vAlign w:val="bottom"/>
          </w:tcPr>
          <w:p w14:paraId="1DCAECAE" w14:textId="4F098F27" w:rsidR="0063534A" w:rsidRPr="00362165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362165">
              <w:rPr>
                <w:i/>
                <w:iCs/>
                <w:spacing w:val="0"/>
                <w:cs/>
              </w:rPr>
              <w:t>หัก</w:t>
            </w:r>
            <w:r w:rsidRPr="00362165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918B59" w14:textId="48BFD940" w:rsidR="0063534A" w:rsidRPr="00362165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  <w:cs/>
              </w:rPr>
            </w:pPr>
            <w:r w:rsidRPr="002B2BFC">
              <w:rPr>
                <w:spacing w:val="0"/>
              </w:rPr>
              <w:t>(1</w:t>
            </w:r>
            <w:r w:rsidR="00CC0A17">
              <w:rPr>
                <w:spacing w:val="0"/>
              </w:rPr>
              <w:t>8</w:t>
            </w:r>
            <w:r w:rsidR="003F7E05">
              <w:rPr>
                <w:spacing w:val="0"/>
              </w:rPr>
              <w:t>,</w:t>
            </w:r>
            <w:r w:rsidR="00CC0A17">
              <w:rPr>
                <w:spacing w:val="0"/>
              </w:rPr>
              <w:t>271</w:t>
            </w:r>
            <w:r w:rsidRPr="002B2BFC">
              <w:rPr>
                <w:spacing w:val="0"/>
              </w:rPr>
              <w:t>)</w:t>
            </w:r>
          </w:p>
        </w:tc>
        <w:tc>
          <w:tcPr>
            <w:tcW w:w="268" w:type="dxa"/>
          </w:tcPr>
          <w:p w14:paraId="119BC6B4" w14:textId="77777777" w:rsidR="0063534A" w:rsidRPr="00362165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022940D" w14:textId="79A03483" w:rsidR="0063534A" w:rsidRPr="00362165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B446B2">
              <w:t>(15,295)</w:t>
            </w:r>
          </w:p>
        </w:tc>
        <w:tc>
          <w:tcPr>
            <w:tcW w:w="237" w:type="dxa"/>
          </w:tcPr>
          <w:p w14:paraId="69967416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4BF06721" w14:textId="7E719DF9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8"/>
              <w:rPr>
                <w:spacing w:val="0"/>
              </w:rPr>
            </w:pPr>
            <w:r w:rsidRPr="002B2BFC">
              <w:rPr>
                <w:spacing w:val="0"/>
              </w:rPr>
              <w:t>(</w:t>
            </w:r>
            <w:r w:rsidR="003F7E05">
              <w:rPr>
                <w:spacing w:val="0"/>
              </w:rPr>
              <w:t>1</w:t>
            </w:r>
            <w:r w:rsidR="00CC0A17">
              <w:rPr>
                <w:spacing w:val="0"/>
              </w:rPr>
              <w:t>8</w:t>
            </w:r>
            <w:r w:rsidR="003F7E05">
              <w:rPr>
                <w:spacing w:val="0"/>
              </w:rPr>
              <w:t>,</w:t>
            </w:r>
            <w:r w:rsidR="00CC0A17">
              <w:rPr>
                <w:spacing w:val="0"/>
              </w:rPr>
              <w:t>210</w:t>
            </w:r>
            <w:r w:rsidRPr="002B2BFC">
              <w:rPr>
                <w:spacing w:val="0"/>
              </w:rPr>
              <w:t>)</w:t>
            </w:r>
          </w:p>
        </w:tc>
        <w:tc>
          <w:tcPr>
            <w:tcW w:w="236" w:type="dxa"/>
          </w:tcPr>
          <w:p w14:paraId="60B12F7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877815D" w14:textId="1EE11725" w:rsidR="0063534A" w:rsidRPr="00A24098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</w:rPr>
            </w:pPr>
            <w:r w:rsidRPr="00A24098">
              <w:rPr>
                <w:spacing w:val="0"/>
              </w:rPr>
              <w:t>(15,234)</w:t>
            </w:r>
          </w:p>
        </w:tc>
        <w:tc>
          <w:tcPr>
            <w:tcW w:w="1080" w:type="dxa"/>
          </w:tcPr>
          <w:p w14:paraId="2B51CA95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7BD5707F" w14:textId="4649A515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B446B2">
              <w:t>(15,234)</w:t>
            </w:r>
          </w:p>
        </w:tc>
      </w:tr>
      <w:tr w:rsidR="0063534A" w:rsidRPr="009C526C" w14:paraId="7DF094D7" w14:textId="77777777" w:rsidTr="000A372C">
        <w:trPr>
          <w:gridAfter w:val="2"/>
          <w:wAfter w:w="2160" w:type="dxa"/>
          <w:tblHeader/>
        </w:trPr>
        <w:tc>
          <w:tcPr>
            <w:tcW w:w="3059" w:type="dxa"/>
          </w:tcPr>
          <w:p w14:paraId="09FE39E0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</w:tcPr>
          <w:p w14:paraId="78FEEBC3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028F4758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78A2E" w14:textId="56856706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2B2BFC">
              <w:rPr>
                <w:b/>
                <w:bCs/>
                <w:spacing w:val="0"/>
                <w:cs/>
              </w:rPr>
              <w:t>29</w:t>
            </w:r>
            <w:r w:rsidR="00CC0A17">
              <w:rPr>
                <w:b/>
                <w:bCs/>
                <w:spacing w:val="0"/>
              </w:rPr>
              <w:t>5</w:t>
            </w:r>
            <w:r w:rsidR="003F7E05">
              <w:rPr>
                <w:b/>
                <w:bCs/>
                <w:spacing w:val="0"/>
              </w:rPr>
              <w:t>,</w:t>
            </w:r>
            <w:r w:rsidR="00CC0A17">
              <w:rPr>
                <w:b/>
                <w:bCs/>
                <w:spacing w:val="0"/>
              </w:rPr>
              <w:t>439</w:t>
            </w:r>
          </w:p>
        </w:tc>
        <w:tc>
          <w:tcPr>
            <w:tcW w:w="268" w:type="dxa"/>
          </w:tcPr>
          <w:p w14:paraId="446CE7BE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3467B" w14:textId="0253A3C5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B446B2">
              <w:rPr>
                <w:b/>
                <w:bCs/>
              </w:rPr>
              <w:t>256,812</w:t>
            </w:r>
          </w:p>
        </w:tc>
        <w:tc>
          <w:tcPr>
            <w:tcW w:w="237" w:type="dxa"/>
          </w:tcPr>
          <w:p w14:paraId="15B3AA16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0D9D2" w14:textId="6E3954AC" w:rsidR="0063534A" w:rsidRPr="009C526C" w:rsidRDefault="002B2BFC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</w:rPr>
            </w:pPr>
            <w:r w:rsidRPr="002B2BFC">
              <w:rPr>
                <w:b/>
                <w:bCs/>
                <w:spacing w:val="0"/>
              </w:rPr>
              <w:t>29</w:t>
            </w:r>
            <w:r w:rsidR="00CC0A17">
              <w:rPr>
                <w:b/>
                <w:bCs/>
                <w:spacing w:val="0"/>
              </w:rPr>
              <w:t>5</w:t>
            </w:r>
            <w:r w:rsidR="0066112A">
              <w:rPr>
                <w:b/>
                <w:bCs/>
                <w:spacing w:val="0"/>
              </w:rPr>
              <w:t>,</w:t>
            </w:r>
            <w:r w:rsidR="00CC0A17">
              <w:rPr>
                <w:b/>
                <w:bCs/>
                <w:spacing w:val="0"/>
              </w:rPr>
              <w:t>439</w:t>
            </w:r>
          </w:p>
        </w:tc>
        <w:tc>
          <w:tcPr>
            <w:tcW w:w="236" w:type="dxa"/>
          </w:tcPr>
          <w:p w14:paraId="5801203C" w14:textId="77777777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E7A8F" w14:textId="124EF4AB" w:rsidR="0063534A" w:rsidRPr="009C526C" w:rsidRDefault="0063534A" w:rsidP="00635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B446B2">
              <w:rPr>
                <w:b/>
                <w:bCs/>
              </w:rPr>
              <w:t>256,812</w:t>
            </w:r>
          </w:p>
        </w:tc>
      </w:tr>
    </w:tbl>
    <w:p w14:paraId="00CEABC0" w14:textId="4F952713" w:rsidR="00E35402" w:rsidRPr="009C526C" w:rsidRDefault="00E3540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40"/>
        </w:tabs>
        <w:spacing w:line="240" w:lineRule="auto"/>
        <w:rPr>
          <w:spacing w:val="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301C58" w:rsidRPr="009C526C" w14:paraId="63B23E2B" w14:textId="77777777" w:rsidTr="007E0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1F34E3BD" w14:textId="6608E373" w:rsidR="00301C58" w:rsidRPr="009C526C" w:rsidRDefault="00301C58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119DF4" w14:textId="77777777" w:rsidR="00301C58" w:rsidRPr="009C526C" w:rsidRDefault="00301C58" w:rsidP="007E051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7DE580BD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88D076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8B9" w:rsidRPr="009C526C" w14:paraId="08923AD7" w14:textId="77777777" w:rsidTr="007E0517">
        <w:trPr>
          <w:cantSplit/>
          <w:tblHeader/>
        </w:trPr>
        <w:tc>
          <w:tcPr>
            <w:tcW w:w="4050" w:type="dxa"/>
            <w:vAlign w:val="bottom"/>
          </w:tcPr>
          <w:p w14:paraId="4807E8C3" w14:textId="19EF10EF" w:rsidR="00AF08B9" w:rsidRPr="009E5297" w:rsidRDefault="00AF08B9" w:rsidP="00AF08B9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cs/>
                <w:lang w:val="en-US" w:bidi="th-TH"/>
              </w:rPr>
            </w:pPr>
            <w:r w:rsidRPr="009E529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="00153295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หก</w:t>
            </w:r>
            <w:r w:rsidR="009E5297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="0092797D"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30 </w:t>
            </w:r>
            <w:r w:rsidR="0092797D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72796551" w14:textId="64F03356" w:rsidR="00AF08B9" w:rsidRPr="009C526C" w:rsidRDefault="00AF08B9" w:rsidP="00AF08B9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3630C485" w14:textId="77777777" w:rsidR="00AF08B9" w:rsidRPr="009C526C" w:rsidRDefault="00AF08B9" w:rsidP="00AF08B9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7EFF1F8" w14:textId="69E47DB8" w:rsidR="00AF08B9" w:rsidRPr="009C526C" w:rsidRDefault="00AF08B9" w:rsidP="00AF08B9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4" w:type="dxa"/>
          </w:tcPr>
          <w:p w14:paraId="1B226DCB" w14:textId="77777777" w:rsidR="00AF08B9" w:rsidRPr="009C526C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166" w:type="dxa"/>
          </w:tcPr>
          <w:p w14:paraId="12DACF27" w14:textId="228D6098" w:rsidR="00AF08B9" w:rsidRPr="009C526C" w:rsidRDefault="00AF08B9" w:rsidP="00AF08B9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6F49CCCD" w14:textId="77777777" w:rsidR="00AF08B9" w:rsidRPr="009C526C" w:rsidRDefault="00AF08B9" w:rsidP="00AF08B9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4" w:type="dxa"/>
          </w:tcPr>
          <w:p w14:paraId="7D42D92B" w14:textId="5E06D950" w:rsidR="00AF08B9" w:rsidRPr="009C526C" w:rsidRDefault="00AF08B9" w:rsidP="00AF08B9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</w:t>
            </w:r>
          </w:p>
        </w:tc>
      </w:tr>
      <w:tr w:rsidR="00301C58" w:rsidRPr="009C526C" w14:paraId="6ADABF51" w14:textId="77777777" w:rsidTr="004B78EF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CE7F317" w14:textId="77777777" w:rsidR="00301C58" w:rsidRPr="009E5297" w:rsidRDefault="00301C58" w:rsidP="007E051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1965A0E9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78EF" w:rsidRPr="00442794" w14:paraId="01EB6BD5" w14:textId="77777777" w:rsidTr="007E0517">
        <w:trPr>
          <w:cantSplit/>
        </w:trPr>
        <w:tc>
          <w:tcPr>
            <w:tcW w:w="4050" w:type="dxa"/>
          </w:tcPr>
          <w:p w14:paraId="46E1FEC3" w14:textId="3EF3F714" w:rsidR="004B78EF" w:rsidRPr="009E5297" w:rsidRDefault="008030F1" w:rsidP="004B78EF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6F74CD7" w14:textId="2FE201A9" w:rsidR="004B78EF" w:rsidRPr="004B78EF" w:rsidRDefault="00CC0A17" w:rsidP="00D55E9A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180" w:type="dxa"/>
            <w:shd w:val="clear" w:color="auto" w:fill="auto"/>
          </w:tcPr>
          <w:p w14:paraId="384BB151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E48C4" w14:textId="288B36A0" w:rsidR="004B78EF" w:rsidRPr="004B78EF" w:rsidRDefault="002B2BFC" w:rsidP="004B78EF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2BF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1,049</w:t>
            </w:r>
          </w:p>
        </w:tc>
        <w:tc>
          <w:tcPr>
            <w:tcW w:w="184" w:type="dxa"/>
            <w:shd w:val="clear" w:color="auto" w:fill="auto"/>
          </w:tcPr>
          <w:p w14:paraId="4C9A66F6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A6CCA73" w14:textId="181B96C9" w:rsidR="004B78EF" w:rsidRPr="004B78EF" w:rsidRDefault="00CC0A17" w:rsidP="004B78EF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180" w:type="dxa"/>
            <w:shd w:val="clear" w:color="auto" w:fill="auto"/>
          </w:tcPr>
          <w:p w14:paraId="1A9F8AE0" w14:textId="77777777" w:rsidR="004B78EF" w:rsidRPr="004B78EF" w:rsidRDefault="004B78EF" w:rsidP="004B78EF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59F78D5" w14:textId="05C6508E" w:rsidR="004B78EF" w:rsidRPr="004B78EF" w:rsidRDefault="002B2BFC" w:rsidP="004B78EF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2B2BFC"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1,049</w:t>
            </w:r>
          </w:p>
        </w:tc>
      </w:tr>
    </w:tbl>
    <w:p w14:paraId="4681B925" w14:textId="77777777" w:rsidR="004B78EF" w:rsidRDefault="004B78EF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</w:rPr>
      </w:pPr>
    </w:p>
    <w:p w14:paraId="49A0C206" w14:textId="00DD57E6" w:rsidR="004B4E75" w:rsidRPr="009C526C" w:rsidRDefault="006A7DDA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 xml:space="preserve">4 </w:t>
      </w:r>
      <w:r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B838A9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7ADC8DD8" w:rsidR="007C3EF7" w:rsidRPr="009C526C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E5297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153295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="00F97627"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="00F97627"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153295"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30 </w:t>
            </w:r>
            <w:r w:rsidR="00153295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 xml:space="preserve">มิถุนายน </w:t>
            </w:r>
            <w:r w:rsidR="00903A1C" w:rsidRPr="009E5297">
              <w:rPr>
                <w:b/>
                <w:bCs/>
                <w:i/>
                <w:iCs/>
                <w:spacing w:val="0"/>
              </w:rPr>
              <w:t>256</w:t>
            </w:r>
            <w:r w:rsidR="00AF08B9" w:rsidRPr="009E5297">
              <w:rPr>
                <w:b/>
                <w:bCs/>
                <w:i/>
                <w:iCs/>
                <w:spacing w:val="0"/>
              </w:rPr>
              <w:t>8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4BB8EF81" w14:textId="504AE618" w:rsidR="007B3986" w:rsidRPr="009C526C" w:rsidRDefault="004C3721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4C3721">
              <w:rPr>
                <w:spacing w:val="0"/>
                <w:cs/>
              </w:rPr>
              <w:t>20</w:t>
            </w:r>
            <w:r w:rsidR="008030F1">
              <w:rPr>
                <w:spacing w:val="0"/>
              </w:rPr>
              <w:t>9</w:t>
            </w:r>
            <w:r w:rsidRPr="004C3721">
              <w:rPr>
                <w:spacing w:val="0"/>
              </w:rPr>
              <w:t>,</w:t>
            </w:r>
            <w:r w:rsidRPr="004C3721">
              <w:rPr>
                <w:spacing w:val="0"/>
                <w:cs/>
              </w:rPr>
              <w:t>59</w:t>
            </w:r>
            <w:r w:rsidR="008030F1">
              <w:rPr>
                <w:spacing w:val="0"/>
              </w:rPr>
              <w:t>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8BDDA4D" w14:textId="57D4F7FA" w:rsidR="007B3986" w:rsidRPr="009C526C" w:rsidRDefault="004C3721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 w:rsidRPr="004C3721">
              <w:rPr>
                <w:spacing w:val="0"/>
              </w:rPr>
              <w:t>20</w:t>
            </w:r>
            <w:r w:rsidR="008030F1">
              <w:rPr>
                <w:spacing w:val="0"/>
              </w:rPr>
              <w:t>9</w:t>
            </w:r>
            <w:r w:rsidRPr="004C3721">
              <w:rPr>
                <w:spacing w:val="0"/>
              </w:rPr>
              <w:t>,59</w:t>
            </w:r>
            <w:r w:rsidR="008030F1">
              <w:rPr>
                <w:spacing w:val="0"/>
              </w:rPr>
              <w:t>3</w:t>
            </w:r>
          </w:p>
        </w:tc>
      </w:tr>
      <w:tr w:rsidR="00154108" w:rsidRPr="009C526C" w14:paraId="37449296" w14:textId="77777777" w:rsidTr="00982F4D">
        <w:tc>
          <w:tcPr>
            <w:tcW w:w="5220" w:type="dxa"/>
          </w:tcPr>
          <w:p w14:paraId="4AD9C0F2" w14:textId="5FC97E02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154108" w:rsidRPr="009C526C" w:rsidRDefault="00154108" w:rsidP="0015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E20E5A0" w14:textId="2DB8C26B" w:rsidR="00154108" w:rsidRPr="009C526C" w:rsidRDefault="004C3721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4C3721">
              <w:rPr>
                <w:spacing w:val="0"/>
              </w:rPr>
              <w:t>18,910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5DF6D" w14:textId="77777777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25292A32" w14:textId="15C31A61" w:rsidR="00154108" w:rsidRPr="009C526C" w:rsidRDefault="004C3721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 w:rsidRPr="004C3721">
              <w:rPr>
                <w:spacing w:val="0"/>
              </w:rPr>
              <w:t>18,910</w:t>
            </w:r>
          </w:p>
        </w:tc>
      </w:tr>
      <w:tr w:rsidR="00767EE9" w:rsidRPr="009C526C" w14:paraId="3E18E2D1" w14:textId="77777777" w:rsidTr="00982F4D">
        <w:tc>
          <w:tcPr>
            <w:tcW w:w="5220" w:type="dxa"/>
          </w:tcPr>
          <w:p w14:paraId="62353C8B" w14:textId="02E1B579" w:rsidR="00767EE9" w:rsidRPr="009C526C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767EE9">
              <w:rPr>
                <w:spacing w:val="0"/>
                <w:cs/>
              </w:rPr>
              <w:t>โอนไป</w:t>
            </w:r>
            <w:r>
              <w:rPr>
                <w:rFonts w:hint="cs"/>
                <w:spacing w:val="0"/>
                <w:cs/>
              </w:rPr>
              <w:t>ที่ดิน อาคารและอุปกรณ์</w:t>
            </w:r>
            <w:r w:rsidRPr="00767EE9">
              <w:rPr>
                <w:spacing w:val="0"/>
                <w:cs/>
              </w:rPr>
              <w:t xml:space="preserve"> - ราคาตามบัญชีสุทธิ</w:t>
            </w:r>
          </w:p>
        </w:tc>
        <w:tc>
          <w:tcPr>
            <w:tcW w:w="276" w:type="dxa"/>
          </w:tcPr>
          <w:p w14:paraId="2F60978F" w14:textId="77777777" w:rsidR="00767EE9" w:rsidRPr="009C526C" w:rsidRDefault="00767EE9" w:rsidP="0015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27A3147B" w14:textId="63572769" w:rsidR="00767EE9" w:rsidRPr="004C3721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(995)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5569C2" w14:textId="77777777" w:rsidR="00767EE9" w:rsidRPr="009C526C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5C6FE5D" w14:textId="78F469CD" w:rsidR="00767EE9" w:rsidRPr="004C3721" w:rsidRDefault="00767EE9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>
              <w:rPr>
                <w:spacing w:val="0"/>
              </w:rPr>
              <w:t>(995)</w:t>
            </w:r>
          </w:p>
        </w:tc>
      </w:tr>
    </w:tbl>
    <w:p w14:paraId="1C945661" w14:textId="77777777" w:rsidR="00E35402" w:rsidRDefault="00E35402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702E496C" w14:textId="77777777" w:rsidR="008030F1" w:rsidRDefault="008030F1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001F07C0" w14:textId="77777777" w:rsidR="008030F1" w:rsidRDefault="008030F1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00A8B6E1" w14:textId="77777777" w:rsidR="00B838A9" w:rsidRPr="009C526C" w:rsidRDefault="00B838A9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4A948D0D" w14:textId="13B68970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lastRenderedPageBreak/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B838A9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4C13B723" w:rsidR="007C3EF7" w:rsidRPr="009C526C" w:rsidRDefault="00AF08B9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E5297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DC2CDC" w:rsidRPr="009E5297">
              <w:rPr>
                <w:rFonts w:hint="cs"/>
                <w:b/>
                <w:bCs/>
                <w:i/>
                <w:iCs/>
                <w:spacing w:val="0"/>
                <w:cs/>
              </w:rPr>
              <w:t>หก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DC2CDC"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30 </w:t>
            </w:r>
            <w:r w:rsidR="00DC2CDC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 xml:space="preserve">มิถุนายน </w:t>
            </w:r>
            <w:r w:rsidR="00DC2CDC" w:rsidRPr="009E5297">
              <w:rPr>
                <w:b/>
                <w:bCs/>
                <w:i/>
                <w:iCs/>
                <w:spacing w:val="0"/>
              </w:rPr>
              <w:t>2568</w:t>
            </w:r>
          </w:p>
        </w:tc>
        <w:tc>
          <w:tcPr>
            <w:tcW w:w="275" w:type="dxa"/>
          </w:tcPr>
          <w:p w14:paraId="46889B8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3335E" w14:textId="77777777" w:rsidTr="00982F4D">
        <w:tc>
          <w:tcPr>
            <w:tcW w:w="5220" w:type="dxa"/>
          </w:tcPr>
          <w:p w14:paraId="51519BAC" w14:textId="1BF5C348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72B9256E" w14:textId="4B26EDDA" w:rsidR="007B3986" w:rsidRPr="009C526C" w:rsidRDefault="004C3721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 w:rsidRPr="004C3721">
              <w:rPr>
                <w:spacing w:val="0"/>
              </w:rPr>
              <w:t>10,584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DF508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50E085A" w14:textId="43C41EF3" w:rsidR="007B3986" w:rsidRPr="009C526C" w:rsidRDefault="004C3721" w:rsidP="007A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 w:rsidRPr="004C3721">
              <w:rPr>
                <w:spacing w:val="0"/>
              </w:rPr>
              <w:t>10,584</w:t>
            </w:r>
          </w:p>
        </w:tc>
      </w:tr>
      <w:tr w:rsidR="00767EE9" w:rsidRPr="009C526C" w14:paraId="73F781BF" w14:textId="77777777" w:rsidTr="00982F4D">
        <w:tc>
          <w:tcPr>
            <w:tcW w:w="5220" w:type="dxa"/>
          </w:tcPr>
          <w:p w14:paraId="349EB282" w14:textId="194713B4" w:rsidR="00767EE9" w:rsidRPr="009C526C" w:rsidRDefault="00767EE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767EE9">
              <w:rPr>
                <w:spacing w:val="0"/>
                <w:cs/>
              </w:rPr>
              <w:t>โอ</w:t>
            </w:r>
            <w:r>
              <w:rPr>
                <w:rFonts w:hint="cs"/>
                <w:spacing w:val="0"/>
                <w:cs/>
              </w:rPr>
              <w:t>นจากอุปกรณ์โครงข่าย</w:t>
            </w:r>
            <w:r w:rsidRPr="00767EE9">
              <w:rPr>
                <w:spacing w:val="0"/>
                <w:cs/>
              </w:rPr>
              <w:t xml:space="preserve"> - ราคาตามบัญชีสุทธิ</w:t>
            </w:r>
          </w:p>
        </w:tc>
        <w:tc>
          <w:tcPr>
            <w:tcW w:w="275" w:type="dxa"/>
          </w:tcPr>
          <w:p w14:paraId="4732E584" w14:textId="77777777" w:rsidR="00767EE9" w:rsidRPr="009C526C" w:rsidRDefault="00767EE9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069BCCF4" w14:textId="2AC6DE05" w:rsidR="00767EE9" w:rsidRPr="004C3721" w:rsidRDefault="00767EE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995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2125182" w14:textId="77777777" w:rsidR="00767EE9" w:rsidRPr="009C526C" w:rsidRDefault="00767EE9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3CDA9CA" w14:textId="206D87B2" w:rsidR="00767EE9" w:rsidRPr="004C3721" w:rsidRDefault="00767EE9" w:rsidP="007A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995</w:t>
            </w:r>
          </w:p>
        </w:tc>
      </w:tr>
    </w:tbl>
    <w:p w14:paraId="6DB8BA24" w14:textId="77777777" w:rsidR="00C1202C" w:rsidRDefault="00C1202C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0EC5A803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B838A9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  <w:sz w:val="20"/>
          <w:szCs w:val="20"/>
        </w:rPr>
      </w:pPr>
    </w:p>
    <w:p w14:paraId="4D4F34E6" w14:textId="5F42B132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9E5297">
        <w:rPr>
          <w:rFonts w:hint="cs"/>
          <w:spacing w:val="0"/>
          <w:cs/>
        </w:rPr>
        <w:t>หก</w:t>
      </w:r>
      <w:r w:rsidRPr="009C526C">
        <w:rPr>
          <w:spacing w:val="0"/>
          <w:cs/>
          <w:lang w:val="th-TH"/>
        </w:rPr>
        <w:t>เดือนสิ้นสุ</w:t>
      </w:r>
      <w:r w:rsidR="00A7113B" w:rsidRPr="009C526C">
        <w:rPr>
          <w:rFonts w:hint="cs"/>
          <w:spacing w:val="0"/>
          <w:cs/>
          <w:lang w:val="th-TH"/>
        </w:rPr>
        <w:t>ด</w:t>
      </w:r>
      <w:r w:rsidR="00A7113B" w:rsidRPr="009E5297">
        <w:rPr>
          <w:rFonts w:hint="cs"/>
          <w:spacing w:val="0"/>
          <w:cs/>
          <w:lang w:val="th-TH"/>
        </w:rPr>
        <w:t xml:space="preserve">วันที่ </w:t>
      </w:r>
      <w:r w:rsidR="00AD22FF" w:rsidRPr="009E5297">
        <w:rPr>
          <w:spacing w:val="0"/>
        </w:rPr>
        <w:t xml:space="preserve">30 </w:t>
      </w:r>
      <w:r w:rsidR="00AD22FF" w:rsidRPr="009E5297">
        <w:rPr>
          <w:rFonts w:hint="cs"/>
          <w:spacing w:val="0"/>
          <w:cs/>
        </w:rPr>
        <w:t>มิถุนายน</w:t>
      </w:r>
      <w:r w:rsidRPr="009E5297">
        <w:rPr>
          <w:spacing w:val="0"/>
          <w:cs/>
          <w:lang w:val="th-TH"/>
        </w:rPr>
        <w:t xml:space="preserve"> </w:t>
      </w:r>
      <w:r w:rsidR="00903A1C" w:rsidRPr="009E5297">
        <w:rPr>
          <w:spacing w:val="0"/>
        </w:rPr>
        <w:t>256</w:t>
      </w:r>
      <w:r w:rsidR="00AF08B9" w:rsidRPr="009E5297">
        <w:rPr>
          <w:spacing w:val="0"/>
        </w:rPr>
        <w:t>8</w:t>
      </w:r>
      <w:r w:rsidRPr="009C526C">
        <w:rPr>
          <w:spacing w:val="0"/>
          <w:cs/>
          <w:lang w:val="th-TH"/>
        </w:rPr>
        <w:t xml:space="preserve"> กลุ่มบริษัทเช่าอาคาร</w:t>
      </w:r>
      <w:r w:rsidR="00A249C0">
        <w:rPr>
          <w:rFonts w:hint="cs"/>
          <w:spacing w:val="0"/>
          <w:cs/>
          <w:lang w:val="th-TH"/>
        </w:rPr>
        <w:t xml:space="preserve"> พื้นที่เพื่อให้บริการ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AC252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AC252C">
        <w:rPr>
          <w:spacing w:val="0"/>
        </w:rPr>
        <w:t>3</w:t>
      </w:r>
      <w:r w:rsidR="00AF08B9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ปี โดยมีค่าเช่าคงที่ตลอดอายุสัญญา</w:t>
      </w:r>
    </w:p>
    <w:p w14:paraId="1CD1F689" w14:textId="77777777" w:rsidR="001E19B2" w:rsidRPr="009C526C" w:rsidRDefault="001E19B2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2BF9BC99" w:rsidR="007C3EF7" w:rsidRPr="00AD22FF" w:rsidRDefault="00AF08B9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  <w:highlight w:val="green"/>
              </w:rPr>
            </w:pPr>
            <w:r w:rsidRPr="009E5297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AD22FF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หก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AD22FF"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>30</w:t>
            </w:r>
            <w:r w:rsidR="00AD22FF" w:rsidRPr="009E529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cs/>
              </w:rPr>
              <w:t xml:space="preserve"> มิถุนายน</w:t>
            </w:r>
            <w:r w:rsidRPr="009E5297">
              <w:rPr>
                <w:rFonts w:asciiTheme="majorBidi" w:hAnsiTheme="majorBidi" w:cstheme="majorBidi"/>
                <w:b/>
                <w:bCs/>
                <w:i/>
                <w:iCs/>
                <w:spacing w:val="-8"/>
              </w:rPr>
              <w:t xml:space="preserve"> </w:t>
            </w:r>
            <w:r w:rsidRPr="009E5297">
              <w:rPr>
                <w:b/>
                <w:bCs/>
                <w:i/>
                <w:iCs/>
                <w:spacing w:val="0"/>
              </w:rPr>
              <w:t>2568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2F47456C" w:rsidR="007C3EF7" w:rsidRPr="009C526C" w:rsidRDefault="00AC252C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27,729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19A1DFC9" w:rsidR="007C3EF7" w:rsidRPr="009C526C" w:rsidRDefault="00AC252C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27,729</w:t>
            </w:r>
          </w:p>
        </w:tc>
      </w:tr>
    </w:tbl>
    <w:p w14:paraId="12F94A7D" w14:textId="77777777" w:rsidR="007A62F9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</w:rPr>
      </w:pPr>
    </w:p>
    <w:p w14:paraId="637400CB" w14:textId="00AB6977" w:rsidR="004B4E75" w:rsidRPr="005450D5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7</w:t>
      </w:r>
      <w:r w:rsidR="000440DB" w:rsidRPr="009C526C">
        <w:rPr>
          <w:b/>
          <w:bCs/>
          <w:spacing w:val="0"/>
        </w:rPr>
        <w:tab/>
      </w:r>
      <w:r w:rsidR="004B4E75" w:rsidRPr="005450D5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Pr="005450D5" w:rsidRDefault="008917D5" w:rsidP="005E0332">
      <w:pPr>
        <w:rPr>
          <w:spacing w:val="0"/>
          <w:lang w:eastAsia="x-none"/>
        </w:rPr>
      </w:pPr>
    </w:p>
    <w:p w14:paraId="51260F6C" w14:textId="644E864E" w:rsidR="0049072B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142E78">
        <w:rPr>
          <w:rFonts w:eastAsia="MS Mincho" w:hint="cs"/>
          <w:spacing w:val="0"/>
          <w:cs/>
          <w:lang w:eastAsia="x-none"/>
        </w:rPr>
        <w:t>ในระหว่างงวด</w:t>
      </w:r>
      <w:r w:rsidRPr="009E5297">
        <w:rPr>
          <w:rFonts w:eastAsia="MS Mincho" w:hint="cs"/>
          <w:spacing w:val="0"/>
          <w:cs/>
          <w:lang w:eastAsia="x-none"/>
        </w:rPr>
        <w:t xml:space="preserve">หกเดือนสิ้นสุดวันที่ </w:t>
      </w:r>
      <w:r w:rsidRPr="009E5297">
        <w:rPr>
          <w:rFonts w:asciiTheme="majorBidi" w:eastAsia="MS Mincho" w:hAnsiTheme="majorBidi" w:cstheme="majorBidi"/>
        </w:rPr>
        <w:t xml:space="preserve">30 </w:t>
      </w:r>
      <w:r w:rsidRPr="009E5297">
        <w:rPr>
          <w:rFonts w:asciiTheme="majorBidi" w:eastAsia="MS Mincho" w:hAnsiTheme="majorBidi" w:cstheme="majorBidi" w:hint="cs"/>
          <w:cs/>
        </w:rPr>
        <w:t xml:space="preserve">มิถุนายน </w:t>
      </w:r>
      <w:r w:rsidRPr="009E5297">
        <w:rPr>
          <w:rFonts w:eastAsia="MS Mincho"/>
          <w:spacing w:val="0"/>
          <w:lang w:eastAsia="x-none"/>
        </w:rPr>
        <w:t>2568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>
        <w:rPr>
          <w:rFonts w:eastAsia="MS Mincho"/>
          <w:spacing w:val="0"/>
          <w:cs/>
          <w:lang w:eastAsia="x-none"/>
        </w:rPr>
        <w:br/>
      </w:r>
      <w:r w:rsidRPr="00142E7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 w:rsidR="0091226D">
        <w:rPr>
          <w:rFonts w:eastAsia="MS Mincho"/>
          <w:spacing w:val="0"/>
          <w:lang w:eastAsia="x-none"/>
        </w:rPr>
        <w:t>55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ล้านบาท โดยมีอัตราดอกเบี้ย</w:t>
      </w:r>
      <w:r w:rsidR="00A249C0">
        <w:rPr>
          <w:rFonts w:eastAsia="MS Mincho" w:hint="cs"/>
          <w:spacing w:val="0"/>
          <w:cs/>
          <w:lang w:eastAsia="x-none"/>
        </w:rPr>
        <w:t>ร้อยละ</w:t>
      </w:r>
      <w:r w:rsidR="008030F1">
        <w:rPr>
          <w:rFonts w:eastAsia="MS Mincho" w:hint="cs"/>
          <w:spacing w:val="0"/>
          <w:cs/>
          <w:lang w:eastAsia="x-none"/>
        </w:rPr>
        <w:t xml:space="preserve"> </w:t>
      </w:r>
      <w:r w:rsidR="008030F1">
        <w:rPr>
          <w:rFonts w:eastAsia="MS Mincho"/>
          <w:spacing w:val="0"/>
          <w:lang w:eastAsia="x-none"/>
        </w:rPr>
        <w:t>MMR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</w:t>
      </w:r>
      <w:r w:rsidR="0091226D">
        <w:rPr>
          <w:rFonts w:eastAsia="MS Mincho" w:hint="cs"/>
          <w:spacing w:val="0"/>
          <w:cs/>
          <w:lang w:eastAsia="x-none"/>
        </w:rPr>
        <w:t xml:space="preserve">บริษัทได้ชำระเต็มจำนวนแล้วในเดือนเมษายน </w:t>
      </w:r>
      <w:r w:rsidR="0091226D">
        <w:rPr>
          <w:rFonts w:eastAsia="MS Mincho"/>
          <w:spacing w:val="0"/>
          <w:lang w:eastAsia="x-none"/>
        </w:rPr>
        <w:t>2568</w:t>
      </w:r>
    </w:p>
    <w:p w14:paraId="3C2A8F55" w14:textId="77777777" w:rsidR="0049072B" w:rsidRPr="00F76FE5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47C97556" w14:textId="3A1D3728" w:rsidR="0049072B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142E78">
        <w:rPr>
          <w:rFonts w:eastAsia="MS Mincho" w:hint="cs"/>
          <w:spacing w:val="0"/>
          <w:cs/>
          <w:lang w:eastAsia="x-none"/>
        </w:rPr>
        <w:t>ในระหว่าง</w:t>
      </w:r>
      <w:r w:rsidRPr="009E5297">
        <w:rPr>
          <w:rFonts w:eastAsia="MS Mincho" w:hint="cs"/>
          <w:spacing w:val="0"/>
          <w:cs/>
          <w:lang w:eastAsia="x-none"/>
        </w:rPr>
        <w:t xml:space="preserve">งวดหกเดือนสิ้นสุดวันที่ </w:t>
      </w:r>
      <w:r w:rsidRPr="009E5297">
        <w:rPr>
          <w:rFonts w:asciiTheme="majorBidi" w:eastAsia="MS Mincho" w:hAnsiTheme="majorBidi" w:cstheme="majorBidi"/>
        </w:rPr>
        <w:t xml:space="preserve">30 </w:t>
      </w:r>
      <w:r w:rsidRPr="009E5297">
        <w:rPr>
          <w:rFonts w:asciiTheme="majorBidi" w:eastAsia="MS Mincho" w:hAnsiTheme="majorBidi" w:cstheme="majorBidi" w:hint="cs"/>
          <w:cs/>
        </w:rPr>
        <w:t xml:space="preserve">มิถุนายน </w:t>
      </w:r>
      <w:r w:rsidRPr="009E5297">
        <w:rPr>
          <w:rFonts w:eastAsia="MS Mincho"/>
          <w:spacing w:val="0"/>
          <w:lang w:eastAsia="x-none"/>
        </w:rPr>
        <w:t xml:space="preserve">2568 </w:t>
      </w:r>
      <w:r w:rsidRPr="009E5297">
        <w:rPr>
          <w:rFonts w:eastAsia="MS Mincho" w:hint="cs"/>
          <w:spacing w:val="0"/>
          <w:cs/>
          <w:lang w:eastAsia="x-none"/>
        </w:rPr>
        <w:t>บริษัท</w:t>
      </w:r>
      <w:r>
        <w:rPr>
          <w:rFonts w:eastAsia="MS Mincho" w:hint="cs"/>
          <w:spacing w:val="0"/>
          <w:cs/>
          <w:lang w:eastAsia="x-none"/>
        </w:rPr>
        <w:t>มี</w:t>
      </w:r>
      <w:r w:rsidRPr="005450D5">
        <w:rPr>
          <w:rFonts w:eastAsia="MS Mincho" w:hint="cs"/>
          <w:spacing w:val="0"/>
          <w:cs/>
          <w:lang w:eastAsia="x-none"/>
        </w:rPr>
        <w:t>เงินกู้ยืมระยะสั้น</w:t>
      </w:r>
      <w:r>
        <w:rPr>
          <w:rFonts w:eastAsia="MS Mincho" w:hint="cs"/>
          <w:spacing w:val="0"/>
          <w:cs/>
          <w:lang w:eastAsia="x-none"/>
        </w:rPr>
        <w:t>กับ</w:t>
      </w:r>
      <w:r w:rsidRPr="005450D5">
        <w:rPr>
          <w:rFonts w:eastAsia="MS Mincho" w:hint="cs"/>
          <w:spacing w:val="0"/>
          <w:cs/>
          <w:lang w:eastAsia="x-none"/>
        </w:rPr>
        <w:t>สถาบันการเงินแห่งหนึ่ง</w:t>
      </w:r>
      <w:r>
        <w:rPr>
          <w:rFonts w:eastAsia="MS Mincho"/>
          <w:spacing w:val="0"/>
          <w:cs/>
          <w:lang w:eastAsia="x-none"/>
        </w:rPr>
        <w:br/>
      </w:r>
      <w:r>
        <w:rPr>
          <w:rFonts w:eastAsia="MS Mincho" w:hint="cs"/>
          <w:spacing w:val="0"/>
          <w:cs/>
          <w:lang w:eastAsia="x-none"/>
        </w:rPr>
        <w:t>ในรูปแบบของตั๋วสัญญาใช้เงิน</w:t>
      </w:r>
      <w:r w:rsidRPr="005450D5">
        <w:rPr>
          <w:rFonts w:eastAsia="MS Mincho" w:hint="cs"/>
          <w:spacing w:val="0"/>
          <w:cs/>
          <w:lang w:eastAsia="x-none"/>
        </w:rPr>
        <w:t>จำนวน</w:t>
      </w:r>
      <w:r>
        <w:rPr>
          <w:rFonts w:eastAsia="MS Mincho" w:hint="cs"/>
          <w:spacing w:val="0"/>
          <w:cs/>
          <w:lang w:eastAsia="x-none"/>
        </w:rPr>
        <w:t xml:space="preserve"> </w:t>
      </w:r>
      <w:r w:rsidR="004C3721">
        <w:rPr>
          <w:rFonts w:eastAsia="MS Mincho"/>
          <w:spacing w:val="0"/>
          <w:lang w:eastAsia="x-none"/>
        </w:rPr>
        <w:t>65</w:t>
      </w:r>
      <w:r w:rsidRPr="005450D5">
        <w:rPr>
          <w:rFonts w:eastAsia="MS Mincho"/>
          <w:spacing w:val="0"/>
          <w:lang w:eastAsia="x-none"/>
        </w:rPr>
        <w:t xml:space="preserve"> </w:t>
      </w:r>
      <w:r w:rsidRPr="005450D5">
        <w:rPr>
          <w:rFonts w:eastAsia="MS Mincho" w:hint="cs"/>
          <w:spacing w:val="0"/>
          <w:cs/>
          <w:lang w:eastAsia="x-none"/>
        </w:rPr>
        <w:t>ล้านบาท โดย</w:t>
      </w:r>
      <w:r>
        <w:rPr>
          <w:rFonts w:eastAsia="MS Mincho" w:hint="cs"/>
          <w:spacing w:val="0"/>
          <w:cs/>
          <w:lang w:eastAsia="x-none"/>
        </w:rPr>
        <w:t>มี</w:t>
      </w:r>
      <w:r w:rsidRPr="005450D5">
        <w:rPr>
          <w:rFonts w:eastAsia="MS Mincho" w:hint="cs"/>
          <w:spacing w:val="0"/>
          <w:cs/>
          <w:lang w:eastAsia="x-none"/>
        </w:rPr>
        <w:t>อัตราดอกเบี้ยร้อยละ</w:t>
      </w:r>
      <w:r w:rsidR="008030F1">
        <w:rPr>
          <w:rFonts w:eastAsia="MS Mincho"/>
          <w:spacing w:val="0"/>
          <w:lang w:eastAsia="x-none"/>
        </w:rPr>
        <w:t xml:space="preserve"> 3</w:t>
      </w:r>
      <w:r w:rsidR="00A249C0">
        <w:rPr>
          <w:rFonts w:eastAsia="MS Mincho"/>
          <w:spacing w:val="0"/>
          <w:lang w:eastAsia="x-none"/>
        </w:rPr>
        <w:t>.00</w:t>
      </w:r>
      <w:r w:rsidRPr="005450D5">
        <w:rPr>
          <w:rFonts w:eastAsia="MS Mincho"/>
          <w:spacing w:val="0"/>
          <w:lang w:eastAsia="x-none"/>
        </w:rPr>
        <w:t xml:space="preserve"> </w:t>
      </w:r>
      <w:r w:rsidRPr="005450D5">
        <w:rPr>
          <w:rFonts w:eastAsia="MS Mincho" w:hint="cs"/>
          <w:spacing w:val="0"/>
          <w:cs/>
          <w:lang w:eastAsia="x-none"/>
        </w:rPr>
        <w:t xml:space="preserve">ต่อปี </w:t>
      </w:r>
      <w:r>
        <w:rPr>
          <w:rFonts w:eastAsia="MS Mincho" w:hint="cs"/>
          <w:spacing w:val="0"/>
          <w:cs/>
          <w:lang w:eastAsia="x-none"/>
        </w:rPr>
        <w:t>ตั๋วสัญญาใช้เงิน</w:t>
      </w:r>
      <w:r w:rsidRPr="005450D5">
        <w:rPr>
          <w:rFonts w:eastAsia="MS Mincho" w:hint="cs"/>
          <w:spacing w:val="0"/>
          <w:cs/>
          <w:lang w:eastAsia="x-none"/>
        </w:rPr>
        <w:t>ดังกล่าว</w:t>
      </w:r>
      <w:r>
        <w:rPr>
          <w:rFonts w:eastAsia="MS Mincho" w:hint="cs"/>
          <w:spacing w:val="0"/>
          <w:cs/>
          <w:lang w:eastAsia="x-none"/>
        </w:rPr>
        <w:t>ครบกำหนดชำระ</w:t>
      </w:r>
      <w:r w:rsidR="008D4DBA">
        <w:rPr>
          <w:rFonts w:eastAsia="MS Mincho" w:hint="cs"/>
          <w:spacing w:val="0"/>
          <w:cs/>
          <w:lang w:eastAsia="x-none"/>
        </w:rPr>
        <w:t>เมื่อเริ่มแรก</w:t>
      </w:r>
      <w:r w:rsidRPr="005450D5">
        <w:rPr>
          <w:rFonts w:eastAsia="MS Mincho" w:hint="cs"/>
          <w:spacing w:val="0"/>
          <w:cs/>
          <w:lang w:eastAsia="x-none"/>
        </w:rPr>
        <w:t>ในเดือน</w:t>
      </w:r>
      <w:r w:rsidR="008030F1">
        <w:rPr>
          <w:rFonts w:eastAsia="MS Mincho" w:hint="cs"/>
          <w:spacing w:val="0"/>
          <w:cs/>
          <w:lang w:eastAsia="x-none"/>
        </w:rPr>
        <w:t>พฤษภา</w:t>
      </w:r>
      <w:r w:rsidR="004135F8">
        <w:rPr>
          <w:rFonts w:eastAsia="MS Mincho" w:hint="cs"/>
          <w:spacing w:val="0"/>
          <w:cs/>
          <w:lang w:eastAsia="x-none"/>
        </w:rPr>
        <w:t>คม</w:t>
      </w:r>
      <w:r w:rsidRPr="005450D5">
        <w:rPr>
          <w:rFonts w:eastAsia="MS Mincho" w:hint="cs"/>
          <w:spacing w:val="0"/>
          <w:cs/>
          <w:lang w:eastAsia="x-none"/>
        </w:rPr>
        <w:t xml:space="preserve"> </w:t>
      </w:r>
      <w:r w:rsidRPr="005450D5">
        <w:rPr>
          <w:rFonts w:eastAsia="MS Mincho"/>
          <w:spacing w:val="0"/>
          <w:lang w:eastAsia="x-none"/>
        </w:rPr>
        <w:t>256</w:t>
      </w:r>
      <w:r>
        <w:rPr>
          <w:rFonts w:eastAsia="MS Mincho"/>
          <w:spacing w:val="0"/>
          <w:lang w:eastAsia="x-none"/>
        </w:rPr>
        <w:t>8</w:t>
      </w:r>
      <w:r w:rsidR="008030F1">
        <w:rPr>
          <w:rFonts w:eastAsia="MS Mincho" w:hint="cs"/>
          <w:spacing w:val="0"/>
          <w:cs/>
          <w:lang w:eastAsia="x-none"/>
        </w:rPr>
        <w:t xml:space="preserve"> </w:t>
      </w:r>
      <w:r w:rsidR="00A249C0">
        <w:rPr>
          <w:rFonts w:eastAsia="MS Mincho" w:hint="cs"/>
          <w:spacing w:val="0"/>
          <w:cs/>
          <w:lang w:eastAsia="x-none"/>
        </w:rPr>
        <w:t>ต่อมา</w:t>
      </w:r>
      <w:r w:rsidR="00BC3460">
        <w:rPr>
          <w:rFonts w:eastAsia="MS Mincho" w:hint="cs"/>
          <w:spacing w:val="0"/>
          <w:cs/>
          <w:lang w:eastAsia="x-none"/>
        </w:rPr>
        <w:t>บริษัทมีการต่ออายุตั๋วสัญญาใช้เงินจำนวน</w:t>
      </w:r>
      <w:r w:rsidR="008D4DBA">
        <w:rPr>
          <w:rFonts w:eastAsia="MS Mincho" w:hint="cs"/>
          <w:spacing w:val="0"/>
          <w:cs/>
          <w:lang w:eastAsia="x-none"/>
        </w:rPr>
        <w:t>เงิน</w:t>
      </w:r>
      <w:r w:rsidR="00BC3460">
        <w:rPr>
          <w:rFonts w:eastAsia="MS Mincho" w:hint="cs"/>
          <w:spacing w:val="0"/>
          <w:cs/>
          <w:lang w:eastAsia="x-none"/>
        </w:rPr>
        <w:t>เท่าเดิม</w:t>
      </w:r>
      <w:r w:rsidR="00A249C0">
        <w:rPr>
          <w:rFonts w:eastAsia="MS Mincho" w:hint="cs"/>
          <w:spacing w:val="0"/>
          <w:cs/>
          <w:lang w:eastAsia="x-none"/>
        </w:rPr>
        <w:t xml:space="preserve">ในเดือนพฤษภาคม </w:t>
      </w:r>
      <w:r w:rsidR="00A249C0">
        <w:rPr>
          <w:rFonts w:eastAsia="MS Mincho"/>
          <w:spacing w:val="0"/>
          <w:lang w:eastAsia="x-none"/>
        </w:rPr>
        <w:t xml:space="preserve">2568 </w:t>
      </w:r>
      <w:r w:rsidR="00A249C0">
        <w:rPr>
          <w:rFonts w:eastAsia="MS Mincho" w:hint="cs"/>
          <w:spacing w:val="0"/>
          <w:cs/>
          <w:lang w:eastAsia="x-none"/>
        </w:rPr>
        <w:t>โดยมีการปรับ</w:t>
      </w:r>
      <w:r w:rsidR="00BC3460">
        <w:rPr>
          <w:rFonts w:eastAsia="MS Mincho" w:hint="cs"/>
          <w:spacing w:val="0"/>
          <w:cs/>
          <w:lang w:eastAsia="x-none"/>
        </w:rPr>
        <w:t>อัตราดอกเบี้ย</w:t>
      </w:r>
      <w:r w:rsidR="00A249C0">
        <w:rPr>
          <w:rFonts w:eastAsia="MS Mincho" w:hint="cs"/>
          <w:spacing w:val="0"/>
          <w:cs/>
          <w:lang w:eastAsia="x-none"/>
        </w:rPr>
        <w:t>เป็น</w:t>
      </w:r>
      <w:r w:rsidR="00BC3460">
        <w:rPr>
          <w:rFonts w:eastAsia="MS Mincho" w:hint="cs"/>
          <w:spacing w:val="0"/>
          <w:cs/>
          <w:lang w:eastAsia="x-none"/>
        </w:rPr>
        <w:t xml:space="preserve">ร้อยละ </w:t>
      </w:r>
      <w:r w:rsidR="00BC3460">
        <w:rPr>
          <w:rFonts w:eastAsia="MS Mincho"/>
          <w:spacing w:val="0"/>
          <w:lang w:eastAsia="x-none"/>
        </w:rPr>
        <w:t>2.8</w:t>
      </w:r>
      <w:r w:rsidR="00A249C0">
        <w:rPr>
          <w:rFonts w:eastAsia="MS Mincho"/>
          <w:spacing w:val="0"/>
          <w:lang w:eastAsia="x-none"/>
        </w:rPr>
        <w:t>0</w:t>
      </w:r>
      <w:r w:rsidR="00BC3460">
        <w:rPr>
          <w:rFonts w:eastAsia="MS Mincho" w:hint="cs"/>
          <w:spacing w:val="0"/>
          <w:cs/>
          <w:lang w:eastAsia="x-none"/>
        </w:rPr>
        <w:t xml:space="preserve"> ต่อปี ตั๋วสัญญาใช้เงิน</w:t>
      </w:r>
      <w:r w:rsidR="00A249C0">
        <w:rPr>
          <w:rFonts w:eastAsia="MS Mincho" w:hint="cs"/>
          <w:spacing w:val="0"/>
          <w:cs/>
          <w:lang w:eastAsia="x-none"/>
        </w:rPr>
        <w:t>ที่ต่ออายุ</w:t>
      </w:r>
      <w:r w:rsidR="00BC3460">
        <w:rPr>
          <w:rFonts w:eastAsia="MS Mincho" w:hint="cs"/>
          <w:spacing w:val="0"/>
          <w:cs/>
          <w:lang w:eastAsia="x-none"/>
        </w:rPr>
        <w:t>ดังกล่าวจะ</w:t>
      </w:r>
      <w:r w:rsidR="00A249C0">
        <w:rPr>
          <w:rFonts w:eastAsia="MS Mincho" w:hint="cs"/>
          <w:spacing w:val="0"/>
          <w:cs/>
          <w:lang w:eastAsia="x-none"/>
        </w:rPr>
        <w:t>ครบกำหนด</w:t>
      </w:r>
      <w:r w:rsidR="008D4DBA">
        <w:rPr>
          <w:rFonts w:eastAsia="MS Mincho" w:hint="cs"/>
          <w:spacing w:val="0"/>
          <w:cs/>
          <w:lang w:eastAsia="x-none"/>
        </w:rPr>
        <w:t>ชำระ</w:t>
      </w:r>
      <w:r w:rsidR="00BC3460">
        <w:rPr>
          <w:rFonts w:eastAsia="MS Mincho" w:hint="cs"/>
          <w:spacing w:val="0"/>
          <w:cs/>
          <w:lang w:eastAsia="x-none"/>
        </w:rPr>
        <w:t>ในเดือน</w:t>
      </w:r>
      <w:r w:rsidR="00A249C0">
        <w:rPr>
          <w:rFonts w:eastAsia="MS Mincho" w:hint="cs"/>
          <w:spacing w:val="0"/>
          <w:cs/>
          <w:lang w:eastAsia="x-none"/>
        </w:rPr>
        <w:t>สิงห</w:t>
      </w:r>
      <w:r w:rsidR="00BC3460">
        <w:rPr>
          <w:rFonts w:eastAsia="MS Mincho" w:hint="cs"/>
          <w:spacing w:val="0"/>
          <w:cs/>
          <w:lang w:eastAsia="x-none"/>
        </w:rPr>
        <w:t xml:space="preserve">าคม </w:t>
      </w:r>
      <w:r w:rsidR="00BC3460">
        <w:rPr>
          <w:rFonts w:eastAsia="MS Mincho"/>
          <w:spacing w:val="0"/>
          <w:lang w:eastAsia="x-none"/>
        </w:rPr>
        <w:t>2568</w:t>
      </w:r>
    </w:p>
    <w:p w14:paraId="197964A5" w14:textId="77777777" w:rsidR="004135F8" w:rsidRDefault="004135F8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6C2CD2F7" w14:textId="56E62FD1" w:rsidR="004135F8" w:rsidRDefault="004135F8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142E78">
        <w:rPr>
          <w:rFonts w:eastAsia="MS Mincho" w:hint="cs"/>
          <w:spacing w:val="0"/>
          <w:cs/>
          <w:lang w:eastAsia="x-none"/>
        </w:rPr>
        <w:t>ในระหว่างงวด</w:t>
      </w:r>
      <w:r w:rsidRPr="009E5297">
        <w:rPr>
          <w:rFonts w:eastAsia="MS Mincho" w:hint="cs"/>
          <w:spacing w:val="0"/>
          <w:cs/>
          <w:lang w:eastAsia="x-none"/>
        </w:rPr>
        <w:t xml:space="preserve">หกเดือนสิ้นสุดวันที่ </w:t>
      </w:r>
      <w:r w:rsidRPr="009E5297">
        <w:rPr>
          <w:rFonts w:asciiTheme="majorBidi" w:eastAsia="MS Mincho" w:hAnsiTheme="majorBidi" w:cstheme="majorBidi"/>
        </w:rPr>
        <w:t xml:space="preserve">30 </w:t>
      </w:r>
      <w:r w:rsidRPr="009E5297">
        <w:rPr>
          <w:rFonts w:asciiTheme="majorBidi" w:eastAsia="MS Mincho" w:hAnsiTheme="majorBidi" w:cstheme="majorBidi" w:hint="cs"/>
          <w:cs/>
        </w:rPr>
        <w:t xml:space="preserve">มิถุนายน </w:t>
      </w:r>
      <w:r w:rsidRPr="009E5297">
        <w:rPr>
          <w:rFonts w:eastAsia="MS Mincho"/>
          <w:spacing w:val="0"/>
          <w:lang w:eastAsia="x-none"/>
        </w:rPr>
        <w:t>2568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>
        <w:rPr>
          <w:rFonts w:eastAsia="MS Mincho"/>
          <w:spacing w:val="0"/>
          <w:cs/>
          <w:lang w:eastAsia="x-none"/>
        </w:rPr>
        <w:br/>
      </w:r>
      <w:r w:rsidRPr="00142E7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>
        <w:rPr>
          <w:rFonts w:eastAsia="MS Mincho"/>
          <w:spacing w:val="0"/>
          <w:lang w:eastAsia="x-none"/>
        </w:rPr>
        <w:t>70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 xml:space="preserve">ล้านบาท โดยมีอัตราดอกเบี้ยร้อยละ </w:t>
      </w:r>
      <w:r>
        <w:rPr>
          <w:rFonts w:eastAsia="MS Mincho"/>
          <w:spacing w:val="0"/>
          <w:lang w:eastAsia="x-none"/>
        </w:rPr>
        <w:t>3.04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ตั๋วสัญญาใช้เงินดังกล่าวจะครบกำหนดชำระในเดือน</w:t>
      </w:r>
      <w:r>
        <w:rPr>
          <w:rFonts w:eastAsia="MS Mincho" w:hint="cs"/>
          <w:spacing w:val="0"/>
          <w:cs/>
          <w:lang w:eastAsia="x-none"/>
        </w:rPr>
        <w:t>กรกฎาคม</w:t>
      </w:r>
      <w:r w:rsidRPr="00142E78">
        <w:rPr>
          <w:rFonts w:eastAsia="MS Mincho" w:hint="cs"/>
          <w:spacing w:val="0"/>
          <w:cs/>
          <w:lang w:eastAsia="x-none"/>
        </w:rPr>
        <w:t xml:space="preserve"> </w:t>
      </w:r>
      <w:r w:rsidRPr="00142E78">
        <w:rPr>
          <w:rFonts w:eastAsia="MS Mincho"/>
          <w:spacing w:val="0"/>
          <w:lang w:eastAsia="x-none"/>
        </w:rPr>
        <w:t>2568</w:t>
      </w:r>
    </w:p>
    <w:p w14:paraId="71AB3A03" w14:textId="2378F9A5" w:rsidR="0091226D" w:rsidRDefault="0091226D" w:rsidP="0091226D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142E78">
        <w:rPr>
          <w:rFonts w:eastAsia="MS Mincho" w:hint="cs"/>
          <w:spacing w:val="0"/>
          <w:cs/>
          <w:lang w:eastAsia="x-none"/>
        </w:rPr>
        <w:lastRenderedPageBreak/>
        <w:t>ในระหว่างงวด</w:t>
      </w:r>
      <w:r w:rsidRPr="009E5297">
        <w:rPr>
          <w:rFonts w:eastAsia="MS Mincho" w:hint="cs"/>
          <w:spacing w:val="0"/>
          <w:cs/>
          <w:lang w:eastAsia="x-none"/>
        </w:rPr>
        <w:t xml:space="preserve">หกเดือนสิ้นสุดวันที่ </w:t>
      </w:r>
      <w:r w:rsidRPr="009E5297">
        <w:rPr>
          <w:rFonts w:asciiTheme="majorBidi" w:eastAsia="MS Mincho" w:hAnsiTheme="majorBidi" w:cstheme="majorBidi"/>
        </w:rPr>
        <w:t xml:space="preserve">30 </w:t>
      </w:r>
      <w:r w:rsidRPr="009E5297">
        <w:rPr>
          <w:rFonts w:asciiTheme="majorBidi" w:eastAsia="MS Mincho" w:hAnsiTheme="majorBidi" w:cstheme="majorBidi" w:hint="cs"/>
          <w:cs/>
        </w:rPr>
        <w:t xml:space="preserve">มิถุนายน </w:t>
      </w:r>
      <w:r w:rsidRPr="009E5297">
        <w:rPr>
          <w:rFonts w:eastAsia="MS Mincho"/>
          <w:spacing w:val="0"/>
          <w:lang w:eastAsia="x-none"/>
        </w:rPr>
        <w:t>2568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บริษัทมีเงินกู้ยืมระยะสั้นกับสถาบันการเงินแห่งหนึ่ง</w:t>
      </w:r>
      <w:r>
        <w:rPr>
          <w:rFonts w:eastAsia="MS Mincho"/>
          <w:spacing w:val="0"/>
          <w:cs/>
          <w:lang w:eastAsia="x-none"/>
        </w:rPr>
        <w:br/>
      </w:r>
      <w:r w:rsidRPr="00142E78">
        <w:rPr>
          <w:rFonts w:eastAsia="MS Mincho" w:hint="cs"/>
          <w:spacing w:val="0"/>
          <w:cs/>
          <w:lang w:eastAsia="x-none"/>
        </w:rPr>
        <w:t xml:space="preserve">ในรูปแบบของตั๋วสัญญาใช้เงินจำนวน </w:t>
      </w:r>
      <w:r>
        <w:rPr>
          <w:rFonts w:eastAsia="MS Mincho"/>
          <w:spacing w:val="0"/>
          <w:lang w:eastAsia="x-none"/>
        </w:rPr>
        <w:t>70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ล้านบาท โดยมีอัตราดอกเบี้ย</w:t>
      </w:r>
      <w:r w:rsidR="009658AB">
        <w:rPr>
          <w:rFonts w:eastAsia="MS Mincho" w:hint="cs"/>
          <w:spacing w:val="0"/>
          <w:cs/>
          <w:lang w:eastAsia="x-none"/>
        </w:rPr>
        <w:t>ร้อยละ</w:t>
      </w:r>
      <w:r w:rsidR="00BE14D4">
        <w:rPr>
          <w:rFonts w:eastAsia="MS Mincho"/>
          <w:spacing w:val="0"/>
          <w:lang w:eastAsia="x-none"/>
        </w:rPr>
        <w:t xml:space="preserve"> MMR</w:t>
      </w:r>
      <w:r w:rsidRPr="00142E78">
        <w:rPr>
          <w:rFonts w:eastAsia="MS Mincho"/>
          <w:spacing w:val="0"/>
          <w:lang w:eastAsia="x-none"/>
        </w:rPr>
        <w:t xml:space="preserve"> </w:t>
      </w:r>
      <w:r w:rsidRPr="00142E78">
        <w:rPr>
          <w:rFonts w:eastAsia="MS Mincho" w:hint="cs"/>
          <w:spacing w:val="0"/>
          <w:cs/>
          <w:lang w:eastAsia="x-none"/>
        </w:rPr>
        <w:t>ต่อปี ตั๋วสัญญาใช้เงินดังกล่าวจะครบกำหนดชำระในเดือน</w:t>
      </w:r>
      <w:r>
        <w:rPr>
          <w:rFonts w:eastAsia="MS Mincho" w:hint="cs"/>
          <w:spacing w:val="0"/>
          <w:cs/>
          <w:lang w:eastAsia="x-none"/>
        </w:rPr>
        <w:t>สิงหาคม</w:t>
      </w:r>
      <w:r w:rsidRPr="00142E78">
        <w:rPr>
          <w:rFonts w:eastAsia="MS Mincho" w:hint="cs"/>
          <w:spacing w:val="0"/>
          <w:cs/>
          <w:lang w:eastAsia="x-none"/>
        </w:rPr>
        <w:t xml:space="preserve"> </w:t>
      </w:r>
      <w:r w:rsidRPr="00142E78">
        <w:rPr>
          <w:rFonts w:eastAsia="MS Mincho"/>
          <w:spacing w:val="0"/>
          <w:lang w:eastAsia="x-none"/>
        </w:rPr>
        <w:t>2568</w:t>
      </w:r>
    </w:p>
    <w:p w14:paraId="42C0989B" w14:textId="77777777" w:rsidR="0091226D" w:rsidRDefault="0091226D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5DD4C560" w14:textId="5F5534C3" w:rsidR="00D85C6C" w:rsidRPr="00572D38" w:rsidRDefault="002D1BD2" w:rsidP="00D85C6C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</w:pPr>
      <w:bookmarkStart w:id="1" w:name="_Hlk190273837"/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บริษัททำสัญญาเงินกู้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ยืม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ระยะยาวกับสถาบันการเงินแห่งหนึ่ง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เป็น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วงเงิน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จำนวน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 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300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ล้านบาท </w:t>
      </w:r>
      <w:r w:rsidR="009658AB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โดยมี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อัตราดอกเบี้ยร้อยละ </w:t>
      </w:r>
      <w:r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4.02 </w:t>
      </w:r>
      <w:r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ต่อปี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ในระหว่างงวดหกเดือนสิ้นสุดวันที่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30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มิถุนายน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2568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บริษัท</w:t>
      </w:r>
      <w:r w:rsidR="005D3E36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มีการมี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เบิกเงินกู้ยืม</w:t>
      </w:r>
      <w:r w:rsidR="005D3E36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ระยะยาว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 xml:space="preserve">จำนวน </w:t>
      </w:r>
      <w:r w:rsidR="00D85C6C" w:rsidRPr="004B1918">
        <w:rPr>
          <w:rFonts w:ascii="Angsana New" w:eastAsia="MS Mincho" w:hAnsi="Angsana New"/>
          <w:b w:val="0"/>
          <w:bCs w:val="0"/>
          <w:spacing w:val="-6"/>
          <w:sz w:val="30"/>
          <w:szCs w:val="30"/>
          <w:lang w:val="en-US"/>
        </w:rPr>
        <w:t xml:space="preserve">100 </w:t>
      </w:r>
      <w:r w:rsidR="00D85C6C" w:rsidRPr="004B1918">
        <w:rPr>
          <w:rFonts w:ascii="Angsana New" w:eastAsia="MS Mincho" w:hAnsi="Angsana New" w:hint="cs"/>
          <w:b w:val="0"/>
          <w:bCs w:val="0"/>
          <w:spacing w:val="-6"/>
          <w:sz w:val="30"/>
          <w:szCs w:val="30"/>
          <w:cs/>
          <w:lang w:val="en-US"/>
        </w:rPr>
        <w:t>ล้านบาท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มีระยะเวลาผ่อนชำระคืนเป็นงวดๆ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เริ่มเดือนมิถุนายน 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2568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D85C6C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จนถึงเดือนพฤษภาคม </w:t>
      </w:r>
      <w:r w:rsidR="00D85C6C" w:rsidRPr="00572D38">
        <w:rPr>
          <w:rFonts w:ascii="Angsana New" w:eastAsia="MS Mincho" w:hAnsi="Angsana New"/>
          <w:b w:val="0"/>
          <w:bCs w:val="0"/>
          <w:spacing w:val="-5"/>
          <w:sz w:val="30"/>
          <w:szCs w:val="30"/>
          <w:lang w:val="en-US"/>
        </w:rPr>
        <w:t>2572</w:t>
      </w:r>
      <w:r w:rsidR="005D3E36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 xml:space="preserve"> </w:t>
      </w:r>
      <w:r w:rsidR="005D3E36" w:rsidRPr="00572D38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บริษัทเบิกเงินกู้ยืมครบตามวงเงินที่ตกลงไว้ในสัญญา</w:t>
      </w:r>
      <w:r w:rsidR="005A1CC9">
        <w:rPr>
          <w:rFonts w:ascii="Angsana New" w:eastAsia="MS Mincho" w:hAnsi="Angsana New" w:hint="cs"/>
          <w:b w:val="0"/>
          <w:bCs w:val="0"/>
          <w:spacing w:val="-5"/>
          <w:sz w:val="30"/>
          <w:szCs w:val="30"/>
          <w:cs/>
          <w:lang w:val="en-US"/>
        </w:rPr>
        <w:t>แล้ว</w:t>
      </w:r>
    </w:p>
    <w:bookmarkEnd w:id="1"/>
    <w:p w14:paraId="31246F76" w14:textId="77777777" w:rsidR="00D85C6C" w:rsidRPr="00D85C6C" w:rsidRDefault="00D85C6C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</w:p>
    <w:p w14:paraId="544FF80D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AEBE158" w14:textId="77777777" w:rsidR="0089375E" w:rsidRPr="009C526C" w:rsidRDefault="0089375E" w:rsidP="0089375E">
      <w:pPr>
        <w:rPr>
          <w:spacing w:val="0"/>
          <w:lang w:eastAsia="x-none"/>
        </w:rPr>
      </w:pPr>
    </w:p>
    <w:p w14:paraId="66309F8B" w14:textId="7AE2454E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="00AF08B9" w:rsidRPr="009E529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</w:t>
      </w:r>
      <w:r w:rsidR="005525FA" w:rsidRPr="009E529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0 </w:t>
      </w:r>
      <w:r w:rsidR="005525FA" w:rsidRPr="009E5297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มิถุนายน</w:t>
      </w:r>
      <w:r w:rsidR="00AF08B9" w:rsidRPr="009E5297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="00AF08B9" w:rsidRPr="009E5297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2568</w:t>
      </w:r>
      <w:r w:rsidR="00AF08B9" w:rsidRPr="009E5297">
        <w:rPr>
          <w:rFonts w:eastAsia="MS Mincho"/>
          <w:spacing w:val="0"/>
        </w:rPr>
        <w:t xml:space="preserve"> </w:t>
      </w:r>
      <w:r w:rsidRPr="009E5297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มีวงเงินกู้ยืมซึ่งยังมิได้เบิกใช้เป็นจำนวน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 w:rsidR="004C3721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430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(31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</w:t>
      </w:r>
      <w:r w:rsidR="00AF08B9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7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:  </w:t>
      </w:r>
      <w:r w:rsidR="008F197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770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Pr="001E19B2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cs/>
        </w:rPr>
      </w:pPr>
    </w:p>
    <w:p w14:paraId="6EC3A832" w14:textId="3C2C78FE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8</w:t>
      </w:r>
      <w:r w:rsidR="004B4E75" w:rsidRPr="009C526C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1E19B2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44CC20A8" w14:textId="539EC463" w:rsidR="00DB45EB" w:rsidRDefault="00DB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0B2123AE" w14:textId="30D05EA8" w:rsidR="004B4E75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688E62" w14:textId="77777777" w:rsidR="00572D38" w:rsidRDefault="00572D38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p w14:paraId="1149FCB3" w14:textId="77777777" w:rsidR="00572D38" w:rsidRDefault="00572D38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p w14:paraId="22445D9D" w14:textId="77777777" w:rsidR="001E19B2" w:rsidRPr="009C526C" w:rsidRDefault="001E19B2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57005F" w:rsidRPr="009C526C" w14:paraId="67108286" w14:textId="77777777" w:rsidTr="007D1712">
        <w:trPr>
          <w:tblHeader/>
        </w:trPr>
        <w:tc>
          <w:tcPr>
            <w:tcW w:w="5490" w:type="dxa"/>
          </w:tcPr>
          <w:p w14:paraId="656D391B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2A34A35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406B14FA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7005F" w:rsidRPr="009C526C" w14:paraId="34FCF19D" w14:textId="77777777" w:rsidTr="007D1712">
        <w:trPr>
          <w:tblHeader/>
        </w:trPr>
        <w:tc>
          <w:tcPr>
            <w:tcW w:w="5490" w:type="dxa"/>
          </w:tcPr>
          <w:p w14:paraId="7F6C485C" w14:textId="779B0065" w:rsidR="0057005F" w:rsidRPr="009C526C" w:rsidRDefault="0057005F" w:rsidP="00A66D3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3935"/>
              </w:tabs>
              <w:spacing w:line="240" w:lineRule="auto"/>
              <w:ind w:left="-18" w:firstLine="18"/>
              <w:rPr>
                <w:cs/>
              </w:rPr>
            </w:pPr>
            <w:r w:rsidRPr="009E5297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สำหรับงวด</w:t>
            </w:r>
            <w:r w:rsidR="00A66D3F" w:rsidRPr="009E5297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หก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9E5297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3</w:t>
            </w:r>
            <w:r w:rsidR="00A66D3F" w:rsidRPr="009E5297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0 </w:t>
            </w:r>
            <w:r w:rsidR="00A66D3F" w:rsidRPr="009E5297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มิถุนายน</w:t>
            </w:r>
          </w:p>
        </w:tc>
        <w:tc>
          <w:tcPr>
            <w:tcW w:w="275" w:type="dxa"/>
            <w:gridSpan w:val="2"/>
          </w:tcPr>
          <w:p w14:paraId="7820F10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2CB59E9" w14:textId="5B152F1A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</w:t>
            </w:r>
            <w:r w:rsidR="00AF08B9">
              <w:rPr>
                <w:bCs/>
              </w:rPr>
              <w:t>8</w:t>
            </w:r>
          </w:p>
        </w:tc>
        <w:tc>
          <w:tcPr>
            <w:tcW w:w="270" w:type="dxa"/>
          </w:tcPr>
          <w:p w14:paraId="6E44F451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665DBBDD" w14:textId="29319A46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</w:t>
            </w:r>
            <w:r w:rsidR="00AF08B9">
              <w:rPr>
                <w:bCs/>
              </w:rPr>
              <w:t>7</w:t>
            </w:r>
          </w:p>
        </w:tc>
      </w:tr>
      <w:tr w:rsidR="0057005F" w:rsidRPr="009C526C" w14:paraId="37C0A77C" w14:textId="77777777" w:rsidTr="007D1712">
        <w:trPr>
          <w:tblHeader/>
        </w:trPr>
        <w:tc>
          <w:tcPr>
            <w:tcW w:w="5490" w:type="dxa"/>
          </w:tcPr>
          <w:p w14:paraId="66CDF63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066A8DB2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40CA9B9D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57005F" w:rsidRPr="009C526C" w14:paraId="36227406" w14:textId="77777777" w:rsidTr="007D1712">
        <w:tc>
          <w:tcPr>
            <w:tcW w:w="5490" w:type="dxa"/>
            <w:vAlign w:val="bottom"/>
          </w:tcPr>
          <w:p w14:paraId="74E6048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3748AFFF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7A94945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310BAB1E" w14:textId="77777777" w:rsidR="0057005F" w:rsidRPr="009C526C" w:rsidRDefault="0057005F" w:rsidP="007E0517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7B06BC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5C3EEC" w:rsidRPr="009C526C" w14:paraId="385A88FA" w14:textId="77777777" w:rsidTr="000024A8">
        <w:tc>
          <w:tcPr>
            <w:tcW w:w="5490" w:type="dxa"/>
          </w:tcPr>
          <w:p w14:paraId="62C9EAC3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774019D9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712C7FF5" w14:textId="604899E5" w:rsidR="005C3EEC" w:rsidRPr="009C526C" w:rsidRDefault="002B2BF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1,062,489</w:t>
            </w:r>
          </w:p>
        </w:tc>
        <w:tc>
          <w:tcPr>
            <w:tcW w:w="270" w:type="dxa"/>
            <w:vAlign w:val="center"/>
          </w:tcPr>
          <w:p w14:paraId="5335CA05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519410EF" w14:textId="14646FC5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44B6F">
              <w:t>1,018,018</w:t>
            </w:r>
          </w:p>
        </w:tc>
      </w:tr>
      <w:tr w:rsidR="005C3EEC" w:rsidRPr="009C526C" w14:paraId="2566EA3E" w14:textId="77777777" w:rsidTr="000024A8">
        <w:tc>
          <w:tcPr>
            <w:tcW w:w="5490" w:type="dxa"/>
          </w:tcPr>
          <w:p w14:paraId="0445A4BB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ECD5F77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447A7" w14:textId="4D437BAA" w:rsidR="005C3EEC" w:rsidRPr="009C526C" w:rsidRDefault="002B2BF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  <w:tc>
          <w:tcPr>
            <w:tcW w:w="270" w:type="dxa"/>
            <w:vAlign w:val="center"/>
          </w:tcPr>
          <w:p w14:paraId="15CD890B" w14:textId="77777777" w:rsidR="005C3EEC" w:rsidRPr="009C526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90F2764" w14:textId="3869EB01" w:rsidR="005C3EEC" w:rsidRPr="005C3EEC" w:rsidRDefault="005C3EEC" w:rsidP="005C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C3EEC">
              <w:rPr>
                <w:b/>
                <w:bCs/>
              </w:rPr>
              <w:t>1,018,018</w:t>
            </w:r>
          </w:p>
        </w:tc>
      </w:tr>
      <w:tr w:rsidR="008F1970" w:rsidRPr="001E19B2" w14:paraId="47AAB675" w14:textId="77777777" w:rsidTr="007D1712">
        <w:tc>
          <w:tcPr>
            <w:tcW w:w="5490" w:type="dxa"/>
            <w:vAlign w:val="center"/>
          </w:tcPr>
          <w:p w14:paraId="783507DD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257BA418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1352FB79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18600C2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CD80E55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8F1970" w:rsidRPr="009C526C" w14:paraId="37414A7F" w14:textId="77777777" w:rsidTr="007D1712">
        <w:tc>
          <w:tcPr>
            <w:tcW w:w="5490" w:type="dxa"/>
            <w:vAlign w:val="bottom"/>
          </w:tcPr>
          <w:p w14:paraId="7B268FB3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163C722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3BDB15A1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ED996C1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C795F13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8F1970" w:rsidRPr="009C526C" w14:paraId="7C4BFC79" w14:textId="77777777" w:rsidTr="007D1712">
        <w:tc>
          <w:tcPr>
            <w:tcW w:w="5490" w:type="dxa"/>
          </w:tcPr>
          <w:p w14:paraId="5ED3C7DF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DA798C4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219C807B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BF9AA1B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3FF82DD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D73BBB" w:rsidRPr="009C526C" w14:paraId="11D62D85" w14:textId="77777777" w:rsidTr="007D1712">
        <w:tc>
          <w:tcPr>
            <w:tcW w:w="5490" w:type="dxa"/>
          </w:tcPr>
          <w:p w14:paraId="0A21A3E6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47995E6F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61C8A4C9" w14:textId="35B3289E" w:rsidR="00D73BBB" w:rsidRPr="009C526C" w:rsidRDefault="002B2BFC" w:rsidP="00D73BBB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2BF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798,892</w:t>
            </w:r>
          </w:p>
        </w:tc>
        <w:tc>
          <w:tcPr>
            <w:tcW w:w="270" w:type="dxa"/>
            <w:vAlign w:val="center"/>
          </w:tcPr>
          <w:p w14:paraId="69669267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1F0B5C07" w14:textId="751E3E2E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AF6F08">
              <w:t>699,776</w:t>
            </w:r>
          </w:p>
        </w:tc>
      </w:tr>
      <w:tr w:rsidR="00D73BBB" w:rsidRPr="009C526C" w14:paraId="65B967D2" w14:textId="77777777" w:rsidTr="007D1712">
        <w:tc>
          <w:tcPr>
            <w:tcW w:w="5490" w:type="dxa"/>
          </w:tcPr>
          <w:p w14:paraId="609D0AE6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B8139E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47D543C1" w14:textId="6762D74A" w:rsidR="00D73BBB" w:rsidRPr="009C526C" w:rsidRDefault="002B2BFC" w:rsidP="00D73BBB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2BF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209,014</w:t>
            </w:r>
          </w:p>
        </w:tc>
        <w:tc>
          <w:tcPr>
            <w:tcW w:w="270" w:type="dxa"/>
            <w:vAlign w:val="center"/>
          </w:tcPr>
          <w:p w14:paraId="5B951529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1599BC4" w14:textId="6D5980B0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AF6F08">
              <w:t>275,319</w:t>
            </w:r>
          </w:p>
        </w:tc>
      </w:tr>
      <w:tr w:rsidR="00D73BBB" w:rsidRPr="009C526C" w14:paraId="0477365D" w14:textId="77777777" w:rsidTr="007D1712">
        <w:tc>
          <w:tcPr>
            <w:tcW w:w="5490" w:type="dxa"/>
          </w:tcPr>
          <w:p w14:paraId="14D0D748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2ADFAAFE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90D6" w14:textId="1060118C" w:rsidR="00D73BBB" w:rsidRPr="009C526C" w:rsidRDefault="002B2BFC" w:rsidP="00D73BBB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2B2BF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54,583</w:t>
            </w:r>
          </w:p>
        </w:tc>
        <w:tc>
          <w:tcPr>
            <w:tcW w:w="270" w:type="dxa"/>
            <w:vAlign w:val="center"/>
          </w:tcPr>
          <w:p w14:paraId="27545549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88871" w14:textId="3BCAE06A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AF6F08">
              <w:t>42,923</w:t>
            </w:r>
          </w:p>
        </w:tc>
      </w:tr>
      <w:tr w:rsidR="00D73BBB" w:rsidRPr="009C526C" w14:paraId="292D39EF" w14:textId="77777777" w:rsidTr="009123CF">
        <w:tc>
          <w:tcPr>
            <w:tcW w:w="5490" w:type="dxa"/>
          </w:tcPr>
          <w:p w14:paraId="6C6D430F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6B275E9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622F01" w14:textId="06A90B1D" w:rsidR="00D73BBB" w:rsidRPr="009C526C" w:rsidRDefault="002B2BFC" w:rsidP="00D73BBB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2B2BFC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1,062,489</w:t>
            </w:r>
          </w:p>
        </w:tc>
        <w:tc>
          <w:tcPr>
            <w:tcW w:w="270" w:type="dxa"/>
            <w:vAlign w:val="center"/>
          </w:tcPr>
          <w:p w14:paraId="0CB21E85" w14:textId="77777777" w:rsidR="00D73BBB" w:rsidRPr="009C526C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99030" w14:textId="1127FF00" w:rsidR="00D73BBB" w:rsidRPr="00D73BBB" w:rsidRDefault="00D73BBB" w:rsidP="00D73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D73BBB">
              <w:rPr>
                <w:b/>
                <w:bCs/>
              </w:rPr>
              <w:t>1,018,018</w:t>
            </w:r>
          </w:p>
        </w:tc>
      </w:tr>
      <w:tr w:rsidR="008F1970" w:rsidRPr="001E19B2" w14:paraId="06820757" w14:textId="77777777" w:rsidTr="007D1712">
        <w:tc>
          <w:tcPr>
            <w:tcW w:w="5490" w:type="dxa"/>
          </w:tcPr>
          <w:p w14:paraId="47145E04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" w:type="dxa"/>
            <w:gridSpan w:val="2"/>
          </w:tcPr>
          <w:p w14:paraId="73679146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73D11C1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CDF0589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2E42C3E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8F1970" w:rsidRPr="009C526C" w14:paraId="00E39B07" w14:textId="77777777" w:rsidTr="007D1712">
        <w:tc>
          <w:tcPr>
            <w:tcW w:w="5490" w:type="dxa"/>
          </w:tcPr>
          <w:p w14:paraId="45604CA7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A698E68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E88FDFA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88443A0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2328DE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765C77" w:rsidRPr="009C526C" w14:paraId="3D79F1D8" w14:textId="77777777" w:rsidTr="007D1712">
        <w:tc>
          <w:tcPr>
            <w:tcW w:w="5490" w:type="dxa"/>
          </w:tcPr>
          <w:p w14:paraId="36BF0EDF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AAA44BF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511C407B" w14:textId="6E9DD828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957,663</w:t>
            </w:r>
          </w:p>
        </w:tc>
        <w:tc>
          <w:tcPr>
            <w:tcW w:w="270" w:type="dxa"/>
            <w:vAlign w:val="center"/>
          </w:tcPr>
          <w:p w14:paraId="43E29A81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4E2F50" w14:textId="49861092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377B50">
              <w:t>928,034</w:t>
            </w:r>
          </w:p>
        </w:tc>
      </w:tr>
      <w:tr w:rsidR="00765C77" w:rsidRPr="009C526C" w14:paraId="4A61202D" w14:textId="77777777" w:rsidTr="007D1712">
        <w:tc>
          <w:tcPr>
            <w:tcW w:w="5490" w:type="dxa"/>
          </w:tcPr>
          <w:p w14:paraId="0A3FC6E3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4BBD96A8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3497A9B" w14:textId="343B418D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100,273</w:t>
            </w:r>
          </w:p>
        </w:tc>
        <w:tc>
          <w:tcPr>
            <w:tcW w:w="270" w:type="dxa"/>
            <w:vAlign w:val="center"/>
          </w:tcPr>
          <w:p w14:paraId="74F16266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B58D7F1" w14:textId="415B3858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377B50">
              <w:t>85,979</w:t>
            </w:r>
          </w:p>
        </w:tc>
      </w:tr>
      <w:tr w:rsidR="00765C77" w:rsidRPr="009C526C" w14:paraId="4B837356" w14:textId="77777777" w:rsidTr="007D1712">
        <w:tc>
          <w:tcPr>
            <w:tcW w:w="5490" w:type="dxa"/>
          </w:tcPr>
          <w:p w14:paraId="0B1C4048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5DACD24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5FCC6C1" w14:textId="550CD2C8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3,830</w:t>
            </w:r>
          </w:p>
        </w:tc>
        <w:tc>
          <w:tcPr>
            <w:tcW w:w="270" w:type="dxa"/>
            <w:vAlign w:val="center"/>
          </w:tcPr>
          <w:p w14:paraId="0D61AA71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D459BC" w14:textId="406165B8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377B50">
              <w:t>3,279</w:t>
            </w:r>
          </w:p>
        </w:tc>
      </w:tr>
      <w:tr w:rsidR="00765C77" w:rsidRPr="009C526C" w14:paraId="4D23C042" w14:textId="77777777" w:rsidTr="007D1712">
        <w:tc>
          <w:tcPr>
            <w:tcW w:w="5490" w:type="dxa"/>
          </w:tcPr>
          <w:p w14:paraId="0CEC95C5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B3A4CC7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0608F" w14:textId="7B49863F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2B2BFC">
              <w:rPr>
                <w:rFonts w:eastAsia="Times New Roman"/>
                <w:color w:val="000000"/>
                <w:lang w:eastAsia="zh-CN"/>
              </w:rPr>
              <w:t>723</w:t>
            </w:r>
          </w:p>
        </w:tc>
        <w:tc>
          <w:tcPr>
            <w:tcW w:w="270" w:type="dxa"/>
            <w:vAlign w:val="center"/>
          </w:tcPr>
          <w:p w14:paraId="41A527F0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A01CB" w14:textId="46D3A0A9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377B50">
              <w:t>726</w:t>
            </w:r>
          </w:p>
        </w:tc>
      </w:tr>
      <w:tr w:rsidR="00765C77" w:rsidRPr="009C526C" w14:paraId="5B6DE95F" w14:textId="77777777" w:rsidTr="00024FC6">
        <w:tc>
          <w:tcPr>
            <w:tcW w:w="5490" w:type="dxa"/>
          </w:tcPr>
          <w:p w14:paraId="6F937306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06B09F39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912DE" w14:textId="797B1E2B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  <w:tc>
          <w:tcPr>
            <w:tcW w:w="270" w:type="dxa"/>
            <w:vAlign w:val="center"/>
          </w:tcPr>
          <w:p w14:paraId="62B59B39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0CBF8" w14:textId="5DAB344B" w:rsidR="00765C77" w:rsidRPr="00765C77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65C77">
              <w:rPr>
                <w:b/>
                <w:bCs/>
              </w:rPr>
              <w:t>1,018,018</w:t>
            </w:r>
          </w:p>
        </w:tc>
      </w:tr>
      <w:tr w:rsidR="008F1970" w:rsidRPr="001E19B2" w14:paraId="4398DEF3" w14:textId="77777777" w:rsidTr="007D1712">
        <w:tc>
          <w:tcPr>
            <w:tcW w:w="5490" w:type="dxa"/>
          </w:tcPr>
          <w:p w14:paraId="79EC5534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7A8D947D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4866F21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cs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462183C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488811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8F1970" w:rsidRPr="009C526C" w14:paraId="26AD50E6" w14:textId="77777777" w:rsidTr="007D1712">
        <w:tc>
          <w:tcPr>
            <w:tcW w:w="5490" w:type="dxa"/>
          </w:tcPr>
          <w:p w14:paraId="229EBA27" w14:textId="4A99044A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3E583F70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5A867A49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740E311C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5F7F0345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765C77" w:rsidRPr="009C526C" w14:paraId="2C26DC8D" w14:textId="77777777" w:rsidTr="007D1712">
        <w:tc>
          <w:tcPr>
            <w:tcW w:w="5490" w:type="dxa"/>
          </w:tcPr>
          <w:p w14:paraId="6205516F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0111ECEA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7BA7B77" w14:textId="0BBBD7FC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2B2BFC">
              <w:t>18,849</w:t>
            </w:r>
          </w:p>
        </w:tc>
        <w:tc>
          <w:tcPr>
            <w:tcW w:w="270" w:type="dxa"/>
            <w:vAlign w:val="center"/>
          </w:tcPr>
          <w:p w14:paraId="381F4F63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4354F10" w14:textId="3E1DD9FE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B858A9">
              <w:t>19,174</w:t>
            </w:r>
          </w:p>
        </w:tc>
      </w:tr>
      <w:tr w:rsidR="00765C77" w:rsidRPr="009C526C" w14:paraId="5EE866E1" w14:textId="77777777" w:rsidTr="007D1712">
        <w:tc>
          <w:tcPr>
            <w:tcW w:w="5490" w:type="dxa"/>
          </w:tcPr>
          <w:p w14:paraId="69E7C87D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C03573F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50C" w14:textId="136FFBBC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2B2BFC">
              <w:t>1,043,640</w:t>
            </w:r>
          </w:p>
        </w:tc>
        <w:tc>
          <w:tcPr>
            <w:tcW w:w="270" w:type="dxa"/>
            <w:vAlign w:val="center"/>
          </w:tcPr>
          <w:p w14:paraId="04C96C43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0415" w14:textId="4010574B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B858A9">
              <w:t>998,844</w:t>
            </w:r>
          </w:p>
        </w:tc>
      </w:tr>
      <w:tr w:rsidR="00765C77" w:rsidRPr="009C526C" w14:paraId="261494E3" w14:textId="77777777" w:rsidTr="00D502F4">
        <w:tc>
          <w:tcPr>
            <w:tcW w:w="5490" w:type="dxa"/>
          </w:tcPr>
          <w:p w14:paraId="14BFA9FF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7E95077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C09AE0" w14:textId="17375348" w:rsidR="00765C77" w:rsidRPr="009C526C" w:rsidRDefault="002B2BFC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2B2BFC">
              <w:rPr>
                <w:rFonts w:eastAsia="Times New Roman"/>
                <w:b/>
                <w:bCs/>
                <w:color w:val="000000"/>
                <w:lang w:eastAsia="zh-CN"/>
              </w:rPr>
              <w:t>1,062,489</w:t>
            </w:r>
          </w:p>
        </w:tc>
        <w:tc>
          <w:tcPr>
            <w:tcW w:w="270" w:type="dxa"/>
            <w:vAlign w:val="center"/>
          </w:tcPr>
          <w:p w14:paraId="340285AD" w14:textId="77777777" w:rsidR="00765C77" w:rsidRPr="009C526C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F12E4" w14:textId="4E662F5A" w:rsidR="00765C77" w:rsidRPr="00765C77" w:rsidRDefault="00765C77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765C77">
              <w:rPr>
                <w:b/>
                <w:bCs/>
              </w:rPr>
              <w:t>1,018,018</w:t>
            </w:r>
          </w:p>
        </w:tc>
      </w:tr>
      <w:tr w:rsidR="00572D38" w:rsidRPr="009C526C" w14:paraId="2B020F5D" w14:textId="77777777" w:rsidTr="00572D38">
        <w:tc>
          <w:tcPr>
            <w:tcW w:w="5490" w:type="dxa"/>
          </w:tcPr>
          <w:p w14:paraId="4564984D" w14:textId="77777777" w:rsidR="00572D38" w:rsidRPr="009C526C" w:rsidRDefault="00572D38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275" w:type="dxa"/>
            <w:gridSpan w:val="2"/>
          </w:tcPr>
          <w:p w14:paraId="3F33A3E8" w14:textId="77777777" w:rsidR="00572D38" w:rsidRPr="009C526C" w:rsidRDefault="00572D38" w:rsidP="00765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3BE45" w14:textId="77777777" w:rsidR="00572D38" w:rsidRPr="002B2BFC" w:rsidRDefault="00572D38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65471F60" w14:textId="77777777" w:rsidR="00572D38" w:rsidRPr="009C526C" w:rsidRDefault="00572D38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48B9C8F" w14:textId="77777777" w:rsidR="00572D38" w:rsidRPr="00765C77" w:rsidRDefault="00572D38" w:rsidP="0076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b/>
                <w:bCs/>
              </w:rPr>
            </w:pPr>
          </w:p>
        </w:tc>
      </w:tr>
      <w:tr w:rsidR="008F1970" w:rsidRPr="009C526C" w14:paraId="2D292FFF" w14:textId="77777777" w:rsidTr="00572D38">
        <w:tc>
          <w:tcPr>
            <w:tcW w:w="5490" w:type="dxa"/>
          </w:tcPr>
          <w:p w14:paraId="63880740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748B1E8E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820148A" w14:textId="6CF05EF1" w:rsidR="008F1970" w:rsidRPr="009C526C" w:rsidRDefault="002B2BFC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2B2BFC">
              <w:t>11</w:t>
            </w:r>
            <w:r w:rsidR="004A6CAD">
              <w:t>4</w:t>
            </w:r>
            <w:r w:rsidR="00647E0F">
              <w:t>,</w:t>
            </w:r>
            <w:r w:rsidR="004A6CAD">
              <w:t>50</w:t>
            </w:r>
            <w:r w:rsidR="00647E0F">
              <w:t>0</w:t>
            </w:r>
          </w:p>
        </w:tc>
        <w:tc>
          <w:tcPr>
            <w:tcW w:w="270" w:type="dxa"/>
            <w:vAlign w:val="bottom"/>
          </w:tcPr>
          <w:p w14:paraId="21C0BBCA" w14:textId="77777777" w:rsidR="008F1970" w:rsidRPr="009C526C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9F0FD0F" w14:textId="2277C8F2" w:rsidR="008F1970" w:rsidRPr="009C526C" w:rsidRDefault="00E34868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t>159,144</w:t>
            </w:r>
          </w:p>
        </w:tc>
      </w:tr>
      <w:tr w:rsidR="008F1970" w:rsidRPr="001E19B2" w14:paraId="7CEEF261" w14:textId="77777777" w:rsidTr="003B25C7">
        <w:tc>
          <w:tcPr>
            <w:tcW w:w="5490" w:type="dxa"/>
          </w:tcPr>
          <w:p w14:paraId="3802FBC9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65820F81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999BEA0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</w:p>
        </w:tc>
        <w:tc>
          <w:tcPr>
            <w:tcW w:w="270" w:type="dxa"/>
            <w:vAlign w:val="bottom"/>
          </w:tcPr>
          <w:p w14:paraId="2A32D625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B4E10FF" w14:textId="77777777" w:rsidR="008F1970" w:rsidRPr="001E19B2" w:rsidRDefault="008F1970" w:rsidP="008F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E34868" w:rsidRPr="009C526C" w14:paraId="3F691328" w14:textId="77777777" w:rsidTr="003B25C7">
        <w:tc>
          <w:tcPr>
            <w:tcW w:w="5490" w:type="dxa"/>
            <w:vAlign w:val="bottom"/>
          </w:tcPr>
          <w:p w14:paraId="0EBD4EEE" w14:textId="62168E8A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>
              <w:t>3</w:t>
            </w:r>
            <w:r w:rsidR="007C2F6B">
              <w:t xml:space="preserve">0 </w:t>
            </w:r>
            <w:r w:rsidR="007C2F6B">
              <w:rPr>
                <w:rFonts w:hint="cs"/>
                <w:cs/>
              </w:rPr>
              <w:t>มิถุนายน</w:t>
            </w:r>
            <w:r w:rsidR="00C52195">
              <w:t xml:space="preserve"> 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F89B9EF" w14:textId="77777777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1AEC584" w14:textId="647AEB5C" w:rsidR="00E34868" w:rsidRPr="009C526C" w:rsidRDefault="002B2BFC" w:rsidP="00E34868">
            <w:pPr>
              <w:ind w:right="73"/>
              <w:jc w:val="right"/>
            </w:pPr>
            <w:r w:rsidRPr="002B2BFC">
              <w:t>4,5</w:t>
            </w:r>
            <w:r w:rsidR="00CC0A17">
              <w:t>58</w:t>
            </w:r>
            <w:r w:rsidR="00294A61">
              <w:t>,</w:t>
            </w:r>
            <w:r w:rsidR="00CC0A17">
              <w:t>35</w:t>
            </w:r>
            <w:r w:rsidR="004A6CAD">
              <w:t>6</w:t>
            </w:r>
          </w:p>
        </w:tc>
        <w:tc>
          <w:tcPr>
            <w:tcW w:w="270" w:type="dxa"/>
            <w:vAlign w:val="bottom"/>
          </w:tcPr>
          <w:p w14:paraId="18DC1B91" w14:textId="77777777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F1A4F82" w14:textId="1097ED25" w:rsidR="00E34868" w:rsidRPr="00302358" w:rsidRDefault="00E34868" w:rsidP="00E3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E06A1">
              <w:t>4,4</w:t>
            </w:r>
            <w:r w:rsidR="004A6CAD">
              <w:t>83</w:t>
            </w:r>
            <w:r w:rsidRPr="005E06A1">
              <w:t>,</w:t>
            </w:r>
            <w:r w:rsidR="004A6CAD">
              <w:t>12</w:t>
            </w:r>
            <w:r w:rsidRPr="005E06A1">
              <w:t>2</w:t>
            </w:r>
          </w:p>
        </w:tc>
      </w:tr>
      <w:tr w:rsidR="00E34868" w:rsidRPr="009C526C" w14:paraId="187998A4" w14:textId="77777777" w:rsidTr="003B25C7">
        <w:tc>
          <w:tcPr>
            <w:tcW w:w="5490" w:type="dxa"/>
            <w:vAlign w:val="bottom"/>
          </w:tcPr>
          <w:p w14:paraId="3D10B2B5" w14:textId="16673EF1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 w:rsidR="007C2F6B">
              <w:t xml:space="preserve">30 </w:t>
            </w:r>
            <w:r w:rsidR="007C2F6B">
              <w:rPr>
                <w:rFonts w:hint="cs"/>
                <w:cs/>
              </w:rPr>
              <w:t>มิถุนายน</w:t>
            </w:r>
            <w:r w:rsidR="00C52195">
              <w:t xml:space="preserve"> 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44A4A70A" w14:textId="77777777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BA909F0" w14:textId="6166ED01" w:rsidR="00E34868" w:rsidRPr="009C526C" w:rsidRDefault="002B2BFC" w:rsidP="00E34868">
            <w:pPr>
              <w:ind w:right="73"/>
              <w:jc w:val="right"/>
              <w:rPr>
                <w:cs/>
              </w:rPr>
            </w:pPr>
            <w:r w:rsidRPr="002B2BFC">
              <w:t>1,4</w:t>
            </w:r>
            <w:r w:rsidR="00294A61">
              <w:t>8</w:t>
            </w:r>
            <w:r w:rsidR="00CC0A17">
              <w:t>5</w:t>
            </w:r>
            <w:r w:rsidR="00294A61">
              <w:t>,</w:t>
            </w:r>
            <w:r w:rsidR="00CC0A17">
              <w:t>91</w:t>
            </w:r>
            <w:r w:rsidR="004A6CAD">
              <w:t>2</w:t>
            </w:r>
          </w:p>
        </w:tc>
        <w:tc>
          <w:tcPr>
            <w:tcW w:w="270" w:type="dxa"/>
            <w:vAlign w:val="bottom"/>
          </w:tcPr>
          <w:p w14:paraId="1EEF3E31" w14:textId="77777777" w:rsidR="00E34868" w:rsidRPr="009C526C" w:rsidRDefault="00E34868" w:rsidP="00E3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B3196F8" w14:textId="360AE70A" w:rsidR="00E34868" w:rsidRPr="00302358" w:rsidRDefault="00E34868" w:rsidP="00E34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E06A1">
              <w:t>1,4</w:t>
            </w:r>
            <w:r w:rsidR="004A6CAD">
              <w:t>3</w:t>
            </w:r>
            <w:r w:rsidRPr="005E06A1">
              <w:t>2,</w:t>
            </w:r>
            <w:r w:rsidR="004A6CAD">
              <w:t>246</w:t>
            </w:r>
          </w:p>
        </w:tc>
      </w:tr>
    </w:tbl>
    <w:p w14:paraId="23CB9117" w14:textId="77777777" w:rsidR="0020076C" w:rsidRDefault="0020076C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</w:rPr>
      </w:pPr>
    </w:p>
    <w:p w14:paraId="798D393D" w14:textId="77777777" w:rsidR="00B838A9" w:rsidRDefault="00B838A9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</w:rPr>
      </w:pPr>
    </w:p>
    <w:p w14:paraId="6932D66E" w14:textId="44366A59" w:rsidR="002F6CBB" w:rsidRPr="00AE3BF0" w:rsidRDefault="00385223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highlight w:val="yellow"/>
          <w:cs/>
        </w:rPr>
      </w:pPr>
      <w:r w:rsidRPr="008F193E">
        <w:rPr>
          <w:b/>
          <w:bCs/>
          <w:spacing w:val="0"/>
        </w:rPr>
        <w:lastRenderedPageBreak/>
        <w:t>9</w:t>
      </w:r>
      <w:r w:rsidR="002F6CBB" w:rsidRPr="008F193E">
        <w:rPr>
          <w:b/>
          <w:bCs/>
          <w:spacing w:val="0"/>
        </w:rPr>
        <w:tab/>
      </w:r>
      <w:r w:rsidR="002F6CBB" w:rsidRPr="00971CBB">
        <w:rPr>
          <w:rFonts w:hint="cs"/>
          <w:b/>
          <w:bCs/>
          <w:spacing w:val="0"/>
          <w:cs/>
        </w:rPr>
        <w:t>เงินปันผล</w:t>
      </w:r>
    </w:p>
    <w:p w14:paraId="769AA462" w14:textId="77777777" w:rsidR="002F6CBB" w:rsidRPr="001871A5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  <w:cs/>
        </w:rPr>
      </w:pPr>
    </w:p>
    <w:p w14:paraId="2CC5A75D" w14:textId="5A4CFA8C" w:rsidR="002F6CBB" w:rsidRPr="007964C8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  <w:r w:rsidRPr="007964C8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Pr="007964C8">
        <w:rPr>
          <w:rFonts w:hint="cs"/>
          <w:spacing w:val="0"/>
        </w:rPr>
        <w:t>256</w:t>
      </w:r>
      <w:r w:rsidR="00AF08B9">
        <w:rPr>
          <w:spacing w:val="0"/>
        </w:rPr>
        <w:t>8</w:t>
      </w:r>
      <w:r w:rsidRPr="007964C8">
        <w:rPr>
          <w:rFonts w:hint="cs"/>
          <w:spacing w:val="0"/>
        </w:rPr>
        <w:t xml:space="preserve"> </w:t>
      </w:r>
      <w:r w:rsidRPr="007964C8">
        <w:rPr>
          <w:rFonts w:hint="cs"/>
          <w:spacing w:val="0"/>
          <w:cs/>
        </w:rPr>
        <w:t>มีดังนี้</w:t>
      </w:r>
    </w:p>
    <w:p w14:paraId="1D347839" w14:textId="77777777" w:rsidR="002F6CBB" w:rsidRPr="001871A5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2F6CBB" w:rsidRPr="007964C8" w14:paraId="02F4F535" w14:textId="77777777" w:rsidTr="00744CB8">
        <w:trPr>
          <w:tblHeader/>
        </w:trPr>
        <w:tc>
          <w:tcPr>
            <w:tcW w:w="2628" w:type="dxa"/>
            <w:vAlign w:val="bottom"/>
          </w:tcPr>
          <w:p w14:paraId="14C375F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90AC64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2E324C4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5AA3F78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F5B224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463EAE6C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6DB63AA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2F6CBB" w:rsidRPr="007964C8" w14:paraId="5061C7DD" w14:textId="77777777" w:rsidTr="00744CB8">
        <w:trPr>
          <w:tblHeader/>
        </w:trPr>
        <w:tc>
          <w:tcPr>
            <w:tcW w:w="2628" w:type="dxa"/>
          </w:tcPr>
          <w:p w14:paraId="0A6FB25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A18B2E1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2093505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4E7D4EC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38430A58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7EF0AFB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72916F25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AF08B9" w:rsidRPr="007964C8" w14:paraId="30359150" w14:textId="77777777" w:rsidTr="00744CB8">
        <w:trPr>
          <w:tblHeader/>
        </w:trPr>
        <w:tc>
          <w:tcPr>
            <w:tcW w:w="2628" w:type="dxa"/>
          </w:tcPr>
          <w:p w14:paraId="513F7FE1" w14:textId="02F15CAB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spacing w:val="0"/>
                <w:cs/>
              </w:rPr>
            </w:pPr>
            <w:r>
              <w:rPr>
                <w:spacing w:val="0"/>
              </w:rPr>
              <w:t xml:space="preserve">  </w:t>
            </w:r>
            <w:r w:rsidRPr="007964C8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Pr="007964C8">
              <w:rPr>
                <w:rFonts w:hint="cs"/>
                <w:spacing w:val="0"/>
              </w:rPr>
              <w:t>256</w:t>
            </w:r>
            <w:r>
              <w:rPr>
                <w:spacing w:val="0"/>
              </w:rPr>
              <w:t>7</w:t>
            </w:r>
          </w:p>
        </w:tc>
        <w:tc>
          <w:tcPr>
            <w:tcW w:w="1710" w:type="dxa"/>
          </w:tcPr>
          <w:p w14:paraId="0C19C750" w14:textId="4DB92CFC" w:rsidR="00AF08B9" w:rsidRPr="007964C8" w:rsidRDefault="0064271E" w:rsidP="00AF0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25</w:t>
            </w:r>
            <w:r w:rsidR="00AF08B9" w:rsidRPr="007964C8">
              <w:rPr>
                <w:spacing w:val="0"/>
                <w:cs/>
              </w:rPr>
              <w:t xml:space="preserve"> เมษายน </w:t>
            </w:r>
            <w:r w:rsidR="00AF08B9" w:rsidRPr="007964C8">
              <w:rPr>
                <w:spacing w:val="0"/>
              </w:rPr>
              <w:t>256</w:t>
            </w:r>
            <w:r w:rsidR="00AF08B9">
              <w:rPr>
                <w:spacing w:val="0"/>
              </w:rPr>
              <w:t>8</w:t>
            </w:r>
          </w:p>
        </w:tc>
        <w:tc>
          <w:tcPr>
            <w:tcW w:w="1710" w:type="dxa"/>
          </w:tcPr>
          <w:p w14:paraId="5400031B" w14:textId="11A66A95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  <w:r w:rsidRPr="007964C8">
              <w:rPr>
                <w:spacing w:val="0"/>
                <w:cs/>
              </w:rPr>
              <w:t xml:space="preserve">พฤษภาคม </w:t>
            </w:r>
            <w:r w:rsidRPr="007964C8">
              <w:rPr>
                <w:spacing w:val="0"/>
              </w:rPr>
              <w:t>256</w:t>
            </w:r>
            <w:r>
              <w:rPr>
                <w:spacing w:val="0"/>
              </w:rPr>
              <w:t>8</w:t>
            </w:r>
          </w:p>
        </w:tc>
        <w:tc>
          <w:tcPr>
            <w:tcW w:w="360" w:type="dxa"/>
          </w:tcPr>
          <w:p w14:paraId="1F8401BF" w14:textId="77777777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</w:tcPr>
          <w:p w14:paraId="2643B52F" w14:textId="66CB5493" w:rsidR="00AF08B9" w:rsidRPr="0064271E" w:rsidRDefault="0064271E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64271E">
              <w:rPr>
                <w:spacing w:val="0"/>
              </w:rPr>
              <w:t>0.1589</w:t>
            </w:r>
          </w:p>
        </w:tc>
        <w:tc>
          <w:tcPr>
            <w:tcW w:w="360" w:type="dxa"/>
          </w:tcPr>
          <w:p w14:paraId="0E8A99C7" w14:textId="77777777" w:rsidR="00AF08B9" w:rsidRPr="007964C8" w:rsidRDefault="00AF08B9" w:rsidP="00AF08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</w:tcPr>
          <w:p w14:paraId="763A28A1" w14:textId="5E72D94D" w:rsidR="00AF08B9" w:rsidRPr="0064271E" w:rsidRDefault="0064271E" w:rsidP="00AF08B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68.91</w:t>
            </w:r>
          </w:p>
        </w:tc>
      </w:tr>
    </w:tbl>
    <w:p w14:paraId="330CD1B1" w14:textId="77777777" w:rsidR="002F6CBB" w:rsidRPr="001871A5" w:rsidRDefault="002F6CBB" w:rsidP="005B1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</w:rPr>
      </w:pPr>
    </w:p>
    <w:p w14:paraId="12596E47" w14:textId="7F8D8962" w:rsidR="004B4E75" w:rsidRPr="009C526C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10</w:t>
      </w:r>
      <w:r w:rsidR="004B4E75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1871A5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354C1546" w14:textId="36CBCC64" w:rsidR="005609D0" w:rsidRPr="009C526C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62BCBAA5" w:rsidR="00FE3432" w:rsidRPr="001871A5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</w:p>
    <w:p w14:paraId="69767B11" w14:textId="1FC48B3C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48C0DC88" w14:textId="77777777" w:rsidR="00DC1255" w:rsidRPr="001871A5" w:rsidRDefault="00DC125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567F2FCB" w14:textId="53A4000F" w:rsidR="00913400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t>1</w:t>
      </w:r>
      <w:r w:rsidR="002F6CBB" w:rsidRPr="009C526C">
        <w:rPr>
          <w:b/>
          <w:bCs/>
          <w:spacing w:val="0"/>
        </w:rPr>
        <w:t>1</w:t>
      </w:r>
      <w:r w:rsidR="00515202" w:rsidRPr="009C526C">
        <w:rPr>
          <w:b/>
          <w:bCs/>
          <w:spacing w:val="0"/>
          <w:cs/>
          <w:lang w:val="th-TH"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0DE09E59" w14:textId="77777777" w:rsidR="001871A5" w:rsidRPr="001871A5" w:rsidRDefault="001871A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5CB67133" w:rsidR="00EA3875" w:rsidRPr="009C526C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ณ </w:t>
            </w:r>
            <w:r w:rsidRPr="009E5297">
              <w:rPr>
                <w:b/>
                <w:bCs/>
                <w:i/>
                <w:iCs/>
                <w:spacing w:val="0"/>
                <w:cs/>
              </w:rPr>
              <w:t>วันที่</w:t>
            </w:r>
            <w:r w:rsidR="00EC0B4E" w:rsidRPr="009E5297">
              <w:rPr>
                <w:b/>
                <w:bCs/>
                <w:i/>
                <w:iCs/>
                <w:spacing w:val="0"/>
              </w:rPr>
              <w:t xml:space="preserve"> </w:t>
            </w:r>
            <w:r w:rsidR="007C556A"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 xml:space="preserve">30 </w:t>
            </w:r>
            <w:r w:rsidR="007C556A" w:rsidRPr="009E529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มิถุนายน</w:t>
            </w:r>
            <w:r w:rsidR="00AF08B9" w:rsidRPr="009E5297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AF08B9" w:rsidRPr="009E5297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2568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50630F44" w:rsidR="00FD3A4C" w:rsidRPr="008A67FD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597FA96A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273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312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08E82E17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273,312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6D58CC73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อาคารและอุปกรณ์อื่น</w:t>
            </w:r>
          </w:p>
        </w:tc>
        <w:tc>
          <w:tcPr>
            <w:tcW w:w="923" w:type="pct"/>
          </w:tcPr>
          <w:p w14:paraId="3496A3F2" w14:textId="242BB26A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3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108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4727048A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</w:rPr>
              <w:t>3,108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65F59F4C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0EE27CD9" w:rsidR="00FD3A4C" w:rsidRPr="007D1712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70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130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4A5E88F6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</w:rPr>
              <w:t>70,130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4BF29D28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346</w:t>
            </w: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61B5BCB3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346,550</w:t>
            </w: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603973CB" w14:textId="77777777" w:rsidR="00294A61" w:rsidRPr="001871A5" w:rsidRDefault="00294A61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</w:rPr>
            </w:pPr>
            <w:bookmarkStart w:id="2" w:name="_Hlk40097820"/>
          </w:p>
          <w:p w14:paraId="56404A2F" w14:textId="714E344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2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318A5660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6,044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5BF949F3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6,044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4E78C272" w:rsidR="00FD3A4C" w:rsidRPr="009C526C" w:rsidRDefault="004C3721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18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4C3721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097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765787C4" w:rsidR="00FD3A4C" w:rsidRPr="004C3721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18,097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36734B6C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65,622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07917681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</w:rPr>
              <w:t>65,622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687A5B20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89,763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131B7668" w:rsidR="00FD3A4C" w:rsidRPr="008016C6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89,763</w:t>
            </w: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3AFD8E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7BC32243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1,416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3CE32D36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1,416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0F1A84C5" w:rsidR="00FD3A4C" w:rsidRPr="009C526C" w:rsidRDefault="004C3721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48,458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65A447D7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4C3721">
              <w:rPr>
                <w:rFonts w:ascii="Angsana New" w:hAnsi="Angsana New"/>
                <w:spacing w:val="0"/>
                <w:sz w:val="30"/>
                <w:szCs w:val="30"/>
              </w:rPr>
              <w:t>48,458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28B6DFB0" w:rsidR="00FD3A4C" w:rsidRPr="009C526C" w:rsidRDefault="004C3721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49,874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3179295F" w:rsidR="00FD3A4C" w:rsidRPr="009C526C" w:rsidRDefault="004C3721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4C3721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49,874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56AF386C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วันที่ </w:t>
      </w:r>
      <w:r w:rsidR="00A7136B" w:rsidRPr="009E5297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="00A7136B" w:rsidRPr="009E529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มิถุนายน</w:t>
      </w:r>
      <w:r w:rsidR="00FC61C2" w:rsidRPr="009E529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E5297">
        <w:rPr>
          <w:rFonts w:ascii="Angsana New" w:eastAsia="MS Mincho" w:hAnsi="Angsana New"/>
          <w:sz w:val="30"/>
          <w:szCs w:val="30"/>
          <w:lang w:val="en-US"/>
        </w:rPr>
        <w:t>256</w:t>
      </w:r>
      <w:r w:rsidR="00AF08B9" w:rsidRPr="009E5297">
        <w:rPr>
          <w:rFonts w:ascii="Angsana New" w:eastAsia="MS Mincho" w:hAnsi="Angsana New"/>
          <w:sz w:val="30"/>
          <w:szCs w:val="30"/>
          <w:lang w:val="en-US"/>
        </w:rPr>
        <w:t>8</w:t>
      </w:r>
      <w:r w:rsidR="00FC61C2" w:rsidRPr="009E5297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มีวงเงินสินเชื่อซึ่งยังมิได้เบิกใช้ นอกเหนือจากวงเงินกู้ยืมเป็นจำนวนรวม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 xml:space="preserve"> </w:t>
      </w:r>
      <w:r w:rsidR="004C3721">
        <w:rPr>
          <w:rFonts w:ascii="Angsana New" w:hAnsi="Angsana New"/>
          <w:spacing w:val="0"/>
          <w:sz w:val="30"/>
          <w:szCs w:val="30"/>
          <w:lang w:val="en-US" w:bidi="th-TH"/>
        </w:rPr>
        <w:t>220.54</w:t>
      </w:r>
      <w:r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4C3721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AF08B9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7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>:</w:t>
      </w:r>
      <w:r w:rsidR="008F1970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120.95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8842AA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8842AA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 xml:space="preserve">และ </w:t>
      </w:r>
      <w:r w:rsidR="008842AA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 xml:space="preserve">3 </w:t>
      </w:r>
      <w:r w:rsidR="008842AA">
        <w:rPr>
          <w:rFonts w:ascii="Angsana New" w:hAnsi="Angsana New" w:hint="cs"/>
          <w:i/>
          <w:iCs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43A07376" w14:textId="77777777" w:rsidR="00AC6C5D" w:rsidRPr="00AC6C5D" w:rsidRDefault="00AC6C5D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64BAEB09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A7136B" w:rsidRPr="009E5297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30 </w:t>
      </w:r>
      <w:r w:rsidR="00A7136B" w:rsidRPr="009E529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AF08B9" w:rsidRPr="009E5297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AF08B9" w:rsidRPr="009E5297">
        <w:rPr>
          <w:rFonts w:ascii="Angsana New" w:eastAsia="MS Mincho" w:hAnsi="Angsana New"/>
          <w:sz w:val="30"/>
          <w:szCs w:val="30"/>
          <w:lang w:val="en-US"/>
        </w:rPr>
        <w:t>2568</w:t>
      </w:r>
      <w:r w:rsidR="00AF08B9" w:rsidRPr="009C526C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77777777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1ADD64E2" w14:textId="09AC9AF0" w:rsidR="00DD1892" w:rsidRPr="009F363D" w:rsidRDefault="00DD1892" w:rsidP="009F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spacing w:val="0"/>
          <w:rtl/>
        </w:rPr>
      </w:pPr>
      <w:r w:rsidRPr="009C526C">
        <w:rPr>
          <w:b/>
          <w:bCs/>
          <w:i/>
          <w:iCs/>
          <w:spacing w:val="0"/>
          <w:cs/>
        </w:rPr>
        <w:t>สัญญาบริการ</w:t>
      </w:r>
    </w:p>
    <w:p w14:paraId="3A73F3AA" w14:textId="77777777" w:rsidR="00DD1892" w:rsidRPr="001871A5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680FF867" w14:textId="5C6482CE" w:rsidR="007A577C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1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 xml:space="preserve">ถึง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>ปี</w:t>
      </w:r>
      <w:bookmarkStart w:id="3" w:name="_Hlk85999046"/>
    </w:p>
    <w:p w14:paraId="7EEB51EA" w14:textId="77777777" w:rsidR="00FC4E78" w:rsidRDefault="00FC4E78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32396FBF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bookmarkStart w:id="4" w:name="_Hlk165562470"/>
      <w:bookmarkStart w:id="5" w:name="_Hlk180755605"/>
      <w:r>
        <w:rPr>
          <w:b/>
          <w:bCs/>
          <w:spacing w:val="0"/>
        </w:rPr>
        <w:br w:type="page"/>
      </w:r>
    </w:p>
    <w:p w14:paraId="1AD33D9D" w14:textId="5AC427D8" w:rsidR="00271CF5" w:rsidRPr="009C526C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D74373">
        <w:rPr>
          <w:b/>
          <w:bCs/>
          <w:spacing w:val="0"/>
        </w:rPr>
        <w:lastRenderedPageBreak/>
        <w:t>1</w:t>
      </w:r>
      <w:r w:rsidR="002F6CBB" w:rsidRPr="00D74373">
        <w:rPr>
          <w:b/>
          <w:bCs/>
          <w:spacing w:val="0"/>
        </w:rPr>
        <w:t>2</w:t>
      </w:r>
      <w:r w:rsidR="00515202" w:rsidRPr="00D74373">
        <w:rPr>
          <w:b/>
          <w:bCs/>
          <w:spacing w:val="0"/>
          <w:cs/>
        </w:rPr>
        <w:tab/>
      </w:r>
      <w:r w:rsidR="00271CF5" w:rsidRPr="00D74373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9C526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lang w:val="en-US"/>
        </w:rPr>
      </w:pPr>
    </w:p>
    <w:bookmarkEnd w:id="3"/>
    <w:p w14:paraId="43CA685C" w14:textId="0DB5F1B7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ในปี </w:t>
      </w:r>
      <w:r w:rsidR="00903A1C" w:rsidRPr="009C526C">
        <w:rPr>
          <w:rFonts w:hint="cs"/>
          <w:spacing w:val="0"/>
        </w:rPr>
        <w:t>2554</w:t>
      </w:r>
      <w:r w:rsidRPr="009C526C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ปี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C526C">
        <w:rPr>
          <w:rFonts w:hint="cs"/>
          <w:spacing w:val="0"/>
        </w:rPr>
        <w:t>2549</w:t>
      </w:r>
      <w:r w:rsidRPr="009C526C">
        <w:rPr>
          <w:rFonts w:hint="cs"/>
          <w:spacing w:val="0"/>
          <w:cs/>
        </w:rPr>
        <w:t xml:space="preserve"> (</w:t>
      </w:r>
      <w:r w:rsidRPr="009C526C">
        <w:rPr>
          <w:rFonts w:hint="cs"/>
          <w:spacing w:val="0"/>
        </w:rPr>
        <w:t>“</w:t>
      </w:r>
      <w:r w:rsidRPr="009C526C">
        <w:rPr>
          <w:rFonts w:hint="cs"/>
          <w:spacing w:val="0"/>
          <w:cs/>
        </w:rPr>
        <w:t>ประกาศไอซี</w:t>
      </w:r>
      <w:r w:rsidRPr="009C526C">
        <w:rPr>
          <w:rFonts w:hint="cs"/>
          <w:spacing w:val="0"/>
        </w:rPr>
        <w:t xml:space="preserve">”) </w:t>
      </w:r>
      <w:r w:rsidRPr="009C526C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C526C">
        <w:rPr>
          <w:rFonts w:hint="cs"/>
          <w:spacing w:val="0"/>
        </w:rPr>
        <w:t>10</w:t>
      </w:r>
      <w:r w:rsidRPr="009C526C">
        <w:rPr>
          <w:rFonts w:hint="cs"/>
          <w:spacing w:val="0"/>
          <w:cs/>
        </w:rPr>
        <w:t xml:space="preserve"> ปี 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9C526C">
        <w:rPr>
          <w:rFonts w:hint="cs"/>
          <w:spacing w:val="0"/>
        </w:rPr>
        <w:t>cost-based basis) (</w:t>
      </w:r>
      <w:r w:rsidRPr="009C526C">
        <w:rPr>
          <w:rFonts w:hint="cs"/>
          <w:spacing w:val="0"/>
          <w:cs/>
        </w:rPr>
        <w:t xml:space="preserve">ประกาศไอซีข้อ </w:t>
      </w:r>
      <w:r w:rsidR="00903A1C" w:rsidRPr="009C526C">
        <w:rPr>
          <w:rFonts w:hint="cs"/>
          <w:spacing w:val="0"/>
        </w:rPr>
        <w:t>19</w:t>
      </w:r>
      <w:r w:rsidRPr="009C526C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C526C">
        <w:rPr>
          <w:rFonts w:hint="cs"/>
          <w:spacing w:val="0"/>
        </w:rPr>
        <w:t>20</w:t>
      </w:r>
      <w:r w:rsidRPr="009C526C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C526C">
        <w:rPr>
          <w:rFonts w:hint="cs"/>
          <w:spacing w:val="0"/>
        </w:rPr>
        <w:t>90</w:t>
      </w:r>
      <w:r w:rsidRPr="009C526C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6A5FD46A" w14:textId="77777777" w:rsidR="00FC4E78" w:rsidRPr="009C526C" w:rsidRDefault="00FC4E78" w:rsidP="00FC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47CE82C0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47126A83" w14:textId="6080C9E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9C526C">
        <w:rPr>
          <w:spacing w:val="0"/>
        </w:rPr>
        <w:br/>
      </w:r>
      <w:r w:rsidRPr="009C526C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C526C">
        <w:rPr>
          <w:rFonts w:hint="cs"/>
          <w:spacing w:val="0"/>
        </w:rPr>
        <w:t>15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69A71A2" w14:textId="77777777" w:rsidR="0029714C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C526C">
        <w:rPr>
          <w:rFonts w:hint="cs"/>
          <w:spacing w:val="0"/>
        </w:rPr>
        <w:t>39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>%</w:t>
      </w:r>
      <w:r w:rsidRPr="009C526C">
        <w:rPr>
          <w:rFonts w:hint="cs"/>
          <w:spacing w:val="0"/>
          <w:cs/>
        </w:rPr>
        <w:t xml:space="preserve"> ต่อปีของต้นเงิน</w:t>
      </w:r>
      <w:r w:rsidR="00131668" w:rsidRPr="009C526C">
        <w:rPr>
          <w:rFonts w:hint="cs"/>
          <w:spacing w:val="0"/>
          <w:cs/>
        </w:rPr>
        <w:t xml:space="preserve"> </w:t>
      </w:r>
      <w:r w:rsidR="00903A1C" w:rsidRPr="009C526C">
        <w:rPr>
          <w:rFonts w:hint="cs"/>
          <w:spacing w:val="0"/>
        </w:rPr>
        <w:t>36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ล้านบาท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C526C">
        <w:rPr>
          <w:rFonts w:hint="cs"/>
          <w:spacing w:val="0"/>
        </w:rPr>
        <w:t>24</w:t>
      </w:r>
      <w:r w:rsidRPr="009C526C">
        <w:rPr>
          <w:rFonts w:hint="cs"/>
          <w:spacing w:val="0"/>
          <w:cs/>
        </w:rPr>
        <w:t xml:space="preserve"> กรกฎาคม </w:t>
      </w:r>
      <w:r w:rsidR="00903A1C" w:rsidRPr="009C526C">
        <w:rPr>
          <w:rFonts w:hint="cs"/>
          <w:spacing w:val="0"/>
        </w:rPr>
        <w:t>2556</w:t>
      </w:r>
      <w:r w:rsidRPr="009C526C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0909168C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7DCED272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587AE5CD" w:rsidR="00B729A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9C526C">
        <w:rPr>
          <w:rFonts w:hint="cs"/>
          <w:spacing w:val="0"/>
          <w:cs/>
        </w:rPr>
        <w:t>น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331F9D39" w14:textId="37AD6298" w:rsidR="00AC6C5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9C526C">
        <w:rPr>
          <w:rFonts w:hint="cs"/>
          <w:spacing w:val="0"/>
          <w:cs/>
        </w:rPr>
        <w:t xml:space="preserve"> 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C526C">
        <w:rPr>
          <w:rFonts w:hint="cs"/>
          <w:spacing w:val="0"/>
        </w:rPr>
        <w:t>29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4"/>
    </w:p>
    <w:p w14:paraId="15BED301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  <w:cs/>
        </w:rPr>
      </w:pPr>
    </w:p>
    <w:p w14:paraId="0F9D849B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026C4B9D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26</w:t>
      </w:r>
      <w:r w:rsidRPr="009C526C">
        <w:rPr>
          <w:rFonts w:hint="cs"/>
          <w:spacing w:val="0"/>
          <w:cs/>
        </w:rPr>
        <w:t xml:space="preserve"> มิถุนายน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C526C">
        <w:rPr>
          <w:rFonts w:hint="cs"/>
          <w:spacing w:val="0"/>
        </w:rPr>
        <w:t>13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ซึ่งศาลปกครองกลาง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9C526C">
        <w:rPr>
          <w:rFonts w:hint="cs"/>
          <w:spacing w:val="0"/>
          <w:cs/>
        </w:rPr>
        <w:t xml:space="preserve">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กลางได้มีคำสั่งกำหนดให้วันที่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30</w:t>
      </w:r>
      <w:r w:rsidRPr="009C526C">
        <w:rPr>
          <w:rFonts w:hint="cs"/>
          <w:spacing w:val="0"/>
          <w:cs/>
        </w:rPr>
        <w:t xml:space="preserve"> มีนาคม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2561</w:t>
      </w:r>
      <w:r w:rsidRPr="009C526C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9C526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31</w:t>
      </w:r>
      <w:r w:rsidRPr="009C526C">
        <w:rPr>
          <w:rFonts w:hint="cs"/>
          <w:spacing w:val="0"/>
          <w:cs/>
        </w:rPr>
        <w:t xml:space="preserve"> กรกฎาคม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ต่อปีของเงินต้นจำนวน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แล้วเป็นจำนวน </w:t>
      </w:r>
      <w:r w:rsidR="00903A1C" w:rsidRPr="009C526C">
        <w:rPr>
          <w:rFonts w:hint="cs"/>
          <w:spacing w:val="0"/>
        </w:rPr>
        <w:t>16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ในวันที่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2562</w:t>
      </w:r>
    </w:p>
    <w:p w14:paraId="5FE4BFE7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9C526C">
        <w:rPr>
          <w:spacing w:val="0"/>
          <w:cs/>
        </w:rPr>
        <w:br/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17</w:t>
      </w:r>
      <w:r w:rsidRPr="009C526C">
        <w:rPr>
          <w:rFonts w:hint="cs"/>
          <w:spacing w:val="0"/>
          <w:cs/>
        </w:rPr>
        <w:t xml:space="preserve"> ธันวาคม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="004B5DD0" w:rsidRPr="009C526C">
        <w:rPr>
          <w:rFonts w:hint="cs"/>
          <w:spacing w:val="0"/>
          <w:cs/>
        </w:rPr>
        <w:t xml:space="preserve"> </w:t>
      </w:r>
      <w:r w:rsidRPr="009C526C">
        <w:rPr>
          <w:rFonts w:hint="cs"/>
          <w:spacing w:val="0"/>
          <w:cs/>
        </w:rPr>
        <w:t>โดย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3FE9B0C1" w14:textId="5CD68F5B" w:rsidR="00C96F23" w:rsidRPr="008842AA" w:rsidRDefault="00B729AD" w:rsidP="0088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  <w:cs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5A3DA2" w:rsidRPr="009C526C">
        <w:rPr>
          <w:spacing w:val="0"/>
        </w:rPr>
        <w:t>3</w:t>
      </w:r>
      <w:r w:rsidR="009F5A96">
        <w:rPr>
          <w:spacing w:val="0"/>
        </w:rPr>
        <w:t>0</w:t>
      </w:r>
      <w:r w:rsidR="005A3DA2" w:rsidRPr="009C526C">
        <w:rPr>
          <w:spacing w:val="0"/>
        </w:rPr>
        <w:t xml:space="preserve"> </w:t>
      </w:r>
      <w:r w:rsidR="009F5A96">
        <w:rPr>
          <w:rFonts w:hint="cs"/>
          <w:spacing w:val="0"/>
          <w:cs/>
        </w:rPr>
        <w:t>มิถุนายน</w:t>
      </w:r>
      <w:r w:rsidR="00C52195">
        <w:rPr>
          <w:spacing w:val="0"/>
        </w:rPr>
        <w:t xml:space="preserve"> 2568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C7353A" w:rsidRPr="009C526C">
        <w:rPr>
          <w:spacing w:val="0"/>
        </w:rPr>
        <w:t>0.</w:t>
      </w:r>
      <w:r w:rsidR="007E166B" w:rsidRPr="009C526C">
        <w:rPr>
          <w:spacing w:val="0"/>
        </w:rPr>
        <w:t>0</w:t>
      </w:r>
      <w:r w:rsidR="00C7353A" w:rsidRPr="009C526C">
        <w:rPr>
          <w:spacing w:val="0"/>
        </w:rPr>
        <w:t>5</w:t>
      </w:r>
      <w:r w:rsidRPr="009C526C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  <w:bookmarkEnd w:id="5"/>
    </w:p>
    <w:sectPr w:rsidR="00C96F23" w:rsidRPr="008842AA" w:rsidSect="00C0178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16AC" w14:textId="77777777" w:rsidR="00197961" w:rsidRDefault="00197961" w:rsidP="00900EE2">
      <w:r>
        <w:separator/>
      </w:r>
    </w:p>
  </w:endnote>
  <w:endnote w:type="continuationSeparator" w:id="0">
    <w:p w14:paraId="139CA173" w14:textId="77777777" w:rsidR="00197961" w:rsidRDefault="00197961" w:rsidP="00900EE2">
      <w:r>
        <w:continuationSeparator/>
      </w:r>
    </w:p>
  </w:endnote>
  <w:endnote w:type="continuationNotice" w:id="1">
    <w:p w14:paraId="10C30EB5" w14:textId="77777777" w:rsidR="00197961" w:rsidRDefault="001979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11996EF0" w:rsidR="00F06F54" w:rsidRPr="00C0178C" w:rsidRDefault="00C0178C">
    <w:pPr>
      <w:pStyle w:val="Footer"/>
      <w:jc w:val="center"/>
      <w:rPr>
        <w:noProof/>
        <w:lang w:val="en-US"/>
      </w:rPr>
    </w:pPr>
    <w:r w:rsidRPr="00C0178C">
      <w:rPr>
        <w:noProof/>
        <w:lang w:val="en-US"/>
      </w:rPr>
      <w:fldChar w:fldCharType="begin"/>
    </w:r>
    <w:r w:rsidRPr="00C0178C">
      <w:rPr>
        <w:noProof/>
        <w:lang w:val="en-US"/>
      </w:rPr>
      <w:instrText xml:space="preserve"> PAGE   \* MERGEFORMAT </w:instrText>
    </w:r>
    <w:r w:rsidRPr="00C0178C">
      <w:rPr>
        <w:noProof/>
        <w:lang w:val="en-US"/>
      </w:rPr>
      <w:fldChar w:fldCharType="separate"/>
    </w:r>
    <w:r w:rsidRPr="00C0178C">
      <w:rPr>
        <w:noProof/>
        <w:lang w:val="en-US"/>
      </w:rPr>
      <w:t>1</w:t>
    </w:r>
    <w:r w:rsidRPr="00C0178C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1A44D" w14:textId="77777777" w:rsidR="00197961" w:rsidRDefault="00197961" w:rsidP="00900EE2">
      <w:r>
        <w:separator/>
      </w:r>
    </w:p>
  </w:footnote>
  <w:footnote w:type="continuationSeparator" w:id="0">
    <w:p w14:paraId="763AD42A" w14:textId="77777777" w:rsidR="00197961" w:rsidRDefault="00197961" w:rsidP="00900EE2">
      <w:r>
        <w:continuationSeparator/>
      </w:r>
    </w:p>
  </w:footnote>
  <w:footnote w:type="continuationNotice" w:id="1">
    <w:p w14:paraId="3E10E6F1" w14:textId="77777777" w:rsidR="00197961" w:rsidRDefault="001979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F8EE" w14:textId="77777777" w:rsidR="00F06F54" w:rsidRPr="004D5C63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4D5C63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678EF387" w14:textId="5724C4BD" w:rsidR="00121FCB" w:rsidRPr="0002526B" w:rsidRDefault="00121FCB" w:rsidP="00121FC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F050B3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และหกเดือนสิ้นสุด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="00F050B3">
      <w:rPr>
        <w:rFonts w:ascii="Angsana New" w:hAnsi="Angsana New"/>
        <w:sz w:val="32"/>
        <w:szCs w:val="32"/>
        <w:lang w:val="en-US" w:bidi="th-TH"/>
      </w:rPr>
      <w:t>30</w:t>
    </w:r>
    <w:r w:rsidR="00F050B3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F050B3" w:rsidRPr="0069377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AF08B9">
      <w:rPr>
        <w:rFonts w:ascii="Angsana New" w:hAnsi="Angsana New"/>
        <w:sz w:val="32"/>
        <w:szCs w:val="32"/>
        <w:lang w:val="en-US" w:bidi="th-TH"/>
      </w:rPr>
      <w:t>8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63076A"/>
    <w:multiLevelType w:val="hybridMultilevel"/>
    <w:tmpl w:val="C82E303A"/>
    <w:lvl w:ilvl="0" w:tplc="09C29B7E">
      <w:numFmt w:val="bullet"/>
      <w:lvlText w:val="-"/>
      <w:lvlJc w:val="left"/>
      <w:pPr>
        <w:ind w:left="10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67A90"/>
    <w:multiLevelType w:val="hybridMultilevel"/>
    <w:tmpl w:val="8F867718"/>
    <w:lvl w:ilvl="0" w:tplc="F28EF6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8"/>
  </w:num>
  <w:num w:numId="12" w16cid:durableId="902909241">
    <w:abstractNumId w:val="15"/>
  </w:num>
  <w:num w:numId="13" w16cid:durableId="1786465772">
    <w:abstractNumId w:val="30"/>
  </w:num>
  <w:num w:numId="14" w16cid:durableId="1399396384">
    <w:abstractNumId w:val="16"/>
  </w:num>
  <w:num w:numId="15" w16cid:durableId="241068622">
    <w:abstractNumId w:val="19"/>
  </w:num>
  <w:num w:numId="16" w16cid:durableId="756443333">
    <w:abstractNumId w:val="32"/>
  </w:num>
  <w:num w:numId="17" w16cid:durableId="1753235369">
    <w:abstractNumId w:val="12"/>
  </w:num>
  <w:num w:numId="18" w16cid:durableId="15576605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31"/>
  </w:num>
  <w:num w:numId="21" w16cid:durableId="660235218">
    <w:abstractNumId w:val="23"/>
  </w:num>
  <w:num w:numId="22" w16cid:durableId="1391539038">
    <w:abstractNumId w:val="24"/>
  </w:num>
  <w:num w:numId="23" w16cid:durableId="1027607344">
    <w:abstractNumId w:val="17"/>
  </w:num>
  <w:num w:numId="24" w16cid:durableId="1503544196">
    <w:abstractNumId w:val="22"/>
  </w:num>
  <w:num w:numId="25" w16cid:durableId="310797609">
    <w:abstractNumId w:val="21"/>
  </w:num>
  <w:num w:numId="26" w16cid:durableId="1534077416">
    <w:abstractNumId w:val="13"/>
  </w:num>
  <w:num w:numId="27" w16cid:durableId="1056512002">
    <w:abstractNumId w:val="20"/>
  </w:num>
  <w:num w:numId="28" w16cid:durableId="1148549509">
    <w:abstractNumId w:val="24"/>
  </w:num>
  <w:num w:numId="29" w16cid:durableId="1527216027">
    <w:abstractNumId w:val="11"/>
  </w:num>
  <w:num w:numId="30" w16cid:durableId="550069650">
    <w:abstractNumId w:val="25"/>
  </w:num>
  <w:num w:numId="31" w16cid:durableId="1814639401">
    <w:abstractNumId w:val="34"/>
  </w:num>
  <w:num w:numId="32" w16cid:durableId="861116">
    <w:abstractNumId w:val="28"/>
  </w:num>
  <w:num w:numId="33" w16cid:durableId="261838128">
    <w:abstractNumId w:val="33"/>
  </w:num>
  <w:num w:numId="34" w16cid:durableId="1909461230">
    <w:abstractNumId w:val="31"/>
  </w:num>
  <w:num w:numId="35" w16cid:durableId="685711535">
    <w:abstractNumId w:val="23"/>
  </w:num>
  <w:num w:numId="36" w16cid:durableId="186531429">
    <w:abstractNumId w:val="17"/>
  </w:num>
  <w:num w:numId="37" w16cid:durableId="50887743">
    <w:abstractNumId w:val="22"/>
  </w:num>
  <w:num w:numId="38" w16cid:durableId="181632117">
    <w:abstractNumId w:val="26"/>
  </w:num>
  <w:num w:numId="39" w16cid:durableId="374356992">
    <w:abstractNumId w:val="27"/>
  </w:num>
  <w:num w:numId="40" w16cid:durableId="121716530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4C8F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1C6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077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28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223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547"/>
    <w:rsid w:val="000359E4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05F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79D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72C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30AE"/>
    <w:rsid w:val="000B3606"/>
    <w:rsid w:val="000B36E3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352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5FDE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A2C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E1E"/>
    <w:rsid w:val="00120FF3"/>
    <w:rsid w:val="0012107D"/>
    <w:rsid w:val="001217BA"/>
    <w:rsid w:val="00121B3C"/>
    <w:rsid w:val="00121FCB"/>
    <w:rsid w:val="0012201F"/>
    <w:rsid w:val="001221E7"/>
    <w:rsid w:val="001224A7"/>
    <w:rsid w:val="001229B2"/>
    <w:rsid w:val="00122C0A"/>
    <w:rsid w:val="00122D2C"/>
    <w:rsid w:val="00122FF9"/>
    <w:rsid w:val="0012315E"/>
    <w:rsid w:val="00123167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482F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468"/>
    <w:rsid w:val="00147506"/>
    <w:rsid w:val="001477AD"/>
    <w:rsid w:val="00147858"/>
    <w:rsid w:val="00147C86"/>
    <w:rsid w:val="0015018A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295"/>
    <w:rsid w:val="00153553"/>
    <w:rsid w:val="0015358B"/>
    <w:rsid w:val="00153830"/>
    <w:rsid w:val="00153A50"/>
    <w:rsid w:val="00153A79"/>
    <w:rsid w:val="00153BFE"/>
    <w:rsid w:val="00153C82"/>
    <w:rsid w:val="001540AA"/>
    <w:rsid w:val="00154108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2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1A5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56"/>
    <w:rsid w:val="00196DF5"/>
    <w:rsid w:val="00197685"/>
    <w:rsid w:val="00197961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910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704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AA9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5A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522"/>
    <w:rsid w:val="001E0744"/>
    <w:rsid w:val="001E0A58"/>
    <w:rsid w:val="001E0BD5"/>
    <w:rsid w:val="001E11A9"/>
    <w:rsid w:val="001E131F"/>
    <w:rsid w:val="001E13E0"/>
    <w:rsid w:val="001E1706"/>
    <w:rsid w:val="001E1776"/>
    <w:rsid w:val="001E18AE"/>
    <w:rsid w:val="001E18EA"/>
    <w:rsid w:val="001E19A1"/>
    <w:rsid w:val="001E19B2"/>
    <w:rsid w:val="001E19CE"/>
    <w:rsid w:val="001E1A5D"/>
    <w:rsid w:val="001E1AEC"/>
    <w:rsid w:val="001E1C96"/>
    <w:rsid w:val="001E1E02"/>
    <w:rsid w:val="001E1FA4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76C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3E2C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0B2"/>
    <w:rsid w:val="002064F5"/>
    <w:rsid w:val="002065D8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8A0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1C0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8C2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DB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86A"/>
    <w:rsid w:val="002618E0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A61"/>
    <w:rsid w:val="00294EB0"/>
    <w:rsid w:val="0029549E"/>
    <w:rsid w:val="00295555"/>
    <w:rsid w:val="00295ACD"/>
    <w:rsid w:val="00295B70"/>
    <w:rsid w:val="00295E76"/>
    <w:rsid w:val="00296390"/>
    <w:rsid w:val="00296B2D"/>
    <w:rsid w:val="00296D2A"/>
    <w:rsid w:val="0029714C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BFC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D2"/>
    <w:rsid w:val="002D1BF0"/>
    <w:rsid w:val="002D1D78"/>
    <w:rsid w:val="002D1F48"/>
    <w:rsid w:val="002D1FEB"/>
    <w:rsid w:val="002D2014"/>
    <w:rsid w:val="002D2218"/>
    <w:rsid w:val="002D25E2"/>
    <w:rsid w:val="002D2675"/>
    <w:rsid w:val="002D269F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D3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647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6E"/>
    <w:rsid w:val="002F5EBE"/>
    <w:rsid w:val="002F60A5"/>
    <w:rsid w:val="002F624F"/>
    <w:rsid w:val="002F62A2"/>
    <w:rsid w:val="002F62DA"/>
    <w:rsid w:val="002F63D4"/>
    <w:rsid w:val="002F6919"/>
    <w:rsid w:val="002F6BEA"/>
    <w:rsid w:val="002F6CBB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4F8"/>
    <w:rsid w:val="003017D0"/>
    <w:rsid w:val="00301A44"/>
    <w:rsid w:val="00301B58"/>
    <w:rsid w:val="00301C58"/>
    <w:rsid w:val="00302124"/>
    <w:rsid w:val="00302358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9E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483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23"/>
    <w:rsid w:val="00344C5B"/>
    <w:rsid w:val="00344E29"/>
    <w:rsid w:val="00344E54"/>
    <w:rsid w:val="00345032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165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2C9C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269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52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7C5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88E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40E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BFD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E05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5F8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54"/>
    <w:rsid w:val="00416B7C"/>
    <w:rsid w:val="00416EF7"/>
    <w:rsid w:val="00417411"/>
    <w:rsid w:val="0041742F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42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948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794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488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CD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072B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DFF"/>
    <w:rsid w:val="004A4EFF"/>
    <w:rsid w:val="004A51B8"/>
    <w:rsid w:val="004A51E9"/>
    <w:rsid w:val="004A5AE5"/>
    <w:rsid w:val="004A5DDE"/>
    <w:rsid w:val="004A6A14"/>
    <w:rsid w:val="004A6CAD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918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2F3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DD0"/>
    <w:rsid w:val="004B5DF2"/>
    <w:rsid w:val="004B5F43"/>
    <w:rsid w:val="004B5F66"/>
    <w:rsid w:val="004B60F2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8EF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A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721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AB2"/>
    <w:rsid w:val="004C6B3D"/>
    <w:rsid w:val="004C6CD4"/>
    <w:rsid w:val="004C6E78"/>
    <w:rsid w:val="004C747A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144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93A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4E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0C2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12E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0D5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5FA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20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293B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5F"/>
    <w:rsid w:val="005700CD"/>
    <w:rsid w:val="0057022E"/>
    <w:rsid w:val="005703A0"/>
    <w:rsid w:val="005708F5"/>
    <w:rsid w:val="005709CF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38"/>
    <w:rsid w:val="00572D6F"/>
    <w:rsid w:val="00573040"/>
    <w:rsid w:val="005730A6"/>
    <w:rsid w:val="0057316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41"/>
    <w:rsid w:val="00577FCD"/>
    <w:rsid w:val="00577FEC"/>
    <w:rsid w:val="005803BC"/>
    <w:rsid w:val="00580446"/>
    <w:rsid w:val="00580AE7"/>
    <w:rsid w:val="00580FB6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ADE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6C2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C9"/>
    <w:rsid w:val="005A1CEC"/>
    <w:rsid w:val="005A1F1D"/>
    <w:rsid w:val="005A2319"/>
    <w:rsid w:val="005A2C8F"/>
    <w:rsid w:val="005A2D6E"/>
    <w:rsid w:val="005A2E23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801"/>
    <w:rsid w:val="005B1976"/>
    <w:rsid w:val="005B1A06"/>
    <w:rsid w:val="005B1E21"/>
    <w:rsid w:val="005B2390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3EEC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C2B"/>
    <w:rsid w:val="005C5DB0"/>
    <w:rsid w:val="005C5DF6"/>
    <w:rsid w:val="005C5F22"/>
    <w:rsid w:val="005C5F52"/>
    <w:rsid w:val="005C5FF3"/>
    <w:rsid w:val="005C60FF"/>
    <w:rsid w:val="005C649C"/>
    <w:rsid w:val="005C6533"/>
    <w:rsid w:val="005C6586"/>
    <w:rsid w:val="005C66A3"/>
    <w:rsid w:val="005C67EC"/>
    <w:rsid w:val="005C681C"/>
    <w:rsid w:val="005C6EE1"/>
    <w:rsid w:val="005C73E0"/>
    <w:rsid w:val="005C73E6"/>
    <w:rsid w:val="005C7531"/>
    <w:rsid w:val="005C7599"/>
    <w:rsid w:val="005C7C1E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3E36"/>
    <w:rsid w:val="005D4406"/>
    <w:rsid w:val="005D4661"/>
    <w:rsid w:val="005D4E09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48B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0E22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C38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62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745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80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34A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71E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E0F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12A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DB4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59B"/>
    <w:rsid w:val="00683607"/>
    <w:rsid w:val="00684A96"/>
    <w:rsid w:val="00684D17"/>
    <w:rsid w:val="006851F8"/>
    <w:rsid w:val="006852F9"/>
    <w:rsid w:val="00685335"/>
    <w:rsid w:val="006857AF"/>
    <w:rsid w:val="0068597E"/>
    <w:rsid w:val="00685AF0"/>
    <w:rsid w:val="00685FEA"/>
    <w:rsid w:val="00686145"/>
    <w:rsid w:val="0068636E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9A6"/>
    <w:rsid w:val="00691C40"/>
    <w:rsid w:val="006922FF"/>
    <w:rsid w:val="00692749"/>
    <w:rsid w:val="006929AA"/>
    <w:rsid w:val="00692A62"/>
    <w:rsid w:val="00693770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A7DDA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024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AB3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28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ACD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C7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EE9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5F9F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874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2A6"/>
    <w:rsid w:val="00795987"/>
    <w:rsid w:val="00795F80"/>
    <w:rsid w:val="0079601B"/>
    <w:rsid w:val="007964C8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2F6B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6A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9AD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97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6C6"/>
    <w:rsid w:val="00801808"/>
    <w:rsid w:val="008018A3"/>
    <w:rsid w:val="008026A5"/>
    <w:rsid w:val="00802910"/>
    <w:rsid w:val="00802D1A"/>
    <w:rsid w:val="00802D51"/>
    <w:rsid w:val="008030F1"/>
    <w:rsid w:val="00803509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30"/>
    <w:rsid w:val="0082005F"/>
    <w:rsid w:val="008201DA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9AF"/>
    <w:rsid w:val="00831C10"/>
    <w:rsid w:val="00832027"/>
    <w:rsid w:val="0083202D"/>
    <w:rsid w:val="008324B2"/>
    <w:rsid w:val="0083253F"/>
    <w:rsid w:val="008325A4"/>
    <w:rsid w:val="008326B7"/>
    <w:rsid w:val="008326EC"/>
    <w:rsid w:val="008329D1"/>
    <w:rsid w:val="00832D3D"/>
    <w:rsid w:val="008331BF"/>
    <w:rsid w:val="00833275"/>
    <w:rsid w:val="00833431"/>
    <w:rsid w:val="0083392F"/>
    <w:rsid w:val="00833C2E"/>
    <w:rsid w:val="00833C4C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37F9C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1FBD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41D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58"/>
    <w:rsid w:val="008527E8"/>
    <w:rsid w:val="0085292F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256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1E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2AA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133"/>
    <w:rsid w:val="00890200"/>
    <w:rsid w:val="008902C8"/>
    <w:rsid w:val="0089056B"/>
    <w:rsid w:val="008905CB"/>
    <w:rsid w:val="00890723"/>
    <w:rsid w:val="00890815"/>
    <w:rsid w:val="008908E2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75E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51D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7FD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946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436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DBA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C4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93E"/>
    <w:rsid w:val="008F1970"/>
    <w:rsid w:val="008F1B9F"/>
    <w:rsid w:val="008F23C7"/>
    <w:rsid w:val="008F282B"/>
    <w:rsid w:val="008F2E56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26D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97D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6CE3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30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DDF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2EA4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8AB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1CBB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30"/>
    <w:rsid w:val="009878C5"/>
    <w:rsid w:val="00990517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1D2C"/>
    <w:rsid w:val="009B1DA9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297"/>
    <w:rsid w:val="009E5490"/>
    <w:rsid w:val="009E5632"/>
    <w:rsid w:val="009E5AD1"/>
    <w:rsid w:val="009E60DA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63D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A96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0F7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6A4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098"/>
    <w:rsid w:val="00A249C0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281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53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BEF"/>
    <w:rsid w:val="00A66C0A"/>
    <w:rsid w:val="00A66D3F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36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27D"/>
    <w:rsid w:val="00A74551"/>
    <w:rsid w:val="00A7457C"/>
    <w:rsid w:val="00A74A99"/>
    <w:rsid w:val="00A74BB8"/>
    <w:rsid w:val="00A74D11"/>
    <w:rsid w:val="00A74E62"/>
    <w:rsid w:val="00A75341"/>
    <w:rsid w:val="00A75669"/>
    <w:rsid w:val="00A75825"/>
    <w:rsid w:val="00A758B0"/>
    <w:rsid w:val="00A75C6D"/>
    <w:rsid w:val="00A761A9"/>
    <w:rsid w:val="00A76456"/>
    <w:rsid w:val="00A76461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0FA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2C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2FF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BF0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16"/>
    <w:rsid w:val="00AF06B7"/>
    <w:rsid w:val="00AF06EB"/>
    <w:rsid w:val="00AF08B9"/>
    <w:rsid w:val="00AF1073"/>
    <w:rsid w:val="00AF11F7"/>
    <w:rsid w:val="00AF1709"/>
    <w:rsid w:val="00AF1919"/>
    <w:rsid w:val="00AF1FAE"/>
    <w:rsid w:val="00AF2553"/>
    <w:rsid w:val="00AF2B47"/>
    <w:rsid w:val="00AF2C87"/>
    <w:rsid w:val="00AF306A"/>
    <w:rsid w:val="00AF318C"/>
    <w:rsid w:val="00AF3327"/>
    <w:rsid w:val="00AF3481"/>
    <w:rsid w:val="00AF349E"/>
    <w:rsid w:val="00AF34CF"/>
    <w:rsid w:val="00AF34D2"/>
    <w:rsid w:val="00AF3581"/>
    <w:rsid w:val="00AF36F4"/>
    <w:rsid w:val="00AF3867"/>
    <w:rsid w:val="00AF3A28"/>
    <w:rsid w:val="00AF3AB0"/>
    <w:rsid w:val="00AF3AD4"/>
    <w:rsid w:val="00AF3B64"/>
    <w:rsid w:val="00AF3F03"/>
    <w:rsid w:val="00AF40AE"/>
    <w:rsid w:val="00AF45DE"/>
    <w:rsid w:val="00AF471C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A44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2A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7BB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14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A9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1EA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ED3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562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74B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91"/>
    <w:rsid w:val="00BC18FA"/>
    <w:rsid w:val="00BC2081"/>
    <w:rsid w:val="00BC239C"/>
    <w:rsid w:val="00BC27BA"/>
    <w:rsid w:val="00BC2C3A"/>
    <w:rsid w:val="00BC2D11"/>
    <w:rsid w:val="00BC2F8C"/>
    <w:rsid w:val="00BC338A"/>
    <w:rsid w:val="00BC3460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4D4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98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2E0F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8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588"/>
    <w:rsid w:val="00C1260A"/>
    <w:rsid w:val="00C12871"/>
    <w:rsid w:val="00C12A67"/>
    <w:rsid w:val="00C1308D"/>
    <w:rsid w:val="00C1334C"/>
    <w:rsid w:val="00C13368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85F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0ECF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10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F67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BD8"/>
    <w:rsid w:val="00C47EC3"/>
    <w:rsid w:val="00C47EF2"/>
    <w:rsid w:val="00C501A9"/>
    <w:rsid w:val="00C5048F"/>
    <w:rsid w:val="00C508D2"/>
    <w:rsid w:val="00C50937"/>
    <w:rsid w:val="00C50AEA"/>
    <w:rsid w:val="00C50C0A"/>
    <w:rsid w:val="00C5105A"/>
    <w:rsid w:val="00C51287"/>
    <w:rsid w:val="00C5175C"/>
    <w:rsid w:val="00C519D4"/>
    <w:rsid w:val="00C519E7"/>
    <w:rsid w:val="00C51A17"/>
    <w:rsid w:val="00C52195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23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A17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C9"/>
    <w:rsid w:val="00CD0CE9"/>
    <w:rsid w:val="00CD14C1"/>
    <w:rsid w:val="00CD1E99"/>
    <w:rsid w:val="00CD1F94"/>
    <w:rsid w:val="00CD200C"/>
    <w:rsid w:val="00CD20E1"/>
    <w:rsid w:val="00CD20F8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126"/>
    <w:rsid w:val="00D072D7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12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EFE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4F8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5E9A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421"/>
    <w:rsid w:val="00D67573"/>
    <w:rsid w:val="00D67A34"/>
    <w:rsid w:val="00D67C6A"/>
    <w:rsid w:val="00D67CEA"/>
    <w:rsid w:val="00D67CFC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BBB"/>
    <w:rsid w:val="00D73FA8"/>
    <w:rsid w:val="00D74101"/>
    <w:rsid w:val="00D74373"/>
    <w:rsid w:val="00D748F2"/>
    <w:rsid w:val="00D749AA"/>
    <w:rsid w:val="00D74A98"/>
    <w:rsid w:val="00D74E2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562"/>
    <w:rsid w:val="00D81567"/>
    <w:rsid w:val="00D817D5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C6C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6A2A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6CC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5EB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2CDC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1B3B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73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6B1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8C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868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99D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368"/>
    <w:rsid w:val="00E503B5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5E36"/>
    <w:rsid w:val="00E66119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67DE3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6DCA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AE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356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381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0B3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33D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361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23A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527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728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3EA0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E61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1F45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CE7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6E58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26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0DF3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3B5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0E"/>
    <w:rsid w:val="00FC2FE5"/>
    <w:rsid w:val="00FC35BE"/>
    <w:rsid w:val="00FC366A"/>
    <w:rsid w:val="00FC388F"/>
    <w:rsid w:val="00FC3AA6"/>
    <w:rsid w:val="00FC4071"/>
    <w:rsid w:val="00FC40C3"/>
    <w:rsid w:val="00FC47F8"/>
    <w:rsid w:val="00FC4E78"/>
    <w:rsid w:val="00FC504E"/>
    <w:rsid w:val="00FC50B8"/>
    <w:rsid w:val="00FC5749"/>
    <w:rsid w:val="00FC5916"/>
    <w:rsid w:val="00FC5EF5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C96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00777617-4BE7-4735-B88A-368AE95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25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521BE0-AC20-422E-8139-8B924F2EE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contentBits="0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15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3</cp:revision>
  <cp:lastPrinted>2025-08-05T08:11:00Z</cp:lastPrinted>
  <dcterms:created xsi:type="dcterms:W3CDTF">2025-08-05T17:53:00Z</dcterms:created>
  <dcterms:modified xsi:type="dcterms:W3CDTF">2025-08-07T16:49:00Z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