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49C03D91" w:rsidR="00E4164D" w:rsidRPr="00755A56" w:rsidRDefault="00257310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5213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521340">
        <w:rPr>
          <w:rFonts w:asciiTheme="majorBidi" w:hAnsiTheme="majorBidi" w:cstheme="majorBidi"/>
          <w:sz w:val="32"/>
          <w:szCs w:val="32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4D" w:rsidRPr="00755A56">
        <w:rPr>
          <w:rFonts w:asciiTheme="majorBidi" w:hAnsiTheme="majorBidi" w:cstheme="majorBidi"/>
          <w:sz w:val="32"/>
          <w:szCs w:val="32"/>
        </w:rPr>
        <w:t>256</w:t>
      </w:r>
      <w:r w:rsidR="00045930">
        <w:rPr>
          <w:rFonts w:asciiTheme="majorBidi" w:hAnsiTheme="majorBidi" w:cstheme="majorBidi"/>
          <w:sz w:val="32"/>
          <w:szCs w:val="32"/>
        </w:rPr>
        <w:t>8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580DC55E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7310" w:rsidRPr="0052134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7310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25731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="00257310"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="0014152F"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 w:rsidR="000D1BE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 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สำหรับงวดสามเดือน</w:t>
      </w:r>
      <w:r w:rsidR="0025731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และหกเดือน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สิ้นสุดวันที่ 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7310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45930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257310">
        <w:rPr>
          <w:rFonts w:asciiTheme="majorBidi" w:hAnsiTheme="majorBidi" w:cstheme="majorBidi" w:hint="cs"/>
          <w:sz w:val="30"/>
          <w:szCs w:val="30"/>
          <w:cs/>
          <w:lang w:val="en-US"/>
        </w:rPr>
        <w:t>ิถุนายน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930"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</w:t>
      </w:r>
      <w:r w:rsidR="00D45D05">
        <w:rPr>
          <w:rFonts w:asciiTheme="majorBidi" w:eastAsia="Angsana New" w:hAnsiTheme="majorBidi" w:cstheme="majorBidi"/>
          <w:sz w:val="30"/>
          <w:szCs w:val="30"/>
        </w:rPr>
        <w:t xml:space="preserve">        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F868F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 w:rsidR="0025731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หก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7310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45930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257310">
        <w:rPr>
          <w:rFonts w:asciiTheme="majorBidi" w:hAnsiTheme="majorBidi" w:cstheme="majorBidi" w:hint="cs"/>
          <w:sz w:val="30"/>
          <w:szCs w:val="30"/>
          <w:cs/>
          <w:lang w:val="en-US"/>
        </w:rPr>
        <w:t>ิถุนายน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930"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="00C63AC1"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4152F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5E288087" w14:textId="77777777" w:rsidR="00E4164D" w:rsidRPr="00193930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2D7C5D2B" w:rsidR="005B3E62" w:rsidRPr="002002CF" w:rsidRDefault="001A3F9D" w:rsidP="002273F6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11</w:t>
      </w:r>
      <w:r w:rsidR="00247304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257310">
        <w:rPr>
          <w:rFonts w:ascii="Angsana New" w:hAnsi="Angsana New" w:hint="cs"/>
          <w:sz w:val="30"/>
          <w:szCs w:val="30"/>
          <w:cs/>
        </w:rPr>
        <w:t>สิงหาคม</w:t>
      </w:r>
      <w:r w:rsidR="00082BA4" w:rsidRPr="002002C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82BA4"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47304">
        <w:rPr>
          <w:rFonts w:ascii="Angsana New" w:hAnsi="Angsana New"/>
          <w:b w:val="0"/>
          <w:bCs/>
          <w:sz w:val="30"/>
          <w:szCs w:val="30"/>
          <w:lang w:val="en-US" w:bidi="th-TH"/>
        </w:rPr>
        <w:t>8</w:t>
      </w:r>
    </w:p>
    <w:sectPr w:rsidR="005B3E62" w:rsidRPr="002002CF" w:rsidSect="00957EC6">
      <w:headerReference w:type="default" r:id="rId19"/>
      <w:footerReference w:type="default" r:id="rId20"/>
      <w:headerReference w:type="first" r:id="rId21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BCAB" w14:textId="77777777" w:rsidR="00C71F00" w:rsidRDefault="00C71F00" w:rsidP="004956B4">
      <w:r>
        <w:separator/>
      </w:r>
    </w:p>
  </w:endnote>
  <w:endnote w:type="continuationSeparator" w:id="0">
    <w:p w14:paraId="64305CF3" w14:textId="77777777" w:rsidR="00C71F00" w:rsidRDefault="00C71F00" w:rsidP="004956B4">
      <w:r>
        <w:continuationSeparator/>
      </w:r>
    </w:p>
  </w:endnote>
  <w:endnote w:type="continuationNotice" w:id="1">
    <w:p w14:paraId="514EC55D" w14:textId="77777777" w:rsidR="00C71F00" w:rsidRDefault="00C71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B34D" w14:textId="77777777" w:rsidR="00F266C7" w:rsidRDefault="00F26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856E3" w14:textId="77777777" w:rsidR="00F266C7" w:rsidRDefault="00F26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76DC" w14:textId="77777777" w:rsidR="00C71F00" w:rsidRDefault="00C71F00" w:rsidP="004956B4">
      <w:r>
        <w:separator/>
      </w:r>
    </w:p>
  </w:footnote>
  <w:footnote w:type="continuationSeparator" w:id="0">
    <w:p w14:paraId="6004AA1D" w14:textId="77777777" w:rsidR="00C71F00" w:rsidRDefault="00C71F00" w:rsidP="004956B4">
      <w:r>
        <w:continuationSeparator/>
      </w:r>
    </w:p>
  </w:footnote>
  <w:footnote w:type="continuationNotice" w:id="1">
    <w:p w14:paraId="2B561D01" w14:textId="77777777" w:rsidR="00C71F00" w:rsidRDefault="00C71F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9949" w14:textId="77777777" w:rsidR="00F266C7" w:rsidRDefault="00F26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9EFA" w14:textId="4076B079" w:rsidR="0030722E" w:rsidRDefault="0030722E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0675C407" w14:textId="77777777" w:rsidR="00F266C7" w:rsidRDefault="00F266C7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37B1CCC5" w14:textId="77777777" w:rsidR="00F266C7" w:rsidRDefault="00F266C7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71F342F0" w14:textId="77777777" w:rsidR="00F266C7" w:rsidRDefault="00F266C7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0DF21EF5" w14:textId="77777777" w:rsidR="00F266C7" w:rsidRDefault="00F266C7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6950165C" w14:textId="77777777" w:rsidR="00F266C7" w:rsidRPr="00F266C7" w:rsidRDefault="00F266C7" w:rsidP="00F266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90EE" w14:textId="77777777" w:rsidR="00F266C7" w:rsidRDefault="00F266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0931B505" w:rsidR="00483D4C" w:rsidRDefault="00483D4C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930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930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3F9D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04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10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AF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3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545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3DF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7FF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00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0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3CC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41A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6C7"/>
    <w:rsid w:val="00F26B9D"/>
    <w:rsid w:val="00F26D6C"/>
    <w:rsid w:val="00F26E18"/>
    <w:rsid w:val="00F273A2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AEC614F-2BDE-48A3-B296-A1176F54C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</TotalTime>
  <Pages>3</Pages>
  <Words>441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Kornsiri, Chongaksorn</cp:lastModifiedBy>
  <cp:revision>24</cp:revision>
  <cp:lastPrinted>2024-10-20T07:22:00Z</cp:lastPrinted>
  <dcterms:created xsi:type="dcterms:W3CDTF">2023-11-03T09:22:00Z</dcterms:created>
  <dcterms:modified xsi:type="dcterms:W3CDTF">2025-08-08T02:00:00Z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