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B5BE9" w14:textId="77777777" w:rsidR="00460343" w:rsidRPr="00A4590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A4590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A45906">
        <w:rPr>
          <w:rFonts w:ascii="Angsana New" w:hAnsi="Angsana New" w:hint="cs"/>
          <w:b w:val="0"/>
          <w:bCs/>
          <w:sz w:val="30"/>
          <w:szCs w:val="30"/>
        </w:rPr>
        <w:tab/>
      </w:r>
      <w:r w:rsidRPr="00A4590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A4590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271DCED" w14:textId="0340A1E7" w:rsidR="00460343" w:rsidRPr="00A45906" w:rsidRDefault="00F90B65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A45906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4345C940" w14:textId="77777777" w:rsidR="00460343" w:rsidRPr="00A45906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149A5F0" w14:textId="77777777" w:rsidR="004A3D72" w:rsidRDefault="00743E9F" w:rsidP="004A3D72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  <w:bookmarkStart w:id="0" w:name="_Hlk180327036"/>
    </w:p>
    <w:p w14:paraId="4446FEAA" w14:textId="5A107238" w:rsidR="004A3D72" w:rsidRPr="004A3D72" w:rsidRDefault="004A3D72" w:rsidP="004A3D72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4A3D72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  <w:bookmarkEnd w:id="0"/>
    </w:p>
    <w:p w14:paraId="7E517D92" w14:textId="77777777" w:rsidR="008E5969" w:rsidRPr="00A45906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752AF34F" w14:textId="30A1FB6C" w:rsidR="00284B26" w:rsidRPr="00A45906" w:rsidRDefault="007B59AE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7188548" w14:textId="61D2F8C9" w:rsidR="00B6432D" w:rsidRPr="00A45906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AC07D0" w:rsidRPr="00A45906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22045960" w14:textId="6C70F380" w:rsidR="00585F37" w:rsidRDefault="00C0601F" w:rsidP="00574065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385940" w:rsidRPr="00A4590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85940" w:rsidRPr="00A45906">
        <w:rPr>
          <w:rFonts w:ascii="Angsana New" w:hAnsi="Angsana New"/>
          <w:sz w:val="30"/>
          <w:szCs w:val="30"/>
          <w:lang w:val="en-US" w:bidi="th-TH"/>
        </w:rPr>
        <w:t>(</w:t>
      </w:r>
      <w:r w:rsidR="00385940" w:rsidRPr="00A45906">
        <w:rPr>
          <w:rFonts w:ascii="Angsana New" w:hAnsi="Angsana New" w:hint="cs"/>
          <w:sz w:val="30"/>
          <w:szCs w:val="30"/>
          <w:cs/>
          <w:lang w:val="en-US" w:bidi="th-TH"/>
        </w:rPr>
        <w:t>ขาดทุน</w:t>
      </w:r>
      <w:r w:rsidR="00385940" w:rsidRPr="00A45906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4823E4" w:rsidRPr="00A45906">
        <w:rPr>
          <w:rFonts w:ascii="Angsana New" w:hAnsi="Angsana New" w:hint="cs"/>
          <w:sz w:val="30"/>
          <w:szCs w:val="30"/>
          <w:cs/>
          <w:lang w:bidi="th-TH"/>
        </w:rPr>
        <w:t>ต่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อหุ้น</w:t>
      </w:r>
    </w:p>
    <w:p w14:paraId="137A63CA" w14:textId="1F34DECD" w:rsidR="00BE63D7" w:rsidRPr="00574065" w:rsidRDefault="00BE63D7" w:rsidP="00574065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E4975CF" w14:textId="27CDB508" w:rsidR="00FD0C49" w:rsidRPr="00A45906" w:rsidRDefault="00FD0C49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7A248A12" w:rsidR="009F7298" w:rsidRPr="00A45906" w:rsidRDefault="00E93DDA" w:rsidP="00E93DDA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D4FAC30" w14:textId="391A520C" w:rsidR="00743E9F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70A508AC" w14:textId="4BCCC713" w:rsidR="003516BF" w:rsidRPr="00A45906" w:rsidRDefault="003516B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</w:t>
      </w:r>
      <w:r w:rsidRPr="003516BF">
        <w:rPr>
          <w:rFonts w:ascii="Angsana New" w:hAnsi="Angsana New" w:hint="cs"/>
          <w:sz w:val="30"/>
          <w:szCs w:val="30"/>
          <w:cs/>
          <w:lang w:bidi="th-TH"/>
        </w:rPr>
        <w:t>ภายหลังรอบระยะเวลารายงา</w:t>
      </w:r>
      <w:r>
        <w:rPr>
          <w:rFonts w:ascii="Angsana New" w:hAnsi="Angsana New" w:hint="cs"/>
          <w:sz w:val="30"/>
          <w:szCs w:val="30"/>
          <w:cs/>
          <w:lang w:bidi="th-TH"/>
        </w:rPr>
        <w:t>น</w:t>
      </w:r>
    </w:p>
    <w:p w14:paraId="41CA6B8E" w14:textId="43F2716F" w:rsidR="003B4DA5" w:rsidRDefault="003B4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52969A9" w14:textId="77777777" w:rsidR="008F334E" w:rsidRPr="00A4590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A4590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A4590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27DD2A40" w:rsidR="008F334E" w:rsidRPr="00A45906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590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F04CB2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764FA6" w:rsidRPr="000D7121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0D7121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4CB2" w:rsidRPr="000D7121">
        <w:rPr>
          <w:rFonts w:asciiTheme="majorBidi" w:hAnsiTheme="majorBidi" w:cstheme="majorBidi"/>
          <w:sz w:val="30"/>
          <w:szCs w:val="30"/>
        </w:rPr>
        <w:t xml:space="preserve"> </w:t>
      </w:r>
      <w:r w:rsidR="006A3408" w:rsidRPr="000D7121">
        <w:rPr>
          <w:rFonts w:asciiTheme="majorBidi" w:hAnsiTheme="majorBidi" w:cstheme="majorBidi"/>
          <w:sz w:val="30"/>
          <w:szCs w:val="30"/>
        </w:rPr>
        <w:t>11</w:t>
      </w:r>
      <w:r w:rsidR="00E65305" w:rsidRPr="000D7121">
        <w:rPr>
          <w:rFonts w:asciiTheme="majorBidi" w:hAnsiTheme="majorBidi" w:cstheme="majorBidi"/>
          <w:sz w:val="30"/>
          <w:szCs w:val="30"/>
        </w:rPr>
        <w:t xml:space="preserve"> </w:t>
      </w:r>
      <w:r w:rsidR="00BE63D7" w:rsidRPr="000D7121">
        <w:rPr>
          <w:rFonts w:asciiTheme="majorBidi" w:hAnsiTheme="majorBidi" w:hint="cs"/>
          <w:sz w:val="30"/>
          <w:szCs w:val="30"/>
          <w:cs/>
        </w:rPr>
        <w:t>สิงหาคม</w:t>
      </w:r>
      <w:r w:rsidR="000F0073" w:rsidRPr="000D71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0073" w:rsidRPr="000D7121">
        <w:rPr>
          <w:rFonts w:asciiTheme="majorBidi" w:hAnsiTheme="majorBidi" w:cstheme="majorBidi"/>
          <w:sz w:val="30"/>
          <w:szCs w:val="30"/>
        </w:rPr>
        <w:t>256</w:t>
      </w:r>
      <w:r w:rsidR="00E65305" w:rsidRPr="000D7121">
        <w:rPr>
          <w:rFonts w:asciiTheme="majorBidi" w:hAnsiTheme="majorBidi" w:cstheme="majorBidi"/>
          <w:sz w:val="30"/>
          <w:szCs w:val="30"/>
        </w:rPr>
        <w:t>8</w:t>
      </w:r>
    </w:p>
    <w:p w14:paraId="3350DF95" w14:textId="125FFA35" w:rsidR="008F334E" w:rsidRPr="00A4590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27294" w14:textId="46D2DBA6" w:rsidR="001608D9" w:rsidRPr="00A45906" w:rsidRDefault="001608D9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A45906" w:rsidRDefault="008A24B9" w:rsidP="00755A56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5E4AAC" w14:textId="1E619B85" w:rsidR="00171FC1" w:rsidRPr="00A45906" w:rsidRDefault="00171FC1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pacing w:val="2"/>
          <w:sz w:val="30"/>
          <w:szCs w:val="30"/>
        </w:rPr>
      </w:pPr>
      <w:bookmarkStart w:id="1" w:name="_Hlk97118703"/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ประกอบงบการเงินระหว่างกาลในรูปแบบย่อ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งบการเงินระหว่างกาล</w:t>
      </w:r>
      <w:r w:rsidRPr="00A45906">
        <w:rPr>
          <w:rFonts w:asciiTheme="majorBidi" w:eastAsia="Times New Roman" w:hAnsiTheme="majorBidi" w:hint="eastAsia"/>
          <w:sz w:val="30"/>
          <w:szCs w:val="30"/>
          <w:cs/>
        </w:rPr>
        <w:t>”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ตามมาตรฐานการบัญชี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ฉบับที่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FF060E" w:rsidRPr="00A45906">
        <w:rPr>
          <w:rFonts w:asciiTheme="majorBidi" w:eastAsia="Times New Roman" w:hAnsiTheme="majorBidi"/>
          <w:sz w:val="30"/>
          <w:szCs w:val="30"/>
        </w:rPr>
        <w:t>34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เรื่อง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เหตุการณ์และสถานการณ์</w:t>
      </w:r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ใหม่ๆ</w:t>
      </w:r>
      <w:r w:rsidRPr="00A45906">
        <w:rPr>
          <w:rFonts w:asciiTheme="majorBidi" w:eastAsia="Times New Roman" w:hAnsiTheme="majorBidi"/>
          <w:spacing w:val="-8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45906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A45906">
        <w:rPr>
          <w:rFonts w:asciiTheme="majorBidi" w:eastAsia="Times New Roman" w:hAnsiTheme="majorBidi"/>
          <w:spacing w:val="2"/>
          <w:sz w:val="30"/>
          <w:szCs w:val="30"/>
        </w:rPr>
        <w:t>31</w:t>
      </w:r>
      <w:r w:rsidRPr="00A45906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2"/>
          <w:sz w:val="30"/>
          <w:szCs w:val="30"/>
          <w:cs/>
        </w:rPr>
        <w:t>ธันวาคม</w:t>
      </w:r>
      <w:r w:rsidRPr="00A45906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A45906">
        <w:rPr>
          <w:rFonts w:asciiTheme="majorBidi" w:eastAsia="Times New Roman" w:hAnsiTheme="majorBidi"/>
          <w:spacing w:val="2"/>
          <w:sz w:val="30"/>
          <w:szCs w:val="30"/>
        </w:rPr>
        <w:t>256</w:t>
      </w:r>
      <w:r w:rsidR="00E65305">
        <w:rPr>
          <w:rFonts w:asciiTheme="majorBidi" w:eastAsia="Times New Roman" w:hAnsiTheme="majorBidi"/>
          <w:spacing w:val="2"/>
          <w:sz w:val="30"/>
          <w:szCs w:val="30"/>
        </w:rPr>
        <w:t>7</w:t>
      </w:r>
    </w:p>
    <w:p w14:paraId="6A8D1FF8" w14:textId="66F6ABC5" w:rsidR="00247148" w:rsidRPr="00A45906" w:rsidRDefault="00247148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77B1908" w14:textId="5F6A517B" w:rsidR="00494ABD" w:rsidRPr="00A45906" w:rsidRDefault="00360E2D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bookmarkStart w:id="2" w:name="_Hlk99635490"/>
      <w:bookmarkEnd w:id="1"/>
      <w:r w:rsidRPr="00A45906">
        <w:rPr>
          <w:rFonts w:asciiTheme="majorBidi" w:eastAsia="Times New Roman" w:hAnsiTheme="majorBidi" w:hint="cs"/>
          <w:sz w:val="30"/>
          <w:szCs w:val="30"/>
          <w:cs/>
        </w:rPr>
        <w:t>ในการจัดทำงบการเงินระหว่างกาล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ทั้งนี้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นโยบายการบัญชี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/>
          <w:sz w:val="30"/>
          <w:szCs w:val="30"/>
        </w:rPr>
        <w:t xml:space="preserve">31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/>
          <w:sz w:val="30"/>
          <w:szCs w:val="30"/>
        </w:rPr>
        <w:t>256</w:t>
      </w:r>
      <w:r w:rsidR="00E65305">
        <w:rPr>
          <w:rFonts w:asciiTheme="majorBidi" w:eastAsia="Times New Roman" w:hAnsiTheme="majorBidi"/>
          <w:sz w:val="30"/>
          <w:szCs w:val="30"/>
        </w:rPr>
        <w:t>7</w:t>
      </w:r>
    </w:p>
    <w:bookmarkEnd w:id="2"/>
    <w:p w14:paraId="4CD4DD9A" w14:textId="77777777" w:rsidR="0034783A" w:rsidRPr="00A45906" w:rsidRDefault="0034783A" w:rsidP="00F607B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DC905C" w14:textId="33BA4925" w:rsidR="00B61540" w:rsidRPr="00A45906" w:rsidRDefault="00B6154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CB090BE" w14:textId="77777777" w:rsidR="0034783A" w:rsidRDefault="0034783A" w:rsidP="00755A56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39E51FB2" w14:textId="363482B0" w:rsidR="006C6760" w:rsidRDefault="00E65305" w:rsidP="006C6760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</w:rPr>
      </w:pPr>
      <w:r w:rsidRPr="00C6178D">
        <w:rPr>
          <w:rFonts w:asciiTheme="majorBidi" w:eastAsia="Times New Roman" w:hAnsiTheme="majorBidi" w:hint="cs"/>
          <w:sz w:val="30"/>
          <w:szCs w:val="30"/>
          <w:cs/>
        </w:rPr>
        <w:t>สำหรับความสัมพันธ์กับบุคคลหรือกิจการที่เกี่ยวข้องกัน</w:t>
      </w:r>
      <w:r w:rsidR="00C6178D" w:rsidRPr="00C6178D">
        <w:rPr>
          <w:rFonts w:asciiTheme="majorBidi" w:eastAsia="Times New Roman" w:hAnsiTheme="majorBidi" w:hint="cs"/>
          <w:sz w:val="30"/>
          <w:szCs w:val="30"/>
          <w:cs/>
        </w:rPr>
        <w:t>ที่</w:t>
      </w:r>
      <w:r w:rsidRPr="00C6178D">
        <w:rPr>
          <w:rFonts w:asciiTheme="majorBidi" w:eastAsia="Times New Roman" w:hAnsiTheme="majorBidi" w:hint="cs"/>
          <w:sz w:val="30"/>
          <w:szCs w:val="30"/>
          <w:cs/>
        </w:rPr>
        <w:t>มีการเปลี่ยนแปลงอย่างมีสาระสำคัญในระหว่าง</w:t>
      </w:r>
      <w:r w:rsidR="00475D42">
        <w:rPr>
          <w:rFonts w:asciiTheme="majorBidi" w:eastAsia="Times New Roman" w:hAnsiTheme="majorBidi" w:hint="cs"/>
          <w:sz w:val="30"/>
          <w:szCs w:val="30"/>
          <w:cs/>
        </w:rPr>
        <w:t xml:space="preserve">          </w:t>
      </w:r>
      <w:r w:rsidRPr="00C6178D">
        <w:rPr>
          <w:rFonts w:asciiTheme="majorBidi" w:eastAsia="Times New Roman" w:hAnsiTheme="majorBidi" w:hint="cs"/>
          <w:sz w:val="30"/>
          <w:szCs w:val="30"/>
          <w:cs/>
        </w:rPr>
        <w:t>งวด</w:t>
      </w:r>
      <w:r w:rsidR="00BE63D7">
        <w:rPr>
          <w:rFonts w:asciiTheme="majorBidi" w:eastAsia="Times New Roman" w:hAnsiTheme="majorBidi" w:hint="cs"/>
          <w:sz w:val="30"/>
          <w:szCs w:val="30"/>
          <w:cs/>
        </w:rPr>
        <w:t>หก</w:t>
      </w:r>
      <w:r w:rsidRPr="00C6178D">
        <w:rPr>
          <w:rFonts w:asciiTheme="majorBidi" w:eastAsia="Times New Roman" w:hAnsiTheme="majorBidi" w:hint="cs"/>
          <w:sz w:val="30"/>
          <w:szCs w:val="30"/>
          <w:cs/>
        </w:rPr>
        <w:t>เดือนสิ้นสุดวันที่</w:t>
      </w:r>
      <w:r w:rsidRPr="00C6178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C6178D" w:rsidRPr="00C6178D">
        <w:rPr>
          <w:rFonts w:asciiTheme="majorBidi" w:eastAsia="Times New Roman" w:hAnsiTheme="majorBidi"/>
          <w:sz w:val="30"/>
          <w:szCs w:val="30"/>
        </w:rPr>
        <w:t>3</w:t>
      </w:r>
      <w:r w:rsidR="00BE63D7">
        <w:rPr>
          <w:rFonts w:asciiTheme="majorBidi" w:eastAsia="Times New Roman" w:hAnsiTheme="majorBidi"/>
          <w:sz w:val="30"/>
          <w:szCs w:val="30"/>
        </w:rPr>
        <w:t>0</w:t>
      </w:r>
      <w:r w:rsidRPr="00C6178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6178D">
        <w:rPr>
          <w:rFonts w:asciiTheme="majorBidi" w:eastAsia="Times New Roman" w:hAnsiTheme="majorBidi" w:hint="cs"/>
          <w:sz w:val="30"/>
          <w:szCs w:val="30"/>
          <w:cs/>
        </w:rPr>
        <w:t>ม</w:t>
      </w:r>
      <w:r w:rsidR="00BE63D7">
        <w:rPr>
          <w:rFonts w:asciiTheme="majorBidi" w:eastAsia="Times New Roman" w:hAnsiTheme="majorBidi" w:hint="cs"/>
          <w:sz w:val="30"/>
          <w:szCs w:val="30"/>
          <w:cs/>
        </w:rPr>
        <w:t>ิถุนายน</w:t>
      </w:r>
      <w:r w:rsidRPr="00C6178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C6178D" w:rsidRPr="00C6178D">
        <w:rPr>
          <w:rFonts w:asciiTheme="majorBidi" w:eastAsia="Times New Roman" w:hAnsiTheme="majorBidi"/>
          <w:sz w:val="30"/>
          <w:szCs w:val="30"/>
        </w:rPr>
        <w:t>2568</w:t>
      </w:r>
      <w:r w:rsidRPr="00C6178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6178D">
        <w:rPr>
          <w:rFonts w:asciiTheme="majorBidi" w:eastAsia="Times New Roman" w:hAnsiTheme="majorBidi" w:hint="cs"/>
          <w:sz w:val="30"/>
          <w:szCs w:val="30"/>
          <w:cs/>
        </w:rPr>
        <w:t>โดยกลุ่มบริษัทมีรายการระหว่างกันที่มีนัยสำคัญในระหว่างงวดดังต่อไปนี้</w:t>
      </w:r>
    </w:p>
    <w:p w14:paraId="645D2D3A" w14:textId="77777777" w:rsidR="00C6178D" w:rsidRDefault="00C6178D" w:rsidP="006C6760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  <w:cs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4"/>
        <w:gridCol w:w="1481"/>
        <w:gridCol w:w="5725"/>
      </w:tblGrid>
      <w:tr w:rsidR="00C6178D" w:rsidRPr="00BE08F8" w14:paraId="1A6B805E" w14:textId="77777777" w:rsidTr="00ED03B2">
        <w:trPr>
          <w:trHeight w:val="19"/>
          <w:tblHeader/>
        </w:trPr>
        <w:tc>
          <w:tcPr>
            <w:tcW w:w="2604" w:type="dxa"/>
          </w:tcPr>
          <w:p w14:paraId="1243B66F" w14:textId="77777777" w:rsidR="00C6178D" w:rsidRPr="00BE08F8" w:rsidRDefault="00C6178D" w:rsidP="00935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8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81" w:type="dxa"/>
          </w:tcPr>
          <w:p w14:paraId="4ABA778C" w14:textId="77777777" w:rsidR="00C6178D" w:rsidRPr="00BE08F8" w:rsidRDefault="00C6178D" w:rsidP="0093577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8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5725" w:type="dxa"/>
          </w:tcPr>
          <w:p w14:paraId="6E890AAD" w14:textId="77777777" w:rsidR="00C6178D" w:rsidRPr="00BE08F8" w:rsidRDefault="00C6178D" w:rsidP="0093577E">
            <w:pPr>
              <w:tabs>
                <w:tab w:val="clear" w:pos="227"/>
              </w:tabs>
              <w:spacing w:line="240" w:lineRule="auto"/>
              <w:ind w:left="252" w:right="10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8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178D" w:rsidRPr="00BE08F8" w14:paraId="08F9BF32" w14:textId="77777777" w:rsidTr="00ED03B2">
        <w:trPr>
          <w:trHeight w:val="19"/>
        </w:trPr>
        <w:tc>
          <w:tcPr>
            <w:tcW w:w="2604" w:type="dxa"/>
          </w:tcPr>
          <w:p w14:paraId="292850D2" w14:textId="173BFDB3" w:rsidR="00C6178D" w:rsidRPr="00EB70DB" w:rsidRDefault="00C6178D" w:rsidP="0093577E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</w:rPr>
            </w:pPr>
            <w:r w:rsidRPr="00EB70DB">
              <w:rPr>
                <w:rFonts w:ascii="Angsana New" w:hAnsi="Angsana New"/>
                <w:sz w:val="30"/>
                <w:szCs w:val="30"/>
              </w:rPr>
              <w:t>Emery Oleochemicals LLC</w:t>
            </w:r>
          </w:p>
        </w:tc>
        <w:tc>
          <w:tcPr>
            <w:tcW w:w="1481" w:type="dxa"/>
          </w:tcPr>
          <w:p w14:paraId="0AB14463" w14:textId="3ADAF595" w:rsidR="00C6178D" w:rsidRPr="00EB70DB" w:rsidRDefault="00C6178D" w:rsidP="009357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0DB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5725" w:type="dxa"/>
          </w:tcPr>
          <w:p w14:paraId="4D993101" w14:textId="421D2676" w:rsidR="00C6178D" w:rsidRPr="00EB70DB" w:rsidRDefault="00C6178D" w:rsidP="0093577E">
            <w:pPr>
              <w:tabs>
                <w:tab w:val="clear" w:pos="227"/>
              </w:tabs>
              <w:spacing w:line="240" w:lineRule="auto"/>
              <w:ind w:left="159" w:right="1037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70DB">
              <w:rPr>
                <w:rFonts w:ascii="Angsana New" w:hAnsi="Angsana New" w:hint="cs"/>
                <w:sz w:val="30"/>
                <w:szCs w:val="30"/>
                <w:cs/>
              </w:rPr>
              <w:t>เป็นการร่วมค้าทางอ้อม</w:t>
            </w:r>
            <w:r w:rsidRPr="00EB70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70DB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EB70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70DB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853CE7" w:rsidRPr="00BE08F8" w14:paraId="758395AC" w14:textId="77777777" w:rsidTr="00ED03B2">
        <w:trPr>
          <w:trHeight w:val="19"/>
        </w:trPr>
        <w:tc>
          <w:tcPr>
            <w:tcW w:w="2604" w:type="dxa"/>
          </w:tcPr>
          <w:p w14:paraId="4E1D1C52" w14:textId="27F4F03C" w:rsidR="00853CE7" w:rsidRPr="00EB70DB" w:rsidRDefault="00AA43EF" w:rsidP="0093577E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EB70DB">
              <w:rPr>
                <w:rFonts w:asciiTheme="majorBidi" w:hAnsiTheme="majorBidi"/>
                <w:sz w:val="30"/>
                <w:szCs w:val="30"/>
              </w:rPr>
              <w:t>Vencorex</w:t>
            </w:r>
            <w:proofErr w:type="spellEnd"/>
            <w:r w:rsidRPr="00EB70DB">
              <w:rPr>
                <w:rFonts w:asciiTheme="majorBidi" w:hAnsiTheme="majorBidi"/>
                <w:sz w:val="30"/>
                <w:szCs w:val="30"/>
              </w:rPr>
              <w:t xml:space="preserve"> France S.A.S.U. </w:t>
            </w:r>
          </w:p>
        </w:tc>
        <w:tc>
          <w:tcPr>
            <w:tcW w:w="1481" w:type="dxa"/>
          </w:tcPr>
          <w:p w14:paraId="4DD4521A" w14:textId="50189533" w:rsidR="00853CE7" w:rsidRPr="00EB70DB" w:rsidRDefault="00AA43EF" w:rsidP="009357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70DB">
              <w:rPr>
                <w:rFonts w:ascii="Angsana New" w:hAnsi="Angsana New" w:hint="cs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5725" w:type="dxa"/>
          </w:tcPr>
          <w:p w14:paraId="3092FDAB" w14:textId="77777777" w:rsidR="00AA43EF" w:rsidRPr="00EB70DB" w:rsidRDefault="00AA43EF" w:rsidP="0093577E">
            <w:pPr>
              <w:tabs>
                <w:tab w:val="clear" w:pos="227"/>
              </w:tabs>
              <w:spacing w:line="240" w:lineRule="auto"/>
              <w:ind w:left="159" w:right="1037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70D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EB70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70DB"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บริษัทย่อยทางอ้อมถือหุ้น</w:t>
            </w:r>
          </w:p>
          <w:p w14:paraId="655E80E4" w14:textId="5AFAF879" w:rsidR="00853CE7" w:rsidRPr="00EB70DB" w:rsidRDefault="00AA43EF" w:rsidP="0093577E">
            <w:pPr>
              <w:tabs>
                <w:tab w:val="clear" w:pos="227"/>
              </w:tabs>
              <w:spacing w:line="240" w:lineRule="auto"/>
              <w:ind w:left="159" w:right="1037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70DB">
              <w:rPr>
                <w:rFonts w:ascii="Angsana New" w:hAnsi="Angsana New" w:hint="cs"/>
                <w:sz w:val="30"/>
                <w:szCs w:val="30"/>
                <w:cs/>
              </w:rPr>
              <w:t xml:space="preserve">  ร้อยละ</w:t>
            </w:r>
            <w:r w:rsidRPr="00EB70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70DB">
              <w:rPr>
                <w:rFonts w:ascii="Angsana New" w:hAnsi="Angsana New"/>
                <w:sz w:val="30"/>
                <w:szCs w:val="30"/>
              </w:rPr>
              <w:t>100</w:t>
            </w:r>
            <w:r w:rsidRPr="00EB70DB">
              <w:rPr>
                <w:rFonts w:ascii="Angsana New" w:hAnsi="Angsana New" w:hint="cs"/>
                <w:sz w:val="30"/>
                <w:szCs w:val="30"/>
                <w:cs/>
              </w:rPr>
              <w:t xml:space="preserve"> จนถึงเดือนพฤษภาคม </w:t>
            </w:r>
            <w:r w:rsidRPr="00EB70DB">
              <w:rPr>
                <w:rFonts w:ascii="Angsana New" w:hAnsi="Angsana New"/>
                <w:sz w:val="30"/>
                <w:szCs w:val="30"/>
              </w:rPr>
              <w:t>2568</w:t>
            </w:r>
            <w:r w:rsidR="00ED03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03B2" w:rsidRPr="00ED03B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D03B2" w:rsidRPr="00ED03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="00ED03B2" w:rsidRPr="00ED03B2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</w:tr>
    </w:tbl>
    <w:p w14:paraId="4FD76832" w14:textId="77777777" w:rsidR="00C6178D" w:rsidRPr="00C6178D" w:rsidRDefault="00C6178D" w:rsidP="006C6760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64D1B698" w14:textId="77777777" w:rsidR="00A214A6" w:rsidRPr="00120E75" w:rsidRDefault="00A214A6" w:rsidP="00853CE7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104"/>
        <w:gridCol w:w="274"/>
        <w:gridCol w:w="1147"/>
        <w:gridCol w:w="272"/>
        <w:gridCol w:w="1119"/>
        <w:gridCol w:w="274"/>
        <w:gridCol w:w="1109"/>
      </w:tblGrid>
      <w:tr w:rsidR="001D2F07" w:rsidRPr="00A45906" w14:paraId="376D72B0" w14:textId="77777777" w:rsidTr="00120E75">
        <w:trPr>
          <w:tblHeader/>
        </w:trPr>
        <w:tc>
          <w:tcPr>
            <w:tcW w:w="4135" w:type="dxa"/>
          </w:tcPr>
          <w:p w14:paraId="61B699E3" w14:textId="77777777" w:rsidR="00CF3DDB" w:rsidRPr="00A45906" w:rsidRDefault="00CF3DDB" w:rsidP="00C86A9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525" w:type="dxa"/>
            <w:gridSpan w:val="3"/>
          </w:tcPr>
          <w:p w14:paraId="353A8D61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24E9C01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3CC39D11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20E75" w:rsidRPr="00A45906" w14:paraId="7B2BDD6F" w14:textId="77777777" w:rsidTr="00120E75">
        <w:trPr>
          <w:tblHeader/>
        </w:trPr>
        <w:tc>
          <w:tcPr>
            <w:tcW w:w="4135" w:type="dxa"/>
          </w:tcPr>
          <w:p w14:paraId="7CD597C9" w14:textId="1D0CE707" w:rsidR="00120E75" w:rsidRPr="00A45906" w:rsidRDefault="00BE63D7" w:rsidP="00120E7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63D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E63D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30 </w:t>
            </w:r>
            <w:r w:rsidRPr="00BE63D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4" w:type="dxa"/>
          </w:tcPr>
          <w:p w14:paraId="292CEFA9" w14:textId="7C81CCF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30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3BF2E0C4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FA585C8" w14:textId="773B70F3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3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3C0A4DE8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5B87AF" w14:textId="6FDC6DA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30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3C712C93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C7E1BC" w14:textId="61D06AED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3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20E75" w:rsidRPr="00A45906" w14:paraId="6DF93A53" w14:textId="77777777" w:rsidTr="00120E75">
        <w:trPr>
          <w:tblHeader/>
        </w:trPr>
        <w:tc>
          <w:tcPr>
            <w:tcW w:w="4135" w:type="dxa"/>
          </w:tcPr>
          <w:p w14:paraId="5CDAD9FE" w14:textId="77777777" w:rsidR="00120E75" w:rsidRPr="00A45906" w:rsidRDefault="00120E75" w:rsidP="00120E7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7"/>
          </w:tcPr>
          <w:p w14:paraId="52E9CA0D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0E75" w:rsidRPr="00A45906" w14:paraId="197BA4A1" w14:textId="77777777" w:rsidTr="00120E75">
        <w:tc>
          <w:tcPr>
            <w:tcW w:w="4135" w:type="dxa"/>
          </w:tcPr>
          <w:p w14:paraId="0D3F67AF" w14:textId="77777777" w:rsidR="00120E75" w:rsidRPr="00A45906" w:rsidRDefault="00120E75" w:rsidP="00120E7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4" w:type="dxa"/>
          </w:tcPr>
          <w:p w14:paraId="54795CD8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EEBB41E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4369C115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B2128D5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22843ED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DC2BF0D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3283B66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63D7" w:rsidRPr="00A45906" w14:paraId="3051386C" w14:textId="77777777" w:rsidTr="00120E75">
        <w:tc>
          <w:tcPr>
            <w:tcW w:w="4135" w:type="dxa"/>
          </w:tcPr>
          <w:p w14:paraId="37676F88" w14:textId="77777777" w:rsidR="00BE63D7" w:rsidRPr="00A45906" w:rsidRDefault="00BE63D7" w:rsidP="00BE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62E9358" w14:textId="45AE6DF1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9,287</w:t>
            </w:r>
          </w:p>
        </w:tc>
        <w:tc>
          <w:tcPr>
            <w:tcW w:w="274" w:type="dxa"/>
          </w:tcPr>
          <w:p w14:paraId="13D74FC4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1BDFE7" w14:textId="5B72B1B2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01AE3">
              <w:rPr>
                <w:rFonts w:asciiTheme="majorBidi" w:hAnsiTheme="majorBidi" w:cstheme="majorBidi"/>
                <w:sz w:val="30"/>
                <w:szCs w:val="30"/>
              </w:rPr>
              <w:t>10,812</w:t>
            </w:r>
          </w:p>
        </w:tc>
        <w:tc>
          <w:tcPr>
            <w:tcW w:w="272" w:type="dxa"/>
          </w:tcPr>
          <w:p w14:paraId="3669889F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9AAFE3A" w14:textId="231FA107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9,225</w:t>
            </w:r>
          </w:p>
        </w:tc>
        <w:tc>
          <w:tcPr>
            <w:tcW w:w="274" w:type="dxa"/>
          </w:tcPr>
          <w:p w14:paraId="7FE7AEF7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3026E6" w14:textId="2F1029BF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10,708</w:t>
            </w:r>
          </w:p>
        </w:tc>
      </w:tr>
      <w:tr w:rsidR="00BE63D7" w:rsidRPr="00A45906" w14:paraId="7539B769" w14:textId="77777777" w:rsidTr="00120E75">
        <w:tc>
          <w:tcPr>
            <w:tcW w:w="4135" w:type="dxa"/>
          </w:tcPr>
          <w:p w14:paraId="36EE4C3F" w14:textId="77777777" w:rsidR="00BE63D7" w:rsidRPr="00A45906" w:rsidRDefault="00BE63D7" w:rsidP="00BE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6EEFCB86" w14:textId="7B7C4D00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148,284</w:t>
            </w:r>
          </w:p>
        </w:tc>
        <w:tc>
          <w:tcPr>
            <w:tcW w:w="274" w:type="dxa"/>
          </w:tcPr>
          <w:p w14:paraId="005FCE31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75E0AD" w14:textId="627266FF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01AE3">
              <w:rPr>
                <w:rFonts w:asciiTheme="majorBidi" w:hAnsiTheme="majorBidi" w:cstheme="majorBidi"/>
                <w:sz w:val="30"/>
                <w:szCs w:val="30"/>
              </w:rPr>
              <w:t>189,073</w:t>
            </w:r>
          </w:p>
        </w:tc>
        <w:tc>
          <w:tcPr>
            <w:tcW w:w="272" w:type="dxa"/>
          </w:tcPr>
          <w:p w14:paraId="23393381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47997E1" w14:textId="3D4566E9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147,836</w:t>
            </w:r>
          </w:p>
        </w:tc>
        <w:tc>
          <w:tcPr>
            <w:tcW w:w="274" w:type="dxa"/>
          </w:tcPr>
          <w:p w14:paraId="27C47F89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85D7AB8" w14:textId="15B93ACB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188,645</w:t>
            </w:r>
          </w:p>
        </w:tc>
      </w:tr>
      <w:tr w:rsidR="00BE63D7" w:rsidRPr="00A45906" w14:paraId="15148B03" w14:textId="77777777" w:rsidTr="00120E75">
        <w:tc>
          <w:tcPr>
            <w:tcW w:w="4135" w:type="dxa"/>
          </w:tcPr>
          <w:p w14:paraId="423E3DCA" w14:textId="77777777" w:rsidR="00BE63D7" w:rsidRPr="00A45906" w:rsidRDefault="00BE63D7" w:rsidP="00BE6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68D557F4" w14:textId="0ADFDED0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4" w:type="dxa"/>
          </w:tcPr>
          <w:p w14:paraId="5B9C2938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0E633AC" w14:textId="6C09818B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AE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2" w:type="dxa"/>
          </w:tcPr>
          <w:p w14:paraId="6A58F74B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13DFB8" w14:textId="778EFD44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036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7F7A9020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BF80640" w14:textId="77D32442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BE63D7" w:rsidRPr="00A45906" w:rsidDel="00545430" w14:paraId="73C89B7E" w14:textId="77777777" w:rsidTr="00120E75">
        <w:tc>
          <w:tcPr>
            <w:tcW w:w="4135" w:type="dxa"/>
          </w:tcPr>
          <w:p w14:paraId="5025A9B0" w14:textId="242767BD" w:rsidR="00BE63D7" w:rsidRPr="00A45906" w:rsidRDefault="00BE63D7" w:rsidP="00BE6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4FEB963C" w14:textId="72222704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4" w:type="dxa"/>
          </w:tcPr>
          <w:p w14:paraId="1BEF58B6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82AFA96" w14:textId="0E7561A1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01AE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2" w:type="dxa"/>
          </w:tcPr>
          <w:p w14:paraId="33DC165F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D531819" w14:textId="72AABCE3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4" w:type="dxa"/>
          </w:tcPr>
          <w:p w14:paraId="17D04BE7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CFCA813" w14:textId="2B8383DB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BE63D7" w:rsidRPr="00A45906" w:rsidDel="00545430" w14:paraId="25C8AE48" w14:textId="77777777" w:rsidTr="00120E75">
        <w:tc>
          <w:tcPr>
            <w:tcW w:w="4135" w:type="dxa"/>
          </w:tcPr>
          <w:p w14:paraId="7202329F" w14:textId="77777777" w:rsidR="00BE63D7" w:rsidRPr="00A45906" w:rsidRDefault="00BE63D7" w:rsidP="00BE6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595CF5B8" w14:textId="5C82BF94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4" w:type="dxa"/>
          </w:tcPr>
          <w:p w14:paraId="5E4B8CB4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361AEB5" w14:textId="502F0AF6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01AE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2" w:type="dxa"/>
          </w:tcPr>
          <w:p w14:paraId="25781D03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BFDCBF8" w14:textId="4B6527A1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4" w:type="dxa"/>
          </w:tcPr>
          <w:p w14:paraId="22868E56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F0F3749" w14:textId="3D64FEE3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BE3D25" w:rsidRPr="00A45906" w:rsidDel="00545430" w14:paraId="0D4A1E76" w14:textId="77777777" w:rsidTr="00120E75">
        <w:tc>
          <w:tcPr>
            <w:tcW w:w="4135" w:type="dxa"/>
          </w:tcPr>
          <w:p w14:paraId="30277320" w14:textId="2A4F12AB" w:rsidR="00BE3D25" w:rsidRPr="00BE08F8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74786A23" w14:textId="6E6EC381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4A8CC6E9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5B7BEC6" w14:textId="0C09C8F3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51E7B82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D75124D" w14:textId="3E277D96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4F4BF946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0A6E273" w14:textId="32FA0F3E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D25" w:rsidRPr="00120E75" w:rsidDel="00545430" w14:paraId="541C2120" w14:textId="77777777" w:rsidTr="00120E75">
        <w:tc>
          <w:tcPr>
            <w:tcW w:w="4135" w:type="dxa"/>
          </w:tcPr>
          <w:p w14:paraId="0CF8501E" w14:textId="62B51CB4" w:rsidR="00BE3D25" w:rsidRPr="00120E75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4" w:type="dxa"/>
          </w:tcPr>
          <w:p w14:paraId="2D263BB5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2ECD5A0F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1704B9FC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2B5FA56E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F5A3F3C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1438A536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5C26B5DF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E63D7" w:rsidRPr="00A45906" w:rsidDel="00545430" w14:paraId="3716AF2E" w14:textId="77777777" w:rsidTr="00120E75">
        <w:tc>
          <w:tcPr>
            <w:tcW w:w="4135" w:type="dxa"/>
          </w:tcPr>
          <w:p w14:paraId="0091BE97" w14:textId="00811547" w:rsidR="00BE63D7" w:rsidRPr="00A45906" w:rsidRDefault="00BE63D7" w:rsidP="00BE6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72495815" w14:textId="1EFC74B9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2C50470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B47DD6E" w14:textId="432025BA" w:rsidR="00BE63D7" w:rsidRPr="00A45906" w:rsidRDefault="00BE63D7" w:rsidP="00380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F06AD43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31CE2F" w14:textId="61AA593C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19,321</w:t>
            </w:r>
          </w:p>
        </w:tc>
        <w:tc>
          <w:tcPr>
            <w:tcW w:w="274" w:type="dxa"/>
          </w:tcPr>
          <w:p w14:paraId="07BFE22E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754B0FC" w14:textId="65B311F1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23,420</w:t>
            </w:r>
          </w:p>
        </w:tc>
      </w:tr>
      <w:tr w:rsidR="00BE63D7" w:rsidRPr="00A45906" w:rsidDel="00545430" w14:paraId="1BD3037B" w14:textId="77777777" w:rsidTr="00120E75">
        <w:tc>
          <w:tcPr>
            <w:tcW w:w="4135" w:type="dxa"/>
          </w:tcPr>
          <w:p w14:paraId="7C4B464F" w14:textId="5C48F8DE" w:rsidR="00BE63D7" w:rsidRPr="00A45906" w:rsidRDefault="00BE63D7" w:rsidP="00BE6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6ED5334A" w14:textId="56169C85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1DA1FC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FDBFD03" w14:textId="20CC1C8F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5864C55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2B369C" w14:textId="5F78BF73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4,157</w:t>
            </w:r>
          </w:p>
        </w:tc>
        <w:tc>
          <w:tcPr>
            <w:tcW w:w="274" w:type="dxa"/>
          </w:tcPr>
          <w:p w14:paraId="20DB07CB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DC6B9CF" w14:textId="019D097D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4,782</w:t>
            </w:r>
          </w:p>
        </w:tc>
      </w:tr>
      <w:tr w:rsidR="00BE63D7" w:rsidRPr="00A45906" w:rsidDel="00545430" w14:paraId="4EBB9F34" w14:textId="77777777" w:rsidTr="00120E75">
        <w:tc>
          <w:tcPr>
            <w:tcW w:w="4135" w:type="dxa"/>
          </w:tcPr>
          <w:p w14:paraId="093951E4" w14:textId="1741B3AE" w:rsidR="00BE63D7" w:rsidRPr="00A45906" w:rsidRDefault="00BE63D7" w:rsidP="00BE6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770740E3" w14:textId="3C7F86D0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5132FB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21DC465" w14:textId="0A13C01E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B03F7E2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4984D9" w14:textId="2D2A27DD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1,443</w:t>
            </w:r>
          </w:p>
        </w:tc>
        <w:tc>
          <w:tcPr>
            <w:tcW w:w="274" w:type="dxa"/>
          </w:tcPr>
          <w:p w14:paraId="097A7152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95A0D43" w14:textId="0B20FA2B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1,532</w:t>
            </w:r>
          </w:p>
        </w:tc>
      </w:tr>
      <w:tr w:rsidR="00BE63D7" w:rsidRPr="00A45906" w:rsidDel="00545430" w14:paraId="7D8619F2" w14:textId="77777777" w:rsidTr="00120E75">
        <w:tc>
          <w:tcPr>
            <w:tcW w:w="4135" w:type="dxa"/>
          </w:tcPr>
          <w:p w14:paraId="0A09B32B" w14:textId="25C1A9D8" w:rsidR="00BE63D7" w:rsidRPr="00A45906" w:rsidRDefault="00BE63D7" w:rsidP="00BE6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312B33A1" w14:textId="0363B401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1686FC1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943383" w14:textId="70A5F2AD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6891C6F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5147AE9" w14:textId="232C022F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74" w:type="dxa"/>
          </w:tcPr>
          <w:p w14:paraId="1DBBF30B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E67C1E4" w14:textId="62EC70DA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2,114</w:t>
            </w:r>
          </w:p>
        </w:tc>
      </w:tr>
      <w:tr w:rsidR="00BE63D7" w:rsidRPr="00A45906" w:rsidDel="00545430" w14:paraId="60A54269" w14:textId="77777777" w:rsidTr="00120E75">
        <w:tc>
          <w:tcPr>
            <w:tcW w:w="4135" w:type="dxa"/>
          </w:tcPr>
          <w:p w14:paraId="1C9E5C1E" w14:textId="465715DA" w:rsidR="00BE63D7" w:rsidRPr="00A45906" w:rsidRDefault="00BE63D7" w:rsidP="00BE6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240A07A" w14:textId="22FD470F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5916EE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D15B30" w14:textId="6CE15FB5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2A43025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FD7E5B1" w14:textId="27686F62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74" w:type="dxa"/>
          </w:tcPr>
          <w:p w14:paraId="08938082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DB5C076" w14:textId="079E1CF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BE63D7" w:rsidRPr="00A45906" w:rsidDel="00545430" w14:paraId="32663532" w14:textId="77777777" w:rsidTr="00120E75">
        <w:tc>
          <w:tcPr>
            <w:tcW w:w="4135" w:type="dxa"/>
          </w:tcPr>
          <w:p w14:paraId="3EF1A44A" w14:textId="7284C670" w:rsidR="00BE63D7" w:rsidRPr="00A45906" w:rsidRDefault="00BE63D7" w:rsidP="00BE6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5738852C" w14:textId="699BC2DE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E59BE1B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ED279" w14:textId="60A74E36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63D3C6E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64424F3" w14:textId="4CF53685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1,191</w:t>
            </w:r>
          </w:p>
        </w:tc>
        <w:tc>
          <w:tcPr>
            <w:tcW w:w="274" w:type="dxa"/>
          </w:tcPr>
          <w:p w14:paraId="7F4A41B6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C7CF3D" w14:textId="769CDFBE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2,144</w:t>
            </w:r>
          </w:p>
        </w:tc>
      </w:tr>
      <w:tr w:rsidR="00BE63D7" w:rsidRPr="00A45906" w:rsidDel="00545430" w14:paraId="30C9A852" w14:textId="77777777" w:rsidTr="00120E75">
        <w:tc>
          <w:tcPr>
            <w:tcW w:w="4135" w:type="dxa"/>
          </w:tcPr>
          <w:p w14:paraId="1613976F" w14:textId="63B0D3E3" w:rsidR="00BE63D7" w:rsidRPr="00A45906" w:rsidRDefault="00BE63D7" w:rsidP="00BE6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8A52FC1" w14:textId="178FB63D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425BBF5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A86C5C" w14:textId="4378752A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51F4C4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127DA0D" w14:textId="65D53B3E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4" w:type="dxa"/>
          </w:tcPr>
          <w:p w14:paraId="70E4C5D7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386ADE3" w14:textId="72E4FA82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BE63D7" w:rsidRPr="00A45906" w:rsidDel="00545430" w14:paraId="68DBD091" w14:textId="77777777" w:rsidTr="00120E75">
        <w:tc>
          <w:tcPr>
            <w:tcW w:w="4135" w:type="dxa"/>
          </w:tcPr>
          <w:p w14:paraId="434B16E0" w14:textId="65B91480" w:rsidR="00BE63D7" w:rsidRPr="00A45906" w:rsidRDefault="00BE63D7" w:rsidP="00BE6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32B954FC" w14:textId="7F4EF1BC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AFE1793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DB1594" w14:textId="71EB7164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FD7AAED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C52FF9" w14:textId="3B8B2496" w:rsidR="00BE63D7" w:rsidRPr="00A45906" w:rsidRDefault="00D0493F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274" w:type="dxa"/>
          </w:tcPr>
          <w:p w14:paraId="1ACE3043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31E34C8" w14:textId="0F2D563B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21DB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</w:tr>
      <w:tr w:rsidR="00BE3D25" w:rsidRPr="00A45906" w:rsidDel="00545430" w14:paraId="7309B693" w14:textId="77777777" w:rsidTr="00120E75">
        <w:tc>
          <w:tcPr>
            <w:tcW w:w="4135" w:type="dxa"/>
          </w:tcPr>
          <w:p w14:paraId="53DD4AE1" w14:textId="6E4152BE" w:rsidR="00BE3D25" w:rsidRPr="00BE08F8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6B8E6B68" w14:textId="5B102D6C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1BB7489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F727A12" w14:textId="16AB5F61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5C1D744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86BED31" w14:textId="4776C93B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F77786B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5539863" w14:textId="3312B0BB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D25" w:rsidRPr="00A45906" w:rsidDel="00545430" w14:paraId="0B632B7B" w14:textId="77777777" w:rsidTr="00120E75">
        <w:tc>
          <w:tcPr>
            <w:tcW w:w="4135" w:type="dxa"/>
          </w:tcPr>
          <w:p w14:paraId="1ECEECA6" w14:textId="6F12B6AB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4" w:type="dxa"/>
          </w:tcPr>
          <w:p w14:paraId="03595627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54AD257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274019C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76EABBD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BBF6B6C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88C815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F7089CC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3D7" w:rsidRPr="00A45906" w:rsidDel="00545430" w14:paraId="452ABD21" w14:textId="77777777" w:rsidTr="00120E75">
        <w:tc>
          <w:tcPr>
            <w:tcW w:w="4135" w:type="dxa"/>
          </w:tcPr>
          <w:p w14:paraId="54A16117" w14:textId="03944C0B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4E169927" w14:textId="5F761A40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6,588</w:t>
            </w:r>
          </w:p>
        </w:tc>
        <w:tc>
          <w:tcPr>
            <w:tcW w:w="274" w:type="dxa"/>
          </w:tcPr>
          <w:p w14:paraId="53FE594A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FB449D7" w14:textId="05590445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8,476</w:t>
            </w:r>
          </w:p>
        </w:tc>
        <w:tc>
          <w:tcPr>
            <w:tcW w:w="272" w:type="dxa"/>
          </w:tcPr>
          <w:p w14:paraId="2281B4C5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500A01D" w14:textId="0EB69B71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5,364</w:t>
            </w:r>
          </w:p>
        </w:tc>
        <w:tc>
          <w:tcPr>
            <w:tcW w:w="274" w:type="dxa"/>
          </w:tcPr>
          <w:p w14:paraId="640B5B5D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2BCEF08" w14:textId="7C7C1E81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7,244</w:t>
            </w:r>
          </w:p>
        </w:tc>
      </w:tr>
      <w:tr w:rsidR="00BE63D7" w:rsidRPr="00A45906" w:rsidDel="00545430" w14:paraId="367D7F1D" w14:textId="77777777" w:rsidTr="00120E75">
        <w:tc>
          <w:tcPr>
            <w:tcW w:w="4135" w:type="dxa"/>
          </w:tcPr>
          <w:p w14:paraId="13A66FCF" w14:textId="7AD4DA1B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731C2359" w14:textId="67A9BDDF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2,026</w:t>
            </w:r>
          </w:p>
        </w:tc>
        <w:tc>
          <w:tcPr>
            <w:tcW w:w="274" w:type="dxa"/>
          </w:tcPr>
          <w:p w14:paraId="198514A8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176264F" w14:textId="46CB7589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2,034</w:t>
            </w:r>
          </w:p>
        </w:tc>
        <w:tc>
          <w:tcPr>
            <w:tcW w:w="272" w:type="dxa"/>
          </w:tcPr>
          <w:p w14:paraId="4CA85DCB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231E51" w14:textId="34A35544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1,940</w:t>
            </w:r>
          </w:p>
        </w:tc>
        <w:tc>
          <w:tcPr>
            <w:tcW w:w="274" w:type="dxa"/>
          </w:tcPr>
          <w:p w14:paraId="484F0701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ACC9BB0" w14:textId="04AC856D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1,868</w:t>
            </w:r>
          </w:p>
        </w:tc>
      </w:tr>
      <w:tr w:rsidR="00BE63D7" w:rsidRPr="00A45906" w:rsidDel="00545430" w14:paraId="0C6A052B" w14:textId="77777777" w:rsidTr="00120E75">
        <w:tc>
          <w:tcPr>
            <w:tcW w:w="4135" w:type="dxa"/>
          </w:tcPr>
          <w:p w14:paraId="07823CA7" w14:textId="7966FFFD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2A5D803A" w14:textId="163AD850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4" w:type="dxa"/>
          </w:tcPr>
          <w:p w14:paraId="600CF554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C2C838F" w14:textId="01E11FCE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02C0024F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B253FD5" w14:textId="3411EFA1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4" w:type="dxa"/>
          </w:tcPr>
          <w:p w14:paraId="7F0E8B85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C0B668C" w14:textId="083E4096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E63D7" w:rsidRPr="00A45906" w:rsidDel="00545430" w14:paraId="19027EAB" w14:textId="77777777" w:rsidTr="00120E75">
        <w:tc>
          <w:tcPr>
            <w:tcW w:w="4135" w:type="dxa"/>
          </w:tcPr>
          <w:p w14:paraId="7EB6AF44" w14:textId="471CE66C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3D7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416EC807" w14:textId="6A892324" w:rsidR="00BE63D7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1FC85FD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FAD25C2" w14:textId="348DC4C1" w:rsidR="00BE63D7" w:rsidRDefault="00BE63D7" w:rsidP="006F6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08E5E11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0BB7CCE" w14:textId="69E62500" w:rsidR="00BE63D7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4" w:type="dxa"/>
          </w:tcPr>
          <w:p w14:paraId="73AFC160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89A7836" w14:textId="57407A2E" w:rsidR="00BE63D7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BE63D7" w:rsidRPr="00A45906" w:rsidDel="00545430" w14:paraId="42AD9E91" w14:textId="77777777" w:rsidTr="00120E75">
        <w:tc>
          <w:tcPr>
            <w:tcW w:w="4135" w:type="dxa"/>
          </w:tcPr>
          <w:p w14:paraId="5A550348" w14:textId="64BDEAF8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A6BD7FF" w14:textId="06CE47B3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4" w:type="dxa"/>
          </w:tcPr>
          <w:p w14:paraId="664A0842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12BB5C7" w14:textId="5393C5DA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2" w:type="dxa"/>
          </w:tcPr>
          <w:p w14:paraId="44E9590D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70A25AF" w14:textId="033CB2D2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4" w:type="dxa"/>
          </w:tcPr>
          <w:p w14:paraId="6B547BDE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320F6ED" w14:textId="037868C6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BE63D7" w:rsidRPr="00A45906" w:rsidDel="00545430" w14:paraId="02D9A730" w14:textId="77777777" w:rsidTr="00120E75">
        <w:tc>
          <w:tcPr>
            <w:tcW w:w="4135" w:type="dxa"/>
          </w:tcPr>
          <w:p w14:paraId="581FDEF9" w14:textId="01282FEA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59B9E93F" w14:textId="6E041299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74" w:type="dxa"/>
          </w:tcPr>
          <w:p w14:paraId="4C35FA37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DCCF223" w14:textId="7089B4E5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2" w:type="dxa"/>
          </w:tcPr>
          <w:p w14:paraId="4A72009B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28E16A0" w14:textId="62565E71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4" w:type="dxa"/>
          </w:tcPr>
          <w:p w14:paraId="7006A335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9B0131A" w14:textId="7B95FF4F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BE63D7" w:rsidRPr="00A45906" w:rsidDel="00545430" w14:paraId="3F3343B2" w14:textId="77777777" w:rsidTr="00120E75">
        <w:tc>
          <w:tcPr>
            <w:tcW w:w="4135" w:type="dxa"/>
          </w:tcPr>
          <w:p w14:paraId="2624CAF6" w14:textId="435ADE6D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6C8B0067" w14:textId="18579607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1,084</w:t>
            </w:r>
          </w:p>
        </w:tc>
        <w:tc>
          <w:tcPr>
            <w:tcW w:w="274" w:type="dxa"/>
          </w:tcPr>
          <w:p w14:paraId="2B9B62BC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3278EC2" w14:textId="4F864134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1,061</w:t>
            </w:r>
          </w:p>
        </w:tc>
        <w:tc>
          <w:tcPr>
            <w:tcW w:w="272" w:type="dxa"/>
          </w:tcPr>
          <w:p w14:paraId="1F9C4E65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A7828B9" w14:textId="15023674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74" w:type="dxa"/>
          </w:tcPr>
          <w:p w14:paraId="7EBF1C3E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4AB6AF7" w14:textId="2A859EB8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</w:tr>
      <w:tr w:rsidR="00BE3D25" w:rsidRPr="00A45906" w:rsidDel="00545430" w14:paraId="7E79A98A" w14:textId="77777777" w:rsidTr="00120E75">
        <w:tc>
          <w:tcPr>
            <w:tcW w:w="4135" w:type="dxa"/>
          </w:tcPr>
          <w:p w14:paraId="73974AE4" w14:textId="7628DE08" w:rsidR="00BE3D25" w:rsidRPr="00BE08F8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0E20F91A" w14:textId="18DAC674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201200E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037891D" w14:textId="1BFC1933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D93D0B7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ABAB247" w14:textId="315F70D3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5637AA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1A267EB" w14:textId="35782A71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D25" w:rsidRPr="00A45906" w:rsidDel="00545430" w14:paraId="7A21D556" w14:textId="77777777" w:rsidTr="00120E75">
        <w:tc>
          <w:tcPr>
            <w:tcW w:w="4135" w:type="dxa"/>
          </w:tcPr>
          <w:p w14:paraId="2BAF3D3E" w14:textId="5E00F815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4" w:type="dxa"/>
          </w:tcPr>
          <w:p w14:paraId="7CCD4737" w14:textId="6AEEDF3B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A32050F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BF908DD" w14:textId="68F6D863" w:rsidR="00BE3D2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BD5B5CA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0ABE65F" w14:textId="60D834D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DB171C7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B6699AA" w14:textId="61700501" w:rsidR="00BE3D2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3D7" w:rsidRPr="00120E75" w:rsidDel="00545430" w14:paraId="3FF1FD10" w14:textId="77777777" w:rsidTr="00120E75">
        <w:tc>
          <w:tcPr>
            <w:tcW w:w="4135" w:type="dxa"/>
          </w:tcPr>
          <w:p w14:paraId="79819C75" w14:textId="5EC29B55" w:rsidR="00BE63D7" w:rsidRPr="00120E75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</w:p>
        </w:tc>
        <w:tc>
          <w:tcPr>
            <w:tcW w:w="1104" w:type="dxa"/>
          </w:tcPr>
          <w:p w14:paraId="7C5C21D2" w14:textId="4D2F2BC5" w:rsidR="00BE63D7" w:rsidRPr="00E032E1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3,324</w:t>
            </w:r>
          </w:p>
        </w:tc>
        <w:tc>
          <w:tcPr>
            <w:tcW w:w="274" w:type="dxa"/>
          </w:tcPr>
          <w:p w14:paraId="758A7616" w14:textId="77777777" w:rsidR="00BE63D7" w:rsidRPr="00120E75" w:rsidRDefault="00BE63D7" w:rsidP="00BE63D7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5BE1337C" w14:textId="4419A96B" w:rsidR="00BE63D7" w:rsidRPr="00120E75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4,653</w:t>
            </w:r>
          </w:p>
        </w:tc>
        <w:tc>
          <w:tcPr>
            <w:tcW w:w="272" w:type="dxa"/>
          </w:tcPr>
          <w:p w14:paraId="698101DF" w14:textId="77777777" w:rsidR="00BE63D7" w:rsidRPr="00120E75" w:rsidRDefault="00BE63D7" w:rsidP="00BE63D7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531C273" w14:textId="7E36C38B" w:rsidR="00BE63D7" w:rsidRPr="00B87743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87743">
              <w:rPr>
                <w:rFonts w:asciiTheme="majorBidi" w:hAnsiTheme="majorBidi" w:cstheme="majorBidi"/>
                <w:sz w:val="30"/>
                <w:szCs w:val="30"/>
              </w:rPr>
              <w:t>2,739</w:t>
            </w:r>
          </w:p>
        </w:tc>
        <w:tc>
          <w:tcPr>
            <w:tcW w:w="274" w:type="dxa"/>
          </w:tcPr>
          <w:p w14:paraId="30FD619D" w14:textId="77777777" w:rsidR="00BE63D7" w:rsidRPr="00120E75" w:rsidRDefault="00BE63D7" w:rsidP="00BE63D7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0396817B" w14:textId="43030CD9" w:rsidR="00BE63D7" w:rsidRPr="00120E75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3,541</w:t>
            </w:r>
          </w:p>
        </w:tc>
      </w:tr>
      <w:tr w:rsidR="00BE63D7" w:rsidRPr="00A45906" w:rsidDel="00545430" w14:paraId="3A65DCFD" w14:textId="77777777" w:rsidTr="00120E75">
        <w:tc>
          <w:tcPr>
            <w:tcW w:w="4135" w:type="dxa"/>
          </w:tcPr>
          <w:p w14:paraId="1D2617CF" w14:textId="5E5AF852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596C24D5" w14:textId="44A371A7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4" w:type="dxa"/>
          </w:tcPr>
          <w:p w14:paraId="24CDE7E8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A4671AC" w14:textId="3FE619BD" w:rsidR="00BE63D7" w:rsidRPr="00A45906" w:rsidRDefault="00BE63D7" w:rsidP="00380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2" w:type="dxa"/>
          </w:tcPr>
          <w:p w14:paraId="4B83846A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7BA170" w14:textId="7D64806D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4" w:type="dxa"/>
          </w:tcPr>
          <w:p w14:paraId="14ED11BE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CE6782" w14:textId="09D01366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BE63D7" w:rsidRPr="00A45906" w:rsidDel="00545430" w14:paraId="3AEE34F6" w14:textId="77777777" w:rsidTr="00120E75">
        <w:tc>
          <w:tcPr>
            <w:tcW w:w="4135" w:type="dxa"/>
          </w:tcPr>
          <w:p w14:paraId="0AD59915" w14:textId="67F0D1A3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3D7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3F5E802A" w14:textId="4D4BDB4D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7679451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BB19EB9" w14:textId="79762D1E" w:rsidR="00BE63D7" w:rsidRDefault="00BE63D7" w:rsidP="006F6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822FAFE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103CFAB" w14:textId="0311F470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274" w:type="dxa"/>
          </w:tcPr>
          <w:p w14:paraId="3A42B474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C119E2F" w14:textId="0E84E6AE" w:rsidR="00BE63D7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</w:tr>
      <w:tr w:rsidR="00BE63D7" w:rsidRPr="00A45906" w:rsidDel="00545430" w14:paraId="3ED42483" w14:textId="77777777" w:rsidTr="00120E75">
        <w:tc>
          <w:tcPr>
            <w:tcW w:w="4135" w:type="dxa"/>
          </w:tcPr>
          <w:p w14:paraId="70DBABED" w14:textId="4EC33C71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1104" w:type="dxa"/>
          </w:tcPr>
          <w:p w14:paraId="365F9105" w14:textId="25F27E84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4" w:type="dxa"/>
          </w:tcPr>
          <w:p w14:paraId="0B4B3247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D48FE1" w14:textId="7D61A56B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2" w:type="dxa"/>
          </w:tcPr>
          <w:p w14:paraId="1BA08C86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93BA5BA" w14:textId="0B1D408F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4" w:type="dxa"/>
          </w:tcPr>
          <w:p w14:paraId="0051C17E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78A80F" w14:textId="00422C0B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BE63D7" w:rsidRPr="00A45906" w:rsidDel="00545430" w14:paraId="07FDE62D" w14:textId="77777777" w:rsidTr="00120E75">
        <w:tc>
          <w:tcPr>
            <w:tcW w:w="4135" w:type="dxa"/>
          </w:tcPr>
          <w:p w14:paraId="6B898E61" w14:textId="35ED57AD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17280272" w14:textId="7FD6517D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4" w:type="dxa"/>
          </w:tcPr>
          <w:p w14:paraId="74F295C5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96895EA" w14:textId="65A75115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2" w:type="dxa"/>
          </w:tcPr>
          <w:p w14:paraId="5C4BE27C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63C9CE4" w14:textId="0E43E52B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74" w:type="dxa"/>
          </w:tcPr>
          <w:p w14:paraId="3E5BBB9B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390EE9" w14:textId="6FF3B78C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BE63D7" w:rsidRPr="00A45906" w:rsidDel="00545430" w14:paraId="6D2586A8" w14:textId="77777777" w:rsidTr="00155FB2">
        <w:tc>
          <w:tcPr>
            <w:tcW w:w="4135" w:type="dxa"/>
          </w:tcPr>
          <w:p w14:paraId="3274048C" w14:textId="26791210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27DF2B2E" w14:textId="0BE6CECB" w:rsidR="00BE63D7" w:rsidRPr="00A45906" w:rsidRDefault="00D0493F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4" w:type="dxa"/>
          </w:tcPr>
          <w:p w14:paraId="37883FA8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FECF80" w14:textId="16C5DFD4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B21D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2" w:type="dxa"/>
          </w:tcPr>
          <w:p w14:paraId="4A6B0F35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8333675" w14:textId="53C6796D" w:rsidR="00BE63D7" w:rsidRPr="00A45906" w:rsidRDefault="00D0493F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4" w:type="dxa"/>
          </w:tcPr>
          <w:p w14:paraId="2FBCC90C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879A114" w14:textId="5B7B3571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21D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BE3D25" w:rsidRPr="00A45906" w:rsidDel="00545430" w14:paraId="05841CDF" w14:textId="77777777" w:rsidTr="006C774F">
        <w:tc>
          <w:tcPr>
            <w:tcW w:w="4135" w:type="dxa"/>
          </w:tcPr>
          <w:p w14:paraId="000C65A3" w14:textId="08B0C2B4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76A3DD3A" w14:textId="002A22E6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76AF110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AE9ECC" w14:textId="6B898B2C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20EC37D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6E61E9" w14:textId="16AD0AFA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AEF6C4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3DB637" w14:textId="078AE194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25" w:rsidRPr="00A45906" w:rsidDel="00545430" w14:paraId="2A3E51E8" w14:textId="77777777" w:rsidTr="00710751">
        <w:tc>
          <w:tcPr>
            <w:tcW w:w="4135" w:type="dxa"/>
          </w:tcPr>
          <w:p w14:paraId="38545607" w14:textId="75FCAC8D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4" w:type="dxa"/>
          </w:tcPr>
          <w:p w14:paraId="16751B2B" w14:textId="29C85F56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5A0052F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6F39745" w14:textId="06FE2A6E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9FEF893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592F651" w14:textId="5FAE7CAD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200763E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C4E2D1" w14:textId="43F1D3F6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3D7" w:rsidRPr="00120E75" w:rsidDel="00545430" w14:paraId="7E5B7607" w14:textId="77777777" w:rsidTr="005A7236">
        <w:trPr>
          <w:trHeight w:val="398"/>
        </w:trPr>
        <w:tc>
          <w:tcPr>
            <w:tcW w:w="4135" w:type="dxa"/>
          </w:tcPr>
          <w:p w14:paraId="270F1896" w14:textId="06CB92C0" w:rsidR="00BE63D7" w:rsidRPr="00120E75" w:rsidRDefault="00BE63D7" w:rsidP="00BE63D7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092EEDB0" w14:textId="25270044" w:rsidR="00BE63D7" w:rsidRPr="00E032E1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104,408</w:t>
            </w:r>
          </w:p>
        </w:tc>
        <w:tc>
          <w:tcPr>
            <w:tcW w:w="274" w:type="dxa"/>
          </w:tcPr>
          <w:p w14:paraId="68613F71" w14:textId="77777777" w:rsidR="00BE63D7" w:rsidRPr="00120E75" w:rsidRDefault="00BE63D7" w:rsidP="00BE63D7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75CBCF54" w14:textId="44339549" w:rsidR="00BE63D7" w:rsidRPr="00120E75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134,692</w:t>
            </w:r>
          </w:p>
        </w:tc>
        <w:tc>
          <w:tcPr>
            <w:tcW w:w="272" w:type="dxa"/>
          </w:tcPr>
          <w:p w14:paraId="26DDBE55" w14:textId="77777777" w:rsidR="00BE63D7" w:rsidRPr="00120E75" w:rsidRDefault="00BE63D7" w:rsidP="00BE63D7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3DB7D40" w14:textId="2028989E" w:rsidR="00BE63D7" w:rsidRPr="00B87743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100,719</w:t>
            </w:r>
          </w:p>
        </w:tc>
        <w:tc>
          <w:tcPr>
            <w:tcW w:w="274" w:type="dxa"/>
          </w:tcPr>
          <w:p w14:paraId="3660C6D5" w14:textId="77777777" w:rsidR="00BE63D7" w:rsidRPr="00120E75" w:rsidRDefault="00BE63D7" w:rsidP="00BE63D7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39B8B744" w14:textId="795C7E90" w:rsidR="00BE63D7" w:rsidRPr="00120E75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131,143</w:t>
            </w:r>
          </w:p>
        </w:tc>
      </w:tr>
      <w:tr w:rsidR="00BE63D7" w:rsidRPr="00A45906" w:rsidDel="00545430" w14:paraId="5CA7680F" w14:textId="77777777" w:rsidTr="00120E75">
        <w:tc>
          <w:tcPr>
            <w:tcW w:w="4135" w:type="dxa"/>
          </w:tcPr>
          <w:p w14:paraId="15CBF1F1" w14:textId="3DC70FF0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4C0D66B8" w14:textId="53BD576E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10,698</w:t>
            </w:r>
          </w:p>
        </w:tc>
        <w:tc>
          <w:tcPr>
            <w:tcW w:w="274" w:type="dxa"/>
          </w:tcPr>
          <w:p w14:paraId="392A7537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DF86B0" w14:textId="48CB881E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23,259</w:t>
            </w:r>
          </w:p>
        </w:tc>
        <w:tc>
          <w:tcPr>
            <w:tcW w:w="272" w:type="dxa"/>
          </w:tcPr>
          <w:p w14:paraId="163EE143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5547A38" w14:textId="7B1C013D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9,798</w:t>
            </w:r>
          </w:p>
        </w:tc>
        <w:tc>
          <w:tcPr>
            <w:tcW w:w="274" w:type="dxa"/>
          </w:tcPr>
          <w:p w14:paraId="14E176A3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90F8D9" w14:textId="2E9AC83D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19,897</w:t>
            </w:r>
          </w:p>
        </w:tc>
      </w:tr>
      <w:tr w:rsidR="00BE63D7" w:rsidRPr="00A45906" w:rsidDel="00545430" w14:paraId="7050A5F4" w14:textId="77777777" w:rsidTr="00120E75">
        <w:tc>
          <w:tcPr>
            <w:tcW w:w="4135" w:type="dxa"/>
          </w:tcPr>
          <w:p w14:paraId="1D4FEF61" w14:textId="60F31723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E3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กำไร</w:t>
            </w:r>
            <w:r w:rsidRPr="00A4590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จากตราสารอนุพันธ์สุทธิ</w:t>
            </w:r>
          </w:p>
        </w:tc>
        <w:tc>
          <w:tcPr>
            <w:tcW w:w="1104" w:type="dxa"/>
          </w:tcPr>
          <w:p w14:paraId="1E9F0D3E" w14:textId="2D1EDB72" w:rsidR="00BE63D7" w:rsidRPr="00A45906" w:rsidRDefault="0072306F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4" w:type="dxa"/>
          </w:tcPr>
          <w:p w14:paraId="56CBD56B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C7582A" w14:textId="670F4094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/>
                <w:sz w:val="30"/>
                <w:szCs w:val="30"/>
              </w:rPr>
              <w:t>398</w:t>
            </w:r>
          </w:p>
        </w:tc>
        <w:tc>
          <w:tcPr>
            <w:tcW w:w="272" w:type="dxa"/>
          </w:tcPr>
          <w:p w14:paraId="4E8E2B7C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2700EC" w14:textId="005F1508" w:rsidR="00BE63D7" w:rsidRPr="00A45906" w:rsidRDefault="0072306F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4" w:type="dxa"/>
          </w:tcPr>
          <w:p w14:paraId="565B4582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867C06" w14:textId="491B749F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/>
                <w:sz w:val="30"/>
                <w:szCs w:val="30"/>
              </w:rPr>
              <w:t>398</w:t>
            </w:r>
          </w:p>
        </w:tc>
      </w:tr>
      <w:tr w:rsidR="00BE63D7" w:rsidRPr="00A45906" w:rsidDel="00545430" w14:paraId="58425AD3" w14:textId="77777777" w:rsidTr="00120E75">
        <w:tc>
          <w:tcPr>
            <w:tcW w:w="4135" w:type="dxa"/>
          </w:tcPr>
          <w:p w14:paraId="60FB6F2F" w14:textId="3B3D2CDB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28E54D7F" w14:textId="6547C5ED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4" w:type="dxa"/>
          </w:tcPr>
          <w:p w14:paraId="7FDAB86E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4E2561E" w14:textId="1C25BD2D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2" w:type="dxa"/>
          </w:tcPr>
          <w:p w14:paraId="7A0E5DA4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2B44E2" w14:textId="0E581E81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4" w:type="dxa"/>
          </w:tcPr>
          <w:p w14:paraId="5AFE3F95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DA1AC8" w14:textId="2295CFC2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BE63D7" w:rsidRPr="00A45906" w:rsidDel="00545430" w14:paraId="67987AA4" w14:textId="77777777" w:rsidTr="00120E75">
        <w:tc>
          <w:tcPr>
            <w:tcW w:w="4135" w:type="dxa"/>
          </w:tcPr>
          <w:p w14:paraId="04A32746" w14:textId="7DE26A4C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2265B03" w14:textId="772D45BF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4" w:type="dxa"/>
          </w:tcPr>
          <w:p w14:paraId="147E2682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980758" w14:textId="4D01C443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2" w:type="dxa"/>
          </w:tcPr>
          <w:p w14:paraId="515E9BB3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5880EF9" w14:textId="5DFB0E42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4" w:type="dxa"/>
          </w:tcPr>
          <w:p w14:paraId="3FB34458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51AE4C" w14:textId="60984898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1,036</w:t>
            </w:r>
          </w:p>
        </w:tc>
      </w:tr>
      <w:tr w:rsidR="00BE63D7" w:rsidRPr="00A45906" w:rsidDel="00545430" w14:paraId="3484F28A" w14:textId="77777777" w:rsidTr="00120E75">
        <w:tc>
          <w:tcPr>
            <w:tcW w:w="4135" w:type="dxa"/>
          </w:tcPr>
          <w:p w14:paraId="2D02AC44" w14:textId="33C04DA2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5A977409" w14:textId="1ED9AE7E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7F4B541C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7E6A405" w14:textId="5BC8C68D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362F1262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6E106C7" w14:textId="035EE773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41CDDD94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1BA5614" w14:textId="3F2EA425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E63D7" w:rsidRPr="00A45906" w:rsidDel="00545430" w14:paraId="6857099D" w14:textId="77777777" w:rsidTr="00120E75">
        <w:tc>
          <w:tcPr>
            <w:tcW w:w="4135" w:type="dxa"/>
          </w:tcPr>
          <w:p w14:paraId="5FA5C808" w14:textId="54E8EDE9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5F7CEAB" w14:textId="34C64AC3" w:rsidR="00BE63D7" w:rsidRPr="00A45906" w:rsidRDefault="00E032E1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4" w:type="dxa"/>
          </w:tcPr>
          <w:p w14:paraId="3EC06850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6E9801" w14:textId="05EB22F4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2" w:type="dxa"/>
          </w:tcPr>
          <w:p w14:paraId="0BCA617E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0ACD74" w14:textId="3DDFBBE2" w:rsidR="00BE63D7" w:rsidRPr="00A45906" w:rsidRDefault="00B87743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4" w:type="dxa"/>
          </w:tcPr>
          <w:p w14:paraId="2F78BB33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5B26845" w14:textId="12CA6D15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BE3D25" w:rsidRPr="00A45906" w:rsidDel="00545430" w14:paraId="37B0C9CA" w14:textId="77777777" w:rsidTr="006C774F">
        <w:tc>
          <w:tcPr>
            <w:tcW w:w="4135" w:type="dxa"/>
          </w:tcPr>
          <w:p w14:paraId="6C548C40" w14:textId="5D2D885F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02956AD7" w14:textId="36D58F6F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93069B0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534588" w14:textId="39EC76E2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29F2C8D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F7CF543" w14:textId="3F99829C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7D9F597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FAF6B35" w14:textId="7F347196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25" w:rsidRPr="00A45906" w:rsidDel="00545430" w14:paraId="6E504B16" w14:textId="77777777" w:rsidTr="00710751">
        <w:tc>
          <w:tcPr>
            <w:tcW w:w="4135" w:type="dxa"/>
          </w:tcPr>
          <w:p w14:paraId="143A15D7" w14:textId="19F67C4F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4" w:type="dxa"/>
          </w:tcPr>
          <w:p w14:paraId="13648936" w14:textId="3E81E788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2F0A7A0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55B51C9" w14:textId="189C1FE1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B5D4964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D52BBE" w14:textId="387FBB8D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0FBC428" w14:textId="40FDD735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A10BD8" w14:textId="174AEEA3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25" w:rsidRPr="00A45906" w:rsidDel="00545430" w14:paraId="682F7664" w14:textId="77777777" w:rsidTr="00120E75">
        <w:tc>
          <w:tcPr>
            <w:tcW w:w="4135" w:type="dxa"/>
          </w:tcPr>
          <w:p w14:paraId="3E3AC527" w14:textId="7895821E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4" w:type="dxa"/>
          </w:tcPr>
          <w:p w14:paraId="6FAA4819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29CEC9A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92DC42A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BCB283F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BD3BA12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49645CB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4003CF6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3D7" w:rsidRPr="00A45906" w:rsidDel="00545430" w14:paraId="533F0CFE" w14:textId="77777777" w:rsidTr="00120E75">
        <w:tc>
          <w:tcPr>
            <w:tcW w:w="4135" w:type="dxa"/>
          </w:tcPr>
          <w:p w14:paraId="2DA26C54" w14:textId="163E2536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04" w:type="dxa"/>
          </w:tcPr>
          <w:p w14:paraId="4B229D5E" w14:textId="0F66A1BE" w:rsidR="00BE63D7" w:rsidRPr="00A45906" w:rsidRDefault="00CC0F15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166</w:t>
            </w:r>
          </w:p>
        </w:tc>
        <w:tc>
          <w:tcPr>
            <w:tcW w:w="274" w:type="dxa"/>
          </w:tcPr>
          <w:p w14:paraId="09FC0A99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52F5531" w14:textId="50EE3CFE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72" w:type="dxa"/>
          </w:tcPr>
          <w:p w14:paraId="23E408D4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E336030" w14:textId="7EEF55F1" w:rsidR="00BE63D7" w:rsidRPr="00A45906" w:rsidRDefault="006A314E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71</w:t>
            </w:r>
          </w:p>
        </w:tc>
        <w:tc>
          <w:tcPr>
            <w:tcW w:w="274" w:type="dxa"/>
          </w:tcPr>
          <w:p w14:paraId="13FE13F7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550AE65" w14:textId="796CABB5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BE63D7" w:rsidRPr="00A45906" w:rsidDel="00545430" w14:paraId="06AB96E8" w14:textId="77777777" w:rsidTr="006C774F">
        <w:tc>
          <w:tcPr>
            <w:tcW w:w="4135" w:type="dxa"/>
          </w:tcPr>
          <w:p w14:paraId="0A3F7053" w14:textId="77777777" w:rsidR="00BE63D7" w:rsidRPr="00A45906" w:rsidRDefault="00BE63D7" w:rsidP="00BE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34E23DDF" w14:textId="3EC4E430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66C666E" w14:textId="6F57A6BA" w:rsidR="00BE63D7" w:rsidRPr="00A45906" w:rsidRDefault="00CC0F15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4" w:type="dxa"/>
            <w:vAlign w:val="bottom"/>
          </w:tcPr>
          <w:p w14:paraId="67A282AB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07BCBDC" w14:textId="3C2F6D83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  <w:vAlign w:val="bottom"/>
          </w:tcPr>
          <w:p w14:paraId="0848ACCA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67196A24" w14:textId="3EC0EE7E" w:rsidR="00BE63D7" w:rsidRPr="00A45906" w:rsidRDefault="006A314E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4" w:type="dxa"/>
            <w:vAlign w:val="bottom"/>
          </w:tcPr>
          <w:p w14:paraId="5509E016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6E6933E" w14:textId="12889369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E63D7" w:rsidRPr="00A45906" w:rsidDel="00545430" w14:paraId="2CF58019" w14:textId="77777777" w:rsidTr="006C774F">
        <w:tc>
          <w:tcPr>
            <w:tcW w:w="4135" w:type="dxa"/>
          </w:tcPr>
          <w:p w14:paraId="7FC8EC9D" w14:textId="062BC13C" w:rsidR="00BE63D7" w:rsidRPr="00A45906" w:rsidRDefault="00BE63D7" w:rsidP="00BE63D7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A2A34ED" w14:textId="4CBFF5D7" w:rsidR="00BE63D7" w:rsidRPr="00D32A01" w:rsidRDefault="00CC0F15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A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16</w:t>
            </w:r>
            <w:r w:rsidR="006F6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203D4589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9A15FA6" w14:textId="5C6399DA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72" w:type="dxa"/>
          </w:tcPr>
          <w:p w14:paraId="6EDF5D10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0A020F06" w14:textId="74C60CE0" w:rsidR="00BE63D7" w:rsidRPr="00A45906" w:rsidRDefault="006A314E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31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</w:t>
            </w:r>
          </w:p>
        </w:tc>
        <w:tc>
          <w:tcPr>
            <w:tcW w:w="274" w:type="dxa"/>
          </w:tcPr>
          <w:p w14:paraId="0C07155A" w14:textId="77777777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06CACBB5" w14:textId="3BEC00FA" w:rsidR="00BE63D7" w:rsidRPr="00A45906" w:rsidRDefault="00BE63D7" w:rsidP="00BE6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</w:p>
        </w:tc>
      </w:tr>
    </w:tbl>
    <w:p w14:paraId="4234081A" w14:textId="77777777" w:rsidR="00A214A6" w:rsidRDefault="00A214A6" w:rsidP="00E1062E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B83BDF9" w14:textId="77777777" w:rsidR="00BE08F8" w:rsidRDefault="00BE08F8" w:rsidP="00E1062E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109BF51" w14:textId="77777777" w:rsidR="00BE08F8" w:rsidRDefault="00BE08F8" w:rsidP="00E1062E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635E982" w14:textId="77777777" w:rsidR="00BE08F8" w:rsidRDefault="00BE08F8" w:rsidP="00E1062E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327997D" w14:textId="77777777" w:rsidR="00BE08F8" w:rsidRDefault="00BE08F8" w:rsidP="00E1062E">
      <w:pPr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170"/>
        <w:gridCol w:w="270"/>
        <w:gridCol w:w="1081"/>
        <w:gridCol w:w="269"/>
        <w:gridCol w:w="1170"/>
      </w:tblGrid>
      <w:tr w:rsidR="00E1062E" w:rsidRPr="00C04582" w14:paraId="2D9DD30B" w14:textId="77777777" w:rsidTr="00C92215">
        <w:trPr>
          <w:tblHeader/>
        </w:trPr>
        <w:tc>
          <w:tcPr>
            <w:tcW w:w="4140" w:type="dxa"/>
          </w:tcPr>
          <w:p w14:paraId="2096E7C4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845FECD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4CEBF2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20464D9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062E" w:rsidRPr="00C04582" w14:paraId="43503274" w14:textId="77777777" w:rsidTr="00C92215">
        <w:trPr>
          <w:tblHeader/>
        </w:trPr>
        <w:tc>
          <w:tcPr>
            <w:tcW w:w="4140" w:type="dxa"/>
          </w:tcPr>
          <w:p w14:paraId="1AB60A5D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54B8628F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27C91069" w14:textId="77777777" w:rsidR="00E5634B" w:rsidRPr="00C04582" w:rsidRDefault="00E5634B" w:rsidP="00E5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4F2E20BA" w14:textId="0C50EB16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653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7AA6D31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2BC0AD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498B7873" w14:textId="2355A5B4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653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698B82F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6E4C25B" w14:textId="77777777" w:rsidR="00E5634B" w:rsidRPr="00C04582" w:rsidRDefault="00E5634B" w:rsidP="00E5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178CD684" w14:textId="63588AC3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653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110E3C48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2B3DB7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17EB9217" w14:textId="7528860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6530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1062E" w:rsidRPr="00C04582" w14:paraId="281A89DC" w14:textId="77777777" w:rsidTr="00C92215">
        <w:trPr>
          <w:tblHeader/>
        </w:trPr>
        <w:tc>
          <w:tcPr>
            <w:tcW w:w="4140" w:type="dxa"/>
          </w:tcPr>
          <w:p w14:paraId="76AC6B85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4FA5D649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062E" w:rsidRPr="00C04582" w14:paraId="6E29831A" w14:textId="77777777" w:rsidTr="00C92215">
        <w:tc>
          <w:tcPr>
            <w:tcW w:w="4140" w:type="dxa"/>
          </w:tcPr>
          <w:p w14:paraId="1D278082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F79CEED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40974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EB792F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4FC4F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AA01C51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B6B436B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061A3D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57C1" w:rsidRPr="00C04582" w14:paraId="1699EA2B" w14:textId="77777777" w:rsidTr="00C92215">
        <w:tc>
          <w:tcPr>
            <w:tcW w:w="4140" w:type="dxa"/>
          </w:tcPr>
          <w:p w14:paraId="499780D8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436B6CF" w14:textId="7B9748C3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2,152</w:t>
            </w:r>
          </w:p>
        </w:tc>
        <w:tc>
          <w:tcPr>
            <w:tcW w:w="270" w:type="dxa"/>
          </w:tcPr>
          <w:p w14:paraId="521002F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4E5016" w14:textId="56329B38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2,012</w:t>
            </w:r>
          </w:p>
        </w:tc>
        <w:tc>
          <w:tcPr>
            <w:tcW w:w="270" w:type="dxa"/>
          </w:tcPr>
          <w:p w14:paraId="16634917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9F7BCD0" w14:textId="61639293" w:rsidR="00FB57C1" w:rsidRPr="00C04582" w:rsidRDefault="00020B6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269" w:type="dxa"/>
          </w:tcPr>
          <w:p w14:paraId="30136004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73505" w14:textId="0076F7D5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1,954</w:t>
            </w:r>
          </w:p>
        </w:tc>
      </w:tr>
      <w:tr w:rsidR="00FB57C1" w:rsidRPr="00C04582" w14:paraId="0BC0DA96" w14:textId="77777777" w:rsidTr="00C92215">
        <w:tc>
          <w:tcPr>
            <w:tcW w:w="4140" w:type="dxa"/>
          </w:tcPr>
          <w:p w14:paraId="29B93616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15CA1E4" w14:textId="75CF65AF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B6EA3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02FA4" w14:textId="6E79A9E1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808AE9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25DC86F" w14:textId="4521A44E" w:rsidR="00FB57C1" w:rsidRPr="00C04582" w:rsidRDefault="00020B6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3,808</w:t>
            </w:r>
          </w:p>
        </w:tc>
        <w:tc>
          <w:tcPr>
            <w:tcW w:w="269" w:type="dxa"/>
          </w:tcPr>
          <w:p w14:paraId="12DF489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03228" w14:textId="6F0E4FA9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6,195</w:t>
            </w:r>
          </w:p>
        </w:tc>
      </w:tr>
      <w:tr w:rsidR="00FB57C1" w:rsidRPr="00C04582" w14:paraId="08BC1E7E" w14:textId="77777777" w:rsidTr="00C92215">
        <w:tc>
          <w:tcPr>
            <w:tcW w:w="4140" w:type="dxa"/>
          </w:tcPr>
          <w:p w14:paraId="008E6CDC" w14:textId="77777777" w:rsidR="00FB57C1" w:rsidRPr="00C04582" w:rsidRDefault="00FB57C1" w:rsidP="00FB57C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2F2E885" w14:textId="78B11651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2,248</w:t>
            </w:r>
          </w:p>
        </w:tc>
        <w:tc>
          <w:tcPr>
            <w:tcW w:w="270" w:type="dxa"/>
          </w:tcPr>
          <w:p w14:paraId="6BCF23C9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CC9F0" w14:textId="4C77043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2,177</w:t>
            </w:r>
          </w:p>
        </w:tc>
        <w:tc>
          <w:tcPr>
            <w:tcW w:w="270" w:type="dxa"/>
          </w:tcPr>
          <w:p w14:paraId="0DFBAFAB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B8EDE6F" w14:textId="3BB831D2" w:rsidR="00FB57C1" w:rsidRPr="00C04582" w:rsidRDefault="00020B6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1,563</w:t>
            </w:r>
          </w:p>
        </w:tc>
        <w:tc>
          <w:tcPr>
            <w:tcW w:w="269" w:type="dxa"/>
          </w:tcPr>
          <w:p w14:paraId="02F7FB5B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279EB" w14:textId="131309D3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</w:tr>
      <w:tr w:rsidR="00FB57C1" w:rsidRPr="00C04582" w14:paraId="2F4779C0" w14:textId="77777777" w:rsidTr="00C92215">
        <w:tc>
          <w:tcPr>
            <w:tcW w:w="4140" w:type="dxa"/>
          </w:tcPr>
          <w:p w14:paraId="33EA8464" w14:textId="77777777" w:rsidR="00FB57C1" w:rsidRPr="00C04582" w:rsidRDefault="00FB57C1" w:rsidP="00FB57C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46E5C825" w14:textId="27CE4C86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783C08C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9DC97" w14:textId="0CE985FB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0B00511E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634B195" w14:textId="034C5D2F" w:rsidR="00FB57C1" w:rsidRPr="00C04582" w:rsidRDefault="00020B6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69" w:type="dxa"/>
          </w:tcPr>
          <w:p w14:paraId="4E8D781F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612AF" w14:textId="5C6C933B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FB57C1" w:rsidRPr="00C04582" w14:paraId="09EAEF37" w14:textId="77777777" w:rsidTr="00C92215">
        <w:tc>
          <w:tcPr>
            <w:tcW w:w="4140" w:type="dxa"/>
          </w:tcPr>
          <w:p w14:paraId="64167ABD" w14:textId="77777777" w:rsidR="00FB57C1" w:rsidRPr="00C04582" w:rsidRDefault="00FB57C1" w:rsidP="00FB57C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C0458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6F8325" w14:textId="513C5BDE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14,629</w:t>
            </w:r>
          </w:p>
        </w:tc>
        <w:tc>
          <w:tcPr>
            <w:tcW w:w="270" w:type="dxa"/>
          </w:tcPr>
          <w:p w14:paraId="4A06FE27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510499" w14:textId="75C5930C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14,643</w:t>
            </w:r>
          </w:p>
        </w:tc>
        <w:tc>
          <w:tcPr>
            <w:tcW w:w="270" w:type="dxa"/>
          </w:tcPr>
          <w:p w14:paraId="042A20AD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F343E13" w14:textId="1FC0158A" w:rsidR="00FB57C1" w:rsidRPr="00C04582" w:rsidRDefault="00020B6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14,198</w:t>
            </w:r>
          </w:p>
        </w:tc>
        <w:tc>
          <w:tcPr>
            <w:tcW w:w="269" w:type="dxa"/>
          </w:tcPr>
          <w:p w14:paraId="723E45B4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04EC52" w14:textId="4C592562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14,004</w:t>
            </w:r>
          </w:p>
        </w:tc>
      </w:tr>
      <w:tr w:rsidR="00FB57C1" w:rsidRPr="00C04582" w14:paraId="5174A152" w14:textId="77777777" w:rsidTr="00C92215">
        <w:tc>
          <w:tcPr>
            <w:tcW w:w="4140" w:type="dxa"/>
          </w:tcPr>
          <w:p w14:paraId="14E7DA43" w14:textId="77777777" w:rsidR="00FB57C1" w:rsidRPr="00C04582" w:rsidRDefault="00FB57C1" w:rsidP="00FB57C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D088B" w14:textId="345977A1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19,844</w:t>
            </w:r>
          </w:p>
        </w:tc>
        <w:tc>
          <w:tcPr>
            <w:tcW w:w="270" w:type="dxa"/>
          </w:tcPr>
          <w:p w14:paraId="122D8BEC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DA4E3" w14:textId="37A71B49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19,766</w:t>
            </w:r>
          </w:p>
        </w:tc>
        <w:tc>
          <w:tcPr>
            <w:tcW w:w="270" w:type="dxa"/>
          </w:tcPr>
          <w:p w14:paraId="3B8B959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6CF3E" w14:textId="0BD69D04" w:rsidR="00FB57C1" w:rsidRPr="00C04582" w:rsidRDefault="00020B6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22,196</w:t>
            </w:r>
          </w:p>
        </w:tc>
        <w:tc>
          <w:tcPr>
            <w:tcW w:w="269" w:type="dxa"/>
          </w:tcPr>
          <w:p w14:paraId="3B79745C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71CA8F" w14:textId="12FC1079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24,207</w:t>
            </w:r>
          </w:p>
        </w:tc>
      </w:tr>
      <w:tr w:rsidR="00FB57C1" w:rsidRPr="00C04582" w14:paraId="54B03DDE" w14:textId="77777777" w:rsidTr="00C92215">
        <w:tc>
          <w:tcPr>
            <w:tcW w:w="4140" w:type="dxa"/>
          </w:tcPr>
          <w:p w14:paraId="025DAAAC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C04582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080" w:type="dxa"/>
          </w:tcPr>
          <w:p w14:paraId="5E6940D4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8F5A4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38EB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86CE2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265E7F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804AEB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6D39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7C1" w:rsidRPr="00C04582" w14:paraId="211ACB59" w14:textId="77777777" w:rsidTr="00C92215">
        <w:tc>
          <w:tcPr>
            <w:tcW w:w="4140" w:type="dxa"/>
          </w:tcPr>
          <w:p w14:paraId="08424AB7" w14:textId="7FCAC678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D162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7238F28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CC052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AC1C3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8239E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C5B2CB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CEDA1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1A95A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7C1" w:rsidRPr="00C04582" w14:paraId="7F9E1715" w14:textId="77777777" w:rsidTr="00C92215">
        <w:tc>
          <w:tcPr>
            <w:tcW w:w="4140" w:type="dxa"/>
          </w:tcPr>
          <w:p w14:paraId="1BF7CD28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C863760" w14:textId="5F79C97D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70" w:type="dxa"/>
          </w:tcPr>
          <w:p w14:paraId="14070810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D0B67" w14:textId="599C33C2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113B5419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C16094B" w14:textId="229C546A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69" w:type="dxa"/>
          </w:tcPr>
          <w:p w14:paraId="646F3D4A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F1ED2" w14:textId="58F89F0B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FB57C1" w:rsidRPr="00C04582" w14:paraId="27EC5825" w14:textId="77777777" w:rsidTr="00C92215">
        <w:tc>
          <w:tcPr>
            <w:tcW w:w="4140" w:type="dxa"/>
          </w:tcPr>
          <w:p w14:paraId="6EE874B1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6D19213" w14:textId="5E33A2F0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DD2C6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BB0AD" w14:textId="587A9110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E59FE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3476ED" w14:textId="7E57B766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  <w:tc>
          <w:tcPr>
            <w:tcW w:w="269" w:type="dxa"/>
          </w:tcPr>
          <w:p w14:paraId="7FC32E72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9CF22" w14:textId="54FA4DD9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FB57C1" w:rsidRPr="00C04582" w14:paraId="21909EAE" w14:textId="77777777" w:rsidTr="00C92215">
        <w:tc>
          <w:tcPr>
            <w:tcW w:w="4140" w:type="dxa"/>
          </w:tcPr>
          <w:p w14:paraId="30FE429B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54E12DF" w14:textId="32E1E471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3F36B154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3DC5D3" w14:textId="711BE8C1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CDAEF1E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61425F9" w14:textId="61C99418" w:rsidR="00FB57C1" w:rsidRPr="006B672D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672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54A3" w:rsidRPr="006B67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E016D4A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A93B0" w14:textId="21896A68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FB57C1" w:rsidRPr="00C04582" w14:paraId="589677E6" w14:textId="77777777" w:rsidTr="00C92215">
        <w:tc>
          <w:tcPr>
            <w:tcW w:w="4140" w:type="dxa"/>
          </w:tcPr>
          <w:p w14:paraId="44244796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EDB1F2F" w14:textId="4C857D4B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774811CE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13D5" w14:textId="56BD1B10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9659FEF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AB5473A" w14:textId="6B48274D" w:rsidR="00FB57C1" w:rsidRPr="006B672D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672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54A3" w:rsidRPr="006B67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377A46C6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9F770" w14:textId="2FC3D2D3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FB57C1" w:rsidRPr="00C04582" w14:paraId="44F9264F" w14:textId="77777777" w:rsidTr="00C92215">
        <w:tc>
          <w:tcPr>
            <w:tcW w:w="4140" w:type="dxa"/>
          </w:tcPr>
          <w:p w14:paraId="1F82A832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7B4061" w14:textId="69632A20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7D61CE9B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401CCD" w14:textId="2FC424D5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329DAE21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62DF0AB" w14:textId="6986AF41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69" w:type="dxa"/>
          </w:tcPr>
          <w:p w14:paraId="0B76B14E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7CC75D" w14:textId="067BC79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FB57C1" w:rsidRPr="00C04582" w14:paraId="497CE700" w14:textId="77777777" w:rsidTr="00C92215">
        <w:tc>
          <w:tcPr>
            <w:tcW w:w="4140" w:type="dxa"/>
          </w:tcPr>
          <w:p w14:paraId="253F7147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E97CB3" w14:textId="61FD29D2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1,339</w:t>
            </w:r>
          </w:p>
        </w:tc>
        <w:tc>
          <w:tcPr>
            <w:tcW w:w="270" w:type="dxa"/>
          </w:tcPr>
          <w:p w14:paraId="51619294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411068" w14:textId="12C5C810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</w:t>
            </w:r>
          </w:p>
        </w:tc>
        <w:tc>
          <w:tcPr>
            <w:tcW w:w="270" w:type="dxa"/>
          </w:tcPr>
          <w:p w14:paraId="061F3B0E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7293052" w14:textId="23ED943C" w:rsidR="00FB57C1" w:rsidRPr="00C04582" w:rsidRDefault="00B2079D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2,759</w:t>
            </w:r>
          </w:p>
        </w:tc>
        <w:tc>
          <w:tcPr>
            <w:tcW w:w="269" w:type="dxa"/>
          </w:tcPr>
          <w:p w14:paraId="022FA863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5B9555" w14:textId="55A4A4A6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1,448</w:t>
            </w:r>
          </w:p>
        </w:tc>
      </w:tr>
      <w:tr w:rsidR="00FB57C1" w:rsidRPr="00C04582" w14:paraId="78428F72" w14:textId="77777777" w:rsidTr="00C92215">
        <w:tc>
          <w:tcPr>
            <w:tcW w:w="4140" w:type="dxa"/>
          </w:tcPr>
          <w:p w14:paraId="57B6C4FD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AFFD8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DA87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54AC3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F31F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C0C99DC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A77718D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4C115A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57C1" w:rsidRPr="00CA02AB" w14:paraId="43E89315" w14:textId="77777777" w:rsidTr="00C92215">
        <w:tc>
          <w:tcPr>
            <w:tcW w:w="4140" w:type="dxa"/>
          </w:tcPr>
          <w:p w14:paraId="2C85FBE1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2B1CBD22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08564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9FE1C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6352A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FE2608D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A9EE853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438F99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7C1" w:rsidRPr="00B1747D" w14:paraId="6894D48E" w14:textId="77777777" w:rsidTr="00C92215">
        <w:tc>
          <w:tcPr>
            <w:tcW w:w="4140" w:type="dxa"/>
          </w:tcPr>
          <w:p w14:paraId="4C5F76CD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5D7F14" w14:textId="26271B47" w:rsidR="00FB57C1" w:rsidRPr="00CA02AB" w:rsidRDefault="0072306F" w:rsidP="0003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6EE0C541" w14:textId="1930504A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C4826" w14:textId="4898C8A2" w:rsidR="00FB57C1" w:rsidRPr="00FB57C1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B57C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68A542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598AB71" w14:textId="75451883" w:rsidR="00FB57C1" w:rsidRPr="00CA02AB" w:rsidRDefault="0072306F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69" w:type="dxa"/>
          </w:tcPr>
          <w:p w14:paraId="2CF5FF6B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547EE4" w14:textId="7BA27B42" w:rsidR="00FB57C1" w:rsidRPr="00B1747D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B57C1" w:rsidRPr="00CA02AB" w14:paraId="4BC1D9E3" w14:textId="77777777" w:rsidTr="00C92215">
        <w:tc>
          <w:tcPr>
            <w:tcW w:w="4140" w:type="dxa"/>
          </w:tcPr>
          <w:p w14:paraId="30AB42CC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2E6593" w14:textId="66DC0029" w:rsidR="00FB57C1" w:rsidRPr="000F68A9" w:rsidRDefault="0072306F" w:rsidP="0003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4FFB8D98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73EE38" w14:textId="2855B8E2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A868054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4F61A3E" w14:textId="4B48597A" w:rsidR="00FB57C1" w:rsidRPr="00CA02AB" w:rsidRDefault="0072306F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69" w:type="dxa"/>
          </w:tcPr>
          <w:p w14:paraId="405987FA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C2584A" w14:textId="235F85EB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FB57C1" w:rsidRPr="00CA02AB" w14:paraId="5E7A2EB0" w14:textId="77777777" w:rsidTr="00C92215">
        <w:tc>
          <w:tcPr>
            <w:tcW w:w="4140" w:type="dxa"/>
          </w:tcPr>
          <w:p w14:paraId="66D0AC7C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5F4C6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C4711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F29D3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4448B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D764783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DA23D36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32B8A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7C1" w:rsidRPr="00CA02AB" w14:paraId="12EA30AF" w14:textId="77777777" w:rsidTr="00C92215">
        <w:tc>
          <w:tcPr>
            <w:tcW w:w="4140" w:type="dxa"/>
          </w:tcPr>
          <w:p w14:paraId="105E02D0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A02A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A02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19E961F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1CB59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2F5FE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3DC5A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D942AF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4E0132F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4CC338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7C1" w:rsidRPr="00CA02AB" w14:paraId="1F9F65D7" w14:textId="77777777" w:rsidTr="00C92215">
        <w:tc>
          <w:tcPr>
            <w:tcW w:w="4140" w:type="dxa"/>
          </w:tcPr>
          <w:p w14:paraId="3D5A6E49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45AFA6" w14:textId="3CC3DE78" w:rsidR="00FB57C1" w:rsidRPr="00CA02AB" w:rsidRDefault="004F7262" w:rsidP="0003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057EE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A437D" w14:textId="0408D54A" w:rsidR="00FB57C1" w:rsidRPr="00CA02AB" w:rsidRDefault="00672EBB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C0054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158244" w14:textId="10BCC422" w:rsidR="00FB57C1" w:rsidRPr="00CA02AB" w:rsidRDefault="004F726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1,543</w:t>
            </w:r>
          </w:p>
        </w:tc>
        <w:tc>
          <w:tcPr>
            <w:tcW w:w="269" w:type="dxa"/>
          </w:tcPr>
          <w:p w14:paraId="3A3325D2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ECF31" w14:textId="3BBC5269" w:rsidR="00FB57C1" w:rsidRPr="00672EBB" w:rsidRDefault="00672EBB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72EBB">
              <w:rPr>
                <w:rFonts w:asciiTheme="majorBidi" w:hAnsiTheme="majorBidi" w:cstheme="majorBidi"/>
                <w:sz w:val="30"/>
                <w:szCs w:val="30"/>
              </w:rPr>
              <w:t>1,824</w:t>
            </w:r>
          </w:p>
        </w:tc>
      </w:tr>
      <w:tr w:rsidR="00FB57C1" w:rsidRPr="00CA02AB" w14:paraId="527CA05C" w14:textId="77777777" w:rsidTr="00C92215">
        <w:tc>
          <w:tcPr>
            <w:tcW w:w="4140" w:type="dxa"/>
          </w:tcPr>
          <w:p w14:paraId="4112B72E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A43E5" w14:textId="413A84A6" w:rsidR="00FB57C1" w:rsidRPr="00CA02AB" w:rsidRDefault="004F7262" w:rsidP="0003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B560C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80EA7E" w14:textId="61EB1F38" w:rsidR="00FB57C1" w:rsidRPr="00CA02AB" w:rsidRDefault="00672EBB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B0BF56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EA91EBB" w14:textId="1472CC47" w:rsidR="00FB57C1" w:rsidRPr="00CA02AB" w:rsidRDefault="004F726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1,543</w:t>
            </w:r>
          </w:p>
        </w:tc>
        <w:tc>
          <w:tcPr>
            <w:tcW w:w="269" w:type="dxa"/>
          </w:tcPr>
          <w:p w14:paraId="690CD9A0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05CC55" w14:textId="2789BCC3" w:rsidR="00FB57C1" w:rsidRPr="00CA02AB" w:rsidRDefault="00672EBB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1,824</w:t>
            </w:r>
          </w:p>
        </w:tc>
      </w:tr>
      <w:tr w:rsidR="00FB57C1" w:rsidRPr="00CA02AB" w14:paraId="5DAC280B" w14:textId="77777777" w:rsidTr="00B4249A">
        <w:tc>
          <w:tcPr>
            <w:tcW w:w="4140" w:type="dxa"/>
          </w:tcPr>
          <w:p w14:paraId="1220CE34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936022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BB785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1C2183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E8145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9F2165F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7512058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527DAD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249A" w:rsidRPr="00CA02AB" w14:paraId="7A656F58" w14:textId="77777777" w:rsidTr="00B4249A">
        <w:trPr>
          <w:trHeight w:val="1117"/>
        </w:trPr>
        <w:tc>
          <w:tcPr>
            <w:tcW w:w="4140" w:type="dxa"/>
          </w:tcPr>
          <w:p w14:paraId="194D8974" w14:textId="77777777" w:rsidR="00B4249A" w:rsidRPr="00CA02AB" w:rsidRDefault="00B4249A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9EECE6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31184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3C641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96229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E07A1B9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5D42674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3E783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57C1" w:rsidRPr="00CA02AB" w14:paraId="651F7C7D" w14:textId="77777777" w:rsidTr="00C92215">
        <w:tc>
          <w:tcPr>
            <w:tcW w:w="4140" w:type="dxa"/>
          </w:tcPr>
          <w:p w14:paraId="308911CD" w14:textId="1B8D6398" w:rsidR="00FB57C1" w:rsidRPr="00CA02AB" w:rsidRDefault="00CC470B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  <w:r>
              <w:br w:type="page"/>
            </w:r>
            <w:r w:rsidR="00FB57C1" w:rsidRPr="00CA02A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="00FB57C1" w:rsidRPr="00CA02A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="00FB57C1" w:rsidRPr="00CA02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157CBD37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3B55A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13DC0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AB28F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91008D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9CEEA94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0A02EF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2EBB" w:rsidRPr="00CA02AB" w14:paraId="6A0D6ADD" w14:textId="77777777" w:rsidTr="00C92215">
        <w:tc>
          <w:tcPr>
            <w:tcW w:w="4140" w:type="dxa"/>
          </w:tcPr>
          <w:p w14:paraId="03F7B64F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19A195" w14:textId="13137658" w:rsidR="00672EBB" w:rsidRPr="00CA02AB" w:rsidRDefault="004F726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58A366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816AD3" w14:textId="433BD0C4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C1AA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5C6ADF7" w14:textId="6CE883E7" w:rsidR="00672EBB" w:rsidRPr="00CA02AB" w:rsidRDefault="004F726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51,425</w:t>
            </w:r>
          </w:p>
        </w:tc>
        <w:tc>
          <w:tcPr>
            <w:tcW w:w="269" w:type="dxa"/>
          </w:tcPr>
          <w:p w14:paraId="220CB2E6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7F70C" w14:textId="14ED9922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48,291</w:t>
            </w:r>
          </w:p>
        </w:tc>
      </w:tr>
      <w:tr w:rsidR="00672EBB" w:rsidRPr="00B1747D" w14:paraId="6BDC6C1B" w14:textId="77777777" w:rsidTr="00C92215">
        <w:tc>
          <w:tcPr>
            <w:tcW w:w="4140" w:type="dxa"/>
          </w:tcPr>
          <w:p w14:paraId="1FC98285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A0E0D1" w14:textId="2CB43C6A" w:rsidR="00672EBB" w:rsidRPr="00CA02AB" w:rsidRDefault="004F726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06DD63C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48B4EF" w14:textId="68C4D7A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5E521C26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F0ECA3B" w14:textId="0A71DE3C" w:rsidR="00672EBB" w:rsidRPr="00CA02AB" w:rsidRDefault="004F726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269" w:type="dxa"/>
          </w:tcPr>
          <w:p w14:paraId="4570E68A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492350" w14:textId="7A185F2D" w:rsidR="00672EBB" w:rsidRPr="00B1747D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  <w:tr w:rsidR="00672EBB" w:rsidRPr="00CA02AB" w14:paraId="7C1CB82A" w14:textId="77777777" w:rsidTr="00C92215">
        <w:tc>
          <w:tcPr>
            <w:tcW w:w="4140" w:type="dxa"/>
          </w:tcPr>
          <w:p w14:paraId="022C42EB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0FF5A1" w14:textId="7225C0B8" w:rsidR="00672EBB" w:rsidRPr="00CA02AB" w:rsidRDefault="004F726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3A4F0D8A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C72ED8" w14:textId="62920373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455CC16D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2754BD7" w14:textId="768EEEE9" w:rsidR="00672EBB" w:rsidRPr="00CA02AB" w:rsidRDefault="004F726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52,366</w:t>
            </w:r>
          </w:p>
        </w:tc>
        <w:tc>
          <w:tcPr>
            <w:tcW w:w="269" w:type="dxa"/>
          </w:tcPr>
          <w:p w14:paraId="38EB3765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B8F1B0" w14:textId="14083989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49,238</w:t>
            </w:r>
          </w:p>
        </w:tc>
      </w:tr>
      <w:tr w:rsidR="00672EBB" w:rsidRPr="00CA02AB" w14:paraId="42B63837" w14:textId="77777777" w:rsidTr="00C92215">
        <w:tc>
          <w:tcPr>
            <w:tcW w:w="4140" w:type="dxa"/>
          </w:tcPr>
          <w:p w14:paraId="74D20B2E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3E184" w14:textId="3320AD22" w:rsidR="00672EBB" w:rsidRPr="00CA02AB" w:rsidRDefault="004F726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(141)</w:t>
            </w:r>
          </w:p>
        </w:tc>
        <w:tc>
          <w:tcPr>
            <w:tcW w:w="270" w:type="dxa"/>
          </w:tcPr>
          <w:p w14:paraId="64EF5DE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F1E4F8" w14:textId="169B2E31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270" w:type="dxa"/>
          </w:tcPr>
          <w:p w14:paraId="53E9E29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EA5EB22" w14:textId="03EF52DA" w:rsidR="00672EBB" w:rsidRPr="00CA02AB" w:rsidRDefault="004F726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(141)</w:t>
            </w:r>
          </w:p>
        </w:tc>
        <w:tc>
          <w:tcPr>
            <w:tcW w:w="269" w:type="dxa"/>
          </w:tcPr>
          <w:p w14:paraId="4E3A470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C2A810" w14:textId="1A93FDBC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2EBB" w:rsidRPr="00CA02AB" w14:paraId="2138EF49" w14:textId="77777777" w:rsidTr="00C92215">
        <w:tc>
          <w:tcPr>
            <w:tcW w:w="4140" w:type="dxa"/>
          </w:tcPr>
          <w:p w14:paraId="63977DFB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C8E485" w14:textId="4E0ECF15" w:rsidR="00672EBB" w:rsidRPr="00CA02AB" w:rsidRDefault="004F726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46F3901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EBB107" w14:textId="5A47D85A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54F317E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CE817BD" w14:textId="0FEA03C3" w:rsidR="00672EBB" w:rsidRPr="00CA02AB" w:rsidRDefault="004F726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52,225</w:t>
            </w:r>
          </w:p>
        </w:tc>
        <w:tc>
          <w:tcPr>
            <w:tcW w:w="269" w:type="dxa"/>
          </w:tcPr>
          <w:p w14:paraId="3EE370F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70D21A" w14:textId="3A79DB48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49,171</w:t>
            </w:r>
          </w:p>
        </w:tc>
      </w:tr>
      <w:tr w:rsidR="00672EBB" w:rsidRPr="00CA02AB" w14:paraId="4772EC39" w14:textId="77777777" w:rsidTr="00C92215">
        <w:tc>
          <w:tcPr>
            <w:tcW w:w="4140" w:type="dxa"/>
          </w:tcPr>
          <w:p w14:paraId="20409412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7D3421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5BBAB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D5541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C790D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BBCCAC7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4BC131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4B78F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2EBB" w:rsidRPr="00CA02AB" w14:paraId="1ACCF415" w14:textId="77777777" w:rsidTr="00C92215">
        <w:tc>
          <w:tcPr>
            <w:tcW w:w="4140" w:type="dxa"/>
          </w:tcPr>
          <w:p w14:paraId="1EDD298A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CA02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58F5D0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019AE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5D6AB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2946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F11436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4530875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81BBE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2EBB" w:rsidRPr="00CA02AB" w14:paraId="0E64DECF" w14:textId="77777777" w:rsidTr="00C92215">
        <w:tc>
          <w:tcPr>
            <w:tcW w:w="4140" w:type="dxa"/>
          </w:tcPr>
          <w:p w14:paraId="43BC9BFA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5B89CB3" w14:textId="27BB7F60" w:rsidR="00672EBB" w:rsidRPr="008B3BC3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55,374</w:t>
            </w:r>
          </w:p>
        </w:tc>
        <w:tc>
          <w:tcPr>
            <w:tcW w:w="270" w:type="dxa"/>
          </w:tcPr>
          <w:p w14:paraId="06605D2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1E6F3" w14:textId="42B4EC03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44,870</w:t>
            </w:r>
          </w:p>
        </w:tc>
        <w:tc>
          <w:tcPr>
            <w:tcW w:w="270" w:type="dxa"/>
          </w:tcPr>
          <w:p w14:paraId="2A65CCF3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74437F" w14:textId="150D39EA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55,315</w:t>
            </w:r>
          </w:p>
        </w:tc>
        <w:tc>
          <w:tcPr>
            <w:tcW w:w="269" w:type="dxa"/>
          </w:tcPr>
          <w:p w14:paraId="6D4E21F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A2831" w14:textId="20713856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44,802</w:t>
            </w:r>
          </w:p>
        </w:tc>
      </w:tr>
      <w:tr w:rsidR="00672EBB" w:rsidRPr="00CA02AB" w14:paraId="366E858F" w14:textId="77777777" w:rsidTr="00C92215">
        <w:tc>
          <w:tcPr>
            <w:tcW w:w="4140" w:type="dxa"/>
          </w:tcPr>
          <w:p w14:paraId="4EC45A1B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DC18C68" w14:textId="5F123AD9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4606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2209D" w14:textId="31CF195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89E36D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E6B5E0" w14:textId="145853B3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69" w:type="dxa"/>
          </w:tcPr>
          <w:p w14:paraId="21DC0DB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7204B" w14:textId="328B02CD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672EBB" w:rsidRPr="00CA02AB" w14:paraId="001A2461" w14:textId="77777777" w:rsidTr="00C92215">
        <w:tc>
          <w:tcPr>
            <w:tcW w:w="4140" w:type="dxa"/>
          </w:tcPr>
          <w:p w14:paraId="49068E26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B88216C" w14:textId="2D7AEE6A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5076E90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58AC0" w14:textId="710BE7CF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14:paraId="2738DB37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3EA35F" w14:textId="5138B177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69" w:type="dxa"/>
          </w:tcPr>
          <w:p w14:paraId="3D0E5DE9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358AC9" w14:textId="19F737DC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672EBB" w:rsidRPr="00CA02AB" w14:paraId="2CC9E560" w14:textId="77777777" w:rsidTr="00C92215">
        <w:tc>
          <w:tcPr>
            <w:tcW w:w="4140" w:type="dxa"/>
          </w:tcPr>
          <w:p w14:paraId="05F24B53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B405777" w14:textId="40825F74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2E684DCE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D95CD" w14:textId="70C8DBCB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56E8BBA1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972E788" w14:textId="35EB6758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69" w:type="dxa"/>
          </w:tcPr>
          <w:p w14:paraId="0829104C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2D674" w14:textId="3C26AE0A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672EBB" w:rsidRPr="00CA02AB" w14:paraId="1116C580" w14:textId="77777777" w:rsidTr="00C92215">
        <w:tc>
          <w:tcPr>
            <w:tcW w:w="4140" w:type="dxa"/>
          </w:tcPr>
          <w:p w14:paraId="5871676B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996205" w14:textId="1B0032E0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  <w:tc>
          <w:tcPr>
            <w:tcW w:w="270" w:type="dxa"/>
          </w:tcPr>
          <w:p w14:paraId="44520DBE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E60725" w14:textId="64A4F4A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270" w:type="dxa"/>
          </w:tcPr>
          <w:p w14:paraId="05ACD71C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2C4F748" w14:textId="224D76D0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1,714</w:t>
            </w:r>
          </w:p>
        </w:tc>
        <w:tc>
          <w:tcPr>
            <w:tcW w:w="269" w:type="dxa"/>
          </w:tcPr>
          <w:p w14:paraId="694F622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74E8E1" w14:textId="32EF9B89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</w:tr>
      <w:tr w:rsidR="00672EBB" w:rsidRPr="00CA02AB" w14:paraId="09B86289" w14:textId="77777777" w:rsidTr="00C92215">
        <w:tc>
          <w:tcPr>
            <w:tcW w:w="4140" w:type="dxa"/>
          </w:tcPr>
          <w:p w14:paraId="31A37719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1CCB61" w14:textId="36272BCA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57,679</w:t>
            </w:r>
          </w:p>
        </w:tc>
        <w:tc>
          <w:tcPr>
            <w:tcW w:w="270" w:type="dxa"/>
          </w:tcPr>
          <w:p w14:paraId="56B32526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A505A3" w14:textId="274A98E4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47,201</w:t>
            </w:r>
          </w:p>
        </w:tc>
        <w:tc>
          <w:tcPr>
            <w:tcW w:w="270" w:type="dxa"/>
          </w:tcPr>
          <w:p w14:paraId="22D60819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8015E4F" w14:textId="073036C0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57,673</w:t>
            </w:r>
          </w:p>
        </w:tc>
        <w:tc>
          <w:tcPr>
            <w:tcW w:w="269" w:type="dxa"/>
          </w:tcPr>
          <w:p w14:paraId="378BAB2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31E8B0" w14:textId="2D2EB1CF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47,094</w:t>
            </w:r>
          </w:p>
        </w:tc>
      </w:tr>
      <w:tr w:rsidR="00672EBB" w:rsidRPr="00CA02AB" w14:paraId="0F19A038" w14:textId="77777777" w:rsidTr="00E65305">
        <w:trPr>
          <w:trHeight w:val="215"/>
        </w:trPr>
        <w:tc>
          <w:tcPr>
            <w:tcW w:w="4140" w:type="dxa"/>
          </w:tcPr>
          <w:p w14:paraId="4A3E486C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6D231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6EFC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88C23E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0730E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69AB23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7B3781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12E64B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2EBB" w:rsidRPr="00CA02AB" w14:paraId="63B693BA" w14:textId="77777777" w:rsidTr="00C92215">
        <w:tc>
          <w:tcPr>
            <w:tcW w:w="4140" w:type="dxa"/>
          </w:tcPr>
          <w:p w14:paraId="006B4688" w14:textId="03743E1F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162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E7D8E0C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F368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AD78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B446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C8AEF7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910905A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E9F6B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2EBB" w:rsidRPr="00CA02AB" w14:paraId="1E54ACCE" w14:textId="77777777" w:rsidTr="00C92215">
        <w:tc>
          <w:tcPr>
            <w:tcW w:w="4140" w:type="dxa"/>
          </w:tcPr>
          <w:p w14:paraId="6E4E27D3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75AC103" w14:textId="4D733A4D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7FAB779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6C998" w14:textId="529803DD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3540B6D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EB3423B" w14:textId="3095D7F8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69" w:type="dxa"/>
          </w:tcPr>
          <w:p w14:paraId="0E008909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5C934" w14:textId="35931FFE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672EBB" w:rsidRPr="00CA02AB" w14:paraId="3AB8FC7A" w14:textId="77777777" w:rsidTr="00C92215">
        <w:tc>
          <w:tcPr>
            <w:tcW w:w="4140" w:type="dxa"/>
          </w:tcPr>
          <w:p w14:paraId="3176174E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A68D538" w14:textId="58906B52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C87C91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F9B7F" w14:textId="2CD92501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DD224B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47951D7" w14:textId="59AFEB5D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269" w:type="dxa"/>
          </w:tcPr>
          <w:p w14:paraId="4D45809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6318BD" w14:textId="683F2205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</w:tr>
      <w:tr w:rsidR="00672EBB" w:rsidRPr="00CA02AB" w14:paraId="3EB144FA" w14:textId="77777777" w:rsidTr="00C92215">
        <w:tc>
          <w:tcPr>
            <w:tcW w:w="4140" w:type="dxa"/>
          </w:tcPr>
          <w:p w14:paraId="65BAAADC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539B242" w14:textId="79BE2C46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270" w:type="dxa"/>
          </w:tcPr>
          <w:p w14:paraId="51785CE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8FE17B" w14:textId="216D6A89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57C9F8EF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A5FCD13" w14:textId="0983A356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69" w:type="dxa"/>
          </w:tcPr>
          <w:p w14:paraId="484B537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D653B" w14:textId="59091659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</w:tr>
      <w:tr w:rsidR="00672EBB" w:rsidRPr="00CA02AB" w14:paraId="5BE192F8" w14:textId="77777777" w:rsidTr="00C92215">
        <w:tc>
          <w:tcPr>
            <w:tcW w:w="4140" w:type="dxa"/>
          </w:tcPr>
          <w:p w14:paraId="31AFFBAB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756A896" w14:textId="576153CE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628E57AF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6C293" w14:textId="7D9CD512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29232765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4AB04B0" w14:textId="4A6ABC50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69" w:type="dxa"/>
          </w:tcPr>
          <w:p w14:paraId="6FDFBA36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7A77E" w14:textId="4CAB29D3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672EBB" w:rsidRPr="00CA02AB" w14:paraId="2E68E6E4" w14:textId="77777777" w:rsidTr="00C92215">
        <w:tc>
          <w:tcPr>
            <w:tcW w:w="4140" w:type="dxa"/>
          </w:tcPr>
          <w:p w14:paraId="77D01A38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8AC64A" w14:textId="58F8600C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37E5C6BF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065A44" w14:textId="04A70270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5FC1A41D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2C1DC55" w14:textId="0F237C14" w:rsidR="00672EBB" w:rsidRPr="00CA02AB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69" w:type="dxa"/>
          </w:tcPr>
          <w:p w14:paraId="022E5CA9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A56037" w14:textId="5D706728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672EBB" w:rsidRPr="00C04582" w14:paraId="47CD59B0" w14:textId="77777777" w:rsidTr="00C92215">
        <w:tc>
          <w:tcPr>
            <w:tcW w:w="4140" w:type="dxa"/>
          </w:tcPr>
          <w:p w14:paraId="096E7932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C27C3" w14:textId="4D9EF723" w:rsidR="00672EBB" w:rsidRPr="00C04582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1,345</w:t>
            </w:r>
          </w:p>
        </w:tc>
        <w:tc>
          <w:tcPr>
            <w:tcW w:w="270" w:type="dxa"/>
          </w:tcPr>
          <w:p w14:paraId="2EFE5150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822C12" w14:textId="16152F93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1,432</w:t>
            </w:r>
          </w:p>
        </w:tc>
        <w:tc>
          <w:tcPr>
            <w:tcW w:w="270" w:type="dxa"/>
          </w:tcPr>
          <w:p w14:paraId="35E1AFB7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E1EDF04" w14:textId="7498C25B" w:rsidR="00672EBB" w:rsidRPr="00C04582" w:rsidRDefault="005251D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2,159</w:t>
            </w:r>
          </w:p>
        </w:tc>
        <w:tc>
          <w:tcPr>
            <w:tcW w:w="269" w:type="dxa"/>
          </w:tcPr>
          <w:p w14:paraId="715E66A1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9427F2" w14:textId="3C324BC3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2,190</w:t>
            </w:r>
          </w:p>
        </w:tc>
      </w:tr>
      <w:tr w:rsidR="00672EBB" w:rsidRPr="000E6789" w14:paraId="60E9603F" w14:textId="77777777" w:rsidTr="00C92215">
        <w:tc>
          <w:tcPr>
            <w:tcW w:w="4140" w:type="dxa"/>
          </w:tcPr>
          <w:p w14:paraId="2BF6888F" w14:textId="77777777" w:rsidR="00672EBB" w:rsidRPr="000E6789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1A4B3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A783D33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D07CA8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64B1C88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A929600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24915CF0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A71BFB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72EBB" w:rsidRPr="00C04582" w14:paraId="158E875C" w14:textId="77777777" w:rsidTr="00C92215">
        <w:trPr>
          <w:trHeight w:val="341"/>
        </w:trPr>
        <w:tc>
          <w:tcPr>
            <w:tcW w:w="4140" w:type="dxa"/>
          </w:tcPr>
          <w:p w14:paraId="741E38A9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</w:tcPr>
          <w:p w14:paraId="46709B30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E5A93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E5A6F4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428130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362B7CC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D31FCA2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B5C68A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EBB" w:rsidRPr="00C04582" w14:paraId="2A8BC0B4" w14:textId="77777777" w:rsidTr="00C92215">
        <w:tc>
          <w:tcPr>
            <w:tcW w:w="4140" w:type="dxa"/>
          </w:tcPr>
          <w:p w14:paraId="17EB8521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5EF903" w14:textId="00C8F362" w:rsidR="00672EBB" w:rsidRPr="00C04582" w:rsidRDefault="0072306F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383C081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7CFB98" w14:textId="709156B2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CCAAE4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7C4E144" w14:textId="62A3857C" w:rsidR="00672EBB" w:rsidRPr="00C04582" w:rsidRDefault="0072306F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14:paraId="6702D208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405F0F" w14:textId="05F3C75F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72EBB" w:rsidRPr="00C04582" w14:paraId="6D66A9A7" w14:textId="77777777" w:rsidTr="00C92215">
        <w:trPr>
          <w:trHeight w:val="233"/>
        </w:trPr>
        <w:tc>
          <w:tcPr>
            <w:tcW w:w="4140" w:type="dxa"/>
          </w:tcPr>
          <w:p w14:paraId="4E6C95C7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ACBB6" w14:textId="47F73490" w:rsidR="00672EBB" w:rsidRPr="00C04582" w:rsidRDefault="0072306F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725C57B" w14:textId="77777777" w:rsidR="00672EBB" w:rsidRPr="00C04582" w:rsidDel="00C4573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15DAA6" w14:textId="6839A174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471D969" w14:textId="77777777" w:rsidR="00672EBB" w:rsidRPr="00C04582" w:rsidDel="00C4573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EAE7971" w14:textId="06E3F4BE" w:rsidR="00672EBB" w:rsidRPr="00C04582" w:rsidRDefault="0072306F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14:paraId="6675DE42" w14:textId="77777777" w:rsidR="00672EBB" w:rsidRPr="00C04582" w:rsidDel="00C4573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DC6DA1" w14:textId="74342E06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672EBB" w:rsidRPr="000E6789" w14:paraId="462BEA2E" w14:textId="77777777" w:rsidTr="00B4249A">
        <w:trPr>
          <w:trHeight w:val="368"/>
        </w:trPr>
        <w:tc>
          <w:tcPr>
            <w:tcW w:w="4140" w:type="dxa"/>
          </w:tcPr>
          <w:p w14:paraId="168768A7" w14:textId="77777777" w:rsidR="00672EBB" w:rsidRPr="000E6789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3C6813E" w14:textId="77777777" w:rsidR="00672EBB" w:rsidRPr="000E6789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5918AA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214163C" w14:textId="77777777" w:rsidR="00672EBB" w:rsidRPr="000E6789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A5EBE4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1" w:type="dxa"/>
          </w:tcPr>
          <w:p w14:paraId="73575979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79107A61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833CC29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2EBB" w:rsidRPr="00C04582" w14:paraId="6C3D8568" w14:textId="77777777" w:rsidTr="00C92215">
        <w:tc>
          <w:tcPr>
            <w:tcW w:w="4140" w:type="dxa"/>
          </w:tcPr>
          <w:p w14:paraId="1DC3C3C6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เจ้าหนี้ผู้รับเหมาก่อสร้าง</w:t>
            </w: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A3A4D55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B59DE2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69F13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169AD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000085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220ACA8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C87AB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2EBB" w:rsidRPr="00C04582" w14:paraId="1B531BA6" w14:textId="77777777" w:rsidTr="00C92215">
        <w:tc>
          <w:tcPr>
            <w:tcW w:w="4140" w:type="dxa"/>
          </w:tcPr>
          <w:p w14:paraId="0F33E244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47C0B5E" w14:textId="12472022" w:rsidR="00672EBB" w:rsidRPr="007D30E8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CCE59F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91E1C0" w14:textId="2BDBDC6D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8E462F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8276532" w14:textId="79E60E24" w:rsidR="00672EBB" w:rsidRPr="007D30E8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269" w:type="dxa"/>
          </w:tcPr>
          <w:p w14:paraId="5A620D1F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E55EB" w14:textId="4A7C7856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</w:tr>
      <w:tr w:rsidR="00672EBB" w:rsidRPr="00C04582" w14:paraId="4ED1CAB7" w14:textId="77777777" w:rsidTr="00C92215">
        <w:tc>
          <w:tcPr>
            <w:tcW w:w="4140" w:type="dxa"/>
          </w:tcPr>
          <w:p w14:paraId="5E586BC5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12B54D0" w14:textId="750B7DD3" w:rsidR="00672EBB" w:rsidRPr="007D30E8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66166C8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101D8" w14:textId="2CA40C74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EA06BCC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B545104" w14:textId="1A71F79D" w:rsidR="00672EBB" w:rsidRPr="007D30E8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6CB4F379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ED4DE2" w14:textId="24214C64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672EBB" w:rsidRPr="00C04582" w14:paraId="5B8011FE" w14:textId="77777777" w:rsidTr="00C92215">
        <w:tc>
          <w:tcPr>
            <w:tcW w:w="4140" w:type="dxa"/>
          </w:tcPr>
          <w:p w14:paraId="5DA4A74C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B2EE25" w14:textId="02C71B45" w:rsidR="00672EBB" w:rsidRPr="00C04582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3B66CB9F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9E65DB" w14:textId="0C7D0DAF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4B66D41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58A49A1" w14:textId="2015502C" w:rsidR="00672EBB" w:rsidRPr="00C04582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269" w:type="dxa"/>
          </w:tcPr>
          <w:p w14:paraId="6537785B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113738" w14:textId="3B93E00C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</w:t>
            </w:r>
          </w:p>
        </w:tc>
      </w:tr>
      <w:tr w:rsidR="00672EBB" w:rsidRPr="006955EB" w14:paraId="0AEB4BDC" w14:textId="77777777" w:rsidTr="00C92215">
        <w:trPr>
          <w:trHeight w:val="159"/>
        </w:trPr>
        <w:tc>
          <w:tcPr>
            <w:tcW w:w="4140" w:type="dxa"/>
          </w:tcPr>
          <w:p w14:paraId="5B3F3562" w14:textId="77777777" w:rsidR="00672EBB" w:rsidRPr="006955E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22EFD0F6" w14:textId="77777777" w:rsidR="00672EBB" w:rsidRPr="006955E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303778" w14:textId="77777777" w:rsidR="00672EBB" w:rsidRPr="006955E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5CCE917" w14:textId="77777777" w:rsidR="00672EBB" w:rsidRPr="006955E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16B973" w14:textId="77777777" w:rsidR="00672EBB" w:rsidRPr="006955E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1" w:type="dxa"/>
          </w:tcPr>
          <w:p w14:paraId="7FD53D0D" w14:textId="77777777" w:rsidR="00672EBB" w:rsidRPr="006955E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294187B" w14:textId="77777777" w:rsidR="00672EBB" w:rsidRPr="006955E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7BEACA" w14:textId="77777777" w:rsidR="00672EBB" w:rsidRPr="006955E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2EBB" w:rsidRPr="00373771" w14:paraId="7E3765A8" w14:textId="77777777" w:rsidTr="00C92215">
        <w:trPr>
          <w:trHeight w:val="159"/>
        </w:trPr>
        <w:tc>
          <w:tcPr>
            <w:tcW w:w="4140" w:type="dxa"/>
          </w:tcPr>
          <w:p w14:paraId="7FC9EFCA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101136B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2AD3D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CCCDEE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527D2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FD58B5E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E50542B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B99FE2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EBB" w:rsidRPr="00373771" w14:paraId="3A43874A" w14:textId="77777777" w:rsidTr="00C92215">
        <w:trPr>
          <w:trHeight w:val="159"/>
        </w:trPr>
        <w:tc>
          <w:tcPr>
            <w:tcW w:w="4140" w:type="dxa"/>
          </w:tcPr>
          <w:p w14:paraId="2E43E5F4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DD9884B" w14:textId="7D08D239" w:rsidR="00672EBB" w:rsidRPr="00373771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1D4EB077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D48B96" w14:textId="2EFB8A9B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6AFBE8D5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203095" w14:textId="729EEC71" w:rsidR="00672EBB" w:rsidRPr="00373771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69" w:type="dxa"/>
          </w:tcPr>
          <w:p w14:paraId="36F4B20D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5F621B" w14:textId="43BAD0A8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672EBB" w:rsidRPr="00373771" w14:paraId="2D13B139" w14:textId="77777777" w:rsidTr="00C92215">
        <w:trPr>
          <w:trHeight w:val="159"/>
        </w:trPr>
        <w:tc>
          <w:tcPr>
            <w:tcW w:w="4140" w:type="dxa"/>
          </w:tcPr>
          <w:p w14:paraId="4BAA07C9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4F9850E" w14:textId="5675C446" w:rsidR="00672EBB" w:rsidRPr="00373771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25E87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11EDC" w14:textId="030128D0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29B225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A3EF36" w14:textId="55E1B1D9" w:rsidR="00672EBB" w:rsidRPr="00373771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71CC62E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EBAB34" w14:textId="70E39153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72EBB" w:rsidRPr="00373771" w14:paraId="2C32A58F" w14:textId="77777777" w:rsidTr="00C92215">
        <w:trPr>
          <w:trHeight w:val="166"/>
        </w:trPr>
        <w:tc>
          <w:tcPr>
            <w:tcW w:w="4140" w:type="dxa"/>
          </w:tcPr>
          <w:p w14:paraId="6782AE8C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B6F1EB5" w14:textId="1E0D2D82" w:rsidR="00672EBB" w:rsidRPr="00373771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13,196</w:t>
            </w:r>
          </w:p>
        </w:tc>
        <w:tc>
          <w:tcPr>
            <w:tcW w:w="270" w:type="dxa"/>
          </w:tcPr>
          <w:p w14:paraId="10F9C42C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78B39" w14:textId="5E87787F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13,469</w:t>
            </w:r>
          </w:p>
        </w:tc>
        <w:tc>
          <w:tcPr>
            <w:tcW w:w="270" w:type="dxa"/>
          </w:tcPr>
          <w:p w14:paraId="45D4EF3C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4EAAF5C" w14:textId="464EE22B" w:rsidR="00672EBB" w:rsidRPr="00373771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11,902</w:t>
            </w:r>
          </w:p>
        </w:tc>
        <w:tc>
          <w:tcPr>
            <w:tcW w:w="269" w:type="dxa"/>
          </w:tcPr>
          <w:p w14:paraId="0A5618BE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FECF8" w14:textId="654B0440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12,145</w:t>
            </w:r>
          </w:p>
        </w:tc>
      </w:tr>
      <w:tr w:rsidR="00672EBB" w:rsidRPr="00373771" w14:paraId="0027CD09" w14:textId="77777777" w:rsidTr="00C92215">
        <w:trPr>
          <w:trHeight w:val="166"/>
        </w:trPr>
        <w:tc>
          <w:tcPr>
            <w:tcW w:w="4140" w:type="dxa"/>
          </w:tcPr>
          <w:p w14:paraId="2E063305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E01903" w14:textId="59FC79AF" w:rsidR="00672EBB" w:rsidRPr="00373771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362C6BE5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3407EE" w14:textId="0E267E2D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24212A34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75CC038" w14:textId="4FC00B40" w:rsidR="00672EBB" w:rsidRPr="00373771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69" w:type="dxa"/>
          </w:tcPr>
          <w:p w14:paraId="2C46E815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4228E6" w14:textId="09EF090F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672EBB" w:rsidRPr="00373771" w14:paraId="30F826F8" w14:textId="77777777" w:rsidTr="00C92215">
        <w:trPr>
          <w:trHeight w:val="166"/>
        </w:trPr>
        <w:tc>
          <w:tcPr>
            <w:tcW w:w="4140" w:type="dxa"/>
          </w:tcPr>
          <w:p w14:paraId="11F17EB5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68E37" w14:textId="05D20E7B" w:rsidR="00672EBB" w:rsidRPr="00373771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13,938</w:t>
            </w:r>
          </w:p>
        </w:tc>
        <w:tc>
          <w:tcPr>
            <w:tcW w:w="270" w:type="dxa"/>
          </w:tcPr>
          <w:p w14:paraId="42DABF7C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F0CC7D" w14:textId="75C34D40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14,272</w:t>
            </w:r>
          </w:p>
        </w:tc>
        <w:tc>
          <w:tcPr>
            <w:tcW w:w="270" w:type="dxa"/>
          </w:tcPr>
          <w:p w14:paraId="1CE1CC73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D6D26FB" w14:textId="140DCC92" w:rsidR="00672EBB" w:rsidRPr="00373771" w:rsidRDefault="0055421A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12,613</w:t>
            </w:r>
          </w:p>
        </w:tc>
        <w:tc>
          <w:tcPr>
            <w:tcW w:w="269" w:type="dxa"/>
          </w:tcPr>
          <w:p w14:paraId="7F7D1E6E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056B73" w14:textId="323B36F4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12,913</w:t>
            </w:r>
          </w:p>
        </w:tc>
      </w:tr>
      <w:tr w:rsidR="00672EBB" w:rsidRPr="00373771" w14:paraId="345A8B4D" w14:textId="77777777" w:rsidTr="00C92215">
        <w:trPr>
          <w:trHeight w:val="166"/>
        </w:trPr>
        <w:tc>
          <w:tcPr>
            <w:tcW w:w="4140" w:type="dxa"/>
          </w:tcPr>
          <w:p w14:paraId="3AFBCC3D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8D71953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EF364D7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A703DDB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01EBC7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</w:tcPr>
          <w:p w14:paraId="47BEF674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04018CB9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A803ABF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72EBB" w:rsidRPr="00373771" w14:paraId="52656041" w14:textId="77777777" w:rsidTr="00C92215">
        <w:trPr>
          <w:trHeight w:val="166"/>
        </w:trPr>
        <w:tc>
          <w:tcPr>
            <w:tcW w:w="4140" w:type="dxa"/>
          </w:tcPr>
          <w:p w14:paraId="109EE19E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br w:type="page"/>
            </w:r>
            <w:r w:rsidRPr="00373771">
              <w:rPr>
                <w:rFonts w:ascii="Angsana New" w:hAnsi="Angsana New"/>
                <w:sz w:val="30"/>
                <w:szCs w:val="30"/>
              </w:rPr>
              <w:br w:type="page"/>
            </w:r>
            <w:r w:rsidRPr="003737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3A42194E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193F0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25266B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FB49A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2008110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8642C3D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1E971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2EBB" w:rsidRPr="00373771" w14:paraId="1D39844B" w14:textId="77777777" w:rsidTr="00C92215">
        <w:trPr>
          <w:trHeight w:val="166"/>
        </w:trPr>
        <w:tc>
          <w:tcPr>
            <w:tcW w:w="4140" w:type="dxa"/>
          </w:tcPr>
          <w:p w14:paraId="162A6D0A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5E0C9" w14:textId="4A7A7059" w:rsidR="00672EBB" w:rsidRPr="00373771" w:rsidRDefault="00641C9C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AD7C27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80A4D6" w14:textId="7814456B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404FDA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4443B2E" w14:textId="2E6E297D" w:rsidR="00672EBB" w:rsidRPr="00373771" w:rsidRDefault="00641C9C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269" w:type="dxa"/>
          </w:tcPr>
          <w:p w14:paraId="089F3D83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079059" w14:textId="773056FD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2,612</w:t>
            </w:r>
          </w:p>
        </w:tc>
      </w:tr>
      <w:tr w:rsidR="00672EBB" w:rsidRPr="00373771" w14:paraId="3A68F84F" w14:textId="77777777" w:rsidTr="00C92215">
        <w:trPr>
          <w:trHeight w:val="166"/>
        </w:trPr>
        <w:tc>
          <w:tcPr>
            <w:tcW w:w="4140" w:type="dxa"/>
          </w:tcPr>
          <w:p w14:paraId="4295028B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8F6B68" w14:textId="5634ECD5" w:rsidR="00672EBB" w:rsidRPr="00373771" w:rsidRDefault="00641C9C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18579D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E5EBEA" w14:textId="3CB81CB2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984D97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6E59509" w14:textId="0B58850C" w:rsidR="00672EBB" w:rsidRPr="00373771" w:rsidRDefault="00641C9C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1,362</w:t>
            </w:r>
          </w:p>
        </w:tc>
        <w:tc>
          <w:tcPr>
            <w:tcW w:w="269" w:type="dxa"/>
          </w:tcPr>
          <w:p w14:paraId="40936BC9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ADEF9" w14:textId="14861D0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2,612</w:t>
            </w:r>
          </w:p>
        </w:tc>
      </w:tr>
      <w:tr w:rsidR="00672EBB" w:rsidRPr="00373771" w14:paraId="3B1DAFBA" w14:textId="77777777" w:rsidTr="00C92215">
        <w:trPr>
          <w:trHeight w:val="166"/>
        </w:trPr>
        <w:tc>
          <w:tcPr>
            <w:tcW w:w="4140" w:type="dxa"/>
          </w:tcPr>
          <w:p w14:paraId="680AC04B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7FF607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0E6340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2028011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F7E2B8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44C17ED1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4E2AE6D3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E610C1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72EBB" w:rsidRPr="00373771" w14:paraId="4BEB336B" w14:textId="77777777" w:rsidTr="00C92215">
        <w:trPr>
          <w:trHeight w:val="166"/>
        </w:trPr>
        <w:tc>
          <w:tcPr>
            <w:tcW w:w="4140" w:type="dxa"/>
          </w:tcPr>
          <w:p w14:paraId="7CEB56D2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br w:type="page"/>
            </w:r>
            <w:r w:rsidRPr="00373771">
              <w:rPr>
                <w:rFonts w:ascii="Angsana New" w:hAnsi="Angsana New"/>
                <w:sz w:val="30"/>
                <w:szCs w:val="30"/>
              </w:rPr>
              <w:br w:type="page"/>
            </w:r>
            <w:r w:rsidRPr="003737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B6EB7D6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F8F32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752DC8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A2978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C5DC4D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9A14B8A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BD79B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2EBB" w:rsidRPr="00373771" w14:paraId="39057154" w14:textId="77777777" w:rsidTr="00C92215">
        <w:trPr>
          <w:trHeight w:val="166"/>
        </w:trPr>
        <w:tc>
          <w:tcPr>
            <w:tcW w:w="4140" w:type="dxa"/>
          </w:tcPr>
          <w:p w14:paraId="19206F1C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53337B" w14:textId="476E93CD" w:rsidR="00672EBB" w:rsidRPr="00373771" w:rsidRDefault="00641C9C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EAB2E6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DE0AC1" w14:textId="7E31B832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4F68DA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A764BC2" w14:textId="1B0801B7" w:rsidR="00672EBB" w:rsidRPr="00373771" w:rsidRDefault="00641C9C" w:rsidP="006B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46,295</w:t>
            </w:r>
          </w:p>
        </w:tc>
        <w:tc>
          <w:tcPr>
            <w:tcW w:w="269" w:type="dxa"/>
          </w:tcPr>
          <w:p w14:paraId="07454625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A0A5CD" w14:textId="36EC80DD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51,684</w:t>
            </w:r>
          </w:p>
        </w:tc>
      </w:tr>
      <w:tr w:rsidR="00672EBB" w:rsidRPr="00373771" w14:paraId="1E2740A4" w14:textId="77777777" w:rsidTr="00672EBB">
        <w:trPr>
          <w:trHeight w:val="166"/>
        </w:trPr>
        <w:tc>
          <w:tcPr>
            <w:tcW w:w="4140" w:type="dxa"/>
          </w:tcPr>
          <w:p w14:paraId="20D984C6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C770ED" w14:textId="7828F2F1" w:rsidR="00672EBB" w:rsidRPr="00373771" w:rsidRDefault="00641C9C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441B80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DFCA74" w14:textId="547446B5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668C85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D29B5FD" w14:textId="08CB20CC" w:rsidR="00672EBB" w:rsidRPr="00373771" w:rsidRDefault="00641C9C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46,295</w:t>
            </w:r>
          </w:p>
        </w:tc>
        <w:tc>
          <w:tcPr>
            <w:tcW w:w="269" w:type="dxa"/>
          </w:tcPr>
          <w:p w14:paraId="5437856C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066A41" w14:textId="2A186A5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51,684</w:t>
            </w:r>
          </w:p>
        </w:tc>
      </w:tr>
      <w:tr w:rsidR="00672EBB" w:rsidRPr="00373771" w14:paraId="46B26A22" w14:textId="77777777" w:rsidTr="00672EBB">
        <w:trPr>
          <w:trHeight w:val="166"/>
        </w:trPr>
        <w:tc>
          <w:tcPr>
            <w:tcW w:w="4140" w:type="dxa"/>
          </w:tcPr>
          <w:p w14:paraId="51721907" w14:textId="311CB0A3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370B92" w14:textId="55FCEEBA" w:rsidR="00672EBB" w:rsidRPr="00263C82" w:rsidRDefault="00641C9C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C39456" w14:textId="77777777" w:rsidR="00672EBB" w:rsidRPr="00263C82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1E9F35" w14:textId="26048A5F" w:rsidR="00672EBB" w:rsidRPr="00263C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263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E6051" w14:textId="77777777" w:rsidR="00672EBB" w:rsidRPr="00263C82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251AF69" w14:textId="73B5E848" w:rsidR="00672EBB" w:rsidRPr="00263C82" w:rsidRDefault="00641C9C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2C31A86" w14:textId="77777777" w:rsidR="00672EBB" w:rsidRPr="00263C82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DD6D2F" w14:textId="05B44D19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(835)</w:t>
            </w:r>
          </w:p>
        </w:tc>
      </w:tr>
      <w:tr w:rsidR="00672EBB" w:rsidRPr="00373771" w14:paraId="6D387844" w14:textId="77777777" w:rsidTr="00672EBB">
        <w:trPr>
          <w:trHeight w:val="166"/>
        </w:trPr>
        <w:tc>
          <w:tcPr>
            <w:tcW w:w="4140" w:type="dxa"/>
          </w:tcPr>
          <w:p w14:paraId="1DBC60E1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DD61D7" w14:textId="635F340E" w:rsidR="00672EBB" w:rsidRPr="00373771" w:rsidRDefault="00641C9C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FF6798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362109" w14:textId="173D29AB" w:rsidR="00672EB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E48FD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862C8FC" w14:textId="6E3DE810" w:rsidR="00672EBB" w:rsidRPr="00373771" w:rsidRDefault="00641C9C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46,295</w:t>
            </w:r>
          </w:p>
        </w:tc>
        <w:tc>
          <w:tcPr>
            <w:tcW w:w="269" w:type="dxa"/>
          </w:tcPr>
          <w:p w14:paraId="20C5326E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2C795B" w14:textId="70FE621D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50,849</w:t>
            </w:r>
          </w:p>
        </w:tc>
      </w:tr>
    </w:tbl>
    <w:p w14:paraId="1CD35732" w14:textId="77777777" w:rsidR="00570848" w:rsidRDefault="0057084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0C84A4" w14:textId="77777777" w:rsidR="00BE08F8" w:rsidRDefault="00BE08F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44D655" w14:textId="77777777" w:rsidR="00BE08F8" w:rsidRDefault="00BE08F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34B7D5" w14:textId="77777777" w:rsidR="00BE08F8" w:rsidRDefault="00BE08F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8D60D59" w14:textId="77777777" w:rsidR="00BE08F8" w:rsidRDefault="00BE08F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08F57A" w14:textId="77777777" w:rsidR="006B672D" w:rsidRDefault="006B672D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CBD2298" w14:textId="77777777" w:rsidR="006B672D" w:rsidRPr="00373771" w:rsidRDefault="006B672D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AE8F28" w14:textId="6DC79606" w:rsidR="00392039" w:rsidRPr="00373771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7377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6B740E73" w14:textId="77777777" w:rsidR="00755A56" w:rsidRPr="00BE08F8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7D766F8" w14:textId="2214330F" w:rsidR="00C9272E" w:rsidRPr="00373771" w:rsidRDefault="00C9272E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5634B" w:rsidRPr="001A5159">
        <w:rPr>
          <w:rFonts w:ascii="Angsana New" w:hAnsi="Angsana New" w:hint="cs"/>
          <w:sz w:val="30"/>
          <w:szCs w:val="30"/>
        </w:rPr>
        <w:t>3</w:t>
      </w:r>
      <w:r w:rsidR="00E5634B" w:rsidRPr="001A5159">
        <w:rPr>
          <w:rFonts w:ascii="Angsana New" w:hAnsi="Angsana New"/>
          <w:sz w:val="30"/>
          <w:szCs w:val="30"/>
        </w:rPr>
        <w:t>0</w:t>
      </w:r>
      <w:r w:rsidR="00E5634B" w:rsidRPr="001A5159">
        <w:rPr>
          <w:rFonts w:ascii="Angsana New" w:hAnsi="Angsana New" w:hint="cs"/>
          <w:sz w:val="30"/>
          <w:szCs w:val="30"/>
        </w:rPr>
        <w:t xml:space="preserve"> </w:t>
      </w:r>
      <w:r w:rsidR="00E5634B" w:rsidRPr="001A5159">
        <w:rPr>
          <w:rFonts w:ascii="Angsana New" w:hAnsi="Angsana New" w:hint="cs"/>
          <w:sz w:val="30"/>
          <w:szCs w:val="30"/>
          <w:cs/>
        </w:rPr>
        <w:t>มิถุนายน</w:t>
      </w:r>
      <w:r w:rsidR="00E5634B" w:rsidRPr="001A5159">
        <w:rPr>
          <w:rFonts w:ascii="Angsana New" w:hAnsi="Angsana New" w:hint="cs"/>
          <w:sz w:val="30"/>
          <w:szCs w:val="30"/>
        </w:rPr>
        <w:t xml:space="preserve"> </w:t>
      </w:r>
      <w:r w:rsidRPr="00373771">
        <w:rPr>
          <w:rFonts w:ascii="Angsana New" w:hAnsi="Angsana New" w:hint="cs"/>
          <w:sz w:val="30"/>
          <w:szCs w:val="30"/>
        </w:rPr>
        <w:t>256</w:t>
      </w:r>
      <w:r w:rsidR="005C201E">
        <w:rPr>
          <w:rFonts w:ascii="Angsana New" w:hAnsi="Angsana New"/>
          <w:sz w:val="30"/>
          <w:szCs w:val="30"/>
        </w:rPr>
        <w:t>8</w:t>
      </w:r>
      <w:r w:rsidRPr="00373771">
        <w:rPr>
          <w:rFonts w:ascii="Angsana New" w:hAnsi="Angsana New" w:hint="cs"/>
          <w:sz w:val="30"/>
          <w:szCs w:val="30"/>
        </w:rPr>
        <w:t xml:space="preserve"> </w:t>
      </w:r>
      <w:r w:rsidR="00F2242F" w:rsidRPr="00373771">
        <w:rPr>
          <w:rFonts w:ascii="Angsana New" w:hAnsi="Angsana New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36E9023B" w14:textId="77777777" w:rsidR="00850318" w:rsidRPr="00BE08F8" w:rsidRDefault="00850318" w:rsidP="008E5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22E9880E" w14:textId="77777777" w:rsidR="00F8212E" w:rsidRPr="008F1A73" w:rsidRDefault="00F8212E" w:rsidP="00F8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8F1A73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</w:t>
      </w:r>
    </w:p>
    <w:p w14:paraId="74154EA2" w14:textId="77777777" w:rsidR="00F8212E" w:rsidRPr="00F8212E" w:rsidRDefault="00F8212E" w:rsidP="00F8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F1A73">
        <w:rPr>
          <w:rFonts w:ascii="Angsana New" w:hAnsi="Angsana New" w:hint="cs"/>
          <w:sz w:val="30"/>
          <w:szCs w:val="30"/>
          <w:cs/>
        </w:rPr>
        <w:t>บริษัทมีสัญญาซื้อขายโพรพิ</w:t>
      </w:r>
      <w:r w:rsidRPr="00F8212E">
        <w:rPr>
          <w:rFonts w:ascii="Angsana New" w:hAnsi="Angsana New" w:hint="cs"/>
          <w:sz w:val="30"/>
          <w:szCs w:val="30"/>
          <w:cs/>
        </w:rPr>
        <w:t>ลีนรวมจำนวน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>2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ฉบับ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กับกิจการที่เกี่ยวข้องกันแห่งหนึ่ง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โดยตามสัญญาแต่ละฉบับกำหนดราคาขายอ้างอิงจากราคาเม็ดพลาสติกโพลิโพรพิลีนและราคาโพรพิลีนในตลาดโลก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>10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ปี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ถึง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>15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ปี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>2573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>2580</w:t>
      </w:r>
    </w:p>
    <w:p w14:paraId="70769CFA" w14:textId="77777777" w:rsidR="00F8212E" w:rsidRPr="00F8212E" w:rsidRDefault="00F8212E" w:rsidP="00F8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1171140A" w14:textId="77777777" w:rsidR="00F8212E" w:rsidRPr="00F8212E" w:rsidRDefault="00F8212E" w:rsidP="00F8212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8212E">
        <w:rPr>
          <w:rFonts w:ascii="Angsana New" w:hAnsi="Angsana New" w:hint="cs"/>
          <w:i/>
          <w:iCs/>
          <w:sz w:val="30"/>
          <w:szCs w:val="30"/>
          <w:cs/>
        </w:rPr>
        <w:t>สัญญาจัดหาน้ำมันดิบและวัตถุดิบอื่นระยะยาว</w:t>
      </w:r>
    </w:p>
    <w:p w14:paraId="3A1A88CB" w14:textId="77777777" w:rsidR="00F8212E" w:rsidRPr="00F8212E" w:rsidRDefault="00F8212E" w:rsidP="00F8212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8212E">
        <w:rPr>
          <w:rFonts w:ascii="Angsana New" w:hAnsi="Angsana New" w:hint="cs"/>
          <w:sz w:val="30"/>
          <w:szCs w:val="30"/>
          <w:cs/>
        </w:rPr>
        <w:t>บริษัทมีสัญญาจัดหาน้ำมันดิบและวัตถุดิบอื่นจำนวน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 xml:space="preserve">2 </w:t>
      </w:r>
      <w:r w:rsidRPr="00F8212E">
        <w:rPr>
          <w:rFonts w:ascii="Angsana New" w:hAnsi="Angsana New" w:hint="cs"/>
          <w:sz w:val="30"/>
          <w:szCs w:val="30"/>
          <w:cs/>
        </w:rPr>
        <w:t>ฉบับกับบริษัทใหญ่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โดยตามสัญญากำหนดราคาอิงตามราคาตลาดของน้ำมันดิบและวัตถุดิบอื่น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สัญญาฉบับหนึ่งมีระยะเวลา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 xml:space="preserve">18 </w:t>
      </w:r>
      <w:r w:rsidRPr="00F8212E">
        <w:rPr>
          <w:rFonts w:ascii="Angsana New" w:hAnsi="Angsana New" w:hint="cs"/>
          <w:sz w:val="30"/>
          <w:szCs w:val="30"/>
          <w:cs/>
        </w:rPr>
        <w:t>ปี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ซึ่งต่อมาได้มีผลบังคับต่อเนื่องโดยอัตโนมัติและจะมีผลสิ้นสุดในเดือนกุมภาพันธ์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 xml:space="preserve">2569 </w:t>
      </w:r>
      <w:r w:rsidRPr="00F8212E">
        <w:rPr>
          <w:rFonts w:ascii="Angsana New" w:hAnsi="Angsana New" w:hint="cs"/>
          <w:sz w:val="30"/>
          <w:szCs w:val="30"/>
          <w:cs/>
        </w:rPr>
        <w:t>และสัญญาอีกฉบับหนี่งมีระยะเวลา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 xml:space="preserve">20 </w:t>
      </w:r>
      <w:r w:rsidRPr="00F8212E">
        <w:rPr>
          <w:rFonts w:ascii="Angsana New" w:hAnsi="Angsana New" w:hint="cs"/>
          <w:sz w:val="30"/>
          <w:szCs w:val="30"/>
          <w:cs/>
        </w:rPr>
        <w:t>ปี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ซึ่งต่อมาได้มีผลบังคับต่อเนื่องโดยอัตโนมัติและจะมีผลสิ้นสุดในเดือนธันวาคม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 xml:space="preserve">2568 </w:t>
      </w:r>
      <w:r w:rsidRPr="00F8212E">
        <w:rPr>
          <w:rFonts w:ascii="Angsana New" w:hAnsi="Angsana New" w:hint="cs"/>
          <w:sz w:val="30"/>
          <w:szCs w:val="30"/>
          <w:cs/>
        </w:rPr>
        <w:t>ทั้งนี้สัญญาทั้ง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 xml:space="preserve">2 </w:t>
      </w:r>
      <w:r w:rsidRPr="00F8212E">
        <w:rPr>
          <w:rFonts w:ascii="Angsana New" w:hAnsi="Angsana New" w:hint="cs"/>
          <w:sz w:val="30"/>
          <w:szCs w:val="30"/>
          <w:cs/>
        </w:rPr>
        <w:t>ฉบับจะมีผลบังคับต่อเนื่องโดยอัตโนมัติ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26FEA053" w14:textId="77777777" w:rsidR="00F8212E" w:rsidRPr="00F8212E" w:rsidRDefault="00F8212E" w:rsidP="00F8212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11595C0F" w14:textId="77777777" w:rsidR="00F8212E" w:rsidRPr="00F8212E" w:rsidRDefault="00F8212E" w:rsidP="00F8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3" w:name="_Hlk195779631"/>
      <w:r w:rsidRPr="00F8212E">
        <w:rPr>
          <w:rFonts w:ascii="Angsana New" w:hAnsi="Angsana New" w:hint="cs"/>
          <w:i/>
          <w:iCs/>
          <w:sz w:val="30"/>
          <w:szCs w:val="30"/>
          <w:cs/>
        </w:rPr>
        <w:t>สัญญาป้องกันความเสี่ยงของราคาน้ำมันดิบคงเหลือ</w:t>
      </w:r>
    </w:p>
    <w:p w14:paraId="2C2D5F00" w14:textId="77777777" w:rsidR="00F8212E" w:rsidRPr="008F1A73" w:rsidRDefault="00F8212E" w:rsidP="00F8212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8212E">
        <w:rPr>
          <w:rFonts w:ascii="Angsana New" w:hAnsi="Angsana New" w:hint="cs"/>
          <w:sz w:val="30"/>
          <w:szCs w:val="30"/>
          <w:cs/>
        </w:rPr>
        <w:t>บริษัทได้ทำสัญญาป้องกันความเสี่ยงของราคาน้ำมันดิบคงเหลือจำนวนหลายสัญญากับกิจการที่เกี่ยวข้องกันเพื่อป้องกันความเสี่ยงด้านราคา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โดย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ณ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 w:hint="cs"/>
          <w:sz w:val="30"/>
          <w:szCs w:val="30"/>
          <w:cs/>
        </w:rPr>
        <w:t>วันที่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 xml:space="preserve">30 </w:t>
      </w:r>
      <w:r w:rsidRPr="00F8212E">
        <w:rPr>
          <w:rFonts w:ascii="Angsana New" w:hAnsi="Angsana New" w:hint="cs"/>
          <w:sz w:val="30"/>
          <w:szCs w:val="30"/>
          <w:cs/>
        </w:rPr>
        <w:t>มิถุนายน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 xml:space="preserve">2568 </w:t>
      </w:r>
      <w:r w:rsidRPr="00F8212E">
        <w:rPr>
          <w:rFonts w:ascii="Angsana New" w:hAnsi="Angsana New" w:hint="cs"/>
          <w:sz w:val="30"/>
          <w:szCs w:val="30"/>
          <w:cs/>
        </w:rPr>
        <w:t>บริษัทมีปริมาณน้ำมันภายใต้สัญญาดังกล่าวจำนวน</w:t>
      </w:r>
      <w:r w:rsidRPr="00F8212E">
        <w:rPr>
          <w:rFonts w:ascii="Angsana New" w:hAnsi="Angsana New"/>
          <w:sz w:val="30"/>
          <w:szCs w:val="30"/>
          <w:cs/>
        </w:rPr>
        <w:t xml:space="preserve"> </w:t>
      </w:r>
      <w:r w:rsidRPr="00F8212E">
        <w:rPr>
          <w:rFonts w:ascii="Angsana New" w:hAnsi="Angsana New"/>
          <w:sz w:val="30"/>
          <w:szCs w:val="30"/>
        </w:rPr>
        <w:t xml:space="preserve">25,000 </w:t>
      </w:r>
      <w:r w:rsidRPr="00F8212E">
        <w:rPr>
          <w:rFonts w:ascii="Angsana New" w:hAnsi="Angsana New" w:hint="cs"/>
          <w:sz w:val="30"/>
          <w:szCs w:val="30"/>
          <w:cs/>
        </w:rPr>
        <w:t>บาร์เรล</w:t>
      </w:r>
    </w:p>
    <w:bookmarkEnd w:id="3"/>
    <w:p w14:paraId="63A25BA3" w14:textId="77777777" w:rsidR="00F8212E" w:rsidRPr="00D961EC" w:rsidRDefault="00F8212E" w:rsidP="00F8212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66A277D8" w14:textId="77777777" w:rsidR="00F8212E" w:rsidRPr="008F1A73" w:rsidRDefault="00F8212E" w:rsidP="00F821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8F1A73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สัญญาซื้อขายผลิตภัณฑ์อะโรเมติกส์ </w:t>
      </w:r>
    </w:p>
    <w:p w14:paraId="01DC8E70" w14:textId="1AE1FF67" w:rsidR="00F8212E" w:rsidRPr="008F1A73" w:rsidRDefault="00F8212E" w:rsidP="00F8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8F1A73">
        <w:rPr>
          <w:rFonts w:ascii="Angsana New" w:hAnsi="Angsana New" w:hint="cs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กับ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บริษัทใหญ่และกิจการที่เกี่ยวข้องกันหลายแห่ง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ราคาซื้อขายวัตถุดิบและผลิตภัณฑ์ดังกล่าวจะเป็นไปตามข้อตกลงในสัญญา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สัญญาดังกล่าวจะมีผลใช้บังคับเป็นระยะเวลา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pacing w:val="-2"/>
          <w:sz w:val="30"/>
          <w:szCs w:val="30"/>
        </w:rPr>
        <w:t>1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โดยสัญญามีผลสิ้นสุดในช่วงเดือนธันวาคม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pacing w:val="-2"/>
          <w:sz w:val="30"/>
          <w:szCs w:val="30"/>
        </w:rPr>
        <w:t>2568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ถึงเดือนมีนาคม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pacing w:val="-2"/>
          <w:sz w:val="30"/>
          <w:szCs w:val="30"/>
        </w:rPr>
        <w:t>2569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และสัญญาฉบับอื่น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จะมีผลบังคับต่อเนื่องโดยอัตโนมัติ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0551008F" w14:textId="77777777" w:rsidR="00F8212E" w:rsidRPr="008E5B62" w:rsidRDefault="00F8212E" w:rsidP="00F8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highlight w:val="yellow"/>
          <w:cs/>
        </w:rPr>
      </w:pPr>
    </w:p>
    <w:p w14:paraId="0F8F2554" w14:textId="77777777" w:rsidR="00F8212E" w:rsidRPr="00F16E09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16E09">
        <w:rPr>
          <w:rFonts w:ascii="Angsana New" w:hAnsi="Angsana New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33F5E318" w14:textId="52921173" w:rsidR="00F8212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A36B7D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บริษัทมีสัญญาเงินให้กู้ยืมระยะยาวซึ่งไม่มีหลักประกัน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2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3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แก่กิจการที่เกี่ยวข้องกันแห่งหนึ่ง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20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ล้านยูโร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7B15E074" w14:textId="77777777" w:rsidR="00F8212E" w:rsidRPr="00A36B7D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150AFD7" w14:textId="1B8C41AD" w:rsidR="00F8212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A36B7D">
        <w:rPr>
          <w:rFonts w:ascii="Angsana New" w:hAnsi="Angsana New" w:hint="cs"/>
          <w:spacing w:val="-2"/>
          <w:sz w:val="30"/>
          <w:szCs w:val="30"/>
          <w:cs/>
        </w:rPr>
        <w:lastRenderedPageBreak/>
        <w:t>บริษัทมีสัญญาเงินให้กู้ยืมระยะยาวซึ่งไม่มีหลักประกัน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2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แก่กิจการที่เกี่ยวข้องกันแห่งหนึ่ง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="007B55AE">
        <w:rPr>
          <w:rFonts w:ascii="Angsana New" w:hAnsi="Angsana New"/>
          <w:spacing w:val="-2"/>
          <w:sz w:val="30"/>
          <w:szCs w:val="30"/>
        </w:rPr>
        <w:t xml:space="preserve">    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วงเงินกู้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47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ล้านยูโร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5F767B95" w14:textId="77777777" w:rsidR="00F8212E" w:rsidRPr="00A36B7D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F6FF0F9" w14:textId="3A3D8667" w:rsidR="00F8212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A36B7D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บริษัทมีสัญญาเงินให้กู้ยืมระยะ</w:t>
      </w:r>
      <w:r w:rsidR="00DC6D71">
        <w:rPr>
          <w:rFonts w:ascii="Angsana New" w:hAnsi="Angsana New" w:hint="cs"/>
          <w:spacing w:val="-2"/>
          <w:sz w:val="30"/>
          <w:szCs w:val="30"/>
          <w:cs/>
        </w:rPr>
        <w:t>ยาว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ซึ่งไม่มีหลักประกัน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1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4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แก่กิจการที่เกี่ยวข้องกันแห่งหนึ่ง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3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ล้านยูโร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647C653C" w14:textId="77777777" w:rsidR="00F8212E" w:rsidRPr="00A36B7D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3449467" w14:textId="758C9AC6" w:rsidR="00F8212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A36B7D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บริษัทมีสัญญาเงินให้กู้ยืมซึ่งไม่มีหลักประกัน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แก่กิจการที่เกี่ยวข้องกันแห่งหนึ่ง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โดยมีวงเงินกู้รวม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206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ล้านยูโร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B55AE">
        <w:rPr>
          <w:rFonts w:ascii="Angsana New" w:hAnsi="Angsana New"/>
          <w:spacing w:val="-2"/>
          <w:sz w:val="30"/>
          <w:szCs w:val="30"/>
        </w:rPr>
        <w:t xml:space="preserve">      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เงินให้กู้ยืมดังกล่าวมีอัตราดอกเบี้ยคงที่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โดยประกอบด้วย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3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วงเงิน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มีอายุสัญญา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1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6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, 2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6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, 4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3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</w:p>
    <w:p w14:paraId="48FDF295" w14:textId="77777777" w:rsidR="00F8212E" w:rsidRPr="00A36B7D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1501CB0" w14:textId="08E72724" w:rsidR="00F8212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A36B7D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บริษัทมีสัญญาเงินให้กู้ยืมระยะสั้นซึ่งไม่มีหลักประกัน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11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แก่กิจการที่เกี่ยวข้องกันแห่งหนึ่ง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21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ล้านยูโร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09696E9F" w14:textId="77777777" w:rsidR="00F8212E" w:rsidRPr="00A36B7D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C585B5" w14:textId="49B55DBF" w:rsidR="00F8212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A36B7D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บริษัทมีสัญญาเงินให้กู้ยืมระยะสั้นซึ่งไม่มีหลักประกัน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10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แก่กิจการที่เกี่ยวข้องกันแห่งหนึ่ง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29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ล้านยูโร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30A73038" w14:textId="77777777" w:rsidR="00F8212E" w:rsidRDefault="00F8212E" w:rsidP="00F8212E">
      <w:pPr>
        <w:pStyle w:val="BodyText"/>
        <w:spacing w:after="0" w:line="240" w:lineRule="auto"/>
        <w:ind w:right="-43"/>
        <w:jc w:val="thaiDistribute"/>
        <w:rPr>
          <w:rFonts w:ascii="Angsana New" w:hAnsi="Angsana New"/>
          <w:strike/>
          <w:spacing w:val="-2"/>
          <w:sz w:val="30"/>
          <w:szCs w:val="30"/>
        </w:rPr>
      </w:pPr>
    </w:p>
    <w:p w14:paraId="18F1A86A" w14:textId="219C2932" w:rsidR="00F8212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A36B7D">
        <w:rPr>
          <w:rFonts w:ascii="Angsana New" w:hAnsi="Angsana New" w:hint="cs"/>
          <w:spacing w:val="-2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Inter-Company Borrowing &amp; Lending : ICBL)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กับกิจการที่เกี่ยวข้องกัน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1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ซึ่งจะมีผลสิ้นสุดในวันที่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          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30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2569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โดยมีวงเงินกู้ยืม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200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ล้านบาทและวงเงินให้กู้ยืม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1,000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โดยใช้อัตราดอกเบี้ยเงินกู้ยืมระยะสั้น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BIBOR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หรืออัตราดอกเบี้ยเงินกู้ยืมอ้างอิงอื่น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ที่เหมาะสมตามที่ผู้ให้กู้กำหนดหากสภาวะตลาดเปลี่ยนแปลงไป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โดยคำนึงถึงผลตอบแทนเงินลงทุนระยะสั้น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09D6BCB5" w14:textId="77777777" w:rsidR="00F8212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E122933" w14:textId="551B7F73" w:rsidR="00F8212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A36B7D">
        <w:rPr>
          <w:rFonts w:ascii="Angsana New" w:hAnsi="Angsana New" w:hint="cs"/>
          <w:spacing w:val="-2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Inter Company Loan)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กับกิจการที่เกี่ยวข้องกัน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1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ซึ่งจะมีผลสิ้นสุดในวันที่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20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2569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โดยมีวงเงินกู้ยืม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100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ล้านเหรียญสหรัฐ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เงินกู้ยืมดังกล่าวมีอัตราดอกเบี้ยอ้างอิงตามตลาด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โดยใช้อัตราดอกเบี้ยเงินกู้ยืมระยะสั้น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/>
          <w:spacing w:val="-2"/>
          <w:sz w:val="30"/>
          <w:szCs w:val="30"/>
        </w:rPr>
        <w:t xml:space="preserve">SOFR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  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โดยคำนึงถึงผลตอบแทนเงินลงทุนระยะสั้น</w:t>
      </w:r>
      <w:r w:rsidRPr="00A36B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A36B7D">
        <w:rPr>
          <w:rFonts w:ascii="Angsana New" w:hAnsi="Angsana New" w:hint="cs"/>
          <w:spacing w:val="-2"/>
          <w:sz w:val="30"/>
          <w:szCs w:val="30"/>
          <w:cs/>
        </w:rPr>
        <w:t>ผู้กู้ยืม</w:t>
      </w:r>
    </w:p>
    <w:p w14:paraId="7AD81A76" w14:textId="77777777" w:rsidR="00F8212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D83EBD2" w14:textId="77777777" w:rsidR="00F8212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4754730" w14:textId="77777777" w:rsidR="00F8212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9C33AE7" w14:textId="77777777" w:rsidR="00F8212E" w:rsidRPr="00F16E09" w:rsidRDefault="00F8212E" w:rsidP="00F821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F16E09">
        <w:rPr>
          <w:rFonts w:ascii="Angsana New" w:hAnsi="Angsana New" w:hint="cs"/>
          <w:i/>
          <w:iCs/>
          <w:sz w:val="30"/>
          <w:szCs w:val="30"/>
          <w:cs/>
          <w:lang w:eastAsia="ja-JP"/>
        </w:rPr>
        <w:lastRenderedPageBreak/>
        <w:t>สัญญาบริการ</w:t>
      </w:r>
    </w:p>
    <w:p w14:paraId="01B7A4A9" w14:textId="77777777" w:rsidR="00F8212E" w:rsidRPr="00F16E09" w:rsidRDefault="00F8212E" w:rsidP="00F8212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F16E09">
        <w:rPr>
          <w:rFonts w:ascii="Angsana New" w:hAnsi="Angsana New" w:hint="cs"/>
          <w:sz w:val="30"/>
          <w:szCs w:val="30"/>
          <w:cs/>
        </w:rPr>
        <w:t>บริษัทมีสัญญาจ้างเหมาบริการรักษาความปลอดภัยกับกิจการที่เกี่ยวข้องกันแห่งหนึ่ง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โดยกิจการที่เกี่ยวข้องกันนี้จะให้บริการรักษาความปลอดภัยแก่ทรัพย์สิน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พนักงานและผู้ที่มาติดต่อที่อยู่ในบริเวณพื้นที่ของบริษัท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1D489F">
        <w:rPr>
          <w:rFonts w:ascii="Angsana New" w:hAnsi="Angsana New" w:hint="cs"/>
          <w:sz w:val="30"/>
          <w:szCs w:val="30"/>
        </w:rPr>
        <w:t>1</w:t>
      </w:r>
      <w:r w:rsidRPr="00F16E09">
        <w:rPr>
          <w:rFonts w:ascii="Angsana New" w:hAnsi="Angsana New"/>
          <w:sz w:val="30"/>
          <w:szCs w:val="30"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ปี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/>
          <w:sz w:val="30"/>
          <w:szCs w:val="30"/>
        </w:rPr>
        <w:t>2568</w:t>
      </w:r>
    </w:p>
    <w:p w14:paraId="7D349AB8" w14:textId="77777777" w:rsidR="00F8212E" w:rsidRPr="008E5B62" w:rsidRDefault="00F8212E" w:rsidP="00F8212E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6206EF1" w14:textId="0E7BA440" w:rsidR="00F8212E" w:rsidRPr="00BE08F8" w:rsidRDefault="00F8212E" w:rsidP="00F8212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F16E09">
        <w:rPr>
          <w:rFonts w:ascii="Angsana New" w:hAnsi="Angsana New" w:hint="cs"/>
          <w:sz w:val="30"/>
          <w:szCs w:val="30"/>
          <w:cs/>
        </w:rPr>
        <w:t>บริษัทได้ทำสัญญาบริการเทคโนโลยีสารสนเทศและการสื่อสารกับกิจการที่เกี่ยวข้องกันแห่งหนึ่ง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โดยกิจการที่เกี่ยวข้องกันจะให้บริการงานบำรุงรักษาและปรับปรุงระบบเทคโนโลยีสารสนเทศ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การบริหารจัดการโครงสร้างระบบและศูนย์ข้อมูล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การแก้ไขปัญหาและให้คำแนะนำ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ร</w:t>
      </w:r>
      <w:r w:rsidRPr="00BE08F8">
        <w:rPr>
          <w:rFonts w:ascii="Angsana New" w:hAnsi="Angsana New" w:hint="cs"/>
          <w:sz w:val="30"/>
          <w:szCs w:val="30"/>
          <w:cs/>
        </w:rPr>
        <w:t>วมถึงการออกแบบและพัฒนาระบบตามความต้องการ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BE08F8">
        <w:rPr>
          <w:rFonts w:ascii="Angsana New" w:hAnsi="Angsana New" w:hint="cs"/>
          <w:sz w:val="30"/>
          <w:szCs w:val="30"/>
          <w:cs/>
        </w:rPr>
        <w:t>ซึ่งสัญญาดังกล่าวมีระยะเวลาตั้งแต่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/>
          <w:sz w:val="30"/>
          <w:szCs w:val="30"/>
        </w:rPr>
        <w:t xml:space="preserve">1 </w:t>
      </w:r>
      <w:r w:rsidRPr="00BE08F8">
        <w:rPr>
          <w:rFonts w:ascii="Angsana New" w:hAnsi="Angsana New" w:hint="cs"/>
          <w:sz w:val="30"/>
          <w:szCs w:val="30"/>
          <w:cs/>
        </w:rPr>
        <w:t>ปี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ถึง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/>
          <w:sz w:val="30"/>
          <w:szCs w:val="30"/>
        </w:rPr>
        <w:t xml:space="preserve">15 </w:t>
      </w:r>
      <w:r w:rsidRPr="00BE08F8">
        <w:rPr>
          <w:rFonts w:ascii="Angsana New" w:hAnsi="Angsana New" w:hint="cs"/>
          <w:sz w:val="30"/>
          <w:szCs w:val="30"/>
          <w:cs/>
        </w:rPr>
        <w:t>ปี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/>
          <w:sz w:val="30"/>
          <w:szCs w:val="30"/>
        </w:rPr>
        <w:t xml:space="preserve">2569 </w:t>
      </w:r>
      <w:r w:rsidRPr="00BE08F8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/>
          <w:sz w:val="30"/>
          <w:szCs w:val="30"/>
        </w:rPr>
        <w:t>2571</w:t>
      </w:r>
    </w:p>
    <w:p w14:paraId="054D0C44" w14:textId="77777777" w:rsidR="00F8212E" w:rsidRPr="00BE08F8" w:rsidRDefault="00F8212E" w:rsidP="00F8212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77DC31B7" w14:textId="65D1EAE0" w:rsidR="00F8212E" w:rsidRDefault="00F8212E" w:rsidP="00F8212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bookmarkStart w:id="4" w:name="_Hlk195780462"/>
      <w:r w:rsidRPr="00BE08F8">
        <w:rPr>
          <w:rFonts w:ascii="Angsana New" w:hAnsi="Angsana New" w:hint="cs"/>
          <w:sz w:val="30"/>
          <w:szCs w:val="30"/>
          <w:cs/>
        </w:rPr>
        <w:t>บริษัทมีสัญญาใช้บริการเรือขนส่งอีเทนขนาดใหญ่กับบริษัทใหญ่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/>
          <w:sz w:val="30"/>
          <w:szCs w:val="30"/>
        </w:rPr>
        <w:t>15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ปี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นับจากวันที่มี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BE08F8">
        <w:rPr>
          <w:rFonts w:ascii="Angsana New" w:hAnsi="Angsana New" w:hint="cs"/>
          <w:sz w:val="30"/>
          <w:szCs w:val="30"/>
          <w:cs/>
        </w:rPr>
        <w:t>การส่งมอบเรือขนส่ง</w:t>
      </w:r>
    </w:p>
    <w:p w14:paraId="556C2F57" w14:textId="77777777" w:rsidR="00F8212E" w:rsidRPr="00BE08F8" w:rsidRDefault="00F8212E" w:rsidP="00F8212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3261122B" w14:textId="77777777" w:rsidR="00F8212E" w:rsidRPr="001D0C47" w:rsidRDefault="00F8212E" w:rsidP="00F821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F16E09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เช่า</w:t>
      </w:r>
    </w:p>
    <w:p w14:paraId="5102D53C" w14:textId="77777777" w:rsidR="00F8212E" w:rsidRPr="00850318" w:rsidRDefault="00F8212E" w:rsidP="00F8212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E08F8">
        <w:rPr>
          <w:rFonts w:ascii="Angsana New" w:hAnsi="Angsana New" w:hint="cs"/>
          <w:sz w:val="30"/>
          <w:szCs w:val="30"/>
          <w:cs/>
        </w:rPr>
        <w:t>บริษัทมีสัญญาบริหารการใช้ท่าเรือและถังเก็บกับกิจการที่เกี่ยวข้องกันแห่งหนึ่ง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/>
          <w:sz w:val="30"/>
          <w:szCs w:val="30"/>
        </w:rPr>
        <w:t>15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ปี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</w:t>
      </w:r>
      <w:r w:rsidRPr="00BE08F8">
        <w:rPr>
          <w:rFonts w:ascii="Angsana New" w:hAnsi="Angsana New" w:hint="cs"/>
          <w:sz w:val="30"/>
          <w:szCs w:val="30"/>
          <w:cs/>
        </w:rPr>
        <w:t>นับจากวันที่โรงงานสามารถเริ่มดำเนินการผลิตเชิงพาณิชย์</w:t>
      </w:r>
    </w:p>
    <w:bookmarkEnd w:id="4"/>
    <w:p w14:paraId="6DEC724B" w14:textId="77777777" w:rsidR="00F8212E" w:rsidRPr="008E5B62" w:rsidRDefault="00F8212E" w:rsidP="008E5B62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5003709" w14:textId="61FE63E5" w:rsidR="00B63C41" w:rsidRPr="00A45906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74B3EF3" w14:textId="77777777" w:rsidR="003F7720" w:rsidRPr="00EC23B6" w:rsidRDefault="003F7720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EC23B6" w:rsidRPr="00C04582" w14:paraId="7312A2FA" w14:textId="77777777" w:rsidTr="00C92215">
        <w:tc>
          <w:tcPr>
            <w:tcW w:w="1828" w:type="pct"/>
          </w:tcPr>
          <w:p w14:paraId="6E739C00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6434A46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5294261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88600F2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67DF0D6B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3B6" w:rsidRPr="00C04582" w14:paraId="301E0A57" w14:textId="77777777" w:rsidTr="00C92215">
        <w:tc>
          <w:tcPr>
            <w:tcW w:w="1828" w:type="pct"/>
          </w:tcPr>
          <w:p w14:paraId="2D033A3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6FDE4C3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E1FB9B2" w14:textId="40E13AC3" w:rsidR="00EC23B6" w:rsidRPr="00C04582" w:rsidRDefault="00E5634B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223AD1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B52E5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AC0972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9738630" w14:textId="660A17A8" w:rsidR="00EC23B6" w:rsidRPr="00C04582" w:rsidRDefault="00E5634B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FEFC32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1F196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C23B6" w:rsidRPr="00C04582" w14:paraId="111E12FA" w14:textId="77777777" w:rsidTr="00C92215">
        <w:tc>
          <w:tcPr>
            <w:tcW w:w="1828" w:type="pct"/>
          </w:tcPr>
          <w:p w14:paraId="0B7F6C7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3272032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5AEFBFCA" w14:textId="53DBF68A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201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A9D934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28F8E4" w14:textId="14284431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20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0E12FB3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EFBCF1" w14:textId="37298E3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201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D305E5C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A0F685" w14:textId="38B84B9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20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C23B6" w:rsidRPr="00C04582" w14:paraId="33742EE5" w14:textId="77777777" w:rsidTr="00C92215">
        <w:tc>
          <w:tcPr>
            <w:tcW w:w="1828" w:type="pct"/>
          </w:tcPr>
          <w:p w14:paraId="49CABF4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21A264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403B0679" w14:textId="125A2DF0" w:rsidR="00EC23B6" w:rsidRPr="00C04582" w:rsidRDefault="00B82F3C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74E8" w:rsidRPr="00C04582" w14:paraId="4563AE08" w14:textId="77777777" w:rsidTr="003F2169">
        <w:tc>
          <w:tcPr>
            <w:tcW w:w="1828" w:type="pct"/>
          </w:tcPr>
          <w:p w14:paraId="0B37D6FE" w14:textId="77777777" w:rsidR="00E474E8" w:rsidRPr="00C04582" w:rsidRDefault="00E474E8" w:rsidP="00E47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783F92E8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39F3B6CF" w14:textId="22F0BEBB" w:rsidR="00E474E8" w:rsidRPr="00C04582" w:rsidRDefault="001F2F62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F2F62">
              <w:rPr>
                <w:rFonts w:asciiTheme="majorBidi" w:hAnsiTheme="majorBidi"/>
                <w:sz w:val="30"/>
                <w:szCs w:val="30"/>
                <w:cs/>
              </w:rPr>
              <w:t>19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1F2F62">
              <w:rPr>
                <w:rFonts w:asciiTheme="majorBidi" w:hAnsiTheme="majorBidi"/>
                <w:sz w:val="30"/>
                <w:szCs w:val="30"/>
                <w:cs/>
              </w:rPr>
              <w:t>844</w:t>
            </w:r>
          </w:p>
        </w:tc>
        <w:tc>
          <w:tcPr>
            <w:tcW w:w="144" w:type="pct"/>
          </w:tcPr>
          <w:p w14:paraId="55B8E5A9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vAlign w:val="center"/>
          </w:tcPr>
          <w:p w14:paraId="314F62A8" w14:textId="5E544F14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19,766</w:t>
            </w:r>
          </w:p>
        </w:tc>
        <w:tc>
          <w:tcPr>
            <w:tcW w:w="145" w:type="pct"/>
          </w:tcPr>
          <w:p w14:paraId="4D888DD7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0AB63D89" w14:textId="5A3985D7" w:rsidR="00E474E8" w:rsidRPr="00C04582" w:rsidRDefault="001F2F62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F2F62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1F2F62">
              <w:rPr>
                <w:rFonts w:asciiTheme="majorBidi" w:hAnsiTheme="majorBidi"/>
                <w:sz w:val="30"/>
                <w:szCs w:val="30"/>
                <w:cs/>
              </w:rPr>
              <w:t>196</w:t>
            </w:r>
          </w:p>
        </w:tc>
        <w:tc>
          <w:tcPr>
            <w:tcW w:w="144" w:type="pct"/>
          </w:tcPr>
          <w:p w14:paraId="0C636EBD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D9C0474" w14:textId="5DD65132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24,207</w:t>
            </w:r>
          </w:p>
        </w:tc>
      </w:tr>
      <w:tr w:rsidR="00E474E8" w:rsidRPr="00C04582" w14:paraId="6162AFA0" w14:textId="77777777" w:rsidTr="003F2169">
        <w:tc>
          <w:tcPr>
            <w:tcW w:w="1828" w:type="pct"/>
          </w:tcPr>
          <w:p w14:paraId="1C184538" w14:textId="77777777" w:rsidR="00E474E8" w:rsidRPr="00C04582" w:rsidRDefault="00E474E8" w:rsidP="00E47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6A2446CA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C9E3C" w14:textId="7F89957A" w:rsidR="00E474E8" w:rsidRPr="00C04582" w:rsidRDefault="001F2F62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F62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="00F23FD5">
              <w:rPr>
                <w:rFonts w:asciiTheme="majorBidi" w:hAnsiTheme="majorBidi"/>
                <w:sz w:val="30"/>
                <w:szCs w:val="30"/>
              </w:rPr>
              <w:t>7,864</w:t>
            </w:r>
          </w:p>
        </w:tc>
        <w:tc>
          <w:tcPr>
            <w:tcW w:w="144" w:type="pct"/>
          </w:tcPr>
          <w:p w14:paraId="3B0F1806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1968CF" w14:textId="636A9911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28,201</w:t>
            </w:r>
          </w:p>
        </w:tc>
        <w:tc>
          <w:tcPr>
            <w:tcW w:w="145" w:type="pct"/>
          </w:tcPr>
          <w:p w14:paraId="62D6A3BD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481FE" w14:textId="76C27CF8" w:rsidR="00E474E8" w:rsidRPr="00C04582" w:rsidRDefault="001F2F62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F2F62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1F2F62">
              <w:rPr>
                <w:rFonts w:asciiTheme="majorBidi" w:hAnsiTheme="majorBidi"/>
                <w:sz w:val="30"/>
                <w:szCs w:val="30"/>
                <w:cs/>
              </w:rPr>
              <w:t>693</w:t>
            </w:r>
          </w:p>
        </w:tc>
        <w:tc>
          <w:tcPr>
            <w:tcW w:w="144" w:type="pct"/>
          </w:tcPr>
          <w:p w14:paraId="480BE289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AFE85E1" w14:textId="01F5D48E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12,735</w:t>
            </w:r>
          </w:p>
        </w:tc>
      </w:tr>
      <w:tr w:rsidR="00E474E8" w:rsidRPr="00C04582" w14:paraId="27268C46" w14:textId="77777777" w:rsidTr="003F2169">
        <w:tc>
          <w:tcPr>
            <w:tcW w:w="1828" w:type="pct"/>
          </w:tcPr>
          <w:p w14:paraId="21F87162" w14:textId="77777777" w:rsidR="00E474E8" w:rsidRPr="00C04582" w:rsidRDefault="00E474E8" w:rsidP="00E47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5322716D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663E9B" w14:textId="4DE99F50" w:rsidR="00E474E8" w:rsidRPr="00C04582" w:rsidRDefault="001F2F62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F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47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F23FD5">
              <w:rPr>
                <w:rFonts w:asciiTheme="majorBidi" w:hAnsi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144" w:type="pct"/>
          </w:tcPr>
          <w:p w14:paraId="4C7CC29C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942AFB7" w14:textId="0B7F031C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47,967</w:t>
            </w:r>
          </w:p>
        </w:tc>
        <w:tc>
          <w:tcPr>
            <w:tcW w:w="145" w:type="pct"/>
          </w:tcPr>
          <w:p w14:paraId="3E5BDF8A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9B85BA" w14:textId="196794E4" w:rsidR="00E474E8" w:rsidRPr="00C04582" w:rsidRDefault="001F2F62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F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34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F2F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889</w:t>
            </w:r>
          </w:p>
        </w:tc>
        <w:tc>
          <w:tcPr>
            <w:tcW w:w="144" w:type="pct"/>
          </w:tcPr>
          <w:p w14:paraId="1A660D2F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8148B08" w14:textId="4EE7FE3D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36,942</w:t>
            </w:r>
          </w:p>
        </w:tc>
      </w:tr>
      <w:tr w:rsidR="00E474E8" w:rsidRPr="00C04582" w14:paraId="06E6F089" w14:textId="77777777" w:rsidTr="006B2287">
        <w:tc>
          <w:tcPr>
            <w:tcW w:w="1828" w:type="pct"/>
          </w:tcPr>
          <w:p w14:paraId="0CE00F28" w14:textId="77777777" w:rsidR="00E474E8" w:rsidRPr="00C04582" w:rsidRDefault="00E474E8" w:rsidP="00E47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0AB22E14" w14:textId="77777777" w:rsidR="00E474E8" w:rsidRPr="00C04582" w:rsidRDefault="00E474E8" w:rsidP="00E47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709E5FBF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01BC0" w14:textId="77777777" w:rsidR="002D77F0" w:rsidRDefault="002D77F0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CC2238" w14:textId="395B844D" w:rsidR="001F2F62" w:rsidRPr="00AC01C3" w:rsidRDefault="001F2F62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F23FD5">
              <w:rPr>
                <w:rFonts w:asciiTheme="majorBidi" w:hAnsiTheme="majorBidi"/>
                <w:sz w:val="30"/>
                <w:szCs w:val="30"/>
              </w:rPr>
              <w:t>21</w:t>
            </w:r>
            <w:r w:rsidRPr="001F2F62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0496D52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7BF3DEB8" w14:textId="22A70C29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45" w:type="pct"/>
          </w:tcPr>
          <w:p w14:paraId="7ABBB89B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54C7C1" w14:textId="77777777" w:rsidR="002D77F0" w:rsidRDefault="002D77F0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A61EE1" w14:textId="131789AC" w:rsidR="001F2F62" w:rsidRPr="00C04582" w:rsidRDefault="001F2F62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1F2F62">
              <w:rPr>
                <w:rFonts w:asciiTheme="majorBidi" w:hAnsiTheme="majorBidi"/>
                <w:sz w:val="30"/>
                <w:szCs w:val="30"/>
                <w:cs/>
              </w:rPr>
              <w:t>19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5FB47ED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113BE9" w14:textId="77777777" w:rsidR="00E474E8" w:rsidRPr="00B07790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0AA19D" w14:textId="71342AA4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E474E8" w:rsidRPr="00C04582" w14:paraId="53E17E3D" w14:textId="77777777" w:rsidTr="006B2287">
        <w:tc>
          <w:tcPr>
            <w:tcW w:w="1828" w:type="pct"/>
          </w:tcPr>
          <w:p w14:paraId="64A66BD8" w14:textId="77777777" w:rsidR="00E474E8" w:rsidRPr="00C04582" w:rsidRDefault="00E474E8" w:rsidP="00E47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5F842086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E09376" w14:textId="2617231A" w:rsidR="00E474E8" w:rsidRPr="00C04582" w:rsidRDefault="001F2F62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F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47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F2F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49</w:t>
            </w:r>
            <w:r w:rsidR="00F23FD5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4860D74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5BEF115" w14:textId="7D8A4334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47,753</w:t>
            </w:r>
          </w:p>
        </w:tc>
        <w:tc>
          <w:tcPr>
            <w:tcW w:w="145" w:type="pct"/>
          </w:tcPr>
          <w:p w14:paraId="69339994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97B2A1" w14:textId="0175D969" w:rsidR="00E474E8" w:rsidRPr="00C04582" w:rsidRDefault="001F2F62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F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34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F2F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870</w:t>
            </w:r>
          </w:p>
        </w:tc>
        <w:tc>
          <w:tcPr>
            <w:tcW w:w="144" w:type="pct"/>
          </w:tcPr>
          <w:p w14:paraId="05ACD1F6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FF8D6D" w14:textId="7954BCFA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36,923</w:t>
            </w:r>
          </w:p>
        </w:tc>
      </w:tr>
    </w:tbl>
    <w:p w14:paraId="55B180D2" w14:textId="5F641BD1" w:rsidR="001A0C06" w:rsidRDefault="001A0C06"/>
    <w:p w14:paraId="6A8EED66" w14:textId="77777777" w:rsidR="00B82F3C" w:rsidRDefault="00B82F3C"/>
    <w:p w14:paraId="24FAA27A" w14:textId="77777777" w:rsidR="00B82F3C" w:rsidRDefault="00B82F3C"/>
    <w:p w14:paraId="433E35BB" w14:textId="77777777" w:rsidR="00BA6F11" w:rsidRDefault="00BA6F11"/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B82F3C" w:rsidRPr="00C04582" w14:paraId="02060DF6" w14:textId="77777777" w:rsidTr="00B82F3C">
        <w:tc>
          <w:tcPr>
            <w:tcW w:w="1828" w:type="pct"/>
          </w:tcPr>
          <w:p w14:paraId="49662FBF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70428B19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F5F7590" w14:textId="2003C31F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C2DEB68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6226B54C" w14:textId="596BCABF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82F3C" w:rsidRPr="00C04582" w14:paraId="7BDA07E1" w14:textId="77777777" w:rsidTr="00D651F1">
        <w:tc>
          <w:tcPr>
            <w:tcW w:w="1828" w:type="pct"/>
          </w:tcPr>
          <w:p w14:paraId="55F82F26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D35A9CF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EC03E57" w14:textId="0C7AE2C5" w:rsidR="00B82F3C" w:rsidRPr="00C04582" w:rsidRDefault="00E5634B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30248F22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593EB30" w14:textId="486B7034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6B25021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B8C499" w14:textId="294213C3" w:rsidR="00B82F3C" w:rsidRPr="00C04582" w:rsidRDefault="00E5634B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9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385B0DC7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82C7039" w14:textId="408F95A8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2F3C" w:rsidRPr="00C04582" w14:paraId="72DDFBAF" w14:textId="77777777" w:rsidTr="00D651F1">
        <w:tc>
          <w:tcPr>
            <w:tcW w:w="1828" w:type="pct"/>
          </w:tcPr>
          <w:p w14:paraId="6FE79E56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3B24B2B" w14:textId="7BAC8D05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9FA8944" w14:textId="5F6D29AB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6B70A49B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B67C345" w14:textId="79E46494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36BB1CBD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4A3D00" w14:textId="49F36B5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21307A3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F18BB7F" w14:textId="1A69BFE6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82F3C" w:rsidRPr="00C04582" w14:paraId="17100370" w14:textId="77777777" w:rsidTr="00B82F3C">
        <w:tc>
          <w:tcPr>
            <w:tcW w:w="1828" w:type="pct"/>
          </w:tcPr>
          <w:p w14:paraId="0B6EE0C5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37B18F01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38079C9D" w14:textId="3B19DAFD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2F3C" w:rsidRPr="00C04582" w14:paraId="51FF4549" w14:textId="77777777" w:rsidTr="00C92215">
        <w:tc>
          <w:tcPr>
            <w:tcW w:w="1828" w:type="pct"/>
          </w:tcPr>
          <w:p w14:paraId="2DF1A6E9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2A9CFB55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362B8A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D53CC04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C6A95D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A5C54EA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325FDC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94665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E28101F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F3C" w:rsidRPr="00C04582" w14:paraId="42E04896" w14:textId="77777777" w:rsidTr="00506DC1">
        <w:tc>
          <w:tcPr>
            <w:tcW w:w="1828" w:type="pct"/>
          </w:tcPr>
          <w:p w14:paraId="4911DB0F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ยังไม่ถึง</w:t>
            </w:r>
            <w:r w:rsidRPr="00C0458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4D0DAA9C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0570C8C" w14:textId="33C64883" w:rsidR="00B82F3C" w:rsidRPr="00C04582" w:rsidRDefault="001F2F62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  <w:cs/>
              </w:rPr>
            </w:pPr>
            <w:r w:rsidRPr="001F2F62">
              <w:rPr>
                <w:rFonts w:ascii="Angsana New" w:hAnsi="Angsana New"/>
                <w:sz w:val="30"/>
                <w:szCs w:val="30"/>
                <w:cs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2F62">
              <w:rPr>
                <w:rFonts w:ascii="Angsana New" w:hAnsi="Angsana New"/>
                <w:sz w:val="30"/>
                <w:szCs w:val="30"/>
                <w:cs/>
              </w:rPr>
              <w:t>802</w:t>
            </w:r>
          </w:p>
        </w:tc>
        <w:tc>
          <w:tcPr>
            <w:tcW w:w="144" w:type="pct"/>
          </w:tcPr>
          <w:p w14:paraId="46892396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6270B56" w14:textId="4EAA9293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19,694</w:t>
            </w:r>
          </w:p>
        </w:tc>
        <w:tc>
          <w:tcPr>
            <w:tcW w:w="145" w:type="pct"/>
          </w:tcPr>
          <w:p w14:paraId="72EA8D8C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5339D" w14:textId="37CBDDB7" w:rsidR="00B82F3C" w:rsidRPr="00C04582" w:rsidRDefault="001F2F62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1F2F62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2F62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4" w:type="pct"/>
          </w:tcPr>
          <w:p w14:paraId="18D9DC57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6A1F6" w14:textId="0852E470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23,461</w:t>
            </w:r>
          </w:p>
        </w:tc>
      </w:tr>
      <w:tr w:rsidR="00B82F3C" w:rsidRPr="00C04582" w14:paraId="490961B8" w14:textId="77777777" w:rsidTr="00506DC1">
        <w:tc>
          <w:tcPr>
            <w:tcW w:w="1828" w:type="pct"/>
          </w:tcPr>
          <w:p w14:paraId="314D83D3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04582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05C70D9F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6249A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B1658A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9123F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1E9E57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D4BF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4927B0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471AA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F3C" w:rsidRPr="00C04582" w14:paraId="3E0D1B6D" w14:textId="77777777" w:rsidTr="00506DC1">
        <w:tc>
          <w:tcPr>
            <w:tcW w:w="1828" w:type="pct"/>
          </w:tcPr>
          <w:p w14:paraId="07F6BD51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1FC98E5D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759A2" w14:textId="30FC5530" w:rsidR="00B82F3C" w:rsidRPr="00C04582" w:rsidRDefault="001F2F62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1F2F62">
              <w:rPr>
                <w:rFonts w:ascii="Angsana New" w:hAnsi="Angsana New"/>
                <w:sz w:val="30"/>
                <w:szCs w:val="30"/>
                <w:cs/>
              </w:rPr>
              <w:t>31</w:t>
            </w:r>
          </w:p>
        </w:tc>
        <w:tc>
          <w:tcPr>
            <w:tcW w:w="144" w:type="pct"/>
          </w:tcPr>
          <w:p w14:paraId="21E65925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6AA40" w14:textId="00C5E075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5" w:type="pct"/>
          </w:tcPr>
          <w:p w14:paraId="3DEE0981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F72CD" w14:textId="33C0EBD7" w:rsidR="00B82F3C" w:rsidRPr="00C04582" w:rsidRDefault="001F2F62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1F2F62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4" w:type="pct"/>
          </w:tcPr>
          <w:p w14:paraId="5014139D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152AA" w14:textId="6F124FF0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  <w:tr w:rsidR="00B82F3C" w:rsidRPr="00C04582" w14:paraId="54F01A39" w14:textId="77777777" w:rsidTr="00506DC1">
        <w:tc>
          <w:tcPr>
            <w:tcW w:w="1828" w:type="pct"/>
          </w:tcPr>
          <w:p w14:paraId="17E1EC02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5127C02C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441B4" w14:textId="5B5CD280" w:rsidR="00B82F3C" w:rsidRPr="00C04582" w:rsidRDefault="001F2F62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759A1E9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52383" w14:textId="42408DD2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E503773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C0EF8" w14:textId="0B247239" w:rsidR="00B82F3C" w:rsidRPr="00C04582" w:rsidRDefault="001F2F62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8711EB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72555" w14:textId="2C918D52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1E7E" w:rsidRPr="00C04582" w14:paraId="54D565E8" w14:textId="77777777" w:rsidTr="00506DC1">
        <w:tc>
          <w:tcPr>
            <w:tcW w:w="1828" w:type="pct"/>
          </w:tcPr>
          <w:p w14:paraId="11A3B5EC" w14:textId="3D07E07F" w:rsidR="00401E7E" w:rsidRPr="00C04582" w:rsidRDefault="00401E7E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5086DF19" w14:textId="77777777" w:rsidR="00401E7E" w:rsidRPr="00C04582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99D0B" w14:textId="5B8E8B3C" w:rsidR="00401E7E" w:rsidRPr="002D77F0" w:rsidRDefault="001F2F62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47A9C78" w14:textId="77777777" w:rsidR="00401E7E" w:rsidRPr="00C04582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16988" w14:textId="0D292095" w:rsidR="00401E7E" w:rsidRPr="00B07790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2CA5A41" w14:textId="77777777" w:rsidR="00401E7E" w:rsidRPr="00C04582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52CE8" w14:textId="103EA364" w:rsidR="00401E7E" w:rsidRPr="002D77F0" w:rsidRDefault="001F2F62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C88A18" w14:textId="77777777" w:rsidR="00401E7E" w:rsidRPr="00C04582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5B9D" w14:textId="3B47BD30" w:rsidR="00401E7E" w:rsidRPr="00B07790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F3C" w:rsidRPr="00C04582" w14:paraId="256DDA7D" w14:textId="77777777" w:rsidTr="00506DC1">
        <w:tc>
          <w:tcPr>
            <w:tcW w:w="1828" w:type="pct"/>
          </w:tcPr>
          <w:p w14:paraId="2909FB3C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7EF7F759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90746" w14:textId="42CF7555" w:rsidR="00B82F3C" w:rsidRPr="00C04582" w:rsidRDefault="001F2F62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1F2F62">
              <w:rPr>
                <w:rFonts w:ascii="Angsana New" w:hAnsi="Angsana New"/>
                <w:sz w:val="30"/>
                <w:szCs w:val="30"/>
                <w:cs/>
              </w:rPr>
              <w:t>11</w:t>
            </w:r>
          </w:p>
        </w:tc>
        <w:tc>
          <w:tcPr>
            <w:tcW w:w="144" w:type="pct"/>
          </w:tcPr>
          <w:p w14:paraId="65F8B84F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C38B2A" w14:textId="6B003213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5" w:type="pct"/>
          </w:tcPr>
          <w:p w14:paraId="15BE8348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BF1D66" w14:textId="6A856728" w:rsidR="00B82F3C" w:rsidRPr="00C04582" w:rsidRDefault="001F2F62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1F2F62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4" w:type="pct"/>
          </w:tcPr>
          <w:p w14:paraId="66D7AD64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23BF46" w14:textId="50E58BAF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B82F3C" w:rsidRPr="00C04582" w14:paraId="622778A0" w14:textId="77777777" w:rsidTr="00506DC1">
        <w:tc>
          <w:tcPr>
            <w:tcW w:w="1828" w:type="pct"/>
          </w:tcPr>
          <w:p w14:paraId="0263C335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48447AE8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2BE809" w14:textId="0748B6F1" w:rsidR="00B82F3C" w:rsidRPr="00C04582" w:rsidRDefault="001F2F62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2F62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2F62">
              <w:rPr>
                <w:rFonts w:ascii="Angsana New" w:hAnsi="Angsana New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144" w:type="pct"/>
          </w:tcPr>
          <w:p w14:paraId="5D714BE7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79C451" w14:textId="018DF566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19,766</w:t>
            </w:r>
          </w:p>
        </w:tc>
        <w:tc>
          <w:tcPr>
            <w:tcW w:w="145" w:type="pct"/>
          </w:tcPr>
          <w:p w14:paraId="006D4ABF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D92367" w14:textId="2075A174" w:rsidR="00B82F3C" w:rsidRPr="00C04582" w:rsidRDefault="001F2F62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2F62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2F62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144" w:type="pct"/>
          </w:tcPr>
          <w:p w14:paraId="54301217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32E27B" w14:textId="112C8AC6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24,207</w:t>
            </w:r>
          </w:p>
        </w:tc>
      </w:tr>
      <w:tr w:rsidR="00B82F3C" w:rsidRPr="00C04582" w14:paraId="770B76AE" w14:textId="77777777" w:rsidTr="00C92215">
        <w:tc>
          <w:tcPr>
            <w:tcW w:w="1828" w:type="pct"/>
          </w:tcPr>
          <w:p w14:paraId="1F4B7A34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D9BDBD5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4D4408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237D5F3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17AC76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3FF4E6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A2E0B7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93990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663A05A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2F3C" w:rsidRPr="00C04582" w14:paraId="309C85FD" w14:textId="77777777" w:rsidTr="00C92215">
        <w:tc>
          <w:tcPr>
            <w:tcW w:w="1828" w:type="pct"/>
          </w:tcPr>
          <w:p w14:paraId="0DD4F730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3E1B9739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8534A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842E248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8EFD3A6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976BEF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14877D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9EB42D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732698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198" w:rsidRPr="00C04582" w14:paraId="22E694B0" w14:textId="77777777" w:rsidTr="00F74415">
        <w:tc>
          <w:tcPr>
            <w:tcW w:w="1828" w:type="pct"/>
          </w:tcPr>
          <w:p w14:paraId="7FCCFC8B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76016531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93FD04" w14:textId="603EA024" w:rsidR="004C4198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F6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3FD5">
              <w:rPr>
                <w:rFonts w:asciiTheme="majorBidi" w:hAnsiTheme="majorBidi" w:cstheme="majorBidi"/>
                <w:sz w:val="30"/>
                <w:szCs w:val="30"/>
              </w:rPr>
              <w:t>6,829</w:t>
            </w:r>
          </w:p>
        </w:tc>
        <w:tc>
          <w:tcPr>
            <w:tcW w:w="144" w:type="pct"/>
          </w:tcPr>
          <w:p w14:paraId="7E5E51CC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750D07" w14:textId="2069BFF5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26,830</w:t>
            </w:r>
          </w:p>
        </w:tc>
        <w:tc>
          <w:tcPr>
            <w:tcW w:w="145" w:type="pct"/>
          </w:tcPr>
          <w:p w14:paraId="3C817A38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A846B" w14:textId="4779355E" w:rsidR="004C4198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F2F6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2F62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44" w:type="pct"/>
          </w:tcPr>
          <w:p w14:paraId="35F6E10D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483F1" w14:textId="0873039F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12,381</w:t>
            </w:r>
          </w:p>
        </w:tc>
      </w:tr>
      <w:tr w:rsidR="004C4198" w:rsidRPr="00C04582" w14:paraId="0E65695D" w14:textId="77777777" w:rsidTr="00F74415">
        <w:tc>
          <w:tcPr>
            <w:tcW w:w="1828" w:type="pct"/>
          </w:tcPr>
          <w:p w14:paraId="02E2D924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53B0EC34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627497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1F8C56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57A405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3C397F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68359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99A860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D49CF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198" w:rsidRPr="00C04582" w14:paraId="73FD57BE" w14:textId="77777777" w:rsidTr="00F74415">
        <w:tc>
          <w:tcPr>
            <w:tcW w:w="1828" w:type="pct"/>
          </w:tcPr>
          <w:p w14:paraId="6387BC1F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6948D8F6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83E32" w14:textId="460C1145" w:rsidR="004C4198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F2F62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44" w:type="pct"/>
          </w:tcPr>
          <w:p w14:paraId="7936BC0F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9789F" w14:textId="13F5CD1C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145" w:type="pct"/>
          </w:tcPr>
          <w:p w14:paraId="08F53844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C4DA3" w14:textId="420F14FE" w:rsidR="004C4198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F2F62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44" w:type="pct"/>
          </w:tcPr>
          <w:p w14:paraId="35BB4440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62383" w14:textId="3F5EB132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4C4198" w:rsidRPr="00C04582" w14:paraId="202D7E32" w14:textId="77777777" w:rsidTr="00F74415">
        <w:tc>
          <w:tcPr>
            <w:tcW w:w="1828" w:type="pct"/>
          </w:tcPr>
          <w:p w14:paraId="591BF74D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0EB38BD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C767C" w14:textId="3BD96F5A" w:rsidR="004C4198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F2F6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5C8A6C5B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BBBE5" w14:textId="57CA5A00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5" w:type="pct"/>
          </w:tcPr>
          <w:p w14:paraId="51141C0E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51317" w14:textId="14978323" w:rsidR="004C4198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3A1035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C733B" w14:textId="2EC09B1D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4198" w:rsidRPr="00C04582" w14:paraId="5FBC5E83" w14:textId="77777777" w:rsidTr="00F74415">
        <w:tc>
          <w:tcPr>
            <w:tcW w:w="1828" w:type="pct"/>
          </w:tcPr>
          <w:p w14:paraId="0C4EFCE3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4D485732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6B4604FC" w14:textId="3F3A708D" w:rsidR="004C4198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F2F6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4" w:type="pct"/>
          </w:tcPr>
          <w:p w14:paraId="783A1FFE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vAlign w:val="center"/>
          </w:tcPr>
          <w:p w14:paraId="68EA5B91" w14:textId="08EBA000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1C7B31B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652EB5B9" w14:textId="138E9CD3" w:rsidR="004C4198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BFE6CC6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  <w:vAlign w:val="center"/>
          </w:tcPr>
          <w:p w14:paraId="7A9FCE5A" w14:textId="2E0B7A1C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4198" w:rsidRPr="00C04582" w14:paraId="0223ABB1" w14:textId="77777777" w:rsidTr="00F74415">
        <w:tc>
          <w:tcPr>
            <w:tcW w:w="1828" w:type="pct"/>
          </w:tcPr>
          <w:p w14:paraId="58829F54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6274E41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1ED4D" w14:textId="61A941E3" w:rsidR="004C4198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F2F62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44" w:type="pct"/>
          </w:tcPr>
          <w:p w14:paraId="78298D11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15CD2B" w14:textId="5265C5FD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5" w:type="pct"/>
          </w:tcPr>
          <w:p w14:paraId="786CDE88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A2079D" w14:textId="0E8F7325" w:rsidR="004C4198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</w:tcPr>
          <w:p w14:paraId="7A0ABD6A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11923C" w14:textId="09583E18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4C4198" w:rsidRPr="00C04582" w14:paraId="1453722F" w14:textId="77777777" w:rsidTr="00F74415">
        <w:tc>
          <w:tcPr>
            <w:tcW w:w="1828" w:type="pct"/>
          </w:tcPr>
          <w:p w14:paraId="2D7E5901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63293B94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DF80CC" w14:textId="1AAFE59A" w:rsidR="004C4198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23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7,864</w:t>
            </w:r>
          </w:p>
        </w:tc>
        <w:tc>
          <w:tcPr>
            <w:tcW w:w="144" w:type="pct"/>
          </w:tcPr>
          <w:p w14:paraId="7C5CD864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E65CB5" w14:textId="25695846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28,201</w:t>
            </w:r>
          </w:p>
        </w:tc>
        <w:tc>
          <w:tcPr>
            <w:tcW w:w="145" w:type="pct"/>
          </w:tcPr>
          <w:p w14:paraId="707F4047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D1CA4B" w14:textId="703F58CE" w:rsidR="004C4198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2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144" w:type="pct"/>
          </w:tcPr>
          <w:p w14:paraId="774A8BAA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DCF298" w14:textId="1952E1DB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12,735</w:t>
            </w:r>
          </w:p>
        </w:tc>
      </w:tr>
      <w:tr w:rsidR="004C4198" w:rsidRPr="00C04582" w14:paraId="174040B6" w14:textId="77777777" w:rsidTr="00F74415">
        <w:tc>
          <w:tcPr>
            <w:tcW w:w="1828" w:type="pct"/>
          </w:tcPr>
          <w:p w14:paraId="60503B0F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00F691F5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D9FEB8" w14:textId="77777777" w:rsidR="002D77F0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4A1FE0" w14:textId="4F52FB68" w:rsidR="001F2F62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3FD5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CB58CDF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BEA2AB4" w14:textId="556C3558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45" w:type="pct"/>
          </w:tcPr>
          <w:p w14:paraId="11751BE7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051B37" w14:textId="77777777" w:rsidR="002D77F0" w:rsidRDefault="002D77F0" w:rsidP="001F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C1E98" w14:textId="283B6336" w:rsidR="001F2F62" w:rsidRPr="00C04582" w:rsidRDefault="00687ACB" w:rsidP="001F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</w:tcPr>
          <w:p w14:paraId="4FEE9777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F359FCD" w14:textId="1BAF5ECF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4C4198" w:rsidRPr="00C04582" w14:paraId="32589BF7" w14:textId="77777777" w:rsidTr="00F74415">
        <w:tc>
          <w:tcPr>
            <w:tcW w:w="1828" w:type="pct"/>
          </w:tcPr>
          <w:p w14:paraId="16FF334D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575FD8C1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0B3E68" w14:textId="7C5237FA" w:rsidR="004C4198" w:rsidRPr="00C04582" w:rsidRDefault="001F2F62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2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F23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3165CA8A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917D0CC" w14:textId="3347487C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47,753</w:t>
            </w:r>
          </w:p>
        </w:tc>
        <w:tc>
          <w:tcPr>
            <w:tcW w:w="145" w:type="pct"/>
          </w:tcPr>
          <w:p w14:paraId="11B1F296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B41B1D" w14:textId="3DC7E66A" w:rsidR="004C4198" w:rsidRPr="00C04582" w:rsidRDefault="00687ACB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A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7A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144" w:type="pct"/>
          </w:tcPr>
          <w:p w14:paraId="02811157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C82D600" w14:textId="31D4F348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36,923</w:t>
            </w:r>
          </w:p>
        </w:tc>
      </w:tr>
    </w:tbl>
    <w:p w14:paraId="55EE7396" w14:textId="77777777" w:rsidR="00F07A96" w:rsidRPr="00DC4E25" w:rsidRDefault="00F07A9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1962CE7" w14:textId="4B3801E1" w:rsidR="004C4198" w:rsidRDefault="003F7720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A45906">
        <w:rPr>
          <w:rFonts w:asciiTheme="majorBidi" w:hAnsiTheme="majorBidi" w:cstheme="majorBidi" w:hint="cs"/>
          <w:sz w:val="30"/>
          <w:szCs w:val="30"/>
          <w:cs/>
        </w:rPr>
        <w:t>โ</w:t>
      </w:r>
      <w:r w:rsidR="00E66ED8" w:rsidRPr="00A45906">
        <w:rPr>
          <w:rFonts w:asciiTheme="majorBidi" w:hAnsiTheme="majorBidi" w:cstheme="majorBidi"/>
          <w:sz w:val="30"/>
          <w:szCs w:val="30"/>
          <w:cs/>
          <w:lang w:val="th-TH"/>
        </w:rPr>
        <w:t>ดยปกติระยะเวลาการให้สินเชื่อแก่ลูกค้าของ</w:t>
      </w:r>
      <w:r w:rsidR="00E66ED8" w:rsidRPr="00A45906">
        <w:rPr>
          <w:rFonts w:asciiTheme="majorBidi" w:hAnsiTheme="majorBidi" w:cstheme="majorBidi"/>
          <w:sz w:val="30"/>
          <w:szCs w:val="30"/>
          <w:cs/>
        </w:rPr>
        <w:t>กลุ่ม</w:t>
      </w:r>
      <w:r w:rsidR="00E66ED8" w:rsidRPr="00A45906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E66ED8" w:rsidRPr="00A45906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="00E66ED8" w:rsidRPr="00702C60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813D79" w:rsidRPr="00086CC7">
        <w:rPr>
          <w:rFonts w:asciiTheme="majorBidi" w:hAnsiTheme="majorBidi" w:cstheme="majorBidi"/>
          <w:sz w:val="30"/>
          <w:szCs w:val="30"/>
        </w:rPr>
        <w:t>7</w:t>
      </w:r>
      <w:r w:rsidR="00E66ED8" w:rsidRPr="00086C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6ED8" w:rsidRPr="00086CC7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086CC7">
        <w:rPr>
          <w:rFonts w:asciiTheme="majorBidi" w:hAnsiTheme="majorBidi" w:cstheme="majorBidi"/>
          <w:sz w:val="30"/>
          <w:szCs w:val="30"/>
        </w:rPr>
        <w:t>135</w:t>
      </w:r>
      <w:r w:rsidR="00E66ED8" w:rsidRPr="00086CC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</w:t>
      </w:r>
      <w:r w:rsidR="00E66ED8" w:rsidRPr="00A4590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0C684061" w14:textId="77777777" w:rsidR="004A3D72" w:rsidRDefault="004A3D72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394A5B43" w14:textId="77777777" w:rsidR="005A7236" w:rsidRDefault="005A7236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1F458C72" w14:textId="77777777" w:rsidR="005A7236" w:rsidRDefault="005A7236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3A2ED5EF" w14:textId="77777777" w:rsidR="005A7236" w:rsidRDefault="005A7236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0FE89DF6" w14:textId="77777777" w:rsidR="00415067" w:rsidRDefault="00415067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5F366B89" w14:textId="77777777" w:rsidR="005A7236" w:rsidRDefault="005A7236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4D99E605" w14:textId="7FE9358C" w:rsidR="00706143" w:rsidRDefault="004A3D72" w:rsidP="00706143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A3D7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A6AE45F" w14:textId="77777777" w:rsidR="00706143" w:rsidRPr="00D961EC" w:rsidRDefault="00706143" w:rsidP="00706143">
      <w:pPr>
        <w:pStyle w:val="ListParagraph"/>
        <w:tabs>
          <w:tab w:val="left" w:pos="540"/>
          <w:tab w:val="left" w:pos="2070"/>
        </w:tabs>
        <w:ind w:left="540" w:right="-14"/>
        <w:jc w:val="both"/>
        <w:rPr>
          <w:rFonts w:asciiTheme="majorBidi" w:hAnsiTheme="majorBidi" w:cstheme="majorBidi"/>
          <w:b/>
          <w:bCs/>
        </w:rPr>
      </w:pPr>
    </w:p>
    <w:p w14:paraId="511493D6" w14:textId="58314FB0" w:rsidR="004C5F06" w:rsidRDefault="00706143" w:rsidP="00B02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0614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การปรับโครงสร้างธุรกิจของกลุ่มบริษัท</w:t>
      </w:r>
      <w:r w:rsidRPr="0070614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706143"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  <w:t>Vencorex</w:t>
      </w:r>
    </w:p>
    <w:p w14:paraId="62185DE5" w14:textId="77777777" w:rsidR="00B02150" w:rsidRPr="00B02150" w:rsidRDefault="00B02150" w:rsidP="00B02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20581144" w14:textId="54C23A1A" w:rsidR="00B02150" w:rsidRDefault="004C5F06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4C5F06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4C5F06">
        <w:rPr>
          <w:rFonts w:asciiTheme="majorBidi" w:hAnsiTheme="majorBidi"/>
          <w:sz w:val="30"/>
          <w:szCs w:val="30"/>
        </w:rPr>
        <w:t>6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4C5F06">
        <w:rPr>
          <w:rFonts w:asciiTheme="majorBidi" w:hAnsiTheme="majorBidi"/>
          <w:sz w:val="30"/>
          <w:szCs w:val="30"/>
        </w:rPr>
        <w:t>2567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 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France S.A.S.U. (“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France”) 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และ 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TDI S.A.S.U. (“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TDI”) </w:t>
      </w:r>
      <w:r w:rsidRPr="004C5F06">
        <w:rPr>
          <w:rFonts w:asciiTheme="majorBidi" w:hAnsiTheme="majorBidi" w:hint="cs"/>
          <w:sz w:val="30"/>
          <w:szCs w:val="30"/>
          <w:cs/>
        </w:rPr>
        <w:t>ซึ่งทั้งสองเป็นบริษัทย่อยทางอ้อมของกลุ่มบริษัท ได้ยื่นคำร้องต่อศาลแพ่ง เมืองลียง ประเทศฝรั่งเศส (“</w:t>
      </w:r>
      <w:r w:rsidRPr="004C5F06">
        <w:rPr>
          <w:rFonts w:asciiTheme="majorBidi" w:hAnsiTheme="majorBidi"/>
          <w:sz w:val="30"/>
          <w:szCs w:val="30"/>
        </w:rPr>
        <w:t xml:space="preserve">Commercial Court in Lyon”) </w:t>
      </w:r>
      <w:r w:rsidRPr="004C5F06">
        <w:rPr>
          <w:rFonts w:asciiTheme="majorBidi" w:hAnsiTheme="majorBidi" w:hint="cs"/>
          <w:sz w:val="30"/>
          <w:szCs w:val="30"/>
          <w:cs/>
        </w:rPr>
        <w:t>เพื่อขอเข้าสู่กระบวนการปรับปรุงโครงสร้างทางธุรกิจในชั้นศาล ตามกฎหมายของประเทศฝรั่งเศส (</w:t>
      </w:r>
      <w:r w:rsidRPr="004C5F06">
        <w:rPr>
          <w:rFonts w:asciiTheme="majorBidi" w:hAnsiTheme="majorBidi"/>
          <w:sz w:val="30"/>
          <w:szCs w:val="30"/>
        </w:rPr>
        <w:t xml:space="preserve">Book VI of the French Commercial Code) 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และเมื่อวันที่ </w:t>
      </w:r>
      <w:r w:rsidRPr="004C5F06">
        <w:rPr>
          <w:rFonts w:asciiTheme="majorBidi" w:hAnsiTheme="majorBidi"/>
          <w:sz w:val="30"/>
          <w:szCs w:val="30"/>
        </w:rPr>
        <w:t>10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4C5F06">
        <w:rPr>
          <w:rFonts w:asciiTheme="majorBidi" w:hAnsiTheme="majorBidi"/>
          <w:sz w:val="30"/>
          <w:szCs w:val="30"/>
        </w:rPr>
        <w:t>2567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 </w:t>
      </w:r>
      <w:r w:rsidRPr="004C5F06">
        <w:rPr>
          <w:rFonts w:asciiTheme="majorBidi" w:hAnsiTheme="majorBidi"/>
          <w:sz w:val="30"/>
          <w:szCs w:val="30"/>
        </w:rPr>
        <w:t xml:space="preserve">Commercial Court in Lyon 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ได้มีคำสั่งรับคำร้องของ 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France 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และ 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TDI </w:t>
      </w:r>
      <w:r w:rsidRPr="004C5F06">
        <w:rPr>
          <w:rFonts w:asciiTheme="majorBidi" w:hAnsiTheme="majorBidi" w:hint="cs"/>
          <w:sz w:val="30"/>
          <w:szCs w:val="30"/>
          <w:cs/>
        </w:rPr>
        <w:t>ในการเข้าสู่กระบวนการดังกล่าว</w:t>
      </w:r>
      <w:r w:rsidR="00E37131">
        <w:rPr>
          <w:rFonts w:asciiTheme="majorBidi" w:hAnsiTheme="majorBidi" w:hint="cs"/>
          <w:sz w:val="30"/>
          <w:szCs w:val="30"/>
          <w:cs/>
        </w:rPr>
        <w:t xml:space="preserve"> </w:t>
      </w:r>
      <w:r w:rsidR="00E37131" w:rsidRPr="00E37131">
        <w:rPr>
          <w:rFonts w:asciiTheme="majorBidi" w:hAnsiTheme="majorBidi" w:hint="cs"/>
          <w:sz w:val="30"/>
          <w:szCs w:val="30"/>
          <w:cs/>
        </w:rPr>
        <w:t>และอยู่ระหว่างการบริหารจัดการบริษัทอื่นๆ</w:t>
      </w:r>
      <w:r w:rsidR="00E37131" w:rsidRPr="00E37131">
        <w:rPr>
          <w:rFonts w:asciiTheme="majorBidi" w:hAnsiTheme="majorBidi"/>
          <w:sz w:val="30"/>
          <w:szCs w:val="30"/>
          <w:cs/>
        </w:rPr>
        <w:t xml:space="preserve"> </w:t>
      </w:r>
      <w:r w:rsidR="00E37131" w:rsidRPr="00E37131">
        <w:rPr>
          <w:rFonts w:asciiTheme="majorBidi" w:hAnsiTheme="majorBidi" w:hint="cs"/>
          <w:sz w:val="30"/>
          <w:szCs w:val="30"/>
          <w:cs/>
        </w:rPr>
        <w:t>ในกลุ่ม</w:t>
      </w:r>
      <w:r w:rsidR="00E37131" w:rsidRPr="00E37131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="00E37131" w:rsidRPr="00E37131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 w:hint="cs"/>
          <w:sz w:val="30"/>
          <w:szCs w:val="30"/>
          <w:cs/>
        </w:rPr>
        <w:t>โดยกลุ่มบริษัทและบริษัทได้รับรู้ประมาณการหนี้สินสำหรับกระบวนการปรับปรุงโครงสร้างธุรกิจทั้งหมดและค่าเผื่อผลขาดทุนจากการด้อยค่าของสินทรัพย์ที่เกี่ยวข้องในงบกำไรขาดทุนรวมและงบกำไรขาดทุนเฉพาะกิจการไว้อย่างครบถ้วนแล้ว ทั้งนี้ปัจจุบัน</w:t>
      </w:r>
      <w:r w:rsidR="00000B50">
        <w:rPr>
          <w:rFonts w:asciiTheme="majorBidi" w:hAnsiTheme="majorBidi"/>
          <w:sz w:val="30"/>
          <w:szCs w:val="30"/>
        </w:rPr>
        <w:t xml:space="preserve"> 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France</w:t>
      </w:r>
      <w:r w:rsidR="00000B50">
        <w:rPr>
          <w:rFonts w:asciiTheme="majorBidi" w:hAnsiTheme="majorBidi"/>
          <w:sz w:val="30"/>
          <w:szCs w:val="30"/>
        </w:rPr>
        <w:t xml:space="preserve"> 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ได้ดำเนินการจำหน่ายสินทรัพย์บางส่วนและโอนสิทธิความเป็นเจ้าของในสินทรัพย์ดังกล่าวให้แก่ผู้ซื้อเป็นที่เรียบร้อยแล้วในเดือนเมษายน </w:t>
      </w:r>
      <w:r w:rsidRPr="004C5F06">
        <w:rPr>
          <w:rFonts w:asciiTheme="majorBidi" w:hAnsiTheme="majorBidi"/>
          <w:sz w:val="30"/>
          <w:szCs w:val="30"/>
        </w:rPr>
        <w:t>2568</w:t>
      </w:r>
    </w:p>
    <w:p w14:paraId="7CF576CE" w14:textId="77777777" w:rsidR="00B02150" w:rsidRDefault="00B02150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</w:p>
    <w:p w14:paraId="15FE1F7D" w14:textId="220FDC69" w:rsidR="00B02150" w:rsidRPr="00B02150" w:rsidRDefault="00B02150" w:rsidP="00B0215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  <w:cs/>
        </w:rPr>
      </w:pPr>
      <w:r w:rsidRPr="00B0215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B02150">
        <w:rPr>
          <w:rFonts w:asciiTheme="majorBidi" w:hAnsiTheme="majorBidi" w:hint="cs"/>
          <w:sz w:val="30"/>
          <w:szCs w:val="30"/>
        </w:rPr>
        <w:t>13 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B02150">
        <w:rPr>
          <w:rFonts w:asciiTheme="majorBidi" w:hAnsiTheme="majorBidi" w:hint="cs"/>
          <w:sz w:val="30"/>
          <w:szCs w:val="30"/>
        </w:rPr>
        <w:t>2568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 ศาลได้พิจารณาอนุมัติให้กระบวนการปรับโครงสร้างธุรกิจของ </w:t>
      </w:r>
      <w:proofErr w:type="spellStart"/>
      <w:r w:rsidRPr="00B02150">
        <w:rPr>
          <w:rFonts w:asciiTheme="majorBidi" w:hAnsiTheme="majorBidi" w:hint="cs"/>
          <w:sz w:val="30"/>
          <w:szCs w:val="30"/>
        </w:rPr>
        <w:t>Vencorex</w:t>
      </w:r>
      <w:proofErr w:type="spellEnd"/>
      <w:r w:rsidRPr="00B02150">
        <w:rPr>
          <w:rFonts w:asciiTheme="majorBidi" w:hAnsiTheme="majorBidi" w:hint="cs"/>
          <w:sz w:val="30"/>
          <w:szCs w:val="30"/>
        </w:rPr>
        <w:t xml:space="preserve"> France 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และ </w:t>
      </w:r>
      <w:proofErr w:type="spellStart"/>
      <w:r w:rsidRPr="00B02150">
        <w:rPr>
          <w:rFonts w:asciiTheme="majorBidi" w:hAnsiTheme="majorBidi" w:hint="cs"/>
          <w:sz w:val="30"/>
          <w:szCs w:val="30"/>
        </w:rPr>
        <w:t>Vencorex</w:t>
      </w:r>
      <w:proofErr w:type="spellEnd"/>
      <w:r w:rsidRPr="00B02150">
        <w:rPr>
          <w:rFonts w:asciiTheme="majorBidi" w:hAnsiTheme="majorBidi" w:hint="cs"/>
          <w:sz w:val="30"/>
          <w:szCs w:val="30"/>
        </w:rPr>
        <w:t xml:space="preserve"> TDI 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สิ้นสุดลง และเข้าสู่กระบวนการเลิกกิจการและชำระบัญชี </w:t>
      </w:r>
      <w:r w:rsidRPr="00B02150">
        <w:rPr>
          <w:rFonts w:asciiTheme="majorBidi" w:hAnsiTheme="majorBidi" w:hint="cs"/>
          <w:sz w:val="30"/>
          <w:szCs w:val="30"/>
        </w:rPr>
        <w:t>(Liquidation Proceedings)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 ต่อไป</w:t>
      </w:r>
      <w:r w:rsidR="00E549AC">
        <w:rPr>
          <w:rFonts w:asciiTheme="majorBidi" w:hAnsiTheme="majorBidi" w:hint="cs"/>
          <w:sz w:val="30"/>
          <w:szCs w:val="30"/>
          <w:cs/>
        </w:rPr>
        <w:t xml:space="preserve"> 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โดยได้มีการแต่งตั้งผู้ชำระบัญชีเข้ามาควบคุมดูแลสินทรัพย์และหนี้สินที่เหลืออยู่ของ </w:t>
      </w:r>
      <w:proofErr w:type="spellStart"/>
      <w:r w:rsidRPr="00B02150">
        <w:rPr>
          <w:rFonts w:asciiTheme="majorBidi" w:hAnsiTheme="majorBidi" w:hint="cs"/>
          <w:sz w:val="30"/>
          <w:szCs w:val="30"/>
        </w:rPr>
        <w:t>Vencorex</w:t>
      </w:r>
      <w:proofErr w:type="spellEnd"/>
      <w:r w:rsidRPr="00B02150">
        <w:rPr>
          <w:rFonts w:asciiTheme="majorBidi" w:hAnsiTheme="majorBidi" w:hint="cs"/>
          <w:sz w:val="30"/>
          <w:szCs w:val="30"/>
        </w:rPr>
        <w:t xml:space="preserve"> France </w:t>
      </w:r>
      <w:r w:rsidRPr="00B02150">
        <w:rPr>
          <w:rFonts w:asciiTheme="majorBidi" w:hAnsiTheme="majorBidi" w:hint="cs"/>
          <w:sz w:val="30"/>
          <w:szCs w:val="30"/>
          <w:cs/>
        </w:rPr>
        <w:t>และ</w:t>
      </w:r>
      <w:r w:rsidR="00E549AC">
        <w:rPr>
          <w:rFonts w:asciiTheme="majorBidi" w:hAnsiTheme="majorBidi" w:hint="cs"/>
          <w:sz w:val="30"/>
          <w:szCs w:val="30"/>
          <w:cs/>
        </w:rPr>
        <w:t xml:space="preserve">             </w:t>
      </w:r>
      <w:proofErr w:type="spellStart"/>
      <w:r w:rsidRPr="00B02150">
        <w:rPr>
          <w:rFonts w:asciiTheme="majorBidi" w:hAnsiTheme="majorBidi" w:hint="cs"/>
          <w:sz w:val="30"/>
          <w:szCs w:val="30"/>
        </w:rPr>
        <w:t>Vencorex</w:t>
      </w:r>
      <w:proofErr w:type="spellEnd"/>
      <w:r w:rsidRPr="00B02150">
        <w:rPr>
          <w:rFonts w:asciiTheme="majorBidi" w:hAnsiTheme="majorBidi" w:hint="cs"/>
          <w:sz w:val="30"/>
          <w:szCs w:val="30"/>
        </w:rPr>
        <w:t xml:space="preserve"> TDI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 ดังนั้น ฝ่ายบริหารจึงพิจารณาว่ากลุ่มบริษัทได้สิ้นสุดการควบคุมในบริษัทดังกล่าวและได้นำ</w:t>
      </w:r>
      <w:r w:rsidR="000925A6">
        <w:rPr>
          <w:rFonts w:asciiTheme="majorBidi" w:hAnsiTheme="majorBidi" w:hint="cs"/>
          <w:sz w:val="30"/>
          <w:szCs w:val="30"/>
          <w:cs/>
        </w:rPr>
        <w:t xml:space="preserve">      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บริษัทย่อยทางอ้อมออกจากการจัดทำงบการเงินรวมโดยมีผลตั้งแต่วันที่ </w:t>
      </w:r>
      <w:r w:rsidRPr="00B02150">
        <w:rPr>
          <w:rFonts w:asciiTheme="majorBidi" w:hAnsiTheme="majorBidi" w:hint="cs"/>
          <w:sz w:val="30"/>
          <w:szCs w:val="30"/>
        </w:rPr>
        <w:t>13 </w:t>
      </w:r>
      <w:r w:rsidRPr="00B02150">
        <w:rPr>
          <w:rFonts w:asciiTheme="majorBidi" w:hAnsiTheme="majorBidi" w:hint="cs"/>
          <w:sz w:val="30"/>
          <w:szCs w:val="30"/>
          <w:cs/>
        </w:rPr>
        <w:t>พฤษภาคม</w:t>
      </w:r>
      <w:r w:rsidRPr="00B02150">
        <w:rPr>
          <w:rFonts w:asciiTheme="majorBidi" w:hAnsiTheme="majorBidi" w:hint="cs"/>
          <w:sz w:val="30"/>
          <w:szCs w:val="30"/>
        </w:rPr>
        <w:t xml:space="preserve"> 256</w:t>
      </w:r>
      <w:r w:rsidRPr="00B02150">
        <w:rPr>
          <w:rFonts w:asciiTheme="majorBidi" w:hAnsiTheme="majorBidi" w:hint="cs"/>
          <w:sz w:val="30"/>
          <w:szCs w:val="30"/>
          <w:cs/>
        </w:rPr>
        <w:t>8</w:t>
      </w:r>
    </w:p>
    <w:p w14:paraId="28CC8E8D" w14:textId="6FDBAF83" w:rsidR="004C5F06" w:rsidRDefault="004C5F06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</w:p>
    <w:p w14:paraId="5FC10257" w14:textId="3159082D" w:rsidR="00B02150" w:rsidRDefault="00B02150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B02150">
        <w:rPr>
          <w:rFonts w:asciiTheme="majorBidi" w:hAnsiTheme="majorBidi" w:hint="cs"/>
          <w:sz w:val="30"/>
          <w:szCs w:val="30"/>
          <w:cs/>
        </w:rPr>
        <w:t xml:space="preserve">กลุ่มบริษัทได้ตัดรายการสินทรัพย์และหนี้สินของ </w:t>
      </w:r>
      <w:proofErr w:type="spellStart"/>
      <w:r w:rsidRPr="00B02150">
        <w:rPr>
          <w:rFonts w:asciiTheme="majorBidi" w:hAnsiTheme="majorBidi" w:hint="cs"/>
          <w:sz w:val="30"/>
          <w:szCs w:val="30"/>
        </w:rPr>
        <w:t>Vencorex</w:t>
      </w:r>
      <w:proofErr w:type="spellEnd"/>
      <w:r w:rsidRPr="00B02150">
        <w:rPr>
          <w:rFonts w:asciiTheme="majorBidi" w:hAnsiTheme="majorBidi" w:hint="cs"/>
          <w:sz w:val="30"/>
          <w:szCs w:val="30"/>
        </w:rPr>
        <w:t xml:space="preserve"> France 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และ </w:t>
      </w:r>
      <w:proofErr w:type="spellStart"/>
      <w:r w:rsidRPr="00B02150">
        <w:rPr>
          <w:rFonts w:asciiTheme="majorBidi" w:hAnsiTheme="majorBidi" w:hint="cs"/>
          <w:sz w:val="30"/>
          <w:szCs w:val="30"/>
        </w:rPr>
        <w:t>Vencorex</w:t>
      </w:r>
      <w:proofErr w:type="spellEnd"/>
      <w:r w:rsidRPr="00B02150">
        <w:rPr>
          <w:rFonts w:asciiTheme="majorBidi" w:hAnsiTheme="majorBidi" w:hint="cs"/>
          <w:sz w:val="30"/>
          <w:szCs w:val="30"/>
        </w:rPr>
        <w:t xml:space="preserve"> TDI 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ออก โดยตัดรายการสินทรัพย์รวม </w:t>
      </w:r>
      <w:r w:rsidRPr="00342DD8">
        <w:rPr>
          <w:rFonts w:asciiTheme="majorBidi" w:hAnsiTheme="majorBidi" w:hint="cs"/>
          <w:sz w:val="30"/>
          <w:szCs w:val="30"/>
        </w:rPr>
        <w:t>1,</w:t>
      </w:r>
      <w:r w:rsidR="00B8771D">
        <w:rPr>
          <w:rFonts w:asciiTheme="majorBidi" w:hAnsiTheme="majorBidi"/>
          <w:sz w:val="30"/>
          <w:szCs w:val="30"/>
        </w:rPr>
        <w:t>168</w:t>
      </w:r>
      <w:r w:rsidRPr="00342DD8">
        <w:rPr>
          <w:rFonts w:asciiTheme="majorBidi" w:hAnsiTheme="majorBidi" w:hint="cs"/>
          <w:sz w:val="30"/>
          <w:szCs w:val="30"/>
        </w:rPr>
        <w:t xml:space="preserve"> </w:t>
      </w:r>
      <w:r w:rsidRPr="00342DD8">
        <w:rPr>
          <w:rFonts w:asciiTheme="majorBidi" w:hAnsiTheme="majorBidi" w:hint="cs"/>
          <w:sz w:val="30"/>
          <w:szCs w:val="30"/>
          <w:cs/>
        </w:rPr>
        <w:t xml:space="preserve">ล้านบาท และหนี้สินรวม </w:t>
      </w:r>
      <w:r w:rsidR="00B8771D">
        <w:rPr>
          <w:rFonts w:asciiTheme="majorBidi" w:hAnsiTheme="majorBidi"/>
          <w:sz w:val="30"/>
          <w:szCs w:val="30"/>
        </w:rPr>
        <w:t>2,963</w:t>
      </w:r>
      <w:r w:rsidRPr="00342DD8">
        <w:rPr>
          <w:rFonts w:asciiTheme="majorBidi" w:hAnsiTheme="majorBidi" w:hint="cs"/>
          <w:sz w:val="30"/>
          <w:szCs w:val="30"/>
        </w:rPr>
        <w:t xml:space="preserve"> </w:t>
      </w:r>
      <w:r w:rsidRPr="00342DD8">
        <w:rPr>
          <w:rFonts w:asciiTheme="majorBidi" w:hAnsiTheme="majorBidi" w:hint="cs"/>
          <w:sz w:val="30"/>
          <w:szCs w:val="30"/>
          <w:cs/>
        </w:rPr>
        <w:t>ล้าน</w:t>
      </w:r>
      <w:r w:rsidRPr="00B02150">
        <w:rPr>
          <w:rFonts w:asciiTheme="majorBidi" w:hAnsiTheme="majorBidi" w:hint="cs"/>
          <w:sz w:val="30"/>
          <w:szCs w:val="30"/>
          <w:cs/>
        </w:rPr>
        <w:t>บาท</w:t>
      </w:r>
      <w:r w:rsidR="004C0099">
        <w:rPr>
          <w:rFonts w:asciiTheme="majorBidi" w:hAnsiTheme="majorBidi"/>
          <w:sz w:val="30"/>
          <w:szCs w:val="30"/>
        </w:rPr>
        <w:t xml:space="preserve"> </w:t>
      </w:r>
      <w:r w:rsidR="00D74FF0">
        <w:rPr>
          <w:rFonts w:asciiTheme="majorBidi" w:hAnsiTheme="majorBidi" w:hint="cs"/>
          <w:sz w:val="30"/>
          <w:szCs w:val="30"/>
          <w:cs/>
        </w:rPr>
        <w:t>รวมถึงผลต่างจากการแปลงค่างบการเงินของบริษัทดังกล่าว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 ออกจากงบการเงินรวม ผลต่างจากการสิ้นสุดการเป็นบริษัทย่อยสุทธิ</w:t>
      </w:r>
      <w:r w:rsidRPr="00E549AC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Pr="00E549AC">
        <w:rPr>
          <w:rFonts w:asciiTheme="majorBidi" w:hAnsiTheme="majorBidi" w:hint="cs"/>
          <w:sz w:val="30"/>
          <w:szCs w:val="30"/>
        </w:rPr>
        <w:t xml:space="preserve">1,842 </w:t>
      </w:r>
      <w:r w:rsidRPr="00E549AC">
        <w:rPr>
          <w:rFonts w:asciiTheme="majorBidi" w:hAnsiTheme="majorBidi" w:hint="cs"/>
          <w:sz w:val="30"/>
          <w:szCs w:val="30"/>
          <w:cs/>
        </w:rPr>
        <w:t>ล้านบาท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 บันทึกใน</w:t>
      </w:r>
      <w:r w:rsidR="00D74FF0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B02150">
        <w:rPr>
          <w:rFonts w:asciiTheme="majorBidi" w:hAnsiTheme="majorBidi" w:hint="cs"/>
          <w:sz w:val="30"/>
          <w:szCs w:val="30"/>
          <w:cs/>
        </w:rPr>
        <w:t>งบกำไรขาดทุนเบ็ดเสร็จรวมสำหรับงวด</w:t>
      </w:r>
      <w:r w:rsidR="00D74FF0">
        <w:rPr>
          <w:rFonts w:asciiTheme="majorBidi" w:hAnsiTheme="majorBidi" w:hint="cs"/>
          <w:sz w:val="30"/>
          <w:szCs w:val="30"/>
          <w:cs/>
        </w:rPr>
        <w:t>สามเดือนและ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หกเดือนสิ้นสุดวันที่ </w:t>
      </w:r>
      <w:r w:rsidRPr="00B02150">
        <w:rPr>
          <w:rFonts w:asciiTheme="majorBidi" w:hAnsiTheme="majorBidi" w:hint="cs"/>
          <w:sz w:val="30"/>
          <w:szCs w:val="30"/>
        </w:rPr>
        <w:t>30</w:t>
      </w:r>
      <w:r w:rsidRPr="00B02150">
        <w:rPr>
          <w:rFonts w:asciiTheme="majorBidi" w:hAnsiTheme="majorBidi" w:hint="cs"/>
          <w:sz w:val="30"/>
          <w:szCs w:val="30"/>
          <w:cs/>
        </w:rPr>
        <w:t xml:space="preserve"> มิถุนายน </w:t>
      </w:r>
      <w:r w:rsidRPr="00B02150">
        <w:rPr>
          <w:rFonts w:asciiTheme="majorBidi" w:hAnsiTheme="majorBidi" w:hint="cs"/>
          <w:sz w:val="30"/>
          <w:szCs w:val="30"/>
        </w:rPr>
        <w:t>2568</w:t>
      </w:r>
      <w:r w:rsidR="00E37131">
        <w:rPr>
          <w:rFonts w:asciiTheme="majorBidi" w:hAnsiTheme="majorBidi" w:hint="cs"/>
          <w:sz w:val="30"/>
          <w:szCs w:val="30"/>
          <w:cs/>
        </w:rPr>
        <w:t xml:space="preserve"> </w:t>
      </w:r>
      <w:r w:rsidR="00E37131" w:rsidRPr="00E37131">
        <w:rPr>
          <w:rFonts w:asciiTheme="majorBidi" w:hAnsiTheme="majorBidi" w:hint="cs"/>
          <w:sz w:val="30"/>
          <w:szCs w:val="30"/>
          <w:cs/>
        </w:rPr>
        <w:t>โดยการทำธุรกรรมนี้เป็นส่วนหนึ่งของการปรับโครงสร้างภายใต้กลุ่ม</w:t>
      </w:r>
      <w:r w:rsidR="00E37131" w:rsidRPr="00E37131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="00E37131" w:rsidRPr="00E37131">
        <w:rPr>
          <w:rFonts w:asciiTheme="majorBidi" w:hAnsiTheme="majorBidi"/>
          <w:sz w:val="30"/>
          <w:szCs w:val="30"/>
        </w:rPr>
        <w:t>Vencorex</w:t>
      </w:r>
      <w:proofErr w:type="spellEnd"/>
    </w:p>
    <w:p w14:paraId="69D1036F" w14:textId="77777777" w:rsidR="00FD0C1B" w:rsidRDefault="00FD0C1B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</w:p>
    <w:p w14:paraId="7BD046E2" w14:textId="77777777" w:rsidR="00FD0C1B" w:rsidRDefault="00FD0C1B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</w:p>
    <w:p w14:paraId="25EBCB34" w14:textId="77777777" w:rsidR="00FD0C1B" w:rsidRDefault="00FD0C1B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</w:p>
    <w:p w14:paraId="4F0DDF01" w14:textId="77777777" w:rsidR="00FD0C1B" w:rsidRDefault="00FD0C1B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</w:p>
    <w:p w14:paraId="0DFE4BF0" w14:textId="77777777" w:rsidR="00FD0C1B" w:rsidRDefault="00FD0C1B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</w:p>
    <w:p w14:paraId="2EDC2B68" w14:textId="17D4C25E" w:rsidR="00B02150" w:rsidRDefault="00B02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b/>
          <w:bCs/>
          <w:sz w:val="30"/>
          <w:szCs w:val="30"/>
          <w:cs/>
        </w:rPr>
      </w:pPr>
    </w:p>
    <w:p w14:paraId="74F7F5AE" w14:textId="19C4D2EA" w:rsidR="004F3079" w:rsidRPr="004C0099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ที่ดิน</w:t>
      </w:r>
      <w:r w:rsidRPr="00A45906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182EE46D" w14:textId="77777777" w:rsidR="004C0099" w:rsidRPr="004C0099" w:rsidRDefault="004C0099" w:rsidP="004C0099">
      <w:pPr>
        <w:pStyle w:val="ListParagraph"/>
        <w:tabs>
          <w:tab w:val="left" w:pos="540"/>
          <w:tab w:val="left" w:pos="2070"/>
        </w:tabs>
        <w:ind w:left="540" w:right="-14"/>
        <w:jc w:val="both"/>
        <w:rPr>
          <w:rFonts w:asciiTheme="majorBidi" w:hAnsiTheme="majorBidi" w:cstheme="majorBidi"/>
          <w:b/>
          <w:bCs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1"/>
        <w:gridCol w:w="720"/>
        <w:gridCol w:w="1619"/>
        <w:gridCol w:w="270"/>
        <w:gridCol w:w="1529"/>
      </w:tblGrid>
      <w:tr w:rsidR="001D2F07" w:rsidRPr="00A45906" w14:paraId="42E7F22E" w14:textId="77777777" w:rsidTr="00CC470B">
        <w:tc>
          <w:tcPr>
            <w:tcW w:w="2746" w:type="pct"/>
            <w:vAlign w:val="bottom"/>
          </w:tcPr>
          <w:p w14:paraId="176B4099" w14:textId="745EBC28" w:rsidR="005941C2" w:rsidRPr="00A45906" w:rsidRDefault="00E5634B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34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563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563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5634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E563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92" w:type="pct"/>
            <w:vAlign w:val="bottom"/>
          </w:tcPr>
          <w:p w14:paraId="721B9C31" w14:textId="2FDB3D5A" w:rsidR="005941C2" w:rsidRPr="00A45906" w:rsidRDefault="005941C2" w:rsidP="0059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  <w:vAlign w:val="bottom"/>
          </w:tcPr>
          <w:p w14:paraId="722F5AFA" w14:textId="79C0BCE5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459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vAlign w:val="bottom"/>
          </w:tcPr>
          <w:p w14:paraId="1DC23011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69E7483B" w14:textId="77777777" w:rsidR="005941C2" w:rsidRPr="00A45906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D2F07" w:rsidRPr="00A45906" w14:paraId="5C7DDE69" w14:textId="77777777" w:rsidTr="00CC470B">
        <w:tc>
          <w:tcPr>
            <w:tcW w:w="2746" w:type="pct"/>
            <w:vAlign w:val="bottom"/>
          </w:tcPr>
          <w:p w14:paraId="685C9598" w14:textId="77777777" w:rsidR="005941C2" w:rsidRPr="00A45906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2" w:type="pct"/>
          </w:tcPr>
          <w:p w14:paraId="53ADF3DE" w14:textId="77777777" w:rsidR="005941C2" w:rsidRPr="00A45906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62" w:type="pct"/>
            <w:gridSpan w:val="3"/>
            <w:vAlign w:val="bottom"/>
          </w:tcPr>
          <w:p w14:paraId="200AE19C" w14:textId="2843FF82" w:rsidR="005941C2" w:rsidRPr="00A45906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F07" w:rsidRPr="00A45906" w14:paraId="171E9E6F" w14:textId="77777777" w:rsidTr="00CC470B">
        <w:tc>
          <w:tcPr>
            <w:tcW w:w="2746" w:type="pct"/>
          </w:tcPr>
          <w:p w14:paraId="0B099EF5" w14:textId="3887B712" w:rsidR="005941C2" w:rsidRPr="00A45906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392" w:type="pct"/>
          </w:tcPr>
          <w:p w14:paraId="43D8B558" w14:textId="77777777" w:rsidR="005941C2" w:rsidRPr="00A45906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2" w:type="pct"/>
          </w:tcPr>
          <w:p w14:paraId="17E8005E" w14:textId="2894463D" w:rsidR="005941C2" w:rsidRPr="00A45906" w:rsidRDefault="007829D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829D9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7829D9">
              <w:rPr>
                <w:rFonts w:asciiTheme="majorBidi" w:hAnsiTheme="majorBidi"/>
                <w:sz w:val="30"/>
                <w:szCs w:val="30"/>
                <w:cs/>
              </w:rPr>
              <w:t>652</w:t>
            </w:r>
          </w:p>
        </w:tc>
        <w:tc>
          <w:tcPr>
            <w:tcW w:w="147" w:type="pct"/>
          </w:tcPr>
          <w:p w14:paraId="3A62C222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79BE5DBA" w14:textId="2D25CF91" w:rsidR="005941C2" w:rsidRPr="00A45906" w:rsidRDefault="007829D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829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29D9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1D2F07" w:rsidRPr="00A45906" w14:paraId="29F37FF6" w14:textId="77777777" w:rsidTr="00CC470B">
        <w:tc>
          <w:tcPr>
            <w:tcW w:w="2746" w:type="pct"/>
          </w:tcPr>
          <w:p w14:paraId="2F3D07D5" w14:textId="0AFBB6E4" w:rsidR="005941C2" w:rsidRPr="00A45906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392" w:type="pct"/>
          </w:tcPr>
          <w:p w14:paraId="31ABE921" w14:textId="77777777" w:rsidR="005941C2" w:rsidRPr="00A45906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2" w:type="pct"/>
          </w:tcPr>
          <w:p w14:paraId="018BE64F" w14:textId="3EC50BC3" w:rsidR="005941C2" w:rsidRPr="00A45906" w:rsidRDefault="007829D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CE5C7A">
              <w:rPr>
                <w:rFonts w:asciiTheme="majorBidi" w:hAnsiTheme="majorBidi"/>
                <w:sz w:val="30"/>
                <w:szCs w:val="30"/>
              </w:rPr>
              <w:t>6,482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F0F133A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3061908F" w14:textId="7B27613E" w:rsidR="005941C2" w:rsidRPr="00A45906" w:rsidRDefault="007829D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829D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29D9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941C2" w:rsidRPr="00A45906" w14:paraId="1ABFA3FD" w14:textId="77777777" w:rsidTr="00CC470B">
        <w:tc>
          <w:tcPr>
            <w:tcW w:w="2746" w:type="pct"/>
          </w:tcPr>
          <w:p w14:paraId="0145C4D8" w14:textId="6EF026D9" w:rsidR="0053047D" w:rsidRPr="00A45906" w:rsidRDefault="005941C2" w:rsidP="00BA1B74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392" w:type="pct"/>
          </w:tcPr>
          <w:p w14:paraId="53A52AA4" w14:textId="5F086B65" w:rsidR="00897473" w:rsidRPr="00A45906" w:rsidRDefault="00897473" w:rsidP="00BA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58343DCF" w14:textId="76C4DD7F" w:rsidR="0053047D" w:rsidRPr="00A45906" w:rsidRDefault="007829D9" w:rsidP="00BA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7829D9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7829D9">
              <w:rPr>
                <w:rFonts w:asciiTheme="majorBidi" w:hAnsiTheme="majorBidi"/>
                <w:sz w:val="30"/>
                <w:szCs w:val="30"/>
                <w:cs/>
              </w:rPr>
              <w:t>744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7340052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50FD26A0" w14:textId="5AC2DCAB" w:rsidR="0053047D" w:rsidRPr="00A45906" w:rsidRDefault="007829D9" w:rsidP="00BA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7829D9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7829D9">
              <w:rPr>
                <w:rFonts w:asciiTheme="majorBidi" w:hAnsiTheme="majorBidi"/>
                <w:sz w:val="30"/>
                <w:szCs w:val="30"/>
                <w:cs/>
              </w:rPr>
              <w:t>351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D17BE7F" w14:textId="77777777" w:rsidR="004C0099" w:rsidRDefault="004C0099" w:rsidP="008866E3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12635D4D" w14:textId="1D8D9EF4" w:rsidR="008866E3" w:rsidRPr="001A5159" w:rsidRDefault="008866E3" w:rsidP="008866E3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9E5D1B">
        <w:rPr>
          <w:rFonts w:asciiTheme="majorBidi" w:hAnsiTheme="majorBidi" w:cstheme="majorBidi"/>
          <w:spacing w:val="8"/>
          <w:sz w:val="30"/>
          <w:szCs w:val="30"/>
          <w:cs/>
        </w:rPr>
        <w:t>สำหรับงวด</w:t>
      </w:r>
      <w:r w:rsidR="00E5634B">
        <w:rPr>
          <w:rFonts w:asciiTheme="majorBidi" w:hAnsiTheme="majorBidi" w:cstheme="majorBidi" w:hint="cs"/>
          <w:spacing w:val="8"/>
          <w:sz w:val="30"/>
          <w:szCs w:val="30"/>
          <w:cs/>
        </w:rPr>
        <w:t>หก</w:t>
      </w:r>
      <w:r w:rsidRPr="009E5D1B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เดือนสิ้นสุดวันที่ </w:t>
      </w:r>
      <w:r w:rsidRPr="009E5D1B">
        <w:rPr>
          <w:rFonts w:asciiTheme="majorBidi" w:hAnsiTheme="majorBidi" w:cstheme="majorBidi"/>
          <w:spacing w:val="8"/>
          <w:sz w:val="30"/>
          <w:szCs w:val="30"/>
        </w:rPr>
        <w:t>3</w:t>
      </w:r>
      <w:r w:rsidR="00E5634B">
        <w:rPr>
          <w:rFonts w:asciiTheme="majorBidi" w:hAnsiTheme="majorBidi" w:cstheme="majorBidi"/>
          <w:spacing w:val="8"/>
          <w:sz w:val="30"/>
          <w:szCs w:val="30"/>
        </w:rPr>
        <w:t>0</w:t>
      </w:r>
      <w:r w:rsidRPr="009E5D1B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BA1B74">
        <w:rPr>
          <w:rFonts w:asciiTheme="majorBidi" w:hAnsiTheme="majorBidi" w:cstheme="majorBidi" w:hint="cs"/>
          <w:spacing w:val="8"/>
          <w:sz w:val="30"/>
          <w:szCs w:val="30"/>
          <w:cs/>
        </w:rPr>
        <w:t>ม</w:t>
      </w:r>
      <w:r w:rsidR="00E5634B">
        <w:rPr>
          <w:rFonts w:asciiTheme="majorBidi" w:hAnsiTheme="majorBidi" w:cstheme="majorBidi" w:hint="cs"/>
          <w:spacing w:val="8"/>
          <w:sz w:val="30"/>
          <w:szCs w:val="30"/>
          <w:cs/>
        </w:rPr>
        <w:t>ิถุนายน</w:t>
      </w:r>
      <w:r w:rsidRPr="009E5D1B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9E5D1B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BA1B74">
        <w:rPr>
          <w:rFonts w:asciiTheme="majorBidi" w:hAnsiTheme="majorBidi" w:cstheme="majorBidi"/>
          <w:spacing w:val="8"/>
          <w:sz w:val="30"/>
          <w:szCs w:val="30"/>
        </w:rPr>
        <w:t>8</w:t>
      </w:r>
      <w:r w:rsidRPr="009E5D1B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9E5D1B">
        <w:rPr>
          <w:rFonts w:asciiTheme="majorBidi" w:hAnsiTheme="majorBidi" w:cstheme="majorBidi"/>
          <w:spacing w:val="8"/>
          <w:sz w:val="30"/>
          <w:szCs w:val="30"/>
          <w:cs/>
        </w:rPr>
        <w:t>ต้นทุนการกู้ยืม</w:t>
      </w:r>
      <w:r w:rsidRPr="009E5D1B">
        <w:rPr>
          <w:rFonts w:asciiTheme="majorBidi" w:hAnsiTheme="majorBidi" w:cstheme="majorBidi"/>
          <w:spacing w:val="-2"/>
          <w:sz w:val="30"/>
          <w:szCs w:val="30"/>
          <w:cs/>
        </w:rPr>
        <w:t>ได้บันทึกเป็นส่วนหนึ่งของต้นทุนซื้อสินทรัพย์</w:t>
      </w:r>
      <w:r w:rsidRPr="00172B1F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8A3A6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356739">
        <w:rPr>
          <w:rFonts w:asciiTheme="majorBidi" w:hAnsiTheme="majorBidi" w:cstheme="majorBidi"/>
          <w:spacing w:val="-2"/>
          <w:sz w:val="30"/>
          <w:szCs w:val="30"/>
        </w:rPr>
        <w:t>45</w:t>
      </w:r>
      <w:r w:rsidRPr="00172B1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72B1F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9E5D1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9E5D1B">
        <w:rPr>
          <w:rFonts w:asciiTheme="majorBidi" w:hAnsiTheme="majorBidi" w:cstheme="majorBidi"/>
          <w:spacing w:val="2"/>
          <w:sz w:val="30"/>
          <w:szCs w:val="30"/>
          <w:cs/>
        </w:rPr>
        <w:t>ในงบฐานะการเงินรวม กลุ่มบริษัทมีต้นทุนการกู้ยืม</w:t>
      </w:r>
      <w:r w:rsidRPr="009E5D1B">
        <w:rPr>
          <w:rFonts w:asciiTheme="majorBidi" w:hAnsiTheme="majorBidi" w:cstheme="majorBidi"/>
          <w:sz w:val="30"/>
          <w:szCs w:val="30"/>
          <w:cs/>
        </w:rPr>
        <w:t>ในอั</w:t>
      </w:r>
      <w:r w:rsidRPr="001A5159">
        <w:rPr>
          <w:rFonts w:asciiTheme="majorBidi" w:hAnsiTheme="majorBidi" w:cstheme="majorBidi"/>
          <w:sz w:val="30"/>
          <w:szCs w:val="30"/>
          <w:cs/>
        </w:rPr>
        <w:t>ตราร้อย</w:t>
      </w:r>
      <w:r w:rsidRPr="002F41A6">
        <w:rPr>
          <w:rFonts w:asciiTheme="majorBidi" w:hAnsiTheme="majorBidi" w:cstheme="majorBidi"/>
          <w:sz w:val="30"/>
          <w:szCs w:val="30"/>
          <w:cs/>
        </w:rPr>
        <w:t>ละ</w:t>
      </w:r>
      <w:r w:rsidRPr="002F41A6">
        <w:rPr>
          <w:rFonts w:asciiTheme="majorBidi" w:hAnsiTheme="majorBidi" w:cstheme="majorBidi"/>
          <w:sz w:val="30"/>
          <w:szCs w:val="30"/>
        </w:rPr>
        <w:t xml:space="preserve"> </w:t>
      </w:r>
      <w:r w:rsidR="008A3A6E">
        <w:rPr>
          <w:rFonts w:asciiTheme="majorBidi" w:hAnsiTheme="majorBidi" w:cstheme="majorBidi" w:hint="cs"/>
          <w:sz w:val="30"/>
          <w:szCs w:val="30"/>
          <w:cs/>
        </w:rPr>
        <w:t>5.00</w:t>
      </w:r>
      <w:r w:rsidRPr="00824E3E">
        <w:rPr>
          <w:rFonts w:asciiTheme="majorBidi" w:hAnsiTheme="majorBidi" w:cstheme="majorBidi"/>
          <w:sz w:val="30"/>
          <w:szCs w:val="30"/>
        </w:rPr>
        <w:t xml:space="preserve"> </w:t>
      </w:r>
      <w:r w:rsidRPr="00824E3E">
        <w:rPr>
          <w:rFonts w:asciiTheme="majorBidi" w:hAnsiTheme="majorBidi" w:cstheme="majorBidi"/>
          <w:sz w:val="30"/>
          <w:szCs w:val="30"/>
          <w:cs/>
        </w:rPr>
        <w:t>ต่อปี</w:t>
      </w:r>
      <w:r w:rsidR="00CC47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24E3E">
        <w:rPr>
          <w:rFonts w:asciiTheme="majorBidi" w:hAnsiTheme="majorBidi" w:cstheme="majorBidi"/>
          <w:sz w:val="30"/>
          <w:szCs w:val="30"/>
          <w:cs/>
        </w:rPr>
        <w:t>ซึ่งได้รวมเป็นราคาทุนของสินทรัพย์</w:t>
      </w:r>
      <w:r w:rsidRPr="001A5159">
        <w:rPr>
          <w:rFonts w:asciiTheme="majorBidi" w:hAnsiTheme="majorBidi" w:cstheme="majorBidi"/>
          <w:sz w:val="30"/>
          <w:szCs w:val="30"/>
        </w:rPr>
        <w:t xml:space="preserve"> </w:t>
      </w:r>
    </w:p>
    <w:p w14:paraId="08FF14EA" w14:textId="77777777" w:rsidR="008866E3" w:rsidRPr="00E5634B" w:rsidRDefault="008866E3" w:rsidP="00886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FB65910" w14:textId="63B0801D" w:rsidR="008866E3" w:rsidRPr="00BA1B74" w:rsidRDefault="008866E3" w:rsidP="00BA1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A5159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5D9417B6" w14:textId="1EF9562E" w:rsidR="00BA1B74" w:rsidRDefault="008866E3" w:rsidP="003414B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370BF4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5634B" w:rsidRPr="009E5D1B">
        <w:rPr>
          <w:rFonts w:asciiTheme="majorBidi" w:hAnsiTheme="majorBidi" w:cstheme="majorBidi"/>
          <w:spacing w:val="8"/>
          <w:sz w:val="30"/>
          <w:szCs w:val="30"/>
        </w:rPr>
        <w:t>3</w:t>
      </w:r>
      <w:r w:rsidR="00E5634B">
        <w:rPr>
          <w:rFonts w:asciiTheme="majorBidi" w:hAnsiTheme="majorBidi" w:cstheme="majorBidi"/>
          <w:spacing w:val="8"/>
          <w:sz w:val="30"/>
          <w:szCs w:val="30"/>
        </w:rPr>
        <w:t>0</w:t>
      </w:r>
      <w:r w:rsidR="00E5634B" w:rsidRPr="009E5D1B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E5634B">
        <w:rPr>
          <w:rFonts w:asciiTheme="majorBidi" w:hAnsiTheme="majorBidi" w:cstheme="majorBidi" w:hint="cs"/>
          <w:spacing w:val="8"/>
          <w:sz w:val="30"/>
          <w:szCs w:val="30"/>
          <w:cs/>
        </w:rPr>
        <w:t>มิถุนายน</w:t>
      </w:r>
      <w:r w:rsidR="00E5634B" w:rsidRPr="009E5D1B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BA1B74" w:rsidRPr="009E5D1B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BA1B74">
        <w:rPr>
          <w:rFonts w:asciiTheme="majorBidi" w:hAnsiTheme="majorBidi" w:cstheme="majorBidi"/>
          <w:spacing w:val="8"/>
          <w:sz w:val="30"/>
          <w:szCs w:val="30"/>
        </w:rPr>
        <w:t>8</w:t>
      </w:r>
      <w:r w:rsidR="00BA1B74" w:rsidRPr="009E5D1B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มูลค่าตามบัญชีของที่ดิน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อาคารและอุปกรณ์ของกลุ่มบริษัท</w:t>
      </w:r>
      <w:r w:rsidRPr="00AA543F">
        <w:rPr>
          <w:rFonts w:asciiTheme="majorBidi" w:hAnsiTheme="majorBidi" w:hint="cs"/>
          <w:spacing w:val="2"/>
          <w:sz w:val="30"/>
          <w:szCs w:val="30"/>
          <w:cs/>
        </w:rPr>
        <w:t>จำนวน</w:t>
      </w:r>
      <w:r w:rsidR="00172B1F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FD0C1B">
        <w:rPr>
          <w:rFonts w:asciiTheme="majorBidi" w:hAnsiTheme="majorBidi"/>
          <w:spacing w:val="2"/>
          <w:sz w:val="30"/>
          <w:szCs w:val="30"/>
        </w:rPr>
        <w:t>8,501</w:t>
      </w:r>
      <w:r w:rsidRPr="00172B1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172B1F">
        <w:rPr>
          <w:rFonts w:asciiTheme="majorBidi" w:hAnsiTheme="majorBidi" w:hint="cs"/>
          <w:spacing w:val="2"/>
          <w:sz w:val="30"/>
          <w:szCs w:val="30"/>
          <w:cs/>
        </w:rPr>
        <w:t>ล้าน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บาท</w:t>
      </w:r>
      <w:r>
        <w:rPr>
          <w:rFonts w:asciiTheme="majorBidi" w:hAnsiTheme="majorBidi"/>
          <w:spacing w:val="2"/>
          <w:sz w:val="30"/>
          <w:szCs w:val="30"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ได้จดทะเบียนเพื่อเป็นหลักประกันเงินกู้ยืมกับสถาบันการเงิน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นอกจากนี้เงินฝากของบริษัทย่อยบางแห่งในบัญชีเงินฝากธนาคารก็เป็นส่วนหนึ่งของหลักประกันเงินกู้ยืมกับสถาบันการเงิ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อย่างไรก็ตาม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บัญชี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</w:t>
      </w:r>
    </w:p>
    <w:p w14:paraId="345EACFA" w14:textId="77777777" w:rsidR="00BA1B74" w:rsidRDefault="00BA1B74" w:rsidP="008866E3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1FA14E76" w14:textId="092046B9" w:rsidR="006C4F7A" w:rsidRPr="00A45906" w:rsidRDefault="007B59AE" w:rsidP="00A37C69">
      <w:pPr>
        <w:pStyle w:val="ListParagraph"/>
        <w:numPr>
          <w:ilvl w:val="0"/>
          <w:numId w:val="26"/>
        </w:numPr>
        <w:tabs>
          <w:tab w:val="left" w:pos="2070"/>
        </w:tabs>
        <w:spacing w:line="240" w:lineRule="atLeast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55A7422" w14:textId="77777777" w:rsidR="001C1839" w:rsidRPr="00FA5656" w:rsidRDefault="001C1839" w:rsidP="00A37C69">
      <w:pPr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3024CE13" w14:textId="6203DAB1" w:rsidR="00C46A8A" w:rsidRDefault="00F85A82" w:rsidP="00D10E0D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4C0099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Pr="004C009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4841C3" w:rsidRPr="004C0099">
        <w:rPr>
          <w:rFonts w:asciiTheme="majorBidi" w:hAnsiTheme="majorBidi"/>
          <w:spacing w:val="2"/>
          <w:sz w:val="30"/>
          <w:szCs w:val="30"/>
        </w:rPr>
        <w:t>20</w:t>
      </w:r>
      <w:r w:rsidRPr="004C009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C0099">
        <w:rPr>
          <w:rFonts w:asciiTheme="majorBidi" w:hAnsiTheme="majorBidi" w:hint="cs"/>
          <w:spacing w:val="2"/>
          <w:sz w:val="30"/>
          <w:szCs w:val="30"/>
          <w:cs/>
        </w:rPr>
        <w:t>มีนาคม</w:t>
      </w:r>
      <w:r w:rsidRPr="004C009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4841C3" w:rsidRPr="004C0099">
        <w:rPr>
          <w:rFonts w:asciiTheme="majorBidi" w:hAnsiTheme="majorBidi"/>
          <w:spacing w:val="2"/>
          <w:sz w:val="30"/>
          <w:szCs w:val="30"/>
        </w:rPr>
        <w:t>2568</w:t>
      </w:r>
      <w:r w:rsidRPr="004C009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C0099">
        <w:rPr>
          <w:rFonts w:asciiTheme="majorBidi" w:hAnsiTheme="majorBidi" w:hint="cs"/>
          <w:spacing w:val="2"/>
          <w:sz w:val="30"/>
          <w:szCs w:val="30"/>
          <w:cs/>
        </w:rPr>
        <w:t>บริษัทได้ลงนามในสัญญาสินเชื่อประเภท</w:t>
      </w:r>
      <w:r w:rsidRPr="004C009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C0099">
        <w:rPr>
          <w:rFonts w:asciiTheme="majorBidi" w:hAnsiTheme="majorBidi"/>
          <w:spacing w:val="2"/>
          <w:sz w:val="30"/>
          <w:szCs w:val="30"/>
        </w:rPr>
        <w:t xml:space="preserve">Revolving </w:t>
      </w:r>
      <w:r w:rsidRPr="004C0099">
        <w:rPr>
          <w:rFonts w:asciiTheme="majorBidi" w:hAnsiTheme="majorBidi" w:hint="cs"/>
          <w:spacing w:val="2"/>
          <w:sz w:val="30"/>
          <w:szCs w:val="30"/>
          <w:cs/>
        </w:rPr>
        <w:t>จากสถาบันการเงินแห่งหนึ่ง</w:t>
      </w:r>
      <w:r w:rsidRPr="004C009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10E0D" w:rsidRPr="004C0099">
        <w:rPr>
          <w:rFonts w:asciiTheme="majorBidi" w:hAnsiTheme="majorBidi" w:hint="cs"/>
          <w:spacing w:val="2"/>
          <w:sz w:val="30"/>
          <w:szCs w:val="30"/>
          <w:cs/>
        </w:rPr>
        <w:t>ซึ่งเป็นวงเงินสินเชื่อระยะสั้นและวงเงินเลตเตอร์ออฟเครดิต</w:t>
      </w:r>
      <w:r w:rsidR="00D10E0D" w:rsidRPr="004C009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10E0D" w:rsidRPr="004C0099">
        <w:rPr>
          <w:rFonts w:asciiTheme="majorBidi" w:hAnsiTheme="majorBidi" w:hint="cs"/>
          <w:spacing w:val="2"/>
          <w:sz w:val="30"/>
          <w:szCs w:val="30"/>
          <w:cs/>
        </w:rPr>
        <w:t>วงเงินรวม</w:t>
      </w:r>
      <w:r w:rsidR="00D10E0D" w:rsidRPr="004C009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4841C3" w:rsidRPr="004C0099">
        <w:rPr>
          <w:rFonts w:asciiTheme="majorBidi" w:hAnsiTheme="majorBidi"/>
          <w:spacing w:val="2"/>
          <w:sz w:val="30"/>
          <w:szCs w:val="30"/>
        </w:rPr>
        <w:t>20,000</w:t>
      </w:r>
      <w:r w:rsidR="00D10E0D" w:rsidRPr="004C009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10E0D" w:rsidRPr="004C0099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</w:p>
    <w:p w14:paraId="57A8720A" w14:textId="77777777" w:rsidR="00C176C5" w:rsidRDefault="00C176C5" w:rsidP="00D10E0D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47CCC477" w14:textId="09F25D28" w:rsidR="004C0099" w:rsidRDefault="00C176C5" w:rsidP="00D10E0D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0209A4">
        <w:rPr>
          <w:rFonts w:asciiTheme="majorBidi" w:hAnsiTheme="majorBidi" w:hint="cs"/>
          <w:spacing w:val="2"/>
          <w:sz w:val="30"/>
          <w:szCs w:val="30"/>
          <w:cs/>
        </w:rPr>
        <w:t>กลุ่มบริษัทต้องปฏิบัติตามเงื่อนไขบางประการเกี่ยวกับการรักษาอัตร</w:t>
      </w:r>
      <w:r w:rsidR="008C5C86">
        <w:rPr>
          <w:rFonts w:asciiTheme="majorBidi" w:hAnsiTheme="majorBidi" w:hint="cs"/>
          <w:spacing w:val="2"/>
          <w:sz w:val="30"/>
          <w:szCs w:val="30"/>
          <w:cs/>
        </w:rPr>
        <w:t>า</w:t>
      </w:r>
      <w:r w:rsidRPr="000209A4">
        <w:rPr>
          <w:rFonts w:asciiTheme="majorBidi" w:hAnsiTheme="majorBidi" w:hint="cs"/>
          <w:spacing w:val="2"/>
          <w:sz w:val="30"/>
          <w:szCs w:val="30"/>
          <w:cs/>
        </w:rPr>
        <w:t>ส่วนทางการเงินต่างๆ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209A4">
        <w:rPr>
          <w:rFonts w:asciiTheme="majorBidi" w:hAnsiTheme="majorBidi" w:hint="cs"/>
          <w:spacing w:val="2"/>
          <w:sz w:val="30"/>
          <w:szCs w:val="30"/>
          <w:cs/>
        </w:rPr>
        <w:t>และเงื่อนไขอื่นตามที่ระบุไว้ในสัญญา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209A4">
        <w:rPr>
          <w:rFonts w:asciiTheme="majorBidi" w:hAnsiTheme="majorBidi" w:hint="cs"/>
          <w:spacing w:val="2"/>
          <w:sz w:val="30"/>
          <w:szCs w:val="30"/>
          <w:cs/>
        </w:rPr>
        <w:t>โดยบริษัทย่อย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5F3FD0">
        <w:rPr>
          <w:rFonts w:asciiTheme="majorBidi" w:hAnsiTheme="majorBidi"/>
          <w:spacing w:val="2"/>
          <w:sz w:val="30"/>
          <w:szCs w:val="30"/>
        </w:rPr>
        <w:t>2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209A4">
        <w:rPr>
          <w:rFonts w:asciiTheme="majorBidi" w:hAnsiTheme="majorBidi" w:hint="cs"/>
          <w:spacing w:val="2"/>
          <w:sz w:val="30"/>
          <w:szCs w:val="30"/>
          <w:cs/>
        </w:rPr>
        <w:t>แห่งได้ขอผ่อนผันการดำรงอัตราส่วนทางการเงินของเงินกู้ยืมระยะยาวจากสถาบันการเงิน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209A4">
        <w:rPr>
          <w:rFonts w:asciiTheme="majorBidi" w:hAnsiTheme="majorBidi" w:hint="cs"/>
          <w:spacing w:val="2"/>
          <w:sz w:val="30"/>
          <w:szCs w:val="30"/>
          <w:cs/>
        </w:rPr>
        <w:t>ทั้งนี้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209A4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209A4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5F3FD0">
        <w:rPr>
          <w:rFonts w:asciiTheme="majorBidi" w:hAnsiTheme="majorBidi"/>
          <w:spacing w:val="2"/>
          <w:sz w:val="30"/>
          <w:szCs w:val="30"/>
        </w:rPr>
        <w:t>30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209A4">
        <w:rPr>
          <w:rFonts w:asciiTheme="majorBidi" w:hAnsiTheme="majorBidi" w:hint="cs"/>
          <w:spacing w:val="2"/>
          <w:sz w:val="30"/>
          <w:szCs w:val="30"/>
          <w:cs/>
        </w:rPr>
        <w:t>มิถุนายน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5F3FD0">
        <w:rPr>
          <w:rFonts w:asciiTheme="majorBidi" w:hAnsiTheme="majorBidi"/>
          <w:spacing w:val="2"/>
          <w:sz w:val="30"/>
          <w:szCs w:val="30"/>
        </w:rPr>
        <w:t>2568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209A4">
        <w:rPr>
          <w:rFonts w:asciiTheme="majorBidi" w:hAnsiTheme="majorBidi" w:hint="cs"/>
          <w:spacing w:val="2"/>
          <w:sz w:val="30"/>
          <w:szCs w:val="30"/>
          <w:cs/>
        </w:rPr>
        <w:t>บริษัทย่อยทั้ง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5F3FD0">
        <w:rPr>
          <w:rFonts w:asciiTheme="majorBidi" w:hAnsiTheme="majorBidi"/>
          <w:spacing w:val="2"/>
          <w:sz w:val="30"/>
          <w:szCs w:val="30"/>
        </w:rPr>
        <w:t>2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209A4">
        <w:rPr>
          <w:rFonts w:asciiTheme="majorBidi" w:hAnsiTheme="majorBidi" w:hint="cs"/>
          <w:spacing w:val="2"/>
          <w:sz w:val="30"/>
          <w:szCs w:val="30"/>
          <w:cs/>
        </w:rPr>
        <w:t>แห่งได้รับการผ่อนผันในการรักษาอัตราส่วนทางการเงินตามที่สถาบันการเงินกำหนด</w:t>
      </w:r>
      <w:r w:rsidRPr="000209A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209A4">
        <w:rPr>
          <w:rFonts w:asciiTheme="majorBidi" w:hAnsiTheme="majorBidi" w:hint="cs"/>
          <w:spacing w:val="2"/>
          <w:sz w:val="30"/>
          <w:szCs w:val="30"/>
          <w:cs/>
        </w:rPr>
        <w:t>และจัดประเภทเงินกู้ยืมดังกล่าวเป็นหนี้สินไม่หมุนเวียนในงบฐานะการเงิน</w:t>
      </w:r>
    </w:p>
    <w:p w14:paraId="75608B35" w14:textId="77777777" w:rsidR="004C0099" w:rsidRDefault="004C0099" w:rsidP="00D10E0D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4CDD174D" w14:textId="77777777" w:rsidR="00C176C5" w:rsidRDefault="00C176C5" w:rsidP="00D10E0D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2FA76460" w14:textId="77777777" w:rsidR="004C0099" w:rsidRPr="00D10E0D" w:rsidRDefault="004C0099" w:rsidP="00D10E0D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3B9EDF19" w14:textId="77777777" w:rsidR="00610056" w:rsidRPr="00FA5656" w:rsidRDefault="00610056" w:rsidP="00610056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28"/>
          <w:szCs w:val="28"/>
          <w:shd w:val="clear" w:color="auto" w:fill="FFFFFF"/>
          <w:lang w:val="en-US" w:bidi="th-TH"/>
        </w:rPr>
      </w:pPr>
    </w:p>
    <w:p w14:paraId="328D38A9" w14:textId="43AFF905" w:rsidR="00B20300" w:rsidRPr="001C1839" w:rsidRDefault="00B20300" w:rsidP="001C1839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C183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</w:t>
      </w:r>
      <w:r w:rsidR="006D60D3">
        <w:rPr>
          <w:rFonts w:asciiTheme="majorBidi" w:hAnsiTheme="majorBidi" w:cstheme="majorBidi" w:hint="cs"/>
          <w:b/>
          <w:bCs/>
          <w:sz w:val="30"/>
          <w:szCs w:val="30"/>
          <w:cs/>
        </w:rPr>
        <w:t>่</w:t>
      </w:r>
      <w:r w:rsidRPr="001C1839">
        <w:rPr>
          <w:rFonts w:asciiTheme="majorBidi" w:hAnsiTheme="majorBidi" w:cstheme="majorBidi" w:hint="cs"/>
          <w:b/>
          <w:bCs/>
          <w:sz w:val="30"/>
          <w:szCs w:val="30"/>
          <w:cs/>
        </w:rPr>
        <w:t>วนงานดำเนินงาน</w:t>
      </w:r>
      <w:r w:rsidR="00AC07D0" w:rsidRPr="001C1839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83B9E19" w14:textId="77777777" w:rsidR="007E7A4A" w:rsidRPr="00FA5656" w:rsidRDefault="007E7A4A" w:rsidP="001C1839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4F5248F" w14:textId="68E980B1" w:rsidR="000736CD" w:rsidRDefault="00263128" w:rsidP="00F85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45906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A45906">
        <w:rPr>
          <w:rFonts w:asciiTheme="majorBidi" w:hAnsiTheme="majorBidi"/>
          <w:sz w:val="30"/>
          <w:szCs w:val="30"/>
        </w:rPr>
        <w:t>6</w:t>
      </w:r>
      <w:r w:rsidRPr="00A45906">
        <w:rPr>
          <w:rFonts w:asciiTheme="majorBidi" w:hAnsiTheme="majorBidi"/>
          <w:sz w:val="30"/>
          <w:szCs w:val="30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A45906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A45906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5905AF" w:rsidRPr="00A45906">
        <w:rPr>
          <w:rFonts w:asciiTheme="majorBidi" w:hAnsiTheme="majorBidi" w:cstheme="majorBidi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650F524A" w14:textId="07964EFB" w:rsidR="00D859C7" w:rsidRPr="00F85A82" w:rsidRDefault="00D859C7" w:rsidP="00324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1D2F07" w:rsidRPr="00A45906" w14:paraId="5817926A" w14:textId="7BB11B5B" w:rsidTr="005171B2">
        <w:tc>
          <w:tcPr>
            <w:tcW w:w="1080" w:type="dxa"/>
          </w:tcPr>
          <w:p w14:paraId="46210795" w14:textId="763915F7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</w:tcPr>
          <w:p w14:paraId="7C2CA735" w14:textId="0B4B54B6" w:rsidR="005905AF" w:rsidRPr="00A45906" w:rsidRDefault="005905AF" w:rsidP="005905AF">
            <w:pPr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Pr="00A45906">
              <w:rPr>
                <w:rFonts w:asciiTheme="majorBidi" w:hAnsiTheme="majorBidi"/>
                <w:sz w:val="30"/>
                <w:szCs w:val="30"/>
              </w:rPr>
              <w:br/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1D2F07" w:rsidRPr="00A45906" w14:paraId="25A2209B" w14:textId="6D96F334" w:rsidTr="005171B2">
        <w:tc>
          <w:tcPr>
            <w:tcW w:w="1080" w:type="dxa"/>
          </w:tcPr>
          <w:p w14:paraId="1B58D795" w14:textId="0D49B318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</w:tcPr>
          <w:p w14:paraId="3A533842" w14:textId="41E1C49A" w:rsidR="005905AF" w:rsidRPr="00A45906" w:rsidRDefault="005905AF" w:rsidP="005905AF">
            <w:pPr>
              <w:spacing w:line="240" w:lineRule="auto"/>
              <w:ind w:left="250" w:hanging="274"/>
              <w:rPr>
                <w:rFonts w:asciiTheme="majorBidi" w:hAnsi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และกลุ่มผลิตภัณฑ์อื่นๆ)</w:t>
            </w:r>
          </w:p>
        </w:tc>
      </w:tr>
      <w:tr w:rsidR="001D2F07" w:rsidRPr="00A45906" w14:paraId="55930DE1" w14:textId="4EB7F667" w:rsidTr="005171B2">
        <w:tc>
          <w:tcPr>
            <w:tcW w:w="1080" w:type="dxa"/>
          </w:tcPr>
          <w:p w14:paraId="57C9B1F9" w14:textId="6F74182A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</w:tcPr>
          <w:p w14:paraId="6FBD8B39" w14:textId="6C588C19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กลุ่มกิจการผลิตภัณฑ์โพลิเมอร์และเคมีภัณฑ์</w:t>
            </w:r>
          </w:p>
        </w:tc>
      </w:tr>
      <w:tr w:rsidR="001D2F07" w:rsidRPr="00A45906" w14:paraId="27A20FE6" w14:textId="51A2F0BE" w:rsidTr="005171B2">
        <w:tc>
          <w:tcPr>
            <w:tcW w:w="1080" w:type="dxa"/>
          </w:tcPr>
          <w:p w14:paraId="05885A77" w14:textId="51CDACD0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</w:tcPr>
          <w:p w14:paraId="5B034605" w14:textId="6CB716E7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กลุ่มกิจการผลิตภัณฑ์พลาสติกชีวภาพและผลิตภัณฑ์เพื่อความยั่งยืน</w:t>
            </w:r>
          </w:p>
        </w:tc>
      </w:tr>
      <w:tr w:rsidR="001D2F07" w:rsidRPr="00A45906" w14:paraId="4C95182F" w14:textId="0E30AFD6" w:rsidTr="005171B2">
        <w:tc>
          <w:tcPr>
            <w:tcW w:w="1080" w:type="dxa"/>
          </w:tcPr>
          <w:p w14:paraId="0F48BB7B" w14:textId="7A97280C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</w:tcPr>
          <w:p w14:paraId="744D17C0" w14:textId="51F59629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กลุ่มกิจการผลิตภัณฑ์เคมีภัณฑ์ชนิดพิเศษ</w:t>
            </w:r>
          </w:p>
        </w:tc>
      </w:tr>
      <w:tr w:rsidR="005905AF" w:rsidRPr="00A45906" w14:paraId="4A9DAC6C" w14:textId="46A426C6" w:rsidTr="005171B2">
        <w:tc>
          <w:tcPr>
            <w:tcW w:w="1080" w:type="dxa"/>
          </w:tcPr>
          <w:p w14:paraId="0ECDB199" w14:textId="584B1356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</w:tcPr>
          <w:p w14:paraId="0422EAFD" w14:textId="33875EC2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04ADFE5A" w14:textId="77777777" w:rsidR="009F29B4" w:rsidRPr="00FA5656" w:rsidRDefault="009F29B4" w:rsidP="006D6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047DAA29" w14:textId="54184E9A" w:rsidR="00711CAF" w:rsidRDefault="00711CAF" w:rsidP="00CC4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45906">
        <w:rPr>
          <w:rFonts w:asciiTheme="majorBidi" w:hAnsiTheme="majorBidi" w:cstheme="majorBidi"/>
          <w:spacing w:val="-6"/>
          <w:sz w:val="30"/>
          <w:szCs w:val="30"/>
          <w:cs/>
        </w:rPr>
        <w:t>ผลการดำเนินงานของแต่ละส่วนงานดำเนินงาน วัดโดยใช้กำไรก่อนหักต้นทุนทางการเงิน ภาษีเงินได้</w:t>
      </w:r>
      <w:r w:rsidRPr="00A4590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ค่าเสื่อมราคา </w:t>
      </w:r>
      <w:r w:rsidRPr="00A45906">
        <w:rPr>
          <w:rFonts w:asciiTheme="majorBidi" w:hAnsiTheme="majorBidi" w:cstheme="majorBidi"/>
          <w:spacing w:val="-4"/>
          <w:sz w:val="30"/>
          <w:szCs w:val="30"/>
        </w:rPr>
        <w:t xml:space="preserve">           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A45906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ผู้บริหารเชื่อว่าการใช้กำไรก่อนหักต้นทุนทางการเงิน ภาษีเงินได้ ค่าเสื่อมราคา</w:t>
      </w:r>
      <w:r w:rsidRPr="00A45906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A45906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975F6D2" w14:textId="77777777" w:rsidR="004C0099" w:rsidRDefault="004C0099" w:rsidP="00CC4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26DC8F" w14:textId="77777777" w:rsidR="004C0099" w:rsidRDefault="004C0099" w:rsidP="00CC4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355626" w14:textId="407FB811" w:rsidR="00EC23B6" w:rsidRPr="00A45906" w:rsidRDefault="00EC23B6" w:rsidP="00EC2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EC23B6" w:rsidRPr="00A45906" w:rsidSect="002A44E9">
          <w:headerReference w:type="default" r:id="rId11"/>
          <w:footerReference w:type="default" r:id="rId12"/>
          <w:pgSz w:w="11906" w:h="16838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1D2F07" w:rsidRPr="00A45906" w14:paraId="392D1681" w14:textId="77777777" w:rsidTr="00711CAF">
        <w:trPr>
          <w:cantSplit/>
        </w:trPr>
        <w:tc>
          <w:tcPr>
            <w:tcW w:w="3613" w:type="dxa"/>
          </w:tcPr>
          <w:p w14:paraId="221AE3E8" w14:textId="77777777" w:rsidR="00711CAF" w:rsidRPr="00A45906" w:rsidRDefault="00711CAF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3BCCC1A1" w14:textId="1B81B128" w:rsidR="00711CAF" w:rsidRPr="00A45906" w:rsidRDefault="00711CAF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D2F07" w:rsidRPr="00A45906" w14:paraId="60041F44" w14:textId="77777777" w:rsidTr="00711CAF">
        <w:trPr>
          <w:cantSplit/>
        </w:trPr>
        <w:tc>
          <w:tcPr>
            <w:tcW w:w="3613" w:type="dxa"/>
          </w:tcPr>
          <w:p w14:paraId="48B55486" w14:textId="4A7866AB" w:rsidR="00600A57" w:rsidRPr="00A45906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</w:t>
            </w:r>
            <w:r w:rsidRPr="00FA565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รับงวด</w:t>
            </w:r>
            <w:r w:rsidR="00E5634B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FA565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เดื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อนสิ้นสุดวันที่ </w:t>
            </w:r>
            <w:r w:rsidR="00E5634B" w:rsidRPr="00E5634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E5634B" w:rsidRPr="00E5634B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E5634B" w:rsidRPr="00E5634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F7EE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354" w:type="dxa"/>
          </w:tcPr>
          <w:p w14:paraId="6F7868ED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5E3A8A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EF8B672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167C0610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F0154B4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1B3C6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CE9326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009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โตรเคมีขั้นกลาง</w:t>
            </w:r>
          </w:p>
        </w:tc>
        <w:tc>
          <w:tcPr>
            <w:tcW w:w="182" w:type="dxa"/>
          </w:tcPr>
          <w:p w14:paraId="493F8457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4C4DF3D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FB4F4A3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4C19E403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84D15EB" w14:textId="33EDE6B2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604E8F24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0D64FD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C0C27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15F047C3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DFDCE18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D848C8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206D073C" w14:textId="29FFBC12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11BB55D4" w14:textId="77777777" w:rsidR="00600A57" w:rsidRPr="00A45906" w:rsidRDefault="00600A57" w:rsidP="00D8339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AD84F0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5B9A8D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044EE1C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7F6F8EAC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5C148E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16BFD4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C9EFDF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D2F07" w:rsidRPr="00A45906" w14:paraId="6CA1DAB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9306B37" w14:textId="77777777" w:rsidR="00600A57" w:rsidRPr="00A45906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718DEBF4" w14:textId="77777777" w:rsidR="00600A57" w:rsidRPr="00A45906" w:rsidRDefault="00600A57" w:rsidP="00D8339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F399D" w:rsidRPr="00A45906" w14:paraId="132F789E" w14:textId="77777777" w:rsidTr="00176D78">
        <w:trPr>
          <w:cantSplit/>
          <w:trHeight w:val="288"/>
        </w:trPr>
        <w:tc>
          <w:tcPr>
            <w:tcW w:w="3613" w:type="dxa"/>
            <w:vAlign w:val="bottom"/>
          </w:tcPr>
          <w:p w14:paraId="185067B0" w14:textId="77777777" w:rsidR="00CF399D" w:rsidRPr="00A45906" w:rsidRDefault="00CF399D" w:rsidP="00CF399D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</w:tcPr>
          <w:p w14:paraId="5FA6903F" w14:textId="70075F24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137,794 </w:t>
            </w:r>
          </w:p>
        </w:tc>
        <w:tc>
          <w:tcPr>
            <w:tcW w:w="186" w:type="dxa"/>
          </w:tcPr>
          <w:p w14:paraId="13F89B67" w14:textId="4145C70B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36E8214" w14:textId="65D9DDF0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30,277 </w:t>
            </w:r>
          </w:p>
        </w:tc>
        <w:tc>
          <w:tcPr>
            <w:tcW w:w="182" w:type="dxa"/>
          </w:tcPr>
          <w:p w14:paraId="018113EF" w14:textId="57485493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FE6630F" w14:textId="722435BF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47,289 </w:t>
            </w:r>
          </w:p>
        </w:tc>
        <w:tc>
          <w:tcPr>
            <w:tcW w:w="181" w:type="dxa"/>
          </w:tcPr>
          <w:p w14:paraId="547308DF" w14:textId="71AB2F92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</w:tcPr>
          <w:p w14:paraId="5C2830D2" w14:textId="722EE05D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9,720 </w:t>
            </w:r>
          </w:p>
        </w:tc>
        <w:tc>
          <w:tcPr>
            <w:tcW w:w="181" w:type="dxa"/>
          </w:tcPr>
          <w:p w14:paraId="0CE5D204" w14:textId="7E1DE949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14:paraId="67B6A23E" w14:textId="0B6232EB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41,062 </w:t>
            </w:r>
          </w:p>
        </w:tc>
        <w:tc>
          <w:tcPr>
            <w:tcW w:w="180" w:type="dxa"/>
          </w:tcPr>
          <w:p w14:paraId="647B069A" w14:textId="0E0593C3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EB9393B" w14:textId="176ED64F" w:rsidR="00CF399D" w:rsidRPr="00FD1B1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="00FD1B1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2D56CDF" w14:textId="2F14E24D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50BE51B8" w14:textId="572085D0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3051EE37" w14:textId="219F0089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22C93D0" w14:textId="3927E23C" w:rsidR="00CF399D" w:rsidRPr="00FD1B1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D1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267,03</w:t>
            </w:r>
            <w:r w:rsidR="00B90DA4" w:rsidRPr="00FD1B1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9</w:t>
            </w:r>
            <w:r w:rsidRPr="00FD1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CF399D" w:rsidRPr="00A45906" w14:paraId="0C16E84A" w14:textId="77777777" w:rsidTr="00176D78">
        <w:trPr>
          <w:cantSplit/>
          <w:trHeight w:val="288"/>
        </w:trPr>
        <w:tc>
          <w:tcPr>
            <w:tcW w:w="3613" w:type="dxa"/>
            <w:vAlign w:val="bottom"/>
          </w:tcPr>
          <w:p w14:paraId="1F330803" w14:textId="77777777" w:rsidR="00CF399D" w:rsidRPr="00A45906" w:rsidRDefault="00CF399D" w:rsidP="00CF399D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3C720ED" w14:textId="276C4C48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53,106 </w:t>
            </w:r>
          </w:p>
        </w:tc>
        <w:tc>
          <w:tcPr>
            <w:tcW w:w="186" w:type="dxa"/>
          </w:tcPr>
          <w:p w14:paraId="0946E2AB" w14:textId="5948E3EA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F7260EE" w14:textId="00B73DE7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3,440 </w:t>
            </w:r>
          </w:p>
        </w:tc>
        <w:tc>
          <w:tcPr>
            <w:tcW w:w="182" w:type="dxa"/>
          </w:tcPr>
          <w:p w14:paraId="61FD8E1C" w14:textId="5DE7D02A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741A78E" w14:textId="10CE6EEF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1,686 </w:t>
            </w:r>
          </w:p>
        </w:tc>
        <w:tc>
          <w:tcPr>
            <w:tcW w:w="181" w:type="dxa"/>
          </w:tcPr>
          <w:p w14:paraId="0CC5D532" w14:textId="6489CCFB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1C909424" w14:textId="5A827A26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1,611 </w:t>
            </w:r>
          </w:p>
        </w:tc>
        <w:tc>
          <w:tcPr>
            <w:tcW w:w="181" w:type="dxa"/>
          </w:tcPr>
          <w:p w14:paraId="718FECA9" w14:textId="332B5315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9770974" w14:textId="5A94F967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B27CEF" w14:textId="7CD28EC6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86FB5D7" w14:textId="2030D4AA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1,442 </w:t>
            </w:r>
          </w:p>
        </w:tc>
        <w:tc>
          <w:tcPr>
            <w:tcW w:w="180" w:type="dxa"/>
          </w:tcPr>
          <w:p w14:paraId="609FCADA" w14:textId="6637B8DD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D35ED8D" w14:textId="7B5B3991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(61,28</w:t>
            </w:r>
            <w:r w:rsidR="00FD1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48E72AB1" w14:textId="0E2C162C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75D9480" w14:textId="5F53F98C" w:rsidR="00CF399D" w:rsidRPr="00FD1B1D" w:rsidRDefault="00FD1B1D" w:rsidP="00FD1B1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D1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="00CF399D" w:rsidRPr="00FD1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CF399D" w:rsidRPr="00A45906" w14:paraId="3BC676FB" w14:textId="77777777" w:rsidTr="00176D78">
        <w:trPr>
          <w:cantSplit/>
          <w:trHeight w:val="288"/>
        </w:trPr>
        <w:tc>
          <w:tcPr>
            <w:tcW w:w="3613" w:type="dxa"/>
            <w:vAlign w:val="bottom"/>
          </w:tcPr>
          <w:p w14:paraId="65DA2709" w14:textId="748B297F" w:rsidR="00CF399D" w:rsidRPr="00A45906" w:rsidRDefault="00CF399D" w:rsidP="00CF399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D188165" w14:textId="4E4C2F84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190,900 </w:t>
            </w:r>
          </w:p>
        </w:tc>
        <w:tc>
          <w:tcPr>
            <w:tcW w:w="186" w:type="dxa"/>
          </w:tcPr>
          <w:p w14:paraId="30290CEF" w14:textId="48DF21C5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31E1EF70" w14:textId="5BC7BBE9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33,717 </w:t>
            </w:r>
          </w:p>
        </w:tc>
        <w:tc>
          <w:tcPr>
            <w:tcW w:w="182" w:type="dxa"/>
          </w:tcPr>
          <w:p w14:paraId="43AB6185" w14:textId="123E9138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20C9103F" w14:textId="1880B522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48,975 </w:t>
            </w:r>
          </w:p>
        </w:tc>
        <w:tc>
          <w:tcPr>
            <w:tcW w:w="181" w:type="dxa"/>
          </w:tcPr>
          <w:p w14:paraId="5C810E10" w14:textId="64FF5E64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5E055919" w14:textId="1CB1AAE0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11,331 </w:t>
            </w:r>
          </w:p>
        </w:tc>
        <w:tc>
          <w:tcPr>
            <w:tcW w:w="181" w:type="dxa"/>
          </w:tcPr>
          <w:p w14:paraId="0E37F365" w14:textId="55F380BF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13811EF8" w14:textId="66F51ED3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41,062 </w:t>
            </w:r>
          </w:p>
        </w:tc>
        <w:tc>
          <w:tcPr>
            <w:tcW w:w="180" w:type="dxa"/>
          </w:tcPr>
          <w:p w14:paraId="5B8DC930" w14:textId="2597CD84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96C2002" w14:textId="5E4D693A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2,33</w:t>
            </w:r>
            <w:r w:rsidR="00FD1B1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</w:t>
            </w: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7414EA4E" w14:textId="3FB35837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616D9CA8" w14:textId="31013ED2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(61,28</w:t>
            </w:r>
            <w:r w:rsidR="00FD1B1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451FCFA5" w14:textId="48183B97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06DB505" w14:textId="4362EEBE" w:rsidR="00CF399D" w:rsidRPr="00FD1B1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D1B1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267,039 </w:t>
            </w:r>
          </w:p>
        </w:tc>
      </w:tr>
      <w:tr w:rsidR="00CF399D" w:rsidRPr="00A45906" w14:paraId="39A7F8C6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47CF3FE5" w14:textId="77777777" w:rsidR="00CF399D" w:rsidRPr="00A45906" w:rsidRDefault="00CF399D" w:rsidP="00CF399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4D2FD52" w14:textId="7CD8C9A4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(185,685)</w:t>
            </w:r>
          </w:p>
        </w:tc>
        <w:tc>
          <w:tcPr>
            <w:tcW w:w="186" w:type="dxa"/>
            <w:vAlign w:val="center"/>
          </w:tcPr>
          <w:p w14:paraId="5D4D176B" w14:textId="2E7F46E1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71883B9C" w14:textId="1346F8F7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(32,677)</w:t>
            </w:r>
          </w:p>
        </w:tc>
        <w:tc>
          <w:tcPr>
            <w:tcW w:w="182" w:type="dxa"/>
            <w:vAlign w:val="center"/>
          </w:tcPr>
          <w:p w14:paraId="1263C46A" w14:textId="30CF9829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1872C9FC" w14:textId="6BE5A405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(44,427)</w:t>
            </w:r>
          </w:p>
        </w:tc>
        <w:tc>
          <w:tcPr>
            <w:tcW w:w="181" w:type="dxa"/>
            <w:vAlign w:val="center"/>
          </w:tcPr>
          <w:p w14:paraId="06BB9A39" w14:textId="43952A5D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66182FBB" w14:textId="15308989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(10,664)</w:t>
            </w:r>
          </w:p>
        </w:tc>
        <w:tc>
          <w:tcPr>
            <w:tcW w:w="181" w:type="dxa"/>
            <w:vAlign w:val="center"/>
          </w:tcPr>
          <w:p w14:paraId="48EC0D86" w14:textId="3ADBE386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22CF996F" w14:textId="17D73846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(30,722)</w:t>
            </w:r>
          </w:p>
        </w:tc>
        <w:tc>
          <w:tcPr>
            <w:tcW w:w="180" w:type="dxa"/>
            <w:vAlign w:val="center"/>
          </w:tcPr>
          <w:p w14:paraId="113E034E" w14:textId="67CC29F3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131181DC" w14:textId="4742FE23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(2,030)</w:t>
            </w:r>
          </w:p>
        </w:tc>
        <w:tc>
          <w:tcPr>
            <w:tcW w:w="180" w:type="dxa"/>
            <w:vAlign w:val="center"/>
          </w:tcPr>
          <w:p w14:paraId="21AF8314" w14:textId="19C1F5DA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65446BE8" w14:textId="0D91E62C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61,252 </w:t>
            </w:r>
          </w:p>
        </w:tc>
        <w:tc>
          <w:tcPr>
            <w:tcW w:w="179" w:type="dxa"/>
            <w:vAlign w:val="center"/>
          </w:tcPr>
          <w:p w14:paraId="0CEC94BA" w14:textId="1C8E0BF2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6B125732" w14:textId="4778CBB6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(244,953)</w:t>
            </w:r>
          </w:p>
        </w:tc>
      </w:tr>
      <w:tr w:rsidR="00CF399D" w:rsidRPr="00A45906" w14:paraId="3941B486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7BFF9513" w14:textId="77777777" w:rsidR="00CF399D" w:rsidRPr="00A45906" w:rsidRDefault="00CF399D" w:rsidP="00CF399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  <w:vAlign w:val="center"/>
          </w:tcPr>
          <w:p w14:paraId="1706EF3E" w14:textId="002BD838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(1,679)</w:t>
            </w:r>
          </w:p>
        </w:tc>
        <w:tc>
          <w:tcPr>
            <w:tcW w:w="186" w:type="dxa"/>
            <w:vAlign w:val="center"/>
          </w:tcPr>
          <w:p w14:paraId="0014E263" w14:textId="63CEE128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3C3DA0AB" w14:textId="38EB4214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(1,450)</w:t>
            </w:r>
          </w:p>
        </w:tc>
        <w:tc>
          <w:tcPr>
            <w:tcW w:w="182" w:type="dxa"/>
            <w:vAlign w:val="center"/>
          </w:tcPr>
          <w:p w14:paraId="23499C83" w14:textId="270D2F9E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5A060D47" w14:textId="699617AD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(2,312)</w:t>
            </w:r>
          </w:p>
        </w:tc>
        <w:tc>
          <w:tcPr>
            <w:tcW w:w="181" w:type="dxa"/>
            <w:vAlign w:val="center"/>
          </w:tcPr>
          <w:p w14:paraId="353845C5" w14:textId="4C870362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4AD95C66" w14:textId="1A7C7734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(429)</w:t>
            </w:r>
          </w:p>
        </w:tc>
        <w:tc>
          <w:tcPr>
            <w:tcW w:w="181" w:type="dxa"/>
            <w:vAlign w:val="center"/>
          </w:tcPr>
          <w:p w14:paraId="0FBA99FD" w14:textId="20B456AF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04B225BA" w14:textId="77F718BC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(7,301)</w:t>
            </w:r>
          </w:p>
        </w:tc>
        <w:tc>
          <w:tcPr>
            <w:tcW w:w="180" w:type="dxa"/>
            <w:vAlign w:val="center"/>
          </w:tcPr>
          <w:p w14:paraId="415E077E" w14:textId="1E724A2A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4F524C15" w14:textId="1B70B303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(911)</w:t>
            </w:r>
          </w:p>
        </w:tc>
        <w:tc>
          <w:tcPr>
            <w:tcW w:w="180" w:type="dxa"/>
            <w:vAlign w:val="center"/>
          </w:tcPr>
          <w:p w14:paraId="233D9D45" w14:textId="4101739A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0DC7192A" w14:textId="2F5083ED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243 </w:t>
            </w:r>
          </w:p>
        </w:tc>
        <w:tc>
          <w:tcPr>
            <w:tcW w:w="179" w:type="dxa"/>
            <w:vAlign w:val="center"/>
          </w:tcPr>
          <w:p w14:paraId="2A1D2378" w14:textId="106D07B4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3AE689D0" w14:textId="7C61D9A9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(13,839)</w:t>
            </w:r>
          </w:p>
        </w:tc>
      </w:tr>
      <w:tr w:rsidR="001610D0" w:rsidRPr="00A45906" w14:paraId="6D388F83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28B748DB" w14:textId="77777777" w:rsidR="001610D0" w:rsidRPr="00A45906" w:rsidRDefault="001610D0" w:rsidP="001610D0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1A72BAAD" w14:textId="77777777" w:rsidR="001610D0" w:rsidRPr="00CF399D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E702C68" w14:textId="77777777" w:rsidR="001610D0" w:rsidRPr="00CF399D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064560A" w14:textId="77777777" w:rsidR="001610D0" w:rsidRPr="00CF399D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445A9AE" w14:textId="77777777" w:rsidR="001610D0" w:rsidRPr="00CF399D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F8B4F5B" w14:textId="77777777" w:rsidR="001610D0" w:rsidRPr="00CF399D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E70130C" w14:textId="77777777" w:rsidR="001610D0" w:rsidRPr="00CF399D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C97AE04" w14:textId="77777777" w:rsidR="001610D0" w:rsidRPr="00CF399D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1FBB6A1" w14:textId="77777777" w:rsidR="001610D0" w:rsidRPr="00CF399D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09A1CE5" w14:textId="77777777" w:rsidR="001610D0" w:rsidRPr="00CF399D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53784C" w14:textId="77777777" w:rsidR="001610D0" w:rsidRPr="00CF399D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43AE63C" w14:textId="77777777" w:rsidR="001610D0" w:rsidRPr="00CF399D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9F517B" w14:textId="77777777" w:rsidR="001610D0" w:rsidRPr="00CF399D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505B2AD" w14:textId="77777777" w:rsidR="001610D0" w:rsidRPr="00CF399D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6A46C44" w14:textId="77777777" w:rsidR="001610D0" w:rsidRPr="00CF399D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4CDA493D" w14:textId="77777777" w:rsidR="001610D0" w:rsidRPr="00CF399D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399D" w:rsidRPr="00A45906" w14:paraId="363F6CF8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2DE67313" w14:textId="77777777" w:rsidR="00CF399D" w:rsidRPr="00A45906" w:rsidRDefault="00CF399D" w:rsidP="00CF399D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  <w:vAlign w:val="center"/>
          </w:tcPr>
          <w:p w14:paraId="7CD97BB0" w14:textId="42752A5C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4,752 </w:t>
            </w:r>
          </w:p>
        </w:tc>
        <w:tc>
          <w:tcPr>
            <w:tcW w:w="186" w:type="dxa"/>
            <w:vAlign w:val="center"/>
          </w:tcPr>
          <w:p w14:paraId="3E6AFC55" w14:textId="12A096F2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295F2A36" w14:textId="6BAB505F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(342)</w:t>
            </w:r>
          </w:p>
        </w:tc>
        <w:tc>
          <w:tcPr>
            <w:tcW w:w="182" w:type="dxa"/>
            <w:vAlign w:val="center"/>
          </w:tcPr>
          <w:p w14:paraId="42E33195" w14:textId="3FE88841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20F20469" w14:textId="3144E8B7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2,379 </w:t>
            </w:r>
          </w:p>
        </w:tc>
        <w:tc>
          <w:tcPr>
            <w:tcW w:w="181" w:type="dxa"/>
            <w:vAlign w:val="center"/>
          </w:tcPr>
          <w:p w14:paraId="7F9FFD78" w14:textId="72999905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37CBCFD1" w14:textId="14E9065C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283 </w:t>
            </w:r>
          </w:p>
        </w:tc>
        <w:tc>
          <w:tcPr>
            <w:tcW w:w="181" w:type="dxa"/>
            <w:vAlign w:val="center"/>
          </w:tcPr>
          <w:p w14:paraId="20F05C12" w14:textId="416E4A98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4008DB88" w14:textId="5029F045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3,257 </w:t>
            </w:r>
          </w:p>
        </w:tc>
        <w:tc>
          <w:tcPr>
            <w:tcW w:w="180" w:type="dxa"/>
            <w:vAlign w:val="center"/>
          </w:tcPr>
          <w:p w14:paraId="2EDAC4B4" w14:textId="2193DC8A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19B8EE22" w14:textId="5BDF0A2F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(123)</w:t>
            </w:r>
          </w:p>
        </w:tc>
        <w:tc>
          <w:tcPr>
            <w:tcW w:w="180" w:type="dxa"/>
            <w:vAlign w:val="center"/>
          </w:tcPr>
          <w:p w14:paraId="66943F6D" w14:textId="6FBCB8C1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605237D3" w14:textId="28FEC275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(97)</w:t>
            </w:r>
          </w:p>
        </w:tc>
        <w:tc>
          <w:tcPr>
            <w:tcW w:w="179" w:type="dxa"/>
            <w:vAlign w:val="center"/>
          </w:tcPr>
          <w:p w14:paraId="4D3483D3" w14:textId="41CD2E20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72B21E40" w14:textId="762D2479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10,109 </w:t>
            </w:r>
          </w:p>
        </w:tc>
      </w:tr>
      <w:tr w:rsidR="00CF399D" w:rsidRPr="00A45906" w14:paraId="0C93C892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3A443957" w14:textId="77777777" w:rsidR="00CF399D" w:rsidRPr="00A45906" w:rsidRDefault="00CF399D" w:rsidP="00CF399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  <w:vAlign w:val="center"/>
          </w:tcPr>
          <w:p w14:paraId="665890E0" w14:textId="5CC2DB2A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222 </w:t>
            </w:r>
          </w:p>
        </w:tc>
        <w:tc>
          <w:tcPr>
            <w:tcW w:w="186" w:type="dxa"/>
            <w:vAlign w:val="center"/>
          </w:tcPr>
          <w:p w14:paraId="6EBACC25" w14:textId="35CB8C78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0F36A16E" w14:textId="5EC28E28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215 </w:t>
            </w:r>
          </w:p>
        </w:tc>
        <w:tc>
          <w:tcPr>
            <w:tcW w:w="182" w:type="dxa"/>
            <w:vAlign w:val="center"/>
          </w:tcPr>
          <w:p w14:paraId="3DDBA159" w14:textId="56C006DE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2DC9A980" w14:textId="3B89426E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57 </w:t>
            </w:r>
          </w:p>
        </w:tc>
        <w:tc>
          <w:tcPr>
            <w:tcW w:w="181" w:type="dxa"/>
            <w:vAlign w:val="center"/>
          </w:tcPr>
          <w:p w14:paraId="2C7868FF" w14:textId="09904D88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2260BBC8" w14:textId="21A86061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81" w:type="dxa"/>
            <w:vAlign w:val="center"/>
          </w:tcPr>
          <w:p w14:paraId="7410A385" w14:textId="3F308CF3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3D5E2A8A" w14:textId="5EE81D89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104 </w:t>
            </w:r>
          </w:p>
        </w:tc>
        <w:tc>
          <w:tcPr>
            <w:tcW w:w="180" w:type="dxa"/>
            <w:vAlign w:val="center"/>
          </w:tcPr>
          <w:p w14:paraId="6092C879" w14:textId="40806536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7A21A9B6" w14:textId="6EE7D920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1,839 </w:t>
            </w:r>
          </w:p>
        </w:tc>
        <w:tc>
          <w:tcPr>
            <w:tcW w:w="180" w:type="dxa"/>
            <w:vAlign w:val="center"/>
          </w:tcPr>
          <w:p w14:paraId="7878B090" w14:textId="3608ADD7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491A717C" w14:textId="3ACD1925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(1,810)</w:t>
            </w:r>
          </w:p>
        </w:tc>
        <w:tc>
          <w:tcPr>
            <w:tcW w:w="179" w:type="dxa"/>
            <w:vAlign w:val="center"/>
          </w:tcPr>
          <w:p w14:paraId="16806E8D" w14:textId="776F6221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581DDC28" w14:textId="696D0BE3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642 </w:t>
            </w:r>
          </w:p>
        </w:tc>
      </w:tr>
      <w:tr w:rsidR="00CF399D" w:rsidRPr="00A45906" w14:paraId="01667B72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1C823AF2" w14:textId="77777777" w:rsidR="00CF399D" w:rsidRPr="00A45906" w:rsidRDefault="00CF399D" w:rsidP="00CF399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  <w:vAlign w:val="center"/>
          </w:tcPr>
          <w:p w14:paraId="4B1C0857" w14:textId="176DEBC5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(1,326)</w:t>
            </w:r>
          </w:p>
        </w:tc>
        <w:tc>
          <w:tcPr>
            <w:tcW w:w="186" w:type="dxa"/>
            <w:vAlign w:val="center"/>
          </w:tcPr>
          <w:p w14:paraId="0D78D4D0" w14:textId="5CD8A72B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6F88F5EB" w14:textId="1DC1BA04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(489)</w:t>
            </w:r>
          </w:p>
        </w:tc>
        <w:tc>
          <w:tcPr>
            <w:tcW w:w="182" w:type="dxa"/>
            <w:vAlign w:val="center"/>
          </w:tcPr>
          <w:p w14:paraId="744F27B6" w14:textId="1FD46A03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  <w:vAlign w:val="center"/>
          </w:tcPr>
          <w:p w14:paraId="1BB36E53" w14:textId="15187B57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(684)</w:t>
            </w:r>
          </w:p>
        </w:tc>
        <w:tc>
          <w:tcPr>
            <w:tcW w:w="181" w:type="dxa"/>
            <w:vAlign w:val="center"/>
          </w:tcPr>
          <w:p w14:paraId="4D9C2DB5" w14:textId="7FFAFF7E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7B92647F" w14:textId="2C208314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(75)</w:t>
            </w:r>
          </w:p>
        </w:tc>
        <w:tc>
          <w:tcPr>
            <w:tcW w:w="181" w:type="dxa"/>
            <w:vAlign w:val="center"/>
          </w:tcPr>
          <w:p w14:paraId="3A2663FB" w14:textId="449C170D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6DD67A29" w14:textId="2DD08746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(1,451)</w:t>
            </w:r>
          </w:p>
        </w:tc>
        <w:tc>
          <w:tcPr>
            <w:tcW w:w="180" w:type="dxa"/>
            <w:vAlign w:val="center"/>
          </w:tcPr>
          <w:p w14:paraId="581958E6" w14:textId="18B7A29C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5F745FDF" w14:textId="0DEF4D9B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(1,547)</w:t>
            </w:r>
          </w:p>
        </w:tc>
        <w:tc>
          <w:tcPr>
            <w:tcW w:w="180" w:type="dxa"/>
            <w:vAlign w:val="center"/>
          </w:tcPr>
          <w:p w14:paraId="0E8ED292" w14:textId="0601CFF9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1830D560" w14:textId="5C33BDEA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492 </w:t>
            </w:r>
          </w:p>
        </w:tc>
        <w:tc>
          <w:tcPr>
            <w:tcW w:w="179" w:type="dxa"/>
            <w:vAlign w:val="center"/>
          </w:tcPr>
          <w:p w14:paraId="24768F68" w14:textId="07148A65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73683FDA" w14:textId="3473A6BE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(5,080)</w:t>
            </w:r>
          </w:p>
        </w:tc>
      </w:tr>
      <w:tr w:rsidR="00CF399D" w:rsidRPr="00A45906" w14:paraId="0AF2CDD7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539A7198" w14:textId="77777777" w:rsidR="00CF399D" w:rsidRPr="00A45906" w:rsidRDefault="00CF399D" w:rsidP="00CF399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  <w:vAlign w:val="center"/>
          </w:tcPr>
          <w:p w14:paraId="6704C25D" w14:textId="351875A7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(5,984)</w:t>
            </w:r>
          </w:p>
        </w:tc>
        <w:tc>
          <w:tcPr>
            <w:tcW w:w="186" w:type="dxa"/>
            <w:vAlign w:val="center"/>
          </w:tcPr>
          <w:p w14:paraId="3CA14F8A" w14:textId="7E91F2B6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13752E3D" w14:textId="1D30F282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(1,880)</w:t>
            </w:r>
          </w:p>
        </w:tc>
        <w:tc>
          <w:tcPr>
            <w:tcW w:w="182" w:type="dxa"/>
            <w:vAlign w:val="center"/>
          </w:tcPr>
          <w:p w14:paraId="117B8A1E" w14:textId="32F3B621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4B6E5DF7" w14:textId="5CE65378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(1,438)</w:t>
            </w:r>
          </w:p>
        </w:tc>
        <w:tc>
          <w:tcPr>
            <w:tcW w:w="181" w:type="dxa"/>
            <w:vAlign w:val="center"/>
          </w:tcPr>
          <w:p w14:paraId="6417A7FE" w14:textId="5B28819A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center"/>
          </w:tcPr>
          <w:p w14:paraId="7A949E40" w14:textId="74B36179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(330)</w:t>
            </w:r>
          </w:p>
        </w:tc>
        <w:tc>
          <w:tcPr>
            <w:tcW w:w="181" w:type="dxa"/>
            <w:vAlign w:val="center"/>
          </w:tcPr>
          <w:p w14:paraId="3287FB6E" w14:textId="332D2038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center"/>
          </w:tcPr>
          <w:p w14:paraId="25C5804E" w14:textId="00CBD1B3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(3,783)</w:t>
            </w:r>
          </w:p>
        </w:tc>
        <w:tc>
          <w:tcPr>
            <w:tcW w:w="180" w:type="dxa"/>
            <w:vAlign w:val="center"/>
          </w:tcPr>
          <w:p w14:paraId="24D805E8" w14:textId="57E5F3EA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center"/>
          </w:tcPr>
          <w:p w14:paraId="0E675965" w14:textId="5F914394" w:rsidR="00CF399D" w:rsidRPr="00CF399D" w:rsidRDefault="00CF399D" w:rsidP="00CF399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(130)</w:t>
            </w:r>
          </w:p>
        </w:tc>
        <w:tc>
          <w:tcPr>
            <w:tcW w:w="180" w:type="dxa"/>
            <w:vAlign w:val="center"/>
          </w:tcPr>
          <w:p w14:paraId="2DDD2F71" w14:textId="0E944626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center"/>
          </w:tcPr>
          <w:p w14:paraId="1971BAED" w14:textId="6E84A0D7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167 </w:t>
            </w:r>
          </w:p>
        </w:tc>
        <w:tc>
          <w:tcPr>
            <w:tcW w:w="179" w:type="dxa"/>
            <w:vAlign w:val="center"/>
          </w:tcPr>
          <w:p w14:paraId="3B1CC467" w14:textId="3A0E08A7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59A786FF" w14:textId="4100A17B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(13,378)</w:t>
            </w:r>
          </w:p>
        </w:tc>
      </w:tr>
      <w:tr w:rsidR="00CF399D" w:rsidRPr="00A45906" w14:paraId="59D1CB96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11D48CE3" w14:textId="77777777" w:rsidR="00CF399D" w:rsidRPr="00A45906" w:rsidRDefault="00CF399D" w:rsidP="00CF399D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A4590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FCF657C" w14:textId="0B3C92A2" w:rsidR="00CF399D" w:rsidRPr="00A45906" w:rsidRDefault="00CF399D" w:rsidP="00CF399D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A45906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center"/>
          </w:tcPr>
          <w:p w14:paraId="54997C4F" w14:textId="77777777" w:rsid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274F83F" w14:textId="362F6DF1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(15)</w:t>
            </w:r>
          </w:p>
        </w:tc>
        <w:tc>
          <w:tcPr>
            <w:tcW w:w="186" w:type="dxa"/>
            <w:vAlign w:val="center"/>
          </w:tcPr>
          <w:p w14:paraId="0C647D8E" w14:textId="40192501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center"/>
          </w:tcPr>
          <w:p w14:paraId="70959985" w14:textId="77777777" w:rsidR="00CF399D" w:rsidRDefault="00CF399D" w:rsidP="00CF399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06315D06" w14:textId="08D50E63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2" w:type="dxa"/>
            <w:vAlign w:val="center"/>
          </w:tcPr>
          <w:p w14:paraId="2ECA57A4" w14:textId="4A9EDCF0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440B8408" w14:textId="77777777" w:rsid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3910BB7" w14:textId="05630D8D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181" w:type="dxa"/>
            <w:vAlign w:val="center"/>
          </w:tcPr>
          <w:p w14:paraId="0E7B3CDB" w14:textId="3C00E276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center"/>
          </w:tcPr>
          <w:p w14:paraId="36C66D81" w14:textId="77777777" w:rsid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8DA5B14" w14:textId="55EE6C87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81" w:type="dxa"/>
            <w:vAlign w:val="center"/>
          </w:tcPr>
          <w:p w14:paraId="5BE4C69C" w14:textId="6539DDA8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center"/>
          </w:tcPr>
          <w:p w14:paraId="10F0EA8E" w14:textId="77777777" w:rsid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2A43F49" w14:textId="7563CE5E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(182)</w:t>
            </w:r>
          </w:p>
        </w:tc>
        <w:tc>
          <w:tcPr>
            <w:tcW w:w="180" w:type="dxa"/>
            <w:vAlign w:val="center"/>
          </w:tcPr>
          <w:p w14:paraId="221CD3F3" w14:textId="2BCB4F85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center"/>
          </w:tcPr>
          <w:p w14:paraId="03A46CCB" w14:textId="77777777" w:rsid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6FBD1A4" w14:textId="173266F4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(151)</w:t>
            </w:r>
          </w:p>
        </w:tc>
        <w:tc>
          <w:tcPr>
            <w:tcW w:w="180" w:type="dxa"/>
            <w:vAlign w:val="center"/>
          </w:tcPr>
          <w:p w14:paraId="45A65B8B" w14:textId="6953C63E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center"/>
          </w:tcPr>
          <w:p w14:paraId="338BD9E1" w14:textId="77777777" w:rsid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1A12AA9B" w14:textId="040AF5FF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9" w:type="dxa"/>
            <w:vAlign w:val="center"/>
          </w:tcPr>
          <w:p w14:paraId="5927BE3F" w14:textId="476EBED7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7AC8CA6F" w14:textId="77777777" w:rsidR="00CF399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64BA4ABB" w14:textId="421D5814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(326)</w:t>
            </w:r>
          </w:p>
        </w:tc>
      </w:tr>
      <w:tr w:rsidR="00CF399D" w:rsidRPr="00A45906" w14:paraId="07528F23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489FE116" w14:textId="77777777" w:rsidR="00CF399D" w:rsidRPr="00A45906" w:rsidRDefault="00CF399D" w:rsidP="00CF399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A4590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07C29A8" w14:textId="3FE96275" w:rsidR="00CF399D" w:rsidRPr="00A45906" w:rsidRDefault="00CF399D" w:rsidP="00CF399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center"/>
          </w:tcPr>
          <w:p w14:paraId="20817DBB" w14:textId="77777777" w:rsid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16570F04" w14:textId="5D87096D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" w:type="dxa"/>
            <w:vAlign w:val="center"/>
          </w:tcPr>
          <w:p w14:paraId="24E7BF08" w14:textId="1FAD7EFE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center"/>
          </w:tcPr>
          <w:p w14:paraId="681AF340" w14:textId="77777777" w:rsid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699860AF" w14:textId="22C12E53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center"/>
          </w:tcPr>
          <w:p w14:paraId="15C1FE0E" w14:textId="4B8ED1EE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3BC5BFE4" w14:textId="77777777" w:rsidR="00CF399D" w:rsidRDefault="00CF399D" w:rsidP="00CF399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E3C28D1" w14:textId="6CF2DAEE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(45)</w:t>
            </w:r>
          </w:p>
        </w:tc>
        <w:tc>
          <w:tcPr>
            <w:tcW w:w="181" w:type="dxa"/>
            <w:vAlign w:val="center"/>
          </w:tcPr>
          <w:p w14:paraId="74F6A992" w14:textId="08FCA9D4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center"/>
          </w:tcPr>
          <w:p w14:paraId="63525A34" w14:textId="77777777" w:rsid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35D44977" w14:textId="2C5F692B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(520)</w:t>
            </w:r>
          </w:p>
        </w:tc>
        <w:tc>
          <w:tcPr>
            <w:tcW w:w="181" w:type="dxa"/>
            <w:vAlign w:val="center"/>
          </w:tcPr>
          <w:p w14:paraId="2C1324C9" w14:textId="77F963A6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center"/>
          </w:tcPr>
          <w:p w14:paraId="74EF1DFE" w14:textId="77777777" w:rsid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5770297" w14:textId="695B76F2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(44)</w:t>
            </w:r>
          </w:p>
        </w:tc>
        <w:tc>
          <w:tcPr>
            <w:tcW w:w="180" w:type="dxa"/>
            <w:vAlign w:val="center"/>
          </w:tcPr>
          <w:p w14:paraId="71AB574F" w14:textId="31B6704B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center"/>
          </w:tcPr>
          <w:p w14:paraId="0B07BC85" w14:textId="77777777" w:rsid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554166A9" w14:textId="145E91B0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279 </w:t>
            </w:r>
          </w:p>
        </w:tc>
        <w:tc>
          <w:tcPr>
            <w:tcW w:w="180" w:type="dxa"/>
            <w:vAlign w:val="center"/>
          </w:tcPr>
          <w:p w14:paraId="490C5010" w14:textId="4DE91955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center"/>
          </w:tcPr>
          <w:p w14:paraId="72C15FC8" w14:textId="77777777" w:rsid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8685A83" w14:textId="42D7FAE8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44 </w:t>
            </w:r>
          </w:p>
        </w:tc>
        <w:tc>
          <w:tcPr>
            <w:tcW w:w="179" w:type="dxa"/>
            <w:vAlign w:val="center"/>
          </w:tcPr>
          <w:p w14:paraId="56655896" w14:textId="7E9C2594" w:rsidR="00CF399D" w:rsidRPr="00CF399D" w:rsidRDefault="00CF399D" w:rsidP="00CF399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19A74C0D" w14:textId="77777777" w:rsidR="00CF399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09045C38" w14:textId="7F84831F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(286)</w:t>
            </w:r>
          </w:p>
        </w:tc>
      </w:tr>
      <w:tr w:rsidR="00CF399D" w:rsidRPr="00A45906" w14:paraId="0E43A77C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0549ED70" w14:textId="77777777" w:rsidR="00CF399D" w:rsidRPr="00A45906" w:rsidRDefault="00CF399D" w:rsidP="00CF399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  <w:vAlign w:val="center"/>
          </w:tcPr>
          <w:p w14:paraId="00268C40" w14:textId="2490B59B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865 </w:t>
            </w:r>
          </w:p>
        </w:tc>
        <w:tc>
          <w:tcPr>
            <w:tcW w:w="186" w:type="dxa"/>
            <w:vAlign w:val="center"/>
          </w:tcPr>
          <w:p w14:paraId="61DF2D51" w14:textId="5DED91C4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49DA73DD" w14:textId="635FFE49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32 </w:t>
            </w:r>
          </w:p>
        </w:tc>
        <w:tc>
          <w:tcPr>
            <w:tcW w:w="182" w:type="dxa"/>
            <w:vAlign w:val="center"/>
          </w:tcPr>
          <w:p w14:paraId="5C9BBBAD" w14:textId="41188322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  <w:vAlign w:val="center"/>
          </w:tcPr>
          <w:p w14:paraId="5D7BC63F" w14:textId="61A80AB4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144 </w:t>
            </w:r>
          </w:p>
        </w:tc>
        <w:tc>
          <w:tcPr>
            <w:tcW w:w="181" w:type="dxa"/>
            <w:vAlign w:val="center"/>
          </w:tcPr>
          <w:p w14:paraId="70713607" w14:textId="600BDF23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42328DE6" w14:textId="18083DE1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(34)</w:t>
            </w:r>
          </w:p>
        </w:tc>
        <w:tc>
          <w:tcPr>
            <w:tcW w:w="181" w:type="dxa"/>
            <w:vAlign w:val="center"/>
          </w:tcPr>
          <w:p w14:paraId="287A8500" w14:textId="3570CD8B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7F4D1FAC" w14:textId="56C4C319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2,078 </w:t>
            </w:r>
          </w:p>
        </w:tc>
        <w:tc>
          <w:tcPr>
            <w:tcW w:w="180" w:type="dxa"/>
            <w:vAlign w:val="center"/>
          </w:tcPr>
          <w:p w14:paraId="4CC4FF0C" w14:textId="3EFEB1F5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3C79490D" w14:textId="499A32A1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(440)</w:t>
            </w:r>
          </w:p>
        </w:tc>
        <w:tc>
          <w:tcPr>
            <w:tcW w:w="180" w:type="dxa"/>
            <w:vAlign w:val="center"/>
          </w:tcPr>
          <w:p w14:paraId="13F43B76" w14:textId="027D9F6F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1B99D923" w14:textId="62F303F2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9" w:type="dxa"/>
            <w:vAlign w:val="center"/>
          </w:tcPr>
          <w:p w14:paraId="782BE130" w14:textId="475A990C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466AE799" w14:textId="1FD1C514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2,652 </w:t>
            </w:r>
          </w:p>
        </w:tc>
      </w:tr>
      <w:tr w:rsidR="00CF399D" w:rsidRPr="00A45906" w14:paraId="66B32779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547CFDC9" w14:textId="77777777" w:rsidR="00CF399D" w:rsidRPr="00A45906" w:rsidRDefault="00CF399D" w:rsidP="00CF399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vAlign w:val="center"/>
          </w:tcPr>
          <w:p w14:paraId="5A20FBA2" w14:textId="221ED944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(1,486)</w:t>
            </w:r>
          </w:p>
        </w:tc>
        <w:tc>
          <w:tcPr>
            <w:tcW w:w="186" w:type="dxa"/>
            <w:vAlign w:val="center"/>
          </w:tcPr>
          <w:p w14:paraId="3E625A1B" w14:textId="7DFDEE95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5E2798FF" w14:textId="50D4DDEF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(2,460)</w:t>
            </w:r>
          </w:p>
        </w:tc>
        <w:tc>
          <w:tcPr>
            <w:tcW w:w="182" w:type="dxa"/>
            <w:vAlign w:val="center"/>
          </w:tcPr>
          <w:p w14:paraId="30254AA6" w14:textId="646B89DD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  <w:vAlign w:val="center"/>
          </w:tcPr>
          <w:p w14:paraId="21AD9E3E" w14:textId="354C5E96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432 </w:t>
            </w:r>
          </w:p>
        </w:tc>
        <w:tc>
          <w:tcPr>
            <w:tcW w:w="181" w:type="dxa"/>
            <w:vAlign w:val="center"/>
          </w:tcPr>
          <w:p w14:paraId="1C9C857F" w14:textId="427C399A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3BBA0BDD" w14:textId="12415ADD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(663)</w:t>
            </w:r>
          </w:p>
        </w:tc>
        <w:tc>
          <w:tcPr>
            <w:tcW w:w="181" w:type="dxa"/>
            <w:vAlign w:val="center"/>
          </w:tcPr>
          <w:p w14:paraId="6B65F5FF" w14:textId="438A1940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419B3A3D" w14:textId="0417D030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(21)</w:t>
            </w:r>
          </w:p>
        </w:tc>
        <w:tc>
          <w:tcPr>
            <w:tcW w:w="180" w:type="dxa"/>
            <w:vAlign w:val="center"/>
          </w:tcPr>
          <w:p w14:paraId="7B1600B6" w14:textId="4BFDCD22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16263C0F" w14:textId="5E2E2194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(273)</w:t>
            </w:r>
          </w:p>
        </w:tc>
        <w:tc>
          <w:tcPr>
            <w:tcW w:w="180" w:type="dxa"/>
            <w:vAlign w:val="center"/>
          </w:tcPr>
          <w:p w14:paraId="53DABB54" w14:textId="285A18BA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095161FB" w14:textId="4B6529FF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(1,196)</w:t>
            </w:r>
          </w:p>
        </w:tc>
        <w:tc>
          <w:tcPr>
            <w:tcW w:w="179" w:type="dxa"/>
            <w:vAlign w:val="center"/>
          </w:tcPr>
          <w:p w14:paraId="12289335" w14:textId="79AE4BFB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39A4147F" w14:textId="082BAD1A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(5,667)</w:t>
            </w:r>
          </w:p>
        </w:tc>
      </w:tr>
      <w:tr w:rsidR="001610D0" w:rsidRPr="00A45906" w14:paraId="27B8D4E0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01FE36E9" w14:textId="77777777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108D35FB" w14:textId="6C10DE28" w:rsidR="001610D0" w:rsidRPr="00CF399D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45C8D8B" w14:textId="77777777" w:rsidR="001610D0" w:rsidRPr="00CF399D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DAED02F" w14:textId="3DF145D5" w:rsidR="001610D0" w:rsidRPr="00CF399D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67567DF" w14:textId="77777777" w:rsidR="001610D0" w:rsidRPr="00CF399D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11EDD2F" w14:textId="624CF8CA" w:rsidR="001610D0" w:rsidRPr="00CF399D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818219F" w14:textId="77777777" w:rsidR="001610D0" w:rsidRPr="00CF399D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0CED0E5" w14:textId="49768158" w:rsidR="001610D0" w:rsidRPr="00CF399D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308589" w14:textId="77777777" w:rsidR="001610D0" w:rsidRPr="00CF399D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57F8FEA" w14:textId="791C3051" w:rsidR="001610D0" w:rsidRPr="00CF399D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C103B9" w14:textId="77777777" w:rsidR="001610D0" w:rsidRPr="00CF399D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B8AE3E" w14:textId="7728F3C1" w:rsidR="001610D0" w:rsidRPr="00CF399D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0158CB" w14:textId="77777777" w:rsidR="001610D0" w:rsidRPr="00CF399D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2B8162D" w14:textId="5C1D9D50" w:rsidR="001610D0" w:rsidRPr="00CF399D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B377931" w14:textId="77777777" w:rsidR="001610D0" w:rsidRPr="00CF399D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A311328" w14:textId="256984EF" w:rsidR="001610D0" w:rsidRPr="00CF399D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F399D" w:rsidRPr="00A45906" w14:paraId="565B9DA4" w14:textId="77777777" w:rsidTr="006162A6">
        <w:trPr>
          <w:cantSplit/>
          <w:trHeight w:val="80"/>
        </w:trPr>
        <w:tc>
          <w:tcPr>
            <w:tcW w:w="3613" w:type="dxa"/>
            <w:vAlign w:val="bottom"/>
          </w:tcPr>
          <w:p w14:paraId="78CB6C10" w14:textId="77777777" w:rsidR="00CF399D" w:rsidRPr="00A45906" w:rsidRDefault="00CF399D" w:rsidP="00CF399D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  <w:vAlign w:val="center"/>
          </w:tcPr>
          <w:p w14:paraId="2EFDA816" w14:textId="06F0426D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(1,214)</w:t>
            </w:r>
          </w:p>
        </w:tc>
        <w:tc>
          <w:tcPr>
            <w:tcW w:w="186" w:type="dxa"/>
            <w:vAlign w:val="center"/>
          </w:tcPr>
          <w:p w14:paraId="54261AA6" w14:textId="11B6B6EE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54D93728" w14:textId="53EB519C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(2,669)</w:t>
            </w:r>
          </w:p>
        </w:tc>
        <w:tc>
          <w:tcPr>
            <w:tcW w:w="182" w:type="dxa"/>
            <w:vAlign w:val="center"/>
          </w:tcPr>
          <w:p w14:paraId="2C25E61B" w14:textId="0C94CD50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  <w:vAlign w:val="center"/>
          </w:tcPr>
          <w:p w14:paraId="44F954DA" w14:textId="673B49D3" w:rsidR="00CF399D" w:rsidRPr="00CF399D" w:rsidRDefault="00CF399D" w:rsidP="00CF399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604 </w:t>
            </w:r>
          </w:p>
        </w:tc>
        <w:tc>
          <w:tcPr>
            <w:tcW w:w="181" w:type="dxa"/>
            <w:vAlign w:val="center"/>
          </w:tcPr>
          <w:p w14:paraId="2C390E22" w14:textId="32BA9466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23DFE726" w14:textId="635F5932" w:rsidR="00CF399D" w:rsidRPr="00CF399D" w:rsidRDefault="00CF399D" w:rsidP="00CF399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(531)</w:t>
            </w:r>
          </w:p>
        </w:tc>
        <w:tc>
          <w:tcPr>
            <w:tcW w:w="181" w:type="dxa"/>
            <w:vAlign w:val="center"/>
          </w:tcPr>
          <w:p w14:paraId="5FB36A81" w14:textId="23F7783B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0109BE91" w14:textId="48D08880" w:rsidR="00CF399D" w:rsidRPr="00CF399D" w:rsidRDefault="00CF399D" w:rsidP="00CF399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(229)</w:t>
            </w:r>
          </w:p>
        </w:tc>
        <w:tc>
          <w:tcPr>
            <w:tcW w:w="180" w:type="dxa"/>
            <w:vAlign w:val="center"/>
          </w:tcPr>
          <w:p w14:paraId="6DE08322" w14:textId="62B375FA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5913B3F9" w14:textId="4E7A1200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(2,780)</w:t>
            </w:r>
          </w:p>
        </w:tc>
        <w:tc>
          <w:tcPr>
            <w:tcW w:w="180" w:type="dxa"/>
            <w:vAlign w:val="center"/>
          </w:tcPr>
          <w:p w14:paraId="63EC502A" w14:textId="23736247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7BCC4CFF" w14:textId="057D31C3" w:rsidR="00CF399D" w:rsidRPr="00CF399D" w:rsidRDefault="00CF399D" w:rsidP="00CF399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636 </w:t>
            </w:r>
          </w:p>
        </w:tc>
        <w:tc>
          <w:tcPr>
            <w:tcW w:w="179" w:type="dxa"/>
            <w:vAlign w:val="center"/>
          </w:tcPr>
          <w:p w14:paraId="67B2C87F" w14:textId="2EA5C83B" w:rsidR="00CF399D" w:rsidRPr="00CF399D" w:rsidRDefault="00CF399D" w:rsidP="00CF399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50C2A5B3" w14:textId="7ECE3ED8" w:rsidR="00CF399D" w:rsidRPr="00CF399D" w:rsidRDefault="00CF399D" w:rsidP="00CF399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399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(6,183)</w:t>
            </w:r>
          </w:p>
        </w:tc>
      </w:tr>
    </w:tbl>
    <w:p w14:paraId="6830E78E" w14:textId="77777777" w:rsidR="002213B7" w:rsidRPr="00A45906" w:rsidRDefault="002213B7" w:rsidP="002213B7">
      <w:pPr>
        <w:pStyle w:val="ListParagraph"/>
        <w:ind w:left="680"/>
        <w:rPr>
          <w:rFonts w:asciiTheme="majorBidi" w:hAnsiTheme="majorBidi"/>
          <w:sz w:val="10"/>
          <w:szCs w:val="10"/>
        </w:rPr>
      </w:pPr>
    </w:p>
    <w:p w14:paraId="0D19D715" w14:textId="2DB3B456" w:rsidR="00E575CC" w:rsidRPr="00A45906" w:rsidRDefault="009F1EA0" w:rsidP="002213B7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A45906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A45906">
        <w:rPr>
          <w:rFonts w:asciiTheme="majorBidi" w:hAnsiTheme="majorBidi"/>
          <w:i/>
          <w:iCs/>
          <w:sz w:val="20"/>
          <w:szCs w:val="20"/>
        </w:rPr>
        <w:t> </w:t>
      </w:r>
    </w:p>
    <w:p w14:paraId="5308BC63" w14:textId="77777777" w:rsidR="00EE3840" w:rsidRDefault="00EE3840">
      <w:r>
        <w:br w:type="page"/>
      </w: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EE3840" w:rsidRPr="00A45906" w14:paraId="5E421F5A" w14:textId="77777777" w:rsidTr="00AF47DA">
        <w:trPr>
          <w:cantSplit/>
        </w:trPr>
        <w:tc>
          <w:tcPr>
            <w:tcW w:w="3613" w:type="dxa"/>
          </w:tcPr>
          <w:p w14:paraId="6BA8DAFD" w14:textId="77777777" w:rsidR="00EE3840" w:rsidRPr="00A45906" w:rsidRDefault="00EE3840" w:rsidP="00AF47DA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47E6045C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F7EE8" w:rsidRPr="00A45906" w14:paraId="1D7BE92B" w14:textId="77777777" w:rsidTr="00AF47DA">
        <w:trPr>
          <w:cantSplit/>
        </w:trPr>
        <w:tc>
          <w:tcPr>
            <w:tcW w:w="3613" w:type="dxa"/>
          </w:tcPr>
          <w:p w14:paraId="29B9A90C" w14:textId="2F39C58A" w:rsidR="00AF7EE8" w:rsidRPr="00A45906" w:rsidRDefault="00AF7EE8" w:rsidP="00AF7EE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0458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E5634B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C0458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E5634B" w:rsidRPr="00E5634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E5634B" w:rsidRPr="00E5634B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E5634B" w:rsidRPr="00E5634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0458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54" w:type="dxa"/>
          </w:tcPr>
          <w:p w14:paraId="71DE386E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27C10E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49601D40" w14:textId="112621E9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074EEBEE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B522C96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854DEF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73B7DFB9" w14:textId="570BA2B0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700EBBBC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A0F2EC6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7317F375" w14:textId="53822B49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458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78E3B2DB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251849A" w14:textId="39ADEB9B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C0458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1C58EA54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549A485A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3A1603A" w14:textId="3DD676F8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C0458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50F563A4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218447C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0817CD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709EF67B" w14:textId="3985C34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1D62BB21" w14:textId="77777777" w:rsidR="00AF7EE8" w:rsidRPr="00A45906" w:rsidRDefault="00AF7EE8" w:rsidP="00AF7EE8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691E406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E59C69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6B2C27E8" w14:textId="44AE4701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1803E6B8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CCF1E68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CE631B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39F514" w14:textId="68BCEF3A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F7EE8" w:rsidRPr="00A45906" w14:paraId="4B298EE2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35ACD57D" w14:textId="77777777" w:rsidR="00AF7EE8" w:rsidRPr="00A45906" w:rsidRDefault="00AF7EE8" w:rsidP="00AF7EE8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4286DF19" w14:textId="3314EE18" w:rsidR="00AF7EE8" w:rsidRPr="00A45906" w:rsidRDefault="00AF7EE8" w:rsidP="00AF7EE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5634B" w:rsidRPr="00A45906" w14:paraId="58E550A9" w14:textId="77777777" w:rsidTr="00432212">
        <w:trPr>
          <w:cantSplit/>
          <w:trHeight w:val="288"/>
        </w:trPr>
        <w:tc>
          <w:tcPr>
            <w:tcW w:w="3613" w:type="dxa"/>
            <w:vAlign w:val="bottom"/>
          </w:tcPr>
          <w:p w14:paraId="145B54E9" w14:textId="02DBDFBC" w:rsidR="00E5634B" w:rsidRPr="00A45906" w:rsidRDefault="00E5634B" w:rsidP="00E5634B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  <w:vAlign w:val="center"/>
          </w:tcPr>
          <w:p w14:paraId="0ED53C33" w14:textId="06F1D572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175,753 </w:t>
            </w:r>
          </w:p>
        </w:tc>
        <w:tc>
          <w:tcPr>
            <w:tcW w:w="186" w:type="dxa"/>
            <w:vAlign w:val="center"/>
          </w:tcPr>
          <w:p w14:paraId="257323EE" w14:textId="06962A58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4D362C2A" w14:textId="296B403C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39,900 </w:t>
            </w:r>
          </w:p>
        </w:tc>
        <w:tc>
          <w:tcPr>
            <w:tcW w:w="182" w:type="dxa"/>
            <w:vAlign w:val="center"/>
          </w:tcPr>
          <w:p w14:paraId="324924C5" w14:textId="128C0E46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3B14676B" w14:textId="4C81BE85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50,658 </w:t>
            </w:r>
          </w:p>
        </w:tc>
        <w:tc>
          <w:tcPr>
            <w:tcW w:w="181" w:type="dxa"/>
            <w:vAlign w:val="center"/>
          </w:tcPr>
          <w:p w14:paraId="18D04326" w14:textId="2876E071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08ACC307" w14:textId="0444DF9B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7,680 </w:t>
            </w:r>
          </w:p>
        </w:tc>
        <w:tc>
          <w:tcPr>
            <w:tcW w:w="181" w:type="dxa"/>
            <w:vAlign w:val="center"/>
          </w:tcPr>
          <w:p w14:paraId="66C29C30" w14:textId="6142F3EE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52EEC390" w14:textId="49AC5F19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48,718 </w:t>
            </w:r>
          </w:p>
        </w:tc>
        <w:tc>
          <w:tcPr>
            <w:tcW w:w="180" w:type="dxa"/>
            <w:vAlign w:val="center"/>
          </w:tcPr>
          <w:p w14:paraId="2CD15B42" w14:textId="74C9200A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76A6B4B0" w14:textId="238D753C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1,917 </w:t>
            </w:r>
          </w:p>
        </w:tc>
        <w:tc>
          <w:tcPr>
            <w:tcW w:w="180" w:type="dxa"/>
            <w:vAlign w:val="center"/>
          </w:tcPr>
          <w:p w14:paraId="746EA93D" w14:textId="04D7423C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545F792D" w14:textId="23B8CE8C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6DB8A277" w14:textId="03D8A229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F3D9761" w14:textId="102A92E2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324,626 </w:t>
            </w:r>
          </w:p>
        </w:tc>
      </w:tr>
      <w:tr w:rsidR="00E5634B" w:rsidRPr="00A45906" w14:paraId="467355E9" w14:textId="77777777" w:rsidTr="00432212">
        <w:trPr>
          <w:cantSplit/>
          <w:trHeight w:val="288"/>
        </w:trPr>
        <w:tc>
          <w:tcPr>
            <w:tcW w:w="3613" w:type="dxa"/>
            <w:vAlign w:val="bottom"/>
          </w:tcPr>
          <w:p w14:paraId="705436DD" w14:textId="40203D53" w:rsidR="00E5634B" w:rsidRPr="00A45906" w:rsidRDefault="00E5634B" w:rsidP="00E5634B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69C9A376" w14:textId="7525C7C4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66,016 </w:t>
            </w:r>
          </w:p>
        </w:tc>
        <w:tc>
          <w:tcPr>
            <w:tcW w:w="186" w:type="dxa"/>
            <w:vAlign w:val="center"/>
          </w:tcPr>
          <w:p w14:paraId="7790C459" w14:textId="456DA563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07C98C69" w14:textId="1EE869DC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4,938 </w:t>
            </w:r>
          </w:p>
        </w:tc>
        <w:tc>
          <w:tcPr>
            <w:tcW w:w="182" w:type="dxa"/>
            <w:vAlign w:val="center"/>
          </w:tcPr>
          <w:p w14:paraId="5A1C5835" w14:textId="5531D20C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C70CEB6" w14:textId="74F3948D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2,074 </w:t>
            </w:r>
          </w:p>
        </w:tc>
        <w:tc>
          <w:tcPr>
            <w:tcW w:w="181" w:type="dxa"/>
            <w:vAlign w:val="center"/>
          </w:tcPr>
          <w:p w14:paraId="5EB6CD58" w14:textId="3F96E221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25F08FC6" w14:textId="03EBD524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1,836 </w:t>
            </w:r>
          </w:p>
        </w:tc>
        <w:tc>
          <w:tcPr>
            <w:tcW w:w="181" w:type="dxa"/>
            <w:vAlign w:val="center"/>
          </w:tcPr>
          <w:p w14:paraId="18C85A80" w14:textId="095C7FB4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5944A37C" w14:textId="3EADBE6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3940B4B9" w14:textId="2A6E3C01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0261ED89" w14:textId="4E8233CB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1,571 </w:t>
            </w:r>
          </w:p>
        </w:tc>
        <w:tc>
          <w:tcPr>
            <w:tcW w:w="180" w:type="dxa"/>
            <w:vAlign w:val="center"/>
          </w:tcPr>
          <w:p w14:paraId="01E24976" w14:textId="7409D3C6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6128D92F" w14:textId="19E2A24E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(76,435)</w:t>
            </w:r>
          </w:p>
        </w:tc>
        <w:tc>
          <w:tcPr>
            <w:tcW w:w="179" w:type="dxa"/>
            <w:vAlign w:val="center"/>
          </w:tcPr>
          <w:p w14:paraId="7720BC14" w14:textId="26793DBD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3DDC45EC" w14:textId="4D923B4C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5634B" w:rsidRPr="00A45906" w14:paraId="28FBB709" w14:textId="77777777" w:rsidTr="00432212">
        <w:trPr>
          <w:cantSplit/>
          <w:trHeight w:val="288"/>
        </w:trPr>
        <w:tc>
          <w:tcPr>
            <w:tcW w:w="3613" w:type="dxa"/>
            <w:vAlign w:val="bottom"/>
          </w:tcPr>
          <w:p w14:paraId="51B3AA0E" w14:textId="1C182A41" w:rsidR="00E5634B" w:rsidRPr="00A45906" w:rsidRDefault="00E5634B" w:rsidP="00E5634B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C045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AFD4" w14:textId="6C8D9E24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241,769 </w:t>
            </w:r>
          </w:p>
        </w:tc>
        <w:tc>
          <w:tcPr>
            <w:tcW w:w="186" w:type="dxa"/>
            <w:vAlign w:val="center"/>
          </w:tcPr>
          <w:p w14:paraId="47594290" w14:textId="0FF8ABD0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B738A" w14:textId="35757633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44,838 </w:t>
            </w:r>
          </w:p>
        </w:tc>
        <w:tc>
          <w:tcPr>
            <w:tcW w:w="182" w:type="dxa"/>
            <w:vAlign w:val="center"/>
          </w:tcPr>
          <w:p w14:paraId="3D6C5E2F" w14:textId="764448BB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5FDE1" w14:textId="0DC41954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52,732 </w:t>
            </w:r>
          </w:p>
        </w:tc>
        <w:tc>
          <w:tcPr>
            <w:tcW w:w="181" w:type="dxa"/>
            <w:vAlign w:val="center"/>
          </w:tcPr>
          <w:p w14:paraId="40C95B2F" w14:textId="370C6450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BE7A1" w14:textId="1BB6068B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9,516 </w:t>
            </w:r>
          </w:p>
        </w:tc>
        <w:tc>
          <w:tcPr>
            <w:tcW w:w="181" w:type="dxa"/>
            <w:vAlign w:val="center"/>
          </w:tcPr>
          <w:p w14:paraId="4EB1CA5A" w14:textId="3125C4F5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CC7BF" w14:textId="0C92FC84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48,718 </w:t>
            </w:r>
          </w:p>
        </w:tc>
        <w:tc>
          <w:tcPr>
            <w:tcW w:w="180" w:type="dxa"/>
            <w:vAlign w:val="center"/>
          </w:tcPr>
          <w:p w14:paraId="2077B731" w14:textId="7DEDFA03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B8D3F" w14:textId="070A8DE4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3,488 </w:t>
            </w:r>
          </w:p>
        </w:tc>
        <w:tc>
          <w:tcPr>
            <w:tcW w:w="180" w:type="dxa"/>
            <w:vAlign w:val="center"/>
          </w:tcPr>
          <w:p w14:paraId="55267770" w14:textId="3AF21C53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DD74" w14:textId="1EBD25CB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(76,435)</w:t>
            </w:r>
          </w:p>
        </w:tc>
        <w:tc>
          <w:tcPr>
            <w:tcW w:w="179" w:type="dxa"/>
            <w:vAlign w:val="center"/>
          </w:tcPr>
          <w:p w14:paraId="64FC75D8" w14:textId="595F9DB5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1BCFB" w14:textId="506052F2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324,626 </w:t>
            </w:r>
          </w:p>
        </w:tc>
      </w:tr>
      <w:tr w:rsidR="00E5634B" w:rsidRPr="00A45906" w14:paraId="52B6ECE8" w14:textId="77777777" w:rsidTr="00432212">
        <w:trPr>
          <w:cantSplit/>
          <w:trHeight w:val="288"/>
        </w:trPr>
        <w:tc>
          <w:tcPr>
            <w:tcW w:w="3613" w:type="dxa"/>
            <w:vAlign w:val="bottom"/>
          </w:tcPr>
          <w:p w14:paraId="5BA9A38B" w14:textId="46851256" w:rsidR="00E5634B" w:rsidRPr="00A45906" w:rsidRDefault="00E5634B" w:rsidP="00E5634B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15F3EC15" w14:textId="2F176AA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(225,645)</w:t>
            </w:r>
          </w:p>
        </w:tc>
        <w:tc>
          <w:tcPr>
            <w:tcW w:w="186" w:type="dxa"/>
            <w:vAlign w:val="center"/>
          </w:tcPr>
          <w:p w14:paraId="49B49A46" w14:textId="306360EF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308F558F" w14:textId="30CE2F3E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(42,242)</w:t>
            </w:r>
          </w:p>
        </w:tc>
        <w:tc>
          <w:tcPr>
            <w:tcW w:w="182" w:type="dxa"/>
            <w:vAlign w:val="center"/>
          </w:tcPr>
          <w:p w14:paraId="05D21888" w14:textId="70F723E1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6803DB1E" w14:textId="2BAE2279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(49,023)</w:t>
            </w:r>
          </w:p>
        </w:tc>
        <w:tc>
          <w:tcPr>
            <w:tcW w:w="181" w:type="dxa"/>
            <w:vAlign w:val="center"/>
          </w:tcPr>
          <w:p w14:paraId="76F9F333" w14:textId="526D4370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6DF3DB8B" w14:textId="3BD52ED5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(8,925)</w:t>
            </w:r>
          </w:p>
        </w:tc>
        <w:tc>
          <w:tcPr>
            <w:tcW w:w="181" w:type="dxa"/>
            <w:vAlign w:val="center"/>
          </w:tcPr>
          <w:p w14:paraId="3F3A529D" w14:textId="7C7286E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3B803943" w14:textId="4A602AF0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(37,232)</w:t>
            </w:r>
          </w:p>
        </w:tc>
        <w:tc>
          <w:tcPr>
            <w:tcW w:w="180" w:type="dxa"/>
            <w:vAlign w:val="center"/>
          </w:tcPr>
          <w:p w14:paraId="41218C37" w14:textId="665C0311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3F0D01C2" w14:textId="42CE8DA9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(3,064)</w:t>
            </w:r>
          </w:p>
        </w:tc>
        <w:tc>
          <w:tcPr>
            <w:tcW w:w="180" w:type="dxa"/>
            <w:vAlign w:val="center"/>
          </w:tcPr>
          <w:p w14:paraId="710938E7" w14:textId="091D578D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09D8F66C" w14:textId="373F0B6A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76,267 </w:t>
            </w:r>
          </w:p>
        </w:tc>
        <w:tc>
          <w:tcPr>
            <w:tcW w:w="179" w:type="dxa"/>
            <w:vAlign w:val="center"/>
          </w:tcPr>
          <w:p w14:paraId="6372547D" w14:textId="08A5B309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342035A6" w14:textId="2F2470E4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(289,864)</w:t>
            </w:r>
          </w:p>
        </w:tc>
      </w:tr>
      <w:tr w:rsidR="00E5634B" w:rsidRPr="00A45906" w14:paraId="057F2088" w14:textId="77777777" w:rsidTr="00432212">
        <w:trPr>
          <w:cantSplit/>
          <w:trHeight w:val="288"/>
        </w:trPr>
        <w:tc>
          <w:tcPr>
            <w:tcW w:w="3613" w:type="dxa"/>
            <w:vAlign w:val="bottom"/>
          </w:tcPr>
          <w:p w14:paraId="4EAB64AF" w14:textId="7FF69E85" w:rsidR="00E5634B" w:rsidRPr="00A45906" w:rsidRDefault="00E5634B" w:rsidP="00E5634B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  <w:vAlign w:val="center"/>
          </w:tcPr>
          <w:p w14:paraId="204276B3" w14:textId="6DE5AF66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(1,814)</w:t>
            </w:r>
          </w:p>
        </w:tc>
        <w:tc>
          <w:tcPr>
            <w:tcW w:w="186" w:type="dxa"/>
            <w:vAlign w:val="center"/>
          </w:tcPr>
          <w:p w14:paraId="30D084CC" w14:textId="1F86BFC9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4A8362CC" w14:textId="160FE81E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(1,487)</w:t>
            </w:r>
          </w:p>
        </w:tc>
        <w:tc>
          <w:tcPr>
            <w:tcW w:w="182" w:type="dxa"/>
            <w:vAlign w:val="center"/>
          </w:tcPr>
          <w:p w14:paraId="2D71FA09" w14:textId="7B4875BA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08920184" w14:textId="1CA7DD08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(2,324)</w:t>
            </w:r>
          </w:p>
        </w:tc>
        <w:tc>
          <w:tcPr>
            <w:tcW w:w="181" w:type="dxa"/>
            <w:vAlign w:val="center"/>
          </w:tcPr>
          <w:p w14:paraId="6450DB0D" w14:textId="6ED732E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0CF0611C" w14:textId="3DCF8BC1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(455)</w:t>
            </w:r>
          </w:p>
        </w:tc>
        <w:tc>
          <w:tcPr>
            <w:tcW w:w="181" w:type="dxa"/>
            <w:vAlign w:val="center"/>
          </w:tcPr>
          <w:p w14:paraId="7CCA2B69" w14:textId="5E3151EA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72F05CD8" w14:textId="660D6389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(7,379)</w:t>
            </w:r>
          </w:p>
        </w:tc>
        <w:tc>
          <w:tcPr>
            <w:tcW w:w="180" w:type="dxa"/>
            <w:vAlign w:val="center"/>
          </w:tcPr>
          <w:p w14:paraId="0A26B47F" w14:textId="2AB06772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09E72084" w14:textId="7E8F31B5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(1,059)</w:t>
            </w:r>
          </w:p>
        </w:tc>
        <w:tc>
          <w:tcPr>
            <w:tcW w:w="180" w:type="dxa"/>
            <w:vAlign w:val="center"/>
          </w:tcPr>
          <w:p w14:paraId="02D71A29" w14:textId="5672DECB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1133ED6" w14:textId="38D60CA5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194 </w:t>
            </w:r>
          </w:p>
        </w:tc>
        <w:tc>
          <w:tcPr>
            <w:tcW w:w="179" w:type="dxa"/>
            <w:vAlign w:val="center"/>
          </w:tcPr>
          <w:p w14:paraId="2A5E441B" w14:textId="06AFE1D9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7D67784D" w14:textId="290D893E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(14,324)</w:t>
            </w:r>
          </w:p>
        </w:tc>
      </w:tr>
      <w:tr w:rsidR="00E5634B" w:rsidRPr="00A45906" w14:paraId="08B79A7C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790FACF0" w14:textId="245BFD2F" w:rsidR="00E5634B" w:rsidRPr="00A45906" w:rsidRDefault="00E5634B" w:rsidP="00E5634B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C045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696A617B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12A93E9" w14:textId="777777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9791E85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694BC18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5300AE26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C25C1F1" w14:textId="777777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F8E2819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BA50FFC" w14:textId="777777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6632CA3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B426E2" w14:textId="777777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B447263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E501FA" w14:textId="777777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B89AEA1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BFD5C62" w14:textId="777777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71CE0C37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634B" w:rsidRPr="00A45906" w14:paraId="4CAFBC69" w14:textId="77777777" w:rsidTr="00432212">
        <w:trPr>
          <w:cantSplit/>
          <w:trHeight w:val="288"/>
        </w:trPr>
        <w:tc>
          <w:tcPr>
            <w:tcW w:w="3613" w:type="dxa"/>
            <w:vAlign w:val="bottom"/>
          </w:tcPr>
          <w:p w14:paraId="06AE4E4F" w14:textId="1B3F1E79" w:rsidR="00E5634B" w:rsidRPr="00A45906" w:rsidRDefault="00E5634B" w:rsidP="00E5634B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  <w:vAlign w:val="center"/>
          </w:tcPr>
          <w:p w14:paraId="67FED635" w14:textId="2B940E59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15,318 </w:t>
            </w:r>
          </w:p>
        </w:tc>
        <w:tc>
          <w:tcPr>
            <w:tcW w:w="186" w:type="dxa"/>
            <w:vAlign w:val="center"/>
          </w:tcPr>
          <w:p w14:paraId="366CA139" w14:textId="69F73490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0071C5C0" w14:textId="13F9ED1E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1,154 </w:t>
            </w:r>
          </w:p>
        </w:tc>
        <w:tc>
          <w:tcPr>
            <w:tcW w:w="182" w:type="dxa"/>
            <w:vAlign w:val="center"/>
          </w:tcPr>
          <w:p w14:paraId="27BC1983" w14:textId="760A5ACE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762B8A5C" w14:textId="76D8D0B9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1,488 </w:t>
            </w:r>
          </w:p>
        </w:tc>
        <w:tc>
          <w:tcPr>
            <w:tcW w:w="181" w:type="dxa"/>
            <w:vAlign w:val="center"/>
          </w:tcPr>
          <w:p w14:paraId="7F67D39B" w14:textId="76CC3E3E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4D2DE45C" w14:textId="11CDD36D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172 </w:t>
            </w:r>
          </w:p>
        </w:tc>
        <w:tc>
          <w:tcPr>
            <w:tcW w:w="181" w:type="dxa"/>
            <w:vAlign w:val="center"/>
          </w:tcPr>
          <w:p w14:paraId="749E6B6B" w14:textId="2034B818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7C8BEB71" w14:textId="59CC151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4,355 </w:t>
            </w:r>
          </w:p>
        </w:tc>
        <w:tc>
          <w:tcPr>
            <w:tcW w:w="180" w:type="dxa"/>
            <w:vAlign w:val="center"/>
          </w:tcPr>
          <w:p w14:paraId="1ED44CC2" w14:textId="055209AC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519167F2" w14:textId="2218E196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3,622 </w:t>
            </w:r>
          </w:p>
        </w:tc>
        <w:tc>
          <w:tcPr>
            <w:tcW w:w="180" w:type="dxa"/>
            <w:vAlign w:val="center"/>
          </w:tcPr>
          <w:p w14:paraId="524D94F7" w14:textId="2F92FAA1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0558B0B5" w14:textId="562C94BD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(894)</w:t>
            </w:r>
          </w:p>
        </w:tc>
        <w:tc>
          <w:tcPr>
            <w:tcW w:w="179" w:type="dxa"/>
            <w:vAlign w:val="center"/>
          </w:tcPr>
          <w:p w14:paraId="367FD597" w14:textId="07530CD3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6131C06B" w14:textId="14FA3C0C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25,215 </w:t>
            </w:r>
          </w:p>
        </w:tc>
      </w:tr>
      <w:tr w:rsidR="00E5634B" w:rsidRPr="00A45906" w14:paraId="3E3D08CA" w14:textId="77777777" w:rsidTr="00432212">
        <w:trPr>
          <w:cantSplit/>
          <w:trHeight w:val="288"/>
        </w:trPr>
        <w:tc>
          <w:tcPr>
            <w:tcW w:w="3613" w:type="dxa"/>
            <w:vAlign w:val="bottom"/>
          </w:tcPr>
          <w:p w14:paraId="0CDBE56F" w14:textId="0E8DF74B" w:rsidR="00E5634B" w:rsidRPr="00A45906" w:rsidRDefault="00E5634B" w:rsidP="00E5634B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  <w:vAlign w:val="center"/>
          </w:tcPr>
          <w:p w14:paraId="6AFD8C44" w14:textId="134C28AE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359 </w:t>
            </w:r>
          </w:p>
        </w:tc>
        <w:tc>
          <w:tcPr>
            <w:tcW w:w="186" w:type="dxa"/>
            <w:vAlign w:val="center"/>
          </w:tcPr>
          <w:p w14:paraId="1BFB0EB5" w14:textId="6BC16623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096FEEEE" w14:textId="211ABCEB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28 </w:t>
            </w:r>
          </w:p>
        </w:tc>
        <w:tc>
          <w:tcPr>
            <w:tcW w:w="182" w:type="dxa"/>
            <w:vAlign w:val="center"/>
          </w:tcPr>
          <w:p w14:paraId="262DC447" w14:textId="19CE3474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4CFAAE3" w14:textId="375595C1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138 </w:t>
            </w:r>
          </w:p>
        </w:tc>
        <w:tc>
          <w:tcPr>
            <w:tcW w:w="181" w:type="dxa"/>
            <w:vAlign w:val="center"/>
          </w:tcPr>
          <w:p w14:paraId="6DDBB129" w14:textId="695ECF59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202864E9" w14:textId="0541BAE6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41 </w:t>
            </w:r>
          </w:p>
        </w:tc>
        <w:tc>
          <w:tcPr>
            <w:tcW w:w="181" w:type="dxa"/>
            <w:vAlign w:val="center"/>
          </w:tcPr>
          <w:p w14:paraId="48B41197" w14:textId="45ABAEA5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3F13AA9E" w14:textId="50637526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184 </w:t>
            </w:r>
          </w:p>
        </w:tc>
        <w:tc>
          <w:tcPr>
            <w:tcW w:w="180" w:type="dxa"/>
            <w:vAlign w:val="center"/>
          </w:tcPr>
          <w:p w14:paraId="7085444A" w14:textId="129205D4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4399C35E" w14:textId="32E9A760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1,089 </w:t>
            </w:r>
          </w:p>
        </w:tc>
        <w:tc>
          <w:tcPr>
            <w:tcW w:w="180" w:type="dxa"/>
            <w:vAlign w:val="center"/>
          </w:tcPr>
          <w:p w14:paraId="7CE8C9FB" w14:textId="48C6E05F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0999A46A" w14:textId="10A70D47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(895)</w:t>
            </w:r>
          </w:p>
        </w:tc>
        <w:tc>
          <w:tcPr>
            <w:tcW w:w="179" w:type="dxa"/>
            <w:vAlign w:val="center"/>
          </w:tcPr>
          <w:p w14:paraId="66451E4B" w14:textId="73B5064D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04A80E66" w14:textId="0DE740AB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944 </w:t>
            </w:r>
          </w:p>
        </w:tc>
      </w:tr>
      <w:tr w:rsidR="00E5634B" w:rsidRPr="00A45906" w14:paraId="0D31F10E" w14:textId="77777777" w:rsidTr="00432212">
        <w:trPr>
          <w:cantSplit/>
          <w:trHeight w:val="288"/>
        </w:trPr>
        <w:tc>
          <w:tcPr>
            <w:tcW w:w="3613" w:type="dxa"/>
            <w:vAlign w:val="bottom"/>
          </w:tcPr>
          <w:p w14:paraId="46870DE4" w14:textId="2D7450AC" w:rsidR="00E5634B" w:rsidRPr="00A45906" w:rsidRDefault="00E5634B" w:rsidP="00E5634B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  <w:vAlign w:val="center"/>
          </w:tcPr>
          <w:p w14:paraId="462CBBDE" w14:textId="1088F6DA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(1,041)</w:t>
            </w:r>
          </w:p>
        </w:tc>
        <w:tc>
          <w:tcPr>
            <w:tcW w:w="186" w:type="dxa"/>
            <w:vAlign w:val="center"/>
          </w:tcPr>
          <w:p w14:paraId="3D301DE6" w14:textId="7172B6F9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79F7C9C2" w14:textId="01A23C62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(511)</w:t>
            </w:r>
          </w:p>
        </w:tc>
        <w:tc>
          <w:tcPr>
            <w:tcW w:w="182" w:type="dxa"/>
            <w:vAlign w:val="center"/>
          </w:tcPr>
          <w:p w14:paraId="32040313" w14:textId="47F33B4A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5EF6C372" w14:textId="1847BF39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(1,014)</w:t>
            </w:r>
          </w:p>
        </w:tc>
        <w:tc>
          <w:tcPr>
            <w:tcW w:w="181" w:type="dxa"/>
            <w:vAlign w:val="center"/>
          </w:tcPr>
          <w:p w14:paraId="3BB4DA8F" w14:textId="137FA442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24317A3D" w14:textId="3561C34B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(100)</w:t>
            </w:r>
          </w:p>
        </w:tc>
        <w:tc>
          <w:tcPr>
            <w:tcW w:w="181" w:type="dxa"/>
            <w:vAlign w:val="center"/>
          </w:tcPr>
          <w:p w14:paraId="192B4B48" w14:textId="028DF1D6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2CF3C9D2" w14:textId="3A3568AF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(1,772)</w:t>
            </w:r>
          </w:p>
        </w:tc>
        <w:tc>
          <w:tcPr>
            <w:tcW w:w="180" w:type="dxa"/>
            <w:vAlign w:val="center"/>
          </w:tcPr>
          <w:p w14:paraId="1F924DC4" w14:textId="2DFDD32C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4ABE0ED3" w14:textId="40F79521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(2,065)</w:t>
            </w:r>
          </w:p>
        </w:tc>
        <w:tc>
          <w:tcPr>
            <w:tcW w:w="180" w:type="dxa"/>
            <w:vAlign w:val="center"/>
          </w:tcPr>
          <w:p w14:paraId="784B9E73" w14:textId="7520DE70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080A8DE7" w14:textId="3CE39878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327 </w:t>
            </w:r>
          </w:p>
        </w:tc>
        <w:tc>
          <w:tcPr>
            <w:tcW w:w="179" w:type="dxa"/>
            <w:vAlign w:val="center"/>
          </w:tcPr>
          <w:p w14:paraId="17F28E98" w14:textId="025D148E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4F550F1F" w14:textId="00C157A5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(6,176)</w:t>
            </w:r>
          </w:p>
        </w:tc>
      </w:tr>
      <w:tr w:rsidR="00E5634B" w:rsidRPr="00A45906" w14:paraId="069417CE" w14:textId="77777777" w:rsidTr="00432212">
        <w:trPr>
          <w:cantSplit/>
          <w:trHeight w:val="288"/>
        </w:trPr>
        <w:tc>
          <w:tcPr>
            <w:tcW w:w="3613" w:type="dxa"/>
            <w:vAlign w:val="bottom"/>
          </w:tcPr>
          <w:p w14:paraId="4FF962ED" w14:textId="5D7EA351" w:rsidR="00E5634B" w:rsidRPr="00A45906" w:rsidRDefault="00E5634B" w:rsidP="00E5634B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  <w:vAlign w:val="center"/>
          </w:tcPr>
          <w:p w14:paraId="2D550AD2" w14:textId="453653AC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(5,826)</w:t>
            </w:r>
          </w:p>
        </w:tc>
        <w:tc>
          <w:tcPr>
            <w:tcW w:w="186" w:type="dxa"/>
            <w:vAlign w:val="center"/>
          </w:tcPr>
          <w:p w14:paraId="328CE345" w14:textId="5034C4D0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61F7A4C2" w14:textId="2E2208C5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(2,031)</w:t>
            </w:r>
          </w:p>
        </w:tc>
        <w:tc>
          <w:tcPr>
            <w:tcW w:w="182" w:type="dxa"/>
            <w:vAlign w:val="center"/>
          </w:tcPr>
          <w:p w14:paraId="74788662" w14:textId="6AB7447B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EC84A9F" w14:textId="715143CB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(1,509)</w:t>
            </w:r>
          </w:p>
        </w:tc>
        <w:tc>
          <w:tcPr>
            <w:tcW w:w="181" w:type="dxa"/>
            <w:vAlign w:val="center"/>
          </w:tcPr>
          <w:p w14:paraId="74E39AB0" w14:textId="55A2A8B9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5AB2457A" w14:textId="2A981ECF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(316)</w:t>
            </w:r>
          </w:p>
        </w:tc>
        <w:tc>
          <w:tcPr>
            <w:tcW w:w="181" w:type="dxa"/>
            <w:vAlign w:val="center"/>
          </w:tcPr>
          <w:p w14:paraId="042036C3" w14:textId="28E2A545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62E1775B" w14:textId="6B304215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(5,372)</w:t>
            </w:r>
          </w:p>
        </w:tc>
        <w:tc>
          <w:tcPr>
            <w:tcW w:w="180" w:type="dxa"/>
            <w:vAlign w:val="center"/>
          </w:tcPr>
          <w:p w14:paraId="7EACD7D0" w14:textId="35640ED3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47E04D22" w14:textId="4D6CE6EE" w:rsidR="00E5634B" w:rsidRPr="00A45906" w:rsidRDefault="00E5634B" w:rsidP="00E563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(156)</w:t>
            </w:r>
          </w:p>
        </w:tc>
        <w:tc>
          <w:tcPr>
            <w:tcW w:w="180" w:type="dxa"/>
            <w:vAlign w:val="center"/>
          </w:tcPr>
          <w:p w14:paraId="02FBF3E3" w14:textId="65E424BB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6C7F979" w14:textId="5786856F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187 </w:t>
            </w:r>
          </w:p>
        </w:tc>
        <w:tc>
          <w:tcPr>
            <w:tcW w:w="179" w:type="dxa"/>
            <w:vAlign w:val="center"/>
          </w:tcPr>
          <w:p w14:paraId="10BA5EAB" w14:textId="5EB9D10F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8CE8A14" w14:textId="2CD2272B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(15,023)</w:t>
            </w:r>
          </w:p>
        </w:tc>
      </w:tr>
      <w:tr w:rsidR="00E5634B" w:rsidRPr="00A45906" w14:paraId="6DF1C7CC" w14:textId="77777777" w:rsidTr="00432212">
        <w:trPr>
          <w:cantSplit/>
          <w:trHeight w:val="288"/>
        </w:trPr>
        <w:tc>
          <w:tcPr>
            <w:tcW w:w="3613" w:type="dxa"/>
            <w:vAlign w:val="bottom"/>
          </w:tcPr>
          <w:p w14:paraId="6DF85422" w14:textId="77777777" w:rsidR="00E5634B" w:rsidRPr="00C04582" w:rsidRDefault="00E5634B" w:rsidP="00E5634B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C0458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C04582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C0458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C04582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C0458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BE51033" w14:textId="6AC0839A" w:rsidR="00E5634B" w:rsidRPr="00A45906" w:rsidRDefault="00E5634B" w:rsidP="00E5634B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0458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C04582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C0458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C0458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center"/>
          </w:tcPr>
          <w:p w14:paraId="3A7C732D" w14:textId="77777777" w:rsidR="00E5634B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DAB38CA" w14:textId="535B5406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(4)</w:t>
            </w:r>
          </w:p>
        </w:tc>
        <w:tc>
          <w:tcPr>
            <w:tcW w:w="186" w:type="dxa"/>
            <w:vAlign w:val="center"/>
          </w:tcPr>
          <w:p w14:paraId="6CAE6310" w14:textId="71B33960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2278E954" w14:textId="77777777" w:rsidR="00E5634B" w:rsidRDefault="00E5634B" w:rsidP="00E5634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91B5A2A" w14:textId="139BFAE8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82" w:type="dxa"/>
            <w:vAlign w:val="center"/>
          </w:tcPr>
          <w:p w14:paraId="295EF91E" w14:textId="61F56361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7AAF26CC" w14:textId="77777777" w:rsidR="00E5634B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B87B11E" w14:textId="2C7061BD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81" w:type="dxa"/>
            <w:vAlign w:val="center"/>
          </w:tcPr>
          <w:p w14:paraId="5FA28EBC" w14:textId="6E624C6D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3CC464F2" w14:textId="77777777" w:rsidR="00E5634B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A4A9D08" w14:textId="55617C2B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1" w:type="dxa"/>
            <w:vAlign w:val="center"/>
          </w:tcPr>
          <w:p w14:paraId="1B773AD6" w14:textId="17E558D0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3A75C88E" w14:textId="77777777" w:rsidR="00E5634B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818F231" w14:textId="539BC48E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(396)</w:t>
            </w:r>
          </w:p>
        </w:tc>
        <w:tc>
          <w:tcPr>
            <w:tcW w:w="180" w:type="dxa"/>
            <w:vAlign w:val="center"/>
          </w:tcPr>
          <w:p w14:paraId="00102276" w14:textId="19D054AE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780BF58C" w14:textId="77777777" w:rsidR="00E5634B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606C87C" w14:textId="7DD7ECB3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0" w:type="dxa"/>
            <w:vAlign w:val="center"/>
          </w:tcPr>
          <w:p w14:paraId="4D45F8B1" w14:textId="5FA07E25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41F521FF" w14:textId="77777777" w:rsidR="00E5634B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06275EA" w14:textId="74261B69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2C524A95" w14:textId="74F67AEF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0E7314C7" w14:textId="77777777" w:rsidR="00E5634B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C03EEEC" w14:textId="6FF0BFCD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(402)</w:t>
            </w:r>
          </w:p>
        </w:tc>
      </w:tr>
      <w:tr w:rsidR="00E5634B" w:rsidRPr="00A45906" w14:paraId="5D737EB4" w14:textId="77777777" w:rsidTr="00432212">
        <w:trPr>
          <w:cantSplit/>
          <w:trHeight w:val="288"/>
        </w:trPr>
        <w:tc>
          <w:tcPr>
            <w:tcW w:w="3613" w:type="dxa"/>
            <w:vAlign w:val="bottom"/>
          </w:tcPr>
          <w:p w14:paraId="69623102" w14:textId="77777777" w:rsidR="00E5634B" w:rsidRPr="00C04582" w:rsidRDefault="00E5634B" w:rsidP="00E5634B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C0458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39B001F8" w14:textId="76FF1BF3" w:rsidR="00E5634B" w:rsidRPr="00A45906" w:rsidRDefault="00E5634B" w:rsidP="00E5634B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center"/>
          </w:tcPr>
          <w:p w14:paraId="173F662B" w14:textId="77777777" w:rsidR="00E5634B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0486847" w14:textId="763F495A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" w:type="dxa"/>
            <w:vAlign w:val="center"/>
          </w:tcPr>
          <w:p w14:paraId="64D535D2" w14:textId="74EDE858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60EF8B8F" w14:textId="77777777" w:rsidR="00E5634B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27EA4CF" w14:textId="60C9D399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(277)</w:t>
            </w:r>
          </w:p>
        </w:tc>
        <w:tc>
          <w:tcPr>
            <w:tcW w:w="182" w:type="dxa"/>
            <w:vAlign w:val="center"/>
          </w:tcPr>
          <w:p w14:paraId="2F858C24" w14:textId="39C78EF1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61E38037" w14:textId="77777777" w:rsidR="00E5634B" w:rsidRDefault="00E5634B" w:rsidP="00E5634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15E0CFB" w14:textId="6FBABBB5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86 </w:t>
            </w:r>
          </w:p>
        </w:tc>
        <w:tc>
          <w:tcPr>
            <w:tcW w:w="181" w:type="dxa"/>
            <w:vAlign w:val="center"/>
          </w:tcPr>
          <w:p w14:paraId="0024D31A" w14:textId="69C00703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715133B2" w14:textId="77777777" w:rsidR="00E5634B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FC33EB9" w14:textId="533922C8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(639)</w:t>
            </w:r>
          </w:p>
        </w:tc>
        <w:tc>
          <w:tcPr>
            <w:tcW w:w="181" w:type="dxa"/>
            <w:vAlign w:val="center"/>
          </w:tcPr>
          <w:p w14:paraId="204A147B" w14:textId="51F83AE1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4D19AA98" w14:textId="77777777" w:rsidR="00E5634B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500694E" w14:textId="6CB27902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(67)</w:t>
            </w:r>
          </w:p>
        </w:tc>
        <w:tc>
          <w:tcPr>
            <w:tcW w:w="180" w:type="dxa"/>
            <w:vAlign w:val="center"/>
          </w:tcPr>
          <w:p w14:paraId="0BD4BF23" w14:textId="15D9423B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72C48E2C" w14:textId="77777777" w:rsidR="00E5634B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BB56778" w14:textId="798F1FF2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299 </w:t>
            </w:r>
          </w:p>
        </w:tc>
        <w:tc>
          <w:tcPr>
            <w:tcW w:w="180" w:type="dxa"/>
            <w:vAlign w:val="center"/>
          </w:tcPr>
          <w:p w14:paraId="794F6AEA" w14:textId="02C991C3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5F4465C6" w14:textId="77777777" w:rsidR="00E5634B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6C58AD1" w14:textId="5E014CDD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9" w:type="dxa"/>
            <w:vAlign w:val="center"/>
          </w:tcPr>
          <w:p w14:paraId="136B5EDA" w14:textId="72EE9313" w:rsidR="00E5634B" w:rsidRPr="00A45906" w:rsidRDefault="00E5634B" w:rsidP="00E56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288AF87" w14:textId="77777777" w:rsidR="00E5634B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9228C77" w14:textId="60C2BD62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(595)</w:t>
            </w:r>
          </w:p>
        </w:tc>
      </w:tr>
      <w:tr w:rsidR="00E5634B" w:rsidRPr="00A45906" w14:paraId="46AAC5D9" w14:textId="77777777" w:rsidTr="00432212">
        <w:trPr>
          <w:cantSplit/>
          <w:trHeight w:val="288"/>
        </w:trPr>
        <w:tc>
          <w:tcPr>
            <w:tcW w:w="3613" w:type="dxa"/>
            <w:vAlign w:val="bottom"/>
          </w:tcPr>
          <w:p w14:paraId="32D0B88D" w14:textId="686F1DF6" w:rsidR="00E5634B" w:rsidRPr="00A45906" w:rsidRDefault="00E5634B" w:rsidP="00E5634B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  <w:vAlign w:val="center"/>
          </w:tcPr>
          <w:p w14:paraId="0C44C80D" w14:textId="512AEDF0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1,888 </w:t>
            </w:r>
          </w:p>
        </w:tc>
        <w:tc>
          <w:tcPr>
            <w:tcW w:w="186" w:type="dxa"/>
            <w:vAlign w:val="center"/>
          </w:tcPr>
          <w:p w14:paraId="45BB517F" w14:textId="76F6FD35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3E324682" w14:textId="0D1C5B88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866 </w:t>
            </w:r>
          </w:p>
        </w:tc>
        <w:tc>
          <w:tcPr>
            <w:tcW w:w="182" w:type="dxa"/>
            <w:vAlign w:val="center"/>
          </w:tcPr>
          <w:p w14:paraId="29C7CD1C" w14:textId="13F039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71146384" w14:textId="06B3B3D5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873 </w:t>
            </w:r>
          </w:p>
        </w:tc>
        <w:tc>
          <w:tcPr>
            <w:tcW w:w="181" w:type="dxa"/>
            <w:vAlign w:val="center"/>
          </w:tcPr>
          <w:p w14:paraId="363AAF92" w14:textId="3706B96A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046E4E2F" w14:textId="69208692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46 </w:t>
            </w:r>
          </w:p>
        </w:tc>
        <w:tc>
          <w:tcPr>
            <w:tcW w:w="181" w:type="dxa"/>
            <w:vAlign w:val="center"/>
          </w:tcPr>
          <w:p w14:paraId="16BA01E5" w14:textId="1FD7710C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78E77718" w14:textId="773E189D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(197)</w:t>
            </w:r>
          </w:p>
        </w:tc>
        <w:tc>
          <w:tcPr>
            <w:tcW w:w="180" w:type="dxa"/>
            <w:vAlign w:val="center"/>
          </w:tcPr>
          <w:p w14:paraId="62D0C9CE" w14:textId="24433619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7EDAC7DD" w14:textId="4648A5FA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(4,954)</w:t>
            </w:r>
          </w:p>
        </w:tc>
        <w:tc>
          <w:tcPr>
            <w:tcW w:w="180" w:type="dxa"/>
            <w:vAlign w:val="center"/>
          </w:tcPr>
          <w:p w14:paraId="2A3255EF" w14:textId="6C1450F1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681773FC" w14:textId="50694169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(48)</w:t>
            </w:r>
          </w:p>
        </w:tc>
        <w:tc>
          <w:tcPr>
            <w:tcW w:w="179" w:type="dxa"/>
            <w:vAlign w:val="center"/>
          </w:tcPr>
          <w:p w14:paraId="66C9734B" w14:textId="70FF3501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95901E6" w14:textId="0E48CBDC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(1,526)</w:t>
            </w:r>
          </w:p>
        </w:tc>
      </w:tr>
      <w:tr w:rsidR="00E5634B" w:rsidRPr="00A45906" w14:paraId="131D3CB1" w14:textId="77777777" w:rsidTr="00432212">
        <w:trPr>
          <w:cantSplit/>
          <w:trHeight w:val="288"/>
        </w:trPr>
        <w:tc>
          <w:tcPr>
            <w:tcW w:w="3613" w:type="dxa"/>
            <w:vAlign w:val="bottom"/>
          </w:tcPr>
          <w:p w14:paraId="2074E1E3" w14:textId="04802B46" w:rsidR="00E5634B" w:rsidRPr="00A45906" w:rsidRDefault="00E5634B" w:rsidP="00E5634B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045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C045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vAlign w:val="center"/>
          </w:tcPr>
          <w:p w14:paraId="3F0A82F4" w14:textId="2CED734A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10,694 </w:t>
            </w:r>
          </w:p>
        </w:tc>
        <w:tc>
          <w:tcPr>
            <w:tcW w:w="186" w:type="dxa"/>
            <w:vAlign w:val="center"/>
          </w:tcPr>
          <w:p w14:paraId="114E9B0B" w14:textId="2C6C96FB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0F9EA4A7" w14:textId="6CA89FE8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(778)</w:t>
            </w:r>
          </w:p>
        </w:tc>
        <w:tc>
          <w:tcPr>
            <w:tcW w:w="182" w:type="dxa"/>
            <w:vAlign w:val="center"/>
          </w:tcPr>
          <w:p w14:paraId="541F6239" w14:textId="1C0B719B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53081074" w14:textId="171E9108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61 </w:t>
            </w:r>
          </w:p>
        </w:tc>
        <w:tc>
          <w:tcPr>
            <w:tcW w:w="181" w:type="dxa"/>
            <w:vAlign w:val="center"/>
          </w:tcPr>
          <w:p w14:paraId="776C139F" w14:textId="0AAEAFDC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0839A0AB" w14:textId="2C58CD46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(794)</w:t>
            </w:r>
          </w:p>
        </w:tc>
        <w:tc>
          <w:tcPr>
            <w:tcW w:w="181" w:type="dxa"/>
            <w:vAlign w:val="center"/>
          </w:tcPr>
          <w:p w14:paraId="25D574CC" w14:textId="65C7B990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8EE8430" w14:textId="7B9DAF2D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(3,265)</w:t>
            </w:r>
          </w:p>
        </w:tc>
        <w:tc>
          <w:tcPr>
            <w:tcW w:w="180" w:type="dxa"/>
            <w:vAlign w:val="center"/>
          </w:tcPr>
          <w:p w14:paraId="4151E341" w14:textId="6B564782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7D8808D4" w14:textId="372A202E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(2,161)</w:t>
            </w:r>
          </w:p>
        </w:tc>
        <w:tc>
          <w:tcPr>
            <w:tcW w:w="180" w:type="dxa"/>
            <w:vAlign w:val="center"/>
          </w:tcPr>
          <w:p w14:paraId="66C7B383" w14:textId="662149F1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63E843B" w14:textId="7F6522A5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(1,320)</w:t>
            </w:r>
          </w:p>
        </w:tc>
        <w:tc>
          <w:tcPr>
            <w:tcW w:w="179" w:type="dxa"/>
            <w:vAlign w:val="center"/>
          </w:tcPr>
          <w:p w14:paraId="77638487" w14:textId="65EF149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3FE0189E" w14:textId="36AF0A24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2,437 </w:t>
            </w:r>
          </w:p>
        </w:tc>
      </w:tr>
      <w:tr w:rsidR="00E5634B" w:rsidRPr="00A45906" w14:paraId="4E9981A2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63AE1D3A" w14:textId="18F606DE" w:rsidR="00E5634B" w:rsidRPr="00A45906" w:rsidRDefault="00E5634B" w:rsidP="00E5634B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045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29A42C7D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A4B78E6" w14:textId="777777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C69DFF4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4C169A8" w14:textId="777777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6AFF3FF3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D453906" w14:textId="777777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3A97CD0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826050A" w14:textId="777777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59C236E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0801CA" w14:textId="777777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8395927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1E24E8" w14:textId="777777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3E7A95CC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FD191D1" w14:textId="77777777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25D3EF8C" w14:textId="77777777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5634B" w:rsidRPr="00A45906" w14:paraId="06945B36" w14:textId="77777777" w:rsidTr="00432212">
        <w:trPr>
          <w:cantSplit/>
          <w:trHeight w:val="80"/>
        </w:trPr>
        <w:tc>
          <w:tcPr>
            <w:tcW w:w="3613" w:type="dxa"/>
            <w:vAlign w:val="bottom"/>
          </w:tcPr>
          <w:p w14:paraId="720F1165" w14:textId="02501542" w:rsidR="00E5634B" w:rsidRPr="00A45906" w:rsidRDefault="00E5634B" w:rsidP="00E5634B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  <w:vAlign w:val="center"/>
          </w:tcPr>
          <w:p w14:paraId="471B3EF6" w14:textId="43D00052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10,080 </w:t>
            </w:r>
          </w:p>
        </w:tc>
        <w:tc>
          <w:tcPr>
            <w:tcW w:w="186" w:type="dxa"/>
            <w:vAlign w:val="center"/>
          </w:tcPr>
          <w:p w14:paraId="7B4B332A" w14:textId="1DA93038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0EF6BD42" w14:textId="1743E0EB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(1,257)</w:t>
            </w:r>
          </w:p>
        </w:tc>
        <w:tc>
          <w:tcPr>
            <w:tcW w:w="182" w:type="dxa"/>
            <w:vAlign w:val="center"/>
          </w:tcPr>
          <w:p w14:paraId="2AC74F24" w14:textId="221857E3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3B33DA77" w14:textId="12EC7F3B" w:rsidR="00E5634B" w:rsidRPr="00A45906" w:rsidRDefault="00E5634B" w:rsidP="00E5634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(226)</w:t>
            </w:r>
          </w:p>
        </w:tc>
        <w:tc>
          <w:tcPr>
            <w:tcW w:w="181" w:type="dxa"/>
            <w:vAlign w:val="center"/>
          </w:tcPr>
          <w:p w14:paraId="4F50DE85" w14:textId="15D9BD1F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6C75859B" w14:textId="72D0159E" w:rsidR="00E5634B" w:rsidRPr="00A45906" w:rsidRDefault="00E5634B" w:rsidP="00E5634B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(690)</w:t>
            </w:r>
          </w:p>
        </w:tc>
        <w:tc>
          <w:tcPr>
            <w:tcW w:w="181" w:type="dxa"/>
            <w:vAlign w:val="center"/>
          </w:tcPr>
          <w:p w14:paraId="73937DB9" w14:textId="33DA4250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7C4B0A21" w14:textId="3A10FF97" w:rsidR="00E5634B" w:rsidRPr="00A45906" w:rsidRDefault="00E5634B" w:rsidP="00E5634B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(3,050)</w:t>
            </w:r>
          </w:p>
        </w:tc>
        <w:tc>
          <w:tcPr>
            <w:tcW w:w="180" w:type="dxa"/>
            <w:vAlign w:val="center"/>
          </w:tcPr>
          <w:p w14:paraId="65D091CA" w14:textId="392A1D3F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0D75F1B0" w14:textId="5BF9CC49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(1,248)</w:t>
            </w:r>
          </w:p>
        </w:tc>
        <w:tc>
          <w:tcPr>
            <w:tcW w:w="180" w:type="dxa"/>
            <w:vAlign w:val="center"/>
          </w:tcPr>
          <w:p w14:paraId="00C5B7B8" w14:textId="191EFEDD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3C25CBF6" w14:textId="65BE995A" w:rsidR="00E5634B" w:rsidRPr="00A45906" w:rsidRDefault="00E5634B" w:rsidP="00E5634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(2,369)</w:t>
            </w:r>
          </w:p>
        </w:tc>
        <w:tc>
          <w:tcPr>
            <w:tcW w:w="179" w:type="dxa"/>
            <w:vAlign w:val="center"/>
          </w:tcPr>
          <w:p w14:paraId="110E661A" w14:textId="5C0E0DB3" w:rsidR="00E5634B" w:rsidRPr="00A45906" w:rsidRDefault="00E5634B" w:rsidP="00E5634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706FA831" w14:textId="394A3E95" w:rsidR="00E5634B" w:rsidRPr="00A45906" w:rsidRDefault="00E5634B" w:rsidP="00E5634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1,240 </w:t>
            </w:r>
          </w:p>
        </w:tc>
      </w:tr>
    </w:tbl>
    <w:p w14:paraId="7C9BF44F" w14:textId="2930BA6D" w:rsidR="00EE3840" w:rsidRDefault="00EE3840"/>
    <w:p w14:paraId="440DFD1A" w14:textId="77777777" w:rsidR="009F1EA0" w:rsidRPr="00A45906" w:rsidRDefault="009F1EA0" w:rsidP="009F1EA0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A45906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A45906">
        <w:rPr>
          <w:rFonts w:asciiTheme="majorBidi" w:hAnsiTheme="majorBidi"/>
          <w:i/>
          <w:iCs/>
          <w:sz w:val="20"/>
          <w:szCs w:val="20"/>
        </w:rPr>
        <w:t> </w:t>
      </w:r>
    </w:p>
    <w:p w14:paraId="3CCA4116" w14:textId="77777777" w:rsidR="002213B7" w:rsidRPr="00A45906" w:rsidRDefault="002213B7" w:rsidP="00755A56">
      <w:pPr>
        <w:rPr>
          <w:rFonts w:asciiTheme="majorBidi" w:hAnsiTheme="majorBidi" w:cstheme="majorBidi"/>
          <w:vanish/>
        </w:rPr>
      </w:pPr>
    </w:p>
    <w:p w14:paraId="33E0F905" w14:textId="77777777" w:rsidR="00B20300" w:rsidRPr="00A45906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A45906" w:rsidSect="000E1333"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A4E27DF" w14:textId="37E27F34" w:rsidR="003968AF" w:rsidRPr="00A45906" w:rsidRDefault="003968AF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B05793" w:rsidRPr="00A4590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  <w:r w:rsidR="00B05793" w:rsidRPr="00A45906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B05793"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B05793" w:rsidRPr="00A45906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A4590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6C11ED3E" w14:textId="1F0C2AA1" w:rsidR="0077515E" w:rsidRPr="00A45906" w:rsidRDefault="0077515E" w:rsidP="000736CD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1D2F07" w:rsidRPr="00A45906" w14:paraId="6CC90BEE" w14:textId="77777777" w:rsidTr="007E0220">
        <w:trPr>
          <w:tblHeader/>
        </w:trPr>
        <w:tc>
          <w:tcPr>
            <w:tcW w:w="2233" w:type="pct"/>
          </w:tcPr>
          <w:p w14:paraId="258AF60A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5F0DA0EB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8E3358F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2F8A6ECA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F07" w:rsidRPr="00A45906" w14:paraId="68D7988E" w14:textId="77777777" w:rsidTr="007E0220">
        <w:trPr>
          <w:tblHeader/>
        </w:trPr>
        <w:tc>
          <w:tcPr>
            <w:tcW w:w="2233" w:type="pct"/>
          </w:tcPr>
          <w:p w14:paraId="77DB8D6A" w14:textId="484DA9C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63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5634B" w:rsidRPr="00E563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5634B" w:rsidRPr="00E563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3CCD0156" w14:textId="73EB7178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AF7EE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FB91464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A4FF322" w14:textId="2FF7F9E6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AF7EE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082F18AD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D2569A" w14:textId="0178A94B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AF7EE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4D511CCC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CAA98F" w14:textId="55D6B68A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AF7EE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D2F07" w:rsidRPr="00A45906" w14:paraId="1BDD0ADC" w14:textId="77777777" w:rsidTr="007E0220">
        <w:trPr>
          <w:tblHeader/>
        </w:trPr>
        <w:tc>
          <w:tcPr>
            <w:tcW w:w="2233" w:type="pct"/>
          </w:tcPr>
          <w:p w14:paraId="178704B9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31CCE0E9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6D08" w:rsidRPr="00A45906" w14:paraId="76B7D37C" w14:textId="77777777" w:rsidTr="003C4623">
        <w:trPr>
          <w:trHeight w:val="432"/>
        </w:trPr>
        <w:tc>
          <w:tcPr>
            <w:tcW w:w="2233" w:type="pct"/>
          </w:tcPr>
          <w:p w14:paraId="0003C9E8" w14:textId="1CE50E40" w:rsidR="003C4623" w:rsidRPr="003C4623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41506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ที่เป็นของ</w:t>
            </w:r>
          </w:p>
          <w:p w14:paraId="23000D99" w14:textId="027CB1CA" w:rsidR="00606D08" w:rsidRPr="00A45906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581" w:type="pct"/>
            <w:vAlign w:val="bottom"/>
          </w:tcPr>
          <w:p w14:paraId="54166AC4" w14:textId="4B141565" w:rsidR="00606D08" w:rsidRPr="00A45906" w:rsidRDefault="0039128F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(3,616.14)</w:t>
            </w:r>
          </w:p>
        </w:tc>
        <w:tc>
          <w:tcPr>
            <w:tcW w:w="146" w:type="pct"/>
            <w:vAlign w:val="bottom"/>
          </w:tcPr>
          <w:p w14:paraId="7B0AC647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7659344" w14:textId="260EC249" w:rsidR="00606D08" w:rsidRPr="00A45906" w:rsidRDefault="008B05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56A">
              <w:rPr>
                <w:rFonts w:ascii="Angsana New" w:hAnsi="Angsana New"/>
                <w:sz w:val="30"/>
                <w:szCs w:val="30"/>
              </w:rPr>
              <w:t>1,845.82</w:t>
            </w:r>
          </w:p>
        </w:tc>
        <w:tc>
          <w:tcPr>
            <w:tcW w:w="137" w:type="pct"/>
            <w:vAlign w:val="bottom"/>
          </w:tcPr>
          <w:p w14:paraId="3ECF931C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C4B793B" w14:textId="110415E8" w:rsidR="00606D08" w:rsidRPr="00A45906" w:rsidRDefault="0039128F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(550.30)</w:t>
            </w:r>
          </w:p>
        </w:tc>
        <w:tc>
          <w:tcPr>
            <w:tcW w:w="142" w:type="pct"/>
            <w:vAlign w:val="bottom"/>
          </w:tcPr>
          <w:p w14:paraId="3676A107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00C6629" w14:textId="4ABFD05A" w:rsidR="00606D08" w:rsidRPr="00A45906" w:rsidRDefault="008B05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56A">
              <w:rPr>
                <w:rFonts w:ascii="Angsana New" w:hAnsi="Angsana New"/>
                <w:sz w:val="30"/>
                <w:szCs w:val="30"/>
              </w:rPr>
              <w:t>211.11</w:t>
            </w:r>
          </w:p>
        </w:tc>
      </w:tr>
      <w:tr w:rsidR="003C4623" w:rsidRPr="00A45906" w14:paraId="760A16F5" w14:textId="77777777" w:rsidTr="003C4623">
        <w:trPr>
          <w:trHeight w:val="432"/>
        </w:trPr>
        <w:tc>
          <w:tcPr>
            <w:tcW w:w="2233" w:type="pct"/>
          </w:tcPr>
          <w:p w14:paraId="0B59EDBD" w14:textId="6399FABC" w:rsidR="003C4623" w:rsidRPr="003C4623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ดอกเบี้ยจ่ายสำหรับ</w:t>
            </w:r>
            <w:r w:rsidR="0041506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ของหุ้นกู้ด้อยสิทธิ</w:t>
            </w:r>
          </w:p>
          <w:p w14:paraId="1C682554" w14:textId="76537977" w:rsidR="003C4623" w:rsidRPr="00A45906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ที่มีลักษณะคล้ายทุนฯ</w:t>
            </w: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626CCC13" w14:textId="0456AE76" w:rsidR="003C4623" w:rsidRPr="00A45906" w:rsidRDefault="0039128F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67269">
              <w:rPr>
                <w:rFonts w:ascii="Angsana New" w:hAnsi="Angsana New"/>
                <w:sz w:val="30"/>
                <w:szCs w:val="30"/>
              </w:rPr>
              <w:t>222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66726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46" w:type="pct"/>
            <w:vAlign w:val="bottom"/>
          </w:tcPr>
          <w:p w14:paraId="02DDD677" w14:textId="77777777" w:rsidR="003C4623" w:rsidRPr="00A45906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13793361" w14:textId="22A8C12F" w:rsidR="003C4623" w:rsidRPr="00A45906" w:rsidRDefault="00B1410F" w:rsidP="00380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after="0" w:line="240" w:lineRule="auto"/>
              <w:ind w:left="-115" w:right="-9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2BB4C0CC" w14:textId="77777777" w:rsidR="003C4623" w:rsidRPr="00A45906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50551133" w14:textId="6765B236" w:rsidR="003C4623" w:rsidRPr="00A45906" w:rsidRDefault="0039128F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67269">
              <w:rPr>
                <w:rFonts w:ascii="Angsana New" w:hAnsi="Angsana New"/>
                <w:sz w:val="30"/>
                <w:szCs w:val="30"/>
              </w:rPr>
              <w:t>222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66726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42" w:type="pct"/>
            <w:vAlign w:val="bottom"/>
          </w:tcPr>
          <w:p w14:paraId="6A81A91E" w14:textId="77777777" w:rsidR="003C4623" w:rsidRPr="00A45906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0B41CAB4" w14:textId="6F462626" w:rsidR="003C4623" w:rsidRPr="00A45906" w:rsidRDefault="003C4623" w:rsidP="00380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5"/>
              </w:tabs>
              <w:spacing w:after="0" w:line="240" w:lineRule="auto"/>
              <w:ind w:left="-115" w:right="-9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4623" w:rsidRPr="00A45906" w14:paraId="50F61D1C" w14:textId="77777777" w:rsidTr="003C4623">
        <w:trPr>
          <w:trHeight w:val="432"/>
        </w:trPr>
        <w:tc>
          <w:tcPr>
            <w:tcW w:w="2233" w:type="pct"/>
          </w:tcPr>
          <w:p w14:paraId="6524277C" w14:textId="20E5637E" w:rsidR="003C4623" w:rsidRPr="00A45906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</w:t>
            </w:r>
            <w:r w:rsidR="00415067" w:rsidRPr="0041506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ที่เป็นของ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ผู้ถือหุ้นสามัญของบริษัท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BA773" w14:textId="691E30DD" w:rsidR="003C4623" w:rsidRPr="00A14B4F" w:rsidRDefault="0039128F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</w:t>
            </w:r>
            <w:r w:rsidR="00667269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66726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5)</w:t>
            </w:r>
          </w:p>
        </w:tc>
        <w:tc>
          <w:tcPr>
            <w:tcW w:w="146" w:type="pct"/>
            <w:vAlign w:val="bottom"/>
          </w:tcPr>
          <w:p w14:paraId="5523B3BA" w14:textId="77777777" w:rsidR="003C4623" w:rsidRPr="00A14B4F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2D550" w14:textId="49A097B2" w:rsidR="003C4623" w:rsidRPr="00A14B4F" w:rsidRDefault="008B05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56A">
              <w:rPr>
                <w:rFonts w:ascii="Angsana New" w:hAnsi="Angsana New"/>
                <w:b/>
                <w:bCs/>
                <w:sz w:val="30"/>
                <w:szCs w:val="30"/>
              </w:rPr>
              <w:t>1,845.82</w:t>
            </w:r>
          </w:p>
        </w:tc>
        <w:tc>
          <w:tcPr>
            <w:tcW w:w="137" w:type="pct"/>
            <w:vAlign w:val="bottom"/>
          </w:tcPr>
          <w:p w14:paraId="48AE49BC" w14:textId="77777777" w:rsidR="003C4623" w:rsidRPr="003C4623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F8BCF" w14:textId="1D7F0663" w:rsidR="003C4623" w:rsidRPr="003C4623" w:rsidRDefault="0039128F" w:rsidP="00A33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</w:t>
            </w:r>
            <w:r w:rsidR="00667269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66726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1)</w:t>
            </w:r>
          </w:p>
        </w:tc>
        <w:tc>
          <w:tcPr>
            <w:tcW w:w="142" w:type="pct"/>
            <w:vAlign w:val="bottom"/>
          </w:tcPr>
          <w:p w14:paraId="43B36E39" w14:textId="77777777" w:rsidR="003C4623" w:rsidRPr="003C4623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85B5F" w14:textId="7C006F1D" w:rsidR="003C4623" w:rsidRPr="003C4623" w:rsidRDefault="008B05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56A">
              <w:rPr>
                <w:rFonts w:ascii="Angsana New" w:hAnsi="Angsana New"/>
                <w:b/>
                <w:bCs/>
                <w:sz w:val="30"/>
                <w:szCs w:val="30"/>
              </w:rPr>
              <w:t>211.11</w:t>
            </w:r>
          </w:p>
        </w:tc>
      </w:tr>
      <w:tr w:rsidR="00606D08" w:rsidRPr="00A45906" w14:paraId="0F5BC14B" w14:textId="77777777" w:rsidTr="003C4623">
        <w:trPr>
          <w:trHeight w:val="432"/>
        </w:trPr>
        <w:tc>
          <w:tcPr>
            <w:tcW w:w="2233" w:type="pct"/>
          </w:tcPr>
          <w:p w14:paraId="5B56FBDE" w14:textId="1AFA4F19" w:rsidR="003C4623" w:rsidRPr="00B07790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  <w:p w14:paraId="03C4C4F7" w14:textId="037FA71B" w:rsidR="00606D08" w:rsidRPr="00A45906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/>
                <w:sz w:val="30"/>
                <w:szCs w:val="30"/>
              </w:rPr>
              <w:t>3</w:t>
            </w:r>
            <w:r w:rsidR="008B056A">
              <w:rPr>
                <w:rFonts w:asciiTheme="majorBidi" w:hAnsiTheme="majorBidi"/>
                <w:sz w:val="30"/>
                <w:szCs w:val="30"/>
              </w:rPr>
              <w:t>0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8B056A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81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2EC4E7C3" w14:textId="50AE2414" w:rsidR="00606D08" w:rsidRPr="00A45906" w:rsidRDefault="0039128F" w:rsidP="006F6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  <w:vAlign w:val="bottom"/>
          </w:tcPr>
          <w:p w14:paraId="52FBE7E0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24FB5385" w14:textId="639202DC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vAlign w:val="bottom"/>
          </w:tcPr>
          <w:p w14:paraId="58BFD24F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51F3F4FE" w14:textId="43AAE47D" w:rsidR="00606D08" w:rsidRPr="00A45906" w:rsidRDefault="0039128F" w:rsidP="006F6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vAlign w:val="bottom"/>
          </w:tcPr>
          <w:p w14:paraId="170A9B61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CF78952" w14:textId="4C786907" w:rsidR="00606D08" w:rsidRPr="00A45906" w:rsidRDefault="00606D08" w:rsidP="006F6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606D08" w:rsidRPr="00A45906" w14:paraId="42716F1C" w14:textId="77777777" w:rsidTr="003C4623">
        <w:trPr>
          <w:trHeight w:val="432"/>
        </w:trPr>
        <w:tc>
          <w:tcPr>
            <w:tcW w:w="2233" w:type="pct"/>
          </w:tcPr>
          <w:p w14:paraId="56DC1DAA" w14:textId="490BD0D6" w:rsidR="00606D08" w:rsidRPr="00A45906" w:rsidRDefault="00606D08" w:rsidP="0060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6AF446" w14:textId="2AF3EF66" w:rsidR="00606D08" w:rsidRPr="00A45906" w:rsidRDefault="0039128F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(0.8</w:t>
            </w:r>
            <w:r w:rsidR="0066726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032A0264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AA6B73" w14:textId="500CECD3" w:rsidR="00606D08" w:rsidRPr="00A45906" w:rsidRDefault="008B05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56A">
              <w:rPr>
                <w:rFonts w:ascii="Angsana New" w:hAnsi="Angsana New"/>
                <w:b/>
                <w:bCs/>
                <w:sz w:val="30"/>
                <w:szCs w:val="30"/>
              </w:rPr>
              <w:t>0.41</w:t>
            </w:r>
          </w:p>
        </w:tc>
        <w:tc>
          <w:tcPr>
            <w:tcW w:w="137" w:type="pct"/>
            <w:vAlign w:val="bottom"/>
          </w:tcPr>
          <w:p w14:paraId="0DE912AB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7DE64A" w14:textId="6E00DCE7" w:rsidR="00606D08" w:rsidRPr="006D50CB" w:rsidRDefault="0039128F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(0.1</w:t>
            </w:r>
            <w:r w:rsidR="0066726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15F87941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507A51" w14:textId="44640F60" w:rsidR="00606D08" w:rsidRPr="00A45906" w:rsidRDefault="008B05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56A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</w:tr>
    </w:tbl>
    <w:p w14:paraId="1CE96096" w14:textId="04388F44" w:rsidR="003F7720" w:rsidRDefault="003F7720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8B056A" w:rsidRPr="00A45906" w14:paraId="18B9C5B4" w14:textId="77777777" w:rsidTr="001A633F">
        <w:trPr>
          <w:tblHeader/>
        </w:trPr>
        <w:tc>
          <w:tcPr>
            <w:tcW w:w="2233" w:type="pct"/>
          </w:tcPr>
          <w:p w14:paraId="0D325174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5E6B9340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5FFCDC5C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029E94A9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56A" w:rsidRPr="00A45906" w14:paraId="70B3CDF7" w14:textId="77777777" w:rsidTr="001A633F">
        <w:trPr>
          <w:tblHeader/>
        </w:trPr>
        <w:tc>
          <w:tcPr>
            <w:tcW w:w="2233" w:type="pct"/>
          </w:tcPr>
          <w:p w14:paraId="29E2479C" w14:textId="75D3890B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563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563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68E20582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1FA4443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91997BB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25DEAF29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AF283A5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74B14347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F6F0230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B056A" w:rsidRPr="00A45906" w14:paraId="67EEA53F" w14:textId="77777777" w:rsidTr="001A633F">
        <w:trPr>
          <w:tblHeader/>
        </w:trPr>
        <w:tc>
          <w:tcPr>
            <w:tcW w:w="2233" w:type="pct"/>
          </w:tcPr>
          <w:p w14:paraId="3CF17777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1680D817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B056A" w:rsidRPr="00A45906" w14:paraId="1FA6A1CF" w14:textId="77777777" w:rsidTr="001A633F">
        <w:trPr>
          <w:trHeight w:val="432"/>
        </w:trPr>
        <w:tc>
          <w:tcPr>
            <w:tcW w:w="2233" w:type="pct"/>
          </w:tcPr>
          <w:p w14:paraId="4946593F" w14:textId="77777777" w:rsidR="008B056A" w:rsidRPr="003C4623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ที่เป็นของ</w:t>
            </w:r>
          </w:p>
          <w:p w14:paraId="2ADAAD4A" w14:textId="77777777" w:rsidR="008B056A" w:rsidRPr="00A45906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581" w:type="pct"/>
            <w:vAlign w:val="bottom"/>
          </w:tcPr>
          <w:p w14:paraId="2236BCD6" w14:textId="4A4A586F" w:rsidR="008B056A" w:rsidRPr="00A45906" w:rsidRDefault="0039128F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(6,183.33)</w:t>
            </w:r>
          </w:p>
        </w:tc>
        <w:tc>
          <w:tcPr>
            <w:tcW w:w="146" w:type="pct"/>
            <w:vAlign w:val="bottom"/>
          </w:tcPr>
          <w:p w14:paraId="28F72620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C7E5EEF" w14:textId="08DD9774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56A">
              <w:rPr>
                <w:rFonts w:ascii="Angsana New" w:hAnsi="Angsana New"/>
                <w:sz w:val="30"/>
                <w:szCs w:val="30"/>
              </w:rPr>
              <w:t>1,239.72</w:t>
            </w:r>
          </w:p>
        </w:tc>
        <w:tc>
          <w:tcPr>
            <w:tcW w:w="137" w:type="pct"/>
            <w:vAlign w:val="bottom"/>
          </w:tcPr>
          <w:p w14:paraId="070CD157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1C7BA45" w14:textId="55E3E6A9" w:rsidR="008B056A" w:rsidRPr="00A45906" w:rsidRDefault="0039128F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(418.53)</w:t>
            </w:r>
          </w:p>
        </w:tc>
        <w:tc>
          <w:tcPr>
            <w:tcW w:w="142" w:type="pct"/>
            <w:vAlign w:val="bottom"/>
          </w:tcPr>
          <w:p w14:paraId="36419D5E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E3EF0C0" w14:textId="38463081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56A">
              <w:rPr>
                <w:rFonts w:ascii="Angsana New" w:hAnsi="Angsana New"/>
                <w:sz w:val="30"/>
                <w:szCs w:val="30"/>
              </w:rPr>
              <w:t>5,755.43</w:t>
            </w:r>
          </w:p>
        </w:tc>
      </w:tr>
      <w:tr w:rsidR="008B056A" w:rsidRPr="00A45906" w14:paraId="4D4A162C" w14:textId="77777777" w:rsidTr="001A633F">
        <w:trPr>
          <w:trHeight w:val="432"/>
        </w:trPr>
        <w:tc>
          <w:tcPr>
            <w:tcW w:w="2233" w:type="pct"/>
          </w:tcPr>
          <w:p w14:paraId="569A548B" w14:textId="77777777" w:rsidR="008B056A" w:rsidRPr="003C4623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ของหุ้นกู้ด้อยสิทธิ</w:t>
            </w:r>
          </w:p>
          <w:p w14:paraId="79AA4A3C" w14:textId="429B0F80" w:rsidR="008B056A" w:rsidRPr="00A45906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ที่มีลักษณะคล้ายทุนฯ</w:t>
            </w: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14EED5A9" w14:textId="3BFBAF3E" w:rsidR="008B056A" w:rsidRPr="00A45906" w:rsidRDefault="0039128F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67269">
              <w:rPr>
                <w:rFonts w:ascii="Angsana New" w:hAnsi="Angsana New"/>
                <w:sz w:val="30"/>
                <w:szCs w:val="30"/>
              </w:rPr>
              <w:t>442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667269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29878398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4ED037D5" w14:textId="77777777" w:rsidR="008B056A" w:rsidRPr="00A45906" w:rsidRDefault="008B056A" w:rsidP="005C4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after="0" w:line="240" w:lineRule="auto"/>
              <w:ind w:left="-115" w:right="-9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24FAC983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441165FB" w14:textId="079439FB" w:rsidR="008B056A" w:rsidRPr="00A45906" w:rsidRDefault="0039128F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67269">
              <w:rPr>
                <w:rFonts w:ascii="Angsana New" w:hAnsi="Angsana New"/>
                <w:sz w:val="30"/>
                <w:szCs w:val="30"/>
              </w:rPr>
              <w:t>442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667269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6A821B48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C5D95D7" w14:textId="77777777" w:rsidR="008B056A" w:rsidRPr="00A45906" w:rsidRDefault="008B056A" w:rsidP="005C4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after="0" w:line="240" w:lineRule="auto"/>
              <w:ind w:left="-115" w:right="-9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056A" w:rsidRPr="00A45906" w14:paraId="77CC2E47" w14:textId="77777777" w:rsidTr="001A633F">
        <w:trPr>
          <w:trHeight w:val="432"/>
        </w:trPr>
        <w:tc>
          <w:tcPr>
            <w:tcW w:w="2233" w:type="pct"/>
          </w:tcPr>
          <w:p w14:paraId="2E417140" w14:textId="77777777" w:rsidR="008B056A" w:rsidRPr="00A45906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</w:t>
            </w:r>
            <w:r w:rsidRPr="0041506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ที่เป็นของ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ผู้ถือหุ้นสามัญของบริษัท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260DF" w14:textId="44141623" w:rsidR="008B056A" w:rsidRPr="00A14B4F" w:rsidRDefault="0039128F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</w:t>
            </w:r>
            <w:r w:rsidR="00667269"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667269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336AFC77" w14:textId="77777777" w:rsidR="008B056A" w:rsidRPr="00A14B4F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43693" w14:textId="30523C00" w:rsidR="008B056A" w:rsidRPr="00A14B4F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56A">
              <w:rPr>
                <w:rFonts w:ascii="Angsana New" w:hAnsi="Angsana New"/>
                <w:b/>
                <w:bCs/>
                <w:sz w:val="30"/>
                <w:szCs w:val="30"/>
              </w:rPr>
              <w:t>1,239.72</w:t>
            </w:r>
          </w:p>
        </w:tc>
        <w:tc>
          <w:tcPr>
            <w:tcW w:w="137" w:type="pct"/>
            <w:vAlign w:val="bottom"/>
          </w:tcPr>
          <w:p w14:paraId="618E7AF8" w14:textId="77777777" w:rsidR="008B056A" w:rsidRPr="003C4623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06691" w14:textId="1D003E2E" w:rsidR="008B056A" w:rsidRPr="003C4623" w:rsidRDefault="0039128F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67269">
              <w:rPr>
                <w:rFonts w:ascii="Angsana New" w:hAnsi="Angsana New"/>
                <w:b/>
                <w:bCs/>
                <w:sz w:val="30"/>
                <w:szCs w:val="30"/>
              </w:rPr>
              <w:t>861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667269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3A3BA6C9" w14:textId="77777777" w:rsidR="008B056A" w:rsidRPr="003C4623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A4C41" w14:textId="4BCD5E42" w:rsidR="008B056A" w:rsidRPr="003C4623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56A">
              <w:rPr>
                <w:rFonts w:ascii="Angsana New" w:hAnsi="Angsana New"/>
                <w:b/>
                <w:bCs/>
                <w:sz w:val="30"/>
                <w:szCs w:val="30"/>
              </w:rPr>
              <w:t>5,755.43</w:t>
            </w:r>
          </w:p>
        </w:tc>
      </w:tr>
      <w:tr w:rsidR="008B056A" w:rsidRPr="00A45906" w14:paraId="1FB116B7" w14:textId="77777777" w:rsidTr="001A633F">
        <w:trPr>
          <w:trHeight w:val="432"/>
        </w:trPr>
        <w:tc>
          <w:tcPr>
            <w:tcW w:w="2233" w:type="pct"/>
          </w:tcPr>
          <w:p w14:paraId="6F1863BC" w14:textId="77777777" w:rsidR="008B056A" w:rsidRPr="00B07790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  <w:p w14:paraId="15B70C93" w14:textId="04A751B4" w:rsidR="008B056A" w:rsidRPr="00A45906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0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2A6A1ED2" w14:textId="1F61DDF0" w:rsidR="008B056A" w:rsidRPr="00A45906" w:rsidRDefault="0039128F" w:rsidP="00A33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  <w:vAlign w:val="bottom"/>
          </w:tcPr>
          <w:p w14:paraId="442D39B4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160B78F2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vAlign w:val="bottom"/>
          </w:tcPr>
          <w:p w14:paraId="512BAB7D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135EB081" w14:textId="088C043A" w:rsidR="008B056A" w:rsidRPr="00A45906" w:rsidRDefault="0039128F" w:rsidP="00A33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vAlign w:val="bottom"/>
          </w:tcPr>
          <w:p w14:paraId="32A61364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2842A498" w14:textId="77777777" w:rsidR="008B056A" w:rsidRPr="00A45906" w:rsidRDefault="008B056A" w:rsidP="00A33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8B056A" w:rsidRPr="00A45906" w14:paraId="56B6EB5D" w14:textId="77777777" w:rsidTr="001A633F">
        <w:trPr>
          <w:trHeight w:val="432"/>
        </w:trPr>
        <w:tc>
          <w:tcPr>
            <w:tcW w:w="2233" w:type="pct"/>
          </w:tcPr>
          <w:p w14:paraId="67C1267F" w14:textId="77777777" w:rsidR="008B056A" w:rsidRPr="00A45906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EEC2EE" w14:textId="1DC2B049" w:rsidR="008B056A" w:rsidRPr="00A45906" w:rsidRDefault="0039128F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(1.4</w:t>
            </w:r>
            <w:r w:rsidR="0066726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1DB91AC6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44F093" w14:textId="2009D46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56A">
              <w:rPr>
                <w:rFonts w:ascii="Angsana New" w:hAnsi="Angsana New"/>
                <w:b/>
                <w:bCs/>
                <w:sz w:val="30"/>
                <w:szCs w:val="30"/>
              </w:rPr>
              <w:t>0.27</w:t>
            </w:r>
          </w:p>
        </w:tc>
        <w:tc>
          <w:tcPr>
            <w:tcW w:w="137" w:type="pct"/>
            <w:vAlign w:val="bottom"/>
          </w:tcPr>
          <w:p w14:paraId="2CCE1EA8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7AD20B" w14:textId="272FC17D" w:rsidR="008B056A" w:rsidRPr="006D50CB" w:rsidRDefault="0039128F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(0.1</w:t>
            </w:r>
            <w:r w:rsidR="0066726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54D8E6FB" w14:textId="77777777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22161C" w14:textId="388AF805" w:rsidR="008B056A" w:rsidRPr="00A45906" w:rsidRDefault="008B056A" w:rsidP="001A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56A">
              <w:rPr>
                <w:rFonts w:ascii="Angsana New" w:hAnsi="Angsana New"/>
                <w:b/>
                <w:bCs/>
                <w:sz w:val="30"/>
                <w:szCs w:val="30"/>
              </w:rPr>
              <w:t>1.28</w:t>
            </w:r>
          </w:p>
        </w:tc>
      </w:tr>
    </w:tbl>
    <w:p w14:paraId="4173A94A" w14:textId="77777777" w:rsidR="008B056A" w:rsidRPr="00A45906" w:rsidRDefault="008B056A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95E7509" w14:textId="25C97C86" w:rsidR="000736CD" w:rsidRDefault="000736CD" w:rsidP="000736C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45906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>งวด</w:t>
      </w:r>
      <w:r w:rsidR="001E30AB">
        <w:rPr>
          <w:rFonts w:asciiTheme="majorBidi" w:hAnsiTheme="majorBidi" w:hint="cs"/>
          <w:spacing w:val="2"/>
          <w:sz w:val="30"/>
          <w:szCs w:val="30"/>
          <w:cs/>
        </w:rPr>
        <w:t>สามเดือนและ</w:t>
      </w:r>
      <w:r w:rsidR="008B056A">
        <w:rPr>
          <w:rFonts w:asciiTheme="majorBidi" w:hAnsiTheme="majorBidi" w:hint="cs"/>
          <w:spacing w:val="2"/>
          <w:sz w:val="30"/>
          <w:szCs w:val="30"/>
          <w:cs/>
        </w:rPr>
        <w:t>หก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เดือนสิ้นสุดวันที่ </w:t>
      </w:r>
      <w:r w:rsidR="008B056A" w:rsidRPr="001A5159">
        <w:rPr>
          <w:rFonts w:asciiTheme="majorBidi" w:hAnsiTheme="majorBidi"/>
          <w:spacing w:val="2"/>
          <w:sz w:val="30"/>
          <w:szCs w:val="30"/>
        </w:rPr>
        <w:t xml:space="preserve">30 </w:t>
      </w:r>
      <w:r w:rsidR="008B056A" w:rsidRPr="001A5159">
        <w:rPr>
          <w:rFonts w:asciiTheme="majorBidi" w:hAnsiTheme="majorBidi" w:hint="cs"/>
          <w:spacing w:val="2"/>
          <w:sz w:val="30"/>
          <w:szCs w:val="30"/>
          <w:cs/>
        </w:rPr>
        <w:t xml:space="preserve">มิถุนายน </w:t>
      </w:r>
      <w:r w:rsidRPr="00A45906">
        <w:rPr>
          <w:rFonts w:asciiTheme="majorBidi" w:hAnsiTheme="majorBidi"/>
          <w:spacing w:val="2"/>
          <w:sz w:val="30"/>
          <w:szCs w:val="30"/>
        </w:rPr>
        <w:t>256</w:t>
      </w:r>
      <w:r w:rsidR="00AF7EE8">
        <w:rPr>
          <w:rFonts w:asciiTheme="majorBidi" w:hAnsiTheme="majorBidi"/>
          <w:spacing w:val="2"/>
          <w:sz w:val="30"/>
          <w:szCs w:val="30"/>
        </w:rPr>
        <w:t>8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 w:rsidRPr="00A45906">
        <w:rPr>
          <w:rFonts w:asciiTheme="majorBidi" w:hAnsiTheme="majorBidi"/>
          <w:spacing w:val="2"/>
          <w:sz w:val="30"/>
          <w:szCs w:val="30"/>
        </w:rPr>
        <w:t>256</w:t>
      </w:r>
      <w:r w:rsidR="00AF7EE8">
        <w:rPr>
          <w:rFonts w:asciiTheme="majorBidi" w:hAnsiTheme="majorBidi"/>
          <w:spacing w:val="2"/>
          <w:sz w:val="30"/>
          <w:szCs w:val="30"/>
        </w:rPr>
        <w:t>7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 xml:space="preserve"> ดังนั้น</w:t>
      </w:r>
      <w:r w:rsidR="00AF00D8" w:rsidRPr="00A45906">
        <w:rPr>
          <w:rFonts w:asciiTheme="majorBidi" w:hAnsiTheme="majorBidi"/>
          <w:spacing w:val="2"/>
          <w:sz w:val="30"/>
          <w:szCs w:val="30"/>
        </w:rPr>
        <w:t xml:space="preserve"> 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กำไร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>(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 xml:space="preserve">) 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ต่อหุ้นปรับลด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>จึง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เท่ากับกำไร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>(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 xml:space="preserve">) 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ต่อหุ้นขั้นพื้นฐาน</w:t>
      </w:r>
    </w:p>
    <w:p w14:paraId="65FE60F7" w14:textId="77777777" w:rsidR="008B056A" w:rsidRDefault="008B056A" w:rsidP="000736C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1C0D68A4" w14:textId="77777777" w:rsidR="008B056A" w:rsidRDefault="008B056A" w:rsidP="008B056A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3D3AEEAB" w14:textId="77777777" w:rsidR="008B056A" w:rsidRPr="001A5159" w:rsidRDefault="008B056A" w:rsidP="008B056A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297"/>
        <w:gridCol w:w="231"/>
        <w:gridCol w:w="1352"/>
      </w:tblGrid>
      <w:tr w:rsidR="008B056A" w:rsidRPr="001A5159" w:rsidDel="00D43E7A" w14:paraId="4D2E50D1" w14:textId="77777777" w:rsidTr="001A633F">
        <w:trPr>
          <w:tblHeader/>
        </w:trPr>
        <w:tc>
          <w:tcPr>
            <w:tcW w:w="3060" w:type="dxa"/>
            <w:vAlign w:val="bottom"/>
          </w:tcPr>
          <w:p w14:paraId="30D5D970" w14:textId="77777777" w:rsidR="008B056A" w:rsidRPr="001A5159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036A1E" w14:textId="77777777" w:rsidR="008B056A" w:rsidRPr="001A5159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90ACA5D" w14:textId="77777777" w:rsidR="008B056A" w:rsidRPr="001A5159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</w:tcPr>
          <w:p w14:paraId="2E024297" w14:textId="77777777" w:rsidR="008B056A" w:rsidRPr="001A5159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7C17333" w14:textId="77777777" w:rsidR="008B056A" w:rsidRPr="001A5159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</w:tcPr>
          <w:p w14:paraId="436D24EC" w14:textId="77777777" w:rsidR="008B056A" w:rsidRPr="001A5159" w:rsidDel="00D43E7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B056A" w:rsidRPr="001A5159" w14:paraId="52D80615" w14:textId="77777777" w:rsidTr="001A633F">
        <w:trPr>
          <w:tblHeader/>
        </w:trPr>
        <w:tc>
          <w:tcPr>
            <w:tcW w:w="3060" w:type="dxa"/>
          </w:tcPr>
          <w:p w14:paraId="04DF4F06" w14:textId="77777777" w:rsidR="008B056A" w:rsidRPr="001A5159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5E75EA4" w14:textId="77777777" w:rsidR="008B056A" w:rsidRPr="001A5159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267BAB" w14:textId="77777777" w:rsidR="008B056A" w:rsidRPr="001A5159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17630A8B" w14:textId="77777777" w:rsidR="008B056A" w:rsidRPr="001A5159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D982B8B" w14:textId="77777777" w:rsidR="008B056A" w:rsidRPr="001A5159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61CB6469" w14:textId="77777777" w:rsidR="008B056A" w:rsidRPr="001A5159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056A" w:rsidRPr="001A5159" w14:paraId="14D1713F" w14:textId="77777777" w:rsidTr="001A633F">
        <w:tc>
          <w:tcPr>
            <w:tcW w:w="3060" w:type="dxa"/>
          </w:tcPr>
          <w:p w14:paraId="446E29B9" w14:textId="410DAB33" w:rsidR="008B056A" w:rsidRPr="008B056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C5B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C5B8D" w:rsidRPr="00BC5B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51436CBB" w14:textId="77777777" w:rsidR="008B056A" w:rsidRPr="008B056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22AF2990" w14:textId="77777777" w:rsidR="008B056A" w:rsidRPr="008B056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shd w:val="clear" w:color="auto" w:fill="D9D9D9" w:themeFill="background1" w:themeFillShade="D9"/>
              </w:rPr>
            </w:pPr>
          </w:p>
        </w:tc>
        <w:tc>
          <w:tcPr>
            <w:tcW w:w="1297" w:type="dxa"/>
          </w:tcPr>
          <w:p w14:paraId="34DA34CE" w14:textId="77777777" w:rsidR="008B056A" w:rsidRPr="008B056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1" w:type="dxa"/>
          </w:tcPr>
          <w:p w14:paraId="3228A538" w14:textId="77777777" w:rsidR="008B056A" w:rsidRPr="008B056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</w:tcPr>
          <w:p w14:paraId="5C571BC6" w14:textId="77777777" w:rsidR="008B056A" w:rsidRPr="008B056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8B056A" w:rsidRPr="001A5159" w14:paraId="417A97C7" w14:textId="77777777" w:rsidTr="001A633F">
        <w:tc>
          <w:tcPr>
            <w:tcW w:w="3060" w:type="dxa"/>
          </w:tcPr>
          <w:p w14:paraId="41F22A18" w14:textId="3E9C60DE" w:rsidR="008B056A" w:rsidRPr="008B056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C5B8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C5B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5B8D" w:rsidRPr="00BC5B8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0245BB01" w14:textId="248A0346" w:rsidR="008B056A" w:rsidRPr="00D17FCB" w:rsidRDefault="005969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FC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B056A" w:rsidRPr="00D17F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B056A" w:rsidRPr="00D17FCB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="008B056A" w:rsidRPr="00D17FC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B056A" w:rsidRPr="00D17F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17FC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4823D880" w14:textId="395FF223" w:rsidR="008B056A" w:rsidRPr="00D17FCB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FCB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D17FCB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D17FC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17F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696A" w:rsidRPr="00D17FC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7" w:type="dxa"/>
          </w:tcPr>
          <w:p w14:paraId="223576C1" w14:textId="42F382EB" w:rsidR="008B056A" w:rsidRPr="00D17FCB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FCB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59696A" w:rsidRPr="00D17FC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1" w:type="dxa"/>
          </w:tcPr>
          <w:p w14:paraId="781982D5" w14:textId="77777777" w:rsidR="008B056A" w:rsidRPr="00D17FCB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5BD127A" w14:textId="5A2A5BF7" w:rsidR="008B056A" w:rsidRPr="00D17FCB" w:rsidRDefault="005969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FCB">
              <w:rPr>
                <w:rFonts w:asciiTheme="majorBidi" w:hAnsiTheme="majorBidi" w:cstheme="majorBidi"/>
                <w:sz w:val="30"/>
                <w:szCs w:val="30"/>
              </w:rPr>
              <w:t>2,254</w:t>
            </w:r>
          </w:p>
        </w:tc>
      </w:tr>
      <w:tr w:rsidR="008B056A" w:rsidRPr="001A5159" w14:paraId="78F938AF" w14:textId="77777777" w:rsidTr="001A633F">
        <w:tc>
          <w:tcPr>
            <w:tcW w:w="3060" w:type="dxa"/>
          </w:tcPr>
          <w:p w14:paraId="171D95BF" w14:textId="77777777" w:rsidR="008B056A" w:rsidRPr="008B056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65067BCE" w14:textId="77777777" w:rsidR="008B056A" w:rsidRPr="008B056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44C86940" w14:textId="77777777" w:rsidR="008B056A" w:rsidRPr="008B056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7" w:type="dxa"/>
          </w:tcPr>
          <w:p w14:paraId="577A86CD" w14:textId="77777777" w:rsidR="008B056A" w:rsidRPr="008B056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1" w:type="dxa"/>
          </w:tcPr>
          <w:p w14:paraId="12925C6A" w14:textId="77777777" w:rsidR="008B056A" w:rsidRPr="008B056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</w:tcPr>
          <w:p w14:paraId="13EFFE3D" w14:textId="77777777" w:rsidR="008B056A" w:rsidRPr="008B056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C5B8D" w:rsidRPr="001A5159" w14:paraId="34860500" w14:textId="77777777" w:rsidTr="001A633F">
        <w:tc>
          <w:tcPr>
            <w:tcW w:w="3060" w:type="dxa"/>
          </w:tcPr>
          <w:p w14:paraId="0C007934" w14:textId="4E2D0866" w:rsidR="00BC5B8D" w:rsidRPr="00BC5B8D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5B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09367B76" w14:textId="77777777" w:rsidR="00BC5B8D" w:rsidRPr="00BC5B8D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2B20DB" w14:textId="77777777" w:rsidR="00BC5B8D" w:rsidRPr="00BC5B8D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39833DF" w14:textId="77777777" w:rsidR="00BC5B8D" w:rsidRPr="00BC5B8D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10AC255" w14:textId="77777777" w:rsidR="00BC5B8D" w:rsidRPr="00BC5B8D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CE2C4B" w14:textId="77777777" w:rsidR="00BC5B8D" w:rsidRPr="00BC5B8D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5B8D" w:rsidRPr="001A5159" w14:paraId="6896F48E" w14:textId="77777777" w:rsidTr="001A633F">
        <w:tc>
          <w:tcPr>
            <w:tcW w:w="3060" w:type="dxa"/>
          </w:tcPr>
          <w:p w14:paraId="147A9CFB" w14:textId="3B99AF23" w:rsidR="00BC5B8D" w:rsidRPr="00BC5B8D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BC5B8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C5B8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3EE503B4" w14:textId="72CBFC23" w:rsidR="00BC5B8D" w:rsidRPr="00BC5B8D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5B8D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C5B8D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BC5B8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5B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2CBE4E8" w14:textId="60B01F5D" w:rsidR="00BC5B8D" w:rsidRPr="00BC5B8D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5B8D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BC5B8D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BC5B8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C5B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7" w:type="dxa"/>
          </w:tcPr>
          <w:p w14:paraId="1319944A" w14:textId="0325A22B" w:rsidR="00BC5B8D" w:rsidRPr="00BC5B8D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5B8D"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231" w:type="dxa"/>
          </w:tcPr>
          <w:p w14:paraId="575AA609" w14:textId="77777777" w:rsidR="00BC5B8D" w:rsidRPr="00BC5B8D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BA0883A" w14:textId="3CCAEEB5" w:rsidR="00BC5B8D" w:rsidRPr="00BC5B8D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5B8D">
              <w:rPr>
                <w:rFonts w:asciiTheme="majorBidi" w:hAnsiTheme="majorBidi" w:cstheme="majorBidi"/>
                <w:sz w:val="30"/>
                <w:szCs w:val="30"/>
              </w:rPr>
              <w:t>3,38</w:t>
            </w:r>
            <w:r w:rsidR="00FB7C4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5A375A6E" w14:textId="4D22852E" w:rsidR="008A2E1B" w:rsidRPr="00610056" w:rsidRDefault="008A2E1B" w:rsidP="00610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4B0A298" w14:textId="5150A6E1" w:rsidR="005116B7" w:rsidRPr="00A45906" w:rsidRDefault="00C016C5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FC2A0D0" w14:textId="77777777" w:rsidR="00DE3288" w:rsidRPr="00A45906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148CA9C4" w:rsidR="00C016C5" w:rsidRPr="00A4590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A4590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A45906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73596F22" w14:textId="77777777" w:rsidR="00C016C5" w:rsidRPr="00A4590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4F6D6126" w14:textId="77777777" w:rsidR="004823E4" w:rsidRPr="00A4590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45906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6D7D62" w14:textId="77777777" w:rsidR="004823E4" w:rsidRPr="00A45906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36E32B2F" w14:textId="77777777" w:rsidR="004823E4" w:rsidRPr="00A45906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6DB3BEA8" w14:textId="386FDFA2" w:rsidR="005116B7" w:rsidRPr="00A45906" w:rsidRDefault="003B1077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A45906" w:rsidRDefault="000E21DC" w:rsidP="00755A56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A45906" w:rsidSect="000E1333">
          <w:headerReference w:type="default" r:id="rId13"/>
          <w:footerReference w:type="default" r:id="rId14"/>
          <w:headerReference w:type="first" r:id="rId15"/>
          <w:pgSz w:w="11906" w:h="16838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EC23B6" w:rsidRPr="00C04582" w14:paraId="6E21F1F9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68507EA7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317ABAD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C23B6" w:rsidRPr="00C04582" w14:paraId="707ADD2B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274CCD7A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8738A13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384E30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6C0755F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C23B6" w:rsidRPr="00C04582" w14:paraId="6014F954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483AA0A" w14:textId="41349034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B056A" w:rsidRPr="008B05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8B056A" w:rsidRPr="008B056A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8B056A" w:rsidRPr="008B056A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AF7EE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1F1F5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7033BE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21DF632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27A9782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132AAB" w14:textId="77777777" w:rsidR="00EC23B6" w:rsidRPr="00C04582" w:rsidRDefault="00EC23B6" w:rsidP="00C9221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E58D729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1430F3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4ACA514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E45A4CA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0CFBFE3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D012D8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13C412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F9C35FA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CFBC99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A82F381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CC45EFF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7D533F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06EF8656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2E013AD4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03AA99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6588BFC6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A31F86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7A147298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7D7D1ADD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437C94FC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D6C5566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C23B6" w:rsidRPr="00AC6FF0" w14:paraId="42580A7C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1FADEC1A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6E475A17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C6FF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C23B6" w:rsidRPr="00AC6FF0" w14:paraId="3294EAFC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69700B4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A02C213" w14:textId="77777777" w:rsidR="00EC23B6" w:rsidRPr="00AC6FF0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DC0DB9" w14:textId="77777777" w:rsidR="00EC23B6" w:rsidRPr="00AC6FF0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3073C3D" w14:textId="77777777" w:rsidR="00EC23B6" w:rsidRPr="00AC6FF0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EB552" w14:textId="77777777" w:rsidR="00EC23B6" w:rsidRPr="00AC6FF0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D75F" w14:textId="77777777" w:rsidR="00EC23B6" w:rsidRPr="00AC6FF0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B9140E" w14:textId="77777777" w:rsidR="00EC23B6" w:rsidRPr="00AC6FF0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D432DEF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46034A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F90313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F7DDE5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088CE9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127DA5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76AE2DA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8DC313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B81A6D1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E95D85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B576A2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5431" w:rsidRPr="00AC6FF0" w14:paraId="16B617C6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6079FFD" w14:textId="77777777" w:rsidR="00395431" w:rsidRPr="00C04582" w:rsidRDefault="00395431" w:rsidP="0039543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D91699A" w14:textId="03E0313D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8D17BC" w14:textId="777777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D43228" w14:textId="4ACDB2B9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94FE79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34EE9" w14:textId="504E3A93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0F270A27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BD34E9" w14:textId="0F79EE70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27,625</w:t>
            </w:r>
          </w:p>
        </w:tc>
        <w:tc>
          <w:tcPr>
            <w:tcW w:w="236" w:type="dxa"/>
          </w:tcPr>
          <w:p w14:paraId="60A3B811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D953D3" w14:textId="03DA1F7F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27,630</w:t>
            </w:r>
          </w:p>
        </w:tc>
        <w:tc>
          <w:tcPr>
            <w:tcW w:w="236" w:type="dxa"/>
          </w:tcPr>
          <w:p w14:paraId="43716B7E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359032" w14:textId="7B737624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E9BCAF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F85C6A" w14:textId="17883652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6DFE3C5A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5E2D79" w14:textId="5F98A95A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0360A3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9F1358" w14:textId="7EA5B90F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95431" w:rsidRPr="007C5E5D" w14:paraId="4F959E30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62BAC39F" w14:textId="77777777" w:rsidR="00395431" w:rsidRPr="00C04582" w:rsidRDefault="00395431" w:rsidP="00395431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31EF898C" w14:textId="36B96CB6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7C9115" w14:textId="777777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D6A892" w14:textId="028C4A21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0DCFFD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F10CC7" w14:textId="6C2378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236" w:type="dxa"/>
          </w:tcPr>
          <w:p w14:paraId="62840F66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4FA57A" w14:textId="2893CABF" w:rsidR="00395431" w:rsidRPr="00516F04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2D8C28F7" w14:textId="77777777" w:rsidR="00395431" w:rsidRPr="00516F04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0C5814" w14:textId="34DF5474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236" w:type="dxa"/>
          </w:tcPr>
          <w:p w14:paraId="759BFAFD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BF8A255" w14:textId="78F53331" w:rsidR="00395431" w:rsidRPr="00516F04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78A2C6" w14:textId="77777777" w:rsidR="00395431" w:rsidRPr="00516F04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B093E34" w14:textId="2B451498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236" w:type="dxa"/>
            <w:vAlign w:val="bottom"/>
          </w:tcPr>
          <w:p w14:paraId="7CA4142C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DA6E088" w14:textId="7FC19CBB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00A7AF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2DBC18" w14:textId="2312E2B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</w:t>
            </w:r>
          </w:p>
        </w:tc>
      </w:tr>
      <w:tr w:rsidR="00395431" w:rsidRPr="005D38D3" w14:paraId="5ACAC335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39E27D7E" w14:textId="77777777" w:rsidR="00395431" w:rsidRPr="00C04582" w:rsidRDefault="00395431" w:rsidP="00395431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40F50D63" w14:textId="08FDCD33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0F54CD" w14:textId="777777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34FB0A" w14:textId="68262B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846</w:t>
            </w:r>
          </w:p>
        </w:tc>
        <w:tc>
          <w:tcPr>
            <w:tcW w:w="236" w:type="dxa"/>
          </w:tcPr>
          <w:p w14:paraId="2A8F7BD0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D8D917C" w14:textId="6A39C2B7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13215C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F37BB2" w14:textId="44EFE1BD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DD3B1F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C31FDD6" w14:textId="5BC6FEC4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846</w:t>
            </w:r>
          </w:p>
        </w:tc>
        <w:tc>
          <w:tcPr>
            <w:tcW w:w="236" w:type="dxa"/>
          </w:tcPr>
          <w:p w14:paraId="04E3D1F6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FA8E54" w14:textId="2CE9927E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32FCB0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14D36A" w14:textId="4854F05D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846</w:t>
            </w:r>
          </w:p>
        </w:tc>
        <w:tc>
          <w:tcPr>
            <w:tcW w:w="236" w:type="dxa"/>
            <w:vAlign w:val="bottom"/>
          </w:tcPr>
          <w:p w14:paraId="35FF5D6E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B00939" w14:textId="4DE8863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5E9565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95F451" w14:textId="7DC9FE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846</w:t>
            </w:r>
          </w:p>
        </w:tc>
      </w:tr>
      <w:tr w:rsidR="00395431" w:rsidRPr="007C5E5D" w14:paraId="6923FB5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FAFA4CB" w14:textId="77777777" w:rsidR="00395431" w:rsidRPr="00C04582" w:rsidRDefault="00395431" w:rsidP="00395431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0051BFBD" w14:textId="4970EE99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356DC8" w14:textId="777777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C16D5F" w14:textId="0634DA70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368DA3F6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D7F506" w14:textId="2BA1EF37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0,001</w:t>
            </w:r>
          </w:p>
        </w:tc>
        <w:tc>
          <w:tcPr>
            <w:tcW w:w="236" w:type="dxa"/>
            <w:vAlign w:val="bottom"/>
          </w:tcPr>
          <w:p w14:paraId="61DFCD28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1CE599C" w14:textId="7A03A256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50ACF5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08136F" w14:textId="0B9B4759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10,440</w:t>
            </w:r>
          </w:p>
        </w:tc>
        <w:tc>
          <w:tcPr>
            <w:tcW w:w="236" w:type="dxa"/>
            <w:vAlign w:val="bottom"/>
          </w:tcPr>
          <w:p w14:paraId="5EDE80C2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FE80D9" w14:textId="6D565C43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8,483</w:t>
            </w:r>
          </w:p>
        </w:tc>
        <w:tc>
          <w:tcPr>
            <w:tcW w:w="236" w:type="dxa"/>
            <w:vAlign w:val="bottom"/>
          </w:tcPr>
          <w:p w14:paraId="76A1CDA9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BBB84" w14:textId="3147BD9D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236" w:type="dxa"/>
            <w:vAlign w:val="bottom"/>
          </w:tcPr>
          <w:p w14:paraId="323578D1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868B6CD" w14:textId="2C673F39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1,727</w:t>
            </w:r>
          </w:p>
        </w:tc>
        <w:tc>
          <w:tcPr>
            <w:tcW w:w="236" w:type="dxa"/>
            <w:vAlign w:val="bottom"/>
          </w:tcPr>
          <w:p w14:paraId="7439BE3F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4466AD" w14:textId="6DF38EDB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10,440</w:t>
            </w:r>
          </w:p>
        </w:tc>
      </w:tr>
      <w:tr w:rsidR="00395431" w:rsidRPr="008A2D68" w14:paraId="7A715B13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46E72E1" w14:textId="77777777" w:rsidR="00395431" w:rsidRPr="008A2D68" w:rsidRDefault="00395431" w:rsidP="00395431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8A2D6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3C39EAA5" w14:textId="1F723FD3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EB8BAB" w14:textId="777777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59DCCA" w14:textId="5E52B0AC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3177F7AB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2651D22" w14:textId="274FA3EB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1B7C2A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57736CB" w14:textId="631A5ADB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7DD3EC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37FE32" w14:textId="4BF0C21F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4E1F8880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AC46327" w14:textId="0ADB1FEC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1CA20A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812F6D" w14:textId="27516311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0B05419E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3B2F5C8" w14:textId="4C7A8BDD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8BDA03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7379590" w14:textId="07B9574E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95431" w:rsidRPr="007C5E5D" w14:paraId="2FFAC54D" w14:textId="77777777" w:rsidTr="00BF1F22">
        <w:trPr>
          <w:trHeight w:val="261"/>
        </w:trPr>
        <w:tc>
          <w:tcPr>
            <w:tcW w:w="3420" w:type="dxa"/>
            <w:vAlign w:val="bottom"/>
          </w:tcPr>
          <w:p w14:paraId="69BFD6B8" w14:textId="77777777" w:rsidR="00395431" w:rsidRPr="00B25129" w:rsidRDefault="00395431" w:rsidP="00395431">
            <w:pPr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F9D438E" w14:textId="777777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35A24F" w14:textId="77777777" w:rsidR="00395431" w:rsidRPr="007C5E5D" w:rsidRDefault="00395431" w:rsidP="00395431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57A09720" w14:textId="777777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6D28C14" w14:textId="77777777" w:rsidR="00395431" w:rsidRPr="007C5E5D" w:rsidRDefault="00395431" w:rsidP="00395431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1654B2DC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A5E625C" w14:textId="77777777" w:rsidR="00395431" w:rsidRPr="007C5E5D" w:rsidRDefault="00395431" w:rsidP="00395431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21F0455B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9A1770C" w14:textId="77777777" w:rsidR="00395431" w:rsidRPr="007C5E5D" w:rsidRDefault="00395431" w:rsidP="00395431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6260C9AB" w14:textId="77777777" w:rsidR="00395431" w:rsidRPr="007C5E5D" w:rsidRDefault="00395431" w:rsidP="0039543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6259BCF" w14:textId="77777777" w:rsidR="00395431" w:rsidRPr="007C5E5D" w:rsidRDefault="00395431" w:rsidP="00395431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5BD7233F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7019ED" w14:textId="77777777" w:rsidR="00395431" w:rsidRPr="007C5E5D" w:rsidRDefault="00395431" w:rsidP="00395431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529F8478" w14:textId="77777777" w:rsidR="00395431" w:rsidRPr="007C5E5D" w:rsidRDefault="00395431" w:rsidP="0039543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CA9D499" w14:textId="77777777" w:rsidR="00395431" w:rsidRPr="007C5E5D" w:rsidRDefault="00395431" w:rsidP="00395431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2A4DC5BA" w14:textId="777777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4A749BD" w14:textId="77777777" w:rsidR="00395431" w:rsidRPr="007C5E5D" w:rsidRDefault="00395431" w:rsidP="00395431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20C490FC" w14:textId="77777777" w:rsidR="00395431" w:rsidRPr="007C5E5D" w:rsidRDefault="00395431" w:rsidP="00395431">
            <w:pPr>
              <w:rPr>
                <w:sz w:val="16"/>
                <w:szCs w:val="16"/>
              </w:rPr>
            </w:pPr>
          </w:p>
        </w:tc>
      </w:tr>
      <w:tr w:rsidR="00395431" w:rsidRPr="007C5E5D" w14:paraId="7128F2A7" w14:textId="77777777" w:rsidTr="00BF1F22">
        <w:trPr>
          <w:trHeight w:val="261"/>
        </w:trPr>
        <w:tc>
          <w:tcPr>
            <w:tcW w:w="3420" w:type="dxa"/>
            <w:vAlign w:val="bottom"/>
          </w:tcPr>
          <w:p w14:paraId="426FE5D4" w14:textId="77777777" w:rsidR="00395431" w:rsidRPr="00C04582" w:rsidRDefault="00395431" w:rsidP="003954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9D0BB19" w14:textId="777777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A69A0E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70DB1D" w14:textId="777777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929AB6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C461448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84D1AA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D6C59D8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0BFB3AB" w14:textId="77777777" w:rsidR="00395431" w:rsidRPr="007C5E5D" w:rsidRDefault="00395431" w:rsidP="003954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5C9F3C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557ADE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5767B8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B32EC37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B9CC2CF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EA6E52" w14:textId="77777777" w:rsidR="00395431" w:rsidRPr="007C5E5D" w:rsidRDefault="00395431" w:rsidP="003954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7970193" w14:textId="777777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2450AD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37C262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5431" w:rsidRPr="00516F04" w14:paraId="3B9EF70F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AF1F4B1" w14:textId="77777777" w:rsidR="00395431" w:rsidRPr="00C04582" w:rsidRDefault="00395431" w:rsidP="0039543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F45063D" w14:textId="4608FD62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0D2721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1A2F614" w14:textId="149A4B4E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364</w:t>
            </w:r>
          </w:p>
        </w:tc>
        <w:tc>
          <w:tcPr>
            <w:tcW w:w="236" w:type="dxa"/>
            <w:vAlign w:val="bottom"/>
          </w:tcPr>
          <w:p w14:paraId="73C735FA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C6EBA6C" w14:textId="783D61DF" w:rsidR="00395431" w:rsidRPr="00516F04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EF28BC9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9E993F5" w14:textId="732F9F5A" w:rsidR="00395431" w:rsidRPr="00516F04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DDF43F" w14:textId="77777777" w:rsidR="00395431" w:rsidRPr="00516F04" w:rsidRDefault="00395431" w:rsidP="003954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DEFF159" w14:textId="091EBDFB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364</w:t>
            </w:r>
          </w:p>
        </w:tc>
        <w:tc>
          <w:tcPr>
            <w:tcW w:w="236" w:type="dxa"/>
            <w:vAlign w:val="bottom"/>
          </w:tcPr>
          <w:p w14:paraId="290AC2B8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CDCC92A" w14:textId="002CAB6E" w:rsidR="00395431" w:rsidRPr="00516F04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1E0C33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4C6E65A" w14:textId="51ADDD6E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364</w:t>
            </w:r>
          </w:p>
        </w:tc>
        <w:tc>
          <w:tcPr>
            <w:tcW w:w="236" w:type="dxa"/>
            <w:vAlign w:val="bottom"/>
          </w:tcPr>
          <w:p w14:paraId="3D800521" w14:textId="77777777" w:rsidR="00395431" w:rsidRPr="00516F04" w:rsidRDefault="00395431" w:rsidP="003954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351952F" w14:textId="6B095135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D50FE2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CF027A" w14:textId="2EDAFEA1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364</w:t>
            </w:r>
          </w:p>
        </w:tc>
      </w:tr>
      <w:tr w:rsidR="00395431" w:rsidRPr="00516F04" w14:paraId="2B2CC01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5C78D423" w14:textId="77777777" w:rsidR="00395431" w:rsidRPr="00C04582" w:rsidRDefault="00395431" w:rsidP="0039543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26F2CD1" w14:textId="28857DC5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170932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C890A3" w14:textId="61BF1177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61B660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89E4FC6" w14:textId="0222004F" w:rsidR="00395431" w:rsidRPr="00516F04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C674309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837D86" w14:textId="19EC6233" w:rsidR="00395431" w:rsidRPr="00516F04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90,111</w:t>
            </w:r>
          </w:p>
        </w:tc>
        <w:tc>
          <w:tcPr>
            <w:tcW w:w="236" w:type="dxa"/>
            <w:vAlign w:val="bottom"/>
          </w:tcPr>
          <w:p w14:paraId="1F733B93" w14:textId="77777777" w:rsidR="00395431" w:rsidRPr="00516F04" w:rsidRDefault="00395431" w:rsidP="003954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C12B3B" w14:textId="0BFD905A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90,111</w:t>
            </w:r>
          </w:p>
        </w:tc>
        <w:tc>
          <w:tcPr>
            <w:tcW w:w="236" w:type="dxa"/>
            <w:vAlign w:val="bottom"/>
          </w:tcPr>
          <w:p w14:paraId="67A42C15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3BFD91" w14:textId="5FBB9FDB" w:rsidR="00395431" w:rsidRPr="00516F04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7B78A5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D02B07" w14:textId="663C3136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0*</w:t>
            </w:r>
          </w:p>
        </w:tc>
        <w:tc>
          <w:tcPr>
            <w:tcW w:w="236" w:type="dxa"/>
            <w:vAlign w:val="bottom"/>
          </w:tcPr>
          <w:p w14:paraId="140FAAA0" w14:textId="77777777" w:rsidR="00395431" w:rsidRPr="00516F04" w:rsidRDefault="00395431" w:rsidP="003954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8117200" w14:textId="15615A24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4F347B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9D1B4A" w14:textId="55E052C8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</w:tr>
      <w:tr w:rsidR="00395431" w:rsidRPr="00516F04" w14:paraId="3C51815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6ED24D3B" w14:textId="77777777" w:rsidR="00395431" w:rsidRPr="00C04582" w:rsidRDefault="00395431" w:rsidP="0039543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E9BB96" w14:textId="5F336A3C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CE1360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DCA3852" w14:textId="7F757C25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DF7197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415727E" w14:textId="03855B2E" w:rsidR="00395431" w:rsidRPr="00516F04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5D60DF0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FE17292" w14:textId="2979570C" w:rsidR="00395431" w:rsidRPr="00516F04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5,023</w:t>
            </w:r>
          </w:p>
        </w:tc>
        <w:tc>
          <w:tcPr>
            <w:tcW w:w="236" w:type="dxa"/>
            <w:vAlign w:val="bottom"/>
          </w:tcPr>
          <w:p w14:paraId="36F548B2" w14:textId="77777777" w:rsidR="00395431" w:rsidRPr="00516F04" w:rsidRDefault="00395431" w:rsidP="003954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F29FAA" w14:textId="2DE171D1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5,023</w:t>
            </w:r>
          </w:p>
        </w:tc>
        <w:tc>
          <w:tcPr>
            <w:tcW w:w="236" w:type="dxa"/>
            <w:vAlign w:val="bottom"/>
          </w:tcPr>
          <w:p w14:paraId="48E43624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FDE6CE" w14:textId="51D4222B" w:rsidR="00395431" w:rsidRPr="00516F04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8C63F9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E41A1B" w14:textId="5BA90911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920</w:t>
            </w:r>
          </w:p>
        </w:tc>
        <w:tc>
          <w:tcPr>
            <w:tcW w:w="236" w:type="dxa"/>
            <w:vAlign w:val="bottom"/>
          </w:tcPr>
          <w:p w14:paraId="45CA3EB2" w14:textId="77777777" w:rsidR="00395431" w:rsidRPr="00516F04" w:rsidRDefault="00395431" w:rsidP="003954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D4180A" w14:textId="5D3C6BC0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AB2E9F" w14:textId="77777777" w:rsidR="00395431" w:rsidRPr="00516F04" w:rsidRDefault="00395431" w:rsidP="003954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284E53" w14:textId="6205F637" w:rsidR="00395431" w:rsidRPr="00516F04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920</w:t>
            </w:r>
          </w:p>
        </w:tc>
      </w:tr>
      <w:tr w:rsidR="00395431" w:rsidRPr="007C5E5D" w14:paraId="1FFF1E3C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DDBF9D8" w14:textId="77777777" w:rsidR="00395431" w:rsidRPr="00C04582" w:rsidRDefault="00395431" w:rsidP="0039543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B0C9B07" w14:textId="22D07763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1,602</w:t>
            </w:r>
          </w:p>
        </w:tc>
        <w:tc>
          <w:tcPr>
            <w:tcW w:w="236" w:type="dxa"/>
            <w:vAlign w:val="bottom"/>
          </w:tcPr>
          <w:p w14:paraId="4DA420ED" w14:textId="7777777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C900595" w14:textId="340088B1" w:rsidR="00395431" w:rsidRPr="00395431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</w:t>
            </w:r>
          </w:p>
        </w:tc>
        <w:tc>
          <w:tcPr>
            <w:tcW w:w="236" w:type="dxa"/>
            <w:vAlign w:val="bottom"/>
          </w:tcPr>
          <w:p w14:paraId="2C32E4AB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B4F29" w14:textId="5ABECA44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098A5F9" w14:textId="77777777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23FF46" w14:textId="31CAC110" w:rsidR="00395431" w:rsidRPr="007C5E5D" w:rsidRDefault="00395431" w:rsidP="003954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04F4A6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2A6470" w14:textId="1209C957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1,651</w:t>
            </w:r>
          </w:p>
        </w:tc>
        <w:tc>
          <w:tcPr>
            <w:tcW w:w="236" w:type="dxa"/>
            <w:vAlign w:val="bottom"/>
          </w:tcPr>
          <w:p w14:paraId="415BF840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04F87BF" w14:textId="0BED6DD1" w:rsidR="00395431" w:rsidRPr="007C5E5D" w:rsidRDefault="00395431" w:rsidP="00395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174B5C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6B2B8E7" w14:textId="05DFC690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1,651</w:t>
            </w:r>
          </w:p>
        </w:tc>
        <w:tc>
          <w:tcPr>
            <w:tcW w:w="236" w:type="dxa"/>
            <w:vAlign w:val="bottom"/>
          </w:tcPr>
          <w:p w14:paraId="516C4BC5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2A3B40F" w14:textId="0A462DA0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D3F8815" w14:textId="77777777" w:rsidR="00395431" w:rsidRPr="007C5E5D" w:rsidRDefault="00395431" w:rsidP="0039543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9543EEF" w14:textId="06292B6D" w:rsidR="00395431" w:rsidRPr="007C5E5D" w:rsidRDefault="00395431" w:rsidP="0039543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1,651</w:t>
            </w:r>
          </w:p>
        </w:tc>
      </w:tr>
      <w:tr w:rsidR="00395431" w:rsidRPr="007C5E5D" w14:paraId="054B8340" w14:textId="77777777" w:rsidTr="00C92215">
        <w:trPr>
          <w:trHeight w:val="261"/>
        </w:trPr>
        <w:tc>
          <w:tcPr>
            <w:tcW w:w="15030" w:type="dxa"/>
            <w:gridSpan w:val="18"/>
            <w:vAlign w:val="bottom"/>
          </w:tcPr>
          <w:p w14:paraId="19379B3F" w14:textId="77777777" w:rsidR="00395431" w:rsidRPr="00C04582" w:rsidRDefault="00395431" w:rsidP="00395431">
            <w:pPr>
              <w:pStyle w:val="acctfourfigures"/>
              <w:spacing w:before="12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C0458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A45906" w:rsidRDefault="00195EF2">
      <w:r w:rsidRPr="00A45906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EC23B6" w:rsidRPr="00C04582" w14:paraId="438F5BCA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54164690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59DD8B4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C23B6" w:rsidRPr="00C04582" w14:paraId="1E3284BC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6DC12B86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26AF9709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94208B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35552328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933C3" w:rsidRPr="00C04582" w14:paraId="3F2B2678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31AD38D" w14:textId="4AB10A14" w:rsidR="00D933C3" w:rsidRPr="00C04582" w:rsidRDefault="00D933C3" w:rsidP="00D93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0F909F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52BE793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05FB4A5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C4D573D" w14:textId="72A1C0EE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18A298" w14:textId="77777777" w:rsidR="00D933C3" w:rsidRPr="00C04582" w:rsidRDefault="00D933C3" w:rsidP="00D933C3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FD00753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AB5E540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558528D" w14:textId="3F28A9E2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863E6EF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B2AD090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48FF323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10230A3" w14:textId="316F62DA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C10C36A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64DE9C8E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B28D24C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7A405033" w14:textId="781877DC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519CE8" w14:textId="77777777" w:rsidR="00D933C3" w:rsidRPr="00C04582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5FD3BBC" w14:textId="71ADC40E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7EE971C3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5CBE3734" w14:textId="7497FFC3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0858BF5A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FB1A407" w14:textId="3FF71505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6CEE938E" w14:textId="77777777" w:rsidR="00D933C3" w:rsidRPr="00C04582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179FA7D3" w14:textId="403948A1" w:rsidR="00D933C3" w:rsidRPr="00C04582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F5F93B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1673363" w14:textId="62F9AB5E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33C3" w:rsidRPr="00C04582" w14:paraId="59A3F17F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756FAAB3" w14:textId="77777777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57F47E73" w14:textId="154828B8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933C3" w:rsidRPr="00C04582" w14:paraId="56360C63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01746850" w14:textId="468D2E9E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69D26A00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3970E5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EACDFE6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166B2C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1A510C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41FE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6A0737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3985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817B61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B08510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ED9D5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8F27C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3B5283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D9792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608C57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8C8EAB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4A1C8D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3C3" w:rsidRPr="00C04582" w14:paraId="56993E9E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72861086" w14:textId="530C37A9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1C34C75D" w14:textId="685AEED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D0F6CE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E990344" w14:textId="6C6B447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1F3E04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9AF218" w14:textId="6D03553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5F46905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1BF268" w14:textId="3D9E821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32,740</w:t>
            </w:r>
          </w:p>
        </w:tc>
        <w:tc>
          <w:tcPr>
            <w:tcW w:w="236" w:type="dxa"/>
          </w:tcPr>
          <w:p w14:paraId="182F5E58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431249" w14:textId="27A33E9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32,745</w:t>
            </w:r>
          </w:p>
        </w:tc>
        <w:tc>
          <w:tcPr>
            <w:tcW w:w="236" w:type="dxa"/>
          </w:tcPr>
          <w:p w14:paraId="64215CD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EF2F07A" w14:textId="4E4A55CC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0072C0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3F2876" w14:textId="33804F3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F000253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E65DA42" w14:textId="296E443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72E0FA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2DD033" w14:textId="4325F98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933C3" w:rsidRPr="00C04582" w14:paraId="784F518E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50042A9C" w14:textId="3D11411E" w:rsidR="00D933C3" w:rsidRPr="00C04582" w:rsidRDefault="00D933C3" w:rsidP="00D933C3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E37C23" w14:textId="31BBC915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1E1FE9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2BAF546" w14:textId="77369A6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0712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3E175CD" w14:textId="03F5ACD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</w:tcPr>
          <w:p w14:paraId="3B711FC0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DBE043" w14:textId="7BB6E5E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7737708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E51DE6" w14:textId="274825F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236" w:type="dxa"/>
          </w:tcPr>
          <w:p w14:paraId="04B8CA37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032424C" w14:textId="3DF7FF1A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263ECA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43BBC6" w14:textId="696ADFC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vAlign w:val="bottom"/>
          </w:tcPr>
          <w:p w14:paraId="3A87867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3DDCB7" w14:textId="3C35E72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494AB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C55B60" w14:textId="09CEFF8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</w:tr>
      <w:tr w:rsidR="00D933C3" w:rsidRPr="00C04582" w14:paraId="433B34F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5F8B311" w14:textId="18864573" w:rsidR="00D933C3" w:rsidRPr="00C04582" w:rsidRDefault="00D933C3" w:rsidP="00D933C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0FA5E09" w14:textId="4679B08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1FF61DFE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FE95EE2" w14:textId="3B94952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36" w:type="dxa"/>
          </w:tcPr>
          <w:p w14:paraId="76E9DFA0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534E547" w14:textId="383320E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4C9AD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ADD70AA" w14:textId="55F6056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3810EF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EE7F50" w14:textId="343F259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</w:tcPr>
          <w:p w14:paraId="6196D56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2860392" w14:textId="50B9B941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43DD7F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950284" w14:textId="54E4BBA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  <w:vAlign w:val="bottom"/>
          </w:tcPr>
          <w:p w14:paraId="478E505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9AC8035" w14:textId="0C1CC75D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BF34F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760AF8B" w14:textId="21FDB79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  <w:tr w:rsidR="00D933C3" w:rsidRPr="00C04582" w14:paraId="5DA18B22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516C0741" w14:textId="2B35C231" w:rsidR="00D933C3" w:rsidRPr="00C04582" w:rsidRDefault="00D933C3" w:rsidP="00D933C3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85F1770" w14:textId="49C6800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31300D3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137005" w14:textId="21605A3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36" w:type="dxa"/>
            <w:vAlign w:val="bottom"/>
          </w:tcPr>
          <w:p w14:paraId="33BD7A0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700703D" w14:textId="06F81AF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13,094</w:t>
            </w:r>
          </w:p>
        </w:tc>
        <w:tc>
          <w:tcPr>
            <w:tcW w:w="236" w:type="dxa"/>
            <w:vAlign w:val="bottom"/>
          </w:tcPr>
          <w:p w14:paraId="36DE7F0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BBB8C3" w14:textId="543EA36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ABD16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8E3277" w14:textId="181CA96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13,561</w:t>
            </w:r>
          </w:p>
        </w:tc>
        <w:tc>
          <w:tcPr>
            <w:tcW w:w="236" w:type="dxa"/>
            <w:vAlign w:val="bottom"/>
          </w:tcPr>
          <w:p w14:paraId="0832E057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D52CAB" w14:textId="62B8EA0C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11,068</w:t>
            </w:r>
          </w:p>
        </w:tc>
        <w:tc>
          <w:tcPr>
            <w:tcW w:w="236" w:type="dxa"/>
            <w:vAlign w:val="bottom"/>
          </w:tcPr>
          <w:p w14:paraId="671F6566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A81EC9F" w14:textId="39F3DE9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36" w:type="dxa"/>
            <w:vAlign w:val="bottom"/>
          </w:tcPr>
          <w:p w14:paraId="255F5F30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D37C98" w14:textId="64924BD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1,970</w:t>
            </w:r>
          </w:p>
        </w:tc>
        <w:tc>
          <w:tcPr>
            <w:tcW w:w="236" w:type="dxa"/>
            <w:vAlign w:val="bottom"/>
          </w:tcPr>
          <w:p w14:paraId="0A5FA9FD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3090F6D" w14:textId="33EBA7B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13,561</w:t>
            </w:r>
          </w:p>
        </w:tc>
      </w:tr>
      <w:tr w:rsidR="00D933C3" w:rsidRPr="00C04582" w14:paraId="1744AF3A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9637C95" w14:textId="38DFF2BA" w:rsidR="00D933C3" w:rsidRPr="00C04582" w:rsidRDefault="00D933C3" w:rsidP="00D933C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8AF22D1" w14:textId="0FDCC4D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D778BB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23F5861" w14:textId="35908BA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232E4EC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2917526" w14:textId="138655A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47FD82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1D541BD" w14:textId="78E8424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47BD8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3E19DE" w14:textId="36CCE68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2D7313D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CE0AA9" w14:textId="317E1FB5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7BB52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E1AF7A" w14:textId="7EE2036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vAlign w:val="bottom"/>
          </w:tcPr>
          <w:p w14:paraId="0E159D0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362135" w14:textId="6D523AC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A4DE46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EFEC30" w14:textId="337B69B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D933C3" w:rsidRPr="00B25129" w14:paraId="7262079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410309FB" w14:textId="77777777" w:rsidR="00D933C3" w:rsidRPr="00B25129" w:rsidRDefault="00D933C3" w:rsidP="00D933C3">
            <w:pPr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2CA2A7B8" w14:textId="77777777" w:rsidR="00D933C3" w:rsidRPr="00B25129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0906E5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305A8337" w14:textId="77777777" w:rsidR="00D933C3" w:rsidRPr="00B25129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B68B0EC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1A57FC58" w14:textId="77777777" w:rsidR="00D933C3" w:rsidRPr="00B25129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786EB2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733B7B60" w14:textId="77777777" w:rsidR="00D933C3" w:rsidRPr="00B25129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BF9147A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2D9356E0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8789EF4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1676A65F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0D95909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0D3995E6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538540B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0CFD32BE" w14:textId="77777777" w:rsidR="00D933C3" w:rsidRPr="00B25129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8906987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072D5D54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</w:tr>
      <w:tr w:rsidR="00D933C3" w:rsidRPr="00C04582" w14:paraId="5BAC3AA2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35CA7F9B" w14:textId="33E47B64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48E1D13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FE2B7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D6F5C3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9EF8C8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5BADA50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C55F7B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90E1534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C505C49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F121AE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A5DCC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813FD4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E8B370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3881F7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DEB601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F9039A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0C107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E0D084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3C3" w:rsidRPr="00C04582" w14:paraId="38DF00D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79523B28" w14:textId="48F96ADA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2B4535B" w14:textId="42434C3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EEC491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F7C7D6" w14:textId="250BE5F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60BA62C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96CB792" w14:textId="37C1AE5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ACB543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56AF609" w14:textId="441D316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6D7D40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6AF31D" w14:textId="18C803B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</w:p>
        </w:tc>
        <w:tc>
          <w:tcPr>
            <w:tcW w:w="236" w:type="dxa"/>
            <w:vAlign w:val="bottom"/>
          </w:tcPr>
          <w:p w14:paraId="73FD8AD4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0C3EB6A" w14:textId="5FF58572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2B19D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8B7998" w14:textId="3E46D9B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</w:p>
        </w:tc>
        <w:tc>
          <w:tcPr>
            <w:tcW w:w="236" w:type="dxa"/>
            <w:vAlign w:val="bottom"/>
          </w:tcPr>
          <w:p w14:paraId="20C474F1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BC70849" w14:textId="65FD96B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959DF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DA6845" w14:textId="41B3D28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</w:p>
        </w:tc>
      </w:tr>
      <w:tr w:rsidR="00D933C3" w:rsidRPr="00C04582" w14:paraId="46D98411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5E30603E" w14:textId="0F944FE6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00E91B72" w14:textId="28AAAFC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CE8DA1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1C0938" w14:textId="7DE1ABB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9A835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CAEA364" w14:textId="0E6C7C3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2BED892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E871715" w14:textId="633D82ED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100,739</w:t>
            </w:r>
          </w:p>
        </w:tc>
        <w:tc>
          <w:tcPr>
            <w:tcW w:w="236" w:type="dxa"/>
            <w:vAlign w:val="bottom"/>
          </w:tcPr>
          <w:p w14:paraId="6F8D4363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5F271A" w14:textId="7BDB639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100,739</w:t>
            </w:r>
          </w:p>
        </w:tc>
        <w:tc>
          <w:tcPr>
            <w:tcW w:w="236" w:type="dxa"/>
            <w:vAlign w:val="bottom"/>
          </w:tcPr>
          <w:p w14:paraId="726BC6E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BB013C" w14:textId="5F7053C4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2B28F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CEB710" w14:textId="0AF3CDE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40*</w:t>
            </w:r>
          </w:p>
        </w:tc>
        <w:tc>
          <w:tcPr>
            <w:tcW w:w="236" w:type="dxa"/>
            <w:vAlign w:val="bottom"/>
          </w:tcPr>
          <w:p w14:paraId="5F51B0E9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FCBB27" w14:textId="0806C52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A49F36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B7C9E81" w14:textId="268BAE2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</w:p>
        </w:tc>
      </w:tr>
      <w:tr w:rsidR="00D933C3" w:rsidRPr="00C04582" w14:paraId="5AFC2B43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21AC6BC6" w14:textId="085AE461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B0779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EAF5E79" w14:textId="47916C8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C8361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D05DE3" w14:textId="016AFBE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AE8A28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1F6FF51" w14:textId="5787C61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BAD97A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9F913E" w14:textId="1896CD75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127,037</w:t>
            </w:r>
          </w:p>
        </w:tc>
        <w:tc>
          <w:tcPr>
            <w:tcW w:w="236" w:type="dxa"/>
            <w:vAlign w:val="bottom"/>
          </w:tcPr>
          <w:p w14:paraId="6D9404E9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28D558E" w14:textId="0AEBD92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127,037</w:t>
            </w:r>
          </w:p>
        </w:tc>
        <w:tc>
          <w:tcPr>
            <w:tcW w:w="236" w:type="dxa"/>
            <w:vAlign w:val="bottom"/>
          </w:tcPr>
          <w:p w14:paraId="63180C9D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A8CFAF" w14:textId="206F14BA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342E96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EC0B4E" w14:textId="651427F5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119,569</w:t>
            </w:r>
          </w:p>
        </w:tc>
        <w:tc>
          <w:tcPr>
            <w:tcW w:w="236" w:type="dxa"/>
            <w:vAlign w:val="bottom"/>
          </w:tcPr>
          <w:p w14:paraId="717A8EDE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C7CB32" w14:textId="32D2299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CAEA0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F81A0A1" w14:textId="6FE45AC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119,569</w:t>
            </w:r>
          </w:p>
        </w:tc>
      </w:tr>
      <w:tr w:rsidR="00D933C3" w:rsidRPr="00C04582" w14:paraId="212DDD03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7147D0A" w14:textId="5275AF50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080D97FE" w14:textId="57E84E2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8C96F6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880AE0" w14:textId="18F8D15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6615ECFE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31C042" w14:textId="7E80431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9A9AB12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14BE8E" w14:textId="43A5C4A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DF58E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617CFD" w14:textId="66F43F7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7504DA2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325872" w14:textId="12341CB5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77E980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745B667" w14:textId="0AE25BA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787384A0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2B3EDF5" w14:textId="4F48F96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BC7EFC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605F1F" w14:textId="655213F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</w:tr>
      <w:tr w:rsidR="00EC23B6" w:rsidRPr="00C04582" w14:paraId="33C0A569" w14:textId="77777777" w:rsidTr="00C92215">
        <w:trPr>
          <w:trHeight w:val="261"/>
        </w:trPr>
        <w:tc>
          <w:tcPr>
            <w:tcW w:w="15030" w:type="dxa"/>
            <w:gridSpan w:val="18"/>
            <w:vAlign w:val="bottom"/>
          </w:tcPr>
          <w:p w14:paraId="77849121" w14:textId="77777777" w:rsidR="00EC23B6" w:rsidRPr="00C04582" w:rsidRDefault="00EC23B6" w:rsidP="00C92215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C0458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013D4CFB" w14:textId="27BEF8A6" w:rsidR="00EC23B6" w:rsidRPr="00EC23B6" w:rsidRDefault="00EC23B6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C23B6" w:rsidRPr="00C04582" w14:paraId="28A2C819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76969ACD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0ABDA655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045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C23B6" w:rsidRPr="00C04582" w14:paraId="4098FD17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07E329EC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30CBF71C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BD3C5BD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2655B1F6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3201D" w:rsidRPr="00B3201D" w14:paraId="4E2E0238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8322336" w14:textId="33A25892" w:rsidR="00EC23B6" w:rsidRPr="00C04582" w:rsidRDefault="00D933C3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B056A"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8B05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8B056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8B056A"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7DAFE0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ED0F55F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16224EA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D2EF1F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0532C0" w14:textId="77777777" w:rsidR="00EC23B6" w:rsidRPr="00B3201D" w:rsidRDefault="00EC23B6" w:rsidP="00C9221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B78B536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0CC9AB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4457CD2C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766EC6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4287DB13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0EC2F7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FE58741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138283E2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10A429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1A8FA90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AA13523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320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5805CD9" w14:textId="77777777" w:rsidR="00EC23B6" w:rsidRPr="00B3201D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5876E891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64C4E6B4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70D37409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201D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B1765A4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BA345D4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201D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51BABC97" w14:textId="77777777" w:rsidR="00EC23B6" w:rsidRPr="00B3201D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03E1E040" w14:textId="77777777" w:rsidR="00EC23B6" w:rsidRPr="00B3201D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3201D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0B64A03D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E640559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A734A" w:rsidRPr="00DA734A" w14:paraId="036E044D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561804D8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27EBEE3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A734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A734A" w:rsidRPr="00DA734A" w14:paraId="19630BE6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2EA7BEF0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454C32B" w14:textId="77777777" w:rsidR="00EC23B6" w:rsidRPr="00DA734A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03B7C" w14:textId="77777777" w:rsidR="00EC23B6" w:rsidRPr="00DA734A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986EF6B" w14:textId="77777777" w:rsidR="00EC23B6" w:rsidRPr="00DA734A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9BC0F4" w14:textId="77777777" w:rsidR="00EC23B6" w:rsidRPr="00DA734A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A460564" w14:textId="77777777" w:rsidR="00EC23B6" w:rsidRPr="00DA734A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49A25F" w14:textId="77777777" w:rsidR="00EC23B6" w:rsidRPr="00DA734A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E6F691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8E13A2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2940A76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623E31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7F891CE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FE418F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25EDDA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22BB68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77C5E52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3B4BF3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DD9326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4289" w:rsidRPr="00DA734A" w14:paraId="062DEAD8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07CC2A09" w14:textId="77777777" w:rsidR="00C74289" w:rsidRPr="00C04582" w:rsidRDefault="00C74289" w:rsidP="00C7428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E754694" w14:textId="6A04CF9E" w:rsidR="00C74289" w:rsidRPr="00DA734A" w:rsidRDefault="00C74289" w:rsidP="00C7428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217528" w14:textId="7777777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2984DC3" w14:textId="559DDAD5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EBD73B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ACBE6A" w14:textId="23E0EF94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</w:tcPr>
          <w:p w14:paraId="0711BA09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E1A905C" w14:textId="5D5A235D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11,688</w:t>
            </w:r>
          </w:p>
        </w:tc>
        <w:tc>
          <w:tcPr>
            <w:tcW w:w="236" w:type="dxa"/>
          </w:tcPr>
          <w:p w14:paraId="6C20EFE3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69FC8D5" w14:textId="22F4715C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11,693</w:t>
            </w:r>
          </w:p>
        </w:tc>
        <w:tc>
          <w:tcPr>
            <w:tcW w:w="236" w:type="dxa"/>
            <w:gridSpan w:val="2"/>
          </w:tcPr>
          <w:p w14:paraId="7AE86679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B01AA8" w14:textId="5D75DB03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EFB6BAF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5EEB72" w14:textId="0D5FDBC8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2A7B4A35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DAAC45" w14:textId="317F4B65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0FA4D1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9329FEB" w14:textId="7B7C1CF5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74289" w:rsidRPr="00DA734A" w14:paraId="6E9D1267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A97063C" w14:textId="77777777" w:rsidR="00C74289" w:rsidRPr="00C04582" w:rsidRDefault="00C74289" w:rsidP="00C74289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7ED6F440" w14:textId="636FD6D7" w:rsidR="00C74289" w:rsidRPr="00DA734A" w:rsidRDefault="00C74289" w:rsidP="00C7428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652DE5" w14:textId="7777777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F9E5A5F" w14:textId="5491EF6A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FDC07C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CE23F2" w14:textId="67183653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236" w:type="dxa"/>
            <w:gridSpan w:val="2"/>
          </w:tcPr>
          <w:p w14:paraId="5445DF04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7899012" w14:textId="2DEA35F6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68C06F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4AB1726" w14:textId="5562B008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236" w:type="dxa"/>
            <w:gridSpan w:val="2"/>
          </w:tcPr>
          <w:p w14:paraId="22A3E8D2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52775DE" w14:textId="5D2DA81E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E17441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535BAB4" w14:textId="78F6A28F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236" w:type="dxa"/>
            <w:gridSpan w:val="2"/>
            <w:vAlign w:val="bottom"/>
          </w:tcPr>
          <w:p w14:paraId="3948641B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353C0C" w14:textId="391687F4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A4D62D6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D59AB7" w14:textId="7CEA25C8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251</w:t>
            </w:r>
          </w:p>
        </w:tc>
      </w:tr>
      <w:tr w:rsidR="00C74289" w:rsidRPr="00DA734A" w14:paraId="2F46E388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AD7F4E7" w14:textId="77777777" w:rsidR="00C74289" w:rsidRPr="00C04582" w:rsidRDefault="00C74289" w:rsidP="00C74289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9DB0294" w14:textId="7F24019C" w:rsidR="00C74289" w:rsidRPr="00DA734A" w:rsidRDefault="00C74289" w:rsidP="00C7428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FEDE9B" w14:textId="7777777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9AE96EE" w14:textId="4E225C16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781</w:t>
            </w:r>
          </w:p>
        </w:tc>
        <w:tc>
          <w:tcPr>
            <w:tcW w:w="236" w:type="dxa"/>
          </w:tcPr>
          <w:p w14:paraId="39E11243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865A1A" w14:textId="05D1FEAD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F3B4F0A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1542A4C" w14:textId="6423E63F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E75C29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AC74D5E" w14:textId="75659F9D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781</w:t>
            </w:r>
          </w:p>
        </w:tc>
        <w:tc>
          <w:tcPr>
            <w:tcW w:w="236" w:type="dxa"/>
            <w:gridSpan w:val="2"/>
          </w:tcPr>
          <w:p w14:paraId="1AEFBE2B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A5F3D7D" w14:textId="7FB64126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2C6E001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8C64B3" w14:textId="381EB17F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781</w:t>
            </w:r>
          </w:p>
        </w:tc>
        <w:tc>
          <w:tcPr>
            <w:tcW w:w="236" w:type="dxa"/>
            <w:gridSpan w:val="2"/>
            <w:vAlign w:val="bottom"/>
          </w:tcPr>
          <w:p w14:paraId="2EFFF4CE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5F4B25" w14:textId="088DE62B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D288C8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D63F4A" w14:textId="775DB0B9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781</w:t>
            </w:r>
          </w:p>
        </w:tc>
      </w:tr>
      <w:tr w:rsidR="00C74289" w:rsidRPr="00DA734A" w14:paraId="26269D27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4D93B697" w14:textId="77777777" w:rsidR="00C74289" w:rsidRPr="00C04582" w:rsidRDefault="00C74289" w:rsidP="00C74289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6D0A50F" w14:textId="5EC8A016" w:rsidR="00C74289" w:rsidRPr="00DA734A" w:rsidRDefault="00C74289" w:rsidP="00C7428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5900FE" w14:textId="7777777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881A97" w14:textId="753C30A4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233</w:t>
            </w:r>
          </w:p>
        </w:tc>
        <w:tc>
          <w:tcPr>
            <w:tcW w:w="236" w:type="dxa"/>
            <w:vAlign w:val="bottom"/>
          </w:tcPr>
          <w:p w14:paraId="3270F8AF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30125A5" w14:textId="4599EF87" w:rsidR="00C74289" w:rsidRPr="00C74289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8,490</w:t>
            </w:r>
          </w:p>
        </w:tc>
        <w:tc>
          <w:tcPr>
            <w:tcW w:w="236" w:type="dxa"/>
            <w:gridSpan w:val="2"/>
            <w:vAlign w:val="bottom"/>
          </w:tcPr>
          <w:p w14:paraId="4E0DFD23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9B50B86" w14:textId="27C289A3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87C510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09F9ED3" w14:textId="0DFAD931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8,723</w:t>
            </w:r>
          </w:p>
        </w:tc>
        <w:tc>
          <w:tcPr>
            <w:tcW w:w="236" w:type="dxa"/>
            <w:gridSpan w:val="2"/>
            <w:vAlign w:val="bottom"/>
          </w:tcPr>
          <w:p w14:paraId="169CDE58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B0AA52C" w14:textId="140DBAAF" w:rsidR="00C74289" w:rsidRPr="00C74289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74289">
              <w:rPr>
                <w:rFonts w:ascii="Angsana New" w:hAnsi="Angsana New"/>
                <w:sz w:val="26"/>
                <w:szCs w:val="26"/>
              </w:rPr>
              <w:t>8,481</w:t>
            </w:r>
          </w:p>
        </w:tc>
        <w:tc>
          <w:tcPr>
            <w:tcW w:w="236" w:type="dxa"/>
            <w:gridSpan w:val="2"/>
            <w:vAlign w:val="bottom"/>
          </w:tcPr>
          <w:p w14:paraId="026F3C3D" w14:textId="77777777" w:rsidR="00C74289" w:rsidRPr="00C74289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066ACEE" w14:textId="66F953E9" w:rsidR="00C74289" w:rsidRPr="00C74289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4289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gridSpan w:val="2"/>
            <w:vAlign w:val="bottom"/>
          </w:tcPr>
          <w:p w14:paraId="7E04E5D9" w14:textId="77777777" w:rsidR="00C74289" w:rsidRPr="00C74289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CF2C04C" w14:textId="70BF4A7C" w:rsidR="00C74289" w:rsidRPr="00C74289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7428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27C7E0AE" w14:textId="77777777" w:rsidR="00C74289" w:rsidRPr="00C74289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EE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A03281C" w14:textId="60B3B8CC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8,723</w:t>
            </w:r>
          </w:p>
        </w:tc>
      </w:tr>
      <w:tr w:rsidR="00C74289" w:rsidRPr="00936670" w14:paraId="78BC9EAD" w14:textId="77777777" w:rsidTr="00A3114C">
        <w:trPr>
          <w:trHeight w:val="261"/>
        </w:trPr>
        <w:tc>
          <w:tcPr>
            <w:tcW w:w="3420" w:type="dxa"/>
            <w:vAlign w:val="bottom"/>
          </w:tcPr>
          <w:p w14:paraId="56416CA4" w14:textId="77777777" w:rsidR="00C74289" w:rsidRPr="00B25129" w:rsidRDefault="00C74289" w:rsidP="00C7428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</w:tcPr>
          <w:p w14:paraId="26F1B28F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5BEFC4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F0A078B" w14:textId="7777777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ED05B6E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3A504F12" w14:textId="7777777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5F643A6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</w:tcPr>
          <w:p w14:paraId="438E168A" w14:textId="7777777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D0380CD" w14:textId="77777777" w:rsidR="00C74289" w:rsidRPr="00DA734A" w:rsidRDefault="00C74289" w:rsidP="00C7428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4A711C0D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04E07EB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</w:tcPr>
          <w:p w14:paraId="7C92C378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561D199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</w:tcPr>
          <w:p w14:paraId="34B2AFED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613ECAA" w14:textId="77777777" w:rsidR="00C74289" w:rsidRPr="00DA734A" w:rsidRDefault="00C74289" w:rsidP="00C7428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gridSpan w:val="2"/>
          </w:tcPr>
          <w:p w14:paraId="056B203C" w14:textId="7777777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9C0558A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14:paraId="629E94BA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4289" w:rsidRPr="00936670" w14:paraId="67D887B4" w14:textId="77777777" w:rsidTr="00A3114C">
        <w:trPr>
          <w:trHeight w:val="261"/>
        </w:trPr>
        <w:tc>
          <w:tcPr>
            <w:tcW w:w="3420" w:type="dxa"/>
            <w:vAlign w:val="bottom"/>
          </w:tcPr>
          <w:p w14:paraId="77203D65" w14:textId="77777777" w:rsidR="00C74289" w:rsidRPr="00C04582" w:rsidRDefault="00C74289" w:rsidP="00C7428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AE030EC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C1907E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DD12BE9" w14:textId="7777777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8E401D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83E9AC2" w14:textId="7777777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C3F8FE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D33ED22" w14:textId="7777777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1D086C" w14:textId="77777777" w:rsidR="00C74289" w:rsidRPr="00DA734A" w:rsidRDefault="00C74289" w:rsidP="00C7428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0D8CD42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473565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D8240E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EC080C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DFDA1D3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362A52" w14:textId="77777777" w:rsidR="00C74289" w:rsidRPr="00DA734A" w:rsidRDefault="00C74289" w:rsidP="00C7428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7023945" w14:textId="7777777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5BEFB8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1085602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4289" w:rsidRPr="00936670" w14:paraId="62A9D38F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78DB03B1" w14:textId="77777777" w:rsidR="00C74289" w:rsidRPr="00C04582" w:rsidRDefault="00C74289" w:rsidP="00C7428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5298E72" w14:textId="6866AB6E" w:rsidR="00C74289" w:rsidRPr="00DA734A" w:rsidRDefault="00C74289" w:rsidP="00C7428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4A69AE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FC50FE1" w14:textId="288CA300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332</w:t>
            </w:r>
          </w:p>
        </w:tc>
        <w:tc>
          <w:tcPr>
            <w:tcW w:w="236" w:type="dxa"/>
            <w:vAlign w:val="bottom"/>
          </w:tcPr>
          <w:p w14:paraId="15FEF226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9C5340" w14:textId="2EFE0C94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832A7FA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A62E0B0" w14:textId="63355165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5282A1" w14:textId="77777777" w:rsidR="00C74289" w:rsidRPr="00DA734A" w:rsidRDefault="00C74289" w:rsidP="00C7428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E6A00EE" w14:textId="2700A9C1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</w:t>
            </w:r>
          </w:p>
        </w:tc>
        <w:tc>
          <w:tcPr>
            <w:tcW w:w="236" w:type="dxa"/>
            <w:gridSpan w:val="2"/>
            <w:vAlign w:val="bottom"/>
          </w:tcPr>
          <w:p w14:paraId="13B264E8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DD5E5D5" w14:textId="5017AD24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DEF624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95B424" w14:textId="068DD5FB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</w:t>
            </w:r>
          </w:p>
        </w:tc>
        <w:tc>
          <w:tcPr>
            <w:tcW w:w="236" w:type="dxa"/>
            <w:gridSpan w:val="2"/>
            <w:vAlign w:val="bottom"/>
          </w:tcPr>
          <w:p w14:paraId="172CCCF4" w14:textId="77777777" w:rsidR="00C74289" w:rsidRPr="00DA734A" w:rsidRDefault="00C74289" w:rsidP="00C7428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BF7A7E" w14:textId="18318E94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CB030C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40C3F1" w14:textId="3DB351FE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</w:t>
            </w:r>
          </w:p>
        </w:tc>
      </w:tr>
      <w:tr w:rsidR="00C74289" w:rsidRPr="00B3201D" w14:paraId="2EDF7010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2825FB14" w14:textId="77777777" w:rsidR="00C74289" w:rsidRPr="00C04582" w:rsidRDefault="00C74289" w:rsidP="00C7428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41DF7D8" w14:textId="2BCC4CDA" w:rsidR="00C74289" w:rsidRPr="00DA734A" w:rsidRDefault="00C74289" w:rsidP="00C7428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BA018C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6DA16CD" w14:textId="57AD09CE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7A98021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A53AAB" w14:textId="245E1009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9C8934E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EC7E15E" w14:textId="2D8B4FB2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46,295</w:t>
            </w:r>
          </w:p>
        </w:tc>
        <w:tc>
          <w:tcPr>
            <w:tcW w:w="236" w:type="dxa"/>
            <w:vAlign w:val="bottom"/>
          </w:tcPr>
          <w:p w14:paraId="451D984F" w14:textId="77777777" w:rsidR="00C74289" w:rsidRPr="00DA734A" w:rsidRDefault="00C74289" w:rsidP="00C7428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B68DB47" w14:textId="24901964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46,295</w:t>
            </w:r>
          </w:p>
        </w:tc>
        <w:tc>
          <w:tcPr>
            <w:tcW w:w="236" w:type="dxa"/>
            <w:gridSpan w:val="2"/>
            <w:vAlign w:val="bottom"/>
          </w:tcPr>
          <w:p w14:paraId="20B0FEB3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27CC94" w14:textId="53D219A8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EE02268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794C50C" w14:textId="638CA373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41,222</w:t>
            </w:r>
            <w:r w:rsidRPr="00B07790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gridSpan w:val="2"/>
            <w:vAlign w:val="bottom"/>
          </w:tcPr>
          <w:p w14:paraId="51585252" w14:textId="77777777" w:rsidR="00C74289" w:rsidRPr="00DA734A" w:rsidRDefault="00C74289" w:rsidP="00C7428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45B0262" w14:textId="3121C21D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774756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4F890FF" w14:textId="52508173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41,222</w:t>
            </w:r>
          </w:p>
        </w:tc>
      </w:tr>
      <w:tr w:rsidR="00C74289" w:rsidRPr="00B3201D" w14:paraId="1C381A8E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CDADF18" w14:textId="77777777" w:rsidR="00C74289" w:rsidRPr="00C04582" w:rsidRDefault="00C74289" w:rsidP="00C7428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3AD67ED" w14:textId="3BBB2DF6" w:rsidR="00C74289" w:rsidRPr="00DA734A" w:rsidRDefault="00C74289" w:rsidP="00C7428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789829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372250C" w14:textId="16DF0A3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43A7E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44B44A" w14:textId="05979D4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4C53D6B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DD21719" w14:textId="4289D9A8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6" w:type="dxa"/>
            <w:vAlign w:val="bottom"/>
          </w:tcPr>
          <w:p w14:paraId="7FCD0321" w14:textId="77777777" w:rsidR="00C74289" w:rsidRPr="00DA734A" w:rsidRDefault="00C74289" w:rsidP="00C7428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6FDFC4D" w14:textId="292CE028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6" w:type="dxa"/>
            <w:gridSpan w:val="2"/>
            <w:vAlign w:val="bottom"/>
          </w:tcPr>
          <w:p w14:paraId="08C504CC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955AC1A" w14:textId="12D28F73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B81872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F8E8D54" w14:textId="04FCC4EF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80,079</w:t>
            </w:r>
          </w:p>
        </w:tc>
        <w:tc>
          <w:tcPr>
            <w:tcW w:w="236" w:type="dxa"/>
            <w:gridSpan w:val="2"/>
            <w:vAlign w:val="bottom"/>
          </w:tcPr>
          <w:p w14:paraId="2AD0A709" w14:textId="77777777" w:rsidR="00C74289" w:rsidRPr="00DA734A" w:rsidRDefault="00C74289" w:rsidP="00C7428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1A4BDBE" w14:textId="55D3A110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0FE1B6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52EC18" w14:textId="4582BF06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80,079</w:t>
            </w:r>
          </w:p>
        </w:tc>
      </w:tr>
      <w:tr w:rsidR="00C74289" w:rsidRPr="00936670" w14:paraId="1F61D267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F5F7827" w14:textId="77777777" w:rsidR="00C74289" w:rsidRPr="00936670" w:rsidRDefault="00C74289" w:rsidP="00C7428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3667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C913D57" w14:textId="2562276F" w:rsidR="00C74289" w:rsidRPr="00DA734A" w:rsidRDefault="00C74289" w:rsidP="00C7428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1,602</w:t>
            </w:r>
          </w:p>
        </w:tc>
        <w:tc>
          <w:tcPr>
            <w:tcW w:w="236" w:type="dxa"/>
            <w:vAlign w:val="bottom"/>
          </w:tcPr>
          <w:p w14:paraId="6AEB3641" w14:textId="77777777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8D3AFF" w14:textId="51AF4B59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1D2B52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13A4BB" w14:textId="3CEF6F3C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7A37FC3" w14:textId="77777777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6692FE9" w14:textId="488B205F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5FCFD6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2B54EEA" w14:textId="573EFA76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1,602</w:t>
            </w:r>
          </w:p>
        </w:tc>
        <w:tc>
          <w:tcPr>
            <w:tcW w:w="236" w:type="dxa"/>
            <w:gridSpan w:val="2"/>
            <w:vAlign w:val="bottom"/>
          </w:tcPr>
          <w:p w14:paraId="00A11864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F315C58" w14:textId="0481B2D6" w:rsidR="00C74289" w:rsidRPr="00DA734A" w:rsidRDefault="00C74289" w:rsidP="00C742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3B0664A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51192D" w14:textId="06D1E820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1,602</w:t>
            </w:r>
          </w:p>
        </w:tc>
        <w:tc>
          <w:tcPr>
            <w:tcW w:w="236" w:type="dxa"/>
            <w:gridSpan w:val="2"/>
            <w:vAlign w:val="bottom"/>
          </w:tcPr>
          <w:p w14:paraId="1F3F833B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9A2488" w14:textId="39E67138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E78604A" w14:textId="77777777" w:rsidR="00C74289" w:rsidRPr="00DA734A" w:rsidRDefault="00C74289" w:rsidP="00C7428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12E82C" w14:textId="6E33A041" w:rsidR="00C74289" w:rsidRPr="00DA734A" w:rsidRDefault="00C74289" w:rsidP="00C7428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1,602</w:t>
            </w:r>
          </w:p>
        </w:tc>
      </w:tr>
      <w:tr w:rsidR="00C74289" w:rsidRPr="00936670" w14:paraId="2D67C68D" w14:textId="77777777" w:rsidTr="00C92215">
        <w:trPr>
          <w:trHeight w:val="594"/>
        </w:trPr>
        <w:tc>
          <w:tcPr>
            <w:tcW w:w="15030" w:type="dxa"/>
            <w:gridSpan w:val="28"/>
            <w:vAlign w:val="bottom"/>
          </w:tcPr>
          <w:p w14:paraId="06D17AFC" w14:textId="77777777" w:rsidR="00C74289" w:rsidRPr="00936670" w:rsidRDefault="00C74289" w:rsidP="00C7428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3667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936670">
              <w:rPr>
                <w:sz w:val="36"/>
                <w:szCs w:val="32"/>
              </w:rPr>
              <w:t xml:space="preserve"> </w:t>
            </w:r>
            <w:r w:rsidRPr="0093667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4A8E5C93" w14:textId="77777777" w:rsidR="00EC23B6" w:rsidRPr="00EC23B6" w:rsidRDefault="00EC23B6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C23B6" w:rsidRPr="00C04582" w14:paraId="23B3B21B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5A657D1C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027D806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045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C23B6" w:rsidRPr="00C04582" w14:paraId="1090EB16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3FC4829D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70D3927B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7FA7638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53A23325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933C3" w:rsidRPr="00C04582" w14:paraId="01E7B03A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229759E6" w14:textId="5CCB084D" w:rsidR="00D933C3" w:rsidRPr="00C04582" w:rsidRDefault="00D933C3" w:rsidP="00D93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160DAD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F178BFA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561BF67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B976528" w14:textId="11F89422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1098F4" w14:textId="77777777" w:rsidR="00D933C3" w:rsidRPr="00C04582" w:rsidRDefault="00D933C3" w:rsidP="00D933C3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23ED55E7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3054799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D699664" w14:textId="5C9899C3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6BB651B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F41C8F5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9C72B94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CADB029" w14:textId="48DFBF08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7E4BC465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6DBEA3ED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5A3B6BB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6DB5A294" w14:textId="34A5F2AF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C2AF097" w14:textId="77777777" w:rsidR="00D933C3" w:rsidRPr="00C04582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65CAF31" w14:textId="2C88C385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6CB9B8A6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EDADF2" w14:textId="3BB6A4BC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5836D748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AEDD21A" w14:textId="261899B9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20A20D55" w14:textId="77777777" w:rsidR="00D933C3" w:rsidRPr="00C04582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03E64036" w14:textId="36AF93DF" w:rsidR="00D933C3" w:rsidRPr="00C04582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33A124A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55DC5CF9" w14:textId="127BDE24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33C3" w:rsidRPr="00C04582" w14:paraId="32E7083F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30604689" w14:textId="77777777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87EC8B7" w14:textId="3B09E120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933C3" w:rsidRPr="00C04582" w14:paraId="270DDBA3" w14:textId="77777777" w:rsidTr="00B25129">
        <w:tc>
          <w:tcPr>
            <w:tcW w:w="3420" w:type="dxa"/>
            <w:vAlign w:val="bottom"/>
            <w:hideMark/>
          </w:tcPr>
          <w:p w14:paraId="643424CA" w14:textId="13A7E39F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F74334C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E0C33F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4AF4385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BE13E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10EE69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3B17FA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B7C18F7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6A500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F84F912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53FBFC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F6C138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5F76E8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617BF8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DDC33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D96106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013FC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7F96E6C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3C3" w:rsidRPr="00C04582" w14:paraId="06846C3A" w14:textId="77777777" w:rsidTr="00B25129">
        <w:tc>
          <w:tcPr>
            <w:tcW w:w="3420" w:type="dxa"/>
            <w:vAlign w:val="bottom"/>
          </w:tcPr>
          <w:p w14:paraId="59AFB63F" w14:textId="23348BAB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44EF6FA8" w14:textId="4F7B0423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9B5D3E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54EBDD" w14:textId="56B7CAC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E95D0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A34E15" w14:textId="52F04ACC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</w:tcPr>
          <w:p w14:paraId="0DF74271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1BC8F1D" w14:textId="284787E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12,712</w:t>
            </w:r>
          </w:p>
        </w:tc>
        <w:tc>
          <w:tcPr>
            <w:tcW w:w="236" w:type="dxa"/>
          </w:tcPr>
          <w:p w14:paraId="19CB2FD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2F81371" w14:textId="18B33DD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12,717</w:t>
            </w:r>
          </w:p>
        </w:tc>
        <w:tc>
          <w:tcPr>
            <w:tcW w:w="236" w:type="dxa"/>
            <w:gridSpan w:val="2"/>
          </w:tcPr>
          <w:p w14:paraId="220EADF2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833D2DD" w14:textId="51EEF885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72D39BB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D0CA5C8" w14:textId="1E0DC89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7940C43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4B56F84" w14:textId="1F9F585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F83F17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3D4671D" w14:textId="724A458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933C3" w:rsidRPr="00C04582" w14:paraId="7404B4D5" w14:textId="77777777" w:rsidTr="00B25129">
        <w:tc>
          <w:tcPr>
            <w:tcW w:w="3420" w:type="dxa"/>
            <w:vAlign w:val="bottom"/>
          </w:tcPr>
          <w:p w14:paraId="21389263" w14:textId="5A8BC326" w:rsidR="00D933C3" w:rsidRPr="00C04582" w:rsidRDefault="00D933C3" w:rsidP="00D933C3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1254A4FA" w14:textId="77C3A841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49C976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DC28803" w14:textId="23DC2ED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8B442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C58014B" w14:textId="42FDC785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</w:tcPr>
          <w:p w14:paraId="073698B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48DE26C" w14:textId="4361857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3434A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7D5E330" w14:textId="433FC72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</w:tcPr>
          <w:p w14:paraId="3379521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4F629F" w14:textId="1F14DF38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08749ED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12BCC9C" w14:textId="494AADA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  <w:vAlign w:val="bottom"/>
          </w:tcPr>
          <w:p w14:paraId="78554965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EDA7E4" w14:textId="5988AA5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A4ECDF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F50A0" w14:textId="7249700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</w:tr>
      <w:tr w:rsidR="00D933C3" w:rsidRPr="00C04582" w14:paraId="44ADCB71" w14:textId="77777777" w:rsidTr="00B25129">
        <w:tc>
          <w:tcPr>
            <w:tcW w:w="3420" w:type="dxa"/>
            <w:vAlign w:val="bottom"/>
          </w:tcPr>
          <w:p w14:paraId="739A3DBF" w14:textId="193C7B26" w:rsidR="00D933C3" w:rsidRPr="00C04582" w:rsidRDefault="00D933C3" w:rsidP="00D933C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7F3FB7A7" w14:textId="68467D5E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7577D4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782EB17" w14:textId="2588D4D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</w:tcPr>
          <w:p w14:paraId="14819A7D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106BAD" w14:textId="702672C0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FFFA38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D30C65D" w14:textId="2AFB352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36953B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007E229" w14:textId="54E0D5A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  <w:gridSpan w:val="2"/>
          </w:tcPr>
          <w:p w14:paraId="197BFDC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C2E487" w14:textId="320DFE15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C5DBD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88FCE46" w14:textId="70767ED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  <w:gridSpan w:val="2"/>
            <w:vAlign w:val="bottom"/>
          </w:tcPr>
          <w:p w14:paraId="1FE9475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362D4BB" w14:textId="0C7A63ED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187FB0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8B50C83" w14:textId="27B1F29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</w:tr>
      <w:tr w:rsidR="00D933C3" w:rsidRPr="00C04582" w14:paraId="1CD68F38" w14:textId="77777777" w:rsidTr="00B25129">
        <w:tc>
          <w:tcPr>
            <w:tcW w:w="3420" w:type="dxa"/>
            <w:vAlign w:val="bottom"/>
          </w:tcPr>
          <w:p w14:paraId="5A627D53" w14:textId="306586FF" w:rsidR="00D933C3" w:rsidRPr="00C04582" w:rsidRDefault="00D933C3" w:rsidP="00D933C3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0F6EB9BD" w14:textId="7F56D87D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D8404F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27D676" w14:textId="6AB06FD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275</w:t>
            </w:r>
          </w:p>
        </w:tc>
        <w:tc>
          <w:tcPr>
            <w:tcW w:w="236" w:type="dxa"/>
            <w:vAlign w:val="bottom"/>
          </w:tcPr>
          <w:p w14:paraId="375B5CD0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04596D" w14:textId="62E3766A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11,321</w:t>
            </w:r>
          </w:p>
        </w:tc>
        <w:tc>
          <w:tcPr>
            <w:tcW w:w="236" w:type="dxa"/>
            <w:gridSpan w:val="2"/>
            <w:vAlign w:val="bottom"/>
          </w:tcPr>
          <w:p w14:paraId="0CE7777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6DF44BC" w14:textId="554D785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5CA9BA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3E81EB6" w14:textId="654AD9F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11,596</w:t>
            </w:r>
          </w:p>
        </w:tc>
        <w:tc>
          <w:tcPr>
            <w:tcW w:w="236" w:type="dxa"/>
            <w:gridSpan w:val="2"/>
            <w:vAlign w:val="bottom"/>
          </w:tcPr>
          <w:p w14:paraId="1AEEF34D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BF899E0" w14:textId="220D9B2F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11,061</w:t>
            </w:r>
          </w:p>
        </w:tc>
        <w:tc>
          <w:tcPr>
            <w:tcW w:w="236" w:type="dxa"/>
            <w:gridSpan w:val="2"/>
            <w:vAlign w:val="bottom"/>
          </w:tcPr>
          <w:p w14:paraId="6B341C76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34BEE5" w14:textId="515415B5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36" w:type="dxa"/>
            <w:gridSpan w:val="2"/>
            <w:vAlign w:val="bottom"/>
          </w:tcPr>
          <w:p w14:paraId="078C43EB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B1630FD" w14:textId="0107CC3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0D62309B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AEF63DB" w14:textId="2A58DE8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11,596</w:t>
            </w:r>
          </w:p>
        </w:tc>
      </w:tr>
      <w:tr w:rsidR="00D933C3" w:rsidRPr="00C04582" w14:paraId="3E059425" w14:textId="77777777" w:rsidTr="00B25129">
        <w:tc>
          <w:tcPr>
            <w:tcW w:w="3420" w:type="dxa"/>
            <w:vAlign w:val="bottom"/>
          </w:tcPr>
          <w:p w14:paraId="6E4115D5" w14:textId="72FA52CE" w:rsidR="00D933C3" w:rsidRPr="00C04582" w:rsidRDefault="00D933C3" w:rsidP="00D933C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51EF78F3" w14:textId="3E7C19E2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FFE3C2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5D16F60" w14:textId="3BEDD11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7EAAB746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645ECF1" w14:textId="1075B8E6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39FC4C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34CB712" w14:textId="1BE3188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1810F8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34FD55B" w14:textId="5A3B71B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  <w:gridSpan w:val="2"/>
          </w:tcPr>
          <w:p w14:paraId="38B8E70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8844273" w14:textId="705356ED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4F60B1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79D5" w14:textId="0D43438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  <w:gridSpan w:val="2"/>
            <w:vAlign w:val="bottom"/>
          </w:tcPr>
          <w:p w14:paraId="38EFA4A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C8BED43" w14:textId="4755B13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F19FA5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2A5644D" w14:textId="6900B4C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D933C3" w:rsidRPr="00B25129" w14:paraId="6B849A51" w14:textId="77777777" w:rsidTr="009179E8">
        <w:tc>
          <w:tcPr>
            <w:tcW w:w="3420" w:type="dxa"/>
            <w:vAlign w:val="bottom"/>
          </w:tcPr>
          <w:p w14:paraId="771135CA" w14:textId="77777777" w:rsidR="00D933C3" w:rsidRPr="00B25129" w:rsidRDefault="00D933C3" w:rsidP="00D933C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</w:tcPr>
          <w:p w14:paraId="6A498B3A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26F3239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1EE67BBE" w14:textId="77777777" w:rsidR="00D933C3" w:rsidRPr="00B25129" w:rsidRDefault="00D933C3" w:rsidP="00D933C3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25E2FF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4782023D" w14:textId="77777777" w:rsidR="00D933C3" w:rsidRPr="00B25129" w:rsidRDefault="00D933C3" w:rsidP="00D933C3">
            <w:pPr>
              <w:pStyle w:val="acctfourfigures"/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19CC170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</w:tcPr>
          <w:p w14:paraId="55B5D960" w14:textId="77777777" w:rsidR="00D933C3" w:rsidRPr="00B25129" w:rsidRDefault="00D933C3" w:rsidP="00D933C3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C612319" w14:textId="77777777" w:rsidR="00D933C3" w:rsidRPr="00B25129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758C4D25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2788732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</w:tcPr>
          <w:p w14:paraId="04E73B4C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35DA7394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</w:tcPr>
          <w:p w14:paraId="1890CB9C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05DFE728" w14:textId="77777777" w:rsidR="00D933C3" w:rsidRPr="00B25129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gridSpan w:val="2"/>
          </w:tcPr>
          <w:p w14:paraId="79B3A7F1" w14:textId="77777777" w:rsidR="00D933C3" w:rsidRPr="00B25129" w:rsidRDefault="00D933C3" w:rsidP="00D933C3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C3ED483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14:paraId="116BB17C" w14:textId="77777777" w:rsidR="00D933C3" w:rsidRPr="00B25129" w:rsidRDefault="00D933C3" w:rsidP="00D933C3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33C3" w:rsidRPr="00C04582" w14:paraId="556E41A5" w14:textId="77777777" w:rsidTr="009179E8">
        <w:tc>
          <w:tcPr>
            <w:tcW w:w="3420" w:type="dxa"/>
            <w:vAlign w:val="bottom"/>
          </w:tcPr>
          <w:p w14:paraId="5920FF13" w14:textId="139F821A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61E65A3C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20A3E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3DF67E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6247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E523AF5" w14:textId="77777777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3AC8C4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D8ED112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AF75F60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F12DCC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ACEEF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58AC2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D080EC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FEEBF24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27A704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D3EFD40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4864DF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F694AFB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33C3" w:rsidRPr="00C04582" w14:paraId="79AFC486" w14:textId="77777777" w:rsidTr="00B25129">
        <w:tc>
          <w:tcPr>
            <w:tcW w:w="3420" w:type="dxa"/>
            <w:vAlign w:val="bottom"/>
            <w:hideMark/>
          </w:tcPr>
          <w:p w14:paraId="01D93535" w14:textId="10A811C7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4DAD2B4" w14:textId="249A362D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D1E97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4F60276" w14:textId="3633F4F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vAlign w:val="bottom"/>
          </w:tcPr>
          <w:p w14:paraId="4CC9590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36984E3" w14:textId="5F1B293A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21BD167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03D4D8F" w14:textId="77A3A8F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AD54B6E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3BB84B1" w14:textId="79F18DA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5BDE49F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C7CC56" w14:textId="117BAFCD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0F6F00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C6264CE" w14:textId="05B5B2A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05C1F1C8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C653472" w14:textId="6793A43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99F71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AA9A871" w14:textId="1CBBB90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D933C3" w:rsidRPr="00C04582" w14:paraId="5D4EBB8D" w14:textId="77777777" w:rsidTr="009179E8">
        <w:tc>
          <w:tcPr>
            <w:tcW w:w="3420" w:type="dxa"/>
            <w:vAlign w:val="bottom"/>
            <w:hideMark/>
          </w:tcPr>
          <w:p w14:paraId="671341D6" w14:textId="3DDAF142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8D1A401" w14:textId="58311000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8D9E78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052ED8" w14:textId="3EAB4B8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E2F8B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06CAC65" w14:textId="17C739BE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41E7AB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0562754" w14:textId="5E70EDE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51,684</w:t>
            </w:r>
          </w:p>
        </w:tc>
        <w:tc>
          <w:tcPr>
            <w:tcW w:w="236" w:type="dxa"/>
            <w:vAlign w:val="bottom"/>
          </w:tcPr>
          <w:p w14:paraId="142F9690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0AFCC03" w14:textId="6D009B0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51,684</w:t>
            </w:r>
          </w:p>
        </w:tc>
        <w:tc>
          <w:tcPr>
            <w:tcW w:w="236" w:type="dxa"/>
            <w:gridSpan w:val="2"/>
            <w:vAlign w:val="bottom"/>
          </w:tcPr>
          <w:p w14:paraId="73323D51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9674F66" w14:textId="2B0F8F8B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5DF4E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898E53" w14:textId="6DEF4BB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42,648*</w:t>
            </w:r>
          </w:p>
        </w:tc>
        <w:tc>
          <w:tcPr>
            <w:tcW w:w="236" w:type="dxa"/>
            <w:gridSpan w:val="2"/>
            <w:vAlign w:val="bottom"/>
          </w:tcPr>
          <w:p w14:paraId="1E25CD69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B460505" w14:textId="6EE787C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3B5C6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8555946" w14:textId="21B87A6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</w:t>
            </w:r>
            <w:r w:rsidRPr="00B07790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Pr="00B07790">
              <w:rPr>
                <w:rFonts w:ascii="Angsana New" w:hAnsi="Angsana New"/>
                <w:sz w:val="26"/>
                <w:szCs w:val="26"/>
              </w:rPr>
              <w:t>,648</w:t>
            </w:r>
          </w:p>
        </w:tc>
      </w:tr>
      <w:tr w:rsidR="00D933C3" w:rsidRPr="00C04582" w14:paraId="17CF31E9" w14:textId="77777777" w:rsidTr="00B25129">
        <w:tc>
          <w:tcPr>
            <w:tcW w:w="3420" w:type="dxa"/>
            <w:vAlign w:val="bottom"/>
            <w:hideMark/>
          </w:tcPr>
          <w:p w14:paraId="307E0A5B" w14:textId="2F60855B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B0779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E6021BE" w14:textId="0E055236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FB6A4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02A554E" w14:textId="248EB5D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176DD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4DEEA5D" w14:textId="6C3B6483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6D1D04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A2FC2C8" w14:textId="3D27C11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78,456</w:t>
            </w:r>
          </w:p>
        </w:tc>
        <w:tc>
          <w:tcPr>
            <w:tcW w:w="236" w:type="dxa"/>
            <w:vAlign w:val="bottom"/>
          </w:tcPr>
          <w:p w14:paraId="055032B9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B6A24B" w14:textId="2890C66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78,456</w:t>
            </w:r>
          </w:p>
        </w:tc>
        <w:tc>
          <w:tcPr>
            <w:tcW w:w="236" w:type="dxa"/>
            <w:gridSpan w:val="2"/>
            <w:vAlign w:val="bottom"/>
          </w:tcPr>
          <w:p w14:paraId="297D1534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EA32C67" w14:textId="1A0D332E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4EB5452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30E8CA8" w14:textId="1DA039C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78,451</w:t>
            </w:r>
          </w:p>
        </w:tc>
        <w:tc>
          <w:tcPr>
            <w:tcW w:w="236" w:type="dxa"/>
            <w:gridSpan w:val="2"/>
            <w:vAlign w:val="bottom"/>
          </w:tcPr>
          <w:p w14:paraId="0036CBB9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1321EA5" w14:textId="3B8FCD1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ACE80C1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2E21B0" w14:textId="37A0B95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78,451</w:t>
            </w:r>
          </w:p>
        </w:tc>
      </w:tr>
      <w:tr w:rsidR="00D933C3" w:rsidRPr="00C04582" w14:paraId="433D333C" w14:textId="77777777" w:rsidTr="00B25129">
        <w:tc>
          <w:tcPr>
            <w:tcW w:w="3420" w:type="dxa"/>
            <w:vAlign w:val="bottom"/>
          </w:tcPr>
          <w:p w14:paraId="02BA6A60" w14:textId="38D83CF8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48F973A" w14:textId="716E062D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A9684F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513802F" w14:textId="226F991D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vAlign w:val="bottom"/>
          </w:tcPr>
          <w:p w14:paraId="78294A9C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3204412" w14:textId="0F554257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7E05B0D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511ECDF" w14:textId="7E78D9ED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B8F71C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1ECCDAE" w14:textId="1D47BB3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gridSpan w:val="2"/>
            <w:vAlign w:val="bottom"/>
          </w:tcPr>
          <w:p w14:paraId="349B644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861D580" w14:textId="7043279E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4858B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E7FDCFD" w14:textId="3625D1A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gridSpan w:val="2"/>
            <w:vAlign w:val="bottom"/>
          </w:tcPr>
          <w:p w14:paraId="7A4DA97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06AB54A" w14:textId="1F673EFD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8B98BF5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3B190F" w14:textId="25C45A8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EC23B6" w:rsidRPr="00C04582" w14:paraId="6B33A06D" w14:textId="77777777" w:rsidTr="00C92215">
        <w:trPr>
          <w:trHeight w:val="594"/>
        </w:trPr>
        <w:tc>
          <w:tcPr>
            <w:tcW w:w="15030" w:type="dxa"/>
            <w:gridSpan w:val="28"/>
            <w:vAlign w:val="bottom"/>
          </w:tcPr>
          <w:p w14:paraId="1DE35606" w14:textId="77777777" w:rsidR="00EC23B6" w:rsidRPr="00C04582" w:rsidRDefault="00EC23B6" w:rsidP="00C9221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3567D3C3" w14:textId="77777777" w:rsidR="00EC23B6" w:rsidRPr="00C04582" w:rsidRDefault="00EC23B6" w:rsidP="00C9221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C04582">
              <w:rPr>
                <w:sz w:val="36"/>
                <w:szCs w:val="32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Pr="00A45906" w:rsidRDefault="00C40A17"/>
    <w:p w14:paraId="58D3EA1A" w14:textId="50754E8E" w:rsidR="006A0FCA" w:rsidRPr="00A45906" w:rsidRDefault="006A0FCA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  <w:sectPr w:rsidR="006A0FCA" w:rsidRPr="00A45906" w:rsidSect="000E1333">
          <w:headerReference w:type="default" r:id="rId16"/>
          <w:footerReference w:type="default" r:id="rId17"/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B1718C4" w14:textId="53182AC9" w:rsidR="00F03B2B" w:rsidRPr="00056642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5664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</w:t>
      </w:r>
      <w:r w:rsidRPr="0005664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FA5656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1D2F07" w:rsidRPr="00056642" w14:paraId="22F30C73" w14:textId="77777777" w:rsidTr="005171B2">
        <w:trPr>
          <w:tblHeader/>
        </w:trPr>
        <w:tc>
          <w:tcPr>
            <w:tcW w:w="3496" w:type="pct"/>
            <w:vAlign w:val="bottom"/>
          </w:tcPr>
          <w:p w14:paraId="06B7363E" w14:textId="1E967D50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056A" w:rsidRPr="008B05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B056A" w:rsidRPr="008B056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B056A" w:rsidRPr="008B056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933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056642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056642" w:rsidRDefault="00096A9B" w:rsidP="00755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248E3" w14:textId="2E3FD570" w:rsidR="00096A9B" w:rsidRPr="00056642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1D2F07" w:rsidRPr="00056642" w14:paraId="4BAFC5AC" w14:textId="77777777" w:rsidTr="007061C9">
        <w:trPr>
          <w:trHeight w:val="353"/>
          <w:tblHeader/>
        </w:trPr>
        <w:tc>
          <w:tcPr>
            <w:tcW w:w="3496" w:type="pct"/>
            <w:vAlign w:val="bottom"/>
          </w:tcPr>
          <w:p w14:paraId="04D7F535" w14:textId="77777777" w:rsidR="00096A9B" w:rsidRPr="00056642" w:rsidRDefault="00096A9B" w:rsidP="00706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056642" w:rsidRDefault="00096A9B" w:rsidP="007061C9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566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D2F07" w:rsidRPr="00056642" w14:paraId="68CE14DD" w14:textId="77777777" w:rsidTr="005171B2">
        <w:tc>
          <w:tcPr>
            <w:tcW w:w="3496" w:type="pct"/>
            <w:hideMark/>
          </w:tcPr>
          <w:p w14:paraId="25ACDF8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FDBA823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056642" w14:paraId="5B372090" w14:textId="77777777" w:rsidTr="005171B2">
        <w:tc>
          <w:tcPr>
            <w:tcW w:w="3496" w:type="pct"/>
            <w:hideMark/>
          </w:tcPr>
          <w:p w14:paraId="751B3244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3674A281" w:rsidR="00096A9B" w:rsidRPr="00056642" w:rsidRDefault="004B4234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781D31E2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130FAB9B" w14:textId="4D42C882" w:rsidR="00096A9B" w:rsidRPr="00056642" w:rsidRDefault="004B4234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D2F07" w:rsidRPr="00056642" w14:paraId="41B9887C" w14:textId="77777777" w:rsidTr="005171B2">
        <w:tc>
          <w:tcPr>
            <w:tcW w:w="3496" w:type="pct"/>
            <w:hideMark/>
          </w:tcPr>
          <w:p w14:paraId="6CE92A8C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1FF8AF36" w:rsidR="00096A9B" w:rsidRPr="00056642" w:rsidRDefault="004B4234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907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4234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42" w:type="pct"/>
          </w:tcPr>
          <w:p w14:paraId="56B16BF6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F87A45D" w14:textId="095BC09B" w:rsidR="00096A9B" w:rsidRPr="00056642" w:rsidRDefault="004B4234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07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4234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1D2F07" w:rsidRPr="00056642" w14:paraId="6A91D188" w14:textId="77777777" w:rsidTr="005171B2">
        <w:tc>
          <w:tcPr>
            <w:tcW w:w="3496" w:type="pct"/>
            <w:hideMark/>
          </w:tcPr>
          <w:p w14:paraId="05B5CAE7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5664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05664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05664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4DA246A0" w:rsidR="00096A9B" w:rsidRPr="00056642" w:rsidRDefault="004B4234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42" w:type="pct"/>
          </w:tcPr>
          <w:p w14:paraId="14245BB4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1DEC754" w14:textId="1E19043A" w:rsidR="00096A9B" w:rsidRPr="00056642" w:rsidRDefault="004B4234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D2F07" w:rsidRPr="00056642" w14:paraId="03E704FD" w14:textId="77777777" w:rsidTr="005171B2">
        <w:tc>
          <w:tcPr>
            <w:tcW w:w="3496" w:type="pct"/>
            <w:hideMark/>
          </w:tcPr>
          <w:p w14:paraId="77203D72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630E8E45" w:rsidR="00096A9B" w:rsidRPr="00056642" w:rsidRDefault="004B4234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142" w:type="pct"/>
          </w:tcPr>
          <w:p w14:paraId="21F6697B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53957B9" w14:textId="03CFFEC6" w:rsidR="00096A9B" w:rsidRPr="00056642" w:rsidRDefault="004B4234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  <w:tr w:rsidR="001D2F07" w:rsidRPr="00056642" w14:paraId="4CFA1361" w14:textId="77777777" w:rsidTr="005171B2">
        <w:tc>
          <w:tcPr>
            <w:tcW w:w="3496" w:type="pct"/>
            <w:hideMark/>
          </w:tcPr>
          <w:p w14:paraId="50B71AE7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6F0CCA41" w:rsidR="00096A9B" w:rsidRPr="00056642" w:rsidRDefault="004B4234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4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2" w:type="pct"/>
          </w:tcPr>
          <w:p w14:paraId="35D4E86C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4E14A71C" w:rsidR="00096A9B" w:rsidRPr="00056642" w:rsidRDefault="004B4234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90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4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</w:tr>
      <w:tr w:rsidR="001D2F07" w:rsidRPr="00056642" w14:paraId="2DCED44F" w14:textId="77777777" w:rsidTr="005171B2">
        <w:tc>
          <w:tcPr>
            <w:tcW w:w="3496" w:type="pct"/>
          </w:tcPr>
          <w:p w14:paraId="30C64D4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05664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2440CAD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05664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D2F07" w:rsidRPr="00056642" w14:paraId="02BD3A0B" w14:textId="77777777" w:rsidTr="005171B2">
        <w:tc>
          <w:tcPr>
            <w:tcW w:w="3496" w:type="pct"/>
            <w:hideMark/>
          </w:tcPr>
          <w:p w14:paraId="72B3B8E2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7E444938" w:rsidR="00096A9B" w:rsidRPr="0005664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02551BB" w14:textId="77777777" w:rsidR="00096A9B" w:rsidRPr="0005664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056642" w14:paraId="766121EB" w14:textId="77777777" w:rsidTr="005171B2">
        <w:tc>
          <w:tcPr>
            <w:tcW w:w="3496" w:type="pct"/>
            <w:hideMark/>
          </w:tcPr>
          <w:p w14:paraId="306879EF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72653855" w:rsidR="00096A9B" w:rsidRPr="00056642" w:rsidRDefault="004B4234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2" w:type="pct"/>
          </w:tcPr>
          <w:p w14:paraId="3CBBFB2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29EEFC5" w14:textId="7AFB7312" w:rsidR="00096A9B" w:rsidRPr="00056642" w:rsidRDefault="004B4234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1D2F07" w:rsidRPr="00056642" w14:paraId="173552CA" w14:textId="77777777" w:rsidTr="005171B2">
        <w:tc>
          <w:tcPr>
            <w:tcW w:w="3496" w:type="pct"/>
            <w:hideMark/>
          </w:tcPr>
          <w:p w14:paraId="075F2DE9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0CE3314D" w:rsidR="00096A9B" w:rsidRPr="00056642" w:rsidRDefault="004B4234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2" w:type="pct"/>
          </w:tcPr>
          <w:p w14:paraId="79CB52AA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082F3C9F" w14:textId="57100D9D" w:rsidR="00096A9B" w:rsidRPr="00056642" w:rsidRDefault="00E90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907C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1D2F07" w:rsidRPr="00056642" w14:paraId="66E126C3" w14:textId="77777777" w:rsidTr="005171B2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73DB2CB2" w:rsidR="00096A9B" w:rsidRPr="00056642" w:rsidRDefault="004B4234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2" w:type="pct"/>
          </w:tcPr>
          <w:p w14:paraId="5DC29E3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0594824D" w:rsidR="00096A9B" w:rsidRPr="00056642" w:rsidRDefault="00E90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  <w:tr w:rsidR="001D2F07" w:rsidRPr="00056642" w14:paraId="72AD674D" w14:textId="77777777" w:rsidTr="005171B2">
        <w:trPr>
          <w:trHeight w:val="274"/>
        </w:trPr>
        <w:tc>
          <w:tcPr>
            <w:tcW w:w="3496" w:type="pct"/>
          </w:tcPr>
          <w:p w14:paraId="6698ECBE" w14:textId="498ED1FC" w:rsidR="004823E4" w:rsidRPr="00056642" w:rsidRDefault="004823E4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05664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31C1321B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05664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D2F07" w:rsidRPr="00056642" w14:paraId="5497F253" w14:textId="77777777" w:rsidTr="005171B2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05664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6B707727" w14:textId="77777777" w:rsidR="00096A9B" w:rsidRPr="0005664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F07" w:rsidRPr="00056642" w14:paraId="27DE7A19" w14:textId="77777777" w:rsidTr="005171B2">
        <w:tc>
          <w:tcPr>
            <w:tcW w:w="3496" w:type="pct"/>
            <w:hideMark/>
          </w:tcPr>
          <w:p w14:paraId="64384E5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640CC728" w:rsidR="00096A9B" w:rsidRPr="00056642" w:rsidRDefault="004B4234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42" w:type="pct"/>
          </w:tcPr>
          <w:p w14:paraId="470F925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3B6EE1F0" w14:textId="00BF91CC" w:rsidR="00096A9B" w:rsidRPr="00056642" w:rsidRDefault="00E90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907CC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1D2F07" w:rsidRPr="00056642" w14:paraId="4DB5BCD1" w14:textId="77777777" w:rsidTr="005171B2">
        <w:tc>
          <w:tcPr>
            <w:tcW w:w="3496" w:type="pct"/>
            <w:hideMark/>
          </w:tcPr>
          <w:p w14:paraId="1CFED69E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5CC020DC" w:rsidR="00096A9B" w:rsidRPr="00056642" w:rsidRDefault="00086CC7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6CC7">
              <w:rPr>
                <w:rFonts w:asciiTheme="majorBidi" w:hAnsiTheme="majorBidi" w:cstheme="majorBidi"/>
                <w:sz w:val="30"/>
                <w:szCs w:val="30"/>
              </w:rPr>
              <w:t>9,737</w:t>
            </w:r>
          </w:p>
        </w:tc>
        <w:tc>
          <w:tcPr>
            <w:tcW w:w="142" w:type="pct"/>
          </w:tcPr>
          <w:p w14:paraId="661B59BB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424E378C" w14:textId="69251146" w:rsidR="00096A9B" w:rsidRPr="00056642" w:rsidRDefault="00E90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907C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07CC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</w:tr>
      <w:tr w:rsidR="001D2F07" w:rsidRPr="00056642" w14:paraId="1CD24F2A" w14:textId="77777777" w:rsidTr="005171B2">
        <w:tc>
          <w:tcPr>
            <w:tcW w:w="3496" w:type="pct"/>
            <w:hideMark/>
          </w:tcPr>
          <w:p w14:paraId="7C288AF7" w14:textId="1E4861D5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</w:t>
            </w:r>
            <w:r w:rsidRPr="00056642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และกิจการร่วมค้า</w:t>
            </w:r>
            <w:r w:rsidRPr="00056642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สำหรับเงินกู้ยืม การออกหุ้นกู้ </w:t>
            </w:r>
          </w:p>
          <w:p w14:paraId="3A682F00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01509FEC" w:rsidR="000E4183" w:rsidRPr="00056642" w:rsidRDefault="004B4234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28AC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="00E907CC" w:rsidRPr="009728AC">
              <w:rPr>
                <w:rFonts w:asciiTheme="majorBidi" w:hAnsiTheme="majorBidi"/>
                <w:sz w:val="30"/>
                <w:szCs w:val="30"/>
              </w:rPr>
              <w:t>,</w:t>
            </w:r>
            <w:r w:rsidRPr="009728AC">
              <w:rPr>
                <w:rFonts w:asciiTheme="majorBidi" w:hAnsiTheme="majorBidi"/>
                <w:sz w:val="30"/>
                <w:szCs w:val="30"/>
                <w:cs/>
              </w:rPr>
              <w:t>713</w:t>
            </w:r>
          </w:p>
        </w:tc>
        <w:tc>
          <w:tcPr>
            <w:tcW w:w="142" w:type="pct"/>
          </w:tcPr>
          <w:p w14:paraId="54CABF59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11BA695" w14:textId="45A1D557" w:rsidR="000E4183" w:rsidRPr="00056642" w:rsidRDefault="00086CC7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6CC7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6CC7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</w:tr>
      <w:tr w:rsidR="001D2F07" w:rsidRPr="00056642" w14:paraId="02C9DF9F" w14:textId="77777777" w:rsidTr="00BD52C0">
        <w:tc>
          <w:tcPr>
            <w:tcW w:w="3496" w:type="pct"/>
            <w:hideMark/>
          </w:tcPr>
          <w:p w14:paraId="4B33B81A" w14:textId="492F5F24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93F236" w14:textId="28933691" w:rsidR="000E4183" w:rsidRPr="00056642" w:rsidRDefault="004B4234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4234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="00E907CC">
              <w:rPr>
                <w:rFonts w:asciiTheme="majorBidi" w:hAnsiTheme="majorBidi"/>
                <w:sz w:val="30"/>
                <w:szCs w:val="30"/>
              </w:rPr>
              <w:t>,</w:t>
            </w:r>
            <w:r w:rsidRPr="004B4234">
              <w:rPr>
                <w:rFonts w:asciiTheme="majorBidi" w:hAnsiTheme="majorBidi"/>
                <w:sz w:val="30"/>
                <w:szCs w:val="30"/>
                <w:cs/>
              </w:rPr>
              <w:t>337</w:t>
            </w:r>
          </w:p>
        </w:tc>
        <w:tc>
          <w:tcPr>
            <w:tcW w:w="142" w:type="pct"/>
          </w:tcPr>
          <w:p w14:paraId="63BFE472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BD9A8" w14:textId="3F82DFF1" w:rsidR="000E4183" w:rsidRPr="00056642" w:rsidRDefault="00E907CC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7CC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0E4183" w:rsidRPr="00056642" w14:paraId="4946BAA8" w14:textId="77777777" w:rsidTr="005171B2">
        <w:tc>
          <w:tcPr>
            <w:tcW w:w="3496" w:type="pct"/>
            <w:hideMark/>
          </w:tcPr>
          <w:p w14:paraId="15948538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13188FE8" w:rsidR="000E4183" w:rsidRPr="00056642" w:rsidRDefault="00E80BC7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0B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0B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142" w:type="pct"/>
          </w:tcPr>
          <w:p w14:paraId="25176457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42598099" w:rsidR="000E4183" w:rsidRPr="00056642" w:rsidRDefault="00E80BC7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0B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0B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</w:p>
        </w:tc>
      </w:tr>
    </w:tbl>
    <w:p w14:paraId="36C54F1E" w14:textId="77777777" w:rsidR="004823E4" w:rsidRPr="00FA5656" w:rsidRDefault="004823E4" w:rsidP="00E41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</w:rPr>
      </w:pPr>
    </w:p>
    <w:p w14:paraId="35822212" w14:textId="45C49CC7" w:rsidR="00A82F35" w:rsidRDefault="00A82F35" w:rsidP="00A82F3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tab/>
      </w:r>
      <w:r>
        <w:rPr>
          <w:rFonts w:ascii="Angsana New" w:hAnsi="Angsana New"/>
          <w:i/>
          <w:iCs/>
          <w:sz w:val="30"/>
          <w:szCs w:val="30"/>
          <w:cs/>
          <w:lang w:val="en-GB"/>
        </w:rPr>
        <w:tab/>
      </w:r>
      <w:r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/>
          <w:i/>
          <w:iCs/>
          <w:sz w:val="30"/>
          <w:szCs w:val="30"/>
          <w:cs/>
          <w:lang w:val="en-GB"/>
        </w:rPr>
        <w:t>สัญญาซื้อสาธารณูปการและบริการอื่น ๆ</w:t>
      </w:r>
      <w:r w:rsidR="00344DD6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</w:t>
      </w:r>
      <w:r w:rsidRPr="00A82F35">
        <w:rPr>
          <w:rFonts w:ascii="Angsana New" w:hAnsi="Angsana New" w:hint="cs"/>
          <w:i/>
          <w:iCs/>
          <w:sz w:val="30"/>
          <w:szCs w:val="30"/>
          <w:cs/>
          <w:lang w:val="en-GB"/>
        </w:rPr>
        <w:t>ที่สำคัญ</w:t>
      </w:r>
      <w:r w:rsidRPr="00B07790">
        <w:rPr>
          <w:rFonts w:ascii="Angsana New" w:hAnsi="Angsana New"/>
          <w:i/>
          <w:iCs/>
          <w:sz w:val="30"/>
          <w:szCs w:val="30"/>
          <w:cs/>
          <w:lang w:val="en-GB"/>
        </w:rPr>
        <w:t>ที่มีปริมาณซื้อขั้นต่ำ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13C5AE1" w14:textId="77777777" w:rsidR="00FA5656" w:rsidRPr="00FA5656" w:rsidRDefault="00FA5656" w:rsidP="00C8443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  <w:lang w:bidi="th-TH"/>
        </w:rPr>
      </w:pPr>
    </w:p>
    <w:p w14:paraId="4DF54028" w14:textId="307CD5F0" w:rsidR="00FB59DA" w:rsidRPr="00C8443F" w:rsidRDefault="00FB59DA" w:rsidP="000C264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ในระหว่างงวด</w:t>
      </w:r>
      <w:r w:rsidR="008B056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หก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เดือนสิ้นสุดวันที่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8B056A">
        <w:rPr>
          <w:rFonts w:asciiTheme="majorBidi" w:hAnsiTheme="majorBidi" w:cstheme="majorBidi"/>
          <w:spacing w:val="-2"/>
          <w:sz w:val="30"/>
          <w:szCs w:val="30"/>
          <w:lang w:val="en-US"/>
        </w:rPr>
        <w:t>0</w:t>
      </w:r>
      <w:r w:rsidRPr="00C8443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B056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มิถุนายน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บริษัทได้ทำสัญญาซื้ออีเทนโดยสัญญามีระยะเวลา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นับจากวันที่มีผลบังคับตามที่ระบุไว้ในสัญญา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โดยปริมาณการซื้อขั้นต่ำ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ราคาซื้อผลิตภัณฑ์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และการต่ออายุสัญญาเป็นไปตามที่กำหนดในสัญญา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</w:p>
    <w:p w14:paraId="2F375352" w14:textId="77777777" w:rsidR="00A60247" w:rsidRPr="00FA5656" w:rsidRDefault="00A60247" w:rsidP="00A60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cs/>
          <w:lang w:val="en-GB"/>
        </w:rPr>
      </w:pPr>
    </w:p>
    <w:p w14:paraId="78844A2D" w14:textId="173D889D" w:rsidR="00A60247" w:rsidRDefault="00A60247" w:rsidP="00C8443F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1213">
        <w:rPr>
          <w:rFonts w:asciiTheme="majorBidi" w:hAnsiTheme="majorBidi" w:hint="cs"/>
          <w:sz w:val="30"/>
          <w:szCs w:val="30"/>
          <w:cs/>
        </w:rPr>
        <w:t>ณ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วันที่</w:t>
      </w:r>
      <w:r w:rsidRPr="009C1213">
        <w:rPr>
          <w:rFonts w:asciiTheme="majorBidi" w:hAnsiTheme="majorBidi" w:hint="eastAsia"/>
          <w:sz w:val="30"/>
          <w:szCs w:val="30"/>
        </w:rPr>
        <w:t> </w:t>
      </w:r>
      <w:r w:rsidR="008B056A" w:rsidRPr="00C8443F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8B056A">
        <w:rPr>
          <w:rFonts w:asciiTheme="majorBidi" w:hAnsiTheme="majorBidi" w:cstheme="majorBidi"/>
          <w:spacing w:val="-2"/>
          <w:sz w:val="30"/>
          <w:szCs w:val="30"/>
          <w:lang w:val="en-US"/>
        </w:rPr>
        <w:t>0</w:t>
      </w:r>
      <w:r w:rsidR="008B056A" w:rsidRPr="00C8443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B056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มิถุนายน</w:t>
      </w:r>
      <w:r w:rsidR="008B056A"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C1213">
        <w:rPr>
          <w:rFonts w:asciiTheme="majorBidi" w:hAnsiTheme="majorBidi"/>
          <w:sz w:val="30"/>
          <w:szCs w:val="30"/>
        </w:rPr>
        <w:t>256</w:t>
      </w:r>
      <w:r w:rsidR="00D933C3">
        <w:rPr>
          <w:rFonts w:asciiTheme="majorBidi" w:hAnsiTheme="majorBidi"/>
          <w:sz w:val="30"/>
          <w:szCs w:val="30"/>
        </w:rPr>
        <w:t>8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ภาระผูกพันอื่นตามสัญญาไม่มีการเปลี่ยนแปลงอย่างมีสาระสำคัญในระหว่างงวด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/>
          <w:sz w:val="30"/>
          <w:szCs w:val="30"/>
        </w:rPr>
        <w:t>31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ธันวาคม</w:t>
      </w:r>
      <w:r w:rsidRPr="009C1213">
        <w:rPr>
          <w:rFonts w:asciiTheme="majorBidi" w:hAnsiTheme="majorBidi" w:hint="eastAsia"/>
          <w:sz w:val="30"/>
          <w:szCs w:val="30"/>
        </w:rPr>
        <w:t> </w:t>
      </w:r>
      <w:r w:rsidRPr="009C1213">
        <w:rPr>
          <w:rFonts w:asciiTheme="majorBidi" w:hAnsiTheme="majorBidi"/>
          <w:sz w:val="30"/>
          <w:szCs w:val="30"/>
        </w:rPr>
        <w:t>256</w:t>
      </w:r>
      <w:r w:rsidR="00D933C3">
        <w:rPr>
          <w:rFonts w:asciiTheme="majorBidi" w:hAnsiTheme="majorBidi"/>
          <w:sz w:val="30"/>
          <w:szCs w:val="30"/>
        </w:rPr>
        <w:t>7</w:t>
      </w:r>
    </w:p>
    <w:p w14:paraId="1C902ACF" w14:textId="77777777" w:rsidR="00307EE0" w:rsidRPr="00307EE0" w:rsidRDefault="00307EE0" w:rsidP="00C8443F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715A8800" w14:textId="77777777" w:rsidR="00234BF8" w:rsidRDefault="00234BF8" w:rsidP="00234BF8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คดีฟ้องร้อง</w:t>
      </w:r>
    </w:p>
    <w:p w14:paraId="39206608" w14:textId="77777777" w:rsidR="00234BF8" w:rsidRPr="00FA5656" w:rsidRDefault="00234BF8" w:rsidP="00234BF8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p w14:paraId="6D7DB001" w14:textId="77777777" w:rsidR="00EB340D" w:rsidRPr="00B07790" w:rsidRDefault="00EB340D" w:rsidP="00EB340D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6" w:name="_Hlk7173166"/>
      <w:bookmarkStart w:id="7" w:name="_Hlk7192586"/>
      <w:r w:rsidRPr="00B0779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09D5F633" w14:textId="77777777" w:rsidR="00EB340D" w:rsidRPr="00307EE0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18"/>
          <w:szCs w:val="18"/>
          <w:lang w:bidi="th-TH"/>
        </w:rPr>
      </w:pPr>
      <w:bookmarkStart w:id="8" w:name="_Hlk7192634"/>
    </w:p>
    <w:p w14:paraId="7052C24A" w14:textId="77777777" w:rsidR="00EB340D" w:rsidRPr="00B07790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ในระหว่างไตรมาสที่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ปี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2557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ได้ยื่นฟ้องต่อศาลแพ่งและศาลจังหวัดระยองจำนวนหลายคดี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จากกรณีท่อรับน้ำมันดิบของบริษัทรั่ว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ซึ่งคดีฟ้องร้องบางส่วนได้ยุติแล้ว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และคดีฟ้องร้องบางส่วนศาลแพ่งได้มีคำพิพากษาเมื่อวันที่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สิงหาคม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2559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11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26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17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กุมภาพันธ์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2560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11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พฤษภาคม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2561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ธันวาคม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2561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ส่วนโจทก์ที่เหลือ ศาลอุทธรณ์พิพากษาให้บริษัทชดใช้ค่าเสียหายพร้อมดอกเบี้ยตามคำพิพากษาศาลชั้นต้น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31F480D4" w14:textId="77777777" w:rsidR="00EB340D" w:rsidRPr="00FA5656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  <w:lang w:bidi="th-TH"/>
        </w:rPr>
      </w:pPr>
    </w:p>
    <w:bookmarkEnd w:id="6"/>
    <w:bookmarkEnd w:id="7"/>
    <w:bookmarkEnd w:id="8"/>
    <w:p w14:paraId="0BFF06E2" w14:textId="77777777" w:rsidR="00EB340D" w:rsidRPr="00B07790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lang w:val="en-US" w:bidi="th-TH"/>
        </w:rPr>
      </w:pP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สำหรับคดีฟ้องร้องที่ศาลจังหวัดระยอง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เมื่อวันที่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28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กันยายน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2561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ศาลจังหวัดระยองได้มีคำพิพากษาให้บริษัทชดใช้ค่าเสียหายพร้อมดอกเบี้ยเป็นจำนวนเงินสุทธิประมาณ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38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โดยหักเงินเยียวยาที่บริษัทได้จ่ายชดใช้ให้โจทก์แล้วก่อนหน้านี้เป็นจำนวน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24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ล้านบาทและส่วนที่เหลือบริษัทได้นำเงินไปวางที่ศาลจังหวัดระยองในวันที่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</w:rPr>
        <w:t xml:space="preserve">               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กุมภาพันธ์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2562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โดยมีโจทก์บางรายยื่นอุทธรณ์คำพิพากษาของศาลจังหวัดระยอง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และบริษัทได้ยื่นคำแก้อุทธรณ์ต่อศาลจังหวัดระยองเมื่อวันที่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ตุลาคม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2562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กันยายน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ศาลอุทธรณ์ภาค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ซึ่งครอบคลุมค่าเสียหายตามคำพิพากษาไปวางที่ศาลจังหวัดระยองในวันที่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30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กันยายน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ต่อม</w:t>
      </w:r>
      <w:r w:rsidRPr="00B07790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า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เมื่อวันที่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14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ตุลาคม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ศาลจังหวัดระยองได้นัดฟังคำพิพากษาหรือคำสั่งศาลอุทธรณ์ภาค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เพิ่มเติมในวันที่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26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พฤศจิกายน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07790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B07790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มีนาคม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2564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B07790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มีนาคม</w:t>
      </w:r>
      <w:r w:rsidRPr="00B07790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2565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Pr="00B07790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19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มีนาคม</w:t>
      </w:r>
      <w:r w:rsidRPr="00B07790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2565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13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กันยายน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2565              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51B7B29D" w14:textId="77777777" w:rsidR="00EB340D" w:rsidRPr="00FA5656" w:rsidRDefault="00EB340D" w:rsidP="00EB340D">
      <w:pPr>
        <w:pStyle w:val="block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spacing w:val="-2"/>
          <w:sz w:val="18"/>
          <w:szCs w:val="18"/>
          <w:lang w:val="en-US" w:bidi="th-TH"/>
        </w:rPr>
      </w:pPr>
    </w:p>
    <w:p w14:paraId="346F3B55" w14:textId="6EAE712B" w:rsidR="00307EE0" w:rsidRPr="00E82D47" w:rsidRDefault="00EB340D" w:rsidP="00307EE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ต่อมาเมื่อวันที่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/>
          <w:sz w:val="30"/>
          <w:szCs w:val="30"/>
          <w:lang w:val="en-US" w:bidi="th-TH"/>
        </w:rPr>
        <w:t xml:space="preserve">28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กรกฎาคม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/>
          <w:sz w:val="30"/>
          <w:szCs w:val="30"/>
          <w:lang w:val="en-US" w:bidi="th-TH"/>
        </w:rPr>
        <w:t xml:space="preserve">2566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บริษัทได้รับหมายเรียกและสำเนาคำฟ้องคดีแพ่งในคดีที่กรมอุทยานแห่งชาติ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สัตว์ป่า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และพันธุ์พืช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ได้ยื่นฟ้องบริษัทเป็นจำเลย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ต่อศาลจังหวัดระยอง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ในข้อหาละเมิด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ทำให้เกิดความเสียหายต่อทรัพยากรธรรมชาติ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และให้ชดใช้ค่าเสียหาย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โดยโจทก์กล่าวอ้างว่า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เหตุการณ์น้ำมันดิบรั่วไหลในปี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/>
          <w:sz w:val="30"/>
          <w:szCs w:val="30"/>
          <w:lang w:val="en-US" w:bidi="th-TH"/>
        </w:rPr>
        <w:t xml:space="preserve">2556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ส่งผลให้โจทก์ได้รับความเสียหาย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หลักฐาน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เห็นว่า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บริษัทได้ชดใช้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เยียวยา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และทำให้ทรัพยากรธรรมชาติและสิ่งแวดล้อมกลับคืนสู่สภาวะปกติแล้ว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หลังจากเกิดเหตุ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ดังนั้น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lastRenderedPageBreak/>
        <w:t>จากคดีดั</w:t>
      </w:r>
      <w:r w:rsidRPr="00E82D47">
        <w:rPr>
          <w:rFonts w:asciiTheme="majorBidi" w:hAnsiTheme="majorBidi" w:hint="cs"/>
          <w:sz w:val="30"/>
          <w:szCs w:val="30"/>
          <w:cs/>
          <w:lang w:val="en-US" w:bidi="th-TH"/>
        </w:rPr>
        <w:t>งกล่าว</w:t>
      </w:r>
      <w:r w:rsidR="005752E1" w:rsidRPr="00E82D47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5752E1" w:rsidRPr="00E82D47">
        <w:rPr>
          <w:rFonts w:asciiTheme="majorBidi" w:hAnsiTheme="majorBidi" w:hint="cs"/>
          <w:sz w:val="30"/>
          <w:szCs w:val="30"/>
          <w:cs/>
          <w:lang w:val="en-US" w:bidi="th-TH"/>
        </w:rPr>
        <w:t>เมื่อวันที่</w:t>
      </w:r>
      <w:r w:rsidR="005752E1" w:rsidRPr="00E82D47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5752E1" w:rsidRPr="00E82D47">
        <w:rPr>
          <w:rFonts w:asciiTheme="majorBidi" w:hAnsiTheme="majorBidi"/>
          <w:sz w:val="30"/>
          <w:szCs w:val="30"/>
          <w:lang w:val="en-US" w:bidi="th-TH"/>
        </w:rPr>
        <w:t xml:space="preserve">5 </w:t>
      </w:r>
      <w:r w:rsidR="005752E1" w:rsidRPr="00E82D47">
        <w:rPr>
          <w:rFonts w:asciiTheme="majorBidi" w:hAnsiTheme="majorBidi" w:hint="cs"/>
          <w:sz w:val="30"/>
          <w:szCs w:val="30"/>
          <w:cs/>
          <w:lang w:val="en-US" w:bidi="th-TH"/>
        </w:rPr>
        <w:t>มิถุนายน</w:t>
      </w:r>
      <w:r w:rsidR="005752E1" w:rsidRPr="00E82D47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5752E1" w:rsidRPr="00E82D47">
        <w:rPr>
          <w:rFonts w:asciiTheme="majorBidi" w:hAnsiTheme="majorBidi"/>
          <w:sz w:val="30"/>
          <w:szCs w:val="30"/>
          <w:lang w:val="en-US" w:bidi="th-TH"/>
        </w:rPr>
        <w:t xml:space="preserve">2568 </w:t>
      </w:r>
      <w:r w:rsidR="005752E1" w:rsidRPr="00E82D47">
        <w:rPr>
          <w:rFonts w:asciiTheme="majorBidi" w:hAnsiTheme="majorBidi" w:hint="cs"/>
          <w:sz w:val="30"/>
          <w:szCs w:val="30"/>
          <w:cs/>
          <w:lang w:val="en-US" w:bidi="th-TH"/>
        </w:rPr>
        <w:t>ศาลจังหวัดระยองมีคำพิพากษายกฟ้องโจทก์</w:t>
      </w:r>
      <w:r w:rsidR="005752E1" w:rsidRPr="00E82D47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5752E1" w:rsidRPr="00E82D47">
        <w:rPr>
          <w:rFonts w:asciiTheme="majorBidi" w:hAnsiTheme="majorBidi" w:hint="cs"/>
          <w:sz w:val="30"/>
          <w:szCs w:val="30"/>
          <w:cs/>
          <w:lang w:val="en-US" w:bidi="th-TH"/>
        </w:rPr>
        <w:t>อย่างไรก็ตาม</w:t>
      </w:r>
      <w:r w:rsidR="005752E1" w:rsidRPr="00E82D47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5752E1" w:rsidRPr="00E82D47">
        <w:rPr>
          <w:rFonts w:asciiTheme="majorBidi" w:hAnsiTheme="majorBidi" w:hint="cs"/>
          <w:sz w:val="30"/>
          <w:szCs w:val="30"/>
          <w:cs/>
          <w:lang w:val="en-US" w:bidi="th-TH"/>
        </w:rPr>
        <w:t>คดียังไม่ถึงที่สุด</w:t>
      </w:r>
      <w:r w:rsidR="005752E1" w:rsidRPr="00E82D47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5752E1" w:rsidRPr="00E82D47">
        <w:rPr>
          <w:rFonts w:asciiTheme="majorBidi" w:hAnsiTheme="majorBidi" w:hint="cs"/>
          <w:sz w:val="30"/>
          <w:szCs w:val="30"/>
          <w:cs/>
          <w:lang w:val="en-US" w:bidi="th-TH"/>
        </w:rPr>
        <w:t>หากโจทก์ไม่เห็นด้วยกับคำพิพากษาศาลจังหวัดระยองก็สามารถยื่นอุทธรณ์ต่อศาลอุทธรณ์ได้</w:t>
      </w:r>
    </w:p>
    <w:p w14:paraId="5283208A" w14:textId="77777777" w:rsidR="005752E1" w:rsidRPr="00E82D47" w:rsidRDefault="005752E1" w:rsidP="00307EE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24"/>
          <w:szCs w:val="24"/>
          <w:lang w:val="en-US" w:bidi="th-TH"/>
        </w:rPr>
      </w:pPr>
    </w:p>
    <w:p w14:paraId="48137D1A" w14:textId="77777777" w:rsidR="00EB340D" w:rsidRPr="00E82D47" w:rsidRDefault="00EB340D" w:rsidP="00EB340D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E82D4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คดีความเกี่ยวกับการโอนสิทธิการรับชำระเงินค่าวัตถุดิบของบริษัทย่อย</w:t>
      </w:r>
    </w:p>
    <w:p w14:paraId="2EB327FC" w14:textId="77777777" w:rsidR="00EB340D" w:rsidRPr="00E82D47" w:rsidRDefault="00EB340D" w:rsidP="00EB340D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18"/>
          <w:szCs w:val="18"/>
          <w:lang w:bidi="th-TH"/>
        </w:rPr>
      </w:pPr>
    </w:p>
    <w:p w14:paraId="0920DA6B" w14:textId="2DB385B0" w:rsidR="00C8443F" w:rsidRPr="00E82D47" w:rsidRDefault="00EB340D" w:rsidP="00C8443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bookmarkStart w:id="9" w:name="_Hlk110412512"/>
      <w:bookmarkStart w:id="10" w:name="_Hlk110412473"/>
      <w:r w:rsidRPr="00E82D47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/>
          <w:spacing w:val="-4"/>
          <w:sz w:val="30"/>
          <w:szCs w:val="30"/>
        </w:rPr>
        <w:t>2563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บริษัทแห่งหนึ่ง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ซึ่งเป็นคู่ค้าเดิมของบริษัทย่อยได้ยื่นฟ้องบริษัทย่อยเป็นคดีแพ่งในข้อหาผิดสัญญา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เรียกเงินคืน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และเรียกค่าเสียหาย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/>
          <w:spacing w:val="-4"/>
          <w:sz w:val="30"/>
          <w:szCs w:val="30"/>
        </w:rPr>
        <w:t>3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คดี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เป็นเงินต้นและดอกเบี้ยทั้งสิ้น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/>
          <w:spacing w:val="-4"/>
          <w:sz w:val="30"/>
          <w:szCs w:val="30"/>
        </w:rPr>
        <w:t>1,069.23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บริษัทย่อยมิได้กระทำผิดสัญญาตามฟ้อง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บริษัทย่อยจึงไม่มีหน้าที่ต้องชำระเงินและค่าเสียหาย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82D47">
        <w:rPr>
          <w:rFonts w:ascii="Angsana New" w:hAnsi="Angsana New" w:hint="cs"/>
          <w:spacing w:val="-4"/>
          <w:sz w:val="30"/>
          <w:szCs w:val="30"/>
          <w:cs/>
        </w:rPr>
        <w:t>โดยได้แต่งตั้งทนายความเพื่อยื่นคำให้การต่อสู้คดี</w:t>
      </w:r>
      <w:r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bookmarkEnd w:id="9"/>
      <w:bookmarkEnd w:id="10"/>
      <w:r w:rsidR="00C8443F" w:rsidRPr="00E82D47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            </w:t>
      </w:r>
      <w:r w:rsidR="00BE3D25" w:rsidRPr="00E82D47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="00C8443F" w:rsidRPr="00E82D47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r w:rsidR="00BE3D25" w:rsidRPr="00E82D47">
        <w:rPr>
          <w:rFonts w:ascii="Angsana New" w:hAnsi="Angsana New" w:hint="cs"/>
          <w:spacing w:val="-4"/>
          <w:sz w:val="30"/>
          <w:szCs w:val="30"/>
          <w:cs/>
        </w:rPr>
        <w:t>คดี</w:t>
      </w:r>
      <w:r w:rsidR="007A0232" w:rsidRPr="00E82D47">
        <w:rPr>
          <w:rFonts w:ascii="Angsana New" w:hAnsi="Angsana New" w:hint="cs"/>
          <w:spacing w:val="-4"/>
          <w:sz w:val="30"/>
          <w:szCs w:val="30"/>
          <w:cs/>
          <w:lang w:bidi="th-TH"/>
        </w:rPr>
        <w:t>หนึ่ง</w:t>
      </w:r>
      <w:r w:rsidR="00BE3D25" w:rsidRPr="00E82D47">
        <w:rPr>
          <w:rFonts w:ascii="Angsana New" w:hAnsi="Angsana New" w:hint="cs"/>
          <w:spacing w:val="-4"/>
          <w:sz w:val="30"/>
          <w:szCs w:val="30"/>
          <w:cs/>
        </w:rPr>
        <w:t>ศาลชั้นต้นได้มีคำพิพากษายกฟ้อง</w:t>
      </w:r>
      <w:r w:rsidR="00BE3D25" w:rsidRPr="00E82D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3D25" w:rsidRPr="00E82D47">
        <w:rPr>
          <w:rFonts w:ascii="Angsana New" w:hAnsi="Angsana New" w:hint="cs"/>
          <w:spacing w:val="-4"/>
          <w:sz w:val="30"/>
          <w:szCs w:val="30"/>
          <w:cs/>
        </w:rPr>
        <w:t>และอีก</w:t>
      </w:r>
      <w:r w:rsidR="007A0232" w:rsidRPr="00E82D47">
        <w:rPr>
          <w:rFonts w:ascii="Angsana New" w:hAnsi="Angsana New" w:hint="cs"/>
          <w:spacing w:val="-4"/>
          <w:sz w:val="30"/>
          <w:szCs w:val="30"/>
          <w:cs/>
          <w:lang w:bidi="th-TH"/>
        </w:rPr>
        <w:t>สอง</w:t>
      </w:r>
      <w:r w:rsidR="00BE3D25" w:rsidRPr="00E82D47">
        <w:rPr>
          <w:rFonts w:ascii="Angsana New" w:hAnsi="Angsana New" w:hint="cs"/>
          <w:spacing w:val="-4"/>
          <w:sz w:val="30"/>
          <w:szCs w:val="30"/>
          <w:cs/>
        </w:rPr>
        <w:t>คดีอยู่ระหว่างการพิจารณาของศาลอุทธรณ์</w:t>
      </w:r>
    </w:p>
    <w:p w14:paraId="47CE396C" w14:textId="77777777" w:rsidR="00C8443F" w:rsidRPr="00E82D47" w:rsidRDefault="00C8443F" w:rsidP="00C8443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 w:val="18"/>
          <w:szCs w:val="18"/>
          <w:lang w:bidi="th-TH"/>
        </w:rPr>
      </w:pPr>
    </w:p>
    <w:p w14:paraId="50472C07" w14:textId="4C67DE76" w:rsidR="00EB340D" w:rsidRPr="00E82D47" w:rsidRDefault="00EB340D" w:rsidP="00C8443F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E82D47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คดีความเกี่ยวกับกรณีท่อรับน้ำมันดิบรั่วในปี</w:t>
      </w:r>
      <w:r w:rsidRPr="00E82D4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E82D47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>2565</w:t>
      </w:r>
    </w:p>
    <w:p w14:paraId="5570F02B" w14:textId="77777777" w:rsidR="00EB340D" w:rsidRPr="00E82D47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/>
        </w:rPr>
      </w:pPr>
    </w:p>
    <w:p w14:paraId="68BA837A" w14:textId="14DE677F" w:rsidR="00EB340D" w:rsidRPr="00E82D47" w:rsidRDefault="00EB340D" w:rsidP="00EB340D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บริษัทได้รับหมายเรียกและสำเนาคำฟ้องคดีแพ่งในคดีที่สมาคมประมงพื้นบ้านท้องถิ่น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และชาวประมง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พ่อค้า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แม่ค้าในจังหวัดระยองจำนวนหนึ่ง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ได้ยื่นฟ้อง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สตาร์ปิโตรเลียม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รีไฟน์นิ่ง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จำกัด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(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มหาชน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)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เป็นจำเลยที่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และบริษัทเป็นจำเลยที่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ต่อศาลจังหวัดระยอง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ในข้อหาละเมิด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เรียกค่าเสียหาย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และขอให้ฟื้นฟูทรัพยากรทางทะเล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โดยโจทก์กล่าวอ้างว่า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เหตุการณ์น้ำมันดิบรั่วไหลส่งผลให้โจทก์ได้รับความเสียหายจากการขาดรายได้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หลักฐาน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4F028F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    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เห็นว่า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บริษัทไม่ได้กระทำละเมิดต่อโจทก์ตามที่กล่าวอ้างในคำฟ้อง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โดยบริษัทได้ยื่นคำให้การต่อสู้คดีต่อศาลจังหวัดระยองแล้ว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ซึ่งคดีอยู่ระหว่างการพิจารณาของศาลจังหวัดระยอง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23C28127" w14:textId="77777777" w:rsidR="00C8443F" w:rsidRPr="00E82D47" w:rsidRDefault="00C8443F" w:rsidP="00234BF8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18"/>
          <w:szCs w:val="18"/>
          <w:lang w:val="en-US" w:bidi="th-TH"/>
        </w:rPr>
      </w:pPr>
    </w:p>
    <w:p w14:paraId="643DD80C" w14:textId="77777777" w:rsidR="003516BF" w:rsidRPr="00E82D47" w:rsidRDefault="003516BF" w:rsidP="003516BF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82D47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09DF7B8" w14:textId="77777777" w:rsidR="00307EE0" w:rsidRPr="00E82D47" w:rsidRDefault="00307EE0" w:rsidP="00307EE0">
      <w:pPr>
        <w:pStyle w:val="block"/>
        <w:tabs>
          <w:tab w:val="left" w:pos="1260"/>
        </w:tabs>
        <w:spacing w:after="0" w:line="240" w:lineRule="auto"/>
        <w:jc w:val="thaiDistribute"/>
        <w:rPr>
          <w:rFonts w:ascii="Angsana New" w:hAnsi="Angsana New"/>
          <w:spacing w:val="-2"/>
          <w:sz w:val="18"/>
          <w:szCs w:val="18"/>
          <w:lang w:val="en-US" w:bidi="th-TH"/>
        </w:rPr>
      </w:pPr>
    </w:p>
    <w:p w14:paraId="3105AF73" w14:textId="1DDBAF24" w:rsidR="00307EE0" w:rsidRPr="00E82D47" w:rsidRDefault="00307EE0" w:rsidP="00307EE0">
      <w:pPr>
        <w:pStyle w:val="block"/>
        <w:tabs>
          <w:tab w:val="left" w:pos="1260"/>
        </w:tabs>
        <w:spacing w:after="0" w:line="240" w:lineRule="auto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เมื่อวันที่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 xml:space="preserve">3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กรกฎาคม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>2568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บริษัทได้ลงนามในสัญญาแก้ไขเปลี่ยนแปลงและแทนที่สัญญาสินเชื่อประเภท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B52E4B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  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 xml:space="preserve">Revolving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เดิมกับสถาบันการเงินแห่งหนึ่ง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ซึ่งเป็นวงเงินสินเชื่อระยะสั้นและวงเงินเลตเตอร์ออฟเครดิต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จากวงเงิน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>20,000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เป็นวงเงิน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>30,000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ล้านบาท</w:t>
      </w:r>
    </w:p>
    <w:p w14:paraId="4CEF5B17" w14:textId="77777777" w:rsidR="00307EE0" w:rsidRPr="00E82D47" w:rsidRDefault="00307EE0" w:rsidP="00307EE0">
      <w:pPr>
        <w:pStyle w:val="block"/>
        <w:tabs>
          <w:tab w:val="left" w:pos="1260"/>
        </w:tabs>
        <w:spacing w:after="0" w:line="240" w:lineRule="auto"/>
        <w:jc w:val="thaiDistribute"/>
        <w:rPr>
          <w:rFonts w:ascii="Angsana New" w:hAnsi="Angsana New"/>
          <w:spacing w:val="-2"/>
          <w:sz w:val="18"/>
          <w:szCs w:val="18"/>
          <w:lang w:val="en-US" w:bidi="th-TH"/>
        </w:rPr>
      </w:pPr>
    </w:p>
    <w:p w14:paraId="0DE30648" w14:textId="5BC158D0" w:rsidR="00307EE0" w:rsidRDefault="00307EE0" w:rsidP="00307EE0">
      <w:pPr>
        <w:pStyle w:val="block"/>
        <w:tabs>
          <w:tab w:val="left" w:pos="1260"/>
        </w:tabs>
        <w:spacing w:after="0" w:line="240" w:lineRule="auto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>14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กรกฎาคม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>2568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บริษัทได้ลงนามในสัญญาสินเชื่อประเภท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 xml:space="preserve">Revolving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กับสถาบันการเงินแห่งหนึ่ง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ซึ่งเป็นวงเงินสินเชื่อระยะสั้นจำนวน</w:t>
      </w:r>
      <w:r w:rsidRPr="00E82D4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82D47">
        <w:rPr>
          <w:rFonts w:ascii="Angsana New" w:hAnsi="Angsana New"/>
          <w:spacing w:val="-2"/>
          <w:sz w:val="30"/>
          <w:szCs w:val="30"/>
          <w:lang w:val="en-US" w:bidi="th-TH"/>
        </w:rPr>
        <w:t>3,000</w:t>
      </w:r>
      <w:r w:rsidRPr="00E82D4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ล้านบาท</w:t>
      </w:r>
    </w:p>
    <w:p w14:paraId="026F56DC" w14:textId="77777777" w:rsidR="00872860" w:rsidRPr="00872860" w:rsidRDefault="00872860" w:rsidP="00307EE0">
      <w:pPr>
        <w:pStyle w:val="block"/>
        <w:tabs>
          <w:tab w:val="left" w:pos="1260"/>
        </w:tabs>
        <w:spacing w:after="0" w:line="240" w:lineRule="auto"/>
        <w:jc w:val="thaiDistribute"/>
        <w:rPr>
          <w:rFonts w:ascii="Angsana New" w:hAnsi="Angsana New"/>
          <w:spacing w:val="-2"/>
          <w:sz w:val="18"/>
          <w:szCs w:val="18"/>
          <w:lang w:val="en-US" w:bidi="th-TH"/>
        </w:rPr>
      </w:pPr>
    </w:p>
    <w:p w14:paraId="59E4B218" w14:textId="6B0542DE" w:rsidR="00872860" w:rsidRPr="00E82D47" w:rsidRDefault="00872860" w:rsidP="00307EE0">
      <w:pPr>
        <w:pStyle w:val="block"/>
        <w:tabs>
          <w:tab w:val="left" w:pos="1260"/>
        </w:tabs>
        <w:spacing w:after="0" w:line="240" w:lineRule="auto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87286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87286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3B6A9A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87286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87286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สิงหาคม</w:t>
      </w:r>
      <w:r w:rsidRPr="0087286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3B6A9A">
        <w:rPr>
          <w:rFonts w:ascii="Angsana New" w:hAnsi="Angsana New"/>
          <w:spacing w:val="-2"/>
          <w:sz w:val="30"/>
          <w:szCs w:val="30"/>
          <w:lang w:val="en-US" w:bidi="th-TH"/>
        </w:rPr>
        <w:t>2568</w:t>
      </w:r>
      <w:r w:rsidRPr="0087286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87286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บริษัทได้ลงนามในสัญญาแก้ไขเปลี่ยนแปลงและแทนที่สัญญาสินเชื่อประเภท</w:t>
      </w:r>
      <w:r w:rsidRPr="0087286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872860">
        <w:rPr>
          <w:rFonts w:ascii="Angsana New" w:hAnsi="Angsana New"/>
          <w:spacing w:val="-2"/>
          <w:sz w:val="30"/>
          <w:szCs w:val="30"/>
          <w:lang w:val="en-US" w:bidi="th-TH"/>
        </w:rPr>
        <w:t xml:space="preserve">Revolving </w:t>
      </w:r>
      <w:r w:rsidRPr="0087286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เดิมกับสถาบันการเงินแห่งหนึ่ง</w:t>
      </w:r>
      <w:r w:rsidRPr="0087286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87286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ซึ่งเป็นวงเงินเลตเตอร์ออฟเครดิต</w:t>
      </w:r>
      <w:r w:rsidRPr="0087286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87286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จากวงเงิน</w:t>
      </w:r>
      <w:r w:rsidRPr="0087286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3B6A9A">
        <w:rPr>
          <w:rFonts w:ascii="Angsana New" w:hAnsi="Angsana New"/>
          <w:spacing w:val="-2"/>
          <w:sz w:val="30"/>
          <w:szCs w:val="30"/>
          <w:lang w:val="en-US" w:bidi="th-TH"/>
        </w:rPr>
        <w:t>17,500</w:t>
      </w:r>
      <w:r w:rsidRPr="0087286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87286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87286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87286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เป็นวงเงิน</w:t>
      </w:r>
      <w:r w:rsidR="00E505D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="000F6331">
        <w:rPr>
          <w:rFonts w:ascii="Angsana New" w:hAnsi="Angsana New"/>
          <w:spacing w:val="-2"/>
          <w:sz w:val="30"/>
          <w:szCs w:val="30"/>
          <w:lang w:val="en-US" w:bidi="th-TH"/>
        </w:rPr>
        <w:t>22</w:t>
      </w:r>
      <w:r w:rsidRPr="00872860">
        <w:rPr>
          <w:rFonts w:ascii="Angsana New" w:hAnsi="Angsana New"/>
          <w:spacing w:val="-2"/>
          <w:sz w:val="30"/>
          <w:szCs w:val="30"/>
          <w:lang w:val="en-US" w:bidi="th-TH"/>
        </w:rPr>
        <w:t>,</w:t>
      </w:r>
      <w:r w:rsidR="003B6A9A">
        <w:rPr>
          <w:rFonts w:ascii="Angsana New" w:hAnsi="Angsana New"/>
          <w:spacing w:val="-2"/>
          <w:sz w:val="30"/>
          <w:szCs w:val="30"/>
          <w:lang w:val="en-US" w:bidi="th-TH"/>
        </w:rPr>
        <w:t>500</w:t>
      </w:r>
      <w:r w:rsidRPr="0087286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9A2455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 </w:t>
      </w:r>
      <w:r w:rsidRPr="0087286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</w:p>
    <w:p w14:paraId="62D6A66C" w14:textId="77777777" w:rsidR="00307EE0" w:rsidRPr="00E82D47" w:rsidRDefault="00307EE0" w:rsidP="00307EE0">
      <w:pPr>
        <w:pStyle w:val="block"/>
        <w:tabs>
          <w:tab w:val="left" w:pos="1260"/>
        </w:tabs>
        <w:spacing w:after="0" w:line="240" w:lineRule="auto"/>
        <w:jc w:val="thaiDistribute"/>
        <w:rPr>
          <w:rFonts w:ascii="Angsana New" w:hAnsi="Angsana New"/>
          <w:spacing w:val="-2"/>
          <w:sz w:val="18"/>
          <w:szCs w:val="18"/>
          <w:lang w:val="en-US" w:bidi="th-TH"/>
        </w:rPr>
      </w:pPr>
    </w:p>
    <w:sectPr w:rsidR="00307EE0" w:rsidRPr="00E82D47" w:rsidSect="001A4DEA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246B5" w14:textId="77777777" w:rsidR="002D746E" w:rsidRDefault="002D746E" w:rsidP="004956B4">
      <w:r>
        <w:separator/>
      </w:r>
    </w:p>
  </w:endnote>
  <w:endnote w:type="continuationSeparator" w:id="0">
    <w:p w14:paraId="667970B1" w14:textId="77777777" w:rsidR="002D746E" w:rsidRDefault="002D746E" w:rsidP="004956B4">
      <w:r>
        <w:continuationSeparator/>
      </w:r>
    </w:p>
  </w:endnote>
  <w:endnote w:type="continuationNotice" w:id="1">
    <w:p w14:paraId="0140DD5F" w14:textId="77777777" w:rsidR="002D746E" w:rsidRDefault="002D74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2774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A44FFB5" w14:textId="77777777" w:rsidR="00D377DF" w:rsidRPr="003B4DA5" w:rsidRDefault="00D377D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D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D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D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B4D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D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95923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556DCA" w14:textId="77777777" w:rsidR="00B25129" w:rsidRPr="000945FC" w:rsidRDefault="00B2512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0184C" w14:textId="77777777" w:rsidR="002D746E" w:rsidRDefault="002D746E" w:rsidP="004956B4">
      <w:r>
        <w:separator/>
      </w:r>
    </w:p>
  </w:footnote>
  <w:footnote w:type="continuationSeparator" w:id="0">
    <w:p w14:paraId="5376A905" w14:textId="77777777" w:rsidR="002D746E" w:rsidRDefault="002D746E" w:rsidP="004956B4">
      <w:r>
        <w:continuationSeparator/>
      </w:r>
    </w:p>
  </w:footnote>
  <w:footnote w:type="continuationNotice" w:id="1">
    <w:p w14:paraId="2DD6238A" w14:textId="77777777" w:rsidR="002D746E" w:rsidRDefault="002D746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CCBBF" w14:textId="77777777" w:rsidR="00D377DF" w:rsidRDefault="00D377DF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14315CDE" w14:textId="77777777" w:rsidR="00D377DF" w:rsidRDefault="00D377DF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4C47B80" w14:textId="72645DF1" w:rsidR="00D377DF" w:rsidRDefault="00BE63D7" w:rsidP="00CF3DDB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bookmarkStart w:id="5" w:name="_Hlk132752027"/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bookmarkEnd w:id="5"/>
    <w:r>
      <w:rPr>
        <w:rFonts w:ascii="Angsana New" w:hAnsi="Angsana New"/>
        <w:b/>
        <w:bCs/>
        <w:sz w:val="32"/>
        <w:szCs w:val="32"/>
        <w:lang w:val="en-US"/>
      </w:rPr>
      <w:t xml:space="preserve">8 </w:t>
    </w:r>
    <w:r w:rsidR="00D377DF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2C8F3" w14:textId="77777777" w:rsidR="00D377DF" w:rsidRPr="000945FC" w:rsidRDefault="00D377DF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A9C5D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648D9A69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E48BDE0" w14:textId="39770352" w:rsidR="0077515E" w:rsidRDefault="00E5634B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C46A8A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DB5AE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66BFA941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56D48B7" w14:textId="11E7EAA2" w:rsidR="0077515E" w:rsidRDefault="001E30AB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585F37">
      <w:rPr>
        <w:rFonts w:ascii="Angsana New" w:hAnsi="Angsana New"/>
        <w:b/>
        <w:bCs/>
        <w:sz w:val="32"/>
        <w:szCs w:val="32"/>
        <w:lang w:val="en-US"/>
      </w:rPr>
      <w:t>256</w:t>
    </w:r>
    <w:r w:rsidR="00C46A8A">
      <w:rPr>
        <w:rFonts w:ascii="Angsana New" w:hAnsi="Angsana New"/>
        <w:b/>
        <w:bCs/>
        <w:sz w:val="32"/>
        <w:szCs w:val="32"/>
        <w:lang w:val="en-US"/>
      </w:rPr>
      <w:t>8</w:t>
    </w:r>
    <w:r w:rsidR="00585F37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F593B" w14:textId="77777777" w:rsidR="00B25129" w:rsidRDefault="00B25129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4EFF1F86" w14:textId="77777777" w:rsidR="00B25129" w:rsidRDefault="00B25129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F84CBD6" w14:textId="434CB4F9" w:rsidR="00C46A8A" w:rsidRDefault="008B056A" w:rsidP="00C46A8A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C46A8A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="00C46A8A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5A9D8CFD" w14:textId="77777777" w:rsidR="00B25129" w:rsidRPr="00BF6E26" w:rsidRDefault="00B25129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059B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numFmt w:val="decimal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numFmt w:val="decimal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numFmt w:val="decimal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decimal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numFmt w:val="decimal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numFmt w:val="decimal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numFmt w:val="decimal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numFmt w:val="decimal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9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5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F77546"/>
    <w:multiLevelType w:val="hybridMultilevel"/>
    <w:tmpl w:val="4CEC5B06"/>
    <w:lvl w:ilvl="0" w:tplc="596CFF34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921672796">
    <w:abstractNumId w:val="16"/>
  </w:num>
  <w:num w:numId="2" w16cid:durableId="2008510125">
    <w:abstractNumId w:val="15"/>
  </w:num>
  <w:num w:numId="3" w16cid:durableId="1601595801">
    <w:abstractNumId w:val="7"/>
  </w:num>
  <w:num w:numId="4" w16cid:durableId="1418407956">
    <w:abstractNumId w:val="8"/>
  </w:num>
  <w:num w:numId="5" w16cid:durableId="1929847187">
    <w:abstractNumId w:val="20"/>
  </w:num>
  <w:num w:numId="6" w16cid:durableId="41702108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694193">
    <w:abstractNumId w:val="3"/>
  </w:num>
  <w:num w:numId="8" w16cid:durableId="2019455686">
    <w:abstractNumId w:val="6"/>
  </w:num>
  <w:num w:numId="9" w16cid:durableId="1513490667">
    <w:abstractNumId w:val="14"/>
  </w:num>
  <w:num w:numId="10" w16cid:durableId="1844120796">
    <w:abstractNumId w:val="28"/>
  </w:num>
  <w:num w:numId="11" w16cid:durableId="32855191">
    <w:abstractNumId w:val="22"/>
  </w:num>
  <w:num w:numId="12" w16cid:durableId="1272976603">
    <w:abstractNumId w:val="5"/>
  </w:num>
  <w:num w:numId="13" w16cid:durableId="684328439">
    <w:abstractNumId w:val="4"/>
  </w:num>
  <w:num w:numId="14" w16cid:durableId="244582018">
    <w:abstractNumId w:val="11"/>
  </w:num>
  <w:num w:numId="15" w16cid:durableId="1529173579">
    <w:abstractNumId w:val="24"/>
  </w:num>
  <w:num w:numId="16" w16cid:durableId="360739429">
    <w:abstractNumId w:val="17"/>
  </w:num>
  <w:num w:numId="17" w16cid:durableId="1402174044">
    <w:abstractNumId w:val="0"/>
  </w:num>
  <w:num w:numId="18" w16cid:durableId="2121800118">
    <w:abstractNumId w:val="2"/>
  </w:num>
  <w:num w:numId="19" w16cid:durableId="341511557">
    <w:abstractNumId w:val="9"/>
  </w:num>
  <w:num w:numId="20" w16cid:durableId="897285404">
    <w:abstractNumId w:val="12"/>
  </w:num>
  <w:num w:numId="21" w16cid:durableId="1014110971">
    <w:abstractNumId w:val="21"/>
  </w:num>
  <w:num w:numId="22" w16cid:durableId="1735011125">
    <w:abstractNumId w:val="26"/>
  </w:num>
  <w:num w:numId="23" w16cid:durableId="1803696778">
    <w:abstractNumId w:val="2"/>
  </w:num>
  <w:num w:numId="24" w16cid:durableId="82189550">
    <w:abstractNumId w:val="18"/>
  </w:num>
  <w:num w:numId="25" w16cid:durableId="192860839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820317478">
    <w:abstractNumId w:val="27"/>
  </w:num>
  <w:num w:numId="27" w16cid:durableId="1286932813">
    <w:abstractNumId w:val="19"/>
  </w:num>
  <w:num w:numId="28" w16cid:durableId="2055230772">
    <w:abstractNumId w:val="10"/>
  </w:num>
  <w:num w:numId="29" w16cid:durableId="1248079746">
    <w:abstractNumId w:val="25"/>
  </w:num>
  <w:num w:numId="30" w16cid:durableId="605427020">
    <w:abstractNumId w:val="13"/>
  </w:num>
  <w:num w:numId="31" w16cid:durableId="554970131">
    <w:abstractNumId w:val="23"/>
  </w:num>
  <w:num w:numId="32" w16cid:durableId="37778130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B4"/>
    <w:rsid w:val="000005ED"/>
    <w:rsid w:val="000007A2"/>
    <w:rsid w:val="0000080B"/>
    <w:rsid w:val="00000870"/>
    <w:rsid w:val="000008CB"/>
    <w:rsid w:val="00000A38"/>
    <w:rsid w:val="00000AA4"/>
    <w:rsid w:val="00000B50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3A"/>
    <w:rsid w:val="000034A6"/>
    <w:rsid w:val="00003651"/>
    <w:rsid w:val="000036BB"/>
    <w:rsid w:val="00003772"/>
    <w:rsid w:val="00003922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033"/>
    <w:rsid w:val="0000535D"/>
    <w:rsid w:val="0000544C"/>
    <w:rsid w:val="00005746"/>
    <w:rsid w:val="000057E2"/>
    <w:rsid w:val="00005816"/>
    <w:rsid w:val="00005B82"/>
    <w:rsid w:val="00005D16"/>
    <w:rsid w:val="00005E67"/>
    <w:rsid w:val="00006356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D3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64"/>
    <w:rsid w:val="00011FD3"/>
    <w:rsid w:val="000121A2"/>
    <w:rsid w:val="0001244B"/>
    <w:rsid w:val="0001247C"/>
    <w:rsid w:val="0001249C"/>
    <w:rsid w:val="00012528"/>
    <w:rsid w:val="00012724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8F"/>
    <w:rsid w:val="00013B38"/>
    <w:rsid w:val="00013E1A"/>
    <w:rsid w:val="000149C6"/>
    <w:rsid w:val="00014A09"/>
    <w:rsid w:val="00014A54"/>
    <w:rsid w:val="00014B96"/>
    <w:rsid w:val="00014E5B"/>
    <w:rsid w:val="00014ECB"/>
    <w:rsid w:val="00014FFC"/>
    <w:rsid w:val="00015077"/>
    <w:rsid w:val="0001511C"/>
    <w:rsid w:val="0001519A"/>
    <w:rsid w:val="00015218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9A4"/>
    <w:rsid w:val="00020B62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CA4"/>
    <w:rsid w:val="00023E11"/>
    <w:rsid w:val="00023E56"/>
    <w:rsid w:val="00023E63"/>
    <w:rsid w:val="0002426A"/>
    <w:rsid w:val="000242C2"/>
    <w:rsid w:val="00024344"/>
    <w:rsid w:val="00024346"/>
    <w:rsid w:val="000243E4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6E54"/>
    <w:rsid w:val="00036E5F"/>
    <w:rsid w:val="00037152"/>
    <w:rsid w:val="00037238"/>
    <w:rsid w:val="000372D0"/>
    <w:rsid w:val="000373D5"/>
    <w:rsid w:val="000375B1"/>
    <w:rsid w:val="00037798"/>
    <w:rsid w:val="0003793F"/>
    <w:rsid w:val="00037985"/>
    <w:rsid w:val="00037A58"/>
    <w:rsid w:val="00037A5C"/>
    <w:rsid w:val="00037A72"/>
    <w:rsid w:val="00037B04"/>
    <w:rsid w:val="00037B1A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84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63C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95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04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5CF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24"/>
    <w:rsid w:val="000543A9"/>
    <w:rsid w:val="0005484B"/>
    <w:rsid w:val="00054B8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642"/>
    <w:rsid w:val="00056741"/>
    <w:rsid w:val="000568F0"/>
    <w:rsid w:val="00056906"/>
    <w:rsid w:val="00056D6F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4AD"/>
    <w:rsid w:val="00060649"/>
    <w:rsid w:val="0006085D"/>
    <w:rsid w:val="000608AD"/>
    <w:rsid w:val="00060908"/>
    <w:rsid w:val="00060A63"/>
    <w:rsid w:val="00060BCA"/>
    <w:rsid w:val="00060C8E"/>
    <w:rsid w:val="00061112"/>
    <w:rsid w:val="0006118E"/>
    <w:rsid w:val="00061324"/>
    <w:rsid w:val="0006151E"/>
    <w:rsid w:val="0006164F"/>
    <w:rsid w:val="0006180F"/>
    <w:rsid w:val="000619EA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D73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A4C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DB7"/>
    <w:rsid w:val="00065E11"/>
    <w:rsid w:val="0006619F"/>
    <w:rsid w:val="00066373"/>
    <w:rsid w:val="0006689B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E7C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6CD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539"/>
    <w:rsid w:val="0007679B"/>
    <w:rsid w:val="00076A91"/>
    <w:rsid w:val="0007717B"/>
    <w:rsid w:val="000772F9"/>
    <w:rsid w:val="00077520"/>
    <w:rsid w:val="0007765F"/>
    <w:rsid w:val="00077864"/>
    <w:rsid w:val="000778FF"/>
    <w:rsid w:val="00077B28"/>
    <w:rsid w:val="00077BEA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6CC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A6"/>
    <w:rsid w:val="000925E7"/>
    <w:rsid w:val="00092641"/>
    <w:rsid w:val="00092704"/>
    <w:rsid w:val="0009275A"/>
    <w:rsid w:val="00092889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9B1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18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65"/>
    <w:rsid w:val="000A6C35"/>
    <w:rsid w:val="000A6DF8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8DC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F36"/>
    <w:rsid w:val="000B6F46"/>
    <w:rsid w:val="000B70EA"/>
    <w:rsid w:val="000B7672"/>
    <w:rsid w:val="000B7719"/>
    <w:rsid w:val="000B7789"/>
    <w:rsid w:val="000B78AD"/>
    <w:rsid w:val="000B7A60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3BA"/>
    <w:rsid w:val="000C24BA"/>
    <w:rsid w:val="000C2640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3E42"/>
    <w:rsid w:val="000C433A"/>
    <w:rsid w:val="000C47AC"/>
    <w:rsid w:val="000C4E74"/>
    <w:rsid w:val="000C4F26"/>
    <w:rsid w:val="000C548C"/>
    <w:rsid w:val="000C5587"/>
    <w:rsid w:val="000C55D7"/>
    <w:rsid w:val="000C5677"/>
    <w:rsid w:val="000C56A4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49D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35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6C"/>
    <w:rsid w:val="000D6397"/>
    <w:rsid w:val="000D667F"/>
    <w:rsid w:val="000D6779"/>
    <w:rsid w:val="000D6D8E"/>
    <w:rsid w:val="000D7121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707"/>
    <w:rsid w:val="000E0809"/>
    <w:rsid w:val="000E0861"/>
    <w:rsid w:val="000E0AF7"/>
    <w:rsid w:val="000E0D9D"/>
    <w:rsid w:val="000E0DD0"/>
    <w:rsid w:val="000E0F08"/>
    <w:rsid w:val="000E11F9"/>
    <w:rsid w:val="000E1333"/>
    <w:rsid w:val="000E14DD"/>
    <w:rsid w:val="000E19EE"/>
    <w:rsid w:val="000E1A58"/>
    <w:rsid w:val="000E1ADF"/>
    <w:rsid w:val="000E1C29"/>
    <w:rsid w:val="000E1D28"/>
    <w:rsid w:val="000E1DDA"/>
    <w:rsid w:val="000E2039"/>
    <w:rsid w:val="000E2087"/>
    <w:rsid w:val="000E21B2"/>
    <w:rsid w:val="000E21DC"/>
    <w:rsid w:val="000E21FC"/>
    <w:rsid w:val="000E22A5"/>
    <w:rsid w:val="000E2626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83"/>
    <w:rsid w:val="000E41EA"/>
    <w:rsid w:val="000E43FB"/>
    <w:rsid w:val="000E44F2"/>
    <w:rsid w:val="000E49CB"/>
    <w:rsid w:val="000E49D4"/>
    <w:rsid w:val="000E4BAC"/>
    <w:rsid w:val="000E4F0B"/>
    <w:rsid w:val="000E50DA"/>
    <w:rsid w:val="000E511E"/>
    <w:rsid w:val="000E5367"/>
    <w:rsid w:val="000E53B4"/>
    <w:rsid w:val="000E5484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789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A43"/>
    <w:rsid w:val="000E7E13"/>
    <w:rsid w:val="000E7EE4"/>
    <w:rsid w:val="000F0073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1C"/>
    <w:rsid w:val="000F29C8"/>
    <w:rsid w:val="000F2A0D"/>
    <w:rsid w:val="000F3114"/>
    <w:rsid w:val="000F31D4"/>
    <w:rsid w:val="000F33A5"/>
    <w:rsid w:val="000F33B6"/>
    <w:rsid w:val="000F356A"/>
    <w:rsid w:val="000F3633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3E"/>
    <w:rsid w:val="000F54FB"/>
    <w:rsid w:val="000F54FD"/>
    <w:rsid w:val="000F5555"/>
    <w:rsid w:val="000F564A"/>
    <w:rsid w:val="000F57A9"/>
    <w:rsid w:val="000F585C"/>
    <w:rsid w:val="000F587B"/>
    <w:rsid w:val="000F59CF"/>
    <w:rsid w:val="000F5CCD"/>
    <w:rsid w:val="000F604F"/>
    <w:rsid w:val="000F60D4"/>
    <w:rsid w:val="000F6235"/>
    <w:rsid w:val="000F6331"/>
    <w:rsid w:val="000F68A9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77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6F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DFE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143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22"/>
    <w:rsid w:val="001166F7"/>
    <w:rsid w:val="00116BEF"/>
    <w:rsid w:val="00116FEE"/>
    <w:rsid w:val="00117218"/>
    <w:rsid w:val="00117274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5E"/>
    <w:rsid w:val="001203FF"/>
    <w:rsid w:val="0012079A"/>
    <w:rsid w:val="00120C73"/>
    <w:rsid w:val="00120E75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2EDD"/>
    <w:rsid w:val="00123008"/>
    <w:rsid w:val="0012309C"/>
    <w:rsid w:val="0012339B"/>
    <w:rsid w:val="00123513"/>
    <w:rsid w:val="001236F8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7AE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6F8E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EBC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B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A72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82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0D0"/>
    <w:rsid w:val="0016129F"/>
    <w:rsid w:val="001613EF"/>
    <w:rsid w:val="001615A1"/>
    <w:rsid w:val="001615CD"/>
    <w:rsid w:val="00161714"/>
    <w:rsid w:val="001619EF"/>
    <w:rsid w:val="00161C60"/>
    <w:rsid w:val="0016202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51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026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8B9"/>
    <w:rsid w:val="00172B1F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9BE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BF8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3AF"/>
    <w:rsid w:val="0017641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EE6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8C0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33"/>
    <w:rsid w:val="001846A4"/>
    <w:rsid w:val="001846AE"/>
    <w:rsid w:val="00184731"/>
    <w:rsid w:val="00184878"/>
    <w:rsid w:val="0018495D"/>
    <w:rsid w:val="00184B20"/>
    <w:rsid w:val="00184CF7"/>
    <w:rsid w:val="00184E9B"/>
    <w:rsid w:val="001853B0"/>
    <w:rsid w:val="001853F3"/>
    <w:rsid w:val="001856AA"/>
    <w:rsid w:val="001857D0"/>
    <w:rsid w:val="00185818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0F7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58D"/>
    <w:rsid w:val="00192674"/>
    <w:rsid w:val="00192A84"/>
    <w:rsid w:val="00192B13"/>
    <w:rsid w:val="00192E81"/>
    <w:rsid w:val="00193249"/>
    <w:rsid w:val="001936F7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860"/>
    <w:rsid w:val="00196889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C06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30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E"/>
    <w:rsid w:val="001A4CD0"/>
    <w:rsid w:val="001A4DEA"/>
    <w:rsid w:val="001A4E1C"/>
    <w:rsid w:val="001A5159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15"/>
    <w:rsid w:val="001B3F94"/>
    <w:rsid w:val="001B4014"/>
    <w:rsid w:val="001B40A8"/>
    <w:rsid w:val="001B40C1"/>
    <w:rsid w:val="001B4212"/>
    <w:rsid w:val="001B4287"/>
    <w:rsid w:val="001B434B"/>
    <w:rsid w:val="001B4528"/>
    <w:rsid w:val="001B452F"/>
    <w:rsid w:val="001B45A2"/>
    <w:rsid w:val="001B472A"/>
    <w:rsid w:val="001B490D"/>
    <w:rsid w:val="001B4DED"/>
    <w:rsid w:val="001B4F27"/>
    <w:rsid w:val="001B5826"/>
    <w:rsid w:val="001B5AC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38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39"/>
    <w:rsid w:val="001C1873"/>
    <w:rsid w:val="001C1B11"/>
    <w:rsid w:val="001C1D68"/>
    <w:rsid w:val="001C1DDE"/>
    <w:rsid w:val="001C1E56"/>
    <w:rsid w:val="001C2CCF"/>
    <w:rsid w:val="001C2CF1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DA4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C47"/>
    <w:rsid w:val="001D0E2F"/>
    <w:rsid w:val="001D0F24"/>
    <w:rsid w:val="001D0FAD"/>
    <w:rsid w:val="001D103E"/>
    <w:rsid w:val="001D116D"/>
    <w:rsid w:val="001D11A0"/>
    <w:rsid w:val="001D1452"/>
    <w:rsid w:val="001D150E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07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9F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5C"/>
    <w:rsid w:val="001D6BEA"/>
    <w:rsid w:val="001D6D35"/>
    <w:rsid w:val="001D6DD4"/>
    <w:rsid w:val="001D6F2E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8A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39C"/>
    <w:rsid w:val="001E29CD"/>
    <w:rsid w:val="001E2A4C"/>
    <w:rsid w:val="001E2A4F"/>
    <w:rsid w:val="001E30AB"/>
    <w:rsid w:val="001E33ED"/>
    <w:rsid w:val="001E37E4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3FD"/>
    <w:rsid w:val="001E76AF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62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3D94"/>
    <w:rsid w:val="001F3F50"/>
    <w:rsid w:val="001F41EF"/>
    <w:rsid w:val="001F42FD"/>
    <w:rsid w:val="001F463E"/>
    <w:rsid w:val="001F4728"/>
    <w:rsid w:val="001F4767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6B6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07F03"/>
    <w:rsid w:val="002100B3"/>
    <w:rsid w:val="002101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0FB1"/>
    <w:rsid w:val="00211065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3CA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17FAF"/>
    <w:rsid w:val="00220014"/>
    <w:rsid w:val="0022003B"/>
    <w:rsid w:val="002201EE"/>
    <w:rsid w:val="002202B9"/>
    <w:rsid w:val="0022030B"/>
    <w:rsid w:val="00220329"/>
    <w:rsid w:val="0022059F"/>
    <w:rsid w:val="00220696"/>
    <w:rsid w:val="0022070B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3B7"/>
    <w:rsid w:val="00221648"/>
    <w:rsid w:val="00221691"/>
    <w:rsid w:val="002217EB"/>
    <w:rsid w:val="00221929"/>
    <w:rsid w:val="00221D70"/>
    <w:rsid w:val="00221E94"/>
    <w:rsid w:val="00221EE6"/>
    <w:rsid w:val="00222452"/>
    <w:rsid w:val="00222741"/>
    <w:rsid w:val="0022282B"/>
    <w:rsid w:val="002229B6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A0A"/>
    <w:rsid w:val="00226B6B"/>
    <w:rsid w:val="00226C40"/>
    <w:rsid w:val="00226CAE"/>
    <w:rsid w:val="00226D1B"/>
    <w:rsid w:val="00226D96"/>
    <w:rsid w:val="00226DCC"/>
    <w:rsid w:val="00226F0C"/>
    <w:rsid w:val="00226FE4"/>
    <w:rsid w:val="0022702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BF8"/>
    <w:rsid w:val="00234D33"/>
    <w:rsid w:val="002350C7"/>
    <w:rsid w:val="002353A9"/>
    <w:rsid w:val="002353BA"/>
    <w:rsid w:val="002353C7"/>
    <w:rsid w:val="002357CF"/>
    <w:rsid w:val="00235871"/>
    <w:rsid w:val="00235926"/>
    <w:rsid w:val="00235C4B"/>
    <w:rsid w:val="00235CB8"/>
    <w:rsid w:val="00235D2F"/>
    <w:rsid w:val="00235DDD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6CB9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1C"/>
    <w:rsid w:val="0024199A"/>
    <w:rsid w:val="002419B5"/>
    <w:rsid w:val="00241A13"/>
    <w:rsid w:val="00241AD0"/>
    <w:rsid w:val="00241B82"/>
    <w:rsid w:val="00241E59"/>
    <w:rsid w:val="0024208B"/>
    <w:rsid w:val="002421B0"/>
    <w:rsid w:val="00242298"/>
    <w:rsid w:val="00242941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8D"/>
    <w:rsid w:val="00246492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4DF"/>
    <w:rsid w:val="00250713"/>
    <w:rsid w:val="00250828"/>
    <w:rsid w:val="002509CD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3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22D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4F50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28"/>
    <w:rsid w:val="00263157"/>
    <w:rsid w:val="0026337C"/>
    <w:rsid w:val="00263934"/>
    <w:rsid w:val="00263C74"/>
    <w:rsid w:val="00263C82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1F"/>
    <w:rsid w:val="0027263F"/>
    <w:rsid w:val="0027270B"/>
    <w:rsid w:val="0027287B"/>
    <w:rsid w:val="00272B3D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EA4"/>
    <w:rsid w:val="00273FF4"/>
    <w:rsid w:val="0027411C"/>
    <w:rsid w:val="00274263"/>
    <w:rsid w:val="00274341"/>
    <w:rsid w:val="0027468F"/>
    <w:rsid w:val="00274823"/>
    <w:rsid w:val="00274A01"/>
    <w:rsid w:val="00274A8C"/>
    <w:rsid w:val="00274BCE"/>
    <w:rsid w:val="00274BE9"/>
    <w:rsid w:val="00274E70"/>
    <w:rsid w:val="00274F6D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274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AB2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BA8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195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05F"/>
    <w:rsid w:val="002A1254"/>
    <w:rsid w:val="002A1295"/>
    <w:rsid w:val="002A130B"/>
    <w:rsid w:val="002A134E"/>
    <w:rsid w:val="002A1611"/>
    <w:rsid w:val="002A17E0"/>
    <w:rsid w:val="002A17F9"/>
    <w:rsid w:val="002A18F3"/>
    <w:rsid w:val="002A1BF7"/>
    <w:rsid w:val="002A1D85"/>
    <w:rsid w:val="002A2076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4E9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493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0C3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0ED3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FC"/>
    <w:rsid w:val="002B5708"/>
    <w:rsid w:val="002B5796"/>
    <w:rsid w:val="002B5B97"/>
    <w:rsid w:val="002B5C19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3E5"/>
    <w:rsid w:val="002B77DD"/>
    <w:rsid w:val="002B798B"/>
    <w:rsid w:val="002B7AB2"/>
    <w:rsid w:val="002B7BE5"/>
    <w:rsid w:val="002B7CC3"/>
    <w:rsid w:val="002B7E0C"/>
    <w:rsid w:val="002C00E1"/>
    <w:rsid w:val="002C028C"/>
    <w:rsid w:val="002C0292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9B7"/>
    <w:rsid w:val="002C1AA1"/>
    <w:rsid w:val="002C1AFE"/>
    <w:rsid w:val="002C1C7D"/>
    <w:rsid w:val="002C1C83"/>
    <w:rsid w:val="002C1F35"/>
    <w:rsid w:val="002C2026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2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01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46E"/>
    <w:rsid w:val="002D7503"/>
    <w:rsid w:val="002D7572"/>
    <w:rsid w:val="002D775D"/>
    <w:rsid w:val="002D77F0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506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3FCF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1A6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19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782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8DE"/>
    <w:rsid w:val="0030491C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801"/>
    <w:rsid w:val="00307AFB"/>
    <w:rsid w:val="00307B28"/>
    <w:rsid w:val="00307CE3"/>
    <w:rsid w:val="00307CF5"/>
    <w:rsid w:val="00307D09"/>
    <w:rsid w:val="00307D5D"/>
    <w:rsid w:val="00307E9F"/>
    <w:rsid w:val="00307EDD"/>
    <w:rsid w:val="00307EE0"/>
    <w:rsid w:val="00307FE8"/>
    <w:rsid w:val="00310178"/>
    <w:rsid w:val="0031024E"/>
    <w:rsid w:val="003107B6"/>
    <w:rsid w:val="00310832"/>
    <w:rsid w:val="00310A1B"/>
    <w:rsid w:val="00310AB0"/>
    <w:rsid w:val="00310E49"/>
    <w:rsid w:val="00310F74"/>
    <w:rsid w:val="003111DB"/>
    <w:rsid w:val="003112FC"/>
    <w:rsid w:val="003113E6"/>
    <w:rsid w:val="0031159E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528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7E0"/>
    <w:rsid w:val="00322BED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055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6FE3"/>
    <w:rsid w:val="00327107"/>
    <w:rsid w:val="00327119"/>
    <w:rsid w:val="003271AC"/>
    <w:rsid w:val="003271F2"/>
    <w:rsid w:val="00327367"/>
    <w:rsid w:val="003273C5"/>
    <w:rsid w:val="003273E8"/>
    <w:rsid w:val="003274BB"/>
    <w:rsid w:val="003276C1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84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2DFE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404F"/>
    <w:rsid w:val="003345E7"/>
    <w:rsid w:val="0033465F"/>
    <w:rsid w:val="003349F2"/>
    <w:rsid w:val="00334BFA"/>
    <w:rsid w:val="00334C15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025"/>
    <w:rsid w:val="003404B7"/>
    <w:rsid w:val="00340642"/>
    <w:rsid w:val="003406A9"/>
    <w:rsid w:val="003407E9"/>
    <w:rsid w:val="00340CD8"/>
    <w:rsid w:val="00340F25"/>
    <w:rsid w:val="00340F33"/>
    <w:rsid w:val="0034128C"/>
    <w:rsid w:val="00341290"/>
    <w:rsid w:val="003414BB"/>
    <w:rsid w:val="00341C02"/>
    <w:rsid w:val="00341CE4"/>
    <w:rsid w:val="00341D47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DD8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1E6"/>
    <w:rsid w:val="0034431D"/>
    <w:rsid w:val="00344396"/>
    <w:rsid w:val="003443DA"/>
    <w:rsid w:val="00344567"/>
    <w:rsid w:val="00344735"/>
    <w:rsid w:val="00344B2A"/>
    <w:rsid w:val="00344D02"/>
    <w:rsid w:val="00344DD6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3A"/>
    <w:rsid w:val="0034788B"/>
    <w:rsid w:val="003479CC"/>
    <w:rsid w:val="00347D18"/>
    <w:rsid w:val="00347D53"/>
    <w:rsid w:val="00347D85"/>
    <w:rsid w:val="00347EB1"/>
    <w:rsid w:val="003504A2"/>
    <w:rsid w:val="00350512"/>
    <w:rsid w:val="00350783"/>
    <w:rsid w:val="00350BD0"/>
    <w:rsid w:val="00350DC8"/>
    <w:rsid w:val="00350E5D"/>
    <w:rsid w:val="00350F49"/>
    <w:rsid w:val="00351242"/>
    <w:rsid w:val="003516A5"/>
    <w:rsid w:val="003516BF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715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739"/>
    <w:rsid w:val="0035686E"/>
    <w:rsid w:val="003569B5"/>
    <w:rsid w:val="00356A46"/>
    <w:rsid w:val="00356A80"/>
    <w:rsid w:val="00356B2D"/>
    <w:rsid w:val="00356C1A"/>
    <w:rsid w:val="00356F8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C21"/>
    <w:rsid w:val="00364D28"/>
    <w:rsid w:val="00364DB5"/>
    <w:rsid w:val="00364ED8"/>
    <w:rsid w:val="00364FAE"/>
    <w:rsid w:val="003657F5"/>
    <w:rsid w:val="003658C6"/>
    <w:rsid w:val="00365A93"/>
    <w:rsid w:val="00365B7F"/>
    <w:rsid w:val="00365CA5"/>
    <w:rsid w:val="00365EA6"/>
    <w:rsid w:val="003662EE"/>
    <w:rsid w:val="00366B2E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2F7A"/>
    <w:rsid w:val="003730F7"/>
    <w:rsid w:val="00373161"/>
    <w:rsid w:val="003733A8"/>
    <w:rsid w:val="00373594"/>
    <w:rsid w:val="00373771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9E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516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AFD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5"/>
    <w:rsid w:val="00380B1E"/>
    <w:rsid w:val="00380DD8"/>
    <w:rsid w:val="00380E34"/>
    <w:rsid w:val="00380FC0"/>
    <w:rsid w:val="00381090"/>
    <w:rsid w:val="0038143F"/>
    <w:rsid w:val="0038148A"/>
    <w:rsid w:val="003815C3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BA5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3DCB"/>
    <w:rsid w:val="00384057"/>
    <w:rsid w:val="003840EB"/>
    <w:rsid w:val="0038454F"/>
    <w:rsid w:val="00384639"/>
    <w:rsid w:val="00384672"/>
    <w:rsid w:val="00384703"/>
    <w:rsid w:val="00384C69"/>
    <w:rsid w:val="00385099"/>
    <w:rsid w:val="003853E1"/>
    <w:rsid w:val="003857B5"/>
    <w:rsid w:val="00385847"/>
    <w:rsid w:val="00385928"/>
    <w:rsid w:val="00385940"/>
    <w:rsid w:val="00385B0D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08"/>
    <w:rsid w:val="0039088A"/>
    <w:rsid w:val="00390B4B"/>
    <w:rsid w:val="00390B4D"/>
    <w:rsid w:val="00390C4C"/>
    <w:rsid w:val="00390CAD"/>
    <w:rsid w:val="00390CE2"/>
    <w:rsid w:val="00390E65"/>
    <w:rsid w:val="00391219"/>
    <w:rsid w:val="0039128F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484"/>
    <w:rsid w:val="00393740"/>
    <w:rsid w:val="00393873"/>
    <w:rsid w:val="0039399D"/>
    <w:rsid w:val="00393D4C"/>
    <w:rsid w:val="00393EC1"/>
    <w:rsid w:val="00393F53"/>
    <w:rsid w:val="00394019"/>
    <w:rsid w:val="003941B0"/>
    <w:rsid w:val="003944C7"/>
    <w:rsid w:val="00394AD0"/>
    <w:rsid w:val="00394D4B"/>
    <w:rsid w:val="00394E2F"/>
    <w:rsid w:val="00395431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517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1C2"/>
    <w:rsid w:val="003A78E0"/>
    <w:rsid w:val="003A7DE8"/>
    <w:rsid w:val="003B001A"/>
    <w:rsid w:val="003B0114"/>
    <w:rsid w:val="003B06A5"/>
    <w:rsid w:val="003B073D"/>
    <w:rsid w:val="003B0911"/>
    <w:rsid w:val="003B0EB9"/>
    <w:rsid w:val="003B0EF6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6E1"/>
    <w:rsid w:val="003B2F9A"/>
    <w:rsid w:val="003B303C"/>
    <w:rsid w:val="003B3040"/>
    <w:rsid w:val="003B317E"/>
    <w:rsid w:val="003B34F5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DA5"/>
    <w:rsid w:val="003B4E8C"/>
    <w:rsid w:val="003B4F0A"/>
    <w:rsid w:val="003B4F0B"/>
    <w:rsid w:val="003B4F6B"/>
    <w:rsid w:val="003B4FA3"/>
    <w:rsid w:val="003B5029"/>
    <w:rsid w:val="003B515F"/>
    <w:rsid w:val="003B5345"/>
    <w:rsid w:val="003B5398"/>
    <w:rsid w:val="003B551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A9A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B7ACB"/>
    <w:rsid w:val="003B7BB8"/>
    <w:rsid w:val="003C0042"/>
    <w:rsid w:val="003C010A"/>
    <w:rsid w:val="003C033B"/>
    <w:rsid w:val="003C037C"/>
    <w:rsid w:val="003C048E"/>
    <w:rsid w:val="003C04BF"/>
    <w:rsid w:val="003C04E0"/>
    <w:rsid w:val="003C0BAC"/>
    <w:rsid w:val="003C10B6"/>
    <w:rsid w:val="003C12DC"/>
    <w:rsid w:val="003C151E"/>
    <w:rsid w:val="003C1616"/>
    <w:rsid w:val="003C16D1"/>
    <w:rsid w:val="003C18AA"/>
    <w:rsid w:val="003C18F6"/>
    <w:rsid w:val="003C1964"/>
    <w:rsid w:val="003C1A7E"/>
    <w:rsid w:val="003C1B95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43"/>
    <w:rsid w:val="003C406D"/>
    <w:rsid w:val="003C40A6"/>
    <w:rsid w:val="003C41A9"/>
    <w:rsid w:val="003C4288"/>
    <w:rsid w:val="003C4331"/>
    <w:rsid w:val="003C43FC"/>
    <w:rsid w:val="003C455A"/>
    <w:rsid w:val="003C45E9"/>
    <w:rsid w:val="003C4623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84"/>
    <w:rsid w:val="003C7CA2"/>
    <w:rsid w:val="003C7F24"/>
    <w:rsid w:val="003C7F4B"/>
    <w:rsid w:val="003D01B6"/>
    <w:rsid w:val="003D01F3"/>
    <w:rsid w:val="003D03A2"/>
    <w:rsid w:val="003D04FE"/>
    <w:rsid w:val="003D08A9"/>
    <w:rsid w:val="003D0965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E8F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210"/>
    <w:rsid w:val="003D44BB"/>
    <w:rsid w:val="003D45AD"/>
    <w:rsid w:val="003D491B"/>
    <w:rsid w:val="003D4B2F"/>
    <w:rsid w:val="003D4C9B"/>
    <w:rsid w:val="003D4D96"/>
    <w:rsid w:val="003D4F07"/>
    <w:rsid w:val="003D4F7D"/>
    <w:rsid w:val="003D51CF"/>
    <w:rsid w:val="003D5230"/>
    <w:rsid w:val="003D538A"/>
    <w:rsid w:val="003D55C2"/>
    <w:rsid w:val="003D55C3"/>
    <w:rsid w:val="003D56AA"/>
    <w:rsid w:val="003D56F2"/>
    <w:rsid w:val="003D5898"/>
    <w:rsid w:val="003D5990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0E"/>
    <w:rsid w:val="003D7910"/>
    <w:rsid w:val="003D7D4A"/>
    <w:rsid w:val="003D7E32"/>
    <w:rsid w:val="003D7EA2"/>
    <w:rsid w:val="003E00A5"/>
    <w:rsid w:val="003E019B"/>
    <w:rsid w:val="003E055A"/>
    <w:rsid w:val="003E0627"/>
    <w:rsid w:val="003E0747"/>
    <w:rsid w:val="003E082C"/>
    <w:rsid w:val="003E0B8C"/>
    <w:rsid w:val="003E11D3"/>
    <w:rsid w:val="003E1280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3F0C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4DF8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E7F6C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9E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1E3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1F"/>
    <w:rsid w:val="003F72C4"/>
    <w:rsid w:val="003F747D"/>
    <w:rsid w:val="003F7720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53A"/>
    <w:rsid w:val="00401693"/>
    <w:rsid w:val="0040169C"/>
    <w:rsid w:val="00401741"/>
    <w:rsid w:val="00401910"/>
    <w:rsid w:val="00401BF1"/>
    <w:rsid w:val="00401E7E"/>
    <w:rsid w:val="00401EE8"/>
    <w:rsid w:val="00401F98"/>
    <w:rsid w:val="00401FDF"/>
    <w:rsid w:val="00402016"/>
    <w:rsid w:val="004020F3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97B"/>
    <w:rsid w:val="00404A1A"/>
    <w:rsid w:val="00404C0F"/>
    <w:rsid w:val="00404D27"/>
    <w:rsid w:val="00404D84"/>
    <w:rsid w:val="00404DDB"/>
    <w:rsid w:val="00404E2D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DBF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067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BC1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BD1"/>
    <w:rsid w:val="00420C98"/>
    <w:rsid w:val="00420CEA"/>
    <w:rsid w:val="00420D4A"/>
    <w:rsid w:val="00420E2D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74B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6D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5D47"/>
    <w:rsid w:val="00436052"/>
    <w:rsid w:val="00436229"/>
    <w:rsid w:val="0043628C"/>
    <w:rsid w:val="004362E9"/>
    <w:rsid w:val="00436338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A13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D95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8C7"/>
    <w:rsid w:val="00447E99"/>
    <w:rsid w:val="00447F15"/>
    <w:rsid w:val="004500CB"/>
    <w:rsid w:val="00450246"/>
    <w:rsid w:val="00450640"/>
    <w:rsid w:val="00450713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70"/>
    <w:rsid w:val="004527C3"/>
    <w:rsid w:val="0045299D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D3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CB3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2D2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015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2A"/>
    <w:rsid w:val="004635C0"/>
    <w:rsid w:val="004635CB"/>
    <w:rsid w:val="004635FC"/>
    <w:rsid w:val="00463729"/>
    <w:rsid w:val="00463B4D"/>
    <w:rsid w:val="00463C85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D4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3E4"/>
    <w:rsid w:val="00482861"/>
    <w:rsid w:val="00482CA7"/>
    <w:rsid w:val="00482D28"/>
    <w:rsid w:val="00483200"/>
    <w:rsid w:val="00483834"/>
    <w:rsid w:val="004838ED"/>
    <w:rsid w:val="0048399E"/>
    <w:rsid w:val="00483CB7"/>
    <w:rsid w:val="00483F6B"/>
    <w:rsid w:val="004841C3"/>
    <w:rsid w:val="00484343"/>
    <w:rsid w:val="004843CA"/>
    <w:rsid w:val="00484613"/>
    <w:rsid w:val="004846E7"/>
    <w:rsid w:val="004848C6"/>
    <w:rsid w:val="004848CB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176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583"/>
    <w:rsid w:val="00492686"/>
    <w:rsid w:val="00492718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B6F"/>
    <w:rsid w:val="00493DFB"/>
    <w:rsid w:val="00493E23"/>
    <w:rsid w:val="00494015"/>
    <w:rsid w:val="0049412F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30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2AA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3D72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005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2F5"/>
    <w:rsid w:val="004B03E9"/>
    <w:rsid w:val="004B05E3"/>
    <w:rsid w:val="004B06E1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2E21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234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A34"/>
    <w:rsid w:val="004B7E86"/>
    <w:rsid w:val="004C0099"/>
    <w:rsid w:val="004C049E"/>
    <w:rsid w:val="004C0654"/>
    <w:rsid w:val="004C07D3"/>
    <w:rsid w:val="004C07DF"/>
    <w:rsid w:val="004C093F"/>
    <w:rsid w:val="004C0B36"/>
    <w:rsid w:val="004C0BF6"/>
    <w:rsid w:val="004C0C52"/>
    <w:rsid w:val="004C0EB7"/>
    <w:rsid w:val="004C0F59"/>
    <w:rsid w:val="004C12A9"/>
    <w:rsid w:val="004C13FC"/>
    <w:rsid w:val="004C19A5"/>
    <w:rsid w:val="004C1C1D"/>
    <w:rsid w:val="004C1C6D"/>
    <w:rsid w:val="004C1D74"/>
    <w:rsid w:val="004C1F4C"/>
    <w:rsid w:val="004C1FF4"/>
    <w:rsid w:val="004C20C3"/>
    <w:rsid w:val="004C210B"/>
    <w:rsid w:val="004C2206"/>
    <w:rsid w:val="004C22ED"/>
    <w:rsid w:val="004C2499"/>
    <w:rsid w:val="004C2777"/>
    <w:rsid w:val="004C2B7F"/>
    <w:rsid w:val="004C2F06"/>
    <w:rsid w:val="004C2F78"/>
    <w:rsid w:val="004C33FD"/>
    <w:rsid w:val="004C34F6"/>
    <w:rsid w:val="004C37B7"/>
    <w:rsid w:val="004C37C6"/>
    <w:rsid w:val="004C38B7"/>
    <w:rsid w:val="004C396E"/>
    <w:rsid w:val="004C3A8A"/>
    <w:rsid w:val="004C3D92"/>
    <w:rsid w:val="004C3EE2"/>
    <w:rsid w:val="004C40A5"/>
    <w:rsid w:val="004C40BF"/>
    <w:rsid w:val="004C4186"/>
    <w:rsid w:val="004C4198"/>
    <w:rsid w:val="004C41E0"/>
    <w:rsid w:val="004C460C"/>
    <w:rsid w:val="004C4740"/>
    <w:rsid w:val="004C47AE"/>
    <w:rsid w:val="004C498E"/>
    <w:rsid w:val="004C50C5"/>
    <w:rsid w:val="004C5159"/>
    <w:rsid w:val="004C5257"/>
    <w:rsid w:val="004C529F"/>
    <w:rsid w:val="004C52AC"/>
    <w:rsid w:val="004C52C6"/>
    <w:rsid w:val="004C53C1"/>
    <w:rsid w:val="004C5614"/>
    <w:rsid w:val="004C58C0"/>
    <w:rsid w:val="004C5A0B"/>
    <w:rsid w:val="004C5F06"/>
    <w:rsid w:val="004C5FA1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18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427"/>
    <w:rsid w:val="004D2557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52"/>
    <w:rsid w:val="004D63B9"/>
    <w:rsid w:val="004D6588"/>
    <w:rsid w:val="004D659F"/>
    <w:rsid w:val="004D6664"/>
    <w:rsid w:val="004D676A"/>
    <w:rsid w:val="004D67E4"/>
    <w:rsid w:val="004D6866"/>
    <w:rsid w:val="004D6952"/>
    <w:rsid w:val="004D6999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86A"/>
    <w:rsid w:val="004E4A7F"/>
    <w:rsid w:val="004E4AE8"/>
    <w:rsid w:val="004E4C0C"/>
    <w:rsid w:val="004E4C8F"/>
    <w:rsid w:val="004E505F"/>
    <w:rsid w:val="004E5097"/>
    <w:rsid w:val="004E51D1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28F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C3F"/>
    <w:rsid w:val="004F3D20"/>
    <w:rsid w:val="004F3F25"/>
    <w:rsid w:val="004F405D"/>
    <w:rsid w:val="004F40FA"/>
    <w:rsid w:val="004F4155"/>
    <w:rsid w:val="004F430D"/>
    <w:rsid w:val="004F443F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8B1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9"/>
    <w:rsid w:val="004F69FA"/>
    <w:rsid w:val="004F6A44"/>
    <w:rsid w:val="004F6AE1"/>
    <w:rsid w:val="004F6B8A"/>
    <w:rsid w:val="004F6FB2"/>
    <w:rsid w:val="004F706A"/>
    <w:rsid w:val="004F71BD"/>
    <w:rsid w:val="004F7262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5B8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374"/>
    <w:rsid w:val="005024BF"/>
    <w:rsid w:val="005024E2"/>
    <w:rsid w:val="00502605"/>
    <w:rsid w:val="00502650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07D9E"/>
    <w:rsid w:val="0051001F"/>
    <w:rsid w:val="0051016F"/>
    <w:rsid w:val="005108B4"/>
    <w:rsid w:val="005108C8"/>
    <w:rsid w:val="00510AE0"/>
    <w:rsid w:val="00510C98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0BD"/>
    <w:rsid w:val="0051214F"/>
    <w:rsid w:val="005122DA"/>
    <w:rsid w:val="0051258E"/>
    <w:rsid w:val="00512705"/>
    <w:rsid w:val="00512B45"/>
    <w:rsid w:val="00512D34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04"/>
    <w:rsid w:val="00516F43"/>
    <w:rsid w:val="00516FF8"/>
    <w:rsid w:val="005171B2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67"/>
    <w:rsid w:val="00520092"/>
    <w:rsid w:val="00520229"/>
    <w:rsid w:val="0052026E"/>
    <w:rsid w:val="0052035F"/>
    <w:rsid w:val="00520466"/>
    <w:rsid w:val="00520653"/>
    <w:rsid w:val="00520993"/>
    <w:rsid w:val="00520C6F"/>
    <w:rsid w:val="00520DA5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187"/>
    <w:rsid w:val="005251D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EF8"/>
    <w:rsid w:val="00526FB8"/>
    <w:rsid w:val="005271D9"/>
    <w:rsid w:val="005271F4"/>
    <w:rsid w:val="005273CE"/>
    <w:rsid w:val="005273F2"/>
    <w:rsid w:val="0052747A"/>
    <w:rsid w:val="0052756C"/>
    <w:rsid w:val="00527698"/>
    <w:rsid w:val="005276AA"/>
    <w:rsid w:val="005276B7"/>
    <w:rsid w:val="005278E1"/>
    <w:rsid w:val="00527B8C"/>
    <w:rsid w:val="00527BB9"/>
    <w:rsid w:val="00527CCF"/>
    <w:rsid w:val="00527E43"/>
    <w:rsid w:val="005300D8"/>
    <w:rsid w:val="005302F1"/>
    <w:rsid w:val="005303C6"/>
    <w:rsid w:val="0053047D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D50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D1D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86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5C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C7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8CC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21A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6B9"/>
    <w:rsid w:val="00555766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CDC"/>
    <w:rsid w:val="00562D3F"/>
    <w:rsid w:val="00562E7A"/>
    <w:rsid w:val="005630A0"/>
    <w:rsid w:val="005631F7"/>
    <w:rsid w:val="0056325A"/>
    <w:rsid w:val="0056326A"/>
    <w:rsid w:val="005634E0"/>
    <w:rsid w:val="00563622"/>
    <w:rsid w:val="00563674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3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848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65"/>
    <w:rsid w:val="005740BC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2E1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6E55"/>
    <w:rsid w:val="00577168"/>
    <w:rsid w:val="005771DC"/>
    <w:rsid w:val="0057729A"/>
    <w:rsid w:val="005773FD"/>
    <w:rsid w:val="005774FE"/>
    <w:rsid w:val="00577A14"/>
    <w:rsid w:val="00577A16"/>
    <w:rsid w:val="00577B1D"/>
    <w:rsid w:val="00577B89"/>
    <w:rsid w:val="00577BCE"/>
    <w:rsid w:val="00577CB1"/>
    <w:rsid w:val="00577F05"/>
    <w:rsid w:val="0058000D"/>
    <w:rsid w:val="0058003B"/>
    <w:rsid w:val="005802CB"/>
    <w:rsid w:val="00580561"/>
    <w:rsid w:val="0058058F"/>
    <w:rsid w:val="005808FB"/>
    <w:rsid w:val="00580BC4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5F37"/>
    <w:rsid w:val="0058629C"/>
    <w:rsid w:val="005862CE"/>
    <w:rsid w:val="0058655B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5AF"/>
    <w:rsid w:val="00590675"/>
    <w:rsid w:val="00590718"/>
    <w:rsid w:val="00590786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4B"/>
    <w:rsid w:val="0059159D"/>
    <w:rsid w:val="00591917"/>
    <w:rsid w:val="00591A22"/>
    <w:rsid w:val="00591A97"/>
    <w:rsid w:val="00591B0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49CA"/>
    <w:rsid w:val="005950DC"/>
    <w:rsid w:val="005951FC"/>
    <w:rsid w:val="0059564E"/>
    <w:rsid w:val="005958A7"/>
    <w:rsid w:val="00595BEA"/>
    <w:rsid w:val="00595C19"/>
    <w:rsid w:val="00595DCA"/>
    <w:rsid w:val="00596845"/>
    <w:rsid w:val="0059696A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2DA7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64"/>
    <w:rsid w:val="005A499C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236"/>
    <w:rsid w:val="005A7395"/>
    <w:rsid w:val="005A776A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1D17"/>
    <w:rsid w:val="005B240E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DAA"/>
    <w:rsid w:val="005B4E99"/>
    <w:rsid w:val="005B515E"/>
    <w:rsid w:val="005B52A2"/>
    <w:rsid w:val="005B563A"/>
    <w:rsid w:val="005B56CE"/>
    <w:rsid w:val="005B5700"/>
    <w:rsid w:val="005B5A35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57C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03"/>
    <w:rsid w:val="005C052D"/>
    <w:rsid w:val="005C06F4"/>
    <w:rsid w:val="005C07E5"/>
    <w:rsid w:val="005C083E"/>
    <w:rsid w:val="005C0ADB"/>
    <w:rsid w:val="005C0BB0"/>
    <w:rsid w:val="005C0C11"/>
    <w:rsid w:val="005C0CBD"/>
    <w:rsid w:val="005C0DC6"/>
    <w:rsid w:val="005C1181"/>
    <w:rsid w:val="005C120C"/>
    <w:rsid w:val="005C1594"/>
    <w:rsid w:val="005C17E5"/>
    <w:rsid w:val="005C1AB9"/>
    <w:rsid w:val="005C1CA7"/>
    <w:rsid w:val="005C1F2F"/>
    <w:rsid w:val="005C201E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7E1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19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6F4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D69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DDE"/>
    <w:rsid w:val="005D6EAC"/>
    <w:rsid w:val="005D6F4B"/>
    <w:rsid w:val="005D6FE4"/>
    <w:rsid w:val="005D702A"/>
    <w:rsid w:val="005D72DF"/>
    <w:rsid w:val="005D73B9"/>
    <w:rsid w:val="005D75E9"/>
    <w:rsid w:val="005D79D8"/>
    <w:rsid w:val="005D79EA"/>
    <w:rsid w:val="005D7BAE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378"/>
    <w:rsid w:val="005E2473"/>
    <w:rsid w:val="005E2775"/>
    <w:rsid w:val="005E2CD4"/>
    <w:rsid w:val="005E2EA5"/>
    <w:rsid w:val="005E2F87"/>
    <w:rsid w:val="005E3070"/>
    <w:rsid w:val="005E31DF"/>
    <w:rsid w:val="005E329B"/>
    <w:rsid w:val="005E340A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4F7E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15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361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2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3FD0"/>
    <w:rsid w:val="005F41EA"/>
    <w:rsid w:val="005F4258"/>
    <w:rsid w:val="005F428E"/>
    <w:rsid w:val="005F4388"/>
    <w:rsid w:val="005F44CA"/>
    <w:rsid w:val="005F4642"/>
    <w:rsid w:val="005F4662"/>
    <w:rsid w:val="005F47D5"/>
    <w:rsid w:val="005F4B3B"/>
    <w:rsid w:val="005F4D09"/>
    <w:rsid w:val="005F4EB9"/>
    <w:rsid w:val="005F5292"/>
    <w:rsid w:val="005F545D"/>
    <w:rsid w:val="005F557F"/>
    <w:rsid w:val="005F5657"/>
    <w:rsid w:val="005F56C0"/>
    <w:rsid w:val="005F57DB"/>
    <w:rsid w:val="005F5BF4"/>
    <w:rsid w:val="005F5CB6"/>
    <w:rsid w:val="005F5EDD"/>
    <w:rsid w:val="005F6057"/>
    <w:rsid w:val="005F6445"/>
    <w:rsid w:val="005F6493"/>
    <w:rsid w:val="005F6554"/>
    <w:rsid w:val="005F6785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A57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4A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56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930"/>
    <w:rsid w:val="00605A8A"/>
    <w:rsid w:val="00605B3F"/>
    <w:rsid w:val="00605CE5"/>
    <w:rsid w:val="00605F18"/>
    <w:rsid w:val="00605FCE"/>
    <w:rsid w:val="0060603A"/>
    <w:rsid w:val="00606327"/>
    <w:rsid w:val="00606508"/>
    <w:rsid w:val="00606D08"/>
    <w:rsid w:val="00606DA3"/>
    <w:rsid w:val="00607011"/>
    <w:rsid w:val="00607046"/>
    <w:rsid w:val="006070CA"/>
    <w:rsid w:val="00607109"/>
    <w:rsid w:val="00607234"/>
    <w:rsid w:val="0060736E"/>
    <w:rsid w:val="0060747C"/>
    <w:rsid w:val="00607710"/>
    <w:rsid w:val="0060791F"/>
    <w:rsid w:val="00607945"/>
    <w:rsid w:val="00607B6E"/>
    <w:rsid w:val="00607DDA"/>
    <w:rsid w:val="00607F8C"/>
    <w:rsid w:val="00610056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1C1"/>
    <w:rsid w:val="0062228D"/>
    <w:rsid w:val="006222F3"/>
    <w:rsid w:val="006224B8"/>
    <w:rsid w:val="0062261D"/>
    <w:rsid w:val="00622B36"/>
    <w:rsid w:val="00622EC1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7B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2C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C9C"/>
    <w:rsid w:val="00641D33"/>
    <w:rsid w:val="00641D6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CFE"/>
    <w:rsid w:val="00650D26"/>
    <w:rsid w:val="00650D4A"/>
    <w:rsid w:val="00650D95"/>
    <w:rsid w:val="00650E31"/>
    <w:rsid w:val="00650F30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0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CF2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69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BB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BB7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1F4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0FC"/>
    <w:rsid w:val="006836CC"/>
    <w:rsid w:val="006837B2"/>
    <w:rsid w:val="006837E9"/>
    <w:rsid w:val="006838CC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87ACB"/>
    <w:rsid w:val="00690019"/>
    <w:rsid w:val="00690120"/>
    <w:rsid w:val="00690248"/>
    <w:rsid w:val="006903B2"/>
    <w:rsid w:val="006905B7"/>
    <w:rsid w:val="00690832"/>
    <w:rsid w:val="00690CDA"/>
    <w:rsid w:val="00690D28"/>
    <w:rsid w:val="00690F4D"/>
    <w:rsid w:val="00690FE9"/>
    <w:rsid w:val="00690FF2"/>
    <w:rsid w:val="00691033"/>
    <w:rsid w:val="00691601"/>
    <w:rsid w:val="00691646"/>
    <w:rsid w:val="006916F5"/>
    <w:rsid w:val="006918FA"/>
    <w:rsid w:val="00691999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696"/>
    <w:rsid w:val="00695A8F"/>
    <w:rsid w:val="00695BAC"/>
    <w:rsid w:val="00695C63"/>
    <w:rsid w:val="00695E1E"/>
    <w:rsid w:val="00695E63"/>
    <w:rsid w:val="00695F76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698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DA4"/>
    <w:rsid w:val="006A2E71"/>
    <w:rsid w:val="006A2F60"/>
    <w:rsid w:val="006A302A"/>
    <w:rsid w:val="006A30CF"/>
    <w:rsid w:val="006A314E"/>
    <w:rsid w:val="006A320F"/>
    <w:rsid w:val="006A3267"/>
    <w:rsid w:val="006A3408"/>
    <w:rsid w:val="006A34F1"/>
    <w:rsid w:val="006A3610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1EA"/>
    <w:rsid w:val="006B22D3"/>
    <w:rsid w:val="006B2423"/>
    <w:rsid w:val="006B270D"/>
    <w:rsid w:val="006B27F7"/>
    <w:rsid w:val="006B2873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508"/>
    <w:rsid w:val="006B479F"/>
    <w:rsid w:val="006B4826"/>
    <w:rsid w:val="006B4A43"/>
    <w:rsid w:val="006B4CC1"/>
    <w:rsid w:val="006B4EC7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72D"/>
    <w:rsid w:val="006B69C5"/>
    <w:rsid w:val="006B6AC1"/>
    <w:rsid w:val="006B6D75"/>
    <w:rsid w:val="006B6F5E"/>
    <w:rsid w:val="006B7211"/>
    <w:rsid w:val="006B72CA"/>
    <w:rsid w:val="006B79BE"/>
    <w:rsid w:val="006B7C24"/>
    <w:rsid w:val="006B7CF9"/>
    <w:rsid w:val="006B7DBE"/>
    <w:rsid w:val="006B7E6F"/>
    <w:rsid w:val="006B7F96"/>
    <w:rsid w:val="006B7F97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1F56"/>
    <w:rsid w:val="006C2130"/>
    <w:rsid w:val="006C242D"/>
    <w:rsid w:val="006C24D9"/>
    <w:rsid w:val="006C295C"/>
    <w:rsid w:val="006C2A4A"/>
    <w:rsid w:val="006C2AB4"/>
    <w:rsid w:val="006C2B6C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60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52F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0CB"/>
    <w:rsid w:val="006D5367"/>
    <w:rsid w:val="006D53D5"/>
    <w:rsid w:val="006D5429"/>
    <w:rsid w:val="006D542A"/>
    <w:rsid w:val="006D54EF"/>
    <w:rsid w:val="006D5C60"/>
    <w:rsid w:val="006D5EF7"/>
    <w:rsid w:val="006D5F12"/>
    <w:rsid w:val="006D5FFF"/>
    <w:rsid w:val="006D60D3"/>
    <w:rsid w:val="006D6104"/>
    <w:rsid w:val="006D6124"/>
    <w:rsid w:val="006D6405"/>
    <w:rsid w:val="006D644E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432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46C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3F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B6C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9F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B27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6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A96"/>
    <w:rsid w:val="00704B5A"/>
    <w:rsid w:val="00704BF7"/>
    <w:rsid w:val="0070503D"/>
    <w:rsid w:val="007050E0"/>
    <w:rsid w:val="0070544A"/>
    <w:rsid w:val="0070549A"/>
    <w:rsid w:val="0070555D"/>
    <w:rsid w:val="00705993"/>
    <w:rsid w:val="007059AA"/>
    <w:rsid w:val="00705B6E"/>
    <w:rsid w:val="00705C9A"/>
    <w:rsid w:val="00705CC1"/>
    <w:rsid w:val="00705ED0"/>
    <w:rsid w:val="00705EDA"/>
    <w:rsid w:val="00705F69"/>
    <w:rsid w:val="00706143"/>
    <w:rsid w:val="007061C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AF"/>
    <w:rsid w:val="00711CCC"/>
    <w:rsid w:val="00711F3B"/>
    <w:rsid w:val="00711FB7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B1"/>
    <w:rsid w:val="0071337D"/>
    <w:rsid w:val="00713430"/>
    <w:rsid w:val="007134BE"/>
    <w:rsid w:val="00713582"/>
    <w:rsid w:val="00713669"/>
    <w:rsid w:val="00713914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D59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6F86"/>
    <w:rsid w:val="00717531"/>
    <w:rsid w:val="00717691"/>
    <w:rsid w:val="00717732"/>
    <w:rsid w:val="00717878"/>
    <w:rsid w:val="00717A0C"/>
    <w:rsid w:val="00717C1B"/>
    <w:rsid w:val="00717C47"/>
    <w:rsid w:val="00717C71"/>
    <w:rsid w:val="00717D3A"/>
    <w:rsid w:val="0072001F"/>
    <w:rsid w:val="00720065"/>
    <w:rsid w:val="00720338"/>
    <w:rsid w:val="007205D0"/>
    <w:rsid w:val="007205EC"/>
    <w:rsid w:val="007206CE"/>
    <w:rsid w:val="00720B66"/>
    <w:rsid w:val="00720CD8"/>
    <w:rsid w:val="00720F51"/>
    <w:rsid w:val="007215B4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06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2B6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0DA"/>
    <w:rsid w:val="007252E4"/>
    <w:rsid w:val="00725350"/>
    <w:rsid w:val="007253C0"/>
    <w:rsid w:val="007255E7"/>
    <w:rsid w:val="0072565E"/>
    <w:rsid w:val="007256AA"/>
    <w:rsid w:val="0072570B"/>
    <w:rsid w:val="007257F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703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698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27A1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38"/>
    <w:rsid w:val="00744F42"/>
    <w:rsid w:val="00744FC5"/>
    <w:rsid w:val="00745068"/>
    <w:rsid w:val="0074518D"/>
    <w:rsid w:val="0074540E"/>
    <w:rsid w:val="007454B5"/>
    <w:rsid w:val="00745654"/>
    <w:rsid w:val="00745888"/>
    <w:rsid w:val="00745A31"/>
    <w:rsid w:val="00745D39"/>
    <w:rsid w:val="00745D4A"/>
    <w:rsid w:val="00746030"/>
    <w:rsid w:val="0074605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AF0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12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AB3"/>
    <w:rsid w:val="00753C31"/>
    <w:rsid w:val="00753D06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4A3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36F"/>
    <w:rsid w:val="00757569"/>
    <w:rsid w:val="00757696"/>
    <w:rsid w:val="007576D1"/>
    <w:rsid w:val="00757BB8"/>
    <w:rsid w:val="00757E09"/>
    <w:rsid w:val="00760258"/>
    <w:rsid w:val="0076025A"/>
    <w:rsid w:val="007602E7"/>
    <w:rsid w:val="0076039A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4FA6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31F"/>
    <w:rsid w:val="007664D2"/>
    <w:rsid w:val="00766714"/>
    <w:rsid w:val="00766A4C"/>
    <w:rsid w:val="00766D26"/>
    <w:rsid w:val="00767076"/>
    <w:rsid w:val="007671C2"/>
    <w:rsid w:val="00767291"/>
    <w:rsid w:val="00767313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364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15E"/>
    <w:rsid w:val="00775296"/>
    <w:rsid w:val="0077529C"/>
    <w:rsid w:val="007752FF"/>
    <w:rsid w:val="007755B8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846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14F"/>
    <w:rsid w:val="00782163"/>
    <w:rsid w:val="0078240B"/>
    <w:rsid w:val="00782599"/>
    <w:rsid w:val="0078259D"/>
    <w:rsid w:val="0078285C"/>
    <w:rsid w:val="007829D9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372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40F"/>
    <w:rsid w:val="007915C9"/>
    <w:rsid w:val="007915F8"/>
    <w:rsid w:val="00791665"/>
    <w:rsid w:val="00791A37"/>
    <w:rsid w:val="00791AA2"/>
    <w:rsid w:val="00791B11"/>
    <w:rsid w:val="00791C5C"/>
    <w:rsid w:val="00791DAF"/>
    <w:rsid w:val="00792105"/>
    <w:rsid w:val="007922BB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B34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649"/>
    <w:rsid w:val="00795A91"/>
    <w:rsid w:val="00795BA6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7063"/>
    <w:rsid w:val="007970E2"/>
    <w:rsid w:val="0079718D"/>
    <w:rsid w:val="007972A2"/>
    <w:rsid w:val="007972D5"/>
    <w:rsid w:val="007973A7"/>
    <w:rsid w:val="007974ED"/>
    <w:rsid w:val="007975C8"/>
    <w:rsid w:val="0079797E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32"/>
    <w:rsid w:val="007A029A"/>
    <w:rsid w:val="007A03DB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63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2EE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0DAB"/>
    <w:rsid w:val="007B1077"/>
    <w:rsid w:val="007B1152"/>
    <w:rsid w:val="007B1299"/>
    <w:rsid w:val="007B1514"/>
    <w:rsid w:val="007B1693"/>
    <w:rsid w:val="007B16C0"/>
    <w:rsid w:val="007B185E"/>
    <w:rsid w:val="007B196E"/>
    <w:rsid w:val="007B1973"/>
    <w:rsid w:val="007B1B18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5C"/>
    <w:rsid w:val="007B3A65"/>
    <w:rsid w:val="007B3BD7"/>
    <w:rsid w:val="007B3DAB"/>
    <w:rsid w:val="007B3E85"/>
    <w:rsid w:val="007B3FBF"/>
    <w:rsid w:val="007B3FDA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5AE"/>
    <w:rsid w:val="007B5693"/>
    <w:rsid w:val="007B59AE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C93"/>
    <w:rsid w:val="007C1E7B"/>
    <w:rsid w:val="007C1FBE"/>
    <w:rsid w:val="007C213A"/>
    <w:rsid w:val="007C2342"/>
    <w:rsid w:val="007C2396"/>
    <w:rsid w:val="007C2418"/>
    <w:rsid w:val="007C2420"/>
    <w:rsid w:val="007C27CA"/>
    <w:rsid w:val="007C2945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E5D"/>
    <w:rsid w:val="007C5EA9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5D7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635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1DB"/>
    <w:rsid w:val="007E34F1"/>
    <w:rsid w:val="007E358F"/>
    <w:rsid w:val="007E35F4"/>
    <w:rsid w:val="007E3616"/>
    <w:rsid w:val="007E3730"/>
    <w:rsid w:val="007E3861"/>
    <w:rsid w:val="007E3BFE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E7EEE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B60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76"/>
    <w:rsid w:val="00800496"/>
    <w:rsid w:val="0080057A"/>
    <w:rsid w:val="00800892"/>
    <w:rsid w:val="008009DF"/>
    <w:rsid w:val="00800F68"/>
    <w:rsid w:val="0080118E"/>
    <w:rsid w:val="008013FC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D6A"/>
    <w:rsid w:val="00802E0E"/>
    <w:rsid w:val="008031E1"/>
    <w:rsid w:val="0080336C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DAB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54E"/>
    <w:rsid w:val="00812934"/>
    <w:rsid w:val="00812A22"/>
    <w:rsid w:val="00812B36"/>
    <w:rsid w:val="00812B79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062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B6D"/>
    <w:rsid w:val="00816C4B"/>
    <w:rsid w:val="00816E6D"/>
    <w:rsid w:val="00816EDF"/>
    <w:rsid w:val="00816F5E"/>
    <w:rsid w:val="008170AB"/>
    <w:rsid w:val="008171EB"/>
    <w:rsid w:val="00817401"/>
    <w:rsid w:val="00817774"/>
    <w:rsid w:val="008177B7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E3A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02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4FB"/>
    <w:rsid w:val="0082471B"/>
    <w:rsid w:val="008247E8"/>
    <w:rsid w:val="008248D8"/>
    <w:rsid w:val="00824BD5"/>
    <w:rsid w:val="00824E3E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017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A5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7F3"/>
    <w:rsid w:val="00833AE8"/>
    <w:rsid w:val="00833C38"/>
    <w:rsid w:val="00833CA1"/>
    <w:rsid w:val="00833E8B"/>
    <w:rsid w:val="00833EA9"/>
    <w:rsid w:val="008340AF"/>
    <w:rsid w:val="00834205"/>
    <w:rsid w:val="00834374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D9A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368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363"/>
    <w:rsid w:val="00846544"/>
    <w:rsid w:val="008465AE"/>
    <w:rsid w:val="008465FF"/>
    <w:rsid w:val="00846659"/>
    <w:rsid w:val="00846706"/>
    <w:rsid w:val="00846A00"/>
    <w:rsid w:val="00846D8F"/>
    <w:rsid w:val="00846F17"/>
    <w:rsid w:val="008473F2"/>
    <w:rsid w:val="0084743F"/>
    <w:rsid w:val="00847707"/>
    <w:rsid w:val="008478C0"/>
    <w:rsid w:val="008479DB"/>
    <w:rsid w:val="00847BA9"/>
    <w:rsid w:val="00847EC4"/>
    <w:rsid w:val="00847F1A"/>
    <w:rsid w:val="00850008"/>
    <w:rsid w:val="0085031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00F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DA"/>
    <w:rsid w:val="00852FE6"/>
    <w:rsid w:val="00853502"/>
    <w:rsid w:val="008539DE"/>
    <w:rsid w:val="00853AF2"/>
    <w:rsid w:val="00853CE7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5F15"/>
    <w:rsid w:val="0085604D"/>
    <w:rsid w:val="0085616E"/>
    <w:rsid w:val="00856279"/>
    <w:rsid w:val="008564BC"/>
    <w:rsid w:val="008565ED"/>
    <w:rsid w:val="00856638"/>
    <w:rsid w:val="008566A8"/>
    <w:rsid w:val="00856769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DB3"/>
    <w:rsid w:val="00860E3B"/>
    <w:rsid w:val="00860F77"/>
    <w:rsid w:val="00861046"/>
    <w:rsid w:val="008612D8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C93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037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60"/>
    <w:rsid w:val="008728BD"/>
    <w:rsid w:val="0087293F"/>
    <w:rsid w:val="00872A61"/>
    <w:rsid w:val="00872A8E"/>
    <w:rsid w:val="00872A9B"/>
    <w:rsid w:val="00872B03"/>
    <w:rsid w:val="00872C8E"/>
    <w:rsid w:val="00873106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E3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4B3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2C1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5DE6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473"/>
    <w:rsid w:val="00897564"/>
    <w:rsid w:val="008976B0"/>
    <w:rsid w:val="00897932"/>
    <w:rsid w:val="008979B2"/>
    <w:rsid w:val="008979C6"/>
    <w:rsid w:val="00897AA7"/>
    <w:rsid w:val="00897AD1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85B"/>
    <w:rsid w:val="008A1AC0"/>
    <w:rsid w:val="008A1B29"/>
    <w:rsid w:val="008A1EF0"/>
    <w:rsid w:val="008A21B4"/>
    <w:rsid w:val="008A2208"/>
    <w:rsid w:val="008A24B9"/>
    <w:rsid w:val="008A25C1"/>
    <w:rsid w:val="008A284F"/>
    <w:rsid w:val="008A2B55"/>
    <w:rsid w:val="008A2E1B"/>
    <w:rsid w:val="008A2F99"/>
    <w:rsid w:val="008A342D"/>
    <w:rsid w:val="008A3A6E"/>
    <w:rsid w:val="008A3AB3"/>
    <w:rsid w:val="008A3AD0"/>
    <w:rsid w:val="008A3D9F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B1C"/>
    <w:rsid w:val="008A6E30"/>
    <w:rsid w:val="008A6E4A"/>
    <w:rsid w:val="008A7510"/>
    <w:rsid w:val="008A7A00"/>
    <w:rsid w:val="008A7A46"/>
    <w:rsid w:val="008A7A84"/>
    <w:rsid w:val="008A7B67"/>
    <w:rsid w:val="008A7BD4"/>
    <w:rsid w:val="008A7EF0"/>
    <w:rsid w:val="008A7F2F"/>
    <w:rsid w:val="008B026B"/>
    <w:rsid w:val="008B048F"/>
    <w:rsid w:val="008B056A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026"/>
    <w:rsid w:val="008C03F8"/>
    <w:rsid w:val="008C04DA"/>
    <w:rsid w:val="008C05A8"/>
    <w:rsid w:val="008C05DD"/>
    <w:rsid w:val="008C0C7C"/>
    <w:rsid w:val="008C0D79"/>
    <w:rsid w:val="008C0FDB"/>
    <w:rsid w:val="008C0FE0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86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4FB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127"/>
    <w:rsid w:val="008D029C"/>
    <w:rsid w:val="008D039A"/>
    <w:rsid w:val="008D047B"/>
    <w:rsid w:val="008D04B6"/>
    <w:rsid w:val="008D06BB"/>
    <w:rsid w:val="008D0759"/>
    <w:rsid w:val="008D08ED"/>
    <w:rsid w:val="008D0E0B"/>
    <w:rsid w:val="008D101E"/>
    <w:rsid w:val="008D1119"/>
    <w:rsid w:val="008D11E4"/>
    <w:rsid w:val="008D1576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AB2"/>
    <w:rsid w:val="008E2B54"/>
    <w:rsid w:val="008E2CBC"/>
    <w:rsid w:val="008E2D41"/>
    <w:rsid w:val="008E2F77"/>
    <w:rsid w:val="008E2F9F"/>
    <w:rsid w:val="008E3054"/>
    <w:rsid w:val="008E324F"/>
    <w:rsid w:val="008E3289"/>
    <w:rsid w:val="008E3932"/>
    <w:rsid w:val="008E3C73"/>
    <w:rsid w:val="008E3C84"/>
    <w:rsid w:val="008E3C95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6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A04"/>
    <w:rsid w:val="008E7BA6"/>
    <w:rsid w:val="008E7BF7"/>
    <w:rsid w:val="008E7CEB"/>
    <w:rsid w:val="008E7F19"/>
    <w:rsid w:val="008F02DD"/>
    <w:rsid w:val="008F0358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A73"/>
    <w:rsid w:val="008F1F12"/>
    <w:rsid w:val="008F1F5B"/>
    <w:rsid w:val="008F1FB2"/>
    <w:rsid w:val="008F203E"/>
    <w:rsid w:val="008F209C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D6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19C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71"/>
    <w:rsid w:val="00901798"/>
    <w:rsid w:val="009017C4"/>
    <w:rsid w:val="009018E8"/>
    <w:rsid w:val="00901945"/>
    <w:rsid w:val="00901AC2"/>
    <w:rsid w:val="00901B15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0BE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E47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B75"/>
    <w:rsid w:val="00915C34"/>
    <w:rsid w:val="00915DA9"/>
    <w:rsid w:val="00915FEA"/>
    <w:rsid w:val="009163FA"/>
    <w:rsid w:val="009167DD"/>
    <w:rsid w:val="00916A0A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C99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C37"/>
    <w:rsid w:val="00924EBE"/>
    <w:rsid w:val="009250DC"/>
    <w:rsid w:val="0092517E"/>
    <w:rsid w:val="009254AA"/>
    <w:rsid w:val="00925719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5E"/>
    <w:rsid w:val="0093148E"/>
    <w:rsid w:val="0093166B"/>
    <w:rsid w:val="0093173A"/>
    <w:rsid w:val="009317B7"/>
    <w:rsid w:val="00931810"/>
    <w:rsid w:val="0093198F"/>
    <w:rsid w:val="00931A82"/>
    <w:rsid w:val="00931EA5"/>
    <w:rsid w:val="00931F38"/>
    <w:rsid w:val="009322DB"/>
    <w:rsid w:val="009324C3"/>
    <w:rsid w:val="00932566"/>
    <w:rsid w:val="0093275D"/>
    <w:rsid w:val="00932A7C"/>
    <w:rsid w:val="00932B2A"/>
    <w:rsid w:val="00932C50"/>
    <w:rsid w:val="00932FC8"/>
    <w:rsid w:val="00933382"/>
    <w:rsid w:val="00933661"/>
    <w:rsid w:val="00933710"/>
    <w:rsid w:val="00933779"/>
    <w:rsid w:val="009337B4"/>
    <w:rsid w:val="009337C8"/>
    <w:rsid w:val="009339BF"/>
    <w:rsid w:val="00933DC8"/>
    <w:rsid w:val="00933F9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670"/>
    <w:rsid w:val="0093692F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3D9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86"/>
    <w:rsid w:val="00945DF2"/>
    <w:rsid w:val="00945E16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1AB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58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C0E"/>
    <w:rsid w:val="00957CD0"/>
    <w:rsid w:val="00957ECE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1A"/>
    <w:rsid w:val="009611D6"/>
    <w:rsid w:val="009611FF"/>
    <w:rsid w:val="00961205"/>
    <w:rsid w:val="00961236"/>
    <w:rsid w:val="009612B1"/>
    <w:rsid w:val="009614E4"/>
    <w:rsid w:val="009614F8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29E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4F8"/>
    <w:rsid w:val="0096560D"/>
    <w:rsid w:val="009656BF"/>
    <w:rsid w:val="009658BA"/>
    <w:rsid w:val="009658DB"/>
    <w:rsid w:val="00965DB1"/>
    <w:rsid w:val="009660D6"/>
    <w:rsid w:val="00966109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739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AC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3CA"/>
    <w:rsid w:val="0098481A"/>
    <w:rsid w:val="00984C8C"/>
    <w:rsid w:val="00984D9E"/>
    <w:rsid w:val="0098570A"/>
    <w:rsid w:val="00985788"/>
    <w:rsid w:val="00985877"/>
    <w:rsid w:val="009858F8"/>
    <w:rsid w:val="0098593E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4B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8F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E66"/>
    <w:rsid w:val="00994FF1"/>
    <w:rsid w:val="00995411"/>
    <w:rsid w:val="00995415"/>
    <w:rsid w:val="00995456"/>
    <w:rsid w:val="0099553C"/>
    <w:rsid w:val="00995718"/>
    <w:rsid w:val="00995834"/>
    <w:rsid w:val="00995A32"/>
    <w:rsid w:val="00995A81"/>
    <w:rsid w:val="00995ABA"/>
    <w:rsid w:val="00995C54"/>
    <w:rsid w:val="00996063"/>
    <w:rsid w:val="009960FB"/>
    <w:rsid w:val="00996426"/>
    <w:rsid w:val="009966EC"/>
    <w:rsid w:val="009969B2"/>
    <w:rsid w:val="00996AD3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25"/>
    <w:rsid w:val="009A235A"/>
    <w:rsid w:val="009A2455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27"/>
    <w:rsid w:val="009A68AD"/>
    <w:rsid w:val="009A6B6C"/>
    <w:rsid w:val="009A6DF2"/>
    <w:rsid w:val="009A6E65"/>
    <w:rsid w:val="009A6EB7"/>
    <w:rsid w:val="009A70FF"/>
    <w:rsid w:val="009A729D"/>
    <w:rsid w:val="009A737C"/>
    <w:rsid w:val="009A772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8D3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213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527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6EEF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7B7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C02"/>
    <w:rsid w:val="009D4F42"/>
    <w:rsid w:val="009D4F95"/>
    <w:rsid w:val="009D4F9B"/>
    <w:rsid w:val="009D50FA"/>
    <w:rsid w:val="009D5106"/>
    <w:rsid w:val="009D5187"/>
    <w:rsid w:val="009D51BF"/>
    <w:rsid w:val="009D5206"/>
    <w:rsid w:val="009D5333"/>
    <w:rsid w:val="009D54E2"/>
    <w:rsid w:val="009D598F"/>
    <w:rsid w:val="009D5C85"/>
    <w:rsid w:val="009D6290"/>
    <w:rsid w:val="009D6308"/>
    <w:rsid w:val="009D6676"/>
    <w:rsid w:val="009D66AA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97"/>
    <w:rsid w:val="009E17E4"/>
    <w:rsid w:val="009E19D2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3F73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A0D"/>
    <w:rsid w:val="009F0C73"/>
    <w:rsid w:val="009F0FFE"/>
    <w:rsid w:val="009F12E2"/>
    <w:rsid w:val="009F1382"/>
    <w:rsid w:val="009F13DF"/>
    <w:rsid w:val="009F1533"/>
    <w:rsid w:val="009F1807"/>
    <w:rsid w:val="009F1D0F"/>
    <w:rsid w:val="009F1EA0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8C5"/>
    <w:rsid w:val="009F290E"/>
    <w:rsid w:val="009F29B4"/>
    <w:rsid w:val="009F2A02"/>
    <w:rsid w:val="009F2ABB"/>
    <w:rsid w:val="009F2B8C"/>
    <w:rsid w:val="009F2C38"/>
    <w:rsid w:val="009F2E1F"/>
    <w:rsid w:val="009F2EA4"/>
    <w:rsid w:val="009F31D1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614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BAF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354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E51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AC3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B4F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4A6"/>
    <w:rsid w:val="00A21586"/>
    <w:rsid w:val="00A21A06"/>
    <w:rsid w:val="00A21A8C"/>
    <w:rsid w:val="00A21B22"/>
    <w:rsid w:val="00A21C30"/>
    <w:rsid w:val="00A21D5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04"/>
    <w:rsid w:val="00A22D61"/>
    <w:rsid w:val="00A22DBF"/>
    <w:rsid w:val="00A22F35"/>
    <w:rsid w:val="00A23082"/>
    <w:rsid w:val="00A23098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4BF"/>
    <w:rsid w:val="00A246A3"/>
    <w:rsid w:val="00A248A1"/>
    <w:rsid w:val="00A24E69"/>
    <w:rsid w:val="00A25000"/>
    <w:rsid w:val="00A2527F"/>
    <w:rsid w:val="00A25335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47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6DA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891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439"/>
    <w:rsid w:val="00A365AB"/>
    <w:rsid w:val="00A3681E"/>
    <w:rsid w:val="00A3686C"/>
    <w:rsid w:val="00A369D4"/>
    <w:rsid w:val="00A36F0B"/>
    <w:rsid w:val="00A36FA7"/>
    <w:rsid w:val="00A36FAC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37C69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2DC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906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26D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1F4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9D"/>
    <w:rsid w:val="00A576B4"/>
    <w:rsid w:val="00A5775D"/>
    <w:rsid w:val="00A577BE"/>
    <w:rsid w:val="00A57E85"/>
    <w:rsid w:val="00A60166"/>
    <w:rsid w:val="00A60247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9EF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B1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69D"/>
    <w:rsid w:val="00A71834"/>
    <w:rsid w:val="00A718B1"/>
    <w:rsid w:val="00A719E3"/>
    <w:rsid w:val="00A71AB2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4B"/>
    <w:rsid w:val="00A7665D"/>
    <w:rsid w:val="00A76955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158"/>
    <w:rsid w:val="00A81557"/>
    <w:rsid w:val="00A81659"/>
    <w:rsid w:val="00A8171A"/>
    <w:rsid w:val="00A81774"/>
    <w:rsid w:val="00A81980"/>
    <w:rsid w:val="00A81996"/>
    <w:rsid w:val="00A81A7B"/>
    <w:rsid w:val="00A81A8E"/>
    <w:rsid w:val="00A81BE4"/>
    <w:rsid w:val="00A81E74"/>
    <w:rsid w:val="00A81EC3"/>
    <w:rsid w:val="00A821C1"/>
    <w:rsid w:val="00A822BF"/>
    <w:rsid w:val="00A8242F"/>
    <w:rsid w:val="00A824FC"/>
    <w:rsid w:val="00A824FE"/>
    <w:rsid w:val="00A82518"/>
    <w:rsid w:val="00A825D4"/>
    <w:rsid w:val="00A826D9"/>
    <w:rsid w:val="00A82A48"/>
    <w:rsid w:val="00A82BF1"/>
    <w:rsid w:val="00A82CF0"/>
    <w:rsid w:val="00A82F35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75"/>
    <w:rsid w:val="00A843FD"/>
    <w:rsid w:val="00A847D4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B91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6E2"/>
    <w:rsid w:val="00A878B7"/>
    <w:rsid w:val="00A87BD9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7D"/>
    <w:rsid w:val="00A916C6"/>
    <w:rsid w:val="00A916C8"/>
    <w:rsid w:val="00A917F4"/>
    <w:rsid w:val="00A919EC"/>
    <w:rsid w:val="00A91B61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CC5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335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3EF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920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6F20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3A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A19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7D0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80"/>
    <w:rsid w:val="00AC57F1"/>
    <w:rsid w:val="00AC582E"/>
    <w:rsid w:val="00AC5A08"/>
    <w:rsid w:val="00AC5A7F"/>
    <w:rsid w:val="00AC5B09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C2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212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D7D4F"/>
    <w:rsid w:val="00AE01F6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A7"/>
    <w:rsid w:val="00AE58B9"/>
    <w:rsid w:val="00AE5AF7"/>
    <w:rsid w:val="00AE5D9E"/>
    <w:rsid w:val="00AE5E28"/>
    <w:rsid w:val="00AE5E8C"/>
    <w:rsid w:val="00AE5F9B"/>
    <w:rsid w:val="00AE60FD"/>
    <w:rsid w:val="00AE6143"/>
    <w:rsid w:val="00AE650A"/>
    <w:rsid w:val="00AE6687"/>
    <w:rsid w:val="00AE6A61"/>
    <w:rsid w:val="00AE6D70"/>
    <w:rsid w:val="00AE6EE3"/>
    <w:rsid w:val="00AE700B"/>
    <w:rsid w:val="00AE70F6"/>
    <w:rsid w:val="00AE7100"/>
    <w:rsid w:val="00AE7273"/>
    <w:rsid w:val="00AE7360"/>
    <w:rsid w:val="00AE7827"/>
    <w:rsid w:val="00AF0023"/>
    <w:rsid w:val="00AF0052"/>
    <w:rsid w:val="00AF00D8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A91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44E"/>
    <w:rsid w:val="00AF46E3"/>
    <w:rsid w:val="00AF478C"/>
    <w:rsid w:val="00AF4D06"/>
    <w:rsid w:val="00AF4FAC"/>
    <w:rsid w:val="00AF5075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902"/>
    <w:rsid w:val="00AF7A50"/>
    <w:rsid w:val="00AF7BC5"/>
    <w:rsid w:val="00AF7CDB"/>
    <w:rsid w:val="00AF7DB0"/>
    <w:rsid w:val="00AF7EE8"/>
    <w:rsid w:val="00AF7FD1"/>
    <w:rsid w:val="00AF7FF0"/>
    <w:rsid w:val="00B00432"/>
    <w:rsid w:val="00B00610"/>
    <w:rsid w:val="00B008D3"/>
    <w:rsid w:val="00B00A94"/>
    <w:rsid w:val="00B00BF1"/>
    <w:rsid w:val="00B00E02"/>
    <w:rsid w:val="00B00F9E"/>
    <w:rsid w:val="00B010C8"/>
    <w:rsid w:val="00B0113C"/>
    <w:rsid w:val="00B011D0"/>
    <w:rsid w:val="00B01336"/>
    <w:rsid w:val="00B01426"/>
    <w:rsid w:val="00B014A1"/>
    <w:rsid w:val="00B014D0"/>
    <w:rsid w:val="00B0157D"/>
    <w:rsid w:val="00B01686"/>
    <w:rsid w:val="00B01855"/>
    <w:rsid w:val="00B01ADC"/>
    <w:rsid w:val="00B01F79"/>
    <w:rsid w:val="00B01F9E"/>
    <w:rsid w:val="00B02150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517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793"/>
    <w:rsid w:val="00B05906"/>
    <w:rsid w:val="00B05CB9"/>
    <w:rsid w:val="00B05CD1"/>
    <w:rsid w:val="00B05D14"/>
    <w:rsid w:val="00B05E41"/>
    <w:rsid w:val="00B05F8E"/>
    <w:rsid w:val="00B06046"/>
    <w:rsid w:val="00B061DD"/>
    <w:rsid w:val="00B063A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E15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5B5"/>
    <w:rsid w:val="00B129A7"/>
    <w:rsid w:val="00B12C23"/>
    <w:rsid w:val="00B12C52"/>
    <w:rsid w:val="00B12C96"/>
    <w:rsid w:val="00B12D32"/>
    <w:rsid w:val="00B12EAE"/>
    <w:rsid w:val="00B12EC2"/>
    <w:rsid w:val="00B12ECC"/>
    <w:rsid w:val="00B12F15"/>
    <w:rsid w:val="00B12F1F"/>
    <w:rsid w:val="00B132F9"/>
    <w:rsid w:val="00B133AA"/>
    <w:rsid w:val="00B13B7A"/>
    <w:rsid w:val="00B13B7B"/>
    <w:rsid w:val="00B13BFC"/>
    <w:rsid w:val="00B13D1B"/>
    <w:rsid w:val="00B1410F"/>
    <w:rsid w:val="00B142F5"/>
    <w:rsid w:val="00B149C7"/>
    <w:rsid w:val="00B14B91"/>
    <w:rsid w:val="00B14C44"/>
    <w:rsid w:val="00B14DA8"/>
    <w:rsid w:val="00B14E1F"/>
    <w:rsid w:val="00B14E31"/>
    <w:rsid w:val="00B14ED0"/>
    <w:rsid w:val="00B14F12"/>
    <w:rsid w:val="00B14F6F"/>
    <w:rsid w:val="00B153EC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177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28"/>
    <w:rsid w:val="00B2066E"/>
    <w:rsid w:val="00B2079D"/>
    <w:rsid w:val="00B20A0A"/>
    <w:rsid w:val="00B20B6B"/>
    <w:rsid w:val="00B20EBC"/>
    <w:rsid w:val="00B20EE4"/>
    <w:rsid w:val="00B20F20"/>
    <w:rsid w:val="00B20F78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507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3FD1"/>
    <w:rsid w:val="00B2400F"/>
    <w:rsid w:val="00B24232"/>
    <w:rsid w:val="00B242D9"/>
    <w:rsid w:val="00B24326"/>
    <w:rsid w:val="00B243CF"/>
    <w:rsid w:val="00B244AC"/>
    <w:rsid w:val="00B2451E"/>
    <w:rsid w:val="00B247FB"/>
    <w:rsid w:val="00B24800"/>
    <w:rsid w:val="00B248AE"/>
    <w:rsid w:val="00B249C6"/>
    <w:rsid w:val="00B24D91"/>
    <w:rsid w:val="00B25129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A81"/>
    <w:rsid w:val="00B26B13"/>
    <w:rsid w:val="00B26CE5"/>
    <w:rsid w:val="00B26EAD"/>
    <w:rsid w:val="00B273F1"/>
    <w:rsid w:val="00B276FB"/>
    <w:rsid w:val="00B2783F"/>
    <w:rsid w:val="00B278B2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1D"/>
    <w:rsid w:val="00B320A5"/>
    <w:rsid w:val="00B32127"/>
    <w:rsid w:val="00B3226B"/>
    <w:rsid w:val="00B3262D"/>
    <w:rsid w:val="00B32989"/>
    <w:rsid w:val="00B32A4C"/>
    <w:rsid w:val="00B32A6F"/>
    <w:rsid w:val="00B32FF6"/>
    <w:rsid w:val="00B330DA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23"/>
    <w:rsid w:val="00B3515E"/>
    <w:rsid w:val="00B3516D"/>
    <w:rsid w:val="00B35397"/>
    <w:rsid w:val="00B353B3"/>
    <w:rsid w:val="00B35450"/>
    <w:rsid w:val="00B35ACC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67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37DB2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49A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463"/>
    <w:rsid w:val="00B46802"/>
    <w:rsid w:val="00B4693D"/>
    <w:rsid w:val="00B46B82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E4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A29"/>
    <w:rsid w:val="00B56BA5"/>
    <w:rsid w:val="00B56BEA"/>
    <w:rsid w:val="00B56CFB"/>
    <w:rsid w:val="00B56F2D"/>
    <w:rsid w:val="00B571B5"/>
    <w:rsid w:val="00B57290"/>
    <w:rsid w:val="00B5729A"/>
    <w:rsid w:val="00B5732B"/>
    <w:rsid w:val="00B573E6"/>
    <w:rsid w:val="00B5740F"/>
    <w:rsid w:val="00B574A2"/>
    <w:rsid w:val="00B57626"/>
    <w:rsid w:val="00B578D0"/>
    <w:rsid w:val="00B57A62"/>
    <w:rsid w:val="00B57AB8"/>
    <w:rsid w:val="00B602E4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A2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6E0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521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D82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A19"/>
    <w:rsid w:val="00B82EDF"/>
    <w:rsid w:val="00B82F02"/>
    <w:rsid w:val="00B82F3C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71D"/>
    <w:rsid w:val="00B87743"/>
    <w:rsid w:val="00B878B4"/>
    <w:rsid w:val="00B878DC"/>
    <w:rsid w:val="00B87911"/>
    <w:rsid w:val="00B87A58"/>
    <w:rsid w:val="00B87A7E"/>
    <w:rsid w:val="00B87BE5"/>
    <w:rsid w:val="00B87BED"/>
    <w:rsid w:val="00B87E96"/>
    <w:rsid w:val="00B87F42"/>
    <w:rsid w:val="00B90021"/>
    <w:rsid w:val="00B90147"/>
    <w:rsid w:val="00B90257"/>
    <w:rsid w:val="00B9030F"/>
    <w:rsid w:val="00B90402"/>
    <w:rsid w:val="00B90453"/>
    <w:rsid w:val="00B9051B"/>
    <w:rsid w:val="00B905A1"/>
    <w:rsid w:val="00B909EE"/>
    <w:rsid w:val="00B90CF9"/>
    <w:rsid w:val="00B90DA4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54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0EB"/>
    <w:rsid w:val="00B946B9"/>
    <w:rsid w:val="00B94A4F"/>
    <w:rsid w:val="00B94B2D"/>
    <w:rsid w:val="00B94B9F"/>
    <w:rsid w:val="00B94C53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87B"/>
    <w:rsid w:val="00B95A05"/>
    <w:rsid w:val="00B95A0B"/>
    <w:rsid w:val="00B95B49"/>
    <w:rsid w:val="00B95BB9"/>
    <w:rsid w:val="00B95DBE"/>
    <w:rsid w:val="00B95E0C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1B74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5D8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EEB"/>
    <w:rsid w:val="00BA6F08"/>
    <w:rsid w:val="00BA6F11"/>
    <w:rsid w:val="00BA6FC9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C04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E52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B7FA5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BA5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B8D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5A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EC1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411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BA3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8F8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D25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7EB"/>
    <w:rsid w:val="00BE598F"/>
    <w:rsid w:val="00BE5A28"/>
    <w:rsid w:val="00BE5C37"/>
    <w:rsid w:val="00BE5CC2"/>
    <w:rsid w:val="00BE5EB6"/>
    <w:rsid w:val="00BE5EC5"/>
    <w:rsid w:val="00BE5F19"/>
    <w:rsid w:val="00BE636C"/>
    <w:rsid w:val="00BE63D7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58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56A"/>
    <w:rsid w:val="00BF1708"/>
    <w:rsid w:val="00BF186D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4A0"/>
    <w:rsid w:val="00C0565C"/>
    <w:rsid w:val="00C05865"/>
    <w:rsid w:val="00C0587D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36D"/>
    <w:rsid w:val="00C1563C"/>
    <w:rsid w:val="00C157D8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170"/>
    <w:rsid w:val="00C167BF"/>
    <w:rsid w:val="00C167CC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6C5"/>
    <w:rsid w:val="00C179F0"/>
    <w:rsid w:val="00C17A25"/>
    <w:rsid w:val="00C17A93"/>
    <w:rsid w:val="00C17D38"/>
    <w:rsid w:val="00C17D66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8C"/>
    <w:rsid w:val="00C21ED0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0DF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BE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BEC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5C2"/>
    <w:rsid w:val="00C32949"/>
    <w:rsid w:val="00C32A4A"/>
    <w:rsid w:val="00C32D51"/>
    <w:rsid w:val="00C32FD6"/>
    <w:rsid w:val="00C330BB"/>
    <w:rsid w:val="00C335FC"/>
    <w:rsid w:val="00C33910"/>
    <w:rsid w:val="00C33DE1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4F91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3A3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4FC2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C8"/>
    <w:rsid w:val="00C463F4"/>
    <w:rsid w:val="00C464DD"/>
    <w:rsid w:val="00C4652C"/>
    <w:rsid w:val="00C465A5"/>
    <w:rsid w:val="00C46782"/>
    <w:rsid w:val="00C4696A"/>
    <w:rsid w:val="00C46A81"/>
    <w:rsid w:val="00C46A8A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BF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571"/>
    <w:rsid w:val="00C55639"/>
    <w:rsid w:val="00C55645"/>
    <w:rsid w:val="00C55784"/>
    <w:rsid w:val="00C55863"/>
    <w:rsid w:val="00C558DE"/>
    <w:rsid w:val="00C5593C"/>
    <w:rsid w:val="00C55966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09A5"/>
    <w:rsid w:val="00C60D87"/>
    <w:rsid w:val="00C6102E"/>
    <w:rsid w:val="00C610C3"/>
    <w:rsid w:val="00C61166"/>
    <w:rsid w:val="00C614B6"/>
    <w:rsid w:val="00C614BA"/>
    <w:rsid w:val="00C61646"/>
    <w:rsid w:val="00C6178D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1F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BCB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9B2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D39"/>
    <w:rsid w:val="00C67E9A"/>
    <w:rsid w:val="00C7038D"/>
    <w:rsid w:val="00C703D4"/>
    <w:rsid w:val="00C705AB"/>
    <w:rsid w:val="00C70642"/>
    <w:rsid w:val="00C70B83"/>
    <w:rsid w:val="00C71037"/>
    <w:rsid w:val="00C7113E"/>
    <w:rsid w:val="00C7117C"/>
    <w:rsid w:val="00C71301"/>
    <w:rsid w:val="00C71377"/>
    <w:rsid w:val="00C714FA"/>
    <w:rsid w:val="00C71808"/>
    <w:rsid w:val="00C7192B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56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289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8DC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69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0E6"/>
    <w:rsid w:val="00C82190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A37"/>
    <w:rsid w:val="00C83B67"/>
    <w:rsid w:val="00C83BEE"/>
    <w:rsid w:val="00C83E0A"/>
    <w:rsid w:val="00C83EBC"/>
    <w:rsid w:val="00C83FDD"/>
    <w:rsid w:val="00C8425B"/>
    <w:rsid w:val="00C84382"/>
    <w:rsid w:val="00C8443F"/>
    <w:rsid w:val="00C8451D"/>
    <w:rsid w:val="00C84701"/>
    <w:rsid w:val="00C8474E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4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4AA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0F6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68C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71A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0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72B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5FD6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6"/>
    <w:rsid w:val="00CA7F5B"/>
    <w:rsid w:val="00CB030E"/>
    <w:rsid w:val="00CB045D"/>
    <w:rsid w:val="00CB04A7"/>
    <w:rsid w:val="00CB05C1"/>
    <w:rsid w:val="00CB070A"/>
    <w:rsid w:val="00CB083C"/>
    <w:rsid w:val="00CB0B3E"/>
    <w:rsid w:val="00CB0B84"/>
    <w:rsid w:val="00CB0DF8"/>
    <w:rsid w:val="00CB0FFA"/>
    <w:rsid w:val="00CB1208"/>
    <w:rsid w:val="00CB13A0"/>
    <w:rsid w:val="00CB153D"/>
    <w:rsid w:val="00CB15DE"/>
    <w:rsid w:val="00CB174B"/>
    <w:rsid w:val="00CB191D"/>
    <w:rsid w:val="00CB1B70"/>
    <w:rsid w:val="00CB1B74"/>
    <w:rsid w:val="00CB1C66"/>
    <w:rsid w:val="00CB1D28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CA5"/>
    <w:rsid w:val="00CB3D04"/>
    <w:rsid w:val="00CB418A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0AB"/>
    <w:rsid w:val="00CB6241"/>
    <w:rsid w:val="00CB627D"/>
    <w:rsid w:val="00CB6500"/>
    <w:rsid w:val="00CB6516"/>
    <w:rsid w:val="00CB655C"/>
    <w:rsid w:val="00CB6599"/>
    <w:rsid w:val="00CB66BD"/>
    <w:rsid w:val="00CB6754"/>
    <w:rsid w:val="00CB6C54"/>
    <w:rsid w:val="00CB7049"/>
    <w:rsid w:val="00CB710D"/>
    <w:rsid w:val="00CB72C6"/>
    <w:rsid w:val="00CB759F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0F15"/>
    <w:rsid w:val="00CC11AE"/>
    <w:rsid w:val="00CC13E9"/>
    <w:rsid w:val="00CC1641"/>
    <w:rsid w:val="00CC16A7"/>
    <w:rsid w:val="00CC188F"/>
    <w:rsid w:val="00CC1995"/>
    <w:rsid w:val="00CC1AF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70B"/>
    <w:rsid w:val="00CC4CDE"/>
    <w:rsid w:val="00CC4E7C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AEC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371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7F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4AD"/>
    <w:rsid w:val="00CE56C2"/>
    <w:rsid w:val="00CE56F1"/>
    <w:rsid w:val="00CE5A0F"/>
    <w:rsid w:val="00CE5C7A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7BE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8F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253"/>
    <w:rsid w:val="00CF13E7"/>
    <w:rsid w:val="00CF15B1"/>
    <w:rsid w:val="00CF1847"/>
    <w:rsid w:val="00CF1D2B"/>
    <w:rsid w:val="00CF1D6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99D"/>
    <w:rsid w:val="00CF3C1A"/>
    <w:rsid w:val="00CF3C7D"/>
    <w:rsid w:val="00CF3DC9"/>
    <w:rsid w:val="00CF3DDB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4FB0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6D6"/>
    <w:rsid w:val="00D037B0"/>
    <w:rsid w:val="00D03D6C"/>
    <w:rsid w:val="00D03ED2"/>
    <w:rsid w:val="00D042C6"/>
    <w:rsid w:val="00D04611"/>
    <w:rsid w:val="00D04871"/>
    <w:rsid w:val="00D04873"/>
    <w:rsid w:val="00D04930"/>
    <w:rsid w:val="00D0493F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23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2BB"/>
    <w:rsid w:val="00D105F6"/>
    <w:rsid w:val="00D10C5A"/>
    <w:rsid w:val="00D10E0D"/>
    <w:rsid w:val="00D10E68"/>
    <w:rsid w:val="00D110B9"/>
    <w:rsid w:val="00D111BD"/>
    <w:rsid w:val="00D113D9"/>
    <w:rsid w:val="00D1192B"/>
    <w:rsid w:val="00D119B9"/>
    <w:rsid w:val="00D11E30"/>
    <w:rsid w:val="00D11EB9"/>
    <w:rsid w:val="00D12015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A0E"/>
    <w:rsid w:val="00D13FCD"/>
    <w:rsid w:val="00D1403D"/>
    <w:rsid w:val="00D141ED"/>
    <w:rsid w:val="00D14401"/>
    <w:rsid w:val="00D1441F"/>
    <w:rsid w:val="00D14674"/>
    <w:rsid w:val="00D14696"/>
    <w:rsid w:val="00D14945"/>
    <w:rsid w:val="00D14A4B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2EB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26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17FCB"/>
    <w:rsid w:val="00D203D4"/>
    <w:rsid w:val="00D206B5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A0D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01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4FC8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8B"/>
    <w:rsid w:val="00D36CB0"/>
    <w:rsid w:val="00D36CD3"/>
    <w:rsid w:val="00D36E0E"/>
    <w:rsid w:val="00D37130"/>
    <w:rsid w:val="00D371BD"/>
    <w:rsid w:val="00D371D9"/>
    <w:rsid w:val="00D373D7"/>
    <w:rsid w:val="00D374DA"/>
    <w:rsid w:val="00D377DF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3EF"/>
    <w:rsid w:val="00D43425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09B"/>
    <w:rsid w:val="00D4517F"/>
    <w:rsid w:val="00D45614"/>
    <w:rsid w:val="00D45811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DAD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B7B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46A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853"/>
    <w:rsid w:val="00D568AF"/>
    <w:rsid w:val="00D56A7F"/>
    <w:rsid w:val="00D56F91"/>
    <w:rsid w:val="00D57156"/>
    <w:rsid w:val="00D571A9"/>
    <w:rsid w:val="00D57380"/>
    <w:rsid w:val="00D57392"/>
    <w:rsid w:val="00D5755E"/>
    <w:rsid w:val="00D57634"/>
    <w:rsid w:val="00D57687"/>
    <w:rsid w:val="00D57760"/>
    <w:rsid w:val="00D57B78"/>
    <w:rsid w:val="00D57C3B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8B8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B18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A30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A7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4FF0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A0B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7CB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9C2"/>
    <w:rsid w:val="00D84C0A"/>
    <w:rsid w:val="00D84D06"/>
    <w:rsid w:val="00D84DD2"/>
    <w:rsid w:val="00D85051"/>
    <w:rsid w:val="00D852CD"/>
    <w:rsid w:val="00D85626"/>
    <w:rsid w:val="00D8572F"/>
    <w:rsid w:val="00D858B6"/>
    <w:rsid w:val="00D858FE"/>
    <w:rsid w:val="00D859C7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5B4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7B0"/>
    <w:rsid w:val="00D90BF8"/>
    <w:rsid w:val="00D90C70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3C3"/>
    <w:rsid w:val="00D93530"/>
    <w:rsid w:val="00D9393C"/>
    <w:rsid w:val="00D93BC0"/>
    <w:rsid w:val="00D93F79"/>
    <w:rsid w:val="00D940B1"/>
    <w:rsid w:val="00D9413C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1EC"/>
    <w:rsid w:val="00D96236"/>
    <w:rsid w:val="00D966C2"/>
    <w:rsid w:val="00D96D8D"/>
    <w:rsid w:val="00D97435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4A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4B9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D78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31F"/>
    <w:rsid w:val="00DC14BE"/>
    <w:rsid w:val="00DC15EA"/>
    <w:rsid w:val="00DC166C"/>
    <w:rsid w:val="00DC17D2"/>
    <w:rsid w:val="00DC181C"/>
    <w:rsid w:val="00DC1825"/>
    <w:rsid w:val="00DC1A69"/>
    <w:rsid w:val="00DC1C09"/>
    <w:rsid w:val="00DC223D"/>
    <w:rsid w:val="00DC2455"/>
    <w:rsid w:val="00DC24D3"/>
    <w:rsid w:val="00DC2AA4"/>
    <w:rsid w:val="00DC2AD8"/>
    <w:rsid w:val="00DC2BEB"/>
    <w:rsid w:val="00DC2E88"/>
    <w:rsid w:val="00DC31D4"/>
    <w:rsid w:val="00DC3375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3F30"/>
    <w:rsid w:val="00DC4117"/>
    <w:rsid w:val="00DC41C6"/>
    <w:rsid w:val="00DC43A7"/>
    <w:rsid w:val="00DC443D"/>
    <w:rsid w:val="00DC4505"/>
    <w:rsid w:val="00DC46CA"/>
    <w:rsid w:val="00DC46E1"/>
    <w:rsid w:val="00DC4BDB"/>
    <w:rsid w:val="00DC4C3F"/>
    <w:rsid w:val="00DC4C68"/>
    <w:rsid w:val="00DC4E25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71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23B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AA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04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98D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0EC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C0E"/>
    <w:rsid w:val="00DF5D20"/>
    <w:rsid w:val="00DF5DBD"/>
    <w:rsid w:val="00DF5E8C"/>
    <w:rsid w:val="00DF5EAB"/>
    <w:rsid w:val="00DF5ED5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46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2E1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3AD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323"/>
    <w:rsid w:val="00E07827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2E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ADE"/>
    <w:rsid w:val="00E11C30"/>
    <w:rsid w:val="00E11CB3"/>
    <w:rsid w:val="00E11E44"/>
    <w:rsid w:val="00E1200F"/>
    <w:rsid w:val="00E1271D"/>
    <w:rsid w:val="00E12901"/>
    <w:rsid w:val="00E12C65"/>
    <w:rsid w:val="00E12E90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3E74"/>
    <w:rsid w:val="00E14002"/>
    <w:rsid w:val="00E1414C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49A"/>
    <w:rsid w:val="00E15651"/>
    <w:rsid w:val="00E15782"/>
    <w:rsid w:val="00E157A2"/>
    <w:rsid w:val="00E15981"/>
    <w:rsid w:val="00E15A30"/>
    <w:rsid w:val="00E15D74"/>
    <w:rsid w:val="00E15DD0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ADF"/>
    <w:rsid w:val="00E17C84"/>
    <w:rsid w:val="00E17D3A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5D8F"/>
    <w:rsid w:val="00E360C2"/>
    <w:rsid w:val="00E36581"/>
    <w:rsid w:val="00E365E7"/>
    <w:rsid w:val="00E36727"/>
    <w:rsid w:val="00E36BAC"/>
    <w:rsid w:val="00E37079"/>
    <w:rsid w:val="00E37131"/>
    <w:rsid w:val="00E37152"/>
    <w:rsid w:val="00E3729D"/>
    <w:rsid w:val="00E37509"/>
    <w:rsid w:val="00E37794"/>
    <w:rsid w:val="00E37A5A"/>
    <w:rsid w:val="00E37C1B"/>
    <w:rsid w:val="00E37E8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3A8"/>
    <w:rsid w:val="00E464ED"/>
    <w:rsid w:val="00E46831"/>
    <w:rsid w:val="00E46887"/>
    <w:rsid w:val="00E468C0"/>
    <w:rsid w:val="00E46911"/>
    <w:rsid w:val="00E469BB"/>
    <w:rsid w:val="00E46CA1"/>
    <w:rsid w:val="00E46DB0"/>
    <w:rsid w:val="00E46E50"/>
    <w:rsid w:val="00E46E7C"/>
    <w:rsid w:val="00E472C8"/>
    <w:rsid w:val="00E47353"/>
    <w:rsid w:val="00E4741D"/>
    <w:rsid w:val="00E474E8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3B"/>
    <w:rsid w:val="00E5034C"/>
    <w:rsid w:val="00E5049D"/>
    <w:rsid w:val="00E505AA"/>
    <w:rsid w:val="00E505D7"/>
    <w:rsid w:val="00E506AC"/>
    <w:rsid w:val="00E50924"/>
    <w:rsid w:val="00E50DA7"/>
    <w:rsid w:val="00E50DB1"/>
    <w:rsid w:val="00E513DE"/>
    <w:rsid w:val="00E513E5"/>
    <w:rsid w:val="00E51536"/>
    <w:rsid w:val="00E5175C"/>
    <w:rsid w:val="00E517B9"/>
    <w:rsid w:val="00E517C7"/>
    <w:rsid w:val="00E518C8"/>
    <w:rsid w:val="00E5198D"/>
    <w:rsid w:val="00E51A1C"/>
    <w:rsid w:val="00E51AF6"/>
    <w:rsid w:val="00E51CE2"/>
    <w:rsid w:val="00E51ECC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058"/>
    <w:rsid w:val="00E54359"/>
    <w:rsid w:val="00E54657"/>
    <w:rsid w:val="00E549AC"/>
    <w:rsid w:val="00E549C1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63D"/>
    <w:rsid w:val="00E55A5B"/>
    <w:rsid w:val="00E55B0C"/>
    <w:rsid w:val="00E55D2E"/>
    <w:rsid w:val="00E55F66"/>
    <w:rsid w:val="00E5630F"/>
    <w:rsid w:val="00E5634B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5CC"/>
    <w:rsid w:val="00E57B79"/>
    <w:rsid w:val="00E57BB4"/>
    <w:rsid w:val="00E57D9F"/>
    <w:rsid w:val="00E57E14"/>
    <w:rsid w:val="00E60182"/>
    <w:rsid w:val="00E60322"/>
    <w:rsid w:val="00E603DF"/>
    <w:rsid w:val="00E60572"/>
    <w:rsid w:val="00E605A1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088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3CB"/>
    <w:rsid w:val="00E6444C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305"/>
    <w:rsid w:val="00E6553E"/>
    <w:rsid w:val="00E657C5"/>
    <w:rsid w:val="00E65A5B"/>
    <w:rsid w:val="00E65B13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A13"/>
    <w:rsid w:val="00E66D22"/>
    <w:rsid w:val="00E66DD5"/>
    <w:rsid w:val="00E66ED8"/>
    <w:rsid w:val="00E67063"/>
    <w:rsid w:val="00E6723E"/>
    <w:rsid w:val="00E6737F"/>
    <w:rsid w:val="00E67409"/>
    <w:rsid w:val="00E6759B"/>
    <w:rsid w:val="00E6760C"/>
    <w:rsid w:val="00E679AB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0D6B"/>
    <w:rsid w:val="00E70D71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A96"/>
    <w:rsid w:val="00E71B5F"/>
    <w:rsid w:val="00E71B72"/>
    <w:rsid w:val="00E71BA7"/>
    <w:rsid w:val="00E71C77"/>
    <w:rsid w:val="00E71E00"/>
    <w:rsid w:val="00E72184"/>
    <w:rsid w:val="00E72384"/>
    <w:rsid w:val="00E72715"/>
    <w:rsid w:val="00E7274C"/>
    <w:rsid w:val="00E727B8"/>
    <w:rsid w:val="00E727D7"/>
    <w:rsid w:val="00E72821"/>
    <w:rsid w:val="00E729BC"/>
    <w:rsid w:val="00E72B90"/>
    <w:rsid w:val="00E72CCD"/>
    <w:rsid w:val="00E7302B"/>
    <w:rsid w:val="00E730E7"/>
    <w:rsid w:val="00E730F9"/>
    <w:rsid w:val="00E73122"/>
    <w:rsid w:val="00E733CC"/>
    <w:rsid w:val="00E734C3"/>
    <w:rsid w:val="00E73885"/>
    <w:rsid w:val="00E73A43"/>
    <w:rsid w:val="00E73ABA"/>
    <w:rsid w:val="00E73D1A"/>
    <w:rsid w:val="00E73E76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E1C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CF"/>
    <w:rsid w:val="00E77F67"/>
    <w:rsid w:val="00E80079"/>
    <w:rsid w:val="00E80177"/>
    <w:rsid w:val="00E802DF"/>
    <w:rsid w:val="00E803EC"/>
    <w:rsid w:val="00E804D0"/>
    <w:rsid w:val="00E80636"/>
    <w:rsid w:val="00E8076F"/>
    <w:rsid w:val="00E80BC7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D47"/>
    <w:rsid w:val="00E82F16"/>
    <w:rsid w:val="00E82F28"/>
    <w:rsid w:val="00E82FE8"/>
    <w:rsid w:val="00E8301C"/>
    <w:rsid w:val="00E8319E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5988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7CC"/>
    <w:rsid w:val="00E90CCB"/>
    <w:rsid w:val="00E90F26"/>
    <w:rsid w:val="00E91102"/>
    <w:rsid w:val="00E9111A"/>
    <w:rsid w:val="00E9140A"/>
    <w:rsid w:val="00E91479"/>
    <w:rsid w:val="00E91501"/>
    <w:rsid w:val="00E917FB"/>
    <w:rsid w:val="00E9199C"/>
    <w:rsid w:val="00E91A0E"/>
    <w:rsid w:val="00E91BB4"/>
    <w:rsid w:val="00E91F6B"/>
    <w:rsid w:val="00E92091"/>
    <w:rsid w:val="00E92176"/>
    <w:rsid w:val="00E921EB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246"/>
    <w:rsid w:val="00E935E1"/>
    <w:rsid w:val="00E937BA"/>
    <w:rsid w:val="00E93C13"/>
    <w:rsid w:val="00E93DDA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C4C"/>
    <w:rsid w:val="00E94DD8"/>
    <w:rsid w:val="00E94E3F"/>
    <w:rsid w:val="00E94EC3"/>
    <w:rsid w:val="00E94EF4"/>
    <w:rsid w:val="00E95160"/>
    <w:rsid w:val="00E952CB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352"/>
    <w:rsid w:val="00E97552"/>
    <w:rsid w:val="00E97652"/>
    <w:rsid w:val="00E9778A"/>
    <w:rsid w:val="00E97A46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88D"/>
    <w:rsid w:val="00EA0940"/>
    <w:rsid w:val="00EA0A33"/>
    <w:rsid w:val="00EA0A7F"/>
    <w:rsid w:val="00EA0B51"/>
    <w:rsid w:val="00EA0CB4"/>
    <w:rsid w:val="00EA0D2F"/>
    <w:rsid w:val="00EA0D31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B74"/>
    <w:rsid w:val="00EA6C8D"/>
    <w:rsid w:val="00EA6C9C"/>
    <w:rsid w:val="00EA6FA8"/>
    <w:rsid w:val="00EA708E"/>
    <w:rsid w:val="00EA72AA"/>
    <w:rsid w:val="00EA73E1"/>
    <w:rsid w:val="00EA74E8"/>
    <w:rsid w:val="00EA75FF"/>
    <w:rsid w:val="00EA7603"/>
    <w:rsid w:val="00EA7C0C"/>
    <w:rsid w:val="00EA7C3A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1FFC"/>
    <w:rsid w:val="00EB203A"/>
    <w:rsid w:val="00EB2138"/>
    <w:rsid w:val="00EB21B9"/>
    <w:rsid w:val="00EB26C7"/>
    <w:rsid w:val="00EB27BB"/>
    <w:rsid w:val="00EB2AA1"/>
    <w:rsid w:val="00EB2EAC"/>
    <w:rsid w:val="00EB2EE2"/>
    <w:rsid w:val="00EB30BF"/>
    <w:rsid w:val="00EB3108"/>
    <w:rsid w:val="00EB31A2"/>
    <w:rsid w:val="00EB31C0"/>
    <w:rsid w:val="00EB31F7"/>
    <w:rsid w:val="00EB340D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B"/>
    <w:rsid w:val="00EB70DE"/>
    <w:rsid w:val="00EB7176"/>
    <w:rsid w:val="00EB71D9"/>
    <w:rsid w:val="00EB721B"/>
    <w:rsid w:val="00EB73BE"/>
    <w:rsid w:val="00EB75D3"/>
    <w:rsid w:val="00EB76BE"/>
    <w:rsid w:val="00EB793F"/>
    <w:rsid w:val="00EB7A3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3B6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68C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B83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3B2"/>
    <w:rsid w:val="00ED0400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02"/>
    <w:rsid w:val="00ED29E9"/>
    <w:rsid w:val="00ED29ED"/>
    <w:rsid w:val="00ED2C4E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09B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7CF"/>
    <w:rsid w:val="00EE3840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39B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E75"/>
    <w:rsid w:val="00EE6F69"/>
    <w:rsid w:val="00EE7237"/>
    <w:rsid w:val="00EE7379"/>
    <w:rsid w:val="00EE74AA"/>
    <w:rsid w:val="00EE75D5"/>
    <w:rsid w:val="00EE77A1"/>
    <w:rsid w:val="00EE7C28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185"/>
    <w:rsid w:val="00EF2332"/>
    <w:rsid w:val="00EF23A4"/>
    <w:rsid w:val="00EF2804"/>
    <w:rsid w:val="00EF2C2B"/>
    <w:rsid w:val="00EF2D84"/>
    <w:rsid w:val="00EF2F71"/>
    <w:rsid w:val="00EF31A2"/>
    <w:rsid w:val="00EF3686"/>
    <w:rsid w:val="00EF377D"/>
    <w:rsid w:val="00EF3976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7AE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58F"/>
    <w:rsid w:val="00F038C0"/>
    <w:rsid w:val="00F03915"/>
    <w:rsid w:val="00F03B2B"/>
    <w:rsid w:val="00F03C07"/>
    <w:rsid w:val="00F03D21"/>
    <w:rsid w:val="00F03E1B"/>
    <w:rsid w:val="00F03E57"/>
    <w:rsid w:val="00F0422E"/>
    <w:rsid w:val="00F04536"/>
    <w:rsid w:val="00F046D7"/>
    <w:rsid w:val="00F04826"/>
    <w:rsid w:val="00F04A2D"/>
    <w:rsid w:val="00F04AE6"/>
    <w:rsid w:val="00F04CB2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18"/>
    <w:rsid w:val="00F07281"/>
    <w:rsid w:val="00F075B4"/>
    <w:rsid w:val="00F07809"/>
    <w:rsid w:val="00F078C3"/>
    <w:rsid w:val="00F078FB"/>
    <w:rsid w:val="00F07976"/>
    <w:rsid w:val="00F07990"/>
    <w:rsid w:val="00F07A96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B30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73D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686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E09"/>
    <w:rsid w:val="00F16FC4"/>
    <w:rsid w:val="00F17087"/>
    <w:rsid w:val="00F1743F"/>
    <w:rsid w:val="00F17496"/>
    <w:rsid w:val="00F177C9"/>
    <w:rsid w:val="00F178C0"/>
    <w:rsid w:val="00F1797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D6A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3FD5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4F"/>
    <w:rsid w:val="00F26B9D"/>
    <w:rsid w:val="00F26D6C"/>
    <w:rsid w:val="00F26E18"/>
    <w:rsid w:val="00F27841"/>
    <w:rsid w:val="00F2793F"/>
    <w:rsid w:val="00F279D4"/>
    <w:rsid w:val="00F27A3D"/>
    <w:rsid w:val="00F27A8E"/>
    <w:rsid w:val="00F27D2A"/>
    <w:rsid w:val="00F27F32"/>
    <w:rsid w:val="00F3000E"/>
    <w:rsid w:val="00F3018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9F5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553"/>
    <w:rsid w:val="00F3576D"/>
    <w:rsid w:val="00F35A06"/>
    <w:rsid w:val="00F35A8F"/>
    <w:rsid w:val="00F36190"/>
    <w:rsid w:val="00F362DA"/>
    <w:rsid w:val="00F365C8"/>
    <w:rsid w:val="00F3683E"/>
    <w:rsid w:val="00F3696A"/>
    <w:rsid w:val="00F36CE5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235"/>
    <w:rsid w:val="00F533E2"/>
    <w:rsid w:val="00F5362E"/>
    <w:rsid w:val="00F53805"/>
    <w:rsid w:val="00F539B4"/>
    <w:rsid w:val="00F53A4E"/>
    <w:rsid w:val="00F53A85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7B2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0F7"/>
    <w:rsid w:val="00F7025A"/>
    <w:rsid w:val="00F704B0"/>
    <w:rsid w:val="00F706BF"/>
    <w:rsid w:val="00F708E8"/>
    <w:rsid w:val="00F70997"/>
    <w:rsid w:val="00F70C62"/>
    <w:rsid w:val="00F711EB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1B1"/>
    <w:rsid w:val="00F7650A"/>
    <w:rsid w:val="00F768E0"/>
    <w:rsid w:val="00F770A8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2E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389"/>
    <w:rsid w:val="00F853A7"/>
    <w:rsid w:val="00F854CC"/>
    <w:rsid w:val="00F8574E"/>
    <w:rsid w:val="00F859A4"/>
    <w:rsid w:val="00F85A82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3C2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B8B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98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0DD"/>
    <w:rsid w:val="00FA2147"/>
    <w:rsid w:val="00FA253E"/>
    <w:rsid w:val="00FA2613"/>
    <w:rsid w:val="00FA279B"/>
    <w:rsid w:val="00FA280F"/>
    <w:rsid w:val="00FA2872"/>
    <w:rsid w:val="00FA28C4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91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EC"/>
    <w:rsid w:val="00FA4D31"/>
    <w:rsid w:val="00FA515D"/>
    <w:rsid w:val="00FA526B"/>
    <w:rsid w:val="00FA53FE"/>
    <w:rsid w:val="00FA54D5"/>
    <w:rsid w:val="00FA556A"/>
    <w:rsid w:val="00FA5656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7C1"/>
    <w:rsid w:val="00FB584B"/>
    <w:rsid w:val="00FB598E"/>
    <w:rsid w:val="00FB59DA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C4F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86C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1B1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AEC"/>
    <w:rsid w:val="00FD0C1B"/>
    <w:rsid w:val="00FD0C49"/>
    <w:rsid w:val="00FD0E14"/>
    <w:rsid w:val="00FD0E39"/>
    <w:rsid w:val="00FD0F05"/>
    <w:rsid w:val="00FD0F14"/>
    <w:rsid w:val="00FD0F7B"/>
    <w:rsid w:val="00FD151B"/>
    <w:rsid w:val="00FD15D3"/>
    <w:rsid w:val="00FD18B1"/>
    <w:rsid w:val="00FD1A14"/>
    <w:rsid w:val="00FD1B19"/>
    <w:rsid w:val="00FD1B1D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76D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1D7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16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420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257"/>
    <w:rsid w:val="00FE73F3"/>
    <w:rsid w:val="00FE7451"/>
    <w:rsid w:val="00FE76B5"/>
    <w:rsid w:val="00FE76CE"/>
    <w:rsid w:val="00FE7A1F"/>
    <w:rsid w:val="00FF01D5"/>
    <w:rsid w:val="00FF01DE"/>
    <w:rsid w:val="00FF0230"/>
    <w:rsid w:val="00FF02F0"/>
    <w:rsid w:val="00FF060E"/>
    <w:rsid w:val="00FF0697"/>
    <w:rsid w:val="00FF0A88"/>
    <w:rsid w:val="00FF0F61"/>
    <w:rsid w:val="00FF0FDC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5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724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  <w:style w:type="character" w:customStyle="1" w:styleId="ui-provider">
    <w:name w:val="ui-provider"/>
    <w:basedOn w:val="DefaultParagraphFont"/>
    <w:rsid w:val="00E94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EB06246-E053-42DB-9330-3E32E0D06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315</TotalTime>
  <Pages>25</Pages>
  <Words>6579</Words>
  <Characters>27920</Characters>
  <Application>Microsoft Office Word</Application>
  <DocSecurity>0</DocSecurity>
  <Lines>232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Boonsita, Songputipanya</cp:lastModifiedBy>
  <cp:revision>31</cp:revision>
  <cp:lastPrinted>2024-10-28T10:48:00Z</cp:lastPrinted>
  <dcterms:created xsi:type="dcterms:W3CDTF">2025-07-24T09:50:00Z</dcterms:created>
  <dcterms:modified xsi:type="dcterms:W3CDTF">2025-08-08T02:51:00Z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GrammarlyDocumentId">
    <vt:lpwstr>c2b9fd160c7a4406b68f5ce347186f7485ea0784c054c97ded0bec1c3b24e2c1</vt:lpwstr>
  </property>
  <property fmtid="{D5CDD505-2E9C-101B-9397-08002B2CF9AE}" pid="6" name="ContentTypeId">
    <vt:lpwstr>0x010100FC3C573FF70E394A86433F5E112C33AA</vt:lpwstr>
  </property>
</Properties>
</file>