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C6C0D0" w14:textId="2C884547" w:rsidR="0080114D" w:rsidRPr="004142E2" w:rsidRDefault="0080114D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0" w:name="_GoBack"/>
      <w:bookmarkEnd w:id="0"/>
      <w:r w:rsidRPr="004142E2">
        <w:rPr>
          <w:rFonts w:ascii="Angsana New" w:hAnsi="Angsana New"/>
          <w:b/>
          <w:bCs/>
          <w:sz w:val="29"/>
          <w:szCs w:val="29"/>
          <w:cs/>
        </w:rPr>
        <w:t>ข้อมูลทั่วไป</w:t>
      </w:r>
    </w:p>
    <w:p w14:paraId="1ADFB1A0" w14:textId="77777777" w:rsidR="0080114D" w:rsidRPr="00EA05DB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12ADF43C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บริษัท อีสต์โคสท์เฟอร์นิเทค จำกัด (มหาชน) (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>“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บริษัท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>”</w:t>
      </w:r>
      <w:r w:rsidRPr="004142E2">
        <w:rPr>
          <w:rFonts w:ascii="Angsana New" w:hAnsi="Angsana New"/>
          <w:color w:val="000000"/>
          <w:spacing w:val="-2"/>
          <w:sz w:val="29"/>
          <w:szCs w:val="29"/>
          <w:cs/>
        </w:rPr>
        <w:t>) เป็นนิติบุคคลที่จัดตั้งขึ้นในประเทศไทย</w:t>
      </w:r>
      <w:r w:rsidRPr="004142E2">
        <w:rPr>
          <w:rFonts w:ascii="Angsana New" w:hAnsi="Angsana New"/>
          <w:color w:val="000000"/>
          <w:spacing w:val="-2"/>
          <w:sz w:val="29"/>
          <w:szCs w:val="29"/>
        </w:rPr>
        <w:t xml:space="preserve"> </w:t>
      </w:r>
      <w:r w:rsidRPr="004142E2">
        <w:rPr>
          <w:rFonts w:ascii="Angsana New" w:hAnsi="Angsana New"/>
          <w:color w:val="000000"/>
          <w:spacing w:val="-4"/>
          <w:sz w:val="29"/>
          <w:szCs w:val="29"/>
          <w:cs/>
        </w:rPr>
        <w:t>บริษัทมีสำนักงานใหญ่ซึ่งจดทะเบียนตั้งอยู่ที่</w:t>
      </w:r>
      <w:r w:rsidRPr="004142E2">
        <w:rPr>
          <w:rFonts w:ascii="Angsana New" w:hAnsi="Angsana New"/>
          <w:color w:val="000000"/>
          <w:spacing w:val="-4"/>
          <w:sz w:val="29"/>
          <w:szCs w:val="29"/>
        </w:rPr>
        <w:t xml:space="preserve"> </w:t>
      </w:r>
      <w:r w:rsidRPr="004142E2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เลขที่ </w:t>
      </w:r>
      <w:r w:rsidRPr="004142E2">
        <w:rPr>
          <w:rFonts w:ascii="Angsana New" w:hAnsi="Angsana New"/>
          <w:color w:val="000000"/>
          <w:sz w:val="29"/>
          <w:szCs w:val="29"/>
        </w:rPr>
        <w:t xml:space="preserve">37/9 </w:t>
      </w: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หมู่ </w:t>
      </w:r>
      <w:r w:rsidRPr="004142E2">
        <w:rPr>
          <w:rFonts w:ascii="Angsana New" w:hAnsi="Angsana New"/>
          <w:color w:val="000000"/>
          <w:sz w:val="29"/>
          <w:szCs w:val="29"/>
        </w:rPr>
        <w:t xml:space="preserve">10 </w:t>
      </w: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ถนนบ้านบึง-แกลง ตำบลทางเกวียน อำเภอแกลง จังหวัดระยอง </w:t>
      </w:r>
    </w:p>
    <w:p w14:paraId="367F629C" w14:textId="77777777" w:rsidR="0080114D" w:rsidRPr="00EA05DB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FF6D915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บริษัทจดทะเบียนในตลาดหลักทรัพย์ เอ็ม เอ ไอ เมื่อวันที่ </w:t>
      </w:r>
      <w:r w:rsidRPr="004142E2">
        <w:rPr>
          <w:rFonts w:ascii="Angsana New" w:hAnsi="Angsana New"/>
          <w:color w:val="000000"/>
          <w:sz w:val="29"/>
          <w:szCs w:val="29"/>
        </w:rPr>
        <w:t>26</w:t>
      </w: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 มีนาคม </w:t>
      </w:r>
      <w:r w:rsidRPr="004142E2">
        <w:rPr>
          <w:rFonts w:ascii="Angsana New" w:hAnsi="Angsana New"/>
          <w:color w:val="000000"/>
          <w:sz w:val="29"/>
          <w:szCs w:val="29"/>
        </w:rPr>
        <w:t>2556</w:t>
      </w:r>
    </w:p>
    <w:p w14:paraId="4BF2CF5F" w14:textId="77777777" w:rsidR="0080114D" w:rsidRPr="00EA05DB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3D0A5A0F" w14:textId="537EC34B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29"/>
          <w:szCs w:val="29"/>
        </w:rPr>
      </w:pP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บริษัทและบริษัทย่อย </w:t>
      </w:r>
      <w:r w:rsidRPr="004142E2">
        <w:rPr>
          <w:rFonts w:ascii="Angsana New" w:hAnsi="Angsana New"/>
          <w:color w:val="000000"/>
          <w:sz w:val="29"/>
          <w:szCs w:val="29"/>
        </w:rPr>
        <w:t>“</w:t>
      </w:r>
      <w:r w:rsidRPr="004142E2">
        <w:rPr>
          <w:rFonts w:ascii="Angsana New" w:hAnsi="Angsana New"/>
          <w:color w:val="000000"/>
          <w:sz w:val="29"/>
          <w:szCs w:val="29"/>
          <w:cs/>
        </w:rPr>
        <w:t>กลุ่มบริษัท</w:t>
      </w:r>
      <w:r w:rsidRPr="004142E2">
        <w:rPr>
          <w:rFonts w:ascii="Angsana New" w:hAnsi="Angsana New"/>
          <w:color w:val="000000"/>
          <w:sz w:val="29"/>
          <w:szCs w:val="29"/>
        </w:rPr>
        <w:t xml:space="preserve">” </w:t>
      </w:r>
      <w:r w:rsidRPr="004142E2">
        <w:rPr>
          <w:rFonts w:ascii="Angsana New" w:hAnsi="Angsana New"/>
          <w:color w:val="000000"/>
          <w:sz w:val="29"/>
          <w:szCs w:val="29"/>
          <w:cs/>
        </w:rPr>
        <w:t>ดำเนินธุรกิจหลักเกี่ยวกับการผลิตและจำหน่ายเฟอร์นิเจอร์ไม้ปาร์ติเคิลบอร์ดและไม้เอ็มดีเอฟแบบประกอบด้วยตนเอง เฟอร์นิเจอร์ไม้ยางพารา ไม้ยางพาราแปรรูปอบแห้ง กระดาษปิดผิว และวัสดุตกแต่งเฟอร์นิเจอร์สำหรับตลาดในประเทศและต่างประเทศ</w:t>
      </w:r>
      <w:r w:rsidRPr="004142E2">
        <w:rPr>
          <w:rFonts w:ascii="Angsana New" w:hAnsi="Angsana New"/>
          <w:color w:val="000000"/>
          <w:sz w:val="29"/>
          <w:szCs w:val="29"/>
        </w:rPr>
        <w:t xml:space="preserve"> </w:t>
      </w:r>
      <w:r w:rsidRPr="004142E2">
        <w:rPr>
          <w:rFonts w:ascii="Angsana New" w:hAnsi="Angsana New"/>
          <w:color w:val="000000"/>
          <w:sz w:val="29"/>
          <w:szCs w:val="29"/>
          <w:cs/>
        </w:rPr>
        <w:t>และธุรกิจการลงทุน (</w:t>
      </w:r>
      <w:r w:rsidRPr="004142E2">
        <w:rPr>
          <w:rFonts w:ascii="Angsana New" w:hAnsi="Angsana New"/>
          <w:color w:val="000000"/>
          <w:sz w:val="29"/>
          <w:szCs w:val="29"/>
        </w:rPr>
        <w:t xml:space="preserve">Holding company) </w:t>
      </w:r>
      <w:r w:rsidRPr="004142E2">
        <w:rPr>
          <w:rFonts w:ascii="Angsana New" w:hAnsi="Angsana New"/>
          <w:color w:val="000000"/>
          <w:sz w:val="29"/>
          <w:szCs w:val="29"/>
          <w:cs/>
        </w:rPr>
        <w:t>โดยลงทุนในกิจการที่ดำเนินธุรกิจด้านพลังงาน</w:t>
      </w:r>
      <w:r w:rsidR="009D67F2">
        <w:rPr>
          <w:rFonts w:ascii="Angsana New" w:hAnsi="Angsana New" w:hint="cs"/>
          <w:color w:val="000000"/>
          <w:sz w:val="29"/>
          <w:szCs w:val="29"/>
          <w:cs/>
        </w:rPr>
        <w:t>ทดแทน</w:t>
      </w:r>
      <w:r w:rsidRPr="004142E2">
        <w:rPr>
          <w:rFonts w:ascii="Angsana New" w:hAnsi="Angsana New"/>
          <w:color w:val="000000"/>
          <w:sz w:val="29"/>
          <w:szCs w:val="29"/>
          <w:cs/>
        </w:rPr>
        <w:t xml:space="preserve"> </w:t>
      </w:r>
    </w:p>
    <w:p w14:paraId="6892B4CF" w14:textId="77777777" w:rsidR="0080114D" w:rsidRPr="00EA05DB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14:paraId="3ED17FE3" w14:textId="512DD687" w:rsidR="008D0211" w:rsidRPr="004142E2" w:rsidRDefault="00E7507C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4142E2">
        <w:rPr>
          <w:rFonts w:ascii="Angsana New" w:hAnsi="Angsana New"/>
          <w:b/>
          <w:bCs/>
          <w:sz w:val="29"/>
          <w:szCs w:val="29"/>
          <w:cs/>
        </w:rPr>
        <w:t>เกณฑ์การจัดทำข้อมูลทางการเงินระหว่างกาล</w:t>
      </w:r>
    </w:p>
    <w:p w14:paraId="0624001C" w14:textId="77777777" w:rsidR="008D0211" w:rsidRPr="00EA05DB" w:rsidRDefault="008D0211" w:rsidP="00E7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jc w:val="thaiDistribute"/>
        <w:rPr>
          <w:rFonts w:ascii="Angsana New" w:hAnsi="Angsana New"/>
          <w:sz w:val="22"/>
          <w:szCs w:val="22"/>
        </w:rPr>
      </w:pPr>
    </w:p>
    <w:p w14:paraId="488DD743" w14:textId="4C838608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9"/>
          <w:szCs w:val="29"/>
          <w:cs/>
        </w:rPr>
      </w:pPr>
      <w:r w:rsidRPr="004142E2">
        <w:rPr>
          <w:rFonts w:ascii="Angsana New" w:hAnsi="Angsana New"/>
          <w:sz w:val="29"/>
          <w:szCs w:val="29"/>
          <w:cs/>
        </w:rPr>
        <w:t xml:space="preserve">ข้อมูลทางการเงินระหว่างกาลนี้ได้ถูกจัดทำขึ้นในรูปแบบย่อและตามมาตรฐานการบัญชีฉบับที่ </w:t>
      </w:r>
      <w:r w:rsidRPr="004142E2">
        <w:rPr>
          <w:rFonts w:ascii="Angsana New" w:hAnsi="Angsana New"/>
          <w:sz w:val="29"/>
          <w:szCs w:val="29"/>
        </w:rPr>
        <w:t>34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>เรื่อง “การรายงานทางการเงินระหว่างกาล”</w:t>
      </w:r>
      <w:r w:rsidRPr="004142E2">
        <w:rPr>
          <w:rFonts w:ascii="Angsana New" w:hAnsi="Angsana New"/>
          <w:sz w:val="29"/>
          <w:szCs w:val="29"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04880999" w14:textId="77777777" w:rsidR="0080114D" w:rsidRPr="00EA05DB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1E4E767" w14:textId="552D4F2E" w:rsidR="0080114D" w:rsidRPr="004142E2" w:rsidRDefault="0080114D" w:rsidP="0080114D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29"/>
          <w:szCs w:val="29"/>
          <w:cs/>
        </w:rPr>
      </w:pPr>
      <w:r w:rsidRPr="004142E2">
        <w:rPr>
          <w:rFonts w:ascii="Angsana New" w:hAnsi="Angsana New"/>
          <w:sz w:val="29"/>
          <w:szCs w:val="29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4142E2">
        <w:rPr>
          <w:rFonts w:ascii="Angsana New" w:hAnsi="Angsana New"/>
          <w:sz w:val="29"/>
          <w:szCs w:val="29"/>
        </w:rPr>
        <w:t xml:space="preserve">31 </w:t>
      </w:r>
      <w:r w:rsidRPr="004142E2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4142E2">
        <w:rPr>
          <w:rFonts w:ascii="Angsana New" w:hAnsi="Angsana New"/>
          <w:sz w:val="29"/>
          <w:szCs w:val="29"/>
        </w:rPr>
        <w:t>256</w:t>
      </w:r>
      <w:r w:rsidR="001C321E" w:rsidRPr="004142E2">
        <w:rPr>
          <w:rFonts w:ascii="Angsana New" w:hAnsi="Angsana New"/>
          <w:sz w:val="29"/>
          <w:szCs w:val="29"/>
        </w:rPr>
        <w:t>7</w:t>
      </w:r>
      <w:r w:rsidRPr="004142E2">
        <w:rPr>
          <w:rFonts w:ascii="Angsana New" w:hAnsi="Angsana New"/>
          <w:sz w:val="29"/>
          <w:szCs w:val="29"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 xml:space="preserve">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142E2">
        <w:rPr>
          <w:rFonts w:ascii="Angsana New" w:hAnsi="Angsana New"/>
          <w:sz w:val="29"/>
          <w:szCs w:val="29"/>
        </w:rPr>
        <w:t xml:space="preserve">31 </w:t>
      </w:r>
      <w:r w:rsidRPr="004142E2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4142E2">
        <w:rPr>
          <w:rFonts w:ascii="Angsana New" w:hAnsi="Angsana New"/>
          <w:sz w:val="29"/>
          <w:szCs w:val="29"/>
        </w:rPr>
        <w:t>256</w:t>
      </w:r>
      <w:r w:rsidR="001C321E" w:rsidRPr="004142E2">
        <w:rPr>
          <w:rFonts w:ascii="Angsana New" w:hAnsi="Angsana New"/>
          <w:sz w:val="29"/>
          <w:szCs w:val="29"/>
        </w:rPr>
        <w:t>7</w:t>
      </w:r>
    </w:p>
    <w:p w14:paraId="758E5CCA" w14:textId="77777777" w:rsidR="0080114D" w:rsidRPr="00EA05DB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718AB3AE" w14:textId="3DD7D3A0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9"/>
          <w:szCs w:val="29"/>
        </w:rPr>
      </w:pPr>
      <w:r w:rsidRPr="004142E2">
        <w:rPr>
          <w:rFonts w:ascii="Angsana New" w:hAnsi="Angsana New"/>
          <w:sz w:val="29"/>
          <w:szCs w:val="29"/>
          <w:cs/>
        </w:rPr>
        <w:t>งบการเงินรวม</w:t>
      </w:r>
      <w:r w:rsidRPr="004142E2">
        <w:rPr>
          <w:rFonts w:ascii="Angsana New" w:hAnsi="Angsana New"/>
          <w:sz w:val="29"/>
          <w:szCs w:val="29"/>
          <w:cs/>
          <w:lang w:val="th-TH"/>
        </w:rPr>
        <w:t>สำหรับงวดสามเดือน</w:t>
      </w:r>
      <w:r w:rsidR="00EA05DB">
        <w:rPr>
          <w:rFonts w:ascii="Angsana New" w:hAnsi="Angsana New" w:hint="cs"/>
          <w:sz w:val="29"/>
          <w:szCs w:val="29"/>
          <w:cs/>
          <w:lang w:val="th-TH"/>
        </w:rPr>
        <w:t>และหกเดือน</w:t>
      </w:r>
      <w:r w:rsidRPr="004142E2">
        <w:rPr>
          <w:rFonts w:ascii="Angsana New" w:hAnsi="Angsana New"/>
          <w:sz w:val="29"/>
          <w:szCs w:val="29"/>
          <w:cs/>
          <w:lang w:val="th-TH"/>
        </w:rPr>
        <w:t xml:space="preserve">สิ้นสุดวันที่ </w:t>
      </w:r>
      <w:r w:rsidR="00EA05DB">
        <w:rPr>
          <w:rFonts w:ascii="Angsana New" w:hAnsi="Angsana New"/>
          <w:sz w:val="29"/>
          <w:szCs w:val="29"/>
        </w:rPr>
        <w:t xml:space="preserve">30 </w:t>
      </w:r>
      <w:r w:rsidR="00EA05DB">
        <w:rPr>
          <w:rFonts w:ascii="Angsana New" w:hAnsi="Angsana New" w:hint="cs"/>
          <w:sz w:val="29"/>
          <w:szCs w:val="29"/>
          <w:cs/>
        </w:rPr>
        <w:t>มิถุนายน</w:t>
      </w:r>
      <w:r w:rsidR="001C321E" w:rsidRPr="004142E2">
        <w:rPr>
          <w:rFonts w:ascii="Angsana New" w:hAnsi="Angsana New"/>
          <w:sz w:val="29"/>
          <w:szCs w:val="29"/>
        </w:rPr>
        <w:t xml:space="preserve"> 2568</w:t>
      </w:r>
      <w:r w:rsidRPr="004142E2">
        <w:rPr>
          <w:rFonts w:ascii="Angsana New" w:hAnsi="Angsana New"/>
          <w:sz w:val="29"/>
          <w:szCs w:val="29"/>
          <w:cs/>
        </w:rPr>
        <w:t xml:space="preserve"> และ </w:t>
      </w:r>
      <w:r w:rsidRPr="004142E2">
        <w:rPr>
          <w:rFonts w:ascii="Angsana New" w:hAnsi="Angsana New"/>
          <w:sz w:val="29"/>
          <w:szCs w:val="29"/>
        </w:rPr>
        <w:t>256</w:t>
      </w:r>
      <w:r w:rsidR="001C321E" w:rsidRPr="004142E2">
        <w:rPr>
          <w:rFonts w:ascii="Angsana New" w:hAnsi="Angsana New"/>
          <w:sz w:val="29"/>
          <w:szCs w:val="29"/>
        </w:rPr>
        <w:t>7</w:t>
      </w:r>
      <w:r w:rsidRPr="004142E2">
        <w:rPr>
          <w:rFonts w:ascii="Angsana New" w:hAnsi="Angsana New"/>
          <w:sz w:val="29"/>
          <w:szCs w:val="29"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 xml:space="preserve">และงบการเงินรวมสำหรับปีสิ้นสุดวันที่ </w:t>
      </w:r>
      <w:r w:rsidRPr="004142E2">
        <w:rPr>
          <w:rFonts w:ascii="Angsana New" w:hAnsi="Angsana New"/>
          <w:sz w:val="29"/>
          <w:szCs w:val="29"/>
        </w:rPr>
        <w:t>31</w:t>
      </w:r>
      <w:r w:rsidRPr="004142E2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4142E2">
        <w:rPr>
          <w:rFonts w:ascii="Angsana New" w:hAnsi="Angsana New"/>
          <w:sz w:val="29"/>
          <w:szCs w:val="29"/>
        </w:rPr>
        <w:t>256</w:t>
      </w:r>
      <w:r w:rsidR="001C321E" w:rsidRPr="004142E2">
        <w:rPr>
          <w:rFonts w:ascii="Angsana New" w:hAnsi="Angsana New"/>
          <w:sz w:val="29"/>
          <w:szCs w:val="29"/>
        </w:rPr>
        <w:t>7</w:t>
      </w:r>
      <w:r w:rsidRPr="004142E2">
        <w:rPr>
          <w:rFonts w:ascii="Angsana New" w:hAnsi="Angsana New"/>
          <w:sz w:val="29"/>
          <w:szCs w:val="29"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>ซึ่งเป็นส่วนหนึ่งของข้อมูลทางการเงินระหว่างกาลนี้ได้รวมบัญชีของบริษัทและบริษัทย่อยที่บริษัทมีอำนาจควบคุมหรือถือหุ้นทั้งทางตรงและทางอ้อม</w:t>
      </w:r>
      <w:r w:rsidRPr="004142E2">
        <w:rPr>
          <w:rFonts w:ascii="Angsana New" w:hAnsi="Angsana New"/>
          <w:sz w:val="29"/>
          <w:szCs w:val="29"/>
        </w:rPr>
        <w:t xml:space="preserve"> </w:t>
      </w:r>
      <w:r w:rsidRPr="004142E2">
        <w:rPr>
          <w:rFonts w:ascii="Angsana New" w:hAnsi="Angsana New"/>
          <w:sz w:val="29"/>
          <w:szCs w:val="29"/>
          <w:cs/>
        </w:rPr>
        <w:t xml:space="preserve">และส่วนได้เสียของบริษัทร่วมและการร่วมค้าตามที่กล่าวในหมายเหตุ </w:t>
      </w:r>
      <w:r w:rsidR="001C321E" w:rsidRPr="004142E2">
        <w:rPr>
          <w:rFonts w:ascii="Angsana New" w:hAnsi="Angsana New"/>
          <w:sz w:val="29"/>
          <w:szCs w:val="29"/>
        </w:rPr>
        <w:t>6</w:t>
      </w:r>
      <w:r w:rsidR="0034127C" w:rsidRPr="004142E2">
        <w:rPr>
          <w:rFonts w:ascii="Angsana New" w:hAnsi="Angsana New"/>
          <w:sz w:val="29"/>
          <w:szCs w:val="29"/>
        </w:rPr>
        <w:t xml:space="preserve"> </w:t>
      </w:r>
      <w:r w:rsidR="0034127C" w:rsidRPr="004142E2">
        <w:rPr>
          <w:rFonts w:ascii="Angsana New" w:hAnsi="Angsana New" w:hint="cs"/>
          <w:sz w:val="29"/>
          <w:szCs w:val="29"/>
          <w:cs/>
        </w:rPr>
        <w:t>และ</w:t>
      </w:r>
      <w:r w:rsidR="001C321E" w:rsidRPr="004142E2">
        <w:rPr>
          <w:rFonts w:ascii="Angsana New" w:hAnsi="Angsana New"/>
          <w:sz w:val="29"/>
          <w:szCs w:val="29"/>
        </w:rPr>
        <w:t xml:space="preserve"> 7</w:t>
      </w:r>
    </w:p>
    <w:p w14:paraId="711C159D" w14:textId="77777777" w:rsidR="0080114D" w:rsidRPr="00EA05DB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5D762E88" w14:textId="77777777" w:rsidR="0080114D" w:rsidRPr="004142E2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2"/>
          <w:sz w:val="29"/>
          <w:szCs w:val="29"/>
          <w:cs/>
        </w:rPr>
      </w:pPr>
      <w:r w:rsidRPr="004142E2">
        <w:rPr>
          <w:rFonts w:ascii="Angsana New" w:hAnsi="Angsana New"/>
          <w:spacing w:val="-2"/>
          <w:sz w:val="29"/>
          <w:szCs w:val="29"/>
          <w:cs/>
        </w:rPr>
        <w:t>รายการบัญชีระหว่างบริษัทและบริษัทย่อย (</w:t>
      </w:r>
      <w:r w:rsidRPr="004142E2">
        <w:rPr>
          <w:rFonts w:ascii="Angsana New" w:hAnsi="Angsana New"/>
          <w:spacing w:val="-2"/>
          <w:sz w:val="29"/>
          <w:szCs w:val="29"/>
        </w:rPr>
        <w:t>“</w:t>
      </w:r>
      <w:r w:rsidRPr="004142E2">
        <w:rPr>
          <w:rFonts w:ascii="Angsana New" w:hAnsi="Angsana New"/>
          <w:spacing w:val="-2"/>
          <w:sz w:val="29"/>
          <w:szCs w:val="29"/>
          <w:cs/>
        </w:rPr>
        <w:t>กลุ่มบริษัท</w:t>
      </w:r>
      <w:r w:rsidRPr="004142E2">
        <w:rPr>
          <w:rFonts w:ascii="Angsana New" w:hAnsi="Angsana New"/>
          <w:spacing w:val="-2"/>
          <w:sz w:val="29"/>
          <w:szCs w:val="29"/>
        </w:rPr>
        <w:t>”</w:t>
      </w:r>
      <w:r w:rsidRPr="004142E2">
        <w:rPr>
          <w:rFonts w:ascii="Angsana New" w:hAnsi="Angsana New"/>
          <w:spacing w:val="-2"/>
          <w:sz w:val="29"/>
          <w:szCs w:val="29"/>
          <w:cs/>
        </w:rPr>
        <w:t>) ที่มีนัยสำคัญได้ถูกตัดรายการในการจัดทำงบการเงินรวมแล้ว</w:t>
      </w:r>
    </w:p>
    <w:p w14:paraId="19E3F30C" w14:textId="77777777" w:rsidR="0080114D" w:rsidRPr="00EA05DB" w:rsidRDefault="0080114D" w:rsidP="00801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58EFCC74" w14:textId="0AC0E1E1" w:rsidR="0080114D" w:rsidRPr="004142E2" w:rsidRDefault="0080114D" w:rsidP="0082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9"/>
          <w:szCs w:val="29"/>
          <w:cs/>
          <w:lang w:val="th-TH"/>
        </w:rPr>
      </w:pPr>
      <w:r w:rsidRPr="004142E2">
        <w:rPr>
          <w:rFonts w:ascii="Angsana New" w:hAnsi="Angsana New"/>
          <w:spacing w:val="-2"/>
          <w:sz w:val="29"/>
          <w:szCs w:val="29"/>
          <w:cs/>
        </w:rPr>
        <w:t>กลุ่ม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 xml:space="preserve">บริษัทได้ถือปฏิบัติตามมาตรฐานการบัญชี </w:t>
      </w:r>
      <w:r w:rsidRPr="004142E2">
        <w:rPr>
          <w:rFonts w:ascii="Angsana New" w:hAnsi="Angsana New"/>
          <w:spacing w:val="-2"/>
          <w:sz w:val="29"/>
          <w:szCs w:val="29"/>
        </w:rPr>
        <w:t xml:space="preserve">(“TAS”) 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 xml:space="preserve">มาตรฐานการรายงานทางการเงิน </w:t>
      </w:r>
      <w:r w:rsidRPr="004142E2">
        <w:rPr>
          <w:rFonts w:ascii="Angsana New" w:hAnsi="Angsana New"/>
          <w:spacing w:val="-2"/>
          <w:sz w:val="29"/>
          <w:szCs w:val="29"/>
        </w:rPr>
        <w:t xml:space="preserve">(“TFRS”) 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และแนวปฏิบัติทางการบัญชีที่ปรับปรุงใหม่หลายฉบับซึ่งมีผลบังคับใช้สำหรับรอบระยะเวลาบัญชีที่เริ่มในหรือหลังวันที่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4142E2">
        <w:rPr>
          <w:rFonts w:ascii="Angsana New" w:hAnsi="Angsana New"/>
          <w:spacing w:val="-2"/>
          <w:sz w:val="29"/>
          <w:szCs w:val="29"/>
        </w:rPr>
        <w:t>1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มกราคม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4142E2">
        <w:rPr>
          <w:rFonts w:ascii="Angsana New" w:hAnsi="Angsana New"/>
          <w:spacing w:val="-2"/>
          <w:sz w:val="29"/>
          <w:szCs w:val="29"/>
        </w:rPr>
        <w:t>256</w:t>
      </w:r>
      <w:r w:rsidR="001C321E" w:rsidRPr="004142E2">
        <w:rPr>
          <w:rFonts w:ascii="Angsana New" w:hAnsi="Angsana New"/>
          <w:spacing w:val="-2"/>
          <w:sz w:val="29"/>
          <w:szCs w:val="29"/>
        </w:rPr>
        <w:t>8</w:t>
      </w:r>
      <w:r w:rsidRPr="004142E2">
        <w:rPr>
          <w:rFonts w:ascii="Angsana New" w:hAnsi="Angsana New"/>
          <w:spacing w:val="-2"/>
          <w:sz w:val="29"/>
          <w:szCs w:val="29"/>
          <w:cs/>
        </w:rPr>
        <w:t xml:space="preserve"> 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 xml:space="preserve">การนำ </w:t>
      </w:r>
      <w:r w:rsidRPr="004142E2">
        <w:rPr>
          <w:rFonts w:ascii="Angsana New" w:hAnsi="Angsana New"/>
          <w:spacing w:val="-2"/>
          <w:sz w:val="29"/>
          <w:szCs w:val="29"/>
        </w:rPr>
        <w:t xml:space="preserve">TAS TFRS 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รวมถึงแนวปฏิบัติทางการบัญชีที่ปรับปรุงใหม่มา</w:t>
      </w:r>
      <w:r w:rsidR="00152FF9" w:rsidRPr="004142E2">
        <w:rPr>
          <w:rFonts w:ascii="Angsana New" w:hAnsi="Angsana New" w:hint="cs"/>
          <w:spacing w:val="-2"/>
          <w:sz w:val="29"/>
          <w:szCs w:val="29"/>
          <w:cs/>
        </w:rPr>
        <w:t>เริ่มถือปฏิบัติ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ไม่มีผลกระทบ</w:t>
      </w:r>
      <w:r w:rsidR="00152FF9" w:rsidRPr="004142E2">
        <w:rPr>
          <w:rFonts w:ascii="Angsana New" w:hAnsi="Angsana New" w:hint="cs"/>
          <w:spacing w:val="-2"/>
          <w:sz w:val="29"/>
          <w:szCs w:val="29"/>
          <w:cs/>
          <w:lang w:val="th-TH"/>
        </w:rPr>
        <w:t>ที่เป็นสาระสำคัญ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ต่อข้อมูลทางการเงินระหว่างกาลของ</w:t>
      </w:r>
      <w:r w:rsidR="003965A2" w:rsidRPr="004142E2">
        <w:rPr>
          <w:rFonts w:ascii="Angsana New" w:hAnsi="Angsana New" w:hint="cs"/>
          <w:spacing w:val="-2"/>
          <w:sz w:val="29"/>
          <w:szCs w:val="29"/>
          <w:cs/>
          <w:lang w:val="th-TH"/>
        </w:rPr>
        <w:t>กลุ่ม</w:t>
      </w:r>
      <w:r w:rsidRPr="004142E2">
        <w:rPr>
          <w:rFonts w:ascii="Angsana New" w:hAnsi="Angsana New"/>
          <w:spacing w:val="-2"/>
          <w:sz w:val="29"/>
          <w:szCs w:val="29"/>
          <w:cs/>
          <w:lang w:val="th-TH"/>
        </w:rPr>
        <w:t>บริษัท</w:t>
      </w:r>
    </w:p>
    <w:p w14:paraId="34231075" w14:textId="77777777" w:rsidR="006970BB" w:rsidRPr="00161E84" w:rsidRDefault="006970BB" w:rsidP="0082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7"/>
          <w:szCs w:val="27"/>
        </w:rPr>
      </w:pPr>
      <w:r w:rsidRPr="00161E84">
        <w:rPr>
          <w:rFonts w:ascii="Angsana New" w:hAnsi="Angsana New"/>
          <w:b/>
          <w:bCs/>
          <w:spacing w:val="-2"/>
          <w:sz w:val="27"/>
          <w:szCs w:val="27"/>
          <w:cs/>
        </w:rPr>
        <w:lastRenderedPageBreak/>
        <w:t>การใช้เกณฑ์ในการดำเนินงานต่อเนื่อง</w:t>
      </w:r>
    </w:p>
    <w:p w14:paraId="403B29F4" w14:textId="77777777" w:rsidR="006970BB" w:rsidRPr="00B82006" w:rsidRDefault="006970BB" w:rsidP="0082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2CC2F6B" w14:textId="34EE4003" w:rsidR="001B5FF8" w:rsidRPr="00161E84" w:rsidRDefault="001B5FF8" w:rsidP="0082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7"/>
          <w:szCs w:val="27"/>
        </w:rPr>
      </w:pPr>
      <w:r w:rsidRPr="00161E84">
        <w:rPr>
          <w:rFonts w:ascii="Angsana New" w:hAnsi="Angsana New"/>
          <w:spacing w:val="-2"/>
          <w:sz w:val="27"/>
          <w:szCs w:val="27"/>
          <w:cs/>
        </w:rPr>
        <w:t>กลุ่มบริษัทและบริษัทมีผลการดำเนินงาน</w:t>
      </w:r>
      <w:r w:rsidR="00793075" w:rsidRPr="00161E84">
        <w:rPr>
          <w:rFonts w:ascii="Angsana New" w:hAnsi="Angsana New" w:hint="cs"/>
          <w:spacing w:val="-2"/>
          <w:sz w:val="27"/>
          <w:szCs w:val="27"/>
          <w:cs/>
        </w:rPr>
        <w:t>สำหรับปี</w:t>
      </w:r>
      <w:r w:rsidR="00793075" w:rsidRPr="00161E84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="00793075" w:rsidRPr="00161E84">
        <w:rPr>
          <w:rFonts w:ascii="Angsana New" w:hAnsi="Angsana New"/>
          <w:spacing w:val="-2"/>
          <w:sz w:val="27"/>
          <w:szCs w:val="27"/>
        </w:rPr>
        <w:t>2567</w:t>
      </w:r>
      <w:r w:rsidR="00793075" w:rsidRPr="00161E84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="00793075" w:rsidRPr="00161E84">
        <w:rPr>
          <w:rFonts w:ascii="Angsana New" w:hAnsi="Angsana New" w:hint="cs"/>
          <w:spacing w:val="-2"/>
          <w:sz w:val="27"/>
          <w:szCs w:val="27"/>
          <w:cs/>
        </w:rPr>
        <w:t>เป็นผลขาดทุนประมาณ</w:t>
      </w:r>
      <w:r w:rsidR="00793075" w:rsidRPr="00161E84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="00793075" w:rsidRPr="00161E84">
        <w:rPr>
          <w:rFonts w:ascii="Angsana New" w:hAnsi="Angsana New"/>
          <w:spacing w:val="-2"/>
          <w:sz w:val="27"/>
          <w:szCs w:val="27"/>
        </w:rPr>
        <w:t>232.7</w:t>
      </w:r>
      <w:r w:rsidR="00793075" w:rsidRPr="00161E84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="00793075" w:rsidRPr="00161E84">
        <w:rPr>
          <w:rFonts w:ascii="Angsana New" w:hAnsi="Angsana New" w:hint="cs"/>
          <w:spacing w:val="-2"/>
          <w:sz w:val="27"/>
          <w:szCs w:val="27"/>
          <w:cs/>
        </w:rPr>
        <w:t>ล้านบาทและ</w:t>
      </w:r>
      <w:r w:rsidR="00793075" w:rsidRPr="00161E84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="00793075" w:rsidRPr="00161E84">
        <w:rPr>
          <w:rFonts w:ascii="Angsana New" w:hAnsi="Angsana New"/>
          <w:spacing w:val="-2"/>
          <w:sz w:val="27"/>
          <w:szCs w:val="27"/>
        </w:rPr>
        <w:t>269.0</w:t>
      </w:r>
      <w:r w:rsidR="00793075" w:rsidRPr="00161E84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="00793075" w:rsidRPr="00161E84">
        <w:rPr>
          <w:rFonts w:ascii="Angsana New" w:hAnsi="Angsana New" w:hint="cs"/>
          <w:spacing w:val="-2"/>
          <w:sz w:val="27"/>
          <w:szCs w:val="27"/>
          <w:cs/>
        </w:rPr>
        <w:t>ล้านบาท</w:t>
      </w:r>
      <w:r w:rsidR="0080367C" w:rsidRPr="00161E84">
        <w:rPr>
          <w:rFonts w:ascii="Angsana New" w:hAnsi="Angsana New" w:hint="cs"/>
          <w:spacing w:val="-2"/>
          <w:sz w:val="27"/>
          <w:szCs w:val="27"/>
          <w:cs/>
        </w:rPr>
        <w:t xml:space="preserve"> ตามลำดับ</w:t>
      </w:r>
      <w:r w:rsidR="00793075" w:rsidRPr="00161E84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="00793075" w:rsidRPr="00161E84">
        <w:rPr>
          <w:rFonts w:ascii="Angsana New" w:hAnsi="Angsana New" w:hint="cs"/>
          <w:spacing w:val="-2"/>
          <w:sz w:val="27"/>
          <w:szCs w:val="27"/>
          <w:cs/>
        </w:rPr>
        <w:t xml:space="preserve">และ </w:t>
      </w:r>
      <w:r w:rsidR="00793075" w:rsidRPr="00161E84">
        <w:rPr>
          <w:rFonts w:ascii="Angsana New" w:hAnsi="Angsana New" w:hint="cs"/>
          <w:sz w:val="27"/>
          <w:szCs w:val="27"/>
          <w:cs/>
        </w:rPr>
        <w:t xml:space="preserve">ณ วันที่ </w:t>
      </w:r>
      <w:r w:rsidR="00793075" w:rsidRPr="00161E84">
        <w:rPr>
          <w:rFonts w:ascii="Angsana New" w:hAnsi="Angsana New"/>
          <w:sz w:val="27"/>
          <w:szCs w:val="27"/>
        </w:rPr>
        <w:t xml:space="preserve">31 </w:t>
      </w:r>
      <w:r w:rsidR="00793075" w:rsidRPr="00161E84">
        <w:rPr>
          <w:rFonts w:ascii="Angsana New" w:hAnsi="Angsana New" w:hint="cs"/>
          <w:sz w:val="27"/>
          <w:szCs w:val="27"/>
          <w:cs/>
        </w:rPr>
        <w:t xml:space="preserve">ธันวาคม </w:t>
      </w:r>
      <w:r w:rsidR="00793075" w:rsidRPr="00161E84">
        <w:rPr>
          <w:rFonts w:ascii="Angsana New" w:hAnsi="Angsana New"/>
          <w:sz w:val="27"/>
          <w:szCs w:val="27"/>
        </w:rPr>
        <w:t xml:space="preserve">2567 </w:t>
      </w:r>
      <w:r w:rsidR="00793075" w:rsidRPr="00161E84">
        <w:rPr>
          <w:rFonts w:ascii="Angsana New" w:hAnsi="Angsana New"/>
          <w:spacing w:val="-2"/>
          <w:sz w:val="27"/>
          <w:szCs w:val="27"/>
          <w:cs/>
        </w:rPr>
        <w:t>งบการเงินรวมและงบการเงินเฉพาะกิจการมีหนี้สินหมุนเวียนสูงกว่าสินทรัพย์หมุนเวียนเป็นจำนวนเงิน</w:t>
      </w:r>
      <w:r w:rsidR="00793075" w:rsidRPr="00161E84">
        <w:rPr>
          <w:rFonts w:ascii="Angsana New" w:hAnsi="Angsana New" w:hint="cs"/>
          <w:sz w:val="27"/>
          <w:szCs w:val="27"/>
          <w:cs/>
        </w:rPr>
        <w:t xml:space="preserve">ประมาณ </w:t>
      </w:r>
      <w:r w:rsidR="00793075" w:rsidRPr="00161E84">
        <w:rPr>
          <w:rFonts w:ascii="Angsana New" w:hAnsi="Angsana New"/>
          <w:sz w:val="27"/>
          <w:szCs w:val="27"/>
        </w:rPr>
        <w:t xml:space="preserve">967.0 </w:t>
      </w:r>
      <w:r w:rsidR="00793075" w:rsidRPr="00161E84">
        <w:rPr>
          <w:rFonts w:ascii="Angsana New" w:hAnsi="Angsana New" w:hint="cs"/>
          <w:sz w:val="27"/>
          <w:szCs w:val="27"/>
          <w:cs/>
        </w:rPr>
        <w:t xml:space="preserve">ล้านบาทและประมาณ </w:t>
      </w:r>
      <w:r w:rsidR="00793075" w:rsidRPr="00161E84">
        <w:rPr>
          <w:rFonts w:ascii="Angsana New" w:hAnsi="Angsana New"/>
          <w:sz w:val="27"/>
          <w:szCs w:val="27"/>
        </w:rPr>
        <w:t xml:space="preserve">1,136.4 </w:t>
      </w:r>
      <w:r w:rsidR="00793075" w:rsidRPr="00161E84">
        <w:rPr>
          <w:rFonts w:ascii="Angsana New" w:hAnsi="Angsana New" w:hint="cs"/>
          <w:sz w:val="27"/>
          <w:szCs w:val="27"/>
          <w:cs/>
        </w:rPr>
        <w:t>ล้านบาท</w:t>
      </w:r>
      <w:r w:rsidR="004142E2" w:rsidRPr="00161E84">
        <w:rPr>
          <w:rFonts w:ascii="Angsana New" w:hAnsi="Angsana New"/>
          <w:sz w:val="27"/>
          <w:szCs w:val="27"/>
        </w:rPr>
        <w:t xml:space="preserve"> </w:t>
      </w:r>
      <w:r w:rsidR="004142E2" w:rsidRPr="00161E84">
        <w:rPr>
          <w:rFonts w:ascii="Angsana New" w:hAnsi="Angsana New" w:hint="cs"/>
          <w:sz w:val="27"/>
          <w:szCs w:val="27"/>
          <w:cs/>
        </w:rPr>
        <w:t>ตามลำดับ</w:t>
      </w:r>
      <w:r w:rsidR="00793075" w:rsidRPr="00161E84">
        <w:rPr>
          <w:rFonts w:ascii="Angsana New" w:hAnsi="Angsana New" w:hint="cs"/>
          <w:sz w:val="27"/>
          <w:szCs w:val="27"/>
          <w:cs/>
        </w:rPr>
        <w:t xml:space="preserve"> </w:t>
      </w:r>
      <w:r w:rsidR="00793075" w:rsidRPr="00161E84">
        <w:rPr>
          <w:rFonts w:ascii="Angsana New" w:hAnsi="Angsana New" w:hint="cs"/>
          <w:spacing w:val="-2"/>
          <w:sz w:val="27"/>
          <w:szCs w:val="27"/>
          <w:cs/>
        </w:rPr>
        <w:t xml:space="preserve">นอกจากนี้ </w:t>
      </w:r>
      <w:r w:rsidR="00793075" w:rsidRPr="00161E84">
        <w:rPr>
          <w:rFonts w:ascii="Angsana New" w:hAnsi="Angsana New"/>
          <w:spacing w:val="-2"/>
          <w:sz w:val="27"/>
          <w:szCs w:val="27"/>
          <w:cs/>
        </w:rPr>
        <w:t>กลุ่มบริษัทและบริษัทมีผลการดำเนินงาน</w:t>
      </w:r>
      <w:r w:rsidRPr="00161E84">
        <w:rPr>
          <w:rFonts w:ascii="Angsana New" w:hAnsi="Angsana New"/>
          <w:spacing w:val="-2"/>
          <w:sz w:val="27"/>
          <w:szCs w:val="27"/>
          <w:cs/>
        </w:rPr>
        <w:t>สำหรับงวด</w:t>
      </w:r>
      <w:r w:rsidR="00EA05DB" w:rsidRPr="00161E84">
        <w:rPr>
          <w:rFonts w:ascii="Angsana New" w:hAnsi="Angsana New" w:hint="cs"/>
          <w:spacing w:val="-2"/>
          <w:sz w:val="27"/>
          <w:szCs w:val="27"/>
          <w:cs/>
        </w:rPr>
        <w:t>หกเดือน</w:t>
      </w:r>
      <w:r w:rsidRPr="00161E84">
        <w:rPr>
          <w:rFonts w:ascii="Angsana New" w:hAnsi="Angsana New"/>
          <w:spacing w:val="-2"/>
          <w:sz w:val="27"/>
          <w:szCs w:val="27"/>
          <w:cs/>
        </w:rPr>
        <w:t xml:space="preserve">สิ้นสุดวันที่ </w:t>
      </w:r>
      <w:r w:rsidR="00EA05DB" w:rsidRPr="00161E84">
        <w:rPr>
          <w:rFonts w:ascii="Angsana New" w:hAnsi="Angsana New"/>
          <w:spacing w:val="-2"/>
          <w:sz w:val="27"/>
          <w:szCs w:val="27"/>
        </w:rPr>
        <w:t xml:space="preserve">30 </w:t>
      </w:r>
      <w:r w:rsidR="00EA05DB" w:rsidRPr="00161E84">
        <w:rPr>
          <w:rFonts w:ascii="Angsana New" w:hAnsi="Angsana New" w:hint="cs"/>
          <w:spacing w:val="-2"/>
          <w:sz w:val="27"/>
          <w:szCs w:val="27"/>
          <w:cs/>
        </w:rPr>
        <w:t>มิถุนายน</w:t>
      </w:r>
      <w:r w:rsidRPr="00161E84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Pr="00161E84">
        <w:rPr>
          <w:rFonts w:ascii="Angsana New" w:hAnsi="Angsana New"/>
          <w:spacing w:val="-2"/>
          <w:sz w:val="27"/>
          <w:szCs w:val="27"/>
        </w:rPr>
        <w:t xml:space="preserve">2568 </w:t>
      </w:r>
      <w:r w:rsidRPr="00161E84">
        <w:rPr>
          <w:rFonts w:ascii="Angsana New" w:hAnsi="Angsana New"/>
          <w:spacing w:val="-2"/>
          <w:sz w:val="27"/>
          <w:szCs w:val="27"/>
          <w:cs/>
        </w:rPr>
        <w:t xml:space="preserve">เป็นผลขาดทุนประมาณ </w:t>
      </w:r>
      <w:r w:rsidR="007527B4">
        <w:rPr>
          <w:rFonts w:ascii="Angsana New" w:hAnsi="Angsana New"/>
          <w:spacing w:val="-2"/>
          <w:sz w:val="27"/>
          <w:szCs w:val="27"/>
        </w:rPr>
        <w:t>361.4</w:t>
      </w:r>
      <w:r w:rsidRPr="00161E84">
        <w:rPr>
          <w:rFonts w:ascii="Angsana New" w:hAnsi="Angsana New"/>
          <w:spacing w:val="-2"/>
          <w:sz w:val="27"/>
          <w:szCs w:val="27"/>
          <w:cs/>
        </w:rPr>
        <w:t xml:space="preserve"> ล้านบาทและ</w:t>
      </w:r>
      <w:r w:rsidR="007527B4">
        <w:rPr>
          <w:rFonts w:ascii="Angsana New" w:hAnsi="Angsana New"/>
          <w:spacing w:val="-2"/>
          <w:sz w:val="27"/>
          <w:szCs w:val="27"/>
        </w:rPr>
        <w:t xml:space="preserve"> 378.8</w:t>
      </w:r>
      <w:r w:rsidRPr="00161E84">
        <w:rPr>
          <w:rFonts w:ascii="Angsana New" w:hAnsi="Angsana New"/>
          <w:spacing w:val="-2"/>
          <w:sz w:val="27"/>
          <w:szCs w:val="27"/>
          <w:cs/>
        </w:rPr>
        <w:t xml:space="preserve"> ล้านบาท </w:t>
      </w:r>
      <w:r w:rsidR="00EA05DB" w:rsidRPr="00161E84">
        <w:rPr>
          <w:rFonts w:ascii="Angsana New" w:hAnsi="Angsana New" w:hint="cs"/>
          <w:spacing w:val="-2"/>
          <w:sz w:val="27"/>
          <w:szCs w:val="27"/>
          <w:cs/>
        </w:rPr>
        <w:t>ต</w:t>
      </w:r>
      <w:r w:rsidRPr="00161E84">
        <w:rPr>
          <w:rFonts w:ascii="Angsana New" w:hAnsi="Angsana New"/>
          <w:spacing w:val="-2"/>
          <w:sz w:val="27"/>
          <w:szCs w:val="27"/>
          <w:cs/>
        </w:rPr>
        <w:t>ามลำดับ</w:t>
      </w:r>
      <w:r w:rsidR="003E5D31" w:rsidRPr="00161E84">
        <w:rPr>
          <w:rFonts w:ascii="Angsana New" w:hAnsi="Angsana New"/>
          <w:spacing w:val="-2"/>
          <w:sz w:val="27"/>
          <w:szCs w:val="27"/>
        </w:rPr>
        <w:t xml:space="preserve"> </w:t>
      </w:r>
      <w:r w:rsidR="00793075" w:rsidRPr="00161E84">
        <w:rPr>
          <w:rFonts w:ascii="Angsana New" w:hAnsi="Angsana New" w:hint="cs"/>
          <w:spacing w:val="-2"/>
          <w:sz w:val="27"/>
          <w:szCs w:val="27"/>
          <w:cs/>
        </w:rPr>
        <w:t xml:space="preserve">และ </w:t>
      </w:r>
      <w:r w:rsidRPr="00161E84">
        <w:rPr>
          <w:rFonts w:ascii="Angsana New" w:hAnsi="Angsana New"/>
          <w:spacing w:val="-2"/>
          <w:sz w:val="27"/>
          <w:szCs w:val="27"/>
          <w:cs/>
        </w:rPr>
        <w:t xml:space="preserve">ณ วันที่ </w:t>
      </w:r>
      <w:r w:rsidR="00EA05DB" w:rsidRPr="00161E84">
        <w:rPr>
          <w:rFonts w:ascii="Angsana New" w:hAnsi="Angsana New"/>
          <w:spacing w:val="-2"/>
          <w:sz w:val="27"/>
          <w:szCs w:val="27"/>
        </w:rPr>
        <w:t xml:space="preserve">30 </w:t>
      </w:r>
      <w:r w:rsidR="00EA05DB" w:rsidRPr="00161E84">
        <w:rPr>
          <w:rFonts w:ascii="Angsana New" w:hAnsi="Angsana New" w:hint="cs"/>
          <w:spacing w:val="-2"/>
          <w:sz w:val="27"/>
          <w:szCs w:val="27"/>
          <w:cs/>
        </w:rPr>
        <w:t>มิถุนายน</w:t>
      </w:r>
      <w:r w:rsidRPr="00161E84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Pr="00161E84">
        <w:rPr>
          <w:rFonts w:ascii="Angsana New" w:hAnsi="Angsana New"/>
          <w:spacing w:val="-2"/>
          <w:sz w:val="27"/>
          <w:szCs w:val="27"/>
        </w:rPr>
        <w:t>2568</w:t>
      </w:r>
      <w:r w:rsidRPr="00161E84">
        <w:rPr>
          <w:rFonts w:ascii="Angsana New" w:hAnsi="Angsana New"/>
          <w:spacing w:val="-2"/>
          <w:sz w:val="27"/>
          <w:szCs w:val="27"/>
          <w:cs/>
        </w:rPr>
        <w:t xml:space="preserve"> งบการเงินรวมและงบการเงินเฉพาะกิจการมีหนี้สินหมุนเวียนสูงกว่าสินทรัพย์หมุนเวียนเป็นจำนวนเงิน </w:t>
      </w:r>
      <w:r w:rsidR="007527B4">
        <w:rPr>
          <w:rFonts w:ascii="Angsana New" w:hAnsi="Angsana New"/>
          <w:spacing w:val="-2"/>
          <w:sz w:val="27"/>
          <w:szCs w:val="27"/>
        </w:rPr>
        <w:t>347.4</w:t>
      </w:r>
      <w:r w:rsidRPr="00161E84">
        <w:rPr>
          <w:rFonts w:ascii="Angsana New" w:hAnsi="Angsana New"/>
          <w:spacing w:val="-2"/>
          <w:sz w:val="27"/>
          <w:szCs w:val="27"/>
          <w:cs/>
        </w:rPr>
        <w:t xml:space="preserve"> ล้านบาทและ </w:t>
      </w:r>
      <w:r w:rsidR="007527B4">
        <w:rPr>
          <w:rFonts w:ascii="Angsana New" w:hAnsi="Angsana New"/>
          <w:spacing w:val="-2"/>
          <w:sz w:val="27"/>
          <w:szCs w:val="27"/>
        </w:rPr>
        <w:t>502.3</w:t>
      </w:r>
      <w:r w:rsidR="00EA05DB" w:rsidRPr="00161E84">
        <w:rPr>
          <w:rFonts w:ascii="Angsana New" w:hAnsi="Angsana New"/>
          <w:spacing w:val="-2"/>
          <w:sz w:val="27"/>
          <w:szCs w:val="27"/>
        </w:rPr>
        <w:t xml:space="preserve"> </w:t>
      </w:r>
      <w:r w:rsidRPr="00161E84">
        <w:rPr>
          <w:rFonts w:ascii="Angsana New" w:hAnsi="Angsana New"/>
          <w:spacing w:val="-2"/>
          <w:sz w:val="27"/>
          <w:szCs w:val="27"/>
          <w:cs/>
        </w:rPr>
        <w:t>ล้านบาท ตามลำดับ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00C8D86A" w14:textId="77777777" w:rsidR="006970BB" w:rsidRPr="00B82006" w:rsidRDefault="006970BB" w:rsidP="00825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9FD656D" w14:textId="5EAAB790" w:rsidR="006970BB" w:rsidRDefault="006970BB" w:rsidP="00825E1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pacing w:val="-2"/>
          <w:sz w:val="27"/>
          <w:szCs w:val="27"/>
        </w:rPr>
      </w:pPr>
      <w:r w:rsidRPr="00161E84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ผู้บริหารมีการติดตามสถานการณ์ดังกล่าวและบริหารจัดการอย่างใกล้ชิดเพื่อให้มั่นใจว่าจะมีกระแสเงินสดที่เพียงพอเพื่อเสริมสภาพคล่องให้แก่กลุ่มบริษัท โดยผู้บริหารของกลุ่มบริษัทเชื่อมั่นว่ากลุ่มบริษัทจะสามารถจัดหาแหล่งเงินทุนที่จำเป็นและเหมาะสมได้ในอนาคตอันใกล้โดยดำเนินการในเรื่องต่าง ๆ ได้แก่ </w:t>
      </w:r>
      <w:r w:rsidRPr="00161E84">
        <w:rPr>
          <w:rFonts w:ascii="Angsana New" w:hAnsi="Angsana New"/>
          <w:color w:val="000000"/>
          <w:spacing w:val="-2"/>
          <w:sz w:val="27"/>
          <w:szCs w:val="27"/>
        </w:rPr>
        <w:t xml:space="preserve">(1) </w:t>
      </w:r>
      <w:r w:rsidRPr="00161E84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การจัดหาแหล่งเงินทุนระยะสั้นภายในประเทศเพื่อเสริมสภาพคล่องและรองรับคำสั่งซื้อสินค้าได้อย่างราบรื่น โดยบริษัทได้ขยายโอกาสทางการตลาดมากขึ้นผ่านการขยายช่องทางการจัดจำหน่าย และคาดว่ารายได้และกำไรจากการขายของบริษัทจะเติบโตได้ในอนาคตร่วมกันกับการใช้กลยุทธ์เพื่อควบคุมและลดต้นทุนการผลิต </w:t>
      </w:r>
      <w:r w:rsidRPr="00161E84">
        <w:rPr>
          <w:rFonts w:ascii="Angsana New" w:hAnsi="Angsana New"/>
          <w:color w:val="000000"/>
          <w:spacing w:val="-2"/>
          <w:sz w:val="27"/>
          <w:szCs w:val="27"/>
        </w:rPr>
        <w:t xml:space="preserve">(2) </w:t>
      </w:r>
      <w:r w:rsidRPr="00161E84">
        <w:rPr>
          <w:rFonts w:ascii="Angsana New" w:hAnsi="Angsana New"/>
          <w:color w:val="000000"/>
          <w:spacing w:val="-2"/>
          <w:sz w:val="27"/>
          <w:szCs w:val="27"/>
          <w:cs/>
        </w:rPr>
        <w:t>การจัดหาแหล่งเงินทุน</w:t>
      </w:r>
      <w:r w:rsidR="00CF74EA">
        <w:rPr>
          <w:rFonts w:ascii="Angsana New" w:hAnsi="Angsana New" w:hint="cs"/>
          <w:color w:val="000000"/>
          <w:spacing w:val="-2"/>
          <w:sz w:val="27"/>
          <w:szCs w:val="27"/>
          <w:cs/>
        </w:rPr>
        <w:t>ผ่านการออกเครื่องมือทางการเงิน</w:t>
      </w:r>
      <w:r w:rsidRPr="00161E84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ซึ่งจะเป็นแหล่งเงินกู้ยืมเพื่อการจ่ายชำระคืนหุ้นกู้ที่จะครบกำหนดชำระภายในปี </w:t>
      </w:r>
      <w:r w:rsidRPr="00A8392D">
        <w:rPr>
          <w:rFonts w:ascii="Angsana New" w:hAnsi="Angsana New"/>
          <w:color w:val="000000"/>
          <w:spacing w:val="-2"/>
          <w:sz w:val="27"/>
          <w:szCs w:val="27"/>
        </w:rPr>
        <w:t>256</w:t>
      </w:r>
      <w:r w:rsidR="00896F2C" w:rsidRPr="00A8392D">
        <w:rPr>
          <w:rFonts w:ascii="Angsana New" w:hAnsi="Angsana New"/>
          <w:color w:val="000000"/>
          <w:spacing w:val="-2"/>
          <w:sz w:val="27"/>
          <w:szCs w:val="27"/>
        </w:rPr>
        <w:t xml:space="preserve">9 </w:t>
      </w:r>
      <w:r w:rsidR="00CF74EA">
        <w:rPr>
          <w:rFonts w:ascii="Angsana New" w:hAnsi="Angsana New" w:hint="cs"/>
          <w:color w:val="000000"/>
          <w:spacing w:val="-2"/>
          <w:sz w:val="27"/>
          <w:szCs w:val="27"/>
          <w:cs/>
        </w:rPr>
        <w:t xml:space="preserve">     </w:t>
      </w:r>
      <w:r w:rsidR="00896F2C" w:rsidRPr="00A8392D">
        <w:rPr>
          <w:rFonts w:ascii="Angsana New" w:hAnsi="Angsana New"/>
          <w:color w:val="000000"/>
          <w:spacing w:val="-2"/>
          <w:sz w:val="27"/>
          <w:szCs w:val="27"/>
        </w:rPr>
        <w:t>(</w:t>
      </w:r>
      <w:r w:rsidR="00896F2C"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หมายเหตุ </w:t>
      </w:r>
      <w:r w:rsidR="00896F2C" w:rsidRPr="00A8392D">
        <w:rPr>
          <w:rFonts w:ascii="Angsana New" w:hAnsi="Angsana New"/>
          <w:color w:val="000000"/>
          <w:spacing w:val="-2"/>
          <w:sz w:val="27"/>
          <w:szCs w:val="27"/>
        </w:rPr>
        <w:t xml:space="preserve">12) </w:t>
      </w:r>
      <w:r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>และสำหรับโครงการโรงไฟฟ้าพลังงานแสงอาทิตย์ที่เมืองมินบู ประเทศเมียนมาร์</w:t>
      </w:r>
      <w:r w:rsidRPr="00A8392D">
        <w:rPr>
          <w:rFonts w:ascii="Angsana New" w:hAnsi="Angsana New"/>
          <w:color w:val="000000"/>
          <w:spacing w:val="-2"/>
          <w:sz w:val="27"/>
          <w:szCs w:val="27"/>
        </w:rPr>
        <w:t xml:space="preserve"> </w:t>
      </w:r>
      <w:r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>บริษัทได้ข้อสรุปการเจรจากับผู้รับเหมาจากประเทศจีนโดยได้เข้าลงนามสัญญาข้อตกลง (</w:t>
      </w:r>
      <w:r w:rsidRPr="00A8392D">
        <w:rPr>
          <w:rFonts w:ascii="Angsana New" w:hAnsi="Angsana New"/>
          <w:color w:val="000000"/>
          <w:spacing w:val="-2"/>
          <w:sz w:val="27"/>
          <w:szCs w:val="27"/>
        </w:rPr>
        <w:t xml:space="preserve">Settlement Agreement) </w:t>
      </w:r>
      <w:r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ร่วมกันเป็นที่เรียบร้อยแล้วเมื่อช่วงต้นเดือนพฤศจิกายน </w:t>
      </w:r>
      <w:r w:rsidRPr="00A8392D">
        <w:rPr>
          <w:rFonts w:ascii="Angsana New" w:hAnsi="Angsana New"/>
          <w:color w:val="000000"/>
          <w:spacing w:val="-2"/>
          <w:sz w:val="27"/>
          <w:szCs w:val="27"/>
        </w:rPr>
        <w:t>2567</w:t>
      </w:r>
      <w:r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 ซึ่งจะเป็นจุดเริ่มต้นที่จะเดินหน้าการก่อสร้างโครงการเฟสที่ </w:t>
      </w:r>
      <w:r w:rsidRPr="00A8392D">
        <w:rPr>
          <w:rFonts w:ascii="Angsana New" w:hAnsi="Angsana New"/>
          <w:color w:val="000000"/>
          <w:spacing w:val="-2"/>
          <w:sz w:val="27"/>
          <w:szCs w:val="27"/>
        </w:rPr>
        <w:t>2</w:t>
      </w:r>
      <w:r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 และ </w:t>
      </w:r>
      <w:r w:rsidRPr="00A8392D">
        <w:rPr>
          <w:rFonts w:ascii="Angsana New" w:hAnsi="Angsana New"/>
          <w:color w:val="000000"/>
          <w:spacing w:val="-2"/>
          <w:sz w:val="27"/>
          <w:szCs w:val="27"/>
        </w:rPr>
        <w:t>3</w:t>
      </w:r>
      <w:r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 ร่วมกันต่อไป และขณะนี้</w:t>
      </w:r>
      <w:r w:rsidR="00CF74EA">
        <w:rPr>
          <w:rFonts w:ascii="Angsana New" w:hAnsi="Angsana New" w:hint="cs"/>
          <w:color w:val="000000"/>
          <w:spacing w:val="-2"/>
          <w:sz w:val="27"/>
          <w:szCs w:val="27"/>
          <w:cs/>
        </w:rPr>
        <w:t>ทางโครงการอยู่ระหว่างการประสานงานติดต่อกับสถาบันการเงินต่าง ๆ ทั้งในประเทศเมียนมาร์และจากต่างประเทศเพื่อ</w:t>
      </w:r>
      <w:r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>ให้การสนับสนุน</w:t>
      </w:r>
      <w:r w:rsidR="00CF74EA">
        <w:rPr>
          <w:rFonts w:ascii="Angsana New" w:hAnsi="Angsana New" w:hint="cs"/>
          <w:color w:val="000000"/>
          <w:spacing w:val="-2"/>
          <w:sz w:val="27"/>
          <w:szCs w:val="27"/>
          <w:cs/>
        </w:rPr>
        <w:t xml:space="preserve">แหล่งเงินกู้ยืม </w:t>
      </w:r>
      <w:r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ซึ่งบริษัทเชื่อมั่นว่าหากโครงการโรงไฟฟ้าสามารถเดินหน้าต่อได้จะช่วยสร้างความเชื่อมั่นให้กับสถาบันการเงินในประเทศที่บริษัทใช้บริการอยู่และจะสามารถพิจารณาให้การสนับสนุนทางการเงินแก่บริษัทได้อย่างต่อเนื่อง </w:t>
      </w:r>
      <w:r w:rsidRPr="00A8392D">
        <w:rPr>
          <w:rFonts w:ascii="Angsana New" w:hAnsi="Angsana New"/>
          <w:color w:val="000000"/>
          <w:spacing w:val="-2"/>
          <w:sz w:val="27"/>
          <w:szCs w:val="27"/>
        </w:rPr>
        <w:t xml:space="preserve">(3) </w:t>
      </w:r>
      <w:r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แนวทางการขายโครงการโรงไฟฟ้าซึ่งในช่วงที่ผ่านมามีนักลงทุนสนใจติดต่อเข้ามาแต่ยังไม่สามารถตกลงในส่วนของราคาขายที่เหมาะสมได้จึงยังไม่มีความคืบหน้าในเรื่องดังกล่าว </w:t>
      </w:r>
      <w:r w:rsidRPr="00A8392D">
        <w:rPr>
          <w:rFonts w:ascii="Angsana New" w:hAnsi="Angsana New"/>
          <w:color w:val="000000"/>
          <w:spacing w:val="-2"/>
          <w:sz w:val="27"/>
          <w:szCs w:val="27"/>
        </w:rPr>
        <w:t xml:space="preserve">(4) </w:t>
      </w:r>
      <w:r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การหาผู้ลงทุนที่มีศักยภาพในการร่วมทุนกับบริษัทผ่านการทำ </w:t>
      </w:r>
      <w:r w:rsidRPr="00A8392D">
        <w:rPr>
          <w:rFonts w:ascii="Angsana New" w:hAnsi="Angsana New"/>
          <w:color w:val="000000"/>
          <w:spacing w:val="-2"/>
          <w:sz w:val="27"/>
          <w:szCs w:val="27"/>
        </w:rPr>
        <w:t xml:space="preserve">Private Placement (PP) </w:t>
      </w:r>
      <w:r w:rsidR="004142E2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และ</w:t>
      </w:r>
      <w:r w:rsidR="00896F2C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การจัดสรรหุ้นสามัญเพิ่มทุนเพื่อเสนอขายให้แก่ผู้ถือหุ้นเดิมตามสัดส่วนการถือหุ้น</w:t>
      </w:r>
      <w:r w:rsidR="00896F2C"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 (</w:t>
      </w:r>
      <w:r w:rsidR="00896F2C" w:rsidRPr="00A8392D">
        <w:rPr>
          <w:rFonts w:ascii="Angsana New" w:hAnsi="Angsana New"/>
          <w:color w:val="000000"/>
          <w:spacing w:val="-2"/>
          <w:sz w:val="27"/>
          <w:szCs w:val="27"/>
        </w:rPr>
        <w:t>Right Offering) (</w:t>
      </w:r>
      <w:r w:rsidR="00896F2C"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หมายเหตุ </w:t>
      </w:r>
      <w:r w:rsidR="00A8392D">
        <w:rPr>
          <w:rFonts w:ascii="Angsana New" w:hAnsi="Angsana New"/>
          <w:color w:val="000000"/>
          <w:spacing w:val="-2"/>
          <w:sz w:val="27"/>
          <w:szCs w:val="27"/>
        </w:rPr>
        <w:t>14</w:t>
      </w:r>
      <w:r w:rsidR="00896F2C" w:rsidRPr="00A8392D">
        <w:rPr>
          <w:rFonts w:ascii="Angsana New" w:hAnsi="Angsana New"/>
          <w:color w:val="000000"/>
          <w:spacing w:val="-2"/>
          <w:sz w:val="27"/>
          <w:szCs w:val="27"/>
        </w:rPr>
        <w:t xml:space="preserve">) </w:t>
      </w:r>
      <w:r w:rsidR="004142E2" w:rsidRPr="00A8392D">
        <w:rPr>
          <w:rFonts w:ascii="Angsana New" w:hAnsi="Angsana New"/>
          <w:color w:val="000000"/>
          <w:spacing w:val="-2"/>
          <w:sz w:val="27"/>
          <w:szCs w:val="27"/>
        </w:rPr>
        <w:t xml:space="preserve">(5) </w:t>
      </w:r>
      <w:r w:rsidR="004142E2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บริษัทอยู่ในช่วงการปรับโครงสร้างองค์กรและปรับเปลี่ยนแผนงานต่าง</w:t>
      </w:r>
      <w:r w:rsidR="004142E2"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 </w:t>
      </w:r>
      <w:r w:rsidR="004142E2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ๆ</w:t>
      </w:r>
      <w:r w:rsidR="004142E2" w:rsidRPr="00A8392D">
        <w:rPr>
          <w:rFonts w:ascii="Angsana New" w:hAnsi="Angsana New"/>
          <w:color w:val="000000"/>
          <w:spacing w:val="-2"/>
          <w:sz w:val="27"/>
          <w:szCs w:val="27"/>
          <w:cs/>
        </w:rPr>
        <w:t xml:space="preserve"> </w:t>
      </w:r>
      <w:r w:rsidR="004142E2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จึงมีกำลังการผลิตลดลงอันเนื่องมาจากลดกำลังการผลิตตามแผนงานของฝ่ายบริหาร</w:t>
      </w:r>
      <w:r w:rsidR="0025184F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รวมถึง</w:t>
      </w:r>
      <w:r w:rsidR="00B94CFA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 xml:space="preserve"> </w:t>
      </w:r>
      <w:r w:rsidR="00B94CFA" w:rsidRPr="00A8392D">
        <w:rPr>
          <w:rFonts w:ascii="Angsana New" w:hAnsi="Angsana New"/>
          <w:color w:val="000000"/>
          <w:spacing w:val="-2"/>
          <w:sz w:val="27"/>
          <w:szCs w:val="27"/>
        </w:rPr>
        <w:t xml:space="preserve">(6) </w:t>
      </w:r>
      <w:r w:rsidR="0025184F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บริษัท</w:t>
      </w:r>
      <w:r w:rsidR="00B94CFA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มีการ</w:t>
      </w:r>
      <w:r w:rsidR="0025184F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ทำข้อตกลง</w:t>
      </w:r>
      <w:r w:rsidR="00B94CFA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ขอพักชำระหนี้และขอขยายระยะเวลาการชำระหนี้กับ</w:t>
      </w:r>
      <w:r w:rsidR="0025184F" w:rsidRPr="00A8392D">
        <w:rPr>
          <w:rFonts w:ascii="Angsana New" w:hAnsi="Angsana New" w:hint="cs"/>
          <w:color w:val="000000"/>
          <w:spacing w:val="-2"/>
          <w:sz w:val="27"/>
          <w:szCs w:val="27"/>
          <w:cs/>
        </w:rPr>
        <w:t>สถาบันการเงินเพื่อแก้ไขปัญหาสภาพคล่องของบริษัท</w:t>
      </w:r>
      <w:r w:rsidR="00B94CFA" w:rsidRPr="00161E84">
        <w:rPr>
          <w:rFonts w:ascii="Angsana New" w:hAnsi="Angsana New" w:hint="cs"/>
          <w:color w:val="000000"/>
          <w:spacing w:val="-2"/>
          <w:sz w:val="27"/>
          <w:szCs w:val="27"/>
          <w:cs/>
        </w:rPr>
        <w:t xml:space="preserve"> </w:t>
      </w:r>
      <w:r w:rsidRPr="00161E84">
        <w:rPr>
          <w:rFonts w:ascii="Angsana New" w:hAnsi="Angsana New"/>
          <w:color w:val="000000"/>
          <w:spacing w:val="-2"/>
          <w:sz w:val="27"/>
          <w:szCs w:val="27"/>
          <w:cs/>
        </w:rPr>
        <w:t>ดังนั้น ผู้บริหารจึงเชื่อมั่นว่ากลุ่มบริษัท</w:t>
      </w:r>
      <w:r w:rsidR="009252B4">
        <w:rPr>
          <w:rFonts w:ascii="Angsana New" w:hAnsi="Angsana New" w:hint="cs"/>
          <w:color w:val="000000"/>
          <w:spacing w:val="-2"/>
          <w:sz w:val="27"/>
          <w:szCs w:val="27"/>
          <w:cs/>
        </w:rPr>
        <w:t>และบริษัท</w:t>
      </w:r>
      <w:r w:rsidRPr="00161E84">
        <w:rPr>
          <w:rFonts w:ascii="Angsana New" w:hAnsi="Angsana New"/>
          <w:color w:val="000000"/>
          <w:spacing w:val="-2"/>
          <w:sz w:val="27"/>
          <w:szCs w:val="27"/>
          <w:cs/>
        </w:rPr>
        <w:t>จะสามารถดำเนินงานได้อย่างต่อเนื่องและเกณฑ์การดำเนินงานต่อเนื่องยังคงมีความเหมาะสมในการจัดทำงบการเงินนี้</w:t>
      </w:r>
      <w:r w:rsidRPr="00161E84">
        <w:rPr>
          <w:rFonts w:ascii="Angsana New" w:hAnsi="Angsana New"/>
          <w:color w:val="000000"/>
          <w:spacing w:val="-2"/>
          <w:sz w:val="27"/>
          <w:szCs w:val="27"/>
        </w:rPr>
        <w:t xml:space="preserve"> </w:t>
      </w:r>
      <w:r w:rsidRPr="00161E84">
        <w:rPr>
          <w:rFonts w:ascii="Angsana New" w:hAnsi="Angsana New"/>
          <w:color w:val="000000"/>
          <w:spacing w:val="-2"/>
          <w:sz w:val="27"/>
          <w:szCs w:val="27"/>
          <w:cs/>
        </w:rPr>
        <w:t>งบการเงินรวมและงบการเงินเฉพาะกิจการนี้จึงไม่ได้รวมรายการปรับปรุงมูลค่าสินทรัพย์และการจัดประเภทรายการสินทรัพย์และหนี้สินใหม่ซึ่งอาจจำเป็นหากกลุ่มบริษัทและบริษัทไม่สามารถดำเนินงานต่อเนื่องต่อไปได้</w:t>
      </w:r>
    </w:p>
    <w:p w14:paraId="79E48B0C" w14:textId="77777777" w:rsidR="00161E84" w:rsidRPr="00161E84" w:rsidRDefault="00161E84" w:rsidP="00825E1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pacing w:val="-2"/>
          <w:sz w:val="27"/>
          <w:szCs w:val="27"/>
        </w:rPr>
      </w:pPr>
    </w:p>
    <w:p w14:paraId="38E5097C" w14:textId="77777777" w:rsidR="006970BB" w:rsidRPr="00161E84" w:rsidRDefault="006970BB" w:rsidP="00697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7"/>
          <w:szCs w:val="27"/>
        </w:rPr>
      </w:pPr>
      <w:r w:rsidRPr="00161E84">
        <w:rPr>
          <w:rFonts w:ascii="Angsana New" w:hAnsi="Angsana New"/>
          <w:sz w:val="27"/>
          <w:szCs w:val="27"/>
          <w:cs/>
          <w:lang w:val="th-TH"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4D6DA631" w14:textId="317BD3AC" w:rsidR="00090FDB" w:rsidRPr="00B31FDB" w:rsidRDefault="00A37CC5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31FDB">
        <w:rPr>
          <w:rFonts w:ascii="Angsana New" w:hAnsi="Angsana New"/>
          <w:b/>
          <w:bCs/>
          <w:sz w:val="28"/>
          <w:szCs w:val="28"/>
          <w:cs/>
        </w:rPr>
        <w:lastRenderedPageBreak/>
        <w:t>สรุป</w:t>
      </w:r>
      <w:r w:rsidR="00090FDB" w:rsidRPr="00B31FDB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</w:t>
      </w:r>
      <w:r w:rsidR="00A06D08" w:rsidRPr="00B31FDB">
        <w:rPr>
          <w:rFonts w:ascii="Angsana New" w:hAnsi="Angsana New" w:hint="cs"/>
          <w:b/>
          <w:bCs/>
          <w:sz w:val="28"/>
          <w:szCs w:val="28"/>
          <w:cs/>
        </w:rPr>
        <w:t>มีสาระ</w:t>
      </w:r>
      <w:r w:rsidR="00090FDB" w:rsidRPr="00B31FDB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028D8809" w14:textId="77777777" w:rsidR="00E448F0" w:rsidRPr="00B31FDB" w:rsidRDefault="00E448F0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AA879C5" w14:textId="7F5BCD69" w:rsidR="006747F5" w:rsidRPr="00B31FDB" w:rsidRDefault="00D7100A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B31FDB">
        <w:rPr>
          <w:rFonts w:ascii="Angsana New" w:hAnsi="Angsana New"/>
          <w:sz w:val="28"/>
          <w:szCs w:val="28"/>
          <w:cs/>
        </w:rPr>
        <w:t>กลุ่มบริษัทใช้นโยบายการบัญชีที่</w:t>
      </w:r>
      <w:r w:rsidR="00A06D08" w:rsidRPr="00B31FDB">
        <w:rPr>
          <w:rFonts w:ascii="Angsana New" w:hAnsi="Angsana New" w:hint="cs"/>
          <w:sz w:val="28"/>
          <w:szCs w:val="28"/>
          <w:cs/>
        </w:rPr>
        <w:t>มีสาระ</w:t>
      </w:r>
      <w:r w:rsidRPr="00B31FDB">
        <w:rPr>
          <w:rFonts w:ascii="Angsana New" w:hAnsi="Angsana New"/>
          <w:sz w:val="28"/>
          <w:szCs w:val="28"/>
          <w:cs/>
        </w:rPr>
        <w:t>สำคัญและวิธีการคำนวณต่างๆ ในการจัดทำข้อมูลทางการเงินระหว่างกาลสำหรับงวดสามเดือน</w:t>
      </w:r>
      <w:r w:rsidR="00C87F80" w:rsidRPr="00B31FDB">
        <w:rPr>
          <w:rFonts w:ascii="Angsana New" w:hAnsi="Angsana New" w:hint="cs"/>
          <w:sz w:val="28"/>
          <w:szCs w:val="28"/>
          <w:cs/>
        </w:rPr>
        <w:t>และหกเดือน</w:t>
      </w:r>
      <w:r w:rsidRPr="00B31FD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87F80" w:rsidRPr="00B31FDB">
        <w:rPr>
          <w:rFonts w:ascii="Angsana New" w:hAnsi="Angsana New"/>
          <w:sz w:val="28"/>
          <w:szCs w:val="28"/>
        </w:rPr>
        <w:t xml:space="preserve">30 </w:t>
      </w:r>
      <w:r w:rsidR="00C87F80" w:rsidRPr="00B31FDB">
        <w:rPr>
          <w:rFonts w:ascii="Angsana New" w:hAnsi="Angsana New" w:hint="cs"/>
          <w:sz w:val="28"/>
          <w:szCs w:val="28"/>
          <w:cs/>
        </w:rPr>
        <w:t>มิถุนายน</w:t>
      </w:r>
      <w:r w:rsidRPr="00B31FDB">
        <w:rPr>
          <w:rFonts w:ascii="Angsana New" w:hAnsi="Angsana New"/>
          <w:sz w:val="28"/>
          <w:szCs w:val="28"/>
          <w:cs/>
        </w:rPr>
        <w:t xml:space="preserve"> </w:t>
      </w:r>
      <w:r w:rsidR="00F505C9" w:rsidRPr="00B31FDB">
        <w:rPr>
          <w:rFonts w:ascii="Angsana New" w:hAnsi="Angsana New"/>
          <w:sz w:val="28"/>
          <w:szCs w:val="28"/>
        </w:rPr>
        <w:t>256</w:t>
      </w:r>
      <w:r w:rsidR="00A06D08" w:rsidRPr="00B31FDB">
        <w:rPr>
          <w:rFonts w:ascii="Angsana New" w:hAnsi="Angsana New"/>
          <w:sz w:val="28"/>
          <w:szCs w:val="28"/>
        </w:rPr>
        <w:t>8</w:t>
      </w:r>
      <w:r w:rsidRPr="00B31FDB">
        <w:rPr>
          <w:rFonts w:ascii="Angsana New" w:hAnsi="Angsana New"/>
          <w:sz w:val="28"/>
          <w:szCs w:val="28"/>
          <w:cs/>
        </w:rPr>
        <w:t xml:space="preserve"> และ </w:t>
      </w:r>
      <w:r w:rsidR="00F505C9" w:rsidRPr="00B31FDB">
        <w:rPr>
          <w:rFonts w:ascii="Angsana New" w:hAnsi="Angsana New"/>
          <w:sz w:val="28"/>
          <w:szCs w:val="28"/>
        </w:rPr>
        <w:t>256</w:t>
      </w:r>
      <w:r w:rsidR="00A06D08" w:rsidRPr="00B31FDB">
        <w:rPr>
          <w:rFonts w:ascii="Angsana New" w:hAnsi="Angsana New"/>
          <w:sz w:val="28"/>
          <w:szCs w:val="28"/>
        </w:rPr>
        <w:t>7</w:t>
      </w:r>
      <w:r w:rsidRPr="00B31FDB">
        <w:rPr>
          <w:rFonts w:ascii="Angsana New" w:hAnsi="Angsana New"/>
          <w:sz w:val="28"/>
          <w:szCs w:val="28"/>
        </w:rPr>
        <w:t xml:space="preserve"> </w:t>
      </w:r>
      <w:r w:rsidRPr="00B31FDB">
        <w:rPr>
          <w:rFonts w:ascii="Angsana New" w:hAnsi="Angsana New"/>
          <w:sz w:val="28"/>
          <w:szCs w:val="28"/>
          <w:cs/>
        </w:rPr>
        <w:t xml:space="preserve">เช่นเดียวกับที่ใช้ในการจัดทำงบการเงินสำหรับปีสิ้นสุดวันที่ </w:t>
      </w:r>
      <w:r w:rsidRPr="00B31FDB">
        <w:rPr>
          <w:rFonts w:ascii="Angsana New" w:hAnsi="Angsana New"/>
          <w:sz w:val="28"/>
          <w:szCs w:val="28"/>
        </w:rPr>
        <w:t xml:space="preserve">31 </w:t>
      </w:r>
      <w:r w:rsidRPr="00B31FD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31FDB">
        <w:rPr>
          <w:rFonts w:ascii="Angsana New" w:hAnsi="Angsana New"/>
          <w:sz w:val="28"/>
          <w:szCs w:val="28"/>
        </w:rPr>
        <w:t>256</w:t>
      </w:r>
      <w:r w:rsidR="00A06D08" w:rsidRPr="00B31FDB">
        <w:rPr>
          <w:rFonts w:ascii="Angsana New" w:hAnsi="Angsana New"/>
          <w:sz w:val="28"/>
          <w:szCs w:val="28"/>
        </w:rPr>
        <w:t>7</w:t>
      </w:r>
      <w:r w:rsidRPr="00B31FDB">
        <w:rPr>
          <w:rFonts w:ascii="Angsana New" w:hAnsi="Angsana New"/>
          <w:sz w:val="28"/>
          <w:szCs w:val="28"/>
        </w:rPr>
        <w:t xml:space="preserve"> </w:t>
      </w:r>
      <w:r w:rsidRPr="00B31FDB">
        <w:rPr>
          <w:rFonts w:ascii="Angsana New" w:hAnsi="Angsana New"/>
          <w:sz w:val="28"/>
          <w:szCs w:val="28"/>
          <w:cs/>
        </w:rPr>
        <w:t>ยกเว้นการนำ</w:t>
      </w:r>
      <w:r w:rsidR="001F12EF" w:rsidRPr="00B31FDB">
        <w:rPr>
          <w:rFonts w:ascii="Angsana New" w:hAnsi="Angsana New"/>
          <w:sz w:val="28"/>
          <w:szCs w:val="28"/>
          <w:cs/>
        </w:rPr>
        <w:t>มาตรฐานการบัญชีและมาตรฐานการรายงานทางการเงินรวมถึง</w:t>
      </w:r>
      <w:r w:rsidRPr="00B31FDB">
        <w:rPr>
          <w:rFonts w:ascii="Angsana New" w:hAnsi="Angsana New"/>
          <w:sz w:val="28"/>
          <w:szCs w:val="28"/>
          <w:cs/>
        </w:rPr>
        <w:t xml:space="preserve">แนวปฏิบัติทางการบัญชีที่ปรับปรุงใหม่ตามที่กล่าวในหมายเหตุ </w:t>
      </w:r>
      <w:r w:rsidR="00A06D08" w:rsidRPr="00B31FDB">
        <w:rPr>
          <w:rFonts w:ascii="Angsana New" w:hAnsi="Angsana New"/>
          <w:sz w:val="28"/>
          <w:szCs w:val="28"/>
        </w:rPr>
        <w:t>2</w:t>
      </w:r>
      <w:r w:rsidRPr="00B31FDB">
        <w:rPr>
          <w:rFonts w:ascii="Angsana New" w:hAnsi="Angsana New"/>
          <w:sz w:val="28"/>
          <w:szCs w:val="28"/>
          <w:cs/>
        </w:rPr>
        <w:t xml:space="preserve"> มาเริ่มถือปฏิบัติซึ่งไม่มีผลกระทบที่เป็นสาระสำคัญ</w:t>
      </w:r>
    </w:p>
    <w:p w14:paraId="0FC77A5C" w14:textId="77777777" w:rsidR="001F12EF" w:rsidRPr="00B31FDB" w:rsidRDefault="001F12EF" w:rsidP="00E4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484D547" w14:textId="34455E41" w:rsidR="00090FDB" w:rsidRPr="00B31FDB" w:rsidRDefault="00A06D08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B31FDB">
        <w:rPr>
          <w:rFonts w:ascii="Angsana New" w:hAnsi="Angsana New" w:hint="cs"/>
          <w:b/>
          <w:bCs/>
          <w:sz w:val="28"/>
          <w:szCs w:val="28"/>
          <w:cs/>
        </w:rPr>
        <w:t>รายการบัญชีและยอดคงเหลือกับบุคคลและกิจการที่เกี่ยวข้องกัน</w:t>
      </w:r>
    </w:p>
    <w:p w14:paraId="06B72074" w14:textId="77777777" w:rsidR="00A06D08" w:rsidRPr="00B31FDB" w:rsidRDefault="00A06D08" w:rsidP="00D7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6F6D078" w14:textId="52783A3D" w:rsidR="007B5E83" w:rsidRDefault="00570466" w:rsidP="00D7100A">
      <w:pPr>
        <w:jc w:val="thaiDistribute"/>
        <w:rPr>
          <w:rFonts w:ascii="Angsana New" w:hAnsi="Angsana New"/>
          <w:color w:val="000000"/>
          <w:spacing w:val="-2"/>
          <w:sz w:val="28"/>
          <w:szCs w:val="28"/>
        </w:rPr>
      </w:pPr>
      <w:r w:rsidRPr="00B31FDB">
        <w:rPr>
          <w:rFonts w:ascii="Angsana New" w:hAnsi="Angsana New"/>
          <w:color w:val="000000"/>
          <w:spacing w:val="-2"/>
          <w:sz w:val="28"/>
          <w:szCs w:val="28"/>
          <w:cs/>
        </w:rPr>
        <w:t>รายได้</w:t>
      </w:r>
      <w:r w:rsidR="001553FD" w:rsidRPr="00B31FDB">
        <w:rPr>
          <w:rFonts w:ascii="Angsana New" w:hAnsi="Angsana New" w:hint="cs"/>
          <w:color w:val="000000"/>
          <w:spacing w:val="-2"/>
          <w:sz w:val="28"/>
          <w:szCs w:val="28"/>
          <w:cs/>
        </w:rPr>
        <w:t>และ</w:t>
      </w:r>
      <w:r w:rsidRPr="00B31FDB">
        <w:rPr>
          <w:rFonts w:ascii="Angsana New" w:hAnsi="Angsana New"/>
          <w:color w:val="000000"/>
          <w:spacing w:val="-2"/>
          <w:sz w:val="28"/>
          <w:szCs w:val="28"/>
          <w:cs/>
        </w:rPr>
        <w:t>ค่าใช้จ่ายที่เกิด</w:t>
      </w:r>
      <w:r w:rsidR="00B831FB" w:rsidRPr="00B31FDB">
        <w:rPr>
          <w:rFonts w:ascii="Angsana New" w:hAnsi="Angsana New" w:hint="cs"/>
          <w:color w:val="000000"/>
          <w:spacing w:val="-2"/>
          <w:sz w:val="28"/>
          <w:szCs w:val="28"/>
          <w:cs/>
        </w:rPr>
        <w:t>ขึ้นกับ</w:t>
      </w:r>
      <w:r w:rsidRPr="00B31FDB">
        <w:rPr>
          <w:rFonts w:ascii="Angsana New" w:hAnsi="Angsana New"/>
          <w:color w:val="000000"/>
          <w:spacing w:val="-2"/>
          <w:sz w:val="28"/>
          <w:szCs w:val="28"/>
          <w:cs/>
        </w:rPr>
        <w:t>บุคคลหรือ</w:t>
      </w:r>
      <w:r w:rsidR="00B831FB" w:rsidRPr="00B31FDB">
        <w:rPr>
          <w:rFonts w:ascii="Angsana New" w:hAnsi="Angsana New" w:hint="cs"/>
          <w:color w:val="000000"/>
          <w:spacing w:val="-2"/>
          <w:sz w:val="28"/>
          <w:szCs w:val="28"/>
          <w:cs/>
        </w:rPr>
        <w:t>กิจการ</w:t>
      </w:r>
      <w:r w:rsidRPr="00B31FDB">
        <w:rPr>
          <w:rFonts w:ascii="Angsana New" w:hAnsi="Angsana New"/>
          <w:color w:val="000000"/>
          <w:spacing w:val="-2"/>
          <w:sz w:val="28"/>
          <w:szCs w:val="28"/>
          <w:cs/>
        </w:rPr>
        <w:t>ที่เกี่ยวข้องกัน</w:t>
      </w:r>
      <w:r w:rsidR="00632C23" w:rsidRPr="00B31FDB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สำหรับงวดสามเดือน</w:t>
      </w:r>
      <w:r w:rsidR="00B920F5" w:rsidRPr="00B31FDB">
        <w:rPr>
          <w:rFonts w:ascii="Angsana New" w:hAnsi="Angsana New" w:hint="cs"/>
          <w:color w:val="000000"/>
          <w:spacing w:val="-2"/>
          <w:sz w:val="28"/>
          <w:szCs w:val="28"/>
          <w:cs/>
        </w:rPr>
        <w:t>และหกเดือน</w:t>
      </w:r>
      <w:r w:rsidR="008C2D8F" w:rsidRPr="00B31FD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="00B920F5" w:rsidRPr="00B31FDB">
        <w:rPr>
          <w:rFonts w:ascii="Angsana New" w:hAnsi="Angsana New"/>
          <w:color w:val="000000"/>
          <w:spacing w:val="-2"/>
          <w:sz w:val="28"/>
          <w:szCs w:val="28"/>
        </w:rPr>
        <w:t>30</w:t>
      </w:r>
      <w:r w:rsidR="007B5E83" w:rsidRPr="00B31FD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B920F5" w:rsidRPr="00B31FDB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มิถุนายน </w:t>
      </w:r>
      <w:r w:rsidR="00F505C9" w:rsidRPr="00B31FDB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A06D08" w:rsidRPr="00B31FDB">
        <w:rPr>
          <w:rFonts w:ascii="Angsana New" w:hAnsi="Angsana New"/>
          <w:color w:val="000000"/>
          <w:spacing w:val="-2"/>
          <w:sz w:val="28"/>
          <w:szCs w:val="28"/>
        </w:rPr>
        <w:t>8</w:t>
      </w:r>
      <w:r w:rsidR="00557BCC" w:rsidRPr="00B31FD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และ </w:t>
      </w:r>
      <w:r w:rsidR="00F505C9" w:rsidRPr="00B31FDB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A06D08" w:rsidRPr="00B31FDB">
        <w:rPr>
          <w:rFonts w:ascii="Angsana New" w:hAnsi="Angsana New"/>
          <w:color w:val="000000"/>
          <w:spacing w:val="-2"/>
          <w:sz w:val="28"/>
          <w:szCs w:val="28"/>
        </w:rPr>
        <w:t>7</w:t>
      </w:r>
      <w:r w:rsidR="00D96C84" w:rsidRPr="00B31FDB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</w:t>
      </w:r>
      <w:r w:rsidR="00381BF9" w:rsidRPr="00B31FDB">
        <w:rPr>
          <w:rFonts w:ascii="Angsana New" w:hAnsi="Angsana New"/>
          <w:color w:val="000000"/>
          <w:spacing w:val="-2"/>
          <w:sz w:val="28"/>
          <w:szCs w:val="28"/>
          <w:cs/>
        </w:rPr>
        <w:t>มีดังนี้</w:t>
      </w:r>
    </w:p>
    <w:p w14:paraId="09453FE1" w14:textId="77777777" w:rsidR="00B31FDB" w:rsidRPr="00B31FDB" w:rsidRDefault="00B31FDB" w:rsidP="00D7100A">
      <w:pPr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tbl>
      <w:tblPr>
        <w:tblW w:w="1003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284"/>
        <w:gridCol w:w="1417"/>
        <w:gridCol w:w="283"/>
        <w:gridCol w:w="1417"/>
        <w:gridCol w:w="283"/>
        <w:gridCol w:w="1419"/>
      </w:tblGrid>
      <w:tr w:rsidR="00662CCC" w:rsidRPr="00B31FDB" w14:paraId="7C4EBA0B" w14:textId="77777777" w:rsidTr="00B31FDB">
        <w:trPr>
          <w:tblHeader/>
        </w:trPr>
        <w:tc>
          <w:tcPr>
            <w:tcW w:w="3515" w:type="dxa"/>
          </w:tcPr>
          <w:p w14:paraId="51DC3BEA" w14:textId="77777777" w:rsidR="00662CCC" w:rsidRPr="00B31FDB" w:rsidRDefault="00662CCC" w:rsidP="00662CCC">
            <w:pPr>
              <w:tabs>
                <w:tab w:val="clear" w:pos="227"/>
              </w:tabs>
              <w:ind w:left="142" w:hanging="2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08F363F7" w14:textId="0AE7A7E5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</w:t>
            </w:r>
            <w:r w:rsidRPr="00B31FD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31FD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62CCC" w:rsidRPr="00B31FDB" w14:paraId="348BDD2E" w14:textId="77777777" w:rsidTr="00B31FDB">
        <w:trPr>
          <w:tblHeader/>
        </w:trPr>
        <w:tc>
          <w:tcPr>
            <w:tcW w:w="3515" w:type="dxa"/>
          </w:tcPr>
          <w:p w14:paraId="7344247D" w14:textId="77777777" w:rsidR="00662CCC" w:rsidRPr="00B31FDB" w:rsidRDefault="00662CCC" w:rsidP="00662CCC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1838D037" w14:textId="77777777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56988ABF" w14:textId="77777777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</w:tcPr>
          <w:p w14:paraId="350FA724" w14:textId="77777777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</w:p>
        </w:tc>
      </w:tr>
      <w:tr w:rsidR="00662CCC" w:rsidRPr="00B31FDB" w14:paraId="64CB0BC1" w14:textId="77777777" w:rsidTr="00A20082">
        <w:trPr>
          <w:tblHeader/>
        </w:trPr>
        <w:tc>
          <w:tcPr>
            <w:tcW w:w="3515" w:type="dxa"/>
          </w:tcPr>
          <w:p w14:paraId="74B10407" w14:textId="77777777" w:rsidR="00662CCC" w:rsidRPr="00B31FDB" w:rsidRDefault="00662CCC" w:rsidP="00662CCC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5F463F9" w14:textId="77777777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</w:tcPr>
          <w:p w14:paraId="4BAC22CB" w14:textId="77777777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5BFAFB2" w14:textId="77777777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45C4135C" w14:textId="77777777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E278625" w14:textId="77777777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51E521" w14:textId="77777777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9CFD27E" w14:textId="77777777" w:rsidR="00662CCC" w:rsidRPr="00B31FDB" w:rsidRDefault="00662CC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62CCC" w:rsidRPr="00B31FDB" w14:paraId="703576B4" w14:textId="77777777" w:rsidTr="00B31FDB">
        <w:tc>
          <w:tcPr>
            <w:tcW w:w="3515" w:type="dxa"/>
            <w:vAlign w:val="bottom"/>
          </w:tcPr>
          <w:p w14:paraId="5C8EDF1A" w14:textId="0BF7D6F9" w:rsidR="00662CCC" w:rsidRPr="00B31FDB" w:rsidRDefault="00662CCC" w:rsidP="00662CCC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11C92D" w14:textId="77777777" w:rsidR="00662CCC" w:rsidRPr="00B31FDB" w:rsidRDefault="00662CCC" w:rsidP="0066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5FB04A" w14:textId="77777777" w:rsidR="00662CCC" w:rsidRPr="00B31FDB" w:rsidRDefault="00662CCC" w:rsidP="00662C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FB0B47" w14:textId="77777777" w:rsidR="00662CCC" w:rsidRPr="00B31FDB" w:rsidRDefault="00662CCC" w:rsidP="00662C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3ECA180" w14:textId="77777777" w:rsidR="00662CCC" w:rsidRPr="00B31FDB" w:rsidRDefault="00662CCC" w:rsidP="00662C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FC64F8" w14:textId="77777777" w:rsidR="00662CCC" w:rsidRPr="00B31FDB" w:rsidRDefault="00662CCC" w:rsidP="0066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8BA6426" w14:textId="77777777" w:rsidR="00662CCC" w:rsidRPr="00B31FDB" w:rsidRDefault="00662CCC" w:rsidP="00662CC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61A0C86A" w14:textId="77777777" w:rsidR="00662CCC" w:rsidRPr="00B31FDB" w:rsidRDefault="00662CCC" w:rsidP="00662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CCC" w:rsidRPr="00B31FDB" w14:paraId="2478D63C" w14:textId="77777777" w:rsidTr="00B31FDB">
        <w:tc>
          <w:tcPr>
            <w:tcW w:w="3515" w:type="dxa"/>
            <w:vAlign w:val="bottom"/>
          </w:tcPr>
          <w:p w14:paraId="574C82F3" w14:textId="70F2A489" w:rsidR="00662CCC" w:rsidRPr="00B31FDB" w:rsidRDefault="00662CCC" w:rsidP="00662CCC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</w:tcPr>
          <w:p w14:paraId="2D489845" w14:textId="5D503EBD" w:rsidR="00662CCC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506496F" w14:textId="77777777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3C1444" w14:textId="543D7CD5" w:rsidR="00662CCC" w:rsidRPr="00B31FDB" w:rsidRDefault="006675B1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 w:hint="cs"/>
                <w:sz w:val="28"/>
                <w:szCs w:val="28"/>
              </w:rPr>
              <w:t>530</w:t>
            </w:r>
          </w:p>
        </w:tc>
        <w:tc>
          <w:tcPr>
            <w:tcW w:w="283" w:type="dxa"/>
          </w:tcPr>
          <w:p w14:paraId="34E278F4" w14:textId="77777777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F46F30B" w14:textId="45A69FE7" w:rsidR="00662CCC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FE6D500" w14:textId="77777777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258618F9" w14:textId="4BD17EA4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3,057</w:t>
            </w:r>
          </w:p>
        </w:tc>
      </w:tr>
      <w:tr w:rsidR="00662CCC" w:rsidRPr="00B31FDB" w14:paraId="135EC414" w14:textId="77777777" w:rsidTr="00B31FDB">
        <w:tc>
          <w:tcPr>
            <w:tcW w:w="3515" w:type="dxa"/>
            <w:vAlign w:val="bottom"/>
          </w:tcPr>
          <w:p w14:paraId="4ABF841A" w14:textId="279F22CB" w:rsidR="00662CCC" w:rsidRPr="00B31FDB" w:rsidRDefault="00662CCC" w:rsidP="00662CCC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3BBE26" w14:textId="7D06C547" w:rsidR="00662CCC" w:rsidRPr="00B31FDB" w:rsidRDefault="00BA59D7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4,892</w:t>
            </w:r>
          </w:p>
        </w:tc>
        <w:tc>
          <w:tcPr>
            <w:tcW w:w="284" w:type="dxa"/>
          </w:tcPr>
          <w:p w14:paraId="7EFA9670" w14:textId="77777777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6A3055" w14:textId="28FA1116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69,500</w:t>
            </w:r>
          </w:p>
        </w:tc>
        <w:tc>
          <w:tcPr>
            <w:tcW w:w="283" w:type="dxa"/>
          </w:tcPr>
          <w:p w14:paraId="7ACD3193" w14:textId="77777777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F3C89E" w14:textId="6D706DB5" w:rsidR="00662CCC" w:rsidRPr="00B31FDB" w:rsidRDefault="00BA59D7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41,694</w:t>
            </w:r>
          </w:p>
        </w:tc>
        <w:tc>
          <w:tcPr>
            <w:tcW w:w="283" w:type="dxa"/>
          </w:tcPr>
          <w:p w14:paraId="1F6424C0" w14:textId="77777777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FE29AF0" w14:textId="362581B6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154,865</w:t>
            </w:r>
          </w:p>
        </w:tc>
      </w:tr>
      <w:tr w:rsidR="00662CCC" w:rsidRPr="00B31FDB" w14:paraId="0BFE0CC2" w14:textId="77777777" w:rsidTr="00B31FDB">
        <w:tc>
          <w:tcPr>
            <w:tcW w:w="3515" w:type="dxa"/>
            <w:vAlign w:val="bottom"/>
          </w:tcPr>
          <w:p w14:paraId="3594F368" w14:textId="1F068583" w:rsidR="00662CCC" w:rsidRPr="00B31FDB" w:rsidRDefault="00662CCC" w:rsidP="00662CCC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E4AA2D7" w14:textId="57806C6E" w:rsidR="00662CCC" w:rsidRPr="00B31FDB" w:rsidRDefault="004B466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4,892</w:t>
            </w:r>
          </w:p>
        </w:tc>
        <w:tc>
          <w:tcPr>
            <w:tcW w:w="284" w:type="dxa"/>
          </w:tcPr>
          <w:p w14:paraId="0055E594" w14:textId="77777777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A551F93" w14:textId="2822CFD2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70,030</w:t>
            </w:r>
          </w:p>
        </w:tc>
        <w:tc>
          <w:tcPr>
            <w:tcW w:w="283" w:type="dxa"/>
          </w:tcPr>
          <w:p w14:paraId="2EA94F2E" w14:textId="77777777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04F547B" w14:textId="6B674D59" w:rsidR="00662CCC" w:rsidRPr="00B31FDB" w:rsidRDefault="00BA59D7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</w:t>
            </w:r>
            <w:r w:rsidR="004B466C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283" w:type="dxa"/>
          </w:tcPr>
          <w:p w14:paraId="6E68B212" w14:textId="77777777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41845001" w14:textId="77F8A67A" w:rsidR="00662CCC" w:rsidRPr="00B31FDB" w:rsidRDefault="00662CCC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157,922</w:t>
            </w:r>
          </w:p>
        </w:tc>
      </w:tr>
      <w:tr w:rsidR="00CC60C6" w:rsidRPr="00B31FDB" w14:paraId="5E887733" w14:textId="77777777" w:rsidTr="00B31FDB">
        <w:tc>
          <w:tcPr>
            <w:tcW w:w="3515" w:type="dxa"/>
            <w:vAlign w:val="bottom"/>
          </w:tcPr>
          <w:p w14:paraId="2C3C3283" w14:textId="55197678" w:rsidR="00CC60C6" w:rsidRPr="00B31FDB" w:rsidRDefault="00CC60C6" w:rsidP="00CC60C6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</w:t>
            </w:r>
            <w:r w:rsidRPr="00B31F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B31F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B31F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C6AA2BC" w14:textId="73E1004B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1F1C34A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2DDC22D" w14:textId="208A4760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406F1F73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1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2165639" w14:textId="18A58273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DF67B36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1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63E18A6E" w14:textId="7B70276D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0C6" w:rsidRPr="00B31FDB" w14:paraId="22014DF8" w14:textId="77777777" w:rsidTr="00B31FDB">
        <w:tc>
          <w:tcPr>
            <w:tcW w:w="3515" w:type="dxa"/>
            <w:vAlign w:val="bottom"/>
          </w:tcPr>
          <w:p w14:paraId="387D778B" w14:textId="71C7AD09" w:rsidR="00CC60C6" w:rsidRPr="00B31FDB" w:rsidRDefault="0093287F" w:rsidP="00CC60C6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บริษัท</w:t>
            </w:r>
            <w:r w:rsidR="00CC60C6"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</w:t>
            </w:r>
            <w:r w:rsidR="00C65E53" w:rsidRPr="00B31FD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่</w:t>
            </w:r>
            <w:r w:rsidR="00CC60C6"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05FE6CA" w14:textId="62632D61" w:rsidR="00CC60C6" w:rsidRPr="00B31FDB" w:rsidRDefault="00BA59D7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284" w:type="dxa"/>
          </w:tcPr>
          <w:p w14:paraId="3A259E50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0372F1D" w14:textId="5694C097" w:rsidR="00CC60C6" w:rsidRPr="00B31FDB" w:rsidRDefault="00555910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1,795</w:t>
            </w:r>
          </w:p>
        </w:tc>
        <w:tc>
          <w:tcPr>
            <w:tcW w:w="283" w:type="dxa"/>
          </w:tcPr>
          <w:p w14:paraId="70175362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9E6CD5D" w14:textId="7CEB9591" w:rsidR="00CC60C6" w:rsidRPr="00B31FDB" w:rsidRDefault="00BA59D7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283" w:type="dxa"/>
          </w:tcPr>
          <w:p w14:paraId="36613EE1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4BB60C43" w14:textId="0AA9A14C" w:rsidR="00CC60C6" w:rsidRPr="00B31FDB" w:rsidRDefault="00555910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3,933</w:t>
            </w:r>
          </w:p>
        </w:tc>
      </w:tr>
      <w:tr w:rsidR="00CC60C6" w:rsidRPr="00B31FDB" w14:paraId="6964A7DC" w14:textId="77777777" w:rsidTr="00A20082">
        <w:tc>
          <w:tcPr>
            <w:tcW w:w="3515" w:type="dxa"/>
            <w:vAlign w:val="bottom"/>
          </w:tcPr>
          <w:p w14:paraId="529EBEA0" w14:textId="0327B74D" w:rsidR="00CC60C6" w:rsidRPr="00B31FDB" w:rsidRDefault="00CC60C6" w:rsidP="00CC60C6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F03D3F9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E7B4C0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40DF38F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6456533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F4854D4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4EB3A3B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7F25D4E1" w14:textId="77777777" w:rsidR="00CC60C6" w:rsidRPr="00B31FDB" w:rsidRDefault="00CC60C6" w:rsidP="000A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082" w:rsidRPr="00B31FDB" w14:paraId="2F28A1BB" w14:textId="77777777" w:rsidTr="00A20082">
        <w:tc>
          <w:tcPr>
            <w:tcW w:w="3515" w:type="dxa"/>
            <w:vAlign w:val="bottom"/>
          </w:tcPr>
          <w:p w14:paraId="3476901C" w14:textId="3B872897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</w:tcPr>
          <w:p w14:paraId="43835904" w14:textId="4DB520EE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284" w:type="dxa"/>
          </w:tcPr>
          <w:p w14:paraId="20FAB5F0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22769A" w14:textId="4B2D06AA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E2CD78C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955FB63" w14:textId="5AB5B693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283" w:type="dxa"/>
          </w:tcPr>
          <w:p w14:paraId="5299E386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74BA6E5B" w14:textId="1965917C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0082" w:rsidRPr="00B31FDB" w14:paraId="58247DBD" w14:textId="77777777" w:rsidTr="00A20082">
        <w:tc>
          <w:tcPr>
            <w:tcW w:w="3515" w:type="dxa"/>
            <w:vAlign w:val="bottom"/>
          </w:tcPr>
          <w:p w14:paraId="7BA94AA4" w14:textId="25AFBC32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A182AB" w14:textId="0FBADDB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4" w:type="dxa"/>
          </w:tcPr>
          <w:p w14:paraId="571EB528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18B3F8" w14:textId="6003D692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3" w:type="dxa"/>
          </w:tcPr>
          <w:p w14:paraId="5EBD1545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E5F2A7" w14:textId="407BBB26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83" w:type="dxa"/>
          </w:tcPr>
          <w:p w14:paraId="0E9AAA71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E896640" w14:textId="059645CB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A20082" w:rsidRPr="00B31FDB" w14:paraId="3436EFDD" w14:textId="77777777" w:rsidTr="00A20082">
        <w:tc>
          <w:tcPr>
            <w:tcW w:w="3515" w:type="dxa"/>
            <w:vAlign w:val="bottom"/>
          </w:tcPr>
          <w:p w14:paraId="397F6076" w14:textId="63136C78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6A4578C" w14:textId="6A6E8049" w:rsidR="00A20082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84" w:type="dxa"/>
          </w:tcPr>
          <w:p w14:paraId="49BF770B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146AB06" w14:textId="25921CD2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3" w:type="dxa"/>
          </w:tcPr>
          <w:p w14:paraId="1F1BF0B4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DEDF5F9" w14:textId="4D7C81E3" w:rsidR="00A20082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83" w:type="dxa"/>
          </w:tcPr>
          <w:p w14:paraId="7D01F6F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4F6D6E8D" w14:textId="6FAA212C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A20082" w:rsidRPr="00B31FDB" w14:paraId="1FBEE429" w14:textId="77777777" w:rsidTr="00B31FDB">
        <w:tc>
          <w:tcPr>
            <w:tcW w:w="3515" w:type="dxa"/>
            <w:vAlign w:val="bottom"/>
          </w:tcPr>
          <w:p w14:paraId="7BF9A563" w14:textId="09493636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sz w:val="28"/>
                <w:szCs w:val="28"/>
              </w:rPr>
              <w:br w:type="page"/>
            </w:r>
            <w:r w:rsidRPr="00B31F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ซื้อสินค้า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34AB0B1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369352A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6297550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F86247F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833234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CDE5B40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395F8004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082" w:rsidRPr="00B31FDB" w14:paraId="4F2EA125" w14:textId="77777777" w:rsidTr="00B31FDB">
        <w:tc>
          <w:tcPr>
            <w:tcW w:w="3515" w:type="dxa"/>
            <w:vAlign w:val="bottom"/>
          </w:tcPr>
          <w:p w14:paraId="07387575" w14:textId="038E0D7C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BFEB02B" w14:textId="1590D65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84" w:type="dxa"/>
          </w:tcPr>
          <w:p w14:paraId="14B930F9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1F9881A6" w14:textId="78BCD49F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1,423</w:t>
            </w:r>
          </w:p>
        </w:tc>
        <w:tc>
          <w:tcPr>
            <w:tcW w:w="283" w:type="dxa"/>
          </w:tcPr>
          <w:p w14:paraId="38B271D5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0C5B885" w14:textId="6C24DACF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283" w:type="dxa"/>
          </w:tcPr>
          <w:p w14:paraId="2C448C60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5CCA1258" w14:textId="32920091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3,445</w:t>
            </w:r>
          </w:p>
        </w:tc>
      </w:tr>
      <w:tr w:rsidR="00A20082" w:rsidRPr="00B31FDB" w14:paraId="56C499BC" w14:textId="77777777" w:rsidTr="00B31FDB">
        <w:tc>
          <w:tcPr>
            <w:tcW w:w="3515" w:type="dxa"/>
            <w:vAlign w:val="bottom"/>
          </w:tcPr>
          <w:p w14:paraId="0AAA2AC8" w14:textId="711A379E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ค่าเช่าที่ดิน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D37F181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638BA35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94C3CA6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CBF8B64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B53420F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41A2545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0A14B085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082" w:rsidRPr="00B31FDB" w14:paraId="237D380E" w14:textId="77777777" w:rsidTr="00B31FDB">
        <w:tc>
          <w:tcPr>
            <w:tcW w:w="3515" w:type="dxa"/>
            <w:vAlign w:val="bottom"/>
          </w:tcPr>
          <w:p w14:paraId="3E57FD98" w14:textId="15DC40E3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0A883D7" w14:textId="7DC88A36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84" w:type="dxa"/>
          </w:tcPr>
          <w:p w14:paraId="6BD69DDA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372B0BA" w14:textId="3DE169D5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83" w:type="dxa"/>
          </w:tcPr>
          <w:p w14:paraId="01F2A538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4B8FA0F" w14:textId="45ED2546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83" w:type="dxa"/>
          </w:tcPr>
          <w:p w14:paraId="575DEB70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491E1E4C" w14:textId="73FAFBD6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A20082" w:rsidRPr="00B31FDB" w14:paraId="640012CE" w14:textId="77777777" w:rsidTr="00B31FDB">
        <w:tc>
          <w:tcPr>
            <w:tcW w:w="3515" w:type="dxa"/>
            <w:vAlign w:val="bottom"/>
          </w:tcPr>
          <w:p w14:paraId="4D950CAD" w14:textId="28E53FCA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ค่าส่งเสริมการขาย</w:t>
            </w:r>
          </w:p>
        </w:tc>
        <w:tc>
          <w:tcPr>
            <w:tcW w:w="1417" w:type="dxa"/>
          </w:tcPr>
          <w:p w14:paraId="6A1433F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41B8DBD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1945C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497C7E0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DBC69F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5FB17A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39288EE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082" w:rsidRPr="00B31FDB" w14:paraId="12EAF661" w14:textId="77777777" w:rsidTr="00B31FDB">
        <w:tc>
          <w:tcPr>
            <w:tcW w:w="3515" w:type="dxa"/>
            <w:vAlign w:val="bottom"/>
          </w:tcPr>
          <w:p w14:paraId="400F272F" w14:textId="7DCCE825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05F00C8" w14:textId="4EC2C88E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7ADAFCD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D3E3FAF" w14:textId="791C8CCF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1,124</w:t>
            </w:r>
          </w:p>
        </w:tc>
        <w:tc>
          <w:tcPr>
            <w:tcW w:w="283" w:type="dxa"/>
          </w:tcPr>
          <w:p w14:paraId="381E124A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4B06211" w14:textId="707B8C50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DAF276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3388672D" w14:textId="4F005F94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1,124</w:t>
            </w:r>
          </w:p>
        </w:tc>
      </w:tr>
      <w:tr w:rsidR="00A20082" w:rsidRPr="00B31FDB" w14:paraId="466D166A" w14:textId="77777777" w:rsidTr="00A20082">
        <w:tc>
          <w:tcPr>
            <w:tcW w:w="3515" w:type="dxa"/>
            <w:vAlign w:val="bottom"/>
          </w:tcPr>
          <w:p w14:paraId="12C876A3" w14:textId="77777777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17" w:type="dxa"/>
          </w:tcPr>
          <w:p w14:paraId="2F7C0FB3" w14:textId="77777777" w:rsidR="00A20082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573209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CB71806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7219B16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476D09" w14:textId="77777777" w:rsidR="00A20082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22EEE81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7D8084A1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D8035A1" w14:textId="77777777" w:rsidR="00A20082" w:rsidRDefault="00A20082"/>
    <w:tbl>
      <w:tblPr>
        <w:tblW w:w="1003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284"/>
        <w:gridCol w:w="1417"/>
        <w:gridCol w:w="283"/>
        <w:gridCol w:w="1417"/>
        <w:gridCol w:w="283"/>
        <w:gridCol w:w="1419"/>
      </w:tblGrid>
      <w:tr w:rsidR="00A20082" w:rsidRPr="00B31FDB" w14:paraId="3AB86EF4" w14:textId="77777777" w:rsidTr="007366E6">
        <w:trPr>
          <w:tblHeader/>
        </w:trPr>
        <w:tc>
          <w:tcPr>
            <w:tcW w:w="3515" w:type="dxa"/>
          </w:tcPr>
          <w:p w14:paraId="003799E1" w14:textId="77777777" w:rsidR="00A20082" w:rsidRPr="00B31FDB" w:rsidRDefault="00A20082" w:rsidP="007366E6">
            <w:pPr>
              <w:tabs>
                <w:tab w:val="clear" w:pos="227"/>
              </w:tabs>
              <w:ind w:left="142" w:hanging="2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7016EE14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 (</w:t>
            </w:r>
            <w:r w:rsidRPr="00B31FD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31FD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20082" w:rsidRPr="00B31FDB" w14:paraId="5DD59F15" w14:textId="77777777" w:rsidTr="007366E6">
        <w:trPr>
          <w:tblHeader/>
        </w:trPr>
        <w:tc>
          <w:tcPr>
            <w:tcW w:w="3515" w:type="dxa"/>
          </w:tcPr>
          <w:p w14:paraId="508547E7" w14:textId="77777777" w:rsidR="00A20082" w:rsidRPr="00B31FDB" w:rsidRDefault="00A20082" w:rsidP="007366E6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24244AC7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1F557050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</w:tcPr>
          <w:p w14:paraId="2BC2737F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</w:p>
        </w:tc>
      </w:tr>
      <w:tr w:rsidR="00A20082" w:rsidRPr="00B31FDB" w14:paraId="06AED7FF" w14:textId="77777777" w:rsidTr="007366E6">
        <w:trPr>
          <w:tblHeader/>
        </w:trPr>
        <w:tc>
          <w:tcPr>
            <w:tcW w:w="3515" w:type="dxa"/>
          </w:tcPr>
          <w:p w14:paraId="6744E190" w14:textId="77777777" w:rsidR="00A20082" w:rsidRPr="00B31FDB" w:rsidRDefault="00A20082" w:rsidP="007366E6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88E3198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</w:tcPr>
          <w:p w14:paraId="62117DB7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410CC17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23727CCD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A2A9445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E870610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D007C57" w14:textId="77777777" w:rsidR="00A20082" w:rsidRPr="00B31FDB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20082" w:rsidRPr="00B31FDB" w14:paraId="41838B8A" w14:textId="77777777" w:rsidTr="00A20082">
        <w:tc>
          <w:tcPr>
            <w:tcW w:w="3515" w:type="dxa"/>
            <w:vAlign w:val="bottom"/>
          </w:tcPr>
          <w:p w14:paraId="78644131" w14:textId="7D8CD06A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ต้นทุนทางการเงิน (</w:t>
            </w:r>
            <w:r w:rsidRPr="00B31FD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ดอกเบี้ยจ่าย</w:t>
            </w:r>
            <w:r w:rsidRPr="00B31FD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925E93D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E71AD7C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197690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DE670B7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7F06BB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031FD49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48CED30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082" w:rsidRPr="00B31FDB" w14:paraId="537707CB" w14:textId="77777777" w:rsidTr="00B31FDB">
        <w:tc>
          <w:tcPr>
            <w:tcW w:w="3515" w:type="dxa"/>
            <w:vAlign w:val="bottom"/>
          </w:tcPr>
          <w:p w14:paraId="71DE5A93" w14:textId="77777777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</w:tcPr>
          <w:p w14:paraId="7A45AF43" w14:textId="04F817E5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84" w:type="dxa"/>
          </w:tcPr>
          <w:p w14:paraId="5E6192E7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4D819B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18720169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8ACD469" w14:textId="7AA59F8A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283" w:type="dxa"/>
          </w:tcPr>
          <w:p w14:paraId="495DB3FC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2ACE9D58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20082" w:rsidRPr="00B31FDB" w14:paraId="0C5C01DE" w14:textId="77777777" w:rsidTr="00B31FDB">
        <w:tc>
          <w:tcPr>
            <w:tcW w:w="3515" w:type="dxa"/>
            <w:vAlign w:val="bottom"/>
          </w:tcPr>
          <w:p w14:paraId="1872D3E2" w14:textId="77777777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37567A" w14:textId="5D1FEA40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284" w:type="dxa"/>
          </w:tcPr>
          <w:p w14:paraId="4DFD43D6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8204775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1,231</w:t>
            </w:r>
          </w:p>
        </w:tc>
        <w:tc>
          <w:tcPr>
            <w:tcW w:w="283" w:type="dxa"/>
          </w:tcPr>
          <w:p w14:paraId="5961F765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5CB7C2" w14:textId="1457F3BA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  <w:tc>
          <w:tcPr>
            <w:tcW w:w="283" w:type="dxa"/>
          </w:tcPr>
          <w:p w14:paraId="66024DB0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16B4C55" w14:textId="40BC5058" w:rsidR="00A20082" w:rsidRPr="00B31FDB" w:rsidRDefault="006675B1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2,325</w:t>
            </w:r>
          </w:p>
        </w:tc>
      </w:tr>
      <w:tr w:rsidR="00A20082" w:rsidRPr="00B31FDB" w14:paraId="38E16B99" w14:textId="77777777" w:rsidTr="00B31FDB">
        <w:tc>
          <w:tcPr>
            <w:tcW w:w="3515" w:type="dxa"/>
            <w:vAlign w:val="bottom"/>
          </w:tcPr>
          <w:p w14:paraId="40C062D6" w14:textId="77777777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F9C9222" w14:textId="160621FA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284" w:type="dxa"/>
          </w:tcPr>
          <w:p w14:paraId="249EF12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097287D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1,231</w:t>
            </w:r>
          </w:p>
        </w:tc>
        <w:tc>
          <w:tcPr>
            <w:tcW w:w="283" w:type="dxa"/>
          </w:tcPr>
          <w:p w14:paraId="41F8EE6B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5DF62C1" w14:textId="7695B4D3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283" w:type="dxa"/>
          </w:tcPr>
          <w:p w14:paraId="65DC49EC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4F0CCB55" w14:textId="2179442A" w:rsidR="00A20082" w:rsidRPr="00B31FDB" w:rsidRDefault="006675B1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2,325</w:t>
            </w:r>
          </w:p>
        </w:tc>
      </w:tr>
      <w:tr w:rsidR="00A20082" w:rsidRPr="00B31FDB" w14:paraId="41612ECB" w14:textId="77777777" w:rsidTr="00B31FDB">
        <w:tc>
          <w:tcPr>
            <w:tcW w:w="3515" w:type="dxa"/>
            <w:vAlign w:val="bottom"/>
          </w:tcPr>
          <w:p w14:paraId="0BA93284" w14:textId="70E183CF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503965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5AC78A1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9C824A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33F4DDD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E9AF03A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FEABD9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D138850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082" w:rsidRPr="00B31FDB" w14:paraId="71A1813E" w14:textId="77777777" w:rsidTr="00B31FDB">
        <w:tc>
          <w:tcPr>
            <w:tcW w:w="3515" w:type="dxa"/>
            <w:vAlign w:val="bottom"/>
          </w:tcPr>
          <w:p w14:paraId="6982BF6F" w14:textId="5BE82600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57F6FC02" w14:textId="1857494D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3,619</w:t>
            </w:r>
          </w:p>
        </w:tc>
        <w:tc>
          <w:tcPr>
            <w:tcW w:w="284" w:type="dxa"/>
          </w:tcPr>
          <w:p w14:paraId="392ECE24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A706C1" w14:textId="52FF6005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4,869</w:t>
            </w:r>
          </w:p>
        </w:tc>
        <w:tc>
          <w:tcPr>
            <w:tcW w:w="283" w:type="dxa"/>
          </w:tcPr>
          <w:p w14:paraId="49BB057C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6CE4B0D" w14:textId="5378360C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8,534</w:t>
            </w:r>
          </w:p>
        </w:tc>
        <w:tc>
          <w:tcPr>
            <w:tcW w:w="283" w:type="dxa"/>
          </w:tcPr>
          <w:p w14:paraId="532205D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5B47EED0" w14:textId="5C0B4AAB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9,484</w:t>
            </w:r>
          </w:p>
        </w:tc>
      </w:tr>
      <w:tr w:rsidR="00A20082" w:rsidRPr="00B31FDB" w14:paraId="1A0CADE9" w14:textId="77777777" w:rsidTr="00B31FDB">
        <w:tc>
          <w:tcPr>
            <w:tcW w:w="3515" w:type="dxa"/>
            <w:vAlign w:val="bottom"/>
          </w:tcPr>
          <w:p w14:paraId="0DF84C06" w14:textId="73787EE9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893E93" w14:textId="62DE535B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284" w:type="dxa"/>
          </w:tcPr>
          <w:p w14:paraId="71325050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3FEEC5" w14:textId="7D87F6DF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331</w:t>
            </w:r>
          </w:p>
        </w:tc>
        <w:tc>
          <w:tcPr>
            <w:tcW w:w="283" w:type="dxa"/>
          </w:tcPr>
          <w:p w14:paraId="59B7D002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B3D1C3" w14:textId="08EDE51D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</w:t>
            </w:r>
          </w:p>
        </w:tc>
        <w:tc>
          <w:tcPr>
            <w:tcW w:w="283" w:type="dxa"/>
          </w:tcPr>
          <w:p w14:paraId="3C831B67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CBF181C" w14:textId="32C707C2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A20082" w:rsidRPr="00B31FDB" w14:paraId="015E9BFB" w14:textId="77777777" w:rsidTr="00B31FDB">
        <w:tc>
          <w:tcPr>
            <w:tcW w:w="3515" w:type="dxa"/>
            <w:vAlign w:val="bottom"/>
          </w:tcPr>
          <w:p w14:paraId="15C1F221" w14:textId="2592AF8C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C729E9A" w14:textId="6E925674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3,942</w:t>
            </w:r>
          </w:p>
        </w:tc>
        <w:tc>
          <w:tcPr>
            <w:tcW w:w="284" w:type="dxa"/>
          </w:tcPr>
          <w:p w14:paraId="643B4E25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231C971" w14:textId="240FDF5D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5,200</w:t>
            </w:r>
          </w:p>
        </w:tc>
        <w:tc>
          <w:tcPr>
            <w:tcW w:w="283" w:type="dxa"/>
          </w:tcPr>
          <w:p w14:paraId="5B09D262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2D8EDBE" w14:textId="7CA5711A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9,095</w:t>
            </w:r>
          </w:p>
        </w:tc>
        <w:tc>
          <w:tcPr>
            <w:tcW w:w="283" w:type="dxa"/>
          </w:tcPr>
          <w:p w14:paraId="77255A54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6F072D37" w14:textId="1B0BB944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10,044</w:t>
            </w:r>
          </w:p>
        </w:tc>
      </w:tr>
    </w:tbl>
    <w:p w14:paraId="4E392385" w14:textId="77777777" w:rsidR="00B31FDB" w:rsidRPr="00A20082" w:rsidRDefault="00B31FDB">
      <w:pPr>
        <w:rPr>
          <w:rFonts w:ascii="Angsana New" w:hAnsi="Angsana New"/>
        </w:rPr>
      </w:pPr>
    </w:p>
    <w:tbl>
      <w:tblPr>
        <w:tblW w:w="1003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284"/>
        <w:gridCol w:w="1417"/>
        <w:gridCol w:w="283"/>
        <w:gridCol w:w="1417"/>
        <w:gridCol w:w="283"/>
        <w:gridCol w:w="1419"/>
      </w:tblGrid>
      <w:tr w:rsidR="00B31FDB" w:rsidRPr="00B31FDB" w14:paraId="22D4DA0C" w14:textId="77777777" w:rsidTr="00B31FDB">
        <w:trPr>
          <w:tblHeader/>
        </w:trPr>
        <w:tc>
          <w:tcPr>
            <w:tcW w:w="3515" w:type="dxa"/>
          </w:tcPr>
          <w:p w14:paraId="04A51949" w14:textId="77777777" w:rsidR="00B31FDB" w:rsidRPr="00B31FDB" w:rsidRDefault="00B31FDB" w:rsidP="00B31FDB">
            <w:pPr>
              <w:tabs>
                <w:tab w:val="clear" w:pos="227"/>
              </w:tabs>
              <w:ind w:left="142" w:hanging="2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4CC7AA16" w14:textId="10D83A61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B31FDB" w:rsidRPr="00B31FDB" w14:paraId="14FCEA6A" w14:textId="77777777" w:rsidTr="00B31FDB">
        <w:trPr>
          <w:tblHeader/>
        </w:trPr>
        <w:tc>
          <w:tcPr>
            <w:tcW w:w="3515" w:type="dxa"/>
          </w:tcPr>
          <w:p w14:paraId="5ABDBFD8" w14:textId="77777777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3C75B83B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0B298574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</w:tcPr>
          <w:p w14:paraId="52F17AB2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B31FDB" w:rsidRPr="00B31FDB" w14:paraId="264C3616" w14:textId="77777777" w:rsidTr="00B31FDB">
        <w:trPr>
          <w:tblHeader/>
        </w:trPr>
        <w:tc>
          <w:tcPr>
            <w:tcW w:w="3515" w:type="dxa"/>
          </w:tcPr>
          <w:p w14:paraId="45B99FA0" w14:textId="77777777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2DA306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</w:tcPr>
          <w:p w14:paraId="5AD41E94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A60848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7A9876F0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17CBA6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9EC7FE4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0F3067A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31FDB" w:rsidRPr="00B31FDB" w14:paraId="23B2DB41" w14:textId="77777777" w:rsidTr="00B31FDB">
        <w:tc>
          <w:tcPr>
            <w:tcW w:w="3515" w:type="dxa"/>
            <w:vAlign w:val="bottom"/>
          </w:tcPr>
          <w:p w14:paraId="54C3B392" w14:textId="77777777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CCD01D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658CDD7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DD7AC4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6BB5385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B7FF67F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205688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EA46491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1FDB" w:rsidRPr="00B31FDB" w14:paraId="3645C4D0" w14:textId="77777777" w:rsidTr="00B31FDB">
        <w:tc>
          <w:tcPr>
            <w:tcW w:w="3515" w:type="dxa"/>
            <w:vAlign w:val="bottom"/>
          </w:tcPr>
          <w:p w14:paraId="00E62795" w14:textId="199FD3BF" w:rsidR="00B31FDB" w:rsidRPr="00B31FDB" w:rsidRDefault="00B31FDB" w:rsidP="00B31FDB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</w:tcPr>
          <w:p w14:paraId="18894005" w14:textId="4F27CFDD" w:rsidR="00B31FDB" w:rsidRPr="00B31FDB" w:rsidRDefault="008554E8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7,578</w:t>
            </w:r>
          </w:p>
        </w:tc>
        <w:tc>
          <w:tcPr>
            <w:tcW w:w="284" w:type="dxa"/>
          </w:tcPr>
          <w:p w14:paraId="6469BED5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7CACD81" w14:textId="4BA6AE4B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47,570</w:t>
            </w:r>
          </w:p>
        </w:tc>
        <w:tc>
          <w:tcPr>
            <w:tcW w:w="283" w:type="dxa"/>
          </w:tcPr>
          <w:p w14:paraId="4A3AA109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640A193" w14:textId="11D0E0C7" w:rsidR="00B31FDB" w:rsidRPr="00B31FDB" w:rsidRDefault="00BA59D7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20,863</w:t>
            </w:r>
          </w:p>
        </w:tc>
        <w:tc>
          <w:tcPr>
            <w:tcW w:w="283" w:type="dxa"/>
          </w:tcPr>
          <w:p w14:paraId="38834CEF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202B4012" w14:textId="2A490159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85,435</w:t>
            </w:r>
          </w:p>
        </w:tc>
      </w:tr>
      <w:tr w:rsidR="00B31FDB" w:rsidRPr="00B31FDB" w14:paraId="503BDD21" w14:textId="77777777" w:rsidTr="00B31FDB">
        <w:tc>
          <w:tcPr>
            <w:tcW w:w="3515" w:type="dxa"/>
            <w:vAlign w:val="bottom"/>
          </w:tcPr>
          <w:p w14:paraId="1F921885" w14:textId="77777777" w:rsidR="00B31FDB" w:rsidRPr="00B31FDB" w:rsidRDefault="00B31FDB" w:rsidP="00B31FDB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</w:tcPr>
          <w:p w14:paraId="42C359DE" w14:textId="455E39BC" w:rsidR="00B31FDB" w:rsidRPr="00B31FDB" w:rsidRDefault="008554E8" w:rsidP="0040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B5B724A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3C5626" w14:textId="4F680B4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530</w:t>
            </w:r>
          </w:p>
        </w:tc>
        <w:tc>
          <w:tcPr>
            <w:tcW w:w="283" w:type="dxa"/>
          </w:tcPr>
          <w:p w14:paraId="4BC1E4C4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87221CC" w14:textId="66351D7E" w:rsidR="00B31FDB" w:rsidRPr="00B31FDB" w:rsidRDefault="00A20082" w:rsidP="00407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D876CD7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4F677D39" w14:textId="5372AC92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3,057</w:t>
            </w:r>
          </w:p>
        </w:tc>
      </w:tr>
      <w:tr w:rsidR="00B31FDB" w:rsidRPr="00B31FDB" w14:paraId="29F6F4EC" w14:textId="77777777" w:rsidTr="00B31FDB">
        <w:tc>
          <w:tcPr>
            <w:tcW w:w="3515" w:type="dxa"/>
            <w:vAlign w:val="bottom"/>
          </w:tcPr>
          <w:p w14:paraId="239F2AA2" w14:textId="77777777" w:rsidR="00B31FDB" w:rsidRPr="00B31FDB" w:rsidRDefault="00B31FDB" w:rsidP="00B31FDB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C33550E" w14:textId="57177E56" w:rsidR="00B31FDB" w:rsidRPr="00B31FDB" w:rsidRDefault="008554E8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4,728</w:t>
            </w:r>
          </w:p>
        </w:tc>
        <w:tc>
          <w:tcPr>
            <w:tcW w:w="284" w:type="dxa"/>
          </w:tcPr>
          <w:p w14:paraId="4852C982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096EBF" w14:textId="669856D3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65,351</w:t>
            </w:r>
          </w:p>
        </w:tc>
        <w:tc>
          <w:tcPr>
            <w:tcW w:w="283" w:type="dxa"/>
          </w:tcPr>
          <w:p w14:paraId="23EA6C28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43FB0B" w14:textId="58E014B4" w:rsidR="00B31FDB" w:rsidRPr="00B31FDB" w:rsidRDefault="00A20082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34,188</w:t>
            </w:r>
          </w:p>
        </w:tc>
        <w:tc>
          <w:tcPr>
            <w:tcW w:w="283" w:type="dxa"/>
          </w:tcPr>
          <w:p w14:paraId="1202BDE6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E3BDF6C" w14:textId="5C9CD1A8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145,644</w:t>
            </w:r>
          </w:p>
        </w:tc>
      </w:tr>
      <w:tr w:rsidR="00B31FDB" w:rsidRPr="00B31FDB" w14:paraId="334FEF68" w14:textId="77777777" w:rsidTr="00B31FDB">
        <w:tc>
          <w:tcPr>
            <w:tcW w:w="3515" w:type="dxa"/>
            <w:vAlign w:val="bottom"/>
          </w:tcPr>
          <w:p w14:paraId="021ECE8A" w14:textId="77777777" w:rsidR="00B31FDB" w:rsidRPr="00B31FDB" w:rsidRDefault="00B31FDB" w:rsidP="00B31FDB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2E63E93" w14:textId="32E971C8" w:rsidR="00B31FDB" w:rsidRPr="00B31FDB" w:rsidRDefault="008554E8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12,306</w:t>
            </w:r>
          </w:p>
        </w:tc>
        <w:tc>
          <w:tcPr>
            <w:tcW w:w="284" w:type="dxa"/>
          </w:tcPr>
          <w:p w14:paraId="05FB8153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C9CF132" w14:textId="6BD9E049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113,451</w:t>
            </w:r>
          </w:p>
        </w:tc>
        <w:tc>
          <w:tcPr>
            <w:tcW w:w="283" w:type="dxa"/>
          </w:tcPr>
          <w:p w14:paraId="4BDDCCCD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706B2CF" w14:textId="03CB2B2C" w:rsidR="00B31FDB" w:rsidRPr="00B31FDB" w:rsidRDefault="00A20082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</w:t>
            </w:r>
            <w:r w:rsidR="008554E8"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283" w:type="dxa"/>
          </w:tcPr>
          <w:p w14:paraId="77067CF9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4EF54B20" w14:textId="02A2C235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234,136</w:t>
            </w:r>
          </w:p>
        </w:tc>
      </w:tr>
      <w:tr w:rsidR="00B31FDB" w:rsidRPr="00B31FDB" w14:paraId="487F2831" w14:textId="77777777" w:rsidTr="00B31FDB">
        <w:tc>
          <w:tcPr>
            <w:tcW w:w="3515" w:type="dxa"/>
            <w:vAlign w:val="bottom"/>
          </w:tcPr>
          <w:p w14:paraId="1CA02806" w14:textId="77777777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31F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</w:t>
            </w:r>
            <w:r w:rsidRPr="00B31F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B31FD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B31FD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72C2D58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4D46788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39488B9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44E0383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1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FE99E6B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6F42F1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5767E9BF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1FDB" w:rsidRPr="00B31FDB" w14:paraId="4EBB82AD" w14:textId="77777777" w:rsidTr="00B31FDB">
        <w:tc>
          <w:tcPr>
            <w:tcW w:w="3515" w:type="dxa"/>
            <w:vAlign w:val="bottom"/>
          </w:tcPr>
          <w:p w14:paraId="709BBDFB" w14:textId="44C6EBCA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</w:tcPr>
          <w:p w14:paraId="21D43408" w14:textId="44C40E2F" w:rsidR="00B31FDB" w:rsidRPr="00B31FDB" w:rsidRDefault="00B40C43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284" w:type="dxa"/>
          </w:tcPr>
          <w:p w14:paraId="64DCD578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6F65023" w14:textId="2664543D" w:rsidR="00B31FDB" w:rsidRPr="00B31FDB" w:rsidRDefault="006675B1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3" w:type="dxa"/>
          </w:tcPr>
          <w:p w14:paraId="326D05A3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B7E1D87" w14:textId="6182CECD" w:rsidR="00B31FDB" w:rsidRPr="00B31FDB" w:rsidRDefault="00A20082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283" w:type="dxa"/>
          </w:tcPr>
          <w:p w14:paraId="503F7951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2E1DF7E3" w14:textId="15C7CB5C" w:rsidR="00B31FDB" w:rsidRPr="00B31FDB" w:rsidRDefault="006675B1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31FDB" w:rsidRPr="00B31FDB" w14:paraId="569039E1" w14:textId="77777777" w:rsidTr="00A20082">
        <w:tc>
          <w:tcPr>
            <w:tcW w:w="3515" w:type="dxa"/>
            <w:vAlign w:val="bottom"/>
          </w:tcPr>
          <w:p w14:paraId="0894FC85" w14:textId="77777777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6A83ECD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F7E1910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3944570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A38D698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18D5745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659A191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67983E05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0082" w:rsidRPr="00B31FDB" w14:paraId="139BA0DE" w14:textId="77777777" w:rsidTr="006675B1">
        <w:tc>
          <w:tcPr>
            <w:tcW w:w="3515" w:type="dxa"/>
            <w:vAlign w:val="bottom"/>
          </w:tcPr>
          <w:p w14:paraId="61F1F864" w14:textId="56C6D5CE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</w:tcPr>
          <w:p w14:paraId="1AD304A6" w14:textId="5C01914C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284" w:type="dxa"/>
          </w:tcPr>
          <w:p w14:paraId="2C66127F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2E062D5" w14:textId="16A4777C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53C7745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BB86F81" w14:textId="00A8F51D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283" w:type="dxa"/>
          </w:tcPr>
          <w:p w14:paraId="3D9A6EBF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689768C8" w14:textId="3E888FA9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0082" w:rsidRPr="00B31FDB" w14:paraId="0917D842" w14:textId="77777777" w:rsidTr="006675B1">
        <w:tc>
          <w:tcPr>
            <w:tcW w:w="3515" w:type="dxa"/>
            <w:vAlign w:val="bottom"/>
          </w:tcPr>
          <w:p w14:paraId="76095470" w14:textId="5290F2AB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F93583" w14:textId="14E28509" w:rsidR="00A20082" w:rsidRPr="00B31FDB" w:rsidRDefault="00B40C43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284" w:type="dxa"/>
          </w:tcPr>
          <w:p w14:paraId="1986C0ED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A411DF" w14:textId="0AE44082" w:rsidR="00A20082" w:rsidRPr="00B31FDB" w:rsidRDefault="006675B1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3" w:type="dxa"/>
          </w:tcPr>
          <w:p w14:paraId="6E4E86A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91A5EA" w14:textId="47EC3F9B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83" w:type="dxa"/>
          </w:tcPr>
          <w:p w14:paraId="4F96E0A4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6A34DD3A" w14:textId="560DD6CB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A20082" w:rsidRPr="00B31FDB" w14:paraId="033CA1BC" w14:textId="77777777" w:rsidTr="006675B1">
        <w:tc>
          <w:tcPr>
            <w:tcW w:w="3515" w:type="dxa"/>
            <w:vAlign w:val="bottom"/>
          </w:tcPr>
          <w:p w14:paraId="1EEA5402" w14:textId="1DBA7EF0" w:rsidR="00A20082" w:rsidRPr="00B31FDB" w:rsidRDefault="00A20082" w:rsidP="00A20082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EA591FE" w14:textId="08BB1964" w:rsidR="00A20082" w:rsidRPr="00B31FDB" w:rsidRDefault="00B40C43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84" w:type="dxa"/>
          </w:tcPr>
          <w:p w14:paraId="50DE78C4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1CBD997" w14:textId="66D96FF2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83" w:type="dxa"/>
          </w:tcPr>
          <w:p w14:paraId="046715EE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1C0F50D" w14:textId="0154CCC2" w:rsidR="00A20082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83" w:type="dxa"/>
          </w:tcPr>
          <w:p w14:paraId="6285B6EC" w14:textId="77777777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3EC76A0F" w14:textId="64C88AEC" w:rsidR="00A20082" w:rsidRPr="00B31FDB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B31FDB" w:rsidRPr="00B31FDB" w14:paraId="5AC5381D" w14:textId="77777777" w:rsidTr="00B31FDB">
        <w:tc>
          <w:tcPr>
            <w:tcW w:w="3515" w:type="dxa"/>
            <w:vAlign w:val="bottom"/>
          </w:tcPr>
          <w:p w14:paraId="72D01BD0" w14:textId="77777777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br w:type="page"/>
            </w:r>
            <w:r w:rsidRPr="00B31FD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ซื้อสินค้า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4C7F17A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8792FC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D1EBA31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ED9D253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566A2FB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872F15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6625FF6F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1FDB" w:rsidRPr="00B31FDB" w14:paraId="7D4A1B86" w14:textId="77777777" w:rsidTr="00B31FDB">
        <w:tc>
          <w:tcPr>
            <w:tcW w:w="3515" w:type="dxa"/>
            <w:vAlign w:val="bottom"/>
          </w:tcPr>
          <w:p w14:paraId="12BC7158" w14:textId="528BDADF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</w:tcPr>
          <w:p w14:paraId="6254F0AB" w14:textId="66E56E75" w:rsidR="00B31FDB" w:rsidRPr="00B31FDB" w:rsidRDefault="00B40C43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1,325</w:t>
            </w:r>
          </w:p>
        </w:tc>
        <w:tc>
          <w:tcPr>
            <w:tcW w:w="284" w:type="dxa"/>
          </w:tcPr>
          <w:p w14:paraId="6FA1B6B2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9EABE0E" w14:textId="1AA19213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1,414</w:t>
            </w:r>
          </w:p>
        </w:tc>
        <w:tc>
          <w:tcPr>
            <w:tcW w:w="283" w:type="dxa"/>
          </w:tcPr>
          <w:p w14:paraId="2D89EE70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F8CFFE1" w14:textId="0549ED7B" w:rsidR="00B31FDB" w:rsidRPr="00B31FDB" w:rsidRDefault="00A20082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1,412</w:t>
            </w:r>
          </w:p>
        </w:tc>
        <w:tc>
          <w:tcPr>
            <w:tcW w:w="283" w:type="dxa"/>
          </w:tcPr>
          <w:p w14:paraId="7F410F42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7DF363D7" w14:textId="6CB9C299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2,438</w:t>
            </w:r>
          </w:p>
        </w:tc>
      </w:tr>
      <w:tr w:rsidR="00B31FDB" w:rsidRPr="00B31FDB" w14:paraId="39E09985" w14:textId="77777777" w:rsidTr="00B31FDB">
        <w:tc>
          <w:tcPr>
            <w:tcW w:w="3515" w:type="dxa"/>
            <w:vAlign w:val="bottom"/>
          </w:tcPr>
          <w:p w14:paraId="702E8BDD" w14:textId="4872D636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B88B34" w14:textId="48334E25" w:rsidR="00B31FDB" w:rsidRPr="00B31FDB" w:rsidRDefault="00B40C43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284" w:type="dxa"/>
          </w:tcPr>
          <w:p w14:paraId="76C135B6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366F91" w14:textId="43E0E38B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283" w:type="dxa"/>
          </w:tcPr>
          <w:p w14:paraId="5C62EF9B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A8EF6BB" w14:textId="7E733AA2" w:rsidR="00B31FDB" w:rsidRPr="00B31FDB" w:rsidRDefault="00A20082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283" w:type="dxa"/>
          </w:tcPr>
          <w:p w14:paraId="399C5394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D3F20F8" w14:textId="19501524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958</w:t>
            </w:r>
          </w:p>
        </w:tc>
      </w:tr>
      <w:tr w:rsidR="00B31FDB" w:rsidRPr="00B31FDB" w14:paraId="4019565E" w14:textId="77777777" w:rsidTr="00B31FDB">
        <w:tc>
          <w:tcPr>
            <w:tcW w:w="3515" w:type="dxa"/>
            <w:vAlign w:val="bottom"/>
          </w:tcPr>
          <w:p w14:paraId="5B0694DD" w14:textId="09760755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689C471" w14:textId="686C62BE" w:rsidR="00B31FDB" w:rsidRPr="00B31FDB" w:rsidRDefault="00B40C43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1,465</w:t>
            </w:r>
          </w:p>
        </w:tc>
        <w:tc>
          <w:tcPr>
            <w:tcW w:w="284" w:type="dxa"/>
          </w:tcPr>
          <w:p w14:paraId="0E41FAF2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444CBDE" w14:textId="1A8CC13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2,115</w:t>
            </w:r>
          </w:p>
        </w:tc>
        <w:tc>
          <w:tcPr>
            <w:tcW w:w="283" w:type="dxa"/>
          </w:tcPr>
          <w:p w14:paraId="2E4DAEBC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53526C7" w14:textId="6CF69C95" w:rsidR="00B31FDB" w:rsidRPr="00B31FDB" w:rsidRDefault="00A20082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  <w:tc>
          <w:tcPr>
            <w:tcW w:w="283" w:type="dxa"/>
          </w:tcPr>
          <w:p w14:paraId="131DA13F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72BFB896" w14:textId="79D3676C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3,396</w:t>
            </w:r>
          </w:p>
        </w:tc>
      </w:tr>
      <w:tr w:rsidR="00B31FDB" w:rsidRPr="00B31FDB" w14:paraId="0E6977E9" w14:textId="77777777" w:rsidTr="00B31FDB">
        <w:tc>
          <w:tcPr>
            <w:tcW w:w="3515" w:type="dxa"/>
            <w:vAlign w:val="bottom"/>
          </w:tcPr>
          <w:p w14:paraId="27132200" w14:textId="77777777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ค่าเช่าที่ดิน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40C2947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1984304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94FA919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0170A37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EEF8EA9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40C974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7B7D3BBB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1FDB" w:rsidRPr="00B31FDB" w14:paraId="27D85CAB" w14:textId="77777777" w:rsidTr="00B31FDB">
        <w:tc>
          <w:tcPr>
            <w:tcW w:w="3515" w:type="dxa"/>
            <w:vAlign w:val="bottom"/>
          </w:tcPr>
          <w:p w14:paraId="7F29EC99" w14:textId="77777777" w:rsidR="00B31FDB" w:rsidRPr="00B31FDB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B31FDB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666AA50" w14:textId="0694AF7C" w:rsidR="00B31FDB" w:rsidRPr="00B31FDB" w:rsidRDefault="00A20082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84" w:type="dxa"/>
          </w:tcPr>
          <w:p w14:paraId="2BA074F0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5B2E5AB" w14:textId="00633A34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83" w:type="dxa"/>
          </w:tcPr>
          <w:p w14:paraId="7B2199B9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3134EC8" w14:textId="34ACF73C" w:rsidR="00B31FDB" w:rsidRPr="00B31FDB" w:rsidRDefault="00A20082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83" w:type="dxa"/>
          </w:tcPr>
          <w:p w14:paraId="26C2432C" w14:textId="7777777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0597B3C6" w14:textId="53E101F7" w:rsidR="00B31FDB" w:rsidRPr="00B31FDB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B31FDB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14:paraId="111CED6F" w14:textId="77777777" w:rsidR="00A20082" w:rsidRPr="007E4332" w:rsidRDefault="00A20082" w:rsidP="007E4332">
      <w:pPr>
        <w:spacing w:line="240" w:lineRule="auto"/>
        <w:rPr>
          <w:sz w:val="12"/>
          <w:szCs w:val="12"/>
        </w:rPr>
      </w:pPr>
    </w:p>
    <w:tbl>
      <w:tblPr>
        <w:tblW w:w="1003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284"/>
        <w:gridCol w:w="1417"/>
        <w:gridCol w:w="283"/>
        <w:gridCol w:w="1417"/>
        <w:gridCol w:w="283"/>
        <w:gridCol w:w="1419"/>
      </w:tblGrid>
      <w:tr w:rsidR="00A20082" w:rsidRPr="006675B1" w14:paraId="48557FA9" w14:textId="77777777" w:rsidTr="007366E6">
        <w:trPr>
          <w:tblHeader/>
        </w:trPr>
        <w:tc>
          <w:tcPr>
            <w:tcW w:w="3515" w:type="dxa"/>
          </w:tcPr>
          <w:p w14:paraId="71125099" w14:textId="77777777" w:rsidR="00A20082" w:rsidRPr="006675B1" w:rsidRDefault="00A20082" w:rsidP="007366E6">
            <w:pPr>
              <w:tabs>
                <w:tab w:val="clear" w:pos="227"/>
              </w:tabs>
              <w:ind w:left="142" w:hanging="2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66AAFA69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A20082" w:rsidRPr="006675B1" w14:paraId="144CDFBD" w14:textId="77777777" w:rsidTr="007366E6">
        <w:trPr>
          <w:tblHeader/>
        </w:trPr>
        <w:tc>
          <w:tcPr>
            <w:tcW w:w="3515" w:type="dxa"/>
          </w:tcPr>
          <w:p w14:paraId="130F575B" w14:textId="77777777" w:rsidR="00A20082" w:rsidRPr="006675B1" w:rsidRDefault="00A20082" w:rsidP="007366E6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4E96F32F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0FFC2399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</w:tcPr>
          <w:p w14:paraId="56EE7009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A20082" w:rsidRPr="006675B1" w14:paraId="4412E7F4" w14:textId="77777777" w:rsidTr="006675B1">
        <w:trPr>
          <w:tblHeader/>
        </w:trPr>
        <w:tc>
          <w:tcPr>
            <w:tcW w:w="3515" w:type="dxa"/>
          </w:tcPr>
          <w:p w14:paraId="643020A9" w14:textId="77777777" w:rsidR="00A20082" w:rsidRPr="006675B1" w:rsidRDefault="00A20082" w:rsidP="007366E6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561ECC8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</w:tcPr>
          <w:p w14:paraId="38C57206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B420F5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5E610323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AC22F07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6930D2A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26CD422" w14:textId="77777777" w:rsidR="00A20082" w:rsidRPr="006675B1" w:rsidRDefault="00A20082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31FDB" w:rsidRPr="006675B1" w14:paraId="443772BD" w14:textId="77777777" w:rsidTr="006675B1">
        <w:tc>
          <w:tcPr>
            <w:tcW w:w="3515" w:type="dxa"/>
            <w:vAlign w:val="bottom"/>
          </w:tcPr>
          <w:p w14:paraId="686CA7B0" w14:textId="487692EB" w:rsidR="00B31FDB" w:rsidRPr="006675B1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ค่าส่งเสริมการขาย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B69FF14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C6B6A93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E447BE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3A122A8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BB70AE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CDEA166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3E285E5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1FDB" w:rsidRPr="006675B1" w14:paraId="41592B88" w14:textId="77777777" w:rsidTr="00B31FDB">
        <w:tc>
          <w:tcPr>
            <w:tcW w:w="3515" w:type="dxa"/>
            <w:vAlign w:val="bottom"/>
          </w:tcPr>
          <w:p w14:paraId="4643A45A" w14:textId="07EF1E36" w:rsidR="00B31FDB" w:rsidRPr="006675B1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C04DCE6" w14:textId="68410CEA" w:rsidR="00B31FDB" w:rsidRPr="006675B1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19B32FA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9FF8F57" w14:textId="17F083FA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1,124</w:t>
            </w:r>
          </w:p>
        </w:tc>
        <w:tc>
          <w:tcPr>
            <w:tcW w:w="283" w:type="dxa"/>
          </w:tcPr>
          <w:p w14:paraId="6C2AD35F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1FBCA63" w14:textId="64889ECD" w:rsidR="00B31FDB" w:rsidRPr="006675B1" w:rsidRDefault="00A20082" w:rsidP="00A20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39020F0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double" w:sz="4" w:space="0" w:color="auto"/>
            </w:tcBorders>
          </w:tcPr>
          <w:p w14:paraId="7B4C8361" w14:textId="0851EFD4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1,124</w:t>
            </w:r>
          </w:p>
        </w:tc>
      </w:tr>
      <w:tr w:rsidR="00B31FDB" w:rsidRPr="006675B1" w14:paraId="36D55F60" w14:textId="77777777" w:rsidTr="00B31FDB">
        <w:tc>
          <w:tcPr>
            <w:tcW w:w="3515" w:type="dxa"/>
            <w:vAlign w:val="bottom"/>
          </w:tcPr>
          <w:p w14:paraId="5B483193" w14:textId="35BF43F8" w:rsidR="00B31FDB" w:rsidRPr="006675B1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ต้นทุนทางการเงิน (ดอกเบี้ยจ่าย)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BA2B582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C1A25A7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02234107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82565A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C378601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91C8D88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076E8AF4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1FDB" w:rsidRPr="006675B1" w14:paraId="39630977" w14:textId="77777777" w:rsidTr="00B31FDB">
        <w:tc>
          <w:tcPr>
            <w:tcW w:w="3515" w:type="dxa"/>
            <w:vAlign w:val="bottom"/>
          </w:tcPr>
          <w:p w14:paraId="09E4E5BA" w14:textId="38556E28" w:rsidR="00B31FDB" w:rsidRPr="006675B1" w:rsidRDefault="00B31FDB" w:rsidP="00B31FDB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</w:tcPr>
          <w:p w14:paraId="2D4DBC2E" w14:textId="7167C209" w:rsidR="00B31FDB" w:rsidRPr="006675B1" w:rsidRDefault="00D20A3F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1,657</w:t>
            </w:r>
          </w:p>
        </w:tc>
        <w:tc>
          <w:tcPr>
            <w:tcW w:w="284" w:type="dxa"/>
          </w:tcPr>
          <w:p w14:paraId="1A38FF9D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7B2E7C7" w14:textId="1CB2975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  <w:tc>
          <w:tcPr>
            <w:tcW w:w="283" w:type="dxa"/>
          </w:tcPr>
          <w:p w14:paraId="45728A8B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639DAC0" w14:textId="37582839" w:rsidR="00B31FDB" w:rsidRPr="006675B1" w:rsidRDefault="00B40C43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3,210</w:t>
            </w:r>
          </w:p>
        </w:tc>
        <w:tc>
          <w:tcPr>
            <w:tcW w:w="283" w:type="dxa"/>
          </w:tcPr>
          <w:p w14:paraId="0489D2F1" w14:textId="77777777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366E1D33" w14:textId="4AA50D0A" w:rsidR="00B31FDB" w:rsidRPr="006675B1" w:rsidRDefault="00B31FDB" w:rsidP="00B31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2,655</w:t>
            </w:r>
          </w:p>
        </w:tc>
      </w:tr>
      <w:tr w:rsidR="00B40C43" w:rsidRPr="006675B1" w14:paraId="696E4F98" w14:textId="77777777" w:rsidTr="00B31FDB">
        <w:tc>
          <w:tcPr>
            <w:tcW w:w="3515" w:type="dxa"/>
            <w:vAlign w:val="bottom"/>
          </w:tcPr>
          <w:p w14:paraId="4C9417D3" w14:textId="13C208C5" w:rsidR="00B40C43" w:rsidRPr="006675B1" w:rsidRDefault="00B40C43" w:rsidP="00B40C43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</w:tcPr>
          <w:p w14:paraId="6862CB9F" w14:textId="7017BEEA" w:rsidR="00B40C43" w:rsidRPr="006675B1" w:rsidRDefault="00D20A3F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84" w:type="dxa"/>
          </w:tcPr>
          <w:p w14:paraId="312A8807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7B13249" w14:textId="4AAB2CD9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3E2E7C5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2E254D2" w14:textId="3EB946A0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283" w:type="dxa"/>
          </w:tcPr>
          <w:p w14:paraId="1FDCD7A1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7648FF12" w14:textId="01A4D329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0C43" w:rsidRPr="006675B1" w14:paraId="68B08392" w14:textId="77777777" w:rsidTr="00B31FDB">
        <w:tc>
          <w:tcPr>
            <w:tcW w:w="3515" w:type="dxa"/>
            <w:vAlign w:val="bottom"/>
          </w:tcPr>
          <w:p w14:paraId="2F0FF2F4" w14:textId="3E2B7F9E" w:rsidR="00B40C43" w:rsidRPr="006675B1" w:rsidRDefault="00B40C43" w:rsidP="00B40C43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1E8584E" w14:textId="0F98241D" w:rsidR="00B40C43" w:rsidRPr="006675B1" w:rsidRDefault="00D20A3F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284" w:type="dxa"/>
          </w:tcPr>
          <w:p w14:paraId="19905DC3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69C8DF" w14:textId="16341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1,221</w:t>
            </w:r>
          </w:p>
        </w:tc>
        <w:tc>
          <w:tcPr>
            <w:tcW w:w="283" w:type="dxa"/>
          </w:tcPr>
          <w:p w14:paraId="3F4BF458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E9ABEF" w14:textId="05E71FB8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1,331</w:t>
            </w:r>
          </w:p>
        </w:tc>
        <w:tc>
          <w:tcPr>
            <w:tcW w:w="283" w:type="dxa"/>
          </w:tcPr>
          <w:p w14:paraId="2275D31B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D308023" w14:textId="6330E0E3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2,314</w:t>
            </w:r>
          </w:p>
        </w:tc>
      </w:tr>
      <w:tr w:rsidR="00B40C43" w:rsidRPr="006675B1" w14:paraId="34C27426" w14:textId="77777777" w:rsidTr="00B31FDB">
        <w:tc>
          <w:tcPr>
            <w:tcW w:w="3515" w:type="dxa"/>
            <w:vAlign w:val="bottom"/>
          </w:tcPr>
          <w:p w14:paraId="051F7CE7" w14:textId="25CBA3DF" w:rsidR="00B40C43" w:rsidRPr="006675B1" w:rsidRDefault="00B40C43" w:rsidP="00B40C43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4074D5C" w14:textId="54062FC0" w:rsidR="00B40C43" w:rsidRPr="006675B1" w:rsidRDefault="00D20A3F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2,392</w:t>
            </w:r>
          </w:p>
        </w:tc>
        <w:tc>
          <w:tcPr>
            <w:tcW w:w="284" w:type="dxa"/>
          </w:tcPr>
          <w:p w14:paraId="472F990A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80EED94" w14:textId="7404156B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2,539</w:t>
            </w:r>
          </w:p>
        </w:tc>
        <w:tc>
          <w:tcPr>
            <w:tcW w:w="283" w:type="dxa"/>
          </w:tcPr>
          <w:p w14:paraId="3FBCEB2E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D972830" w14:textId="697D7530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4,670</w:t>
            </w:r>
          </w:p>
        </w:tc>
        <w:tc>
          <w:tcPr>
            <w:tcW w:w="283" w:type="dxa"/>
          </w:tcPr>
          <w:p w14:paraId="3AEDA988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4A8D960E" w14:textId="785B107E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4,969</w:t>
            </w:r>
          </w:p>
        </w:tc>
      </w:tr>
      <w:tr w:rsidR="00B40C43" w:rsidRPr="006675B1" w14:paraId="62282C77" w14:textId="77777777" w:rsidTr="00B31FDB">
        <w:tc>
          <w:tcPr>
            <w:tcW w:w="3515" w:type="dxa"/>
            <w:vAlign w:val="bottom"/>
          </w:tcPr>
          <w:p w14:paraId="205D8861" w14:textId="1BF7AC10" w:rsidR="00B40C43" w:rsidRPr="006675B1" w:rsidRDefault="00B40C43" w:rsidP="00B40C43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ค่าตอบแทนผู้บริหารที่สำคัญ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F45AD2E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F11A389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2BBB935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BCD23D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4DA3989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DE32A2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14:paraId="31493FFA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0C43" w:rsidRPr="006675B1" w14:paraId="3079E481" w14:textId="77777777" w:rsidTr="00B31FDB">
        <w:tc>
          <w:tcPr>
            <w:tcW w:w="3515" w:type="dxa"/>
            <w:vAlign w:val="bottom"/>
          </w:tcPr>
          <w:p w14:paraId="3AF69FD8" w14:textId="07909AB0" w:rsidR="00B40C43" w:rsidRPr="006675B1" w:rsidRDefault="00B40C43" w:rsidP="00B40C43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225EFE9B" w14:textId="2E5D8525" w:rsidR="00B40C43" w:rsidRPr="006675B1" w:rsidRDefault="00D20A3F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2,779</w:t>
            </w:r>
          </w:p>
        </w:tc>
        <w:tc>
          <w:tcPr>
            <w:tcW w:w="284" w:type="dxa"/>
          </w:tcPr>
          <w:p w14:paraId="315A51AF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0FC6416" w14:textId="2A2450E5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4,029</w:t>
            </w:r>
          </w:p>
        </w:tc>
        <w:tc>
          <w:tcPr>
            <w:tcW w:w="283" w:type="dxa"/>
          </w:tcPr>
          <w:p w14:paraId="1D98A511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401476F" w14:textId="0B116B0D" w:rsidR="00B40C43" w:rsidRPr="006675B1" w:rsidRDefault="00DA3C1E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6,854</w:t>
            </w:r>
          </w:p>
        </w:tc>
        <w:tc>
          <w:tcPr>
            <w:tcW w:w="283" w:type="dxa"/>
          </w:tcPr>
          <w:p w14:paraId="401E2106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</w:tcPr>
          <w:p w14:paraId="5EE5C9C1" w14:textId="6F878029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7,804</w:t>
            </w:r>
          </w:p>
        </w:tc>
      </w:tr>
      <w:tr w:rsidR="00B40C43" w:rsidRPr="006675B1" w14:paraId="23A65268" w14:textId="77777777" w:rsidTr="00B31FDB">
        <w:tc>
          <w:tcPr>
            <w:tcW w:w="3515" w:type="dxa"/>
            <w:vAlign w:val="bottom"/>
          </w:tcPr>
          <w:p w14:paraId="29DAAC0A" w14:textId="3EB43161" w:rsidR="00B40C43" w:rsidRPr="006675B1" w:rsidRDefault="00B40C43" w:rsidP="00B40C43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06CCA1" w14:textId="35EA4452" w:rsidR="00B40C43" w:rsidRPr="006675B1" w:rsidRDefault="00D20A3F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284" w:type="dxa"/>
          </w:tcPr>
          <w:p w14:paraId="30E523E4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19EAEC7" w14:textId="363183C5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283" w:type="dxa"/>
          </w:tcPr>
          <w:p w14:paraId="1FA3F70A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048FFF0" w14:textId="5CDC0D01" w:rsidR="00B40C43" w:rsidRPr="006675B1" w:rsidRDefault="00DA3C1E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283" w:type="dxa"/>
          </w:tcPr>
          <w:p w14:paraId="3B8F9B11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F3C9ED7" w14:textId="5EAFB574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405</w:t>
            </w:r>
          </w:p>
        </w:tc>
      </w:tr>
      <w:tr w:rsidR="00B40C43" w:rsidRPr="006675B1" w14:paraId="07AF5656" w14:textId="77777777" w:rsidTr="00B31FDB">
        <w:tc>
          <w:tcPr>
            <w:tcW w:w="3515" w:type="dxa"/>
            <w:vAlign w:val="bottom"/>
          </w:tcPr>
          <w:p w14:paraId="7DFDC2C1" w14:textId="6C8FE5CD" w:rsidR="00B40C43" w:rsidRPr="006675B1" w:rsidRDefault="00B40C43" w:rsidP="00B40C43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B256F29" w14:textId="5CB15165" w:rsidR="00B40C43" w:rsidRPr="006675B1" w:rsidRDefault="00D20A3F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3,026</w:t>
            </w:r>
          </w:p>
        </w:tc>
        <w:tc>
          <w:tcPr>
            <w:tcW w:w="284" w:type="dxa"/>
          </w:tcPr>
          <w:p w14:paraId="362633EA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2A25E70" w14:textId="065C1F85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4,283</w:t>
            </w:r>
          </w:p>
        </w:tc>
        <w:tc>
          <w:tcPr>
            <w:tcW w:w="283" w:type="dxa"/>
          </w:tcPr>
          <w:p w14:paraId="5A0DE4FF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21703A5" w14:textId="606B2FB0" w:rsidR="00B40C43" w:rsidRPr="006675B1" w:rsidRDefault="00DA3C1E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7,263</w:t>
            </w:r>
          </w:p>
        </w:tc>
        <w:tc>
          <w:tcPr>
            <w:tcW w:w="283" w:type="dxa"/>
          </w:tcPr>
          <w:p w14:paraId="27F3B832" w14:textId="77777777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4BEE152E" w14:textId="42518C52" w:rsidR="00B40C43" w:rsidRPr="006675B1" w:rsidRDefault="00B40C43" w:rsidP="00B40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8,209</w:t>
            </w:r>
          </w:p>
        </w:tc>
      </w:tr>
    </w:tbl>
    <w:p w14:paraId="5BBF9C93" w14:textId="77777777" w:rsidR="00B31FDB" w:rsidRPr="006675B1" w:rsidRDefault="00B31FDB" w:rsidP="00037A17">
      <w:pPr>
        <w:tabs>
          <w:tab w:val="clear" w:pos="454"/>
          <w:tab w:val="clear" w:pos="680"/>
        </w:tabs>
        <w:ind w:left="-1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488163" w14:textId="51483FAC" w:rsidR="00033716" w:rsidRPr="006675B1" w:rsidRDefault="00E064D6" w:rsidP="00037A17">
      <w:pPr>
        <w:tabs>
          <w:tab w:val="clear" w:pos="454"/>
          <w:tab w:val="clear" w:pos="680"/>
        </w:tabs>
        <w:ind w:left="-14"/>
        <w:jc w:val="thaiDistribute"/>
        <w:rPr>
          <w:rFonts w:ascii="Angsana New" w:hAnsi="Angsana New"/>
          <w:color w:val="000000"/>
          <w:sz w:val="28"/>
          <w:szCs w:val="28"/>
        </w:rPr>
      </w:pPr>
      <w:r w:rsidRPr="006675B1">
        <w:rPr>
          <w:rFonts w:ascii="Angsana New" w:hAnsi="Angsana New"/>
          <w:color w:val="000000"/>
          <w:sz w:val="28"/>
          <w:szCs w:val="28"/>
          <w:cs/>
        </w:rPr>
        <w:t>ยอดคงเหลือกับ</w:t>
      </w:r>
      <w:r w:rsidR="00E91DEE" w:rsidRPr="006675B1">
        <w:rPr>
          <w:rFonts w:ascii="Angsana New" w:hAnsi="Angsana New"/>
          <w:color w:val="000000"/>
          <w:sz w:val="28"/>
          <w:szCs w:val="28"/>
          <w:cs/>
        </w:rPr>
        <w:t>บุคคลหรือ</w:t>
      </w:r>
      <w:r w:rsidR="00837E3B" w:rsidRPr="006675B1">
        <w:rPr>
          <w:rFonts w:ascii="Angsana New" w:hAnsi="Angsana New"/>
          <w:color w:val="000000"/>
          <w:sz w:val="28"/>
          <w:szCs w:val="28"/>
          <w:cs/>
        </w:rPr>
        <w:t>กิจการ</w:t>
      </w:r>
      <w:r w:rsidRPr="006675B1">
        <w:rPr>
          <w:rFonts w:ascii="Angsana New" w:hAnsi="Angsana New"/>
          <w:color w:val="000000"/>
          <w:sz w:val="28"/>
          <w:szCs w:val="28"/>
          <w:cs/>
        </w:rPr>
        <w:t xml:space="preserve">ที่เกี่ยวข้องกัน ณ </w:t>
      </w:r>
      <w:r w:rsidRPr="006675B1">
        <w:rPr>
          <w:rFonts w:ascii="Angsana New" w:hAnsi="Angsana New"/>
          <w:sz w:val="28"/>
          <w:szCs w:val="28"/>
          <w:cs/>
        </w:rPr>
        <w:t>วันที่</w:t>
      </w:r>
      <w:r w:rsidR="00033716" w:rsidRPr="006675B1">
        <w:rPr>
          <w:rFonts w:ascii="Angsana New" w:hAnsi="Angsana New"/>
          <w:sz w:val="28"/>
          <w:szCs w:val="28"/>
          <w:cs/>
        </w:rPr>
        <w:t xml:space="preserve"> </w:t>
      </w:r>
      <w:r w:rsidR="00991D9A" w:rsidRPr="006675B1">
        <w:rPr>
          <w:rFonts w:ascii="Angsana New" w:hAnsi="Angsana New"/>
          <w:sz w:val="28"/>
          <w:szCs w:val="28"/>
        </w:rPr>
        <w:t xml:space="preserve">30 </w:t>
      </w:r>
      <w:r w:rsidR="00991D9A" w:rsidRPr="006675B1">
        <w:rPr>
          <w:rFonts w:ascii="Angsana New" w:hAnsi="Angsana New"/>
          <w:sz w:val="28"/>
          <w:szCs w:val="28"/>
          <w:cs/>
        </w:rPr>
        <w:t>มิถุนายน</w:t>
      </w:r>
      <w:r w:rsidR="00837E3B" w:rsidRPr="006675B1">
        <w:rPr>
          <w:rFonts w:ascii="Angsana New" w:hAnsi="Angsana New"/>
          <w:sz w:val="28"/>
          <w:szCs w:val="28"/>
          <w:cs/>
        </w:rPr>
        <w:t xml:space="preserve"> </w:t>
      </w:r>
      <w:r w:rsidR="00F505C9" w:rsidRPr="006675B1">
        <w:rPr>
          <w:rFonts w:ascii="Angsana New" w:hAnsi="Angsana New"/>
          <w:sz w:val="28"/>
          <w:szCs w:val="28"/>
        </w:rPr>
        <w:t>256</w:t>
      </w:r>
      <w:r w:rsidR="009E18C0" w:rsidRPr="006675B1">
        <w:rPr>
          <w:rFonts w:ascii="Angsana New" w:hAnsi="Angsana New"/>
          <w:sz w:val="28"/>
          <w:szCs w:val="28"/>
        </w:rPr>
        <w:t>8</w:t>
      </w:r>
      <w:r w:rsidR="00033716" w:rsidRPr="006675B1">
        <w:rPr>
          <w:rFonts w:ascii="Angsana New" w:hAnsi="Angsana New"/>
          <w:sz w:val="28"/>
          <w:szCs w:val="28"/>
        </w:rPr>
        <w:t xml:space="preserve"> </w:t>
      </w:r>
      <w:r w:rsidR="00033716" w:rsidRPr="006675B1">
        <w:rPr>
          <w:rFonts w:ascii="Angsana New" w:hAnsi="Angsana New"/>
          <w:sz w:val="28"/>
          <w:szCs w:val="28"/>
          <w:cs/>
        </w:rPr>
        <w:t>และ</w:t>
      </w:r>
      <w:r w:rsidR="001E0110" w:rsidRPr="006675B1">
        <w:rPr>
          <w:rFonts w:ascii="Angsana New" w:hAnsi="Angsana New"/>
          <w:sz w:val="28"/>
          <w:szCs w:val="28"/>
          <w:cs/>
        </w:rPr>
        <w:t>วันที่</w:t>
      </w:r>
      <w:r w:rsidR="00033716" w:rsidRPr="006675B1">
        <w:rPr>
          <w:rFonts w:ascii="Angsana New" w:hAnsi="Angsana New"/>
          <w:sz w:val="28"/>
          <w:szCs w:val="28"/>
          <w:cs/>
        </w:rPr>
        <w:t xml:space="preserve"> </w:t>
      </w:r>
      <w:r w:rsidR="00033716" w:rsidRPr="006675B1">
        <w:rPr>
          <w:rFonts w:ascii="Angsana New" w:hAnsi="Angsana New"/>
          <w:sz w:val="28"/>
          <w:szCs w:val="28"/>
        </w:rPr>
        <w:t xml:space="preserve">31 </w:t>
      </w:r>
      <w:r w:rsidR="00837E3B" w:rsidRPr="006675B1">
        <w:rPr>
          <w:rFonts w:ascii="Angsana New" w:hAnsi="Angsana New"/>
          <w:sz w:val="28"/>
          <w:szCs w:val="28"/>
          <w:cs/>
        </w:rPr>
        <w:t>ธัน</w:t>
      </w:r>
      <w:r w:rsidR="00557BCC" w:rsidRPr="006675B1">
        <w:rPr>
          <w:rFonts w:ascii="Angsana New" w:hAnsi="Angsana New"/>
          <w:sz w:val="28"/>
          <w:szCs w:val="28"/>
          <w:cs/>
        </w:rPr>
        <w:t xml:space="preserve">วาคม </w:t>
      </w:r>
      <w:r w:rsidR="00F505C9" w:rsidRPr="006675B1">
        <w:rPr>
          <w:rFonts w:ascii="Angsana New" w:hAnsi="Angsana New"/>
          <w:sz w:val="28"/>
          <w:szCs w:val="28"/>
        </w:rPr>
        <w:t>256</w:t>
      </w:r>
      <w:r w:rsidR="009E18C0" w:rsidRPr="006675B1">
        <w:rPr>
          <w:rFonts w:ascii="Angsana New" w:hAnsi="Angsana New"/>
          <w:sz w:val="28"/>
          <w:szCs w:val="28"/>
        </w:rPr>
        <w:t>7</w:t>
      </w:r>
      <w:r w:rsidR="00033716" w:rsidRPr="006675B1">
        <w:rPr>
          <w:rFonts w:ascii="Angsana New" w:hAnsi="Angsana New"/>
          <w:color w:val="000000"/>
          <w:sz w:val="28"/>
          <w:szCs w:val="28"/>
        </w:rPr>
        <w:t xml:space="preserve"> </w:t>
      </w:r>
      <w:r w:rsidR="00033716" w:rsidRPr="006675B1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p w14:paraId="4BDDCCCB" w14:textId="77777777" w:rsidR="00711CEF" w:rsidRPr="006675B1" w:rsidRDefault="00711CEF" w:rsidP="00037A17">
      <w:pPr>
        <w:tabs>
          <w:tab w:val="clear" w:pos="454"/>
          <w:tab w:val="clear" w:pos="680"/>
        </w:tabs>
        <w:ind w:left="-14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10040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284"/>
        <w:gridCol w:w="1417"/>
        <w:gridCol w:w="283"/>
        <w:gridCol w:w="1417"/>
        <w:gridCol w:w="283"/>
        <w:gridCol w:w="1424"/>
      </w:tblGrid>
      <w:tr w:rsidR="00A447BC" w:rsidRPr="006675B1" w14:paraId="51EA15A7" w14:textId="77777777" w:rsidTr="00EA1D84">
        <w:trPr>
          <w:tblHeader/>
        </w:trPr>
        <w:tc>
          <w:tcPr>
            <w:tcW w:w="3515" w:type="dxa"/>
          </w:tcPr>
          <w:p w14:paraId="4E7A4CC2" w14:textId="77777777" w:rsidR="00A447BC" w:rsidRPr="006675B1" w:rsidRDefault="00A447BC" w:rsidP="002B76A8">
            <w:pPr>
              <w:tabs>
                <w:tab w:val="clear" w:pos="227"/>
              </w:tabs>
              <w:ind w:left="142" w:hanging="2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</w:tcPr>
          <w:p w14:paraId="44DF9F2B" w14:textId="55B1ACCE" w:rsidR="00A447BC" w:rsidRPr="006675B1" w:rsidRDefault="00A447B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447BC" w:rsidRPr="006675B1" w14:paraId="06371758" w14:textId="77777777" w:rsidTr="00EA1D84">
        <w:trPr>
          <w:tblHeader/>
        </w:trPr>
        <w:tc>
          <w:tcPr>
            <w:tcW w:w="3515" w:type="dxa"/>
          </w:tcPr>
          <w:p w14:paraId="1C4D8A20" w14:textId="77777777" w:rsidR="00A447BC" w:rsidRPr="006675B1" w:rsidRDefault="00A447BC" w:rsidP="002B76A8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65B8BB06" w14:textId="5A427B12" w:rsidR="00A447BC" w:rsidRPr="006675B1" w:rsidRDefault="00A447B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AEBC75E" w14:textId="77777777" w:rsidR="00A447BC" w:rsidRPr="006675B1" w:rsidRDefault="00A447B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24" w:type="dxa"/>
            <w:gridSpan w:val="3"/>
          </w:tcPr>
          <w:p w14:paraId="424C5A75" w14:textId="1EF7970B" w:rsidR="00A447BC" w:rsidRPr="006675B1" w:rsidRDefault="00A447BC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47BC" w:rsidRPr="006675B1" w14:paraId="321C9CD1" w14:textId="77777777" w:rsidTr="00EA1D84">
        <w:trPr>
          <w:tblHeader/>
        </w:trPr>
        <w:tc>
          <w:tcPr>
            <w:tcW w:w="3515" w:type="dxa"/>
          </w:tcPr>
          <w:p w14:paraId="0A874079" w14:textId="77777777" w:rsidR="00A447BC" w:rsidRPr="006675B1" w:rsidRDefault="00A447BC" w:rsidP="00A447BC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1C10999" w14:textId="1107B79E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75B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675B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4" w:type="dxa"/>
          </w:tcPr>
          <w:p w14:paraId="6599E96D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C9CF94D" w14:textId="05C671ED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31</w:t>
            </w:r>
            <w:r w:rsidRPr="006675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75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0D14F5BD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8240350" w14:textId="0CAFB6B9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675B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675B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8A001FC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4D78E601" w14:textId="749391D3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31</w:t>
            </w:r>
            <w:r w:rsidRPr="006675B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675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447BC" w:rsidRPr="006675B1" w14:paraId="422764C6" w14:textId="77777777" w:rsidTr="00EA1D84">
        <w:tc>
          <w:tcPr>
            <w:tcW w:w="3515" w:type="dxa"/>
            <w:vAlign w:val="bottom"/>
          </w:tcPr>
          <w:p w14:paraId="0EB8B959" w14:textId="19291CFF" w:rsidR="00A447BC" w:rsidRPr="006675B1" w:rsidRDefault="00A447BC" w:rsidP="00A447BC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AB4061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7D1BA28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DF601B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B76C1E7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5F98971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1A9BAD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54D31DB4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925" w:rsidRPr="006675B1" w14:paraId="12D833FD" w14:textId="77777777" w:rsidTr="00EA1D84">
        <w:tc>
          <w:tcPr>
            <w:tcW w:w="3515" w:type="dxa"/>
            <w:vAlign w:val="bottom"/>
          </w:tcPr>
          <w:p w14:paraId="7C51C65C" w14:textId="594A1C7B" w:rsidR="00963925" w:rsidRPr="006675B1" w:rsidRDefault="00963925" w:rsidP="00963925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</w:tcPr>
          <w:p w14:paraId="6833ADBB" w14:textId="59EC499D" w:rsidR="00963925" w:rsidRPr="006675B1" w:rsidRDefault="00963925" w:rsidP="0096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19CD7F2" w14:textId="77777777" w:rsidR="00963925" w:rsidRPr="006675B1" w:rsidRDefault="00963925" w:rsidP="0096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151FCE" w14:textId="07885E7A" w:rsidR="00963925" w:rsidRPr="006675B1" w:rsidRDefault="00963925" w:rsidP="0096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A71E0D9" w14:textId="77777777" w:rsidR="00963925" w:rsidRPr="006675B1" w:rsidRDefault="00963925" w:rsidP="0096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DCBDBD1" w14:textId="5BBD20CD" w:rsidR="00963925" w:rsidRPr="006675B1" w:rsidRDefault="00D20A3F" w:rsidP="0096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</w:t>
            </w:r>
            <w:r w:rsidR="006675B1" w:rsidRPr="006675B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283" w:type="dxa"/>
          </w:tcPr>
          <w:p w14:paraId="70BCCBD9" w14:textId="77777777" w:rsidR="00963925" w:rsidRPr="006675B1" w:rsidRDefault="00963925" w:rsidP="009639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</w:tcPr>
          <w:p w14:paraId="15E52564" w14:textId="7AE5D0BA" w:rsidR="00963925" w:rsidRPr="006675B1" w:rsidRDefault="00963925" w:rsidP="00963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17,812</w:t>
            </w:r>
          </w:p>
        </w:tc>
      </w:tr>
      <w:tr w:rsidR="00A447BC" w:rsidRPr="006675B1" w14:paraId="724722F7" w14:textId="77777777" w:rsidTr="00EA1D84">
        <w:tc>
          <w:tcPr>
            <w:tcW w:w="3515" w:type="dxa"/>
            <w:vAlign w:val="bottom"/>
          </w:tcPr>
          <w:p w14:paraId="0B4F2F67" w14:textId="0B337D38" w:rsidR="00A447BC" w:rsidRPr="006675B1" w:rsidRDefault="00A447BC" w:rsidP="00A447BC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77DA489F" w14:textId="6842C1A0" w:rsidR="00A447BC" w:rsidRPr="006675B1" w:rsidRDefault="00D20A3F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17</w:t>
            </w:r>
            <w:r w:rsidR="006675B1" w:rsidRPr="006675B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0C210389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9915757" w14:textId="26E1D959" w:rsidR="00A447BC" w:rsidRPr="006675B1" w:rsidRDefault="00244890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4,486</w:t>
            </w:r>
          </w:p>
        </w:tc>
        <w:tc>
          <w:tcPr>
            <w:tcW w:w="283" w:type="dxa"/>
          </w:tcPr>
          <w:p w14:paraId="07D083C5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55BC3E7" w14:textId="6F94E584" w:rsidR="00A447BC" w:rsidRPr="006675B1" w:rsidRDefault="00D20A3F" w:rsidP="00D2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C775C9F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</w:tcPr>
          <w:p w14:paraId="5A290239" w14:textId="5D856056" w:rsidR="00A447BC" w:rsidRPr="006675B1" w:rsidRDefault="00244890" w:rsidP="00244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47BC" w:rsidRPr="006675B1" w14:paraId="52C7BABF" w14:textId="77777777" w:rsidTr="00EA1D84">
        <w:tc>
          <w:tcPr>
            <w:tcW w:w="3515" w:type="dxa"/>
            <w:vAlign w:val="bottom"/>
          </w:tcPr>
          <w:p w14:paraId="5708C5BC" w14:textId="5DD9F0E6" w:rsidR="00A447BC" w:rsidRPr="006675B1" w:rsidRDefault="00A447BC" w:rsidP="00A447BC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696AB25" w14:textId="1357DF12" w:rsidR="00A447BC" w:rsidRPr="006675B1" w:rsidRDefault="00D20A3F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17</w:t>
            </w:r>
            <w:r w:rsidR="006675B1" w:rsidRPr="006675B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5D3068DB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5337F2A" w14:textId="3ED115BF" w:rsidR="00A447BC" w:rsidRPr="006675B1" w:rsidRDefault="00244890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4,486</w:t>
            </w:r>
          </w:p>
        </w:tc>
        <w:tc>
          <w:tcPr>
            <w:tcW w:w="283" w:type="dxa"/>
          </w:tcPr>
          <w:p w14:paraId="43A22D6C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FB566CB" w14:textId="7E5FE310" w:rsidR="00A447BC" w:rsidRPr="006675B1" w:rsidRDefault="00D20A3F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2</w:t>
            </w:r>
            <w:r w:rsidR="006675B1" w:rsidRPr="006675B1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283" w:type="dxa"/>
          </w:tcPr>
          <w:p w14:paraId="2D355C6E" w14:textId="77777777" w:rsidR="00A447BC" w:rsidRPr="006675B1" w:rsidRDefault="00A447BC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7327A3E7" w14:textId="503D75AB" w:rsidR="00A447BC" w:rsidRPr="006675B1" w:rsidRDefault="00244890" w:rsidP="00A44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17,812</w:t>
            </w:r>
          </w:p>
        </w:tc>
      </w:tr>
      <w:tr w:rsidR="00085568" w:rsidRPr="006675B1" w14:paraId="1AF0E535" w14:textId="77777777" w:rsidTr="006675B1">
        <w:tc>
          <w:tcPr>
            <w:tcW w:w="3515" w:type="dxa"/>
            <w:vAlign w:val="bottom"/>
          </w:tcPr>
          <w:p w14:paraId="13A0A179" w14:textId="776AD218" w:rsidR="00085568" w:rsidRPr="006675B1" w:rsidRDefault="00085568" w:rsidP="00085568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45F52BC" w14:textId="77777777" w:rsidR="00085568" w:rsidRPr="006675B1" w:rsidRDefault="00085568" w:rsidP="00085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F5BD7B" w14:textId="77777777" w:rsidR="00085568" w:rsidRPr="006675B1" w:rsidRDefault="00085568" w:rsidP="000855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972E097" w14:textId="77777777" w:rsidR="00085568" w:rsidRPr="006675B1" w:rsidRDefault="00085568" w:rsidP="000855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71ED094" w14:textId="77777777" w:rsidR="00085568" w:rsidRPr="006675B1" w:rsidRDefault="00085568" w:rsidP="000855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34A1CC" w14:textId="77777777" w:rsidR="00085568" w:rsidRPr="006675B1" w:rsidRDefault="00085568" w:rsidP="00085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22FD565" w14:textId="77777777" w:rsidR="00085568" w:rsidRPr="006675B1" w:rsidRDefault="00085568" w:rsidP="000855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501A45B4" w14:textId="77777777" w:rsidR="00085568" w:rsidRPr="006675B1" w:rsidRDefault="00085568" w:rsidP="00085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75B1" w:rsidRPr="006675B1" w14:paraId="375FF31F" w14:textId="77777777" w:rsidTr="006675B1">
        <w:tc>
          <w:tcPr>
            <w:tcW w:w="3515" w:type="dxa"/>
            <w:vAlign w:val="bottom"/>
          </w:tcPr>
          <w:p w14:paraId="14967D5E" w14:textId="34634C84" w:rsidR="006675B1" w:rsidRPr="006675B1" w:rsidRDefault="006675B1" w:rsidP="006675B1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</w:tcPr>
          <w:p w14:paraId="6C5444D4" w14:textId="788818EA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77E1765E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7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F86F002" w14:textId="272143F5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16B239F2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E65BBC0" w14:textId="197D1270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2FE08F7D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54ED86F9" w14:textId="566AB090" w:rsidR="006675B1" w:rsidRPr="006675B1" w:rsidRDefault="005D2803" w:rsidP="005D2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75B1" w:rsidRPr="006675B1" w14:paraId="29C00373" w14:textId="77777777" w:rsidTr="00EA1D84">
        <w:tc>
          <w:tcPr>
            <w:tcW w:w="3515" w:type="dxa"/>
            <w:vAlign w:val="bottom"/>
          </w:tcPr>
          <w:p w14:paraId="2695DB6D" w14:textId="25816FF3" w:rsidR="006675B1" w:rsidRPr="006675B1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บริษัทร่วม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และการร่วมค้า</w:t>
            </w:r>
          </w:p>
        </w:tc>
        <w:tc>
          <w:tcPr>
            <w:tcW w:w="1417" w:type="dxa"/>
          </w:tcPr>
          <w:p w14:paraId="5E0FAEC6" w14:textId="21CAEA15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 w:hint="cs"/>
                <w:sz w:val="28"/>
                <w:szCs w:val="28"/>
              </w:rPr>
              <w:t>663</w:t>
            </w:r>
          </w:p>
        </w:tc>
        <w:tc>
          <w:tcPr>
            <w:tcW w:w="284" w:type="dxa"/>
          </w:tcPr>
          <w:p w14:paraId="1AB0DB64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DDD4FAB" w14:textId="65234388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283" w:type="dxa"/>
          </w:tcPr>
          <w:p w14:paraId="7E45F968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D7E0404" w14:textId="16C966CC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83" w:type="dxa"/>
          </w:tcPr>
          <w:p w14:paraId="466CE365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</w:tcPr>
          <w:p w14:paraId="5A5C80A4" w14:textId="681A6DE0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75B1" w:rsidRPr="006675B1" w14:paraId="4B129DB1" w14:textId="77777777" w:rsidTr="00EA1D84">
        <w:tc>
          <w:tcPr>
            <w:tcW w:w="3515" w:type="dxa"/>
            <w:vAlign w:val="bottom"/>
          </w:tcPr>
          <w:p w14:paraId="46510D85" w14:textId="35C71CDD" w:rsidR="006675B1" w:rsidRPr="006675B1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2E8090BE" w14:textId="7AC5725B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153D924E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228689" w14:textId="40EA0169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  <w:tc>
          <w:tcPr>
            <w:tcW w:w="283" w:type="dxa"/>
          </w:tcPr>
          <w:p w14:paraId="25902B8F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6E3D51B" w14:textId="47796EEF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0D734394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45" w:firstLine="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</w:tcPr>
          <w:p w14:paraId="19F44548" w14:textId="5F8327E2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</w:tr>
      <w:tr w:rsidR="006675B1" w:rsidRPr="006675B1" w14:paraId="3234059D" w14:textId="77777777" w:rsidTr="00EA1D84">
        <w:tc>
          <w:tcPr>
            <w:tcW w:w="3515" w:type="dxa"/>
            <w:vAlign w:val="bottom"/>
          </w:tcPr>
          <w:p w14:paraId="24387488" w14:textId="32AB1391" w:rsidR="006675B1" w:rsidRPr="006675B1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6675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4DB4818" w14:textId="4B4A2279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284" w:type="dxa"/>
          </w:tcPr>
          <w:p w14:paraId="0B698D86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B67081F" w14:textId="23D86861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1,564</w:t>
            </w:r>
          </w:p>
        </w:tc>
        <w:tc>
          <w:tcPr>
            <w:tcW w:w="283" w:type="dxa"/>
          </w:tcPr>
          <w:p w14:paraId="6AAF812C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9FB752F" w14:textId="3C101373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13</w:t>
            </w:r>
            <w:r w:rsidRPr="006675B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6ECB841B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1097FF91" w14:textId="0ADD656D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1,015</w:t>
            </w:r>
          </w:p>
        </w:tc>
      </w:tr>
      <w:tr w:rsidR="006675B1" w:rsidRPr="006675B1" w14:paraId="37127E93" w14:textId="77777777" w:rsidTr="00EA1D84">
        <w:tc>
          <w:tcPr>
            <w:tcW w:w="3515" w:type="dxa"/>
            <w:vAlign w:val="bottom"/>
          </w:tcPr>
          <w:p w14:paraId="6A3C7D53" w14:textId="77777777" w:rsidR="006675B1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E7527FC" w14:textId="77777777" w:rsidR="006675B1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146F383" w14:textId="77777777" w:rsidR="007E4332" w:rsidRPr="006675B1" w:rsidRDefault="007E4332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F8D7A1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A754308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F997A5F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F88101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79CBD1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8D0392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74CEA811" w14:textId="77777777" w:rsidR="006675B1" w:rsidRPr="006675B1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75B1" w:rsidRPr="00EA1D84" w14:paraId="74255605" w14:textId="77777777" w:rsidTr="00EA1D84">
        <w:tc>
          <w:tcPr>
            <w:tcW w:w="3515" w:type="dxa"/>
            <w:vAlign w:val="bottom"/>
          </w:tcPr>
          <w:p w14:paraId="082BF0D6" w14:textId="501C599E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1D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8C2F718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A8E13C9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99C51D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312B9AC4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DD11A4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BFAA282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09393EA8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5B1" w:rsidRPr="00EA1D84" w14:paraId="19903369" w14:textId="77777777" w:rsidTr="00EA1D84">
        <w:tc>
          <w:tcPr>
            <w:tcW w:w="3515" w:type="dxa"/>
            <w:vAlign w:val="bottom"/>
          </w:tcPr>
          <w:p w14:paraId="5761F759" w14:textId="6AA6DD6F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1D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ดอกเบี้ยค้างรับ</w:t>
            </w:r>
          </w:p>
        </w:tc>
        <w:tc>
          <w:tcPr>
            <w:tcW w:w="1417" w:type="dxa"/>
          </w:tcPr>
          <w:p w14:paraId="645B0325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2949F46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AAF0B6E" w14:textId="41E91669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8567458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7BA37B4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DF79ECE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6F93F0F7" w14:textId="53BE2D9F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5B1" w:rsidRPr="00EA1D84" w14:paraId="057B6480" w14:textId="77777777" w:rsidTr="00EA1D84">
        <w:tc>
          <w:tcPr>
            <w:tcW w:w="3515" w:type="dxa"/>
            <w:vAlign w:val="bottom"/>
          </w:tcPr>
          <w:p w14:paraId="3ADC3EF6" w14:textId="1E89DFC4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</w:tcPr>
          <w:p w14:paraId="2E6849DF" w14:textId="05D4B6C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71E6B611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AE3A403" w14:textId="7AD525B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A17C80D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D628713" w14:textId="1A001918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1,29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</w:tcPr>
          <w:p w14:paraId="17E48A0B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35908CEE" w14:textId="2012195C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449</w:t>
            </w:r>
          </w:p>
        </w:tc>
      </w:tr>
      <w:tr w:rsidR="006675B1" w:rsidRPr="00EA1D84" w14:paraId="6AE717FD" w14:textId="77777777" w:rsidTr="00EA1D84">
        <w:tc>
          <w:tcPr>
            <w:tcW w:w="3515" w:type="dxa"/>
            <w:vAlign w:val="bottom"/>
          </w:tcPr>
          <w:p w14:paraId="76ADCCE5" w14:textId="2A5A2005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1D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</w:tcPr>
          <w:p w14:paraId="049A59C4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0726F53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12582B1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7139B58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63B26AF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647C563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3A6C618C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5B1" w:rsidRPr="00EA1D84" w14:paraId="613F699F" w14:textId="77777777" w:rsidTr="00EA1D84">
        <w:tc>
          <w:tcPr>
            <w:tcW w:w="3515" w:type="dxa"/>
            <w:vAlign w:val="bottom"/>
          </w:tcPr>
          <w:p w14:paraId="5E8B3409" w14:textId="77777777" w:rsidR="006675B1" w:rsidRPr="00EA1D84" w:rsidRDefault="006675B1" w:rsidP="006675B1">
            <w:pPr>
              <w:tabs>
                <w:tab w:val="clear" w:pos="258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EA1D84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EA1D84">
              <w:rPr>
                <w:rFonts w:ascii="Angsana New" w:hAnsi="Angsana New"/>
                <w:sz w:val="30"/>
                <w:szCs w:val="30"/>
                <w:lang w:eastAsia="en-GB"/>
              </w:rPr>
              <w:t>5.8</w:t>
            </w: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14:paraId="4627E11C" w14:textId="1D581D68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และครบกำหนดชำระเมื่อทวงถาม</w:t>
            </w:r>
            <w:r w:rsidRPr="00EA1D84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02F3BCA7" w14:textId="51E03811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B98FF19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77F5746" w14:textId="5E14D284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0B43E635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F1C97A0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  <w:p w14:paraId="46E3478F" w14:textId="4F2F4794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32,260</w:t>
            </w:r>
          </w:p>
        </w:tc>
        <w:tc>
          <w:tcPr>
            <w:tcW w:w="283" w:type="dxa"/>
          </w:tcPr>
          <w:p w14:paraId="183D1DA8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7BA76E4D" w14:textId="7893C8EC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22,312</w:t>
            </w:r>
          </w:p>
        </w:tc>
      </w:tr>
      <w:tr w:rsidR="006675B1" w:rsidRPr="00EA1D84" w14:paraId="40958A32" w14:textId="77777777" w:rsidTr="00EA1D84">
        <w:tc>
          <w:tcPr>
            <w:tcW w:w="3515" w:type="dxa"/>
            <w:vAlign w:val="bottom"/>
          </w:tcPr>
          <w:p w14:paraId="586CD3FB" w14:textId="77777777" w:rsidR="006675B1" w:rsidRPr="00EA1D84" w:rsidRDefault="006675B1" w:rsidP="006675B1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บริษัทร่วม (อัตราดอกเบี้ยร้อยละ </w:t>
            </w:r>
            <w:r w:rsidRPr="00EA1D84">
              <w:rPr>
                <w:rFonts w:ascii="Angsana New" w:hAnsi="Angsana New"/>
                <w:sz w:val="30"/>
                <w:szCs w:val="30"/>
                <w:lang w:eastAsia="en-GB"/>
              </w:rPr>
              <w:t>10</w:t>
            </w: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</w:t>
            </w:r>
          </w:p>
          <w:p w14:paraId="23BA89E7" w14:textId="77777777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และครบกำหนดชำระภายใต้เงื่อนไขที่ตกลงร่วมกันโดยเป็นการให้กู้ยืมตามสัดส่วน</w:t>
            </w:r>
          </w:p>
          <w:p w14:paraId="44E38FE3" w14:textId="51CC3FDB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การถือหุ้นในบริษัทร่วมแห่งนี้)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C9EF71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  <w:p w14:paraId="268DCD0E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  <w:p w14:paraId="0C11A4A0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  <w:p w14:paraId="6913E083" w14:textId="471F3D4D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64,800</w:t>
            </w:r>
          </w:p>
        </w:tc>
        <w:tc>
          <w:tcPr>
            <w:tcW w:w="284" w:type="dxa"/>
          </w:tcPr>
          <w:p w14:paraId="3A98F4C1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F270EC" w14:textId="51C14DF1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64,800</w:t>
            </w:r>
          </w:p>
        </w:tc>
        <w:tc>
          <w:tcPr>
            <w:tcW w:w="283" w:type="dxa"/>
          </w:tcPr>
          <w:p w14:paraId="27E2DB49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035949" w14:textId="09BB7205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C851039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2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07CC3839" w14:textId="110B48F3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5B1" w:rsidRPr="00EA1D84" w14:paraId="6593D849" w14:textId="77777777" w:rsidTr="00EA1D84">
        <w:tc>
          <w:tcPr>
            <w:tcW w:w="3515" w:type="dxa"/>
            <w:vAlign w:val="bottom"/>
          </w:tcPr>
          <w:p w14:paraId="2D39C590" w14:textId="2C11E02E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C5CE049" w14:textId="3C8E9DF9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64,800</w:t>
            </w:r>
          </w:p>
        </w:tc>
        <w:tc>
          <w:tcPr>
            <w:tcW w:w="284" w:type="dxa"/>
          </w:tcPr>
          <w:p w14:paraId="32150220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AFF428A" w14:textId="2E9826A1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64,800</w:t>
            </w:r>
          </w:p>
        </w:tc>
        <w:tc>
          <w:tcPr>
            <w:tcW w:w="283" w:type="dxa"/>
          </w:tcPr>
          <w:p w14:paraId="5DA89BD2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86EB283" w14:textId="5DF05129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33,551</w:t>
            </w:r>
          </w:p>
        </w:tc>
        <w:tc>
          <w:tcPr>
            <w:tcW w:w="283" w:type="dxa"/>
          </w:tcPr>
          <w:p w14:paraId="39C322A8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0E15636C" w14:textId="5F57FB35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22,761</w:t>
            </w:r>
          </w:p>
        </w:tc>
      </w:tr>
      <w:tr w:rsidR="006675B1" w:rsidRPr="00EA1D84" w14:paraId="32ECFF0D" w14:textId="77777777" w:rsidTr="007E6182">
        <w:tc>
          <w:tcPr>
            <w:tcW w:w="3515" w:type="dxa"/>
            <w:vAlign w:val="bottom"/>
          </w:tcPr>
          <w:p w14:paraId="275C68B3" w14:textId="0BF87CE5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เงินประกันโครงการก่อสร้างโรงไฟฟ้า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2972B2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421DE13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513659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09EDE0F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B9A450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1E17A1D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02167757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5B1" w:rsidRPr="00EA1D84" w14:paraId="4433D6BE" w14:textId="77777777" w:rsidTr="007E6182">
        <w:tc>
          <w:tcPr>
            <w:tcW w:w="3515" w:type="dxa"/>
            <w:vAlign w:val="bottom"/>
          </w:tcPr>
          <w:p w14:paraId="2F6C9689" w14:textId="56E7DA38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3D7E3F4" w14:textId="27A804FD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84" w:type="dxa"/>
          </w:tcPr>
          <w:p w14:paraId="3C50EDD8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07C14805" w14:textId="2CCAF0B0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83" w:type="dxa"/>
          </w:tcPr>
          <w:p w14:paraId="1CF4A569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07A6C75" w14:textId="00804836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39FB101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2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  <w:vAlign w:val="bottom"/>
          </w:tcPr>
          <w:p w14:paraId="40562770" w14:textId="5BFF361A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675B1" w:rsidRPr="00EA1D84" w14:paraId="5E475AF7" w14:textId="77777777" w:rsidTr="007E6182">
        <w:tc>
          <w:tcPr>
            <w:tcW w:w="3515" w:type="dxa"/>
            <w:vAlign w:val="bottom"/>
          </w:tcPr>
          <w:p w14:paraId="11A81503" w14:textId="6058A210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783ADD24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542B21B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AB76B61" w14:textId="434E396C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99F6393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2BBB122" w14:textId="2AFDB682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58717B4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14:paraId="6AA530A0" w14:textId="624F5DA2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5B1" w:rsidRPr="00EA1D84" w14:paraId="074DA3A6" w14:textId="77777777" w:rsidTr="007E6182">
        <w:tc>
          <w:tcPr>
            <w:tcW w:w="3515" w:type="dxa"/>
            <w:vAlign w:val="bottom"/>
          </w:tcPr>
          <w:p w14:paraId="3FA1770B" w14:textId="2A2E257E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060AAA7" w14:textId="476128F1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77F915A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2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3F7E484" w14:textId="5DB93880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80665FC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8339B5" w14:textId="66BBA252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1,885</w:t>
            </w:r>
          </w:p>
        </w:tc>
        <w:tc>
          <w:tcPr>
            <w:tcW w:w="283" w:type="dxa"/>
          </w:tcPr>
          <w:p w14:paraId="6D49A154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3CBF05C8" w14:textId="54F3ACCB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1,234</w:t>
            </w:r>
          </w:p>
        </w:tc>
      </w:tr>
      <w:tr w:rsidR="006675B1" w:rsidRPr="00EA1D84" w14:paraId="7C981603" w14:textId="77777777" w:rsidTr="007E6182">
        <w:tc>
          <w:tcPr>
            <w:tcW w:w="3515" w:type="dxa"/>
            <w:vAlign w:val="bottom"/>
          </w:tcPr>
          <w:p w14:paraId="387B98F0" w14:textId="53282C02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A71456" w14:textId="7869F55E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  <w:tc>
          <w:tcPr>
            <w:tcW w:w="284" w:type="dxa"/>
          </w:tcPr>
          <w:p w14:paraId="3CC42FB0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6643EF" w14:textId="2B994F12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83" w:type="dxa"/>
          </w:tcPr>
          <w:p w14:paraId="67490F39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D9F105" w14:textId="12CC0AF5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1,550</w:t>
            </w:r>
          </w:p>
        </w:tc>
        <w:tc>
          <w:tcPr>
            <w:tcW w:w="283" w:type="dxa"/>
          </w:tcPr>
          <w:p w14:paraId="5C003B8F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0FF9C8C6" w14:textId="183B94EF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1,250</w:t>
            </w:r>
          </w:p>
        </w:tc>
      </w:tr>
      <w:tr w:rsidR="006675B1" w:rsidRPr="00EA1D84" w14:paraId="19EC6C77" w14:textId="77777777" w:rsidTr="007E6182">
        <w:tc>
          <w:tcPr>
            <w:tcW w:w="3515" w:type="dxa"/>
            <w:vAlign w:val="bottom"/>
          </w:tcPr>
          <w:p w14:paraId="3E642B91" w14:textId="1EFC7C68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3E82D73" w14:textId="6790B8C1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1,923</w:t>
            </w:r>
          </w:p>
        </w:tc>
        <w:tc>
          <w:tcPr>
            <w:tcW w:w="284" w:type="dxa"/>
          </w:tcPr>
          <w:p w14:paraId="1D244B1A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461F260" w14:textId="66D45875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1,643</w:t>
            </w:r>
          </w:p>
        </w:tc>
        <w:tc>
          <w:tcPr>
            <w:tcW w:w="283" w:type="dxa"/>
          </w:tcPr>
          <w:p w14:paraId="0C9BFCC2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73C5493" w14:textId="17890AEE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3,435</w:t>
            </w:r>
          </w:p>
        </w:tc>
        <w:tc>
          <w:tcPr>
            <w:tcW w:w="283" w:type="dxa"/>
          </w:tcPr>
          <w:p w14:paraId="40856AC9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595E83A0" w14:textId="2435130D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2,484</w:t>
            </w:r>
          </w:p>
        </w:tc>
      </w:tr>
      <w:tr w:rsidR="006675B1" w:rsidRPr="00EA1D84" w14:paraId="3177C985" w14:textId="77777777" w:rsidTr="007E6182">
        <w:tc>
          <w:tcPr>
            <w:tcW w:w="3515" w:type="dxa"/>
            <w:vAlign w:val="bottom"/>
          </w:tcPr>
          <w:p w14:paraId="683BF08F" w14:textId="6B78CA96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E8886EC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6ACF7EF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4B04A64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A22AB82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F1A5126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FA7FE1C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1ACC7A2D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5B1" w:rsidRPr="00EA1D84" w14:paraId="6F560F84" w14:textId="77777777" w:rsidTr="007E6182">
        <w:tc>
          <w:tcPr>
            <w:tcW w:w="3515" w:type="dxa"/>
            <w:vAlign w:val="bottom"/>
          </w:tcPr>
          <w:p w14:paraId="27F560AE" w14:textId="1400BFB3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0B8AC483" w14:textId="7BC6FC62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65A18C23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189FD8D" w14:textId="1BCD2AF3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25D0ADBE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1A6093F" w14:textId="0B1B22B1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5,317</w:t>
            </w:r>
          </w:p>
        </w:tc>
        <w:tc>
          <w:tcPr>
            <w:tcW w:w="283" w:type="dxa"/>
            <w:vAlign w:val="bottom"/>
          </w:tcPr>
          <w:p w14:paraId="69BD9634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29384905" w14:textId="67F445F5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675B1" w:rsidRPr="00EA1D84" w14:paraId="6FE6CE20" w14:textId="77777777" w:rsidTr="007E6182">
        <w:tc>
          <w:tcPr>
            <w:tcW w:w="3515" w:type="dxa"/>
            <w:vAlign w:val="bottom"/>
          </w:tcPr>
          <w:p w14:paraId="72C0E70F" w14:textId="212CACC9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6D6D1DE9" w14:textId="65A6A2BF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84" w:type="dxa"/>
            <w:vAlign w:val="bottom"/>
          </w:tcPr>
          <w:p w14:paraId="0E217067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3E1E387" w14:textId="31AC7B81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780</w:t>
            </w:r>
          </w:p>
        </w:tc>
        <w:tc>
          <w:tcPr>
            <w:tcW w:w="283" w:type="dxa"/>
            <w:vAlign w:val="bottom"/>
          </w:tcPr>
          <w:p w14:paraId="7BE29026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DC10767" w14:textId="2B0E8DC9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3145CF2A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5E294271" w14:textId="599D2BEA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6675B1" w:rsidRPr="00EA1D84" w14:paraId="1D6B4E58" w14:textId="77777777" w:rsidTr="007E6182">
        <w:tc>
          <w:tcPr>
            <w:tcW w:w="3515" w:type="dxa"/>
            <w:vAlign w:val="bottom"/>
          </w:tcPr>
          <w:p w14:paraId="34C74AB0" w14:textId="7DAA924F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5C890E83" w14:textId="4E9F2996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17,288</w:t>
            </w:r>
          </w:p>
        </w:tc>
        <w:tc>
          <w:tcPr>
            <w:tcW w:w="284" w:type="dxa"/>
            <w:vAlign w:val="bottom"/>
          </w:tcPr>
          <w:p w14:paraId="10FEA9DC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4C7107A" w14:textId="2B7BBAF9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21,409</w:t>
            </w:r>
          </w:p>
        </w:tc>
        <w:tc>
          <w:tcPr>
            <w:tcW w:w="283" w:type="dxa"/>
            <w:vAlign w:val="bottom"/>
          </w:tcPr>
          <w:p w14:paraId="33CFCA99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459C24DA" w14:textId="1C381A53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17,288</w:t>
            </w:r>
          </w:p>
        </w:tc>
        <w:tc>
          <w:tcPr>
            <w:tcW w:w="283" w:type="dxa"/>
            <w:vAlign w:val="bottom"/>
          </w:tcPr>
          <w:p w14:paraId="123E8DCC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04D29358" w14:textId="4AE003FF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21,4</w:t>
            </w:r>
            <w:r w:rsidRPr="006675B1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</w:tr>
      <w:tr w:rsidR="006675B1" w:rsidRPr="00EA1D84" w14:paraId="3A13DE44" w14:textId="77777777" w:rsidTr="007E6182">
        <w:tc>
          <w:tcPr>
            <w:tcW w:w="3515" w:type="dxa"/>
            <w:vAlign w:val="bottom"/>
          </w:tcPr>
          <w:p w14:paraId="29F43A7D" w14:textId="3466C788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749AF7" w14:textId="197F2C32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3,731</w:t>
            </w:r>
          </w:p>
        </w:tc>
        <w:tc>
          <w:tcPr>
            <w:tcW w:w="284" w:type="dxa"/>
            <w:vAlign w:val="bottom"/>
          </w:tcPr>
          <w:p w14:paraId="2969A922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58A480E" w14:textId="61490A6C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327</w:t>
            </w:r>
          </w:p>
        </w:tc>
        <w:tc>
          <w:tcPr>
            <w:tcW w:w="283" w:type="dxa"/>
            <w:vAlign w:val="bottom"/>
          </w:tcPr>
          <w:p w14:paraId="34FB1E99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0D1A16F" w14:textId="69721ABB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2,307</w:t>
            </w:r>
          </w:p>
        </w:tc>
        <w:tc>
          <w:tcPr>
            <w:tcW w:w="283" w:type="dxa"/>
            <w:vAlign w:val="bottom"/>
          </w:tcPr>
          <w:p w14:paraId="252AEE9A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7B104429" w14:textId="0B646A48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</w:p>
        </w:tc>
      </w:tr>
      <w:tr w:rsidR="006675B1" w:rsidRPr="00EA1D84" w14:paraId="22666336" w14:textId="77777777" w:rsidTr="007E6182">
        <w:tc>
          <w:tcPr>
            <w:tcW w:w="3515" w:type="dxa"/>
            <w:vAlign w:val="bottom"/>
          </w:tcPr>
          <w:p w14:paraId="5C36FD83" w14:textId="264DFF56" w:rsidR="006675B1" w:rsidRPr="00EA1D84" w:rsidRDefault="006675B1" w:rsidP="006675B1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A1D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883D3" w14:textId="720C094D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21,799</w:t>
            </w:r>
          </w:p>
        </w:tc>
        <w:tc>
          <w:tcPr>
            <w:tcW w:w="284" w:type="dxa"/>
            <w:vAlign w:val="bottom"/>
          </w:tcPr>
          <w:p w14:paraId="0FD60B73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1ED6E" w14:textId="29913582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22,516</w:t>
            </w:r>
          </w:p>
        </w:tc>
        <w:tc>
          <w:tcPr>
            <w:tcW w:w="283" w:type="dxa"/>
            <w:vAlign w:val="bottom"/>
          </w:tcPr>
          <w:p w14:paraId="107E66B6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70E1C" w14:textId="508E3EA6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sz w:val="30"/>
                <w:szCs w:val="30"/>
              </w:rPr>
              <w:t>24,912</w:t>
            </w:r>
          </w:p>
        </w:tc>
        <w:tc>
          <w:tcPr>
            <w:tcW w:w="283" w:type="dxa"/>
            <w:vAlign w:val="bottom"/>
          </w:tcPr>
          <w:p w14:paraId="472538A4" w14:textId="77777777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AB7B4" w14:textId="7ABABE44" w:rsidR="006675B1" w:rsidRPr="00EA1D84" w:rsidRDefault="006675B1" w:rsidP="00667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EA1D84">
              <w:rPr>
                <w:rFonts w:ascii="Angsana New" w:hAnsi="Angsana New"/>
                <w:color w:val="000000"/>
                <w:sz w:val="30"/>
                <w:szCs w:val="30"/>
              </w:rPr>
              <w:t>21,43</w:t>
            </w:r>
            <w:r w:rsidRPr="006675B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</w:tbl>
    <w:p w14:paraId="0141A8E7" w14:textId="77777777" w:rsidR="00407C8C" w:rsidRDefault="00407C8C"/>
    <w:p w14:paraId="4D6EBA4E" w14:textId="77777777" w:rsidR="00407C8C" w:rsidRDefault="00407C8C"/>
    <w:p w14:paraId="6ACCA439" w14:textId="77777777" w:rsidR="00407C8C" w:rsidRDefault="00407C8C"/>
    <w:p w14:paraId="6BC795DC" w14:textId="77777777" w:rsidR="00407C8C" w:rsidRDefault="00407C8C"/>
    <w:p w14:paraId="70D99757" w14:textId="77777777" w:rsidR="00407C8C" w:rsidRDefault="00407C8C"/>
    <w:p w14:paraId="348F8178" w14:textId="77777777" w:rsidR="00407C8C" w:rsidRDefault="00407C8C"/>
    <w:p w14:paraId="7C685A0E" w14:textId="77777777" w:rsidR="00407C8C" w:rsidRDefault="00407C8C"/>
    <w:tbl>
      <w:tblPr>
        <w:tblW w:w="10040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284"/>
        <w:gridCol w:w="1417"/>
        <w:gridCol w:w="283"/>
        <w:gridCol w:w="1417"/>
        <w:gridCol w:w="283"/>
        <w:gridCol w:w="1424"/>
      </w:tblGrid>
      <w:tr w:rsidR="00407C8C" w:rsidRPr="00407C8C" w14:paraId="68AAB5DD" w14:textId="77777777" w:rsidTr="007366E6">
        <w:trPr>
          <w:tblHeader/>
        </w:trPr>
        <w:tc>
          <w:tcPr>
            <w:tcW w:w="3515" w:type="dxa"/>
          </w:tcPr>
          <w:p w14:paraId="74261EAB" w14:textId="77777777" w:rsidR="00407C8C" w:rsidRPr="00407C8C" w:rsidRDefault="00407C8C" w:rsidP="007366E6">
            <w:pPr>
              <w:tabs>
                <w:tab w:val="clear" w:pos="227"/>
              </w:tabs>
              <w:ind w:left="142" w:hanging="24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</w:tcPr>
          <w:p w14:paraId="7573705E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407C8C" w:rsidRPr="00407C8C" w14:paraId="0397DA10" w14:textId="77777777" w:rsidTr="007366E6">
        <w:trPr>
          <w:tblHeader/>
        </w:trPr>
        <w:tc>
          <w:tcPr>
            <w:tcW w:w="3515" w:type="dxa"/>
          </w:tcPr>
          <w:p w14:paraId="780FD8E4" w14:textId="77777777" w:rsidR="00407C8C" w:rsidRPr="00407C8C" w:rsidRDefault="00407C8C" w:rsidP="007366E6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13009B77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958E8CB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24" w:type="dxa"/>
            <w:gridSpan w:val="3"/>
          </w:tcPr>
          <w:p w14:paraId="02E76EF2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7C8C" w:rsidRPr="00407C8C" w14:paraId="18C0FE15" w14:textId="77777777" w:rsidTr="007366E6">
        <w:trPr>
          <w:tblHeader/>
        </w:trPr>
        <w:tc>
          <w:tcPr>
            <w:tcW w:w="3515" w:type="dxa"/>
          </w:tcPr>
          <w:p w14:paraId="7395485E" w14:textId="77777777" w:rsidR="00407C8C" w:rsidRPr="00407C8C" w:rsidRDefault="00407C8C" w:rsidP="007366E6">
            <w:pPr>
              <w:tabs>
                <w:tab w:val="clear" w:pos="227"/>
              </w:tabs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1062398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07C8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07C8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39046AD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0F4271F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31</w:t>
            </w:r>
            <w:r w:rsidRPr="00407C8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07C8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618DCD04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7FEFCEE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07C8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07C8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C39EE36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4574467D" w14:textId="77777777" w:rsidR="00407C8C" w:rsidRPr="00407C8C" w:rsidRDefault="00407C8C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31</w:t>
            </w:r>
            <w:r w:rsidRPr="00407C8C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407C8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D341E" w:rsidRPr="00407C8C" w14:paraId="4B60048B" w14:textId="77777777" w:rsidTr="00EA1D84">
        <w:tc>
          <w:tcPr>
            <w:tcW w:w="3515" w:type="dxa"/>
            <w:vAlign w:val="bottom"/>
          </w:tcPr>
          <w:p w14:paraId="3B6D1531" w14:textId="37748A11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D2BB8F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9725715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839D51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4E36FA5A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2F24F0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1A8E7A6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27CBAAB1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41E" w:rsidRPr="00407C8C" w14:paraId="6B0D30B3" w14:textId="77777777" w:rsidTr="007E6182">
        <w:tc>
          <w:tcPr>
            <w:tcW w:w="3515" w:type="dxa"/>
            <w:vAlign w:val="bottom"/>
          </w:tcPr>
          <w:p w14:paraId="3064B95A" w14:textId="0CE17390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23277B34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CAE34A3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2261448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9E4B114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569F21C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79DC39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1A027347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41E" w:rsidRPr="00407C8C" w14:paraId="7C8B4A03" w14:textId="77777777" w:rsidTr="007E6182">
        <w:tc>
          <w:tcPr>
            <w:tcW w:w="3515" w:type="dxa"/>
            <w:vAlign w:val="bottom"/>
          </w:tcPr>
          <w:p w14:paraId="53E79461" w14:textId="401B166E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17" w:type="dxa"/>
          </w:tcPr>
          <w:p w14:paraId="763428DF" w14:textId="30193955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A10F8D5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826ED1B" w14:textId="4F9638A2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862E399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4C246A9" w14:textId="64FCDF73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27,537</w:t>
            </w:r>
          </w:p>
        </w:tc>
        <w:tc>
          <w:tcPr>
            <w:tcW w:w="283" w:type="dxa"/>
          </w:tcPr>
          <w:p w14:paraId="0C1DB8AF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6B42CBA4" w14:textId="0CA60A74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24,327</w:t>
            </w:r>
          </w:p>
        </w:tc>
      </w:tr>
      <w:tr w:rsidR="00ED341E" w:rsidRPr="00407C8C" w14:paraId="2D72F087" w14:textId="77777777" w:rsidTr="007E6182">
        <w:tc>
          <w:tcPr>
            <w:tcW w:w="3515" w:type="dxa"/>
            <w:vAlign w:val="bottom"/>
          </w:tcPr>
          <w:p w14:paraId="6F55AF01" w14:textId="6A385FDC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417" w:type="dxa"/>
          </w:tcPr>
          <w:p w14:paraId="4527A8EE" w14:textId="23A7A3C2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4" w:type="dxa"/>
          </w:tcPr>
          <w:p w14:paraId="1D889E23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D2758DE" w14:textId="51077432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</w:tcPr>
          <w:p w14:paraId="09890050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DDB15C" w14:textId="0F04669D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3" w:type="dxa"/>
          </w:tcPr>
          <w:p w14:paraId="3EEA0E62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34369806" w14:textId="58EBC015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D341E" w:rsidRPr="00407C8C" w14:paraId="7B4E7BE9" w14:textId="77777777" w:rsidTr="007E6182">
        <w:tc>
          <w:tcPr>
            <w:tcW w:w="3515" w:type="dxa"/>
            <w:vAlign w:val="bottom"/>
          </w:tcPr>
          <w:p w14:paraId="57E5F177" w14:textId="0FC27C54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2B6D4F7A" w14:textId="7BB8DA7B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3,161</w:t>
            </w:r>
          </w:p>
        </w:tc>
        <w:tc>
          <w:tcPr>
            <w:tcW w:w="284" w:type="dxa"/>
          </w:tcPr>
          <w:p w14:paraId="1B8ECEB8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09D22B0" w14:textId="5F3EFE7B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3,660</w:t>
            </w:r>
          </w:p>
        </w:tc>
        <w:tc>
          <w:tcPr>
            <w:tcW w:w="283" w:type="dxa"/>
          </w:tcPr>
          <w:p w14:paraId="37489C78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7A77BF6" w14:textId="0E557878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2,974</w:t>
            </w:r>
          </w:p>
        </w:tc>
        <w:tc>
          <w:tcPr>
            <w:tcW w:w="283" w:type="dxa"/>
          </w:tcPr>
          <w:p w14:paraId="6F4B7A6F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3DA4EE15" w14:textId="2AF762A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3,554</w:t>
            </w:r>
          </w:p>
        </w:tc>
      </w:tr>
      <w:tr w:rsidR="00ED341E" w:rsidRPr="00407C8C" w14:paraId="4C20858A" w14:textId="77777777" w:rsidTr="007E6182">
        <w:tc>
          <w:tcPr>
            <w:tcW w:w="3515" w:type="dxa"/>
            <w:vAlign w:val="bottom"/>
          </w:tcPr>
          <w:p w14:paraId="633160E5" w14:textId="596E001A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7" w:type="dxa"/>
          </w:tcPr>
          <w:p w14:paraId="785F1B5D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3A9A762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874A52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73AFF09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D56CE8A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63E6EE8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</w:tcPr>
          <w:p w14:paraId="14318DFB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41E" w:rsidRPr="00407C8C" w14:paraId="3FF4CFCC" w14:textId="77777777" w:rsidTr="007E6182">
        <w:tc>
          <w:tcPr>
            <w:tcW w:w="3515" w:type="dxa"/>
            <w:vAlign w:val="bottom"/>
          </w:tcPr>
          <w:p w14:paraId="3DB88897" w14:textId="77777777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 xml:space="preserve">5.5 </w:t>
            </w: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และ</w:t>
            </w:r>
          </w:p>
          <w:p w14:paraId="594C3AE8" w14:textId="21546522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ร้อยละ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 xml:space="preserve"> 5.8</w:t>
            </w: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5C7CBB0F" w14:textId="04B37AAA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821140E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80B1C40" w14:textId="0EB59844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bottom"/>
          </w:tcPr>
          <w:p w14:paraId="0D47A1D0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01764E2" w14:textId="29E97219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120,714</w:t>
            </w:r>
          </w:p>
        </w:tc>
        <w:tc>
          <w:tcPr>
            <w:tcW w:w="283" w:type="dxa"/>
            <w:vAlign w:val="bottom"/>
          </w:tcPr>
          <w:p w14:paraId="6C85EE0B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690A01D2" w14:textId="705F2CE1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109,526</w:t>
            </w:r>
          </w:p>
        </w:tc>
      </w:tr>
      <w:tr w:rsidR="00ED341E" w:rsidRPr="00407C8C" w14:paraId="0DFE29F4" w14:textId="77777777" w:rsidTr="007E6182">
        <w:tc>
          <w:tcPr>
            <w:tcW w:w="3515" w:type="dxa"/>
            <w:vAlign w:val="bottom"/>
          </w:tcPr>
          <w:p w14:paraId="695D18F5" w14:textId="5E7FB02B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การร่วมค้า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>5.8</w:t>
            </w: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vAlign w:val="bottom"/>
          </w:tcPr>
          <w:p w14:paraId="33935954" w14:textId="4A9F4616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84" w:type="dxa"/>
            <w:vAlign w:val="bottom"/>
          </w:tcPr>
          <w:p w14:paraId="36D6BBB1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6EB3669" w14:textId="791D48E5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83" w:type="dxa"/>
            <w:vAlign w:val="bottom"/>
          </w:tcPr>
          <w:p w14:paraId="6893546D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71AC438" w14:textId="41386338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  <w:tc>
          <w:tcPr>
            <w:tcW w:w="283" w:type="dxa"/>
            <w:vAlign w:val="bottom"/>
          </w:tcPr>
          <w:p w14:paraId="58E68464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E71C779" w14:textId="759FB281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4,500</w:t>
            </w:r>
          </w:p>
        </w:tc>
      </w:tr>
      <w:tr w:rsidR="00ED341E" w:rsidRPr="00407C8C" w14:paraId="1FD00150" w14:textId="77777777" w:rsidTr="007E6182">
        <w:tc>
          <w:tcPr>
            <w:tcW w:w="3515" w:type="dxa"/>
            <w:vAlign w:val="bottom"/>
          </w:tcPr>
          <w:p w14:paraId="1267C989" w14:textId="6396395C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อัตราดอกเบี้ยร้อยละ 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>5.8</w:t>
            </w: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และร้อยละ 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>7.0</w:t>
            </w: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ต่อปีและครบกำหนดชำระเมื่อทวงถาม</w:t>
            </w:r>
            <w:r w:rsidRPr="00407C8C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2AB596C" w14:textId="1607001F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61,738</w:t>
            </w:r>
          </w:p>
        </w:tc>
        <w:tc>
          <w:tcPr>
            <w:tcW w:w="284" w:type="dxa"/>
            <w:vAlign w:val="bottom"/>
          </w:tcPr>
          <w:p w14:paraId="7292571A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247C99" w14:textId="5E475B6C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46,961</w:t>
            </w:r>
          </w:p>
        </w:tc>
        <w:tc>
          <w:tcPr>
            <w:tcW w:w="283" w:type="dxa"/>
            <w:vAlign w:val="bottom"/>
          </w:tcPr>
          <w:p w14:paraId="59CCF909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7AA710" w14:textId="421022DD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48,988</w:t>
            </w:r>
          </w:p>
        </w:tc>
        <w:tc>
          <w:tcPr>
            <w:tcW w:w="283" w:type="dxa"/>
            <w:vAlign w:val="bottom"/>
          </w:tcPr>
          <w:p w14:paraId="2767CDA8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54496C63" w14:textId="478BD3BE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44,061</w:t>
            </w:r>
          </w:p>
        </w:tc>
      </w:tr>
      <w:tr w:rsidR="00ED341E" w:rsidRPr="00407C8C" w14:paraId="0860BD34" w14:textId="77777777" w:rsidTr="007E6182">
        <w:tc>
          <w:tcPr>
            <w:tcW w:w="3515" w:type="dxa"/>
            <w:vAlign w:val="bottom"/>
          </w:tcPr>
          <w:p w14:paraId="386B04B5" w14:textId="1523732A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CA05517" w14:textId="564310CB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69,532</w:t>
            </w:r>
          </w:p>
        </w:tc>
        <w:tc>
          <w:tcPr>
            <w:tcW w:w="284" w:type="dxa"/>
          </w:tcPr>
          <w:p w14:paraId="2DED3C2E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12A8F0D" w14:textId="7B169FFD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55,126</w:t>
            </w:r>
          </w:p>
        </w:tc>
        <w:tc>
          <w:tcPr>
            <w:tcW w:w="283" w:type="dxa"/>
          </w:tcPr>
          <w:p w14:paraId="58BE8D22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1394006" w14:textId="2E20FBEE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204,846</w:t>
            </w:r>
          </w:p>
        </w:tc>
        <w:tc>
          <w:tcPr>
            <w:tcW w:w="283" w:type="dxa"/>
          </w:tcPr>
          <w:p w14:paraId="2C59EFFC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11586D2B" w14:textId="195D5ECE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185,973</w:t>
            </w:r>
          </w:p>
        </w:tc>
      </w:tr>
      <w:tr w:rsidR="00ED341E" w:rsidRPr="00407C8C" w14:paraId="425B05EC" w14:textId="77777777" w:rsidTr="008B6345">
        <w:tc>
          <w:tcPr>
            <w:tcW w:w="3515" w:type="dxa"/>
            <w:vAlign w:val="bottom"/>
          </w:tcPr>
          <w:p w14:paraId="71C7E85C" w14:textId="0C05C596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หนี้สินตามสัญญาเช่า - สุทธิ</w:t>
            </w:r>
            <w:r w:rsidRPr="00407C8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br/>
              <w:t xml:space="preserve">(ระยะเวลาการเช่าที่ดิน </w:t>
            </w:r>
            <w:r w:rsidRPr="00407C8C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20</w:t>
            </w:r>
            <w:r w:rsidRPr="00407C8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 xml:space="preserve"> ปี)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D2A0198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F8BD48C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6265DEC4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91FF238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99C598F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E24AFAB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14:paraId="40742277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341E" w:rsidRPr="00407C8C" w14:paraId="1F0F308F" w14:textId="77777777" w:rsidTr="007E6182">
        <w:tc>
          <w:tcPr>
            <w:tcW w:w="3515" w:type="dxa"/>
            <w:vAlign w:val="bottom"/>
          </w:tcPr>
          <w:p w14:paraId="76A03EBD" w14:textId="5479CF3A" w:rsidR="00ED341E" w:rsidRPr="00407C8C" w:rsidRDefault="00ED341E" w:rsidP="00ED341E">
            <w:pPr>
              <w:tabs>
                <w:tab w:val="clear" w:pos="227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07C8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C93C527" w14:textId="6719F05D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1,697</w:t>
            </w:r>
          </w:p>
        </w:tc>
        <w:tc>
          <w:tcPr>
            <w:tcW w:w="284" w:type="dxa"/>
          </w:tcPr>
          <w:p w14:paraId="4BFF69F8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2091323A" w14:textId="416C7DA0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1,769</w:t>
            </w:r>
          </w:p>
        </w:tc>
        <w:tc>
          <w:tcPr>
            <w:tcW w:w="283" w:type="dxa"/>
          </w:tcPr>
          <w:p w14:paraId="7D409A75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2726DF8" w14:textId="7D12641E" w:rsidR="00ED341E" w:rsidRPr="00407C8C" w:rsidRDefault="00EA1D84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1,697</w:t>
            </w:r>
          </w:p>
        </w:tc>
        <w:tc>
          <w:tcPr>
            <w:tcW w:w="283" w:type="dxa"/>
          </w:tcPr>
          <w:p w14:paraId="6AF1997C" w14:textId="77777777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59" w:right="199" w:hanging="4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double" w:sz="4" w:space="0" w:color="auto"/>
            </w:tcBorders>
          </w:tcPr>
          <w:p w14:paraId="519A1472" w14:textId="5B534C85" w:rsidR="00ED341E" w:rsidRPr="00407C8C" w:rsidRDefault="00ED341E" w:rsidP="00ED3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407C8C">
              <w:rPr>
                <w:rFonts w:ascii="Angsana New" w:hAnsi="Angsana New"/>
                <w:sz w:val="30"/>
                <w:szCs w:val="30"/>
              </w:rPr>
              <w:t>1,769</w:t>
            </w:r>
          </w:p>
        </w:tc>
      </w:tr>
    </w:tbl>
    <w:p w14:paraId="7FF8026C" w14:textId="77777777" w:rsidR="00EA1D84" w:rsidRDefault="00EA1D84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30"/>
          <w:szCs w:val="30"/>
        </w:rPr>
      </w:pPr>
    </w:p>
    <w:p w14:paraId="5B91B7AC" w14:textId="77777777" w:rsidR="00EA1D84" w:rsidRDefault="00EA1D84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30"/>
          <w:szCs w:val="30"/>
        </w:rPr>
      </w:pPr>
    </w:p>
    <w:p w14:paraId="3A8F80D8" w14:textId="77777777" w:rsidR="00EA1D84" w:rsidRDefault="00EA1D84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30"/>
          <w:szCs w:val="30"/>
        </w:rPr>
      </w:pPr>
    </w:p>
    <w:p w14:paraId="1DC7E5D6" w14:textId="77777777" w:rsidR="00EA1D84" w:rsidRDefault="00EA1D84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30"/>
          <w:szCs w:val="30"/>
        </w:rPr>
      </w:pPr>
    </w:p>
    <w:p w14:paraId="73329623" w14:textId="77777777" w:rsidR="00EA1D84" w:rsidRDefault="00EA1D84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30"/>
          <w:szCs w:val="30"/>
        </w:rPr>
      </w:pPr>
    </w:p>
    <w:p w14:paraId="5C7A2988" w14:textId="77777777" w:rsidR="00EA1D84" w:rsidRDefault="00EA1D84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30"/>
          <w:szCs w:val="30"/>
        </w:rPr>
      </w:pPr>
    </w:p>
    <w:p w14:paraId="34799358" w14:textId="77777777" w:rsidR="00407C8C" w:rsidRDefault="00407C8C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30"/>
          <w:szCs w:val="30"/>
        </w:rPr>
      </w:pPr>
    </w:p>
    <w:p w14:paraId="4A92461B" w14:textId="77777777" w:rsidR="00EA1D84" w:rsidRDefault="00EA1D84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30"/>
          <w:szCs w:val="30"/>
        </w:rPr>
      </w:pPr>
    </w:p>
    <w:p w14:paraId="38D90171" w14:textId="77777777" w:rsidR="00EA1D84" w:rsidRDefault="00EA1D84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30"/>
          <w:szCs w:val="30"/>
        </w:rPr>
      </w:pPr>
    </w:p>
    <w:p w14:paraId="2A804ED6" w14:textId="68986148" w:rsidR="007B6D13" w:rsidRPr="00E04693" w:rsidRDefault="007B6D13" w:rsidP="00DD70D0">
      <w:pPr>
        <w:tabs>
          <w:tab w:val="clear" w:pos="454"/>
          <w:tab w:val="clear" w:pos="680"/>
        </w:tabs>
        <w:ind w:left="-14"/>
        <w:jc w:val="both"/>
        <w:rPr>
          <w:rFonts w:ascii="Angsana New" w:hAnsi="Angsana New"/>
          <w:sz w:val="30"/>
          <w:szCs w:val="30"/>
        </w:rPr>
      </w:pPr>
      <w:r w:rsidRPr="00E04693">
        <w:rPr>
          <w:rFonts w:ascii="Angsana New" w:hAnsi="Angsana New"/>
          <w:sz w:val="30"/>
          <w:szCs w:val="30"/>
          <w:cs/>
        </w:rPr>
        <w:t>เงินให้กู้ยืมและเงินกู้ยืมที่เกิดขึ้นกับบุคคล</w:t>
      </w:r>
      <w:r w:rsidR="00595E06" w:rsidRPr="00E04693">
        <w:rPr>
          <w:rFonts w:ascii="Angsana New" w:hAnsi="Angsana New" w:hint="cs"/>
          <w:sz w:val="30"/>
          <w:szCs w:val="30"/>
          <w:cs/>
        </w:rPr>
        <w:t>และบริษัท</w:t>
      </w:r>
      <w:r w:rsidRPr="00E04693">
        <w:rPr>
          <w:rFonts w:ascii="Angsana New" w:hAnsi="Angsana New"/>
          <w:sz w:val="30"/>
          <w:szCs w:val="30"/>
          <w:cs/>
        </w:rPr>
        <w:t>ที่เกี่ยวข้องกันมีรายการเคลื่อนไหวในระหว่าง</w:t>
      </w:r>
      <w:r w:rsidR="003A3481" w:rsidRPr="00E04693">
        <w:rPr>
          <w:rFonts w:ascii="Angsana New" w:hAnsi="Angsana New" w:hint="cs"/>
          <w:sz w:val="30"/>
          <w:szCs w:val="30"/>
          <w:cs/>
        </w:rPr>
        <w:t>งวด</w:t>
      </w:r>
      <w:r w:rsidRPr="00E04693">
        <w:rPr>
          <w:rFonts w:ascii="Angsana New" w:hAnsi="Angsana New"/>
          <w:sz w:val="30"/>
          <w:szCs w:val="30"/>
          <w:cs/>
        </w:rPr>
        <w:t>ดังนี้</w:t>
      </w:r>
    </w:p>
    <w:p w14:paraId="175D3C30" w14:textId="77777777" w:rsidR="007B6D13" w:rsidRPr="00E04693" w:rsidRDefault="007B6D13" w:rsidP="007B6D13">
      <w:pPr>
        <w:tabs>
          <w:tab w:val="clear" w:pos="454"/>
          <w:tab w:val="clear" w:pos="680"/>
          <w:tab w:val="left" w:pos="0"/>
        </w:tabs>
        <w:jc w:val="both"/>
        <w:rPr>
          <w:rFonts w:ascii="Angsana New" w:hAnsi="Angsana New"/>
          <w:sz w:val="20"/>
          <w:szCs w:val="20"/>
        </w:rPr>
      </w:pPr>
    </w:p>
    <w:tbl>
      <w:tblPr>
        <w:tblW w:w="986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891"/>
        <w:gridCol w:w="1701"/>
        <w:gridCol w:w="283"/>
        <w:gridCol w:w="1361"/>
        <w:gridCol w:w="284"/>
        <w:gridCol w:w="1361"/>
        <w:gridCol w:w="283"/>
        <w:gridCol w:w="1701"/>
      </w:tblGrid>
      <w:tr w:rsidR="007B6D13" w:rsidRPr="00E04693" w14:paraId="42945CFC" w14:textId="77777777" w:rsidTr="004E2AC9">
        <w:trPr>
          <w:trHeight w:val="20"/>
          <w:tblHeader/>
        </w:trPr>
        <w:tc>
          <w:tcPr>
            <w:tcW w:w="2891" w:type="dxa"/>
            <w:vAlign w:val="bottom"/>
          </w:tcPr>
          <w:p w14:paraId="6EDACC1C" w14:textId="77777777" w:rsidR="007B6D13" w:rsidRPr="00E04693" w:rsidRDefault="007B6D13" w:rsidP="00E0469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974" w:type="dxa"/>
            <w:gridSpan w:val="7"/>
            <w:tcBorders>
              <w:bottom w:val="single" w:sz="4" w:space="0" w:color="auto"/>
            </w:tcBorders>
            <w:vAlign w:val="bottom"/>
          </w:tcPr>
          <w:p w14:paraId="5AD543BC" w14:textId="77777777" w:rsidR="007B6D13" w:rsidRPr="00E04693" w:rsidRDefault="007B6D13" w:rsidP="002B76A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  <w:r w:rsidRPr="00E04693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7B6D13" w:rsidRPr="00E04693" w14:paraId="24194EBB" w14:textId="77777777" w:rsidTr="00E04693">
        <w:trPr>
          <w:trHeight w:val="20"/>
          <w:tblHeader/>
        </w:trPr>
        <w:tc>
          <w:tcPr>
            <w:tcW w:w="2891" w:type="dxa"/>
            <w:vAlign w:val="bottom"/>
          </w:tcPr>
          <w:p w14:paraId="50C019A5" w14:textId="77777777" w:rsidR="007B6D13" w:rsidRPr="00E04693" w:rsidRDefault="007B6D13" w:rsidP="00DD70D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A4B092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D16C4E0" w14:textId="77777777" w:rsidR="007B6D13" w:rsidRPr="00E04693" w:rsidRDefault="007B6D13" w:rsidP="002B76A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BBEB0" w14:textId="5C7EF87F" w:rsidR="007B6D13" w:rsidRPr="00E04693" w:rsidRDefault="007B6D13" w:rsidP="002B76A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รายการเคลื่อนไหวระหว่าง</w:t>
            </w:r>
            <w:r w:rsidR="003A3481" w:rsidRPr="00E0469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51F1C6A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591C401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7B6D13" w:rsidRPr="00E04693" w14:paraId="4FB01263" w14:textId="77777777" w:rsidTr="00E04693">
        <w:trPr>
          <w:trHeight w:val="20"/>
          <w:tblHeader/>
        </w:trPr>
        <w:tc>
          <w:tcPr>
            <w:tcW w:w="2891" w:type="dxa"/>
            <w:vAlign w:val="bottom"/>
          </w:tcPr>
          <w:p w14:paraId="79EE12C7" w14:textId="77777777" w:rsidR="007B6D13" w:rsidRPr="00E04693" w:rsidRDefault="007B6D13" w:rsidP="00DD70D0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535AFF" w14:textId="6399AEB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6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46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04693">
              <w:rPr>
                <w:rFonts w:ascii="Angsana New" w:hAnsi="Angsana New"/>
                <w:sz w:val="30"/>
                <w:szCs w:val="30"/>
              </w:rPr>
              <w:t>256</w:t>
            </w:r>
            <w:r w:rsidR="00037A17" w:rsidRPr="00E0469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14:paraId="41D6C878" w14:textId="77777777" w:rsidR="007B6D13" w:rsidRPr="00E04693" w:rsidRDefault="007B6D13" w:rsidP="002B76A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589A5" w14:textId="77777777" w:rsidR="007B6D13" w:rsidRPr="00E04693" w:rsidRDefault="007B6D13" w:rsidP="002B76A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469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60E67EB" w14:textId="77777777" w:rsidR="007B6D13" w:rsidRPr="00E04693" w:rsidRDefault="007B6D13" w:rsidP="002B76A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56834" w14:textId="77777777" w:rsidR="007B6D13" w:rsidRPr="00E04693" w:rsidRDefault="007B6D13" w:rsidP="002B76A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4693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vAlign w:val="bottom"/>
          </w:tcPr>
          <w:p w14:paraId="576B77D1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0E0808A" w14:textId="68189802" w:rsidR="007B6D13" w:rsidRPr="00E04693" w:rsidRDefault="00E04693" w:rsidP="00037A17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37A17" w:rsidRPr="00E04693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7B6D13" w:rsidRPr="00E04693" w14:paraId="68271647" w14:textId="77777777" w:rsidTr="00ED341E">
        <w:trPr>
          <w:trHeight w:val="20"/>
        </w:trPr>
        <w:tc>
          <w:tcPr>
            <w:tcW w:w="2891" w:type="dxa"/>
            <w:vAlign w:val="bottom"/>
          </w:tcPr>
          <w:p w14:paraId="30BE3B27" w14:textId="77777777" w:rsidR="007B6D13" w:rsidRPr="00E04693" w:rsidRDefault="007B6D13" w:rsidP="00DD70D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vAlign w:val="bottom"/>
          </w:tcPr>
          <w:p w14:paraId="0CF0232F" w14:textId="77777777" w:rsidR="007B6D13" w:rsidRPr="00E04693" w:rsidRDefault="007B6D13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738277A5" w14:textId="77777777" w:rsidR="007B6D13" w:rsidRPr="00E04693" w:rsidRDefault="007B6D13" w:rsidP="002B76A8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61" w:type="dxa"/>
            <w:vAlign w:val="bottom"/>
          </w:tcPr>
          <w:p w14:paraId="6F34F045" w14:textId="77777777" w:rsidR="007B6D13" w:rsidRPr="00E04693" w:rsidRDefault="007B6D13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5CF286AB" w14:textId="77777777" w:rsidR="007B6D13" w:rsidRPr="00E04693" w:rsidRDefault="007B6D13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61" w:type="dxa"/>
            <w:vAlign w:val="bottom"/>
          </w:tcPr>
          <w:p w14:paraId="5F2534D9" w14:textId="77777777" w:rsidR="007B6D13" w:rsidRPr="00E04693" w:rsidRDefault="007B6D13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16943CC" w14:textId="77777777" w:rsidR="007B6D13" w:rsidRPr="00E04693" w:rsidRDefault="007B6D13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2E5AB038" w14:textId="77777777" w:rsidR="007B6D13" w:rsidRPr="00E04693" w:rsidRDefault="007B6D13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037A17" w:rsidRPr="00E04693" w14:paraId="227B9414" w14:textId="77777777" w:rsidTr="00ED341E">
        <w:trPr>
          <w:trHeight w:val="20"/>
        </w:trPr>
        <w:tc>
          <w:tcPr>
            <w:tcW w:w="2891" w:type="dxa"/>
            <w:vAlign w:val="bottom"/>
          </w:tcPr>
          <w:p w14:paraId="3E8E9C00" w14:textId="77777777" w:rsidR="00037A17" w:rsidRPr="00E04693" w:rsidRDefault="00037A17" w:rsidP="00DD70D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 xml:space="preserve">บริษัท กรีนเอิร์ธพาวเวอร์ </w:t>
            </w:r>
          </w:p>
          <w:p w14:paraId="00038FA9" w14:textId="77777777" w:rsidR="00037A17" w:rsidRPr="00E04693" w:rsidRDefault="00037A17" w:rsidP="00DD70D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(ไทยแลนด์) จำกัด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23AAE9D6" w14:textId="5895C3A1" w:rsidR="00037A17" w:rsidRPr="00E04693" w:rsidRDefault="00037A17" w:rsidP="00E0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E04693">
              <w:rPr>
                <w:rFonts w:ascii="Angsana New" w:hAnsi="Angsana New"/>
                <w:sz w:val="29"/>
                <w:szCs w:val="29"/>
              </w:rPr>
              <w:t>64,800</w:t>
            </w:r>
          </w:p>
        </w:tc>
        <w:tc>
          <w:tcPr>
            <w:tcW w:w="283" w:type="dxa"/>
            <w:vAlign w:val="bottom"/>
          </w:tcPr>
          <w:p w14:paraId="6ED98D5C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2B10E930" w14:textId="02AF528F" w:rsidR="00037A17" w:rsidRPr="00F10C7B" w:rsidRDefault="00EA1D84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20,000</w:t>
            </w:r>
          </w:p>
        </w:tc>
        <w:tc>
          <w:tcPr>
            <w:tcW w:w="284" w:type="dxa"/>
            <w:vAlign w:val="bottom"/>
          </w:tcPr>
          <w:p w14:paraId="42CEA1BE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  <w:vAlign w:val="bottom"/>
          </w:tcPr>
          <w:p w14:paraId="0C1FBE8F" w14:textId="73D836EA" w:rsidR="00037A17" w:rsidRPr="00F10C7B" w:rsidRDefault="00EA1D84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(20,000)</w:t>
            </w:r>
          </w:p>
        </w:tc>
        <w:tc>
          <w:tcPr>
            <w:tcW w:w="283" w:type="dxa"/>
            <w:vAlign w:val="bottom"/>
          </w:tcPr>
          <w:p w14:paraId="38DE20D5" w14:textId="77777777" w:rsidR="00037A17" w:rsidRPr="00E04693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3C9E5DA7" w14:textId="09FCE8EC" w:rsidR="00037A17" w:rsidRPr="00F10C7B" w:rsidRDefault="00EA1D84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64,800</w:t>
            </w:r>
          </w:p>
        </w:tc>
      </w:tr>
      <w:tr w:rsidR="00037A17" w:rsidRPr="00E04693" w14:paraId="5B30941E" w14:textId="77777777" w:rsidTr="00ED341E">
        <w:trPr>
          <w:trHeight w:val="20"/>
        </w:trPr>
        <w:tc>
          <w:tcPr>
            <w:tcW w:w="2891" w:type="dxa"/>
            <w:vAlign w:val="bottom"/>
          </w:tcPr>
          <w:p w14:paraId="7655CE23" w14:textId="3DE7CA4E" w:rsidR="00037A17" w:rsidRPr="00E04693" w:rsidRDefault="00037A17" w:rsidP="00DD70D0">
            <w:pPr>
              <w:ind w:left="3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54D20435" w14:textId="77777777" w:rsidR="00037A17" w:rsidRPr="00E04693" w:rsidRDefault="00037A17" w:rsidP="00E0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17F849E3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B373AC5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00D65EFA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B065445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7CDB9E6D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1059AC38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7A17" w:rsidRPr="00E04693" w14:paraId="3B134B55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592CD55F" w14:textId="0048D8FF" w:rsidR="00037A17" w:rsidRPr="00E04693" w:rsidRDefault="00037A17" w:rsidP="00DD70D0">
            <w:pPr>
              <w:ind w:left="3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701" w:type="dxa"/>
            <w:vAlign w:val="bottom"/>
          </w:tcPr>
          <w:p w14:paraId="28028763" w14:textId="05B96D21" w:rsidR="00037A17" w:rsidRPr="00E04693" w:rsidRDefault="00037A17" w:rsidP="00E0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E04693">
              <w:rPr>
                <w:rFonts w:ascii="Angsana New" w:hAnsi="Angsana New"/>
                <w:sz w:val="29"/>
                <w:szCs w:val="29"/>
              </w:rPr>
              <w:t>4,500</w:t>
            </w:r>
          </w:p>
        </w:tc>
        <w:tc>
          <w:tcPr>
            <w:tcW w:w="283" w:type="dxa"/>
            <w:vAlign w:val="bottom"/>
          </w:tcPr>
          <w:p w14:paraId="0410ADB2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61" w:type="dxa"/>
            <w:vAlign w:val="bottom"/>
          </w:tcPr>
          <w:p w14:paraId="0EE43925" w14:textId="4F9C7DD9" w:rsidR="00037A17" w:rsidRPr="00F10C7B" w:rsidRDefault="00D27EAF" w:rsidP="00D2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14:paraId="6470EBC0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vAlign w:val="bottom"/>
          </w:tcPr>
          <w:p w14:paraId="5B10FE23" w14:textId="4194DD40" w:rsidR="00037A17" w:rsidRPr="00F10C7B" w:rsidRDefault="00D27EAF" w:rsidP="00D27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14:paraId="35F2794E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32247117" w14:textId="2CAE644C" w:rsidR="00037A17" w:rsidRPr="00F10C7B" w:rsidRDefault="00D27EAF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4,500</w:t>
            </w:r>
          </w:p>
        </w:tc>
      </w:tr>
      <w:tr w:rsidR="00037A17" w:rsidRPr="00E04693" w14:paraId="778D1DD8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44289640" w14:textId="3109E6B3" w:rsidR="00037A17" w:rsidRPr="00E04693" w:rsidRDefault="008C45CC" w:rsidP="00DD70D0">
            <w:pPr>
              <w:ind w:left="36" w:right="-43"/>
              <w:rPr>
                <w:rFonts w:ascii="Angsana New" w:hAnsi="Angsana New"/>
                <w:sz w:val="30"/>
                <w:szCs w:val="30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01" w:type="dxa"/>
            <w:vAlign w:val="bottom"/>
          </w:tcPr>
          <w:p w14:paraId="6418FB00" w14:textId="04C48883" w:rsidR="00037A17" w:rsidRPr="00E04693" w:rsidRDefault="008C45CC" w:rsidP="00E04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 w:rsidRPr="00E04693">
              <w:rPr>
                <w:rFonts w:ascii="Angsana New" w:hAnsi="Angsana New"/>
                <w:sz w:val="29"/>
                <w:szCs w:val="29"/>
              </w:rPr>
              <w:t>46,</w:t>
            </w:r>
            <w:r w:rsidR="006675B1" w:rsidRPr="006675B1">
              <w:rPr>
                <w:rFonts w:ascii="Angsana New" w:hAnsi="Angsana New" w:hint="cs"/>
                <w:sz w:val="29"/>
                <w:szCs w:val="29"/>
              </w:rPr>
              <w:t>961</w:t>
            </w:r>
          </w:p>
        </w:tc>
        <w:tc>
          <w:tcPr>
            <w:tcW w:w="283" w:type="dxa"/>
            <w:vAlign w:val="bottom"/>
          </w:tcPr>
          <w:p w14:paraId="2D622277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61" w:type="dxa"/>
            <w:vAlign w:val="bottom"/>
          </w:tcPr>
          <w:p w14:paraId="28D1058D" w14:textId="7E80CCF6" w:rsidR="00037A17" w:rsidRPr="00F10C7B" w:rsidRDefault="004E2AC9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36,530</w:t>
            </w:r>
          </w:p>
        </w:tc>
        <w:tc>
          <w:tcPr>
            <w:tcW w:w="284" w:type="dxa"/>
            <w:vAlign w:val="bottom"/>
          </w:tcPr>
          <w:p w14:paraId="75CEAF49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vAlign w:val="bottom"/>
          </w:tcPr>
          <w:p w14:paraId="15278526" w14:textId="10FC4A2D" w:rsidR="00037A17" w:rsidRPr="00F10C7B" w:rsidRDefault="004E2AC9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4E2AC9">
              <w:rPr>
                <w:rFonts w:ascii="Angsana New" w:hAnsi="Angsana New"/>
                <w:sz w:val="29"/>
                <w:szCs w:val="29"/>
              </w:rPr>
              <w:t>(2</w:t>
            </w: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Pr="004E2AC9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753</w:t>
            </w:r>
            <w:r w:rsidRPr="004E2AC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3" w:type="dxa"/>
            <w:vAlign w:val="bottom"/>
          </w:tcPr>
          <w:p w14:paraId="282BBF93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316129CB" w14:textId="0C0B666B" w:rsidR="00037A17" w:rsidRPr="00F10C7B" w:rsidRDefault="004E2AC9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61</w:t>
            </w:r>
            <w:r w:rsidR="00EF755F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738</w:t>
            </w:r>
          </w:p>
        </w:tc>
      </w:tr>
      <w:tr w:rsidR="004E2AC9" w:rsidRPr="00E04693" w14:paraId="0573F77E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19432022" w14:textId="77777777" w:rsidR="004E2AC9" w:rsidRPr="00E04693" w:rsidRDefault="004E2AC9" w:rsidP="004E2AC9">
            <w:pPr>
              <w:ind w:left="36" w:right="-43"/>
              <w:rPr>
                <w:rFonts w:ascii="Angsana New" w:hAnsi="Angsana New"/>
                <w:sz w:val="30"/>
                <w:szCs w:val="30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47319" w14:textId="57CB87C2" w:rsidR="004E2AC9" w:rsidRPr="00E04693" w:rsidRDefault="004E2AC9" w:rsidP="004E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E04693">
              <w:rPr>
                <w:rFonts w:ascii="Angsana New" w:hAnsi="Angsana New"/>
                <w:sz w:val="29"/>
                <w:szCs w:val="29"/>
              </w:rPr>
              <w:t>51,461</w:t>
            </w:r>
          </w:p>
        </w:tc>
        <w:tc>
          <w:tcPr>
            <w:tcW w:w="283" w:type="dxa"/>
            <w:vAlign w:val="bottom"/>
          </w:tcPr>
          <w:p w14:paraId="5A304924" w14:textId="77777777" w:rsidR="004E2AC9" w:rsidRPr="00E04693" w:rsidRDefault="004E2AC9" w:rsidP="004E2AC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2D9BA" w14:textId="39386460" w:rsidR="004E2AC9" w:rsidRPr="00F10C7B" w:rsidRDefault="004E2AC9" w:rsidP="004E2A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36,530</w:t>
            </w:r>
          </w:p>
        </w:tc>
        <w:tc>
          <w:tcPr>
            <w:tcW w:w="284" w:type="dxa"/>
            <w:vAlign w:val="bottom"/>
          </w:tcPr>
          <w:p w14:paraId="16175A69" w14:textId="77777777" w:rsidR="004E2AC9" w:rsidRPr="00F10C7B" w:rsidRDefault="004E2AC9" w:rsidP="004E2A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43D92" w14:textId="29BFC9C5" w:rsidR="004E2AC9" w:rsidRPr="00F10C7B" w:rsidRDefault="004E2AC9" w:rsidP="004E2A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4E2AC9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21</w:t>
            </w:r>
            <w:r w:rsidRPr="004E2AC9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753</w:t>
            </w:r>
            <w:r w:rsidRPr="004E2AC9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3" w:type="dxa"/>
            <w:vAlign w:val="bottom"/>
          </w:tcPr>
          <w:p w14:paraId="6CEAD231" w14:textId="77777777" w:rsidR="004E2AC9" w:rsidRPr="00E04693" w:rsidRDefault="004E2AC9" w:rsidP="004E2AC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E9EEF" w14:textId="1899FC99" w:rsidR="004E2AC9" w:rsidRPr="00F10C7B" w:rsidRDefault="004E2AC9" w:rsidP="004E2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66,238</w:t>
            </w:r>
          </w:p>
        </w:tc>
      </w:tr>
    </w:tbl>
    <w:p w14:paraId="30F14A6B" w14:textId="77777777" w:rsidR="00BD430D" w:rsidRPr="00E04693" w:rsidRDefault="00BD430D">
      <w:pPr>
        <w:rPr>
          <w:sz w:val="30"/>
          <w:szCs w:val="30"/>
        </w:rPr>
      </w:pPr>
    </w:p>
    <w:tbl>
      <w:tblPr>
        <w:tblW w:w="9865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891"/>
        <w:gridCol w:w="1701"/>
        <w:gridCol w:w="283"/>
        <w:gridCol w:w="1361"/>
        <w:gridCol w:w="284"/>
        <w:gridCol w:w="1361"/>
        <w:gridCol w:w="283"/>
        <w:gridCol w:w="1701"/>
      </w:tblGrid>
      <w:tr w:rsidR="007B6D13" w:rsidRPr="00E04693" w14:paraId="7E6B1ACA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4CEA46E2" w14:textId="77777777" w:rsidR="007B6D13" w:rsidRPr="00E04693" w:rsidRDefault="007B6D13" w:rsidP="00DD70D0">
            <w:pPr>
              <w:ind w:left="3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973" w:type="dxa"/>
            <w:gridSpan w:val="7"/>
            <w:tcBorders>
              <w:bottom w:val="single" w:sz="4" w:space="0" w:color="auto"/>
            </w:tcBorders>
            <w:vAlign w:val="bottom"/>
          </w:tcPr>
          <w:p w14:paraId="52AE2916" w14:textId="77777777" w:rsidR="007B6D13" w:rsidRPr="00E04693" w:rsidRDefault="007B6D13" w:rsidP="002B76A8">
            <w:pPr>
              <w:tabs>
                <w:tab w:val="left" w:pos="2730"/>
                <w:tab w:val="center" w:pos="2928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  <w:r w:rsidRPr="00E04693">
              <w:rPr>
                <w:rFonts w:ascii="Angsana New" w:hAnsi="Angsana New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7B6D13" w:rsidRPr="00E04693" w14:paraId="0BA1C6C7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6DEFA380" w14:textId="77777777" w:rsidR="007B6D13" w:rsidRPr="00E04693" w:rsidRDefault="007B6D13" w:rsidP="00DD70D0">
            <w:pPr>
              <w:ind w:left="36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6069E7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6CB74E6" w14:textId="77777777" w:rsidR="007B6D13" w:rsidRPr="00E04693" w:rsidRDefault="007B6D13" w:rsidP="002B76A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0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054F4" w14:textId="2E3997CE" w:rsidR="007B6D13" w:rsidRPr="00E04693" w:rsidRDefault="007B6D13" w:rsidP="002B76A8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รายการเคลื่อนไหวระหว่าง</w:t>
            </w:r>
            <w:r w:rsidR="003A3481" w:rsidRPr="00E04693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2D7CD5D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BEE2F84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</w:t>
            </w:r>
          </w:p>
        </w:tc>
      </w:tr>
      <w:tr w:rsidR="007B6D13" w:rsidRPr="00E04693" w14:paraId="140D7661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58538261" w14:textId="77777777" w:rsidR="007B6D13" w:rsidRPr="00E04693" w:rsidRDefault="007B6D13" w:rsidP="00DD70D0">
            <w:pPr>
              <w:ind w:left="36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6BDA506" w14:textId="05B627D8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0469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E04693">
              <w:rPr>
                <w:rFonts w:ascii="Angsana New" w:hAnsi="Angsana New"/>
                <w:sz w:val="30"/>
                <w:szCs w:val="30"/>
              </w:rPr>
              <w:t>256</w:t>
            </w:r>
            <w:r w:rsidR="00037A17" w:rsidRPr="00E0469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vAlign w:val="bottom"/>
          </w:tcPr>
          <w:p w14:paraId="04708C3C" w14:textId="77777777" w:rsidR="007B6D13" w:rsidRPr="00E04693" w:rsidRDefault="007B6D13" w:rsidP="002B76A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07DFC" w14:textId="77777777" w:rsidR="007B6D13" w:rsidRPr="00E04693" w:rsidRDefault="007B6D13" w:rsidP="002B76A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04693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FAE227C" w14:textId="77777777" w:rsidR="007B6D13" w:rsidRPr="00E04693" w:rsidRDefault="007B6D13" w:rsidP="002B76A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DC54A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  <w:vAlign w:val="bottom"/>
          </w:tcPr>
          <w:p w14:paraId="7C368457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80035A" w14:textId="12E69DE7" w:rsidR="007B6D13" w:rsidRPr="00E04693" w:rsidRDefault="002A263A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037A17" w:rsidRPr="00E04693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</w:tr>
      <w:tr w:rsidR="007B6D13" w:rsidRPr="00E04693" w14:paraId="5C4A4009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6383232E" w14:textId="77777777" w:rsidR="007B6D13" w:rsidRPr="00E04693" w:rsidRDefault="007B6D13" w:rsidP="00DD70D0">
            <w:pPr>
              <w:ind w:left="36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01" w:type="dxa"/>
            <w:vAlign w:val="bottom"/>
          </w:tcPr>
          <w:p w14:paraId="38E9818A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11B5F33" w14:textId="77777777" w:rsidR="007B6D13" w:rsidRPr="00E04693" w:rsidRDefault="007B6D13" w:rsidP="002B76A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202016" w14:textId="77777777" w:rsidR="007B6D13" w:rsidRPr="00E04693" w:rsidRDefault="007B6D13" w:rsidP="002B76A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657BCFDF" w14:textId="77777777" w:rsidR="007B6D13" w:rsidRPr="00E04693" w:rsidRDefault="007B6D13" w:rsidP="002B76A8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9E27CB8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60D78F76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8A77BEE" w14:textId="77777777" w:rsidR="007B6D13" w:rsidRPr="00E04693" w:rsidRDefault="007B6D13" w:rsidP="002B76A8">
            <w:pPr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7A17" w:rsidRPr="00E04693" w14:paraId="2E44DE87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27878CA9" w14:textId="77777777" w:rsidR="00037A17" w:rsidRPr="00E04693" w:rsidRDefault="00037A17" w:rsidP="00DD70D0">
            <w:pPr>
              <w:ind w:left="36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162BFEBF" w14:textId="77777777" w:rsidR="00037A17" w:rsidRPr="00E04693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30D8A693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61" w:type="dxa"/>
            <w:vAlign w:val="bottom"/>
          </w:tcPr>
          <w:p w14:paraId="027B304B" w14:textId="77777777" w:rsidR="00037A17" w:rsidRPr="00E04693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AF86D62" w14:textId="77777777" w:rsidR="00037A17" w:rsidRPr="00E04693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61" w:type="dxa"/>
            <w:vAlign w:val="bottom"/>
          </w:tcPr>
          <w:p w14:paraId="37893507" w14:textId="77777777" w:rsidR="00037A17" w:rsidRPr="00E04693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5"/>
              <w:jc w:val="right"/>
              <w:rPr>
                <w:rFonts w:ascii="Angsana New" w:eastAsia="Cordi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83" w:type="dxa"/>
            <w:vAlign w:val="bottom"/>
          </w:tcPr>
          <w:p w14:paraId="25C411A8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6DE611C7" w14:textId="77777777" w:rsidR="00037A17" w:rsidRPr="00E04693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</w:tr>
      <w:tr w:rsidR="00037A17" w:rsidRPr="00E04693" w14:paraId="5D103ACA" w14:textId="77777777" w:rsidTr="00E04693">
        <w:trPr>
          <w:trHeight w:val="20"/>
        </w:trPr>
        <w:tc>
          <w:tcPr>
            <w:tcW w:w="2891" w:type="dxa"/>
          </w:tcPr>
          <w:p w14:paraId="03C1BE77" w14:textId="77777777" w:rsidR="00037A17" w:rsidRPr="00E04693" w:rsidRDefault="00037A17" w:rsidP="00DD70D0">
            <w:pPr>
              <w:ind w:left="36" w:right="-43"/>
              <w:rPr>
                <w:rFonts w:ascii="Angsana New" w:hAnsi="Angsana New"/>
                <w:sz w:val="30"/>
                <w:szCs w:val="30"/>
                <w:highlight w:val="yellow"/>
                <w:lang w:eastAsia="en-GB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บริษัท อีซีเอฟ โฮลดิ้งส์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AB48D35" w14:textId="1725B8AD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F10C7B">
              <w:rPr>
                <w:rFonts w:ascii="Angsana New" w:hAnsi="Angsana New"/>
                <w:sz w:val="29"/>
                <w:szCs w:val="29"/>
              </w:rPr>
              <w:t>22,312</w:t>
            </w:r>
          </w:p>
        </w:tc>
        <w:tc>
          <w:tcPr>
            <w:tcW w:w="283" w:type="dxa"/>
            <w:vAlign w:val="bottom"/>
          </w:tcPr>
          <w:p w14:paraId="3B9A0A03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F7EF42D" w14:textId="1E87D0B9" w:rsidR="00037A17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10,041</w:t>
            </w:r>
          </w:p>
        </w:tc>
        <w:tc>
          <w:tcPr>
            <w:tcW w:w="284" w:type="dxa"/>
            <w:vAlign w:val="bottom"/>
          </w:tcPr>
          <w:p w14:paraId="646A2914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7B6D016" w14:textId="7EE359BD" w:rsidR="00037A17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(93)</w:t>
            </w:r>
          </w:p>
        </w:tc>
        <w:tc>
          <w:tcPr>
            <w:tcW w:w="283" w:type="dxa"/>
            <w:vAlign w:val="bottom"/>
          </w:tcPr>
          <w:p w14:paraId="1B59C472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DD204D5" w14:textId="47BD3B31" w:rsidR="00037A17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32,260</w:t>
            </w:r>
          </w:p>
        </w:tc>
      </w:tr>
      <w:tr w:rsidR="00037A17" w:rsidRPr="00E04693" w14:paraId="50D3745F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2DA9D857" w14:textId="77777777" w:rsidR="00037A17" w:rsidRPr="00E04693" w:rsidRDefault="00037A17" w:rsidP="00DD70D0">
            <w:pPr>
              <w:ind w:left="36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46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67DD5AD8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31F2F71F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50FF3441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69849334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1E1019D2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14:paraId="6ABB3E4A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2C519525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7A17" w:rsidRPr="00E04693" w14:paraId="229293FE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5B2448BC" w14:textId="77777777" w:rsidR="00037A17" w:rsidRPr="00E04693" w:rsidRDefault="00037A17" w:rsidP="00DD70D0">
            <w:pPr>
              <w:ind w:left="36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469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1A07478A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24503A8C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61" w:type="dxa"/>
            <w:vAlign w:val="bottom"/>
          </w:tcPr>
          <w:p w14:paraId="34E2D64A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7D43AF05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vAlign w:val="bottom"/>
          </w:tcPr>
          <w:p w14:paraId="289E405D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" w:type="dxa"/>
            <w:vAlign w:val="bottom"/>
          </w:tcPr>
          <w:p w14:paraId="5A17F8D7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64B22DC4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37A17" w:rsidRPr="00E04693" w14:paraId="7786B08F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6C443E4E" w14:textId="77777777" w:rsidR="00037A17" w:rsidRPr="00E04693" w:rsidRDefault="00037A17" w:rsidP="00DD70D0">
            <w:pPr>
              <w:ind w:left="36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บริษัท วีวี-เดคคอร์ จำกัด</w:t>
            </w:r>
          </w:p>
        </w:tc>
        <w:tc>
          <w:tcPr>
            <w:tcW w:w="1701" w:type="dxa"/>
            <w:vAlign w:val="bottom"/>
          </w:tcPr>
          <w:p w14:paraId="111717AC" w14:textId="042FDB62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F10C7B">
              <w:rPr>
                <w:rFonts w:ascii="Angsana New" w:hAnsi="Angsana New"/>
                <w:sz w:val="29"/>
                <w:szCs w:val="29"/>
              </w:rPr>
              <w:t>10,175</w:t>
            </w:r>
          </w:p>
        </w:tc>
        <w:tc>
          <w:tcPr>
            <w:tcW w:w="283" w:type="dxa"/>
            <w:vAlign w:val="bottom"/>
          </w:tcPr>
          <w:p w14:paraId="3DF3D32A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61" w:type="dxa"/>
            <w:vAlign w:val="bottom"/>
          </w:tcPr>
          <w:p w14:paraId="4DF8B624" w14:textId="72F691E8" w:rsidR="00037A17" w:rsidRPr="00F10C7B" w:rsidRDefault="00EF755F" w:rsidP="0026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14:paraId="597072A5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vAlign w:val="bottom"/>
          </w:tcPr>
          <w:p w14:paraId="49EB0F8A" w14:textId="784860FF" w:rsidR="00037A17" w:rsidRPr="00F10C7B" w:rsidRDefault="00EF755F" w:rsidP="0026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14:paraId="59BFF4AD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341A7EFE" w14:textId="102BB4A6" w:rsidR="00037A17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10,175</w:t>
            </w:r>
          </w:p>
        </w:tc>
      </w:tr>
      <w:tr w:rsidR="00037A17" w:rsidRPr="00E04693" w14:paraId="7D3A2D0E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0530596F" w14:textId="77777777" w:rsidR="00037A17" w:rsidRPr="00E04693" w:rsidRDefault="00037A17" w:rsidP="00DD70D0">
            <w:pPr>
              <w:ind w:left="36" w:right="-43"/>
              <w:rPr>
                <w:rFonts w:ascii="Angsana New" w:hAnsi="Angsana New"/>
                <w:sz w:val="30"/>
                <w:szCs w:val="30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บริษัท อีซีเอฟ พาวเวอร์ จำกัด</w:t>
            </w:r>
          </w:p>
        </w:tc>
        <w:tc>
          <w:tcPr>
            <w:tcW w:w="1701" w:type="dxa"/>
            <w:vAlign w:val="bottom"/>
          </w:tcPr>
          <w:p w14:paraId="2AE3B7FD" w14:textId="08747D48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F10C7B">
              <w:rPr>
                <w:rFonts w:ascii="Angsana New" w:hAnsi="Angsana New"/>
                <w:sz w:val="29"/>
                <w:szCs w:val="29"/>
              </w:rPr>
              <w:t>85,451</w:t>
            </w:r>
          </w:p>
        </w:tc>
        <w:tc>
          <w:tcPr>
            <w:tcW w:w="283" w:type="dxa"/>
            <w:vAlign w:val="bottom"/>
          </w:tcPr>
          <w:p w14:paraId="7D163561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61" w:type="dxa"/>
            <w:vAlign w:val="bottom"/>
          </w:tcPr>
          <w:p w14:paraId="580ACD96" w14:textId="1AD30CB5" w:rsidR="00037A17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21,730</w:t>
            </w:r>
          </w:p>
        </w:tc>
        <w:tc>
          <w:tcPr>
            <w:tcW w:w="284" w:type="dxa"/>
            <w:vAlign w:val="bottom"/>
          </w:tcPr>
          <w:p w14:paraId="317DDD5E" w14:textId="77777777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vAlign w:val="bottom"/>
          </w:tcPr>
          <w:p w14:paraId="44A22BE0" w14:textId="5171EE62" w:rsidR="00037A17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(10,542)</w:t>
            </w:r>
          </w:p>
        </w:tc>
        <w:tc>
          <w:tcPr>
            <w:tcW w:w="283" w:type="dxa"/>
            <w:vAlign w:val="bottom"/>
          </w:tcPr>
          <w:p w14:paraId="1C7A0A37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10E6B1A8" w14:textId="04AAAAF6" w:rsidR="00037A17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96,639</w:t>
            </w:r>
          </w:p>
        </w:tc>
      </w:tr>
      <w:tr w:rsidR="00037A17" w:rsidRPr="00E04693" w14:paraId="0F7AF24E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3BDF66AD" w14:textId="77777777" w:rsidR="00037A17" w:rsidRPr="00E04693" w:rsidRDefault="00037A17" w:rsidP="00DD70D0">
            <w:pPr>
              <w:ind w:left="36" w:right="-43"/>
              <w:rPr>
                <w:rFonts w:ascii="Angsana New" w:hAnsi="Angsana New"/>
                <w:sz w:val="30"/>
                <w:szCs w:val="30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บริษัท แพลนเนทบอร์ด จำกัด</w:t>
            </w:r>
          </w:p>
        </w:tc>
        <w:tc>
          <w:tcPr>
            <w:tcW w:w="1701" w:type="dxa"/>
            <w:vAlign w:val="bottom"/>
          </w:tcPr>
          <w:p w14:paraId="0472C69B" w14:textId="591402D4" w:rsidR="00037A17" w:rsidRPr="00F10C7B" w:rsidRDefault="00037A17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F10C7B">
              <w:rPr>
                <w:rFonts w:ascii="Angsana New" w:hAnsi="Angsana New"/>
                <w:sz w:val="29"/>
                <w:szCs w:val="29"/>
              </w:rPr>
              <w:t>13,900</w:t>
            </w:r>
          </w:p>
        </w:tc>
        <w:tc>
          <w:tcPr>
            <w:tcW w:w="283" w:type="dxa"/>
            <w:vAlign w:val="bottom"/>
          </w:tcPr>
          <w:p w14:paraId="4239CDEC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61" w:type="dxa"/>
            <w:vAlign w:val="bottom"/>
          </w:tcPr>
          <w:p w14:paraId="3E9DB79E" w14:textId="2D9B2CD5" w:rsidR="00037A17" w:rsidRPr="00F10C7B" w:rsidRDefault="00EF755F" w:rsidP="0026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4" w:type="dxa"/>
            <w:vAlign w:val="bottom"/>
          </w:tcPr>
          <w:p w14:paraId="4399FCEB" w14:textId="77777777" w:rsidR="00037A17" w:rsidRPr="00F10C7B" w:rsidRDefault="00037A17" w:rsidP="0026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2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vAlign w:val="bottom"/>
          </w:tcPr>
          <w:p w14:paraId="05889905" w14:textId="3513C03F" w:rsidR="00037A17" w:rsidRPr="00F10C7B" w:rsidRDefault="00EF755F" w:rsidP="0026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  <w:vAlign w:val="bottom"/>
          </w:tcPr>
          <w:p w14:paraId="6462F988" w14:textId="77777777" w:rsidR="00037A17" w:rsidRPr="00E04693" w:rsidRDefault="00037A17" w:rsidP="00037A17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vAlign w:val="bottom"/>
          </w:tcPr>
          <w:p w14:paraId="440BB065" w14:textId="29C8A4B5" w:rsidR="00037A17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13,900</w:t>
            </w:r>
          </w:p>
        </w:tc>
      </w:tr>
      <w:tr w:rsidR="00CD0DA9" w:rsidRPr="00E04693" w14:paraId="5DF442BC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7AAE451E" w14:textId="77777777" w:rsidR="00CD0DA9" w:rsidRPr="00E04693" w:rsidRDefault="00CD0DA9" w:rsidP="00CD0DA9">
            <w:pPr>
              <w:ind w:left="3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9E853D" w14:textId="50008478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F10C7B">
              <w:rPr>
                <w:rFonts w:ascii="Angsana New" w:hAnsi="Angsana New"/>
                <w:sz w:val="29"/>
                <w:szCs w:val="29"/>
              </w:rPr>
              <w:t>109,526</w:t>
            </w:r>
          </w:p>
        </w:tc>
        <w:tc>
          <w:tcPr>
            <w:tcW w:w="283" w:type="dxa"/>
            <w:vAlign w:val="bottom"/>
          </w:tcPr>
          <w:p w14:paraId="7E6A3A04" w14:textId="77777777" w:rsidR="00CD0DA9" w:rsidRPr="00E04693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0A8E2" w14:textId="451A4DDA" w:rsidR="00CD0DA9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21,730</w:t>
            </w:r>
          </w:p>
        </w:tc>
        <w:tc>
          <w:tcPr>
            <w:tcW w:w="284" w:type="dxa"/>
            <w:vAlign w:val="bottom"/>
          </w:tcPr>
          <w:p w14:paraId="679BC2A3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6CD91" w14:textId="6CBB594E" w:rsidR="00CD0DA9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(10,542)</w:t>
            </w:r>
          </w:p>
        </w:tc>
        <w:tc>
          <w:tcPr>
            <w:tcW w:w="283" w:type="dxa"/>
            <w:vAlign w:val="bottom"/>
          </w:tcPr>
          <w:p w14:paraId="1789122A" w14:textId="77777777" w:rsidR="00CD0DA9" w:rsidRPr="00E04693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A8A9C" w14:textId="7B4F6928" w:rsidR="00CD0DA9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120,714</w:t>
            </w:r>
          </w:p>
        </w:tc>
      </w:tr>
      <w:tr w:rsidR="00CD0DA9" w:rsidRPr="00E04693" w14:paraId="4F6E3E83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7EB10BBF" w14:textId="77777777" w:rsidR="00CD0DA9" w:rsidRPr="00E04693" w:rsidRDefault="00CD0DA9" w:rsidP="00CD0DA9">
            <w:pPr>
              <w:ind w:left="36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E0469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การร่วมค้า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691CA7CE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0B5E68C6" w14:textId="77777777" w:rsidR="00CD0DA9" w:rsidRPr="00E04693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3FE62CBA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7C4EA945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70C0A3C4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29577F08" w14:textId="77777777" w:rsidR="00CD0DA9" w:rsidRPr="00E04693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1CB10DE1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D0DA9" w:rsidRPr="00E04693" w14:paraId="7D610666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53611642" w14:textId="77777777" w:rsidR="00CD0DA9" w:rsidRPr="00E04693" w:rsidRDefault="00CD0DA9" w:rsidP="00CD0DA9">
            <w:pPr>
              <w:ind w:left="36" w:right="-43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อีซีเอฟ ดีไซน์ จำกัด</w:t>
            </w:r>
          </w:p>
        </w:tc>
        <w:tc>
          <w:tcPr>
            <w:tcW w:w="1701" w:type="dxa"/>
          </w:tcPr>
          <w:p w14:paraId="4E9FC6AE" w14:textId="3748F34E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F10C7B">
              <w:rPr>
                <w:rFonts w:ascii="Angsana New" w:hAnsi="Angsana New"/>
                <w:sz w:val="29"/>
                <w:szCs w:val="29"/>
              </w:rPr>
              <w:t>4,500</w:t>
            </w:r>
          </w:p>
        </w:tc>
        <w:tc>
          <w:tcPr>
            <w:tcW w:w="283" w:type="dxa"/>
          </w:tcPr>
          <w:p w14:paraId="6295DFD8" w14:textId="77777777" w:rsidR="00CD0DA9" w:rsidRPr="00E04693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61" w:type="dxa"/>
          </w:tcPr>
          <w:p w14:paraId="2AB94B1F" w14:textId="1D297E90" w:rsidR="00CD0DA9" w:rsidRPr="00F10C7B" w:rsidRDefault="00EF755F" w:rsidP="0026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4" w:type="dxa"/>
          </w:tcPr>
          <w:p w14:paraId="21839C16" w14:textId="77777777" w:rsidR="00CD0DA9" w:rsidRPr="00F10C7B" w:rsidRDefault="00CD0DA9" w:rsidP="0026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</w:tcPr>
          <w:p w14:paraId="5107B7D5" w14:textId="5BE91009" w:rsidR="00CD0DA9" w:rsidRPr="00F10C7B" w:rsidRDefault="00EF755F" w:rsidP="00262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83" w:type="dxa"/>
          </w:tcPr>
          <w:p w14:paraId="302436EE" w14:textId="77777777" w:rsidR="00CD0DA9" w:rsidRPr="00E04693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01" w:type="dxa"/>
          </w:tcPr>
          <w:p w14:paraId="785C060D" w14:textId="486C528F" w:rsidR="00CD0DA9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4,500</w:t>
            </w:r>
          </w:p>
        </w:tc>
      </w:tr>
      <w:tr w:rsidR="00CD0DA9" w:rsidRPr="00E04693" w14:paraId="4082F2E6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0E3F63A1" w14:textId="77777777" w:rsidR="00CD0DA9" w:rsidRPr="00E04693" w:rsidRDefault="00CD0DA9" w:rsidP="00CD0DA9">
            <w:pPr>
              <w:ind w:left="36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30DDD29C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48E56A36" w14:textId="77777777" w:rsidR="00CD0DA9" w:rsidRPr="00E04693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242874A8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3F101F1B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  <w:vAlign w:val="bottom"/>
          </w:tcPr>
          <w:p w14:paraId="688632FC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3" w:type="dxa"/>
            <w:vAlign w:val="bottom"/>
          </w:tcPr>
          <w:p w14:paraId="7F5EE820" w14:textId="77777777" w:rsidR="00CD0DA9" w:rsidRPr="00E04693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76FC1A1E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D0DA9" w:rsidRPr="00E04693" w14:paraId="1EAC799A" w14:textId="77777777" w:rsidTr="00E04693">
        <w:trPr>
          <w:trHeight w:val="20"/>
        </w:trPr>
        <w:tc>
          <w:tcPr>
            <w:tcW w:w="2891" w:type="dxa"/>
            <w:vAlign w:val="bottom"/>
          </w:tcPr>
          <w:p w14:paraId="225E40F6" w14:textId="271930D8" w:rsidR="00CD0DA9" w:rsidRPr="00E04693" w:rsidRDefault="00CD0DA9" w:rsidP="00CD0DA9">
            <w:pPr>
              <w:ind w:left="3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04693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  <w:r w:rsidRPr="00E0469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04693">
              <w:rPr>
                <w:rFonts w:ascii="Angsana New" w:hAnsi="Angsana New"/>
                <w:sz w:val="30"/>
                <w:szCs w:val="30"/>
                <w:cs/>
              </w:rPr>
              <w:t>ญาติของกรรมการ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14EEF184" w14:textId="24A450FC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 w:rsidRPr="00F10C7B">
              <w:rPr>
                <w:rFonts w:ascii="Angsana New" w:hAnsi="Angsana New"/>
                <w:sz w:val="29"/>
                <w:szCs w:val="29"/>
              </w:rPr>
              <w:t>44,061</w:t>
            </w:r>
          </w:p>
        </w:tc>
        <w:tc>
          <w:tcPr>
            <w:tcW w:w="283" w:type="dxa"/>
            <w:vAlign w:val="bottom"/>
          </w:tcPr>
          <w:p w14:paraId="2DB407C2" w14:textId="77777777" w:rsidR="00CD0DA9" w:rsidRPr="00E04693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170"/>
              <w:jc w:val="right"/>
              <w:rPr>
                <w:rFonts w:ascii="Angsana New" w:eastAsia="Cordia New" w:hAnsi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6E9A56CB" w14:textId="345C27A0" w:rsidR="00CD0DA9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25,480</w:t>
            </w:r>
          </w:p>
        </w:tc>
        <w:tc>
          <w:tcPr>
            <w:tcW w:w="284" w:type="dxa"/>
          </w:tcPr>
          <w:p w14:paraId="3200A83A" w14:textId="77777777" w:rsidR="00CD0DA9" w:rsidRPr="00F10C7B" w:rsidRDefault="00CD0DA9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5E4283EC" w14:textId="73DB434B" w:rsidR="00CD0DA9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(20,553)</w:t>
            </w:r>
          </w:p>
        </w:tc>
        <w:tc>
          <w:tcPr>
            <w:tcW w:w="283" w:type="dxa"/>
          </w:tcPr>
          <w:p w14:paraId="38CBE02F" w14:textId="77777777" w:rsidR="00CD0DA9" w:rsidRPr="00E04693" w:rsidRDefault="00CD0DA9" w:rsidP="00CD0DA9">
            <w:pPr>
              <w:tabs>
                <w:tab w:val="clear" w:pos="454"/>
                <w:tab w:val="clear" w:pos="680"/>
                <w:tab w:val="left" w:pos="0"/>
              </w:tabs>
              <w:ind w:right="37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06430B0" w14:textId="468C4EB2" w:rsidR="00CD0DA9" w:rsidRPr="00F10C7B" w:rsidRDefault="00EF755F" w:rsidP="00F10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line="260" w:lineRule="atLeast"/>
              <w:ind w:right="-23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48,988</w:t>
            </w:r>
          </w:p>
        </w:tc>
      </w:tr>
    </w:tbl>
    <w:p w14:paraId="04364F15" w14:textId="77777777" w:rsidR="00BD430D" w:rsidRDefault="00BD430D" w:rsidP="00BD4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556011" w14:textId="33C0BD98" w:rsidR="004819DC" w:rsidRPr="00416B55" w:rsidRDefault="00037A17" w:rsidP="00AE159D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C0B6B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ลูกหนี้การค้าและลูกหนี้อื่น</w:t>
      </w:r>
    </w:p>
    <w:p w14:paraId="6153481C" w14:textId="77777777" w:rsidR="004E4658" w:rsidRPr="002F28A0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025581" w14:textId="0154B1FD" w:rsidR="004E4658" w:rsidRPr="00416B55" w:rsidRDefault="004E4658" w:rsidP="004E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416B55">
        <w:rPr>
          <w:rFonts w:ascii="Angsana New" w:hAnsi="Angsana New"/>
          <w:color w:val="000000"/>
          <w:sz w:val="30"/>
          <w:szCs w:val="30"/>
          <w:cs/>
        </w:rPr>
        <w:lastRenderedPageBreak/>
        <w:t>ณ วันที่</w:t>
      </w:r>
      <w:r w:rsidRPr="00416B55">
        <w:rPr>
          <w:rFonts w:ascii="Angsana New" w:hAnsi="Angsana New"/>
          <w:color w:val="000000"/>
          <w:sz w:val="30"/>
          <w:szCs w:val="30"/>
        </w:rPr>
        <w:t xml:space="preserve"> </w:t>
      </w:r>
      <w:r w:rsidR="003344F3">
        <w:rPr>
          <w:rFonts w:ascii="Angsana New" w:hAnsi="Angsana New"/>
          <w:sz w:val="30"/>
          <w:szCs w:val="30"/>
        </w:rPr>
        <w:t xml:space="preserve">30 </w:t>
      </w:r>
      <w:r w:rsidR="003344F3">
        <w:rPr>
          <w:rFonts w:ascii="Angsana New" w:hAnsi="Angsana New" w:hint="cs"/>
          <w:sz w:val="30"/>
          <w:szCs w:val="30"/>
          <w:cs/>
        </w:rPr>
        <w:t>มิถุนายน</w:t>
      </w:r>
      <w:r w:rsidR="00837E3B" w:rsidRPr="00416B55">
        <w:rPr>
          <w:rFonts w:ascii="Angsana New" w:hAnsi="Angsana New" w:hint="cs"/>
          <w:sz w:val="30"/>
          <w:szCs w:val="30"/>
          <w:cs/>
        </w:rPr>
        <w:t xml:space="preserve"> </w:t>
      </w:r>
      <w:r w:rsidR="00F505C9" w:rsidRPr="00416B55">
        <w:rPr>
          <w:rFonts w:ascii="Angsana New" w:hAnsi="Angsana New" w:hint="cs"/>
          <w:sz w:val="30"/>
          <w:szCs w:val="30"/>
        </w:rPr>
        <w:t>256</w:t>
      </w:r>
      <w:r w:rsidR="00037A17">
        <w:rPr>
          <w:rFonts w:ascii="Angsana New" w:hAnsi="Angsana New"/>
          <w:sz w:val="30"/>
          <w:szCs w:val="30"/>
        </w:rPr>
        <w:t>8</w:t>
      </w:r>
      <w:r w:rsidR="005F1D96" w:rsidRPr="00416B55">
        <w:rPr>
          <w:rFonts w:ascii="Angsana New" w:hAnsi="Angsana New"/>
          <w:sz w:val="30"/>
          <w:szCs w:val="30"/>
        </w:rPr>
        <w:t xml:space="preserve"> </w:t>
      </w:r>
      <w:r w:rsidR="005F1D96" w:rsidRPr="00416B55">
        <w:rPr>
          <w:rFonts w:ascii="Angsana New" w:hAnsi="Angsana New"/>
          <w:sz w:val="30"/>
          <w:szCs w:val="30"/>
          <w:cs/>
        </w:rPr>
        <w:t>และ</w:t>
      </w:r>
      <w:r w:rsidR="005879B7" w:rsidRPr="00416B55">
        <w:rPr>
          <w:rFonts w:ascii="Angsana New" w:hAnsi="Angsana New" w:hint="cs"/>
          <w:sz w:val="30"/>
          <w:szCs w:val="30"/>
          <w:cs/>
        </w:rPr>
        <w:t>วันที่</w:t>
      </w:r>
      <w:r w:rsidR="005F1D96" w:rsidRPr="00416B55">
        <w:rPr>
          <w:rFonts w:ascii="Angsana New" w:hAnsi="Angsana New"/>
          <w:sz w:val="30"/>
          <w:szCs w:val="30"/>
          <w:cs/>
        </w:rPr>
        <w:t xml:space="preserve"> </w:t>
      </w:r>
      <w:r w:rsidR="005F1D96" w:rsidRPr="00416B55">
        <w:rPr>
          <w:rFonts w:ascii="Angsana New" w:hAnsi="Angsana New"/>
          <w:sz w:val="30"/>
          <w:szCs w:val="30"/>
        </w:rPr>
        <w:t xml:space="preserve">31 </w:t>
      </w:r>
      <w:r w:rsidR="00837E3B" w:rsidRPr="00416B55">
        <w:rPr>
          <w:rFonts w:ascii="Angsana New" w:hAnsi="Angsana New"/>
          <w:sz w:val="30"/>
          <w:szCs w:val="30"/>
          <w:cs/>
        </w:rPr>
        <w:t>ธัน</w:t>
      </w:r>
      <w:r w:rsidR="00557BCC" w:rsidRPr="00416B55">
        <w:rPr>
          <w:rFonts w:ascii="Angsana New" w:hAnsi="Angsana New"/>
          <w:sz w:val="30"/>
          <w:szCs w:val="30"/>
          <w:cs/>
        </w:rPr>
        <w:t xml:space="preserve">วาคม </w:t>
      </w:r>
      <w:r w:rsidR="00F505C9" w:rsidRPr="00416B55">
        <w:rPr>
          <w:rFonts w:ascii="Angsana New" w:hAnsi="Angsana New"/>
          <w:sz w:val="30"/>
          <w:szCs w:val="30"/>
        </w:rPr>
        <w:t>256</w:t>
      </w:r>
      <w:r w:rsidR="00037A17">
        <w:rPr>
          <w:rFonts w:ascii="Angsana New" w:hAnsi="Angsana New"/>
          <w:sz w:val="30"/>
          <w:szCs w:val="30"/>
        </w:rPr>
        <w:t>7</w:t>
      </w:r>
      <w:r w:rsidR="00EE0A94" w:rsidRPr="00416B55">
        <w:rPr>
          <w:rFonts w:ascii="Angsana New" w:hAnsi="Angsana New"/>
          <w:sz w:val="30"/>
          <w:szCs w:val="30"/>
          <w:cs/>
        </w:rPr>
        <w:t xml:space="preserve"> </w:t>
      </w:r>
      <w:r w:rsidR="00037A17" w:rsidRPr="00037A17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ลูกหนี้การค้าแยกตามอายุหนี้ที่ค้างชำระได้ดังนี้</w:t>
      </w:r>
    </w:p>
    <w:p w14:paraId="1B970EF5" w14:textId="77777777" w:rsidR="004E4658" w:rsidRDefault="004E4658" w:rsidP="0085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00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345"/>
        <w:gridCol w:w="1474"/>
        <w:gridCol w:w="255"/>
        <w:gridCol w:w="1474"/>
        <w:gridCol w:w="255"/>
        <w:gridCol w:w="1474"/>
        <w:gridCol w:w="255"/>
        <w:gridCol w:w="1475"/>
      </w:tblGrid>
      <w:tr w:rsidR="00037A17" w:rsidRPr="00DC0B6B" w14:paraId="0C3D98C1" w14:textId="77777777" w:rsidTr="007C79C4">
        <w:trPr>
          <w:tblHeader/>
        </w:trPr>
        <w:tc>
          <w:tcPr>
            <w:tcW w:w="3345" w:type="dxa"/>
            <w:vAlign w:val="bottom"/>
          </w:tcPr>
          <w:p w14:paraId="7EBCCB3C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62" w:type="dxa"/>
            <w:gridSpan w:val="7"/>
            <w:tcBorders>
              <w:bottom w:val="single" w:sz="4" w:space="0" w:color="auto"/>
            </w:tcBorders>
            <w:vAlign w:val="bottom"/>
          </w:tcPr>
          <w:p w14:paraId="2BCDAB9E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037A17" w:rsidRPr="00DC0B6B" w14:paraId="0B129C52" w14:textId="77777777" w:rsidTr="007C79C4">
        <w:trPr>
          <w:tblHeader/>
        </w:trPr>
        <w:tc>
          <w:tcPr>
            <w:tcW w:w="3345" w:type="dxa"/>
            <w:vAlign w:val="bottom"/>
          </w:tcPr>
          <w:p w14:paraId="3219DB1D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7A773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4BDFBE4B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42314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7A17" w:rsidRPr="00DC0B6B" w14:paraId="0819CEAB" w14:textId="77777777" w:rsidTr="007C79C4">
        <w:trPr>
          <w:tblHeader/>
        </w:trPr>
        <w:tc>
          <w:tcPr>
            <w:tcW w:w="3345" w:type="dxa"/>
            <w:vAlign w:val="bottom"/>
          </w:tcPr>
          <w:p w14:paraId="6403B866" w14:textId="6A4043B8" w:rsidR="00037A17" w:rsidRPr="003965A2" w:rsidRDefault="00037A17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60D3F" w14:textId="0EF36B93" w:rsidR="00037A17" w:rsidRPr="00DC0B6B" w:rsidRDefault="009D1A76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FE456D" w:rsidRPr="00416B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456D" w:rsidRPr="00416B5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E45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31F7352E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3BFF2F6" w14:textId="5C009E7A" w:rsidR="00037A17" w:rsidRPr="00DC0B6B" w:rsidRDefault="00FE456D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16B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vAlign w:val="bottom"/>
          </w:tcPr>
          <w:p w14:paraId="25D8ABA0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43CCE1A" w14:textId="34AB50E4" w:rsidR="00037A17" w:rsidRPr="00DC0B6B" w:rsidRDefault="009D1A76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FE456D" w:rsidRPr="00416B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E456D" w:rsidRPr="00416B55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E456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vAlign w:val="bottom"/>
          </w:tcPr>
          <w:p w14:paraId="2BBB7F08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5299A" w14:textId="28ACF1C4" w:rsidR="00037A17" w:rsidRPr="00DC0B6B" w:rsidRDefault="00FE456D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16B5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16B5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16B5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965A2" w:rsidRPr="00DC0B6B" w14:paraId="07F94B2A" w14:textId="77777777" w:rsidTr="007C79C4">
        <w:trPr>
          <w:tblHeader/>
        </w:trPr>
        <w:tc>
          <w:tcPr>
            <w:tcW w:w="3345" w:type="dxa"/>
            <w:vAlign w:val="bottom"/>
          </w:tcPr>
          <w:p w14:paraId="2C1BA71A" w14:textId="6F411461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สุทธิ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BE65DD9" w14:textId="77777777" w:rsidR="003965A2" w:rsidRPr="00416B55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FAB19AA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2043B57" w14:textId="77777777" w:rsidR="003965A2" w:rsidRPr="00416B55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6765555D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3588CC0B" w14:textId="77777777" w:rsidR="003965A2" w:rsidRPr="00416B55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C08941E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50271FBC" w14:textId="77777777" w:rsidR="003965A2" w:rsidRPr="00416B55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65A2" w:rsidRPr="00DC0B6B" w14:paraId="2A0BAAAD" w14:textId="77777777" w:rsidTr="007C79C4">
        <w:tc>
          <w:tcPr>
            <w:tcW w:w="3345" w:type="dxa"/>
            <w:vAlign w:val="bottom"/>
          </w:tcPr>
          <w:p w14:paraId="611A21CD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74" w:type="dxa"/>
            <w:vAlign w:val="bottom"/>
          </w:tcPr>
          <w:p w14:paraId="428FB1B4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DA12660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A49FE80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3B5553C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2E93A561" w14:textId="77777777" w:rsidR="003965A2" w:rsidRPr="008B6345" w:rsidRDefault="003965A2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13C581F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vAlign w:val="bottom"/>
          </w:tcPr>
          <w:p w14:paraId="330D8DF4" w14:textId="77777777" w:rsidR="003965A2" w:rsidRPr="00DC0B6B" w:rsidRDefault="003965A2" w:rsidP="00396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5" w:right="284" w:firstLine="7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6345" w:rsidRPr="00DC0B6B" w14:paraId="1D74B4BF" w14:textId="77777777" w:rsidTr="007C79C4">
        <w:tc>
          <w:tcPr>
            <w:tcW w:w="3345" w:type="dxa"/>
            <w:vAlign w:val="bottom"/>
          </w:tcPr>
          <w:p w14:paraId="1C9F6AF1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74" w:type="dxa"/>
            <w:vAlign w:val="bottom"/>
          </w:tcPr>
          <w:p w14:paraId="2AD66CF4" w14:textId="1A37C56E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F1E9877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3CC068A" w14:textId="3557578B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4,486</w:t>
            </w:r>
          </w:p>
        </w:tc>
        <w:tc>
          <w:tcPr>
            <w:tcW w:w="255" w:type="dxa"/>
            <w:vAlign w:val="bottom"/>
          </w:tcPr>
          <w:p w14:paraId="5523B8F8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567BDDF4" w14:textId="5238470E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68FECE01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vAlign w:val="bottom"/>
          </w:tcPr>
          <w:p w14:paraId="1231D994" w14:textId="609FBB85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10,816</w:t>
            </w:r>
          </w:p>
        </w:tc>
      </w:tr>
      <w:tr w:rsidR="008B6345" w:rsidRPr="00DC0B6B" w14:paraId="66EEFECF" w14:textId="77777777" w:rsidTr="007C79C4">
        <w:tc>
          <w:tcPr>
            <w:tcW w:w="3345" w:type="dxa"/>
            <w:vAlign w:val="bottom"/>
          </w:tcPr>
          <w:p w14:paraId="2146BCC9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DC0B6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74" w:type="dxa"/>
            <w:vAlign w:val="bottom"/>
          </w:tcPr>
          <w:p w14:paraId="31C523BE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55" w:type="dxa"/>
            <w:vAlign w:val="bottom"/>
          </w:tcPr>
          <w:p w14:paraId="72F8F6C1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41F35EF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4C64FA59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58E51115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66CD29EB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vAlign w:val="bottom"/>
          </w:tcPr>
          <w:p w14:paraId="67CE0DA9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345" w:rsidRPr="00DC0B6B" w14:paraId="23C1FC02" w14:textId="77777777" w:rsidTr="007C79C4">
        <w:tc>
          <w:tcPr>
            <w:tcW w:w="3345" w:type="dxa"/>
            <w:vAlign w:val="bottom"/>
          </w:tcPr>
          <w:p w14:paraId="79B2330C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vAlign w:val="bottom"/>
          </w:tcPr>
          <w:p w14:paraId="445D4A1F" w14:textId="17ED4484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C468C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14:paraId="49F15D5B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B973A95" w14:textId="3B09A4A6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03AF4DC2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7746C6F7" w14:textId="4EEA7A6A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468C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5" w:type="dxa"/>
            <w:vAlign w:val="bottom"/>
          </w:tcPr>
          <w:p w14:paraId="714BFA79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vAlign w:val="bottom"/>
          </w:tcPr>
          <w:p w14:paraId="0AD4E0D5" w14:textId="25B96D76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6345" w:rsidRPr="00DC0B6B" w14:paraId="44D4BCC0" w14:textId="77777777" w:rsidTr="007C79C4">
        <w:tc>
          <w:tcPr>
            <w:tcW w:w="3345" w:type="dxa"/>
            <w:vAlign w:val="bottom"/>
          </w:tcPr>
          <w:p w14:paraId="7CAD667C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3418AD3" w14:textId="5084A5E1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24778A29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8FC01A4" w14:textId="5EBF8E3A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16D7B3A4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C1363DB" w14:textId="12DDF89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3EEABB20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4E198A20" w14:textId="2AB6E801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6,996</w:t>
            </w:r>
          </w:p>
        </w:tc>
      </w:tr>
      <w:tr w:rsidR="008B6345" w:rsidRPr="00DC0B6B" w14:paraId="430B09AB" w14:textId="77777777" w:rsidTr="007C79C4">
        <w:tc>
          <w:tcPr>
            <w:tcW w:w="3345" w:type="dxa"/>
            <w:vAlign w:val="bottom"/>
          </w:tcPr>
          <w:p w14:paraId="3059E466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BDDF2" w14:textId="7C6A0DCB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C468C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14:paraId="0D9E4BEF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3BA16" w14:textId="6B8C84D5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4,486</w:t>
            </w:r>
          </w:p>
        </w:tc>
        <w:tc>
          <w:tcPr>
            <w:tcW w:w="255" w:type="dxa"/>
            <w:vAlign w:val="bottom"/>
          </w:tcPr>
          <w:p w14:paraId="3196A28E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6DCC7" w14:textId="7F3DCB90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468C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5" w:type="dxa"/>
            <w:vAlign w:val="bottom"/>
          </w:tcPr>
          <w:p w14:paraId="05B0AB2B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3413F" w14:textId="032E388E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17,812</w:t>
            </w:r>
          </w:p>
        </w:tc>
      </w:tr>
      <w:tr w:rsidR="008B6345" w:rsidRPr="00DC0B6B" w14:paraId="02799DBB" w14:textId="77777777" w:rsidTr="007C79C4">
        <w:tc>
          <w:tcPr>
            <w:tcW w:w="3345" w:type="dxa"/>
            <w:vAlign w:val="bottom"/>
          </w:tcPr>
          <w:p w14:paraId="197EC1A9" w14:textId="28F6953C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</w:pPr>
            <w:r w:rsidRPr="00DC0B6B">
              <w:rPr>
                <w:rFonts w:ascii="Angsana New" w:hAnsi="Angsana New"/>
                <w:sz w:val="30"/>
                <w:szCs w:val="30"/>
              </w:rPr>
              <w:br w:type="page"/>
            </w:r>
            <w:r w:rsidRPr="00E36C42">
              <w:rPr>
                <w:rFonts w:ascii="Angsana New" w:hAnsi="Angsana New" w:hint="cs"/>
                <w:i/>
                <w:iCs/>
                <w:sz w:val="30"/>
                <w:szCs w:val="30"/>
                <w:u w:val="single"/>
                <w:cs/>
              </w:rPr>
              <w:t>บุคคลและ</w:t>
            </w:r>
            <w:r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 xml:space="preserve">บริษัทอื่น </w:t>
            </w:r>
            <w:r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</w:rPr>
              <w:t xml:space="preserve">- </w:t>
            </w:r>
            <w:r w:rsidRPr="00DC0B6B">
              <w:rPr>
                <w:rFonts w:ascii="Angsana New" w:hAnsi="Angsana New"/>
                <w:i/>
                <w:iCs/>
                <w:color w:val="000000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74" w:type="dxa"/>
            <w:vAlign w:val="bottom"/>
          </w:tcPr>
          <w:p w14:paraId="2ED83062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36C4FE16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E546DB4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480178D1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7B84CF60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311493D5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vAlign w:val="bottom"/>
          </w:tcPr>
          <w:p w14:paraId="7D7812E4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345" w:rsidRPr="00DC0B6B" w14:paraId="0CD6218F" w14:textId="77777777" w:rsidTr="007C79C4">
        <w:tc>
          <w:tcPr>
            <w:tcW w:w="3345" w:type="dxa"/>
            <w:vAlign w:val="bottom"/>
          </w:tcPr>
          <w:p w14:paraId="0EA4CDCD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74" w:type="dxa"/>
            <w:vAlign w:val="bottom"/>
          </w:tcPr>
          <w:p w14:paraId="6377F429" w14:textId="7BB3E1DA" w:rsidR="008B6345" w:rsidRPr="00285711" w:rsidRDefault="007328F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120,509</w:t>
            </w:r>
          </w:p>
        </w:tc>
        <w:tc>
          <w:tcPr>
            <w:tcW w:w="255" w:type="dxa"/>
            <w:vAlign w:val="bottom"/>
          </w:tcPr>
          <w:p w14:paraId="0BDEACB4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89426C4" w14:textId="5F020561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202,120</w:t>
            </w:r>
          </w:p>
        </w:tc>
        <w:tc>
          <w:tcPr>
            <w:tcW w:w="255" w:type="dxa"/>
            <w:vAlign w:val="bottom"/>
          </w:tcPr>
          <w:p w14:paraId="66A021F0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2842F464" w14:textId="4F32F663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116,538</w:t>
            </w:r>
          </w:p>
        </w:tc>
        <w:tc>
          <w:tcPr>
            <w:tcW w:w="255" w:type="dxa"/>
            <w:vAlign w:val="bottom"/>
          </w:tcPr>
          <w:p w14:paraId="2BA67200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vAlign w:val="bottom"/>
          </w:tcPr>
          <w:p w14:paraId="2B704364" w14:textId="394497A2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190,626</w:t>
            </w:r>
          </w:p>
        </w:tc>
      </w:tr>
      <w:tr w:rsidR="008B6345" w:rsidRPr="00DC0B6B" w14:paraId="4B881CFC" w14:textId="77777777" w:rsidTr="007C79C4">
        <w:tc>
          <w:tcPr>
            <w:tcW w:w="3345" w:type="dxa"/>
            <w:vAlign w:val="bottom"/>
          </w:tcPr>
          <w:p w14:paraId="0DD21058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DC0B6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74" w:type="dxa"/>
            <w:vAlign w:val="bottom"/>
          </w:tcPr>
          <w:p w14:paraId="4EC9A595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8E22603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6D9159D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511ED750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27370981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57473DB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vAlign w:val="bottom"/>
          </w:tcPr>
          <w:p w14:paraId="5F8D51CD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6345" w:rsidRPr="00DC0B6B" w14:paraId="0DB5B22C" w14:textId="77777777" w:rsidTr="007C79C4">
        <w:tc>
          <w:tcPr>
            <w:tcW w:w="3345" w:type="dxa"/>
            <w:vAlign w:val="bottom"/>
          </w:tcPr>
          <w:p w14:paraId="3FCCBE86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vAlign w:val="bottom"/>
          </w:tcPr>
          <w:p w14:paraId="2CB5DF64" w14:textId="4E8209A8" w:rsidR="008B6345" w:rsidRPr="00285711" w:rsidRDefault="007328F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38,278</w:t>
            </w:r>
          </w:p>
        </w:tc>
        <w:tc>
          <w:tcPr>
            <w:tcW w:w="255" w:type="dxa"/>
            <w:vAlign w:val="bottom"/>
          </w:tcPr>
          <w:p w14:paraId="5847C875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4E21522" w14:textId="572F4719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84,853</w:t>
            </w:r>
          </w:p>
        </w:tc>
        <w:tc>
          <w:tcPr>
            <w:tcW w:w="255" w:type="dxa"/>
            <w:vAlign w:val="bottom"/>
          </w:tcPr>
          <w:p w14:paraId="00519106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54353439" w14:textId="71231C6A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34,509</w:t>
            </w:r>
          </w:p>
        </w:tc>
        <w:tc>
          <w:tcPr>
            <w:tcW w:w="255" w:type="dxa"/>
            <w:vAlign w:val="bottom"/>
          </w:tcPr>
          <w:p w14:paraId="18214C85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vAlign w:val="bottom"/>
          </w:tcPr>
          <w:p w14:paraId="50815C10" w14:textId="3C803512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57,233</w:t>
            </w:r>
          </w:p>
        </w:tc>
      </w:tr>
      <w:tr w:rsidR="008B6345" w:rsidRPr="00DC0B6B" w14:paraId="471F7951" w14:textId="77777777" w:rsidTr="007C79C4">
        <w:tc>
          <w:tcPr>
            <w:tcW w:w="3345" w:type="dxa"/>
            <w:vAlign w:val="bottom"/>
          </w:tcPr>
          <w:p w14:paraId="0E810C18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DC0B6B">
              <w:rPr>
                <w:rFonts w:ascii="Angsana New" w:hAnsi="Angsana New"/>
                <w:sz w:val="30"/>
                <w:szCs w:val="30"/>
              </w:rPr>
              <w:t>3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DC0B6B">
              <w:rPr>
                <w:rFonts w:ascii="Angsana New" w:hAnsi="Angsana New"/>
                <w:sz w:val="30"/>
                <w:szCs w:val="30"/>
              </w:rPr>
              <w:t>6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vAlign w:val="bottom"/>
          </w:tcPr>
          <w:p w14:paraId="07B99A7D" w14:textId="67DDE97F" w:rsidR="008B6345" w:rsidRPr="00285711" w:rsidRDefault="007328F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29,522</w:t>
            </w:r>
          </w:p>
        </w:tc>
        <w:tc>
          <w:tcPr>
            <w:tcW w:w="255" w:type="dxa"/>
            <w:vAlign w:val="bottom"/>
          </w:tcPr>
          <w:p w14:paraId="76684F80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ABED425" w14:textId="3E2B458F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36,719</w:t>
            </w:r>
          </w:p>
        </w:tc>
        <w:tc>
          <w:tcPr>
            <w:tcW w:w="255" w:type="dxa"/>
            <w:vAlign w:val="bottom"/>
          </w:tcPr>
          <w:p w14:paraId="25DD3F9F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33DE88BC" w14:textId="0165A461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26,50</w:t>
            </w:r>
            <w:r w:rsidR="00C468C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5" w:type="dxa"/>
            <w:vAlign w:val="bottom"/>
          </w:tcPr>
          <w:p w14:paraId="7B306331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vAlign w:val="bottom"/>
          </w:tcPr>
          <w:p w14:paraId="0A5A5946" w14:textId="6F9647F4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26,552</w:t>
            </w:r>
          </w:p>
        </w:tc>
      </w:tr>
      <w:tr w:rsidR="008B6345" w:rsidRPr="00DC0B6B" w14:paraId="78AB6EA8" w14:textId="77777777" w:rsidTr="007C79C4">
        <w:tc>
          <w:tcPr>
            <w:tcW w:w="3345" w:type="dxa"/>
            <w:vAlign w:val="bottom"/>
          </w:tcPr>
          <w:p w14:paraId="1D7DFCAF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 w:rsidRPr="00DC0B6B">
              <w:rPr>
                <w:rFonts w:ascii="Angsana New" w:hAnsi="Angsana New"/>
                <w:sz w:val="30"/>
                <w:szCs w:val="30"/>
              </w:rPr>
              <w:t>6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 w:rsidRPr="00DC0B6B">
              <w:rPr>
                <w:rFonts w:ascii="Angsana New" w:hAnsi="Angsana New"/>
                <w:sz w:val="30"/>
                <w:szCs w:val="30"/>
              </w:rPr>
              <w:t>12</w:t>
            </w:r>
            <w:r w:rsidRPr="00DC0B6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  <w:vAlign w:val="bottom"/>
          </w:tcPr>
          <w:p w14:paraId="05537A67" w14:textId="77E92F92" w:rsidR="008B6345" w:rsidRPr="00285711" w:rsidRDefault="007328F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70,531</w:t>
            </w:r>
          </w:p>
        </w:tc>
        <w:tc>
          <w:tcPr>
            <w:tcW w:w="255" w:type="dxa"/>
            <w:vAlign w:val="bottom"/>
          </w:tcPr>
          <w:p w14:paraId="6E8B7710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763A31C" w14:textId="485E22B6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38,458</w:t>
            </w:r>
          </w:p>
        </w:tc>
        <w:tc>
          <w:tcPr>
            <w:tcW w:w="255" w:type="dxa"/>
            <w:vAlign w:val="bottom"/>
          </w:tcPr>
          <w:p w14:paraId="44756494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66A061E6" w14:textId="5DE0225E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53,138</w:t>
            </w:r>
          </w:p>
        </w:tc>
        <w:tc>
          <w:tcPr>
            <w:tcW w:w="255" w:type="dxa"/>
            <w:vAlign w:val="bottom"/>
          </w:tcPr>
          <w:p w14:paraId="31D8901E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vAlign w:val="bottom"/>
          </w:tcPr>
          <w:p w14:paraId="5C1DA763" w14:textId="5DE3773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32,591</w:t>
            </w:r>
          </w:p>
        </w:tc>
      </w:tr>
      <w:tr w:rsidR="008B6345" w:rsidRPr="00DC0B6B" w14:paraId="16D8A866" w14:textId="77777777" w:rsidTr="007C79C4">
        <w:tc>
          <w:tcPr>
            <w:tcW w:w="3345" w:type="dxa"/>
            <w:vAlign w:val="bottom"/>
          </w:tcPr>
          <w:p w14:paraId="63C1203C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</w:rPr>
              <w:t xml:space="preserve">12  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2FE8BB9" w14:textId="3ECD5714" w:rsidR="008B6345" w:rsidRPr="00285711" w:rsidRDefault="007328F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71,230</w:t>
            </w:r>
          </w:p>
        </w:tc>
        <w:tc>
          <w:tcPr>
            <w:tcW w:w="255" w:type="dxa"/>
            <w:vAlign w:val="bottom"/>
          </w:tcPr>
          <w:p w14:paraId="7A42D739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147AD8D" w14:textId="1E3328BA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36,386</w:t>
            </w:r>
          </w:p>
        </w:tc>
        <w:tc>
          <w:tcPr>
            <w:tcW w:w="255" w:type="dxa"/>
            <w:vAlign w:val="bottom"/>
          </w:tcPr>
          <w:p w14:paraId="65D9F720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5EA7F08" w14:textId="7A93681B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60,171</w:t>
            </w:r>
          </w:p>
        </w:tc>
        <w:tc>
          <w:tcPr>
            <w:tcW w:w="255" w:type="dxa"/>
            <w:vAlign w:val="bottom"/>
          </w:tcPr>
          <w:p w14:paraId="40185223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0013E8DA" w14:textId="040084F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28,744</w:t>
            </w:r>
          </w:p>
        </w:tc>
      </w:tr>
      <w:tr w:rsidR="008B6345" w:rsidRPr="00DC0B6B" w14:paraId="25D08B92" w14:textId="77777777" w:rsidTr="007C79C4">
        <w:tc>
          <w:tcPr>
            <w:tcW w:w="3345" w:type="dxa"/>
            <w:vAlign w:val="bottom"/>
          </w:tcPr>
          <w:p w14:paraId="10C10330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7A3F70F" w14:textId="6A90D99B" w:rsidR="008B6345" w:rsidRPr="00285711" w:rsidRDefault="007328F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330,070</w:t>
            </w:r>
          </w:p>
        </w:tc>
        <w:tc>
          <w:tcPr>
            <w:tcW w:w="255" w:type="dxa"/>
            <w:vAlign w:val="bottom"/>
          </w:tcPr>
          <w:p w14:paraId="4849F20E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57D7D129" w14:textId="54AEC63C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398,536</w:t>
            </w:r>
          </w:p>
        </w:tc>
        <w:tc>
          <w:tcPr>
            <w:tcW w:w="255" w:type="dxa"/>
            <w:vAlign w:val="bottom"/>
          </w:tcPr>
          <w:p w14:paraId="0D7FF614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1100B20" w14:textId="136DA7BE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290,85</w:t>
            </w:r>
            <w:r w:rsidR="00C468C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vAlign w:val="bottom"/>
          </w:tcPr>
          <w:p w14:paraId="5F878465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tcBorders>
              <w:top w:val="single" w:sz="4" w:space="0" w:color="auto"/>
            </w:tcBorders>
            <w:vAlign w:val="bottom"/>
          </w:tcPr>
          <w:p w14:paraId="6CEEF241" w14:textId="5C7800F6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335,746</w:t>
            </w:r>
          </w:p>
        </w:tc>
      </w:tr>
      <w:tr w:rsidR="008B6345" w:rsidRPr="00DC0B6B" w14:paraId="4ECF4D00" w14:textId="77777777" w:rsidTr="007C79C4">
        <w:tc>
          <w:tcPr>
            <w:tcW w:w="3345" w:type="dxa"/>
          </w:tcPr>
          <w:p w14:paraId="4C871F81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6D06BEE" w14:textId="216CB441" w:rsidR="008B6345" w:rsidRPr="00285711" w:rsidRDefault="007328F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(110,965)</w:t>
            </w:r>
          </w:p>
        </w:tc>
        <w:tc>
          <w:tcPr>
            <w:tcW w:w="255" w:type="dxa"/>
            <w:vAlign w:val="bottom"/>
          </w:tcPr>
          <w:p w14:paraId="34C98206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18DDDB2" w14:textId="3B7709D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(69,511)</w:t>
            </w:r>
          </w:p>
        </w:tc>
        <w:tc>
          <w:tcPr>
            <w:tcW w:w="255" w:type="dxa"/>
            <w:vAlign w:val="bottom"/>
          </w:tcPr>
          <w:p w14:paraId="2A7ED460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EA63121" w14:textId="1B3CD638" w:rsidR="008B6345" w:rsidRPr="00285711" w:rsidRDefault="00C468CD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(87,072)</w:t>
            </w:r>
          </w:p>
        </w:tc>
        <w:tc>
          <w:tcPr>
            <w:tcW w:w="255" w:type="dxa"/>
            <w:vAlign w:val="bottom"/>
          </w:tcPr>
          <w:p w14:paraId="28B7990E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  <w:vAlign w:val="bottom"/>
          </w:tcPr>
          <w:p w14:paraId="26776E4D" w14:textId="745F5184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(54,932)</w:t>
            </w:r>
          </w:p>
        </w:tc>
      </w:tr>
      <w:tr w:rsidR="008B6345" w:rsidRPr="00DC0B6B" w14:paraId="34122D97" w14:textId="77777777" w:rsidTr="007C79C4">
        <w:tc>
          <w:tcPr>
            <w:tcW w:w="3345" w:type="dxa"/>
          </w:tcPr>
          <w:p w14:paraId="01C9C85A" w14:textId="77777777" w:rsidR="008B6345" w:rsidRPr="00DC0B6B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7E5E2" w14:textId="27F441E1" w:rsidR="008B6345" w:rsidRPr="00285711" w:rsidRDefault="007328F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219,105</w:t>
            </w:r>
          </w:p>
        </w:tc>
        <w:tc>
          <w:tcPr>
            <w:tcW w:w="255" w:type="dxa"/>
            <w:vAlign w:val="bottom"/>
          </w:tcPr>
          <w:p w14:paraId="70DAE9FD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4F8C6B" w14:textId="6F66371E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329,025</w:t>
            </w:r>
          </w:p>
        </w:tc>
        <w:tc>
          <w:tcPr>
            <w:tcW w:w="255" w:type="dxa"/>
            <w:vAlign w:val="bottom"/>
          </w:tcPr>
          <w:p w14:paraId="1BCAA1F1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34F73" w14:textId="6367CD87" w:rsidR="008B6345" w:rsidRPr="00285711" w:rsidRDefault="00C468CD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203,785</w:t>
            </w:r>
          </w:p>
        </w:tc>
        <w:tc>
          <w:tcPr>
            <w:tcW w:w="255" w:type="dxa"/>
            <w:vAlign w:val="bottom"/>
          </w:tcPr>
          <w:p w14:paraId="44FBD1C2" w14:textId="77777777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D74C" w14:textId="0B61BE88" w:rsidR="008B6345" w:rsidRPr="00285711" w:rsidRDefault="008B6345" w:rsidP="008B6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285711">
              <w:rPr>
                <w:rFonts w:ascii="Angsana New" w:hAnsi="Angsana New"/>
                <w:sz w:val="30"/>
                <w:szCs w:val="30"/>
              </w:rPr>
              <w:t>280,814</w:t>
            </w:r>
          </w:p>
        </w:tc>
      </w:tr>
    </w:tbl>
    <w:p w14:paraId="583C3E26" w14:textId="77777777" w:rsidR="00037A17" w:rsidRDefault="00037A17">
      <w:pPr>
        <w:rPr>
          <w:sz w:val="30"/>
          <w:szCs w:val="30"/>
        </w:rPr>
      </w:pPr>
    </w:p>
    <w:p w14:paraId="348E1901" w14:textId="77777777" w:rsidR="00037A17" w:rsidRDefault="00037A17">
      <w:pPr>
        <w:rPr>
          <w:sz w:val="30"/>
          <w:szCs w:val="30"/>
        </w:rPr>
      </w:pPr>
    </w:p>
    <w:p w14:paraId="710E20B4" w14:textId="77777777" w:rsidR="005C57C4" w:rsidRDefault="005C57C4">
      <w:pPr>
        <w:rPr>
          <w:sz w:val="30"/>
          <w:szCs w:val="30"/>
        </w:rPr>
      </w:pPr>
    </w:p>
    <w:p w14:paraId="74F52066" w14:textId="77777777" w:rsidR="005C57C4" w:rsidRDefault="005C57C4">
      <w:pPr>
        <w:rPr>
          <w:sz w:val="30"/>
          <w:szCs w:val="30"/>
        </w:rPr>
      </w:pPr>
    </w:p>
    <w:p w14:paraId="2BDD8B37" w14:textId="77777777" w:rsidR="00037A17" w:rsidRDefault="00037A17">
      <w:pPr>
        <w:rPr>
          <w:sz w:val="30"/>
          <w:szCs w:val="30"/>
        </w:rPr>
      </w:pPr>
    </w:p>
    <w:p w14:paraId="71F27533" w14:textId="77777777" w:rsidR="00161E84" w:rsidRDefault="00161E84">
      <w:pPr>
        <w:rPr>
          <w:sz w:val="30"/>
          <w:szCs w:val="30"/>
        </w:rPr>
      </w:pPr>
    </w:p>
    <w:tbl>
      <w:tblPr>
        <w:tblW w:w="100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345"/>
        <w:gridCol w:w="1474"/>
        <w:gridCol w:w="255"/>
        <w:gridCol w:w="1474"/>
        <w:gridCol w:w="255"/>
        <w:gridCol w:w="1474"/>
        <w:gridCol w:w="255"/>
        <w:gridCol w:w="1474"/>
      </w:tblGrid>
      <w:tr w:rsidR="00037A17" w:rsidRPr="003C37AB" w14:paraId="775A61EA" w14:textId="77777777" w:rsidTr="007C79C4">
        <w:tc>
          <w:tcPr>
            <w:tcW w:w="3345" w:type="dxa"/>
            <w:vAlign w:val="bottom"/>
          </w:tcPr>
          <w:p w14:paraId="6B720204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61" w:type="dxa"/>
            <w:gridSpan w:val="7"/>
            <w:vAlign w:val="bottom"/>
          </w:tcPr>
          <w:p w14:paraId="0FC44366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37A17" w:rsidRPr="003C37AB" w14:paraId="530DF86D" w14:textId="77777777" w:rsidTr="007C79C4">
        <w:tc>
          <w:tcPr>
            <w:tcW w:w="3345" w:type="dxa"/>
            <w:vAlign w:val="bottom"/>
          </w:tcPr>
          <w:p w14:paraId="616B413F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3" w:type="dxa"/>
            <w:gridSpan w:val="3"/>
            <w:tcBorders>
              <w:top w:val="single" w:sz="4" w:space="0" w:color="auto"/>
            </w:tcBorders>
            <w:vAlign w:val="bottom"/>
          </w:tcPr>
          <w:p w14:paraId="6AB2F5CF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6E8D03ED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3203" w:type="dxa"/>
            <w:gridSpan w:val="3"/>
            <w:tcBorders>
              <w:top w:val="single" w:sz="4" w:space="0" w:color="auto"/>
            </w:tcBorders>
            <w:vAlign w:val="bottom"/>
          </w:tcPr>
          <w:p w14:paraId="32DC935C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7A17" w:rsidRPr="003C37AB" w14:paraId="507DBD7C" w14:textId="77777777" w:rsidTr="007C79C4">
        <w:tc>
          <w:tcPr>
            <w:tcW w:w="3345" w:type="dxa"/>
            <w:vAlign w:val="bottom"/>
          </w:tcPr>
          <w:p w14:paraId="5A005CCA" w14:textId="77777777" w:rsidR="00037A17" w:rsidRPr="00DC0B6B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4A080" w14:textId="3384E3B3" w:rsidR="00037A17" w:rsidRPr="00DC0B6B" w:rsidRDefault="001A3CCB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8" w:right="-15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FE456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37A17"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37A1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75BE36A6" w14:textId="77777777" w:rsidR="00037A17" w:rsidRPr="00DC0B6B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36A94" w14:textId="04C7E296" w:rsidR="00037A17" w:rsidRPr="00DC0B6B" w:rsidRDefault="00037A17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="00FE456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55" w:type="dxa"/>
            <w:vAlign w:val="bottom"/>
          </w:tcPr>
          <w:p w14:paraId="3E5C7560" w14:textId="77777777" w:rsidR="00037A17" w:rsidRPr="00DC0B6B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FB3E5" w14:textId="7F3F617A" w:rsidR="00037A17" w:rsidRPr="00DC0B6B" w:rsidRDefault="001A3CCB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FE456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37A17"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37A1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01755819" w14:textId="77777777" w:rsidR="00037A17" w:rsidRPr="00DC0B6B" w:rsidRDefault="00037A17" w:rsidP="00037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16CF5" w14:textId="3242BE81" w:rsidR="00037A17" w:rsidRPr="00DC0B6B" w:rsidRDefault="00037A17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="00FE456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037A17" w:rsidRPr="003C37AB" w14:paraId="514EB964" w14:textId="77777777" w:rsidTr="007C79C4">
        <w:tc>
          <w:tcPr>
            <w:tcW w:w="3345" w:type="dxa"/>
          </w:tcPr>
          <w:p w14:paraId="02DB1228" w14:textId="77777777" w:rsidR="00037A17" w:rsidRPr="00DC0B6B" w:rsidRDefault="00037A17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ลูกหนี้การค้าส่วนที่ไม่หมุนเวียน</w:t>
            </w:r>
            <w:r w:rsidRPr="00DC0B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474" w:type="dxa"/>
            <w:vAlign w:val="bottom"/>
          </w:tcPr>
          <w:p w14:paraId="29544B12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55" w:type="dxa"/>
            <w:vAlign w:val="bottom"/>
          </w:tcPr>
          <w:p w14:paraId="21D0B069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E0C5F78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55" w:type="dxa"/>
            <w:vAlign w:val="bottom"/>
          </w:tcPr>
          <w:p w14:paraId="1BB768B2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66382FEE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55" w:type="dxa"/>
            <w:vAlign w:val="bottom"/>
          </w:tcPr>
          <w:p w14:paraId="1493B14E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0105A9C6" w14:textId="77777777" w:rsidR="00037A17" w:rsidRPr="00DC0B6B" w:rsidRDefault="00037A17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</w:tr>
      <w:tr w:rsidR="00DD70D0" w:rsidRPr="003C37AB" w14:paraId="51D1EACE" w14:textId="77777777" w:rsidTr="007C79C4">
        <w:tc>
          <w:tcPr>
            <w:tcW w:w="3345" w:type="dxa"/>
            <w:vAlign w:val="bottom"/>
          </w:tcPr>
          <w:p w14:paraId="542B0E77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74" w:type="dxa"/>
            <w:vAlign w:val="bottom"/>
          </w:tcPr>
          <w:p w14:paraId="12D6C812" w14:textId="79F83227" w:rsidR="00DD70D0" w:rsidRPr="001A3CCB" w:rsidRDefault="00156F8D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54C61009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D621DA2" w14:textId="111C5266" w:rsidR="00DD70D0" w:rsidRPr="001A3CCB" w:rsidRDefault="00DD70D0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28,273</w:t>
            </w:r>
          </w:p>
        </w:tc>
        <w:tc>
          <w:tcPr>
            <w:tcW w:w="255" w:type="dxa"/>
            <w:vAlign w:val="bottom"/>
          </w:tcPr>
          <w:p w14:paraId="4817AD10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4F571727" w14:textId="1CF79196" w:rsidR="00DD70D0" w:rsidRPr="001A3CCB" w:rsidRDefault="00156F8D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5B2012ED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7882ED2E" w14:textId="17527B54" w:rsidR="00DD70D0" w:rsidRPr="001A3CCB" w:rsidRDefault="00DD70D0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28,273</w:t>
            </w:r>
          </w:p>
        </w:tc>
      </w:tr>
      <w:tr w:rsidR="00DD70D0" w:rsidRPr="003C37AB" w14:paraId="11BF1208" w14:textId="77777777" w:rsidTr="007C79C4">
        <w:tc>
          <w:tcPr>
            <w:tcW w:w="3345" w:type="dxa"/>
          </w:tcPr>
          <w:p w14:paraId="7D29CCA8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479D317B" w14:textId="41A8FEC6" w:rsidR="00DD70D0" w:rsidRPr="001A3CCB" w:rsidRDefault="00156F8D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4801D9D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1FCF962" w14:textId="04DB96E2" w:rsidR="00DD70D0" w:rsidRPr="001A3CCB" w:rsidRDefault="00DD70D0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(  2,830)</w:t>
            </w:r>
          </w:p>
        </w:tc>
        <w:tc>
          <w:tcPr>
            <w:tcW w:w="255" w:type="dxa"/>
            <w:vAlign w:val="bottom"/>
          </w:tcPr>
          <w:p w14:paraId="10F80D6E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727ECEF" w14:textId="6098DF9D" w:rsidR="00DD70D0" w:rsidRPr="001A3CCB" w:rsidRDefault="00156F8D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71B95A99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ED58E40" w14:textId="3CC3290B" w:rsidR="00DD70D0" w:rsidRPr="001A3CCB" w:rsidRDefault="00DD70D0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(  2,830)</w:t>
            </w:r>
          </w:p>
        </w:tc>
      </w:tr>
      <w:tr w:rsidR="00DD70D0" w:rsidRPr="003C37AB" w14:paraId="56F53905" w14:textId="77777777" w:rsidTr="007C79C4">
        <w:tc>
          <w:tcPr>
            <w:tcW w:w="3345" w:type="dxa"/>
          </w:tcPr>
          <w:p w14:paraId="6A237C38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15CD6" w14:textId="0B42CE78" w:rsidR="00DD70D0" w:rsidRPr="001A3CCB" w:rsidRDefault="00156F8D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28337E8C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A7DA0" w14:textId="0D10D765" w:rsidR="00DD70D0" w:rsidRPr="001A3CCB" w:rsidRDefault="00DD70D0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25,443</w:t>
            </w:r>
          </w:p>
        </w:tc>
        <w:tc>
          <w:tcPr>
            <w:tcW w:w="255" w:type="dxa"/>
            <w:vAlign w:val="bottom"/>
          </w:tcPr>
          <w:p w14:paraId="0E0248E2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2ACD8" w14:textId="63C765BF" w:rsidR="00DD70D0" w:rsidRPr="001A3CCB" w:rsidRDefault="00156F8D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499D8A6C" w14:textId="77777777" w:rsidR="00DD70D0" w:rsidRPr="00DC0B6B" w:rsidRDefault="00DD70D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434AA" w14:textId="034506F1" w:rsidR="00DD70D0" w:rsidRPr="001A3CCB" w:rsidRDefault="00DD70D0" w:rsidP="001A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1A3CCB">
              <w:rPr>
                <w:rFonts w:ascii="Angsana New" w:hAnsi="Angsana New"/>
                <w:sz w:val="30"/>
                <w:szCs w:val="30"/>
              </w:rPr>
              <w:t>25,443</w:t>
            </w:r>
          </w:p>
        </w:tc>
      </w:tr>
    </w:tbl>
    <w:p w14:paraId="293B8535" w14:textId="77777777" w:rsidR="00037A17" w:rsidRDefault="00037A17" w:rsidP="00612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D1DF3E" w14:textId="39709209" w:rsidR="00DD70D0" w:rsidRPr="007A757B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A757B">
        <w:rPr>
          <w:rFonts w:ascii="Angsana New" w:hAnsi="Angsana New"/>
          <w:sz w:val="30"/>
          <w:szCs w:val="30"/>
          <w:cs/>
        </w:rPr>
        <w:t xml:space="preserve">ในปี </w:t>
      </w:r>
      <w:r w:rsidRPr="007A757B">
        <w:rPr>
          <w:rFonts w:ascii="Angsana New" w:hAnsi="Angsana New"/>
          <w:sz w:val="30"/>
          <w:szCs w:val="30"/>
        </w:rPr>
        <w:t>256</w:t>
      </w:r>
      <w:r w:rsidR="009B2AC1">
        <w:rPr>
          <w:rFonts w:ascii="Angsana New" w:hAnsi="Angsana New"/>
          <w:sz w:val="30"/>
          <w:szCs w:val="30"/>
        </w:rPr>
        <w:t>6</w:t>
      </w:r>
      <w:r w:rsidRPr="007A757B">
        <w:rPr>
          <w:rFonts w:ascii="Angsana New" w:hAnsi="Angsana New"/>
          <w:sz w:val="30"/>
          <w:szCs w:val="30"/>
          <w:cs/>
        </w:rPr>
        <w:t xml:space="preserve"> บริษัทได้ทำสัญญาผ่อนชำระหนี้ที่คงค้างกับลูกหนี้การค้าซึ่งเป็นลูกหนี้ที่ส่วนใหญ่ค้างชำระเกินกำหนดในช่วง </w:t>
      </w:r>
      <w:r w:rsidRPr="007A757B">
        <w:rPr>
          <w:rFonts w:ascii="Angsana New" w:hAnsi="Angsana New"/>
          <w:sz w:val="30"/>
          <w:szCs w:val="30"/>
        </w:rPr>
        <w:t>1</w:t>
      </w:r>
      <w:r w:rsidRPr="007A757B">
        <w:rPr>
          <w:rFonts w:ascii="Angsana New" w:hAnsi="Angsana New"/>
          <w:sz w:val="30"/>
          <w:szCs w:val="30"/>
          <w:cs/>
        </w:rPr>
        <w:t xml:space="preserve"> เดือนถึง </w:t>
      </w:r>
      <w:r w:rsidRPr="007A757B">
        <w:rPr>
          <w:rFonts w:ascii="Angsana New" w:hAnsi="Angsana New"/>
          <w:sz w:val="30"/>
          <w:szCs w:val="30"/>
        </w:rPr>
        <w:t>13</w:t>
      </w:r>
      <w:r w:rsidRPr="007A757B">
        <w:rPr>
          <w:rFonts w:ascii="Angsana New" w:hAnsi="Angsana New"/>
          <w:sz w:val="30"/>
          <w:szCs w:val="30"/>
          <w:cs/>
        </w:rPr>
        <w:t xml:space="preserve"> เดือนเมื่อสิ้นปี </w:t>
      </w:r>
      <w:r w:rsidRPr="007A757B">
        <w:rPr>
          <w:rFonts w:ascii="Angsana New" w:hAnsi="Angsana New"/>
          <w:sz w:val="30"/>
          <w:szCs w:val="30"/>
        </w:rPr>
        <w:t>2565</w:t>
      </w:r>
      <w:r w:rsidRPr="007A757B">
        <w:rPr>
          <w:rFonts w:ascii="Angsana New" w:hAnsi="Angsana New"/>
          <w:sz w:val="30"/>
          <w:szCs w:val="30"/>
          <w:cs/>
        </w:rPr>
        <w:t xml:space="preserve"> โดยลูกหนี้เหล่านี้ได้รับผลกระทบทางเศรษฐกิจจากสถานการณ์โควิด-</w:t>
      </w:r>
      <w:r w:rsidRPr="007A757B">
        <w:rPr>
          <w:rFonts w:ascii="Angsana New" w:hAnsi="Angsana New"/>
          <w:sz w:val="30"/>
          <w:szCs w:val="30"/>
        </w:rPr>
        <w:t>19</w:t>
      </w:r>
      <w:r w:rsidRPr="007A757B">
        <w:rPr>
          <w:rFonts w:ascii="Angsana New" w:hAnsi="Angsana New"/>
          <w:sz w:val="30"/>
          <w:szCs w:val="30"/>
          <w:cs/>
        </w:rPr>
        <w:t xml:space="preserve"> ในช่วงที่ผ่านมา ทั้งนี้ เพื่อให้ลูกหนี้เหล่านี้สามารถชำระหนี้ให้แก่บริษัทได้และไม่ก่อให้เกิดผลกระทบจากหนี้สูญแก่บริษัท</w:t>
      </w:r>
      <w:r w:rsidRPr="007A757B">
        <w:rPr>
          <w:rFonts w:ascii="Angsana New" w:hAnsi="Angsana New"/>
          <w:sz w:val="30"/>
          <w:szCs w:val="30"/>
        </w:rPr>
        <w:t xml:space="preserve"> </w:t>
      </w:r>
      <w:r w:rsidRPr="007A757B">
        <w:rPr>
          <w:rFonts w:ascii="Angsana New" w:hAnsi="Angsana New"/>
          <w:sz w:val="30"/>
          <w:szCs w:val="30"/>
          <w:cs/>
        </w:rPr>
        <w:t xml:space="preserve">บริษัทและลูกหนี้เหล่านี้จึงได้ตกลงทำสัญญาดังกล่าวโดยลูกหนี้แต่ละรายมีข้อตกลงที่แตกต่างกันไปซึ่งโดยรวมระยะเวลาการผ่อนชำระหนี้ที่คงค้างเป็นรายเดือนระหว่าง </w:t>
      </w:r>
      <w:r w:rsidRPr="007A757B">
        <w:rPr>
          <w:rFonts w:ascii="Angsana New" w:hAnsi="Angsana New"/>
          <w:sz w:val="30"/>
          <w:szCs w:val="30"/>
        </w:rPr>
        <w:t>12</w:t>
      </w:r>
      <w:r w:rsidRPr="007A757B">
        <w:rPr>
          <w:rFonts w:ascii="Angsana New" w:hAnsi="Angsana New"/>
          <w:sz w:val="30"/>
          <w:szCs w:val="30"/>
          <w:cs/>
        </w:rPr>
        <w:t xml:space="preserve"> เดือนและ </w:t>
      </w:r>
      <w:r w:rsidRPr="007A757B">
        <w:rPr>
          <w:rFonts w:ascii="Angsana New" w:hAnsi="Angsana New"/>
          <w:sz w:val="30"/>
          <w:szCs w:val="30"/>
        </w:rPr>
        <w:t xml:space="preserve">36 </w:t>
      </w:r>
      <w:r w:rsidRPr="007A757B">
        <w:rPr>
          <w:rFonts w:ascii="Angsana New" w:hAnsi="Angsana New"/>
          <w:sz w:val="30"/>
          <w:szCs w:val="30"/>
          <w:cs/>
        </w:rPr>
        <w:t xml:space="preserve">เดือนโดยมีการคิดดอกเบี้ยในอัตราร้อยละ </w:t>
      </w:r>
      <w:r w:rsidRPr="007A757B">
        <w:rPr>
          <w:rFonts w:ascii="Angsana New" w:hAnsi="Angsana New"/>
          <w:sz w:val="30"/>
          <w:szCs w:val="30"/>
        </w:rPr>
        <w:t xml:space="preserve">6.6 </w:t>
      </w:r>
      <w:r w:rsidRPr="007A757B">
        <w:rPr>
          <w:rFonts w:ascii="Angsana New" w:hAnsi="Angsana New"/>
          <w:sz w:val="30"/>
          <w:szCs w:val="30"/>
          <w:cs/>
        </w:rPr>
        <w:t xml:space="preserve">ต่อปี ณ วันที่ </w:t>
      </w:r>
      <w:r w:rsidR="00D76EE2">
        <w:rPr>
          <w:rFonts w:ascii="Angsana New" w:hAnsi="Angsana New"/>
          <w:color w:val="000000"/>
          <w:sz w:val="30"/>
          <w:szCs w:val="30"/>
        </w:rPr>
        <w:t xml:space="preserve">30 </w:t>
      </w:r>
      <w:r w:rsidR="00D76EE2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156F8D">
        <w:rPr>
          <w:rFonts w:ascii="Angsana New" w:hAnsi="Angsana New"/>
          <w:color w:val="000000"/>
          <w:sz w:val="30"/>
          <w:szCs w:val="30"/>
        </w:rPr>
        <w:t xml:space="preserve"> </w:t>
      </w:r>
      <w:r w:rsidR="00156F8D" w:rsidRPr="00416B55">
        <w:rPr>
          <w:rFonts w:ascii="Angsana New" w:hAnsi="Angsana New"/>
          <w:color w:val="000000"/>
          <w:sz w:val="30"/>
          <w:szCs w:val="30"/>
        </w:rPr>
        <w:t>256</w:t>
      </w:r>
      <w:r w:rsidR="00156F8D">
        <w:rPr>
          <w:rFonts w:ascii="Angsana New" w:hAnsi="Angsana New"/>
          <w:color w:val="000000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1E0110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56F8D" w:rsidRPr="007A757B">
        <w:rPr>
          <w:rFonts w:ascii="Angsana New" w:hAnsi="Angsana New"/>
          <w:sz w:val="30"/>
          <w:szCs w:val="30"/>
        </w:rPr>
        <w:t xml:space="preserve">31 </w:t>
      </w:r>
      <w:r w:rsidR="00156F8D" w:rsidRPr="007A75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156F8D" w:rsidRPr="007A757B">
        <w:rPr>
          <w:rFonts w:ascii="Angsana New" w:hAnsi="Angsana New"/>
          <w:sz w:val="30"/>
          <w:szCs w:val="30"/>
        </w:rPr>
        <w:t>2567</w:t>
      </w:r>
      <w:r w:rsidRPr="007A757B">
        <w:rPr>
          <w:rFonts w:ascii="Angsana New" w:hAnsi="Angsana New"/>
          <w:sz w:val="30"/>
          <w:szCs w:val="30"/>
          <w:cs/>
        </w:rPr>
        <w:t xml:space="preserve"> ยอดคงเหลือของลูกหนี้ดังกล่าวสรุปได้ดังนี้</w:t>
      </w:r>
    </w:p>
    <w:p w14:paraId="296E274A" w14:textId="77777777" w:rsidR="00DD70D0" w:rsidRPr="009F5805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0" w:type="dxa"/>
        <w:tblInd w:w="-113" w:type="dxa"/>
        <w:tblLook w:val="04A0" w:firstRow="1" w:lastRow="0" w:firstColumn="1" w:lastColumn="0" w:noHBand="0" w:noVBand="1"/>
      </w:tblPr>
      <w:tblGrid>
        <w:gridCol w:w="5754"/>
        <w:gridCol w:w="1701"/>
        <w:gridCol w:w="284"/>
        <w:gridCol w:w="1701"/>
      </w:tblGrid>
      <w:tr w:rsidR="00CB7BF0" w:rsidRPr="009F5805" w14:paraId="10981C43" w14:textId="77777777" w:rsidTr="00CB7BF0">
        <w:tc>
          <w:tcPr>
            <w:tcW w:w="5754" w:type="dxa"/>
          </w:tcPr>
          <w:p w14:paraId="01E60C97" w14:textId="77777777" w:rsidR="00CB7BF0" w:rsidRPr="009F5805" w:rsidRDefault="00CB7BF0" w:rsidP="002B76A8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7E6F5836" w14:textId="77777777" w:rsidR="00CB7BF0" w:rsidRPr="009F5805" w:rsidRDefault="00CB7BF0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งบการเงินรวมและ</w:t>
            </w:r>
            <w:r w:rsidRPr="00DC0B6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เฉพาะกิจการ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9F580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CB7BF0" w:rsidRPr="009F5805" w14:paraId="7F7C104C" w14:textId="77777777" w:rsidTr="00CB7BF0">
        <w:tc>
          <w:tcPr>
            <w:tcW w:w="5754" w:type="dxa"/>
          </w:tcPr>
          <w:p w14:paraId="3680E792" w14:textId="77777777" w:rsidR="00CB7BF0" w:rsidRPr="009F5805" w:rsidRDefault="00CB7BF0" w:rsidP="00FE456D">
            <w:pPr>
              <w:pStyle w:val="NoSpacing"/>
              <w:spacing w:line="240" w:lineRule="atLeast"/>
              <w:ind w:left="-108"/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95A0640" w14:textId="0A1F41A5" w:rsidR="00CB7BF0" w:rsidRPr="00C97B69" w:rsidRDefault="00CB7BF0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bottom"/>
          </w:tcPr>
          <w:p w14:paraId="3DAEAE9A" w14:textId="77777777" w:rsidR="00CB7BF0" w:rsidRPr="009F5805" w:rsidRDefault="00CB7BF0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16D0C41" w14:textId="616B34F1" w:rsidR="00CB7BF0" w:rsidRPr="009F5805" w:rsidRDefault="00CB7BF0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16B5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CB7BF0" w:rsidRPr="009F5805" w14:paraId="60D5E169" w14:textId="77777777" w:rsidTr="00CB7BF0">
        <w:tc>
          <w:tcPr>
            <w:tcW w:w="5754" w:type="dxa"/>
          </w:tcPr>
          <w:p w14:paraId="558A2905" w14:textId="77777777" w:rsidR="00CB7BF0" w:rsidRPr="009F5805" w:rsidRDefault="00CB7BF0" w:rsidP="002F5F98">
            <w:pPr>
              <w:pStyle w:val="NoSpacing"/>
              <w:spacing w:line="240" w:lineRule="atLeast"/>
              <w:ind w:left="14"/>
              <w:rPr>
                <w:rFonts w:asciiTheme="majorBidi" w:hAnsiTheme="majorBidi" w:cstheme="majorBidi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Cs w:val="30"/>
                <w:cs/>
              </w:rPr>
              <w:t>ส่วนที่ครบกำหนดชำระภายในหนึ่งปี - 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82F1ACD" w14:textId="674EB6B7" w:rsidR="00CB7BF0" w:rsidRPr="00CB7BF0" w:rsidRDefault="00BB6302" w:rsidP="00CB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156,038</w:t>
            </w:r>
          </w:p>
        </w:tc>
        <w:tc>
          <w:tcPr>
            <w:tcW w:w="284" w:type="dxa"/>
          </w:tcPr>
          <w:p w14:paraId="02240B5C" w14:textId="77777777" w:rsidR="00CB7BF0" w:rsidRPr="009F5805" w:rsidRDefault="00CB7BF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D47694" w14:textId="2DFBE2E9" w:rsidR="00CB7BF0" w:rsidRPr="00CB7BF0" w:rsidRDefault="00CB7BF0" w:rsidP="00CB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B7BF0">
              <w:rPr>
                <w:rFonts w:ascii="Angsana New" w:hAnsi="Angsana New"/>
                <w:sz w:val="30"/>
                <w:szCs w:val="30"/>
              </w:rPr>
              <w:t>161,328</w:t>
            </w:r>
          </w:p>
        </w:tc>
      </w:tr>
      <w:tr w:rsidR="00CB7BF0" w:rsidRPr="009F5805" w14:paraId="2256104F" w14:textId="77777777" w:rsidTr="00CB7BF0">
        <w:tc>
          <w:tcPr>
            <w:tcW w:w="5754" w:type="dxa"/>
          </w:tcPr>
          <w:p w14:paraId="08355B3B" w14:textId="77777777" w:rsidR="00CB7BF0" w:rsidRPr="009F5805" w:rsidRDefault="00CB7BF0" w:rsidP="002F5F98">
            <w:pPr>
              <w:pStyle w:val="NoSpacing"/>
              <w:spacing w:line="240" w:lineRule="atLeast"/>
              <w:ind w:left="14"/>
              <w:rPr>
                <w:rFonts w:asciiTheme="majorBidi" w:hAnsiTheme="majorBidi" w:cstheme="majorBidi"/>
                <w:szCs w:val="30"/>
                <w:cs/>
              </w:rPr>
            </w:pPr>
            <w:r w:rsidRPr="009F5805">
              <w:rPr>
                <w:rFonts w:asciiTheme="majorBidi" w:hAnsiTheme="majorBidi" w:cstheme="majorBidi"/>
                <w:szCs w:val="30"/>
                <w:cs/>
              </w:rPr>
              <w:t>ส่วนที่ครบกำหนดชำระเกินกว่าหนึ่งปี</w:t>
            </w:r>
            <w:r w:rsidRPr="009F5805"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9F5805">
              <w:rPr>
                <w:rFonts w:asciiTheme="majorBidi" w:hAnsiTheme="majorBidi" w:cstheme="majorBidi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E3C40B4" w14:textId="23D12B7C" w:rsidR="00CB7BF0" w:rsidRPr="00CB7BF0" w:rsidRDefault="00CB7BF0" w:rsidP="00CB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B7BF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88B30D4" w14:textId="77777777" w:rsidR="00CB7BF0" w:rsidRPr="009F5805" w:rsidRDefault="00CB7BF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EDD1407" w14:textId="40DF9057" w:rsidR="00CB7BF0" w:rsidRPr="00CB7BF0" w:rsidRDefault="00CB7BF0" w:rsidP="00CB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B7BF0">
              <w:rPr>
                <w:rFonts w:ascii="Angsana New" w:hAnsi="Angsana New"/>
                <w:sz w:val="30"/>
                <w:szCs w:val="30"/>
              </w:rPr>
              <w:t>25,443</w:t>
            </w:r>
          </w:p>
        </w:tc>
      </w:tr>
      <w:tr w:rsidR="00CB7BF0" w:rsidRPr="009F5805" w14:paraId="55619637" w14:textId="77777777" w:rsidTr="00CB7BF0">
        <w:tc>
          <w:tcPr>
            <w:tcW w:w="5754" w:type="dxa"/>
          </w:tcPr>
          <w:p w14:paraId="5ABC7047" w14:textId="77777777" w:rsidR="00CB7BF0" w:rsidRPr="009F5805" w:rsidRDefault="00CB7BF0" w:rsidP="002F5F98">
            <w:pPr>
              <w:pStyle w:val="NoSpacing"/>
              <w:spacing w:line="240" w:lineRule="atLeast"/>
              <w:ind w:left="14"/>
              <w:rPr>
                <w:rFonts w:asciiTheme="majorBidi" w:hAnsiTheme="majorBidi" w:cstheme="majorBidi"/>
                <w:szCs w:val="30"/>
              </w:rPr>
            </w:pPr>
            <w:r w:rsidRPr="009F5805">
              <w:rPr>
                <w:rFonts w:asciiTheme="majorBidi" w:hAnsiTheme="majorBidi" w:cstheme="majorBidi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198F3" w14:textId="36F7FC63" w:rsidR="00CB7BF0" w:rsidRPr="00CB7BF0" w:rsidRDefault="00BB6302" w:rsidP="00CB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156,038</w:t>
            </w:r>
          </w:p>
        </w:tc>
        <w:tc>
          <w:tcPr>
            <w:tcW w:w="284" w:type="dxa"/>
          </w:tcPr>
          <w:p w14:paraId="7E55924B" w14:textId="77777777" w:rsidR="00CB7BF0" w:rsidRPr="009F5805" w:rsidRDefault="00CB7BF0" w:rsidP="00DD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A364A" w14:textId="3809AE58" w:rsidR="00CB7BF0" w:rsidRPr="00CB7BF0" w:rsidRDefault="00CB7BF0" w:rsidP="00CB7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CB7BF0">
              <w:rPr>
                <w:rFonts w:ascii="Angsana New" w:hAnsi="Angsana New"/>
                <w:sz w:val="30"/>
                <w:szCs w:val="30"/>
              </w:rPr>
              <w:t>186,771</w:t>
            </w:r>
          </w:p>
        </w:tc>
      </w:tr>
    </w:tbl>
    <w:p w14:paraId="1BCC93F3" w14:textId="77777777" w:rsidR="00DD70D0" w:rsidRPr="009F5805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48E32" w14:textId="7E8C57D8" w:rsidR="00DD70D0" w:rsidRPr="007A757B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A75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513A4">
        <w:rPr>
          <w:rFonts w:ascii="Angsana New" w:hAnsi="Angsana New"/>
          <w:sz w:val="30"/>
          <w:szCs w:val="30"/>
        </w:rPr>
        <w:t xml:space="preserve">30 </w:t>
      </w:r>
      <w:r w:rsidR="008513A4">
        <w:rPr>
          <w:rFonts w:ascii="Angsana New" w:hAnsi="Angsana New" w:hint="cs"/>
          <w:sz w:val="30"/>
          <w:szCs w:val="30"/>
          <w:cs/>
        </w:rPr>
        <w:t>มิถุนายน</w:t>
      </w:r>
      <w:r w:rsidR="00FE456D" w:rsidRPr="007A757B">
        <w:rPr>
          <w:rFonts w:ascii="Angsana New" w:hAnsi="Angsana New"/>
          <w:sz w:val="30"/>
          <w:szCs w:val="30"/>
          <w:cs/>
        </w:rPr>
        <w:t xml:space="preserve"> </w:t>
      </w:r>
      <w:r w:rsidR="00FE456D" w:rsidRPr="007A757B">
        <w:rPr>
          <w:rFonts w:ascii="Angsana New" w:hAnsi="Angsana New"/>
          <w:sz w:val="30"/>
          <w:szCs w:val="30"/>
        </w:rPr>
        <w:t>256</w:t>
      </w:r>
      <w:r w:rsidR="00FE456D">
        <w:rPr>
          <w:rFonts w:ascii="Angsana New" w:hAnsi="Angsana New"/>
          <w:sz w:val="30"/>
          <w:szCs w:val="30"/>
        </w:rPr>
        <w:t>8</w:t>
      </w:r>
      <w:r w:rsidR="00FE456D" w:rsidRPr="007A757B">
        <w:rPr>
          <w:rFonts w:ascii="Angsana New" w:hAnsi="Angsana New"/>
          <w:sz w:val="30"/>
          <w:szCs w:val="30"/>
          <w:cs/>
        </w:rPr>
        <w:t xml:space="preserve"> และ</w:t>
      </w:r>
      <w:r w:rsidR="006729E3">
        <w:rPr>
          <w:rFonts w:ascii="Angsana New" w:hAnsi="Angsana New" w:hint="cs"/>
          <w:sz w:val="30"/>
          <w:szCs w:val="30"/>
          <w:cs/>
        </w:rPr>
        <w:t>วันที่</w:t>
      </w:r>
      <w:r w:rsidR="00FE456D">
        <w:rPr>
          <w:rFonts w:ascii="Angsana New" w:hAnsi="Angsana New"/>
          <w:sz w:val="30"/>
          <w:szCs w:val="30"/>
        </w:rPr>
        <w:t xml:space="preserve"> </w:t>
      </w:r>
      <w:r w:rsidRPr="007A757B">
        <w:rPr>
          <w:rFonts w:ascii="Angsana New" w:hAnsi="Angsana New"/>
          <w:sz w:val="30"/>
          <w:szCs w:val="30"/>
        </w:rPr>
        <w:t>31</w:t>
      </w:r>
      <w:r w:rsidRPr="007A757B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A757B">
        <w:rPr>
          <w:rFonts w:ascii="Angsana New" w:hAnsi="Angsana New"/>
          <w:sz w:val="30"/>
          <w:szCs w:val="30"/>
        </w:rPr>
        <w:t>2567</w:t>
      </w:r>
      <w:r w:rsidRPr="007A757B">
        <w:rPr>
          <w:rFonts w:ascii="Angsana New" w:hAnsi="Angsana New"/>
          <w:sz w:val="30"/>
          <w:szCs w:val="30"/>
          <w:cs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บริษัทได้นำลูกหนี้การค้าจำนวนเงินประมาณ </w:t>
      </w:r>
      <w:r w:rsidR="00D66C2B">
        <w:rPr>
          <w:rFonts w:ascii="Angsana New" w:hAnsi="Angsana New"/>
          <w:color w:val="000000"/>
          <w:sz w:val="30"/>
          <w:szCs w:val="30"/>
        </w:rPr>
        <w:t>149.0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ล้านบาทและ </w:t>
      </w:r>
      <w:r w:rsidR="00FE456D">
        <w:rPr>
          <w:rFonts w:ascii="Angsana New" w:hAnsi="Angsana New"/>
          <w:color w:val="000000"/>
          <w:sz w:val="30"/>
          <w:szCs w:val="30"/>
        </w:rPr>
        <w:t>193.9</w:t>
      </w:r>
      <w:r w:rsidR="00FE456D" w:rsidRPr="007A757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7A757B">
        <w:rPr>
          <w:rFonts w:ascii="Angsana New" w:hAnsi="Angsana New"/>
          <w:color w:val="000000"/>
          <w:sz w:val="30"/>
          <w:szCs w:val="30"/>
        </w:rPr>
        <w:t xml:space="preserve"> </w:t>
      </w:r>
      <w:r w:rsidRPr="007A757B">
        <w:rPr>
          <w:rFonts w:ascii="Angsana New" w:hAnsi="Angsana New"/>
          <w:color w:val="000000"/>
          <w:sz w:val="30"/>
          <w:szCs w:val="30"/>
          <w:cs/>
        </w:rPr>
        <w:t>ตามลำดับ ไปขายลดแก่สถาบันการเงินในประเทศ</w:t>
      </w:r>
      <w:r w:rsidR="00B51B82" w:rsidRPr="00D66C2B">
        <w:rPr>
          <w:rFonts w:ascii="Angsana New" w:hAnsi="Angsana New" w:hint="cs"/>
          <w:sz w:val="30"/>
          <w:szCs w:val="30"/>
          <w:cs/>
        </w:rPr>
        <w:t>สาม</w:t>
      </w:r>
      <w:r w:rsidRPr="00D66C2B">
        <w:rPr>
          <w:rFonts w:ascii="Angsana New" w:hAnsi="Angsana New"/>
          <w:sz w:val="30"/>
          <w:szCs w:val="30"/>
          <w:cs/>
        </w:rPr>
        <w:t>แห่ง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ภายใต้วงเงินสินเชื่อรวม </w:t>
      </w:r>
      <w:r w:rsidRPr="007A757B">
        <w:rPr>
          <w:rFonts w:ascii="Angsana New" w:hAnsi="Angsana New"/>
          <w:color w:val="000000"/>
          <w:sz w:val="30"/>
          <w:szCs w:val="30"/>
        </w:rPr>
        <w:t>210</w:t>
      </w:r>
      <w:r w:rsidR="00D66C2B">
        <w:rPr>
          <w:rFonts w:ascii="Angsana New" w:hAnsi="Angsana New"/>
          <w:color w:val="000000"/>
          <w:sz w:val="30"/>
          <w:szCs w:val="30"/>
        </w:rPr>
        <w:t>.0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โดยสถาบันการเงินดังกล่าวมีสิทธิไล่เบี้ยจำนวนเงินประมาณ </w:t>
      </w:r>
      <w:r w:rsidR="00D66C2B">
        <w:rPr>
          <w:rFonts w:ascii="Angsana New" w:hAnsi="Angsana New"/>
          <w:color w:val="000000"/>
          <w:spacing w:val="-2"/>
          <w:sz w:val="30"/>
          <w:szCs w:val="30"/>
        </w:rPr>
        <w:t>118.2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ล้านบาทและ </w:t>
      </w:r>
      <w:r w:rsidR="00FE456D">
        <w:rPr>
          <w:rFonts w:ascii="Angsana New" w:hAnsi="Angsana New"/>
          <w:color w:val="000000"/>
          <w:spacing w:val="-2"/>
          <w:sz w:val="30"/>
          <w:szCs w:val="30"/>
        </w:rPr>
        <w:t>157</w:t>
      </w:r>
      <w:r w:rsidR="00FE456D" w:rsidRPr="007A757B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FE456D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 ตามลำดับ บริษัทได้แสดงจำนวนเงินของข้อผูกพันจากการมีสิทธิถูกไล่เบี้ยดังกล่าว</w:t>
      </w:r>
      <w:bookmarkStart w:id="1" w:name="_Hlk205638831"/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เป็น </w:t>
      </w:r>
      <w:r w:rsidRPr="007A757B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>เจ้าหนี้จากการขายสิทธิเรียกร้องลูกหนี้การค้า</w:t>
      </w:r>
      <w:r w:rsidRPr="007A757B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7A757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ในงบฐานะการเงิน</w:t>
      </w:r>
      <w:bookmarkEnd w:id="1"/>
    </w:p>
    <w:p w14:paraId="50DFE17D" w14:textId="77777777" w:rsidR="00DD70D0" w:rsidRPr="007A757B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30F4C8" w14:textId="37DA63A2" w:rsidR="00CA7617" w:rsidRDefault="00DD70D0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7A757B">
        <w:rPr>
          <w:rFonts w:ascii="Angsana New" w:hAnsi="Angsana New"/>
          <w:color w:val="000000"/>
          <w:sz w:val="30"/>
          <w:szCs w:val="30"/>
          <w:cs/>
        </w:rPr>
        <w:t>ระยะเวลาการให้สินเชื่อ</w:t>
      </w:r>
      <w:r w:rsidRPr="007A757B">
        <w:rPr>
          <w:rFonts w:ascii="Angsana New" w:hAnsi="Angsana New"/>
          <w:color w:val="000000"/>
          <w:sz w:val="30"/>
          <w:szCs w:val="30"/>
        </w:rPr>
        <w:t xml:space="preserve"> (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เครดิตเทอม) แก่ลูกค้าตามนโยบายของกลุ่มบริษัทคือ </w:t>
      </w:r>
      <w:r w:rsidRPr="007A757B">
        <w:rPr>
          <w:rFonts w:ascii="Angsana New" w:hAnsi="Angsana New"/>
          <w:color w:val="000000"/>
          <w:sz w:val="30"/>
          <w:szCs w:val="30"/>
        </w:rPr>
        <w:t>30-90</w:t>
      </w:r>
      <w:r w:rsidRPr="007A757B">
        <w:rPr>
          <w:rFonts w:ascii="Angsana New" w:hAnsi="Angsana New"/>
          <w:color w:val="000000"/>
          <w:sz w:val="30"/>
          <w:szCs w:val="30"/>
          <w:cs/>
        </w:rPr>
        <w:t xml:space="preserve"> วัน</w:t>
      </w:r>
    </w:p>
    <w:p w14:paraId="408FB6AB" w14:textId="77777777" w:rsidR="00924FD6" w:rsidRDefault="00924FD6" w:rsidP="00DD7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E3E147" w14:textId="10995ABF" w:rsidR="00B2113C" w:rsidRPr="00AD08E7" w:rsidRDefault="005F5B59" w:rsidP="005F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AD08E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02118F" w:rsidRPr="00AD08E7">
        <w:rPr>
          <w:rFonts w:ascii="Angsana New" w:hAnsi="Angsana New"/>
          <w:color w:val="000000"/>
          <w:sz w:val="30"/>
          <w:szCs w:val="30"/>
        </w:rPr>
        <w:t xml:space="preserve">30 </w:t>
      </w:r>
      <w:r w:rsidR="0002118F" w:rsidRPr="00AD08E7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C9510A" w:rsidRPr="00AD08E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9510A" w:rsidRPr="00AD08E7">
        <w:rPr>
          <w:rFonts w:ascii="Angsana New" w:hAnsi="Angsana New"/>
          <w:color w:val="000000"/>
          <w:sz w:val="30"/>
          <w:szCs w:val="30"/>
        </w:rPr>
        <w:t>256</w:t>
      </w:r>
      <w:r w:rsidR="00DD70D0" w:rsidRPr="00AD08E7">
        <w:rPr>
          <w:rFonts w:ascii="Angsana New" w:hAnsi="Angsana New"/>
          <w:color w:val="000000"/>
          <w:sz w:val="30"/>
          <w:szCs w:val="30"/>
        </w:rPr>
        <w:t>8</w:t>
      </w:r>
      <w:r w:rsidR="00C9510A" w:rsidRPr="00AD08E7">
        <w:rPr>
          <w:rFonts w:ascii="Angsana New" w:hAnsi="Angsana New"/>
          <w:color w:val="000000"/>
          <w:sz w:val="30"/>
          <w:szCs w:val="30"/>
        </w:rPr>
        <w:t xml:space="preserve"> </w:t>
      </w:r>
      <w:r w:rsidR="00C9510A" w:rsidRPr="00AD08E7">
        <w:rPr>
          <w:rFonts w:ascii="Angsana New" w:hAnsi="Angsana New"/>
          <w:color w:val="000000"/>
          <w:sz w:val="30"/>
          <w:szCs w:val="30"/>
          <w:cs/>
        </w:rPr>
        <w:t xml:space="preserve">และวันที่ </w:t>
      </w:r>
      <w:r w:rsidRPr="00AD08E7">
        <w:rPr>
          <w:rFonts w:ascii="Angsana New" w:hAnsi="Angsana New"/>
          <w:color w:val="000000"/>
          <w:sz w:val="30"/>
          <w:szCs w:val="30"/>
        </w:rPr>
        <w:t xml:space="preserve">31 </w:t>
      </w:r>
      <w:r w:rsidRPr="00AD08E7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Pr="00AD08E7">
        <w:rPr>
          <w:rFonts w:ascii="Angsana New" w:hAnsi="Angsana New"/>
          <w:color w:val="000000"/>
          <w:sz w:val="30"/>
          <w:szCs w:val="30"/>
        </w:rPr>
        <w:t>256</w:t>
      </w:r>
      <w:r w:rsidR="00DD70D0" w:rsidRPr="00AD08E7">
        <w:rPr>
          <w:rFonts w:ascii="Angsana New" w:hAnsi="Angsana New"/>
          <w:color w:val="000000"/>
          <w:sz w:val="30"/>
          <w:szCs w:val="30"/>
        </w:rPr>
        <w:t>7</w:t>
      </w:r>
      <w:r w:rsidRPr="00AD08E7">
        <w:rPr>
          <w:rFonts w:ascii="Angsana New" w:hAnsi="Angsana New"/>
          <w:color w:val="000000"/>
          <w:sz w:val="30"/>
          <w:szCs w:val="30"/>
        </w:rPr>
        <w:t xml:space="preserve"> </w:t>
      </w:r>
      <w:r w:rsidR="00DD70D0" w:rsidRPr="00AD08E7">
        <w:rPr>
          <w:rFonts w:ascii="Angsana New" w:hAnsi="Angsana New"/>
          <w:color w:val="000000"/>
          <w:sz w:val="30"/>
          <w:szCs w:val="30"/>
          <w:cs/>
        </w:rPr>
        <w:t>ลูกหนี้อื่น - บุคคลและกิจการอื่น - สุทธิ มีดังนี้</w:t>
      </w:r>
    </w:p>
    <w:p w14:paraId="0A6DF8D1" w14:textId="77777777" w:rsidR="00A042CD" w:rsidRPr="00AD08E7" w:rsidRDefault="00A04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W w:w="100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345"/>
        <w:gridCol w:w="1474"/>
        <w:gridCol w:w="255"/>
        <w:gridCol w:w="1474"/>
        <w:gridCol w:w="255"/>
        <w:gridCol w:w="1474"/>
        <w:gridCol w:w="255"/>
        <w:gridCol w:w="1474"/>
      </w:tblGrid>
      <w:tr w:rsidR="00AE74E4" w:rsidRPr="00AD08E7" w14:paraId="605D3FE0" w14:textId="77777777" w:rsidTr="00633FC6">
        <w:trPr>
          <w:tblHeader/>
        </w:trPr>
        <w:tc>
          <w:tcPr>
            <w:tcW w:w="3345" w:type="dxa"/>
            <w:vAlign w:val="bottom"/>
          </w:tcPr>
          <w:p w14:paraId="56745804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661" w:type="dxa"/>
            <w:gridSpan w:val="7"/>
            <w:tcBorders>
              <w:bottom w:val="single" w:sz="4" w:space="0" w:color="auto"/>
            </w:tcBorders>
            <w:vAlign w:val="bottom"/>
          </w:tcPr>
          <w:p w14:paraId="486185F7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735"/>
                <w:tab w:val="right" w:pos="347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พันบาท</w:t>
            </w:r>
          </w:p>
        </w:tc>
      </w:tr>
      <w:tr w:rsidR="00AE74E4" w:rsidRPr="00AD08E7" w14:paraId="0F55A98F" w14:textId="77777777" w:rsidTr="00633FC6">
        <w:trPr>
          <w:tblHeader/>
        </w:trPr>
        <w:tc>
          <w:tcPr>
            <w:tcW w:w="3345" w:type="dxa"/>
            <w:vAlign w:val="bottom"/>
          </w:tcPr>
          <w:p w14:paraId="74686AD5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743F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3893934B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66822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74E4" w:rsidRPr="00AD08E7" w14:paraId="7B4B334E" w14:textId="77777777" w:rsidTr="00633FC6">
        <w:trPr>
          <w:tblHeader/>
        </w:trPr>
        <w:tc>
          <w:tcPr>
            <w:tcW w:w="3345" w:type="dxa"/>
            <w:vAlign w:val="bottom"/>
          </w:tcPr>
          <w:p w14:paraId="6456982E" w14:textId="77777777" w:rsidR="00AE74E4" w:rsidRPr="00AD08E7" w:rsidRDefault="00AE74E4" w:rsidP="00AE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9169E" w14:textId="072279B6" w:rsidR="00AE74E4" w:rsidRPr="00AD08E7" w:rsidRDefault="00633FC6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AD08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FE456D" w:rsidRPr="00AD08E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AE74E4" w:rsidRPr="00AD08E7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0285998C" w14:textId="77777777" w:rsidR="00AE74E4" w:rsidRPr="00AD08E7" w:rsidRDefault="00AE74E4" w:rsidP="00AE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043C9" w14:textId="7BF463F0" w:rsidR="00AE74E4" w:rsidRPr="00AD08E7" w:rsidRDefault="00AE74E4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FE456D" w:rsidRPr="00AD08E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D08E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" w:type="dxa"/>
            <w:vAlign w:val="bottom"/>
          </w:tcPr>
          <w:p w14:paraId="3A154B24" w14:textId="77777777" w:rsidR="00AE74E4" w:rsidRPr="00AD08E7" w:rsidRDefault="00AE74E4" w:rsidP="00AE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DF07BBE" w14:textId="61003343" w:rsidR="00AE74E4" w:rsidRPr="00AD08E7" w:rsidRDefault="00633FC6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AD08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FE456D" w:rsidRPr="00AD08E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AE74E4" w:rsidRPr="00AD08E7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5" w:type="dxa"/>
            <w:vAlign w:val="bottom"/>
          </w:tcPr>
          <w:p w14:paraId="6DC815CA" w14:textId="77777777" w:rsidR="00AE74E4" w:rsidRPr="00AD08E7" w:rsidRDefault="00AE74E4" w:rsidP="00AE7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8EA8F" w14:textId="3584A4CA" w:rsidR="00AE74E4" w:rsidRPr="00AD08E7" w:rsidRDefault="00AE74E4" w:rsidP="00FE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FE456D" w:rsidRPr="00AD08E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D08E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AE74E4" w:rsidRPr="00AD08E7" w14:paraId="17653880" w14:textId="77777777" w:rsidTr="00633FC6">
        <w:trPr>
          <w:tblHeader/>
        </w:trPr>
        <w:tc>
          <w:tcPr>
            <w:tcW w:w="3345" w:type="dxa"/>
            <w:vAlign w:val="bottom"/>
          </w:tcPr>
          <w:p w14:paraId="0EFC42DB" w14:textId="3D437498" w:rsidR="00AE74E4" w:rsidRPr="00AD08E7" w:rsidRDefault="00AE74E4" w:rsidP="002F5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56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D08E7">
              <w:rPr>
                <w:rFonts w:ascii="Angsana New" w:hAnsi="Angsana New"/>
                <w:sz w:val="30"/>
                <w:szCs w:val="30"/>
                <w:u w:val="single"/>
                <w:cs/>
              </w:rPr>
              <w:t>ส่วนที่</w:t>
            </w:r>
            <w:r w:rsidR="0049025D" w:rsidRPr="00AD08E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AD08E7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  <w:r w:rsidRPr="00AD08E7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AD08E7">
              <w:rPr>
                <w:rFonts w:ascii="Angsana New" w:hAnsi="Angsana New"/>
                <w:sz w:val="30"/>
                <w:szCs w:val="30"/>
                <w:u w:val="single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7E9D876C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7C613F74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9CC43D8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6C53954D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D939106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12F7C4F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15C0901C" w14:textId="77777777" w:rsidR="00AE74E4" w:rsidRPr="00AD08E7" w:rsidRDefault="00AE74E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33DBF" w:rsidRPr="00AD08E7" w14:paraId="2B4B7DD2" w14:textId="77777777" w:rsidTr="00633FC6">
        <w:tc>
          <w:tcPr>
            <w:tcW w:w="3345" w:type="dxa"/>
            <w:vAlign w:val="bottom"/>
          </w:tcPr>
          <w:p w14:paraId="21353991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เงินมัดจำซื้อวัตถุดิบและสินค้า</w:t>
            </w:r>
          </w:p>
        </w:tc>
        <w:tc>
          <w:tcPr>
            <w:tcW w:w="1474" w:type="dxa"/>
            <w:vAlign w:val="bottom"/>
          </w:tcPr>
          <w:p w14:paraId="11EE2E35" w14:textId="5BDE9382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43,638</w:t>
            </w:r>
          </w:p>
        </w:tc>
        <w:tc>
          <w:tcPr>
            <w:tcW w:w="255" w:type="dxa"/>
            <w:vAlign w:val="bottom"/>
          </w:tcPr>
          <w:p w14:paraId="796F5DC3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06CF45E" w14:textId="4279181E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43,830</w:t>
            </w:r>
          </w:p>
        </w:tc>
        <w:tc>
          <w:tcPr>
            <w:tcW w:w="255" w:type="dxa"/>
            <w:vAlign w:val="bottom"/>
          </w:tcPr>
          <w:p w14:paraId="2EE79962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05F41946" w14:textId="1A9A16FC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43,638</w:t>
            </w:r>
          </w:p>
        </w:tc>
        <w:tc>
          <w:tcPr>
            <w:tcW w:w="255" w:type="dxa"/>
            <w:vAlign w:val="bottom"/>
          </w:tcPr>
          <w:p w14:paraId="007A4FA6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6F4E5623" w14:textId="13EA2C22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43,830</w:t>
            </w:r>
          </w:p>
        </w:tc>
      </w:tr>
      <w:tr w:rsidR="00533DBF" w:rsidRPr="00AD08E7" w14:paraId="740B9F40" w14:textId="77777777" w:rsidTr="00633FC6">
        <w:trPr>
          <w:tblHeader/>
        </w:trPr>
        <w:tc>
          <w:tcPr>
            <w:tcW w:w="3345" w:type="dxa"/>
            <w:vAlign w:val="bottom"/>
          </w:tcPr>
          <w:p w14:paraId="0A269F1C" w14:textId="40356FB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  <w:r w:rsidR="005C57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*</w:t>
            </w:r>
          </w:p>
        </w:tc>
        <w:tc>
          <w:tcPr>
            <w:tcW w:w="1474" w:type="dxa"/>
            <w:vAlign w:val="bottom"/>
          </w:tcPr>
          <w:p w14:paraId="06B2A308" w14:textId="3B129D22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26,993</w:t>
            </w:r>
          </w:p>
        </w:tc>
        <w:tc>
          <w:tcPr>
            <w:tcW w:w="255" w:type="dxa"/>
            <w:vAlign w:val="bottom"/>
          </w:tcPr>
          <w:p w14:paraId="0E2523AE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1D67F69" w14:textId="03FE6C94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24,722</w:t>
            </w:r>
          </w:p>
        </w:tc>
        <w:tc>
          <w:tcPr>
            <w:tcW w:w="255" w:type="dxa"/>
            <w:vAlign w:val="bottom"/>
          </w:tcPr>
          <w:p w14:paraId="5CE2B7A2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00ABAF8D" w14:textId="3213D85A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26,893</w:t>
            </w:r>
          </w:p>
        </w:tc>
        <w:tc>
          <w:tcPr>
            <w:tcW w:w="255" w:type="dxa"/>
            <w:vAlign w:val="bottom"/>
          </w:tcPr>
          <w:p w14:paraId="557A64B3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37614DF" w14:textId="6FF26C9B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24,622</w:t>
            </w:r>
          </w:p>
        </w:tc>
      </w:tr>
      <w:tr w:rsidR="00533DBF" w:rsidRPr="00AD08E7" w14:paraId="67BEB637" w14:textId="77777777" w:rsidTr="00633FC6">
        <w:tc>
          <w:tcPr>
            <w:tcW w:w="3345" w:type="dxa"/>
            <w:vAlign w:val="bottom"/>
          </w:tcPr>
          <w:p w14:paraId="7CE95E32" w14:textId="5D0B8709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ดอกเบี้ยค้างรับ</w:t>
            </w:r>
            <w:r w:rsidR="005C57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*</w:t>
            </w:r>
          </w:p>
        </w:tc>
        <w:tc>
          <w:tcPr>
            <w:tcW w:w="1474" w:type="dxa"/>
            <w:vAlign w:val="bottom"/>
          </w:tcPr>
          <w:p w14:paraId="1FCF9F6C" w14:textId="782B6659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26,431</w:t>
            </w:r>
          </w:p>
        </w:tc>
        <w:tc>
          <w:tcPr>
            <w:tcW w:w="255" w:type="dxa"/>
            <w:vAlign w:val="bottom"/>
          </w:tcPr>
          <w:p w14:paraId="7B23C46D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63393C4" w14:textId="2E060375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17,796</w:t>
            </w:r>
          </w:p>
        </w:tc>
        <w:tc>
          <w:tcPr>
            <w:tcW w:w="255" w:type="dxa"/>
            <w:vAlign w:val="bottom"/>
          </w:tcPr>
          <w:p w14:paraId="23B89DF2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7C901B49" w14:textId="16C930A8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16,873</w:t>
            </w:r>
          </w:p>
        </w:tc>
        <w:tc>
          <w:tcPr>
            <w:tcW w:w="255" w:type="dxa"/>
            <w:vAlign w:val="bottom"/>
          </w:tcPr>
          <w:p w14:paraId="3F73BF93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56892E36" w14:textId="47F8D3CB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9,725</w:t>
            </w:r>
          </w:p>
        </w:tc>
      </w:tr>
      <w:tr w:rsidR="00533DBF" w:rsidRPr="00AD08E7" w14:paraId="788EEA75" w14:textId="77777777" w:rsidTr="00633FC6">
        <w:tc>
          <w:tcPr>
            <w:tcW w:w="3345" w:type="dxa"/>
            <w:vAlign w:val="bottom"/>
          </w:tcPr>
          <w:p w14:paraId="1A614BB3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474" w:type="dxa"/>
            <w:vAlign w:val="bottom"/>
          </w:tcPr>
          <w:p w14:paraId="21A1E533" w14:textId="03E39329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10,846</w:t>
            </w:r>
          </w:p>
        </w:tc>
        <w:tc>
          <w:tcPr>
            <w:tcW w:w="255" w:type="dxa"/>
            <w:vAlign w:val="bottom"/>
          </w:tcPr>
          <w:p w14:paraId="5AE2A0D4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340D3E9" w14:textId="4856EE5D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16,200</w:t>
            </w:r>
          </w:p>
        </w:tc>
        <w:tc>
          <w:tcPr>
            <w:tcW w:w="255" w:type="dxa"/>
            <w:vAlign w:val="bottom"/>
          </w:tcPr>
          <w:p w14:paraId="290E64E4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2841511A" w14:textId="4BC06748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9,950</w:t>
            </w:r>
          </w:p>
        </w:tc>
        <w:tc>
          <w:tcPr>
            <w:tcW w:w="255" w:type="dxa"/>
            <w:vAlign w:val="bottom"/>
          </w:tcPr>
          <w:p w14:paraId="6CD116DA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2C66A32E" w14:textId="07583E06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14,177</w:t>
            </w:r>
          </w:p>
        </w:tc>
      </w:tr>
      <w:tr w:rsidR="00533DBF" w:rsidRPr="00AD08E7" w14:paraId="6B37CD3F" w14:textId="77777777" w:rsidTr="00633FC6">
        <w:tc>
          <w:tcPr>
            <w:tcW w:w="3345" w:type="dxa"/>
            <w:vAlign w:val="bottom"/>
          </w:tcPr>
          <w:p w14:paraId="1DC5870A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  <w:vAlign w:val="bottom"/>
          </w:tcPr>
          <w:p w14:paraId="3DDA39EA" w14:textId="07E75CEF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5,695</w:t>
            </w:r>
          </w:p>
        </w:tc>
        <w:tc>
          <w:tcPr>
            <w:tcW w:w="255" w:type="dxa"/>
            <w:vAlign w:val="bottom"/>
          </w:tcPr>
          <w:p w14:paraId="77EC9115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986D2FB" w14:textId="7A53674B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8,441</w:t>
            </w:r>
          </w:p>
        </w:tc>
        <w:tc>
          <w:tcPr>
            <w:tcW w:w="255" w:type="dxa"/>
            <w:vAlign w:val="bottom"/>
          </w:tcPr>
          <w:p w14:paraId="5458C6DE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6CD20AC3" w14:textId="3802C3EC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5,192</w:t>
            </w:r>
          </w:p>
        </w:tc>
        <w:tc>
          <w:tcPr>
            <w:tcW w:w="255" w:type="dxa"/>
            <w:vAlign w:val="bottom"/>
          </w:tcPr>
          <w:p w14:paraId="50F3CC0E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33E8209C" w14:textId="20AD1844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7,914</w:t>
            </w:r>
          </w:p>
        </w:tc>
      </w:tr>
      <w:tr w:rsidR="00533DBF" w:rsidRPr="00AD08E7" w14:paraId="231A1B6B" w14:textId="77777777" w:rsidTr="00633FC6">
        <w:tc>
          <w:tcPr>
            <w:tcW w:w="3345" w:type="dxa"/>
            <w:vAlign w:val="bottom"/>
          </w:tcPr>
          <w:p w14:paraId="56C9DC27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90F9E29" w14:textId="44A64475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7,269</w:t>
            </w:r>
          </w:p>
        </w:tc>
        <w:tc>
          <w:tcPr>
            <w:tcW w:w="255" w:type="dxa"/>
            <w:vAlign w:val="bottom"/>
          </w:tcPr>
          <w:p w14:paraId="07334425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4C9EA39" w14:textId="021CA591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6,177</w:t>
            </w:r>
          </w:p>
        </w:tc>
        <w:tc>
          <w:tcPr>
            <w:tcW w:w="255" w:type="dxa"/>
            <w:vAlign w:val="bottom"/>
          </w:tcPr>
          <w:p w14:paraId="612B820B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5D28CB11" w14:textId="139F666C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7,182</w:t>
            </w:r>
          </w:p>
        </w:tc>
        <w:tc>
          <w:tcPr>
            <w:tcW w:w="255" w:type="dxa"/>
            <w:vAlign w:val="bottom"/>
          </w:tcPr>
          <w:p w14:paraId="01033AAC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3EE96BF" w14:textId="33B3F8AF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6,063</w:t>
            </w:r>
          </w:p>
        </w:tc>
      </w:tr>
      <w:tr w:rsidR="00533DBF" w:rsidRPr="00AD08E7" w14:paraId="0129827D" w14:textId="77777777" w:rsidTr="00633FC6">
        <w:tc>
          <w:tcPr>
            <w:tcW w:w="3345" w:type="dxa"/>
            <w:vAlign w:val="bottom"/>
          </w:tcPr>
          <w:p w14:paraId="3B9AAAD1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797F0B0" w14:textId="0732A79A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120,872</w:t>
            </w:r>
          </w:p>
        </w:tc>
        <w:tc>
          <w:tcPr>
            <w:tcW w:w="255" w:type="dxa"/>
            <w:vAlign w:val="bottom"/>
          </w:tcPr>
          <w:p w14:paraId="5AF964D4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C9E1180" w14:textId="57012C03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117,16</w:t>
            </w:r>
            <w:r w:rsidR="006675B1" w:rsidRPr="006675B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vAlign w:val="bottom"/>
          </w:tcPr>
          <w:p w14:paraId="47123856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2108171B" w14:textId="6E47D5FC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109,728</w:t>
            </w:r>
          </w:p>
        </w:tc>
        <w:tc>
          <w:tcPr>
            <w:tcW w:w="255" w:type="dxa"/>
            <w:vAlign w:val="bottom"/>
          </w:tcPr>
          <w:p w14:paraId="4E6B34CF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1D5C66A" w14:textId="4321B7B5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106,331</w:t>
            </w:r>
          </w:p>
        </w:tc>
      </w:tr>
      <w:tr w:rsidR="00533DBF" w:rsidRPr="00AD08E7" w14:paraId="17A2EB02" w14:textId="77777777" w:rsidTr="00633FC6">
        <w:tc>
          <w:tcPr>
            <w:tcW w:w="3345" w:type="dxa"/>
            <w:vAlign w:val="bottom"/>
          </w:tcPr>
          <w:p w14:paraId="307FAECF" w14:textId="1E485005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 ค่าเผื่อการด้อยค่าสำหรับผลขาดทุนด้านเครดิตที่คาดว่าจะเกิดขึ้น</w:t>
            </w:r>
            <w:r w:rsidR="005C57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*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D620AEB" w14:textId="6E14DF62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(7,291)</w:t>
            </w:r>
          </w:p>
        </w:tc>
        <w:tc>
          <w:tcPr>
            <w:tcW w:w="255" w:type="dxa"/>
            <w:vAlign w:val="bottom"/>
          </w:tcPr>
          <w:p w14:paraId="2549AA42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6156FBF" w14:textId="762A1F2D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(3,997)</w:t>
            </w:r>
          </w:p>
        </w:tc>
        <w:tc>
          <w:tcPr>
            <w:tcW w:w="255" w:type="dxa"/>
            <w:vAlign w:val="bottom"/>
          </w:tcPr>
          <w:p w14:paraId="4F6CB256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8027B6D" w14:textId="62C4CBCA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(7,291)</w:t>
            </w:r>
          </w:p>
        </w:tc>
        <w:tc>
          <w:tcPr>
            <w:tcW w:w="255" w:type="dxa"/>
            <w:vAlign w:val="bottom"/>
          </w:tcPr>
          <w:p w14:paraId="3245CF3A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B2BBA9D" w14:textId="0BB2BBA6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(3,997)</w:t>
            </w:r>
          </w:p>
        </w:tc>
      </w:tr>
      <w:tr w:rsidR="00533DBF" w:rsidRPr="00AD08E7" w14:paraId="489EBCDF" w14:textId="77777777" w:rsidTr="00633FC6">
        <w:tc>
          <w:tcPr>
            <w:tcW w:w="3345" w:type="dxa"/>
            <w:vAlign w:val="bottom"/>
          </w:tcPr>
          <w:p w14:paraId="601E7AA0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3303C" w14:textId="65828B08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113,581</w:t>
            </w:r>
          </w:p>
        </w:tc>
        <w:tc>
          <w:tcPr>
            <w:tcW w:w="255" w:type="dxa"/>
            <w:vAlign w:val="bottom"/>
          </w:tcPr>
          <w:p w14:paraId="6E6E14AF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C61D5" w14:textId="2B29CAA2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113,169</w:t>
            </w:r>
          </w:p>
        </w:tc>
        <w:tc>
          <w:tcPr>
            <w:tcW w:w="255" w:type="dxa"/>
            <w:vAlign w:val="bottom"/>
          </w:tcPr>
          <w:p w14:paraId="2BE1DD5B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5AFA6" w14:textId="700C7E17" w:rsidR="00533DBF" w:rsidRPr="00AD08E7" w:rsidRDefault="00AD08E7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102,437</w:t>
            </w:r>
          </w:p>
        </w:tc>
        <w:tc>
          <w:tcPr>
            <w:tcW w:w="255" w:type="dxa"/>
            <w:vAlign w:val="bottom"/>
          </w:tcPr>
          <w:p w14:paraId="766020A2" w14:textId="77777777" w:rsidR="00533DBF" w:rsidRPr="00AD08E7" w:rsidRDefault="00533DBF" w:rsidP="00533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0E2EE" w14:textId="06F1B849" w:rsidR="00533DBF" w:rsidRPr="00AD08E7" w:rsidRDefault="00533DBF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102,334</w:t>
            </w:r>
          </w:p>
        </w:tc>
      </w:tr>
      <w:tr w:rsidR="00123A9E" w:rsidRPr="00AD08E7" w14:paraId="2A84DAA6" w14:textId="77777777" w:rsidTr="00633FC6">
        <w:tc>
          <w:tcPr>
            <w:tcW w:w="3345" w:type="dxa"/>
            <w:vAlign w:val="bottom"/>
          </w:tcPr>
          <w:p w14:paraId="0CC08CE2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51E973B8" w14:textId="77777777" w:rsidR="00123A9E" w:rsidRPr="00AD08E7" w:rsidRDefault="00123A9E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04094DD6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73FBC51C" w14:textId="77777777" w:rsidR="00123A9E" w:rsidRPr="00AD08E7" w:rsidRDefault="00123A9E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1CC5B01F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67024CEE" w14:textId="77777777" w:rsidR="00123A9E" w:rsidRPr="00AD08E7" w:rsidRDefault="00123A9E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14:paraId="5E4E4517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14:paraId="7BBD5C24" w14:textId="77777777" w:rsidR="00123A9E" w:rsidRPr="00AD08E7" w:rsidRDefault="00123A9E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3A9E" w:rsidRPr="00AD08E7" w14:paraId="4BA8FC21" w14:textId="77777777" w:rsidTr="00633FC6">
        <w:tc>
          <w:tcPr>
            <w:tcW w:w="3345" w:type="dxa"/>
            <w:vAlign w:val="bottom"/>
          </w:tcPr>
          <w:p w14:paraId="45C4D8AA" w14:textId="147DD608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D08E7">
              <w:rPr>
                <w:rFonts w:ascii="Angsana New" w:hAnsi="Angsana New"/>
                <w:sz w:val="30"/>
                <w:szCs w:val="30"/>
                <w:u w:val="single"/>
                <w:cs/>
              </w:rPr>
              <w:t>ส่วนที่</w:t>
            </w:r>
            <w:r w:rsidR="0049025D" w:rsidRPr="00AD08E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ไม่หมุนเวียน</w:t>
            </w:r>
          </w:p>
        </w:tc>
        <w:tc>
          <w:tcPr>
            <w:tcW w:w="1474" w:type="dxa"/>
            <w:vAlign w:val="bottom"/>
          </w:tcPr>
          <w:p w14:paraId="2BB8BABD" w14:textId="77777777" w:rsidR="00123A9E" w:rsidRPr="00AD08E7" w:rsidRDefault="00123A9E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68E0BB5A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10804B9B" w14:textId="77777777" w:rsidR="00123A9E" w:rsidRPr="00AD08E7" w:rsidRDefault="00123A9E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vAlign w:val="bottom"/>
          </w:tcPr>
          <w:p w14:paraId="24E13FF8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705FCB95" w14:textId="77777777" w:rsidR="00123A9E" w:rsidRPr="00AD08E7" w:rsidRDefault="00123A9E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14:paraId="2611FFB4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vAlign w:val="bottom"/>
          </w:tcPr>
          <w:p w14:paraId="1B8B5783" w14:textId="77777777" w:rsidR="00123A9E" w:rsidRPr="00AD08E7" w:rsidRDefault="00123A9E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3A9E" w:rsidRPr="00AD08E7" w14:paraId="7E6BF12B" w14:textId="77777777" w:rsidTr="00633FC6">
        <w:tc>
          <w:tcPr>
            <w:tcW w:w="3345" w:type="dxa"/>
            <w:vAlign w:val="bottom"/>
          </w:tcPr>
          <w:p w14:paraId="2CDD5907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42AD2F9E" w14:textId="702591F3" w:rsidR="00123A9E" w:rsidRPr="00AD08E7" w:rsidRDefault="00CD251C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55" w:type="dxa"/>
            <w:vAlign w:val="bottom"/>
          </w:tcPr>
          <w:p w14:paraId="0908A495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2B9E95FD" w14:textId="6AC65AF7" w:rsidR="00123A9E" w:rsidRPr="00AD08E7" w:rsidRDefault="00123A9E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55" w:type="dxa"/>
            <w:vAlign w:val="bottom"/>
          </w:tcPr>
          <w:p w14:paraId="7DECC4AD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7F4222C5" w14:textId="7AD576CE" w:rsidR="00123A9E" w:rsidRPr="00AD08E7" w:rsidRDefault="00CD251C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  <w:cs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  <w:tc>
          <w:tcPr>
            <w:tcW w:w="255" w:type="dxa"/>
            <w:vAlign w:val="bottom"/>
          </w:tcPr>
          <w:p w14:paraId="273CDE92" w14:textId="77777777" w:rsidR="00123A9E" w:rsidRPr="00AD08E7" w:rsidRDefault="00123A9E" w:rsidP="0012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84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65335C61" w14:textId="27B91EFF" w:rsidR="00123A9E" w:rsidRPr="00AD08E7" w:rsidRDefault="00123A9E" w:rsidP="006D6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60" w:lineRule="atLeast"/>
              <w:ind w:right="-23"/>
              <w:rPr>
                <w:rFonts w:ascii="Angsana New" w:hAnsi="Angsana New"/>
                <w:sz w:val="30"/>
                <w:szCs w:val="30"/>
              </w:rPr>
            </w:pPr>
            <w:r w:rsidRPr="00AD08E7">
              <w:rPr>
                <w:rFonts w:ascii="Angsana New" w:hAnsi="Angsana New"/>
                <w:sz w:val="30"/>
                <w:szCs w:val="30"/>
              </w:rPr>
              <w:t>80,000</w:t>
            </w:r>
          </w:p>
        </w:tc>
      </w:tr>
    </w:tbl>
    <w:p w14:paraId="6B4B8461" w14:textId="77777777" w:rsidR="00FE456D" w:rsidRPr="00AD08E7" w:rsidRDefault="00FE456D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017447D" w14:textId="77777777" w:rsidR="00301EA9" w:rsidRPr="00AD08E7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78F34E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C1579A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2B8DA1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6E430D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761ACD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73AC7E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7273C8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7B4761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34EC8D" w14:textId="77777777" w:rsidR="00301EA9" w:rsidRPr="001F2435" w:rsidRDefault="00301EA9" w:rsidP="00C25C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F77938" w14:textId="2FB5DC46" w:rsidR="00692D71" w:rsidRPr="009D0FC0" w:rsidRDefault="00FE456D" w:rsidP="00301EA9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9D0FC0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เงินลงทุนในบริษัทย่อย - สุทธิ</w:t>
      </w:r>
    </w:p>
    <w:tbl>
      <w:tblPr>
        <w:tblpPr w:leftFromText="180" w:rightFromText="180" w:vertAnchor="text" w:horzAnchor="margin" w:tblpX="-142" w:tblpY="272"/>
        <w:tblW w:w="10006" w:type="dxa"/>
        <w:tblLook w:val="01E0" w:firstRow="1" w:lastRow="1" w:firstColumn="1" w:lastColumn="1" w:noHBand="0" w:noVBand="0"/>
      </w:tblPr>
      <w:tblGrid>
        <w:gridCol w:w="2381"/>
        <w:gridCol w:w="1020"/>
        <w:gridCol w:w="255"/>
        <w:gridCol w:w="1021"/>
        <w:gridCol w:w="255"/>
        <w:gridCol w:w="1020"/>
        <w:gridCol w:w="255"/>
        <w:gridCol w:w="1021"/>
        <w:gridCol w:w="255"/>
        <w:gridCol w:w="1134"/>
        <w:gridCol w:w="255"/>
        <w:gridCol w:w="1134"/>
      </w:tblGrid>
      <w:tr w:rsidR="00FE456D" w:rsidRPr="009D0FC0" w14:paraId="5FA8611D" w14:textId="77777777" w:rsidTr="0032079C">
        <w:tc>
          <w:tcPr>
            <w:tcW w:w="2381" w:type="dxa"/>
            <w:vAlign w:val="bottom"/>
          </w:tcPr>
          <w:p w14:paraId="4378C661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25" w:type="dxa"/>
            <w:gridSpan w:val="11"/>
            <w:tcBorders>
              <w:bottom w:val="single" w:sz="4" w:space="0" w:color="auto"/>
            </w:tcBorders>
            <w:vAlign w:val="bottom"/>
          </w:tcPr>
          <w:p w14:paraId="0B5F3CB3" w14:textId="77777777" w:rsidR="00FE456D" w:rsidRPr="009D0FC0" w:rsidRDefault="00FE456D" w:rsidP="0032079C">
            <w:pPr>
              <w:pStyle w:val="1"/>
              <w:widowControl/>
              <w:ind w:right="-18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9D0FC0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FE456D" w:rsidRPr="009D0FC0" w14:paraId="6EB26104" w14:textId="77777777" w:rsidTr="0032079C">
        <w:tc>
          <w:tcPr>
            <w:tcW w:w="2381" w:type="dxa"/>
            <w:vAlign w:val="bottom"/>
          </w:tcPr>
          <w:p w14:paraId="59A27751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839D7" w14:textId="77777777" w:rsidR="00FE456D" w:rsidRPr="009D0FC0" w:rsidRDefault="00FE456D" w:rsidP="0032079C">
            <w:pPr>
              <w:pStyle w:val="1"/>
              <w:widowControl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9D0FC0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  <w:p w14:paraId="445FB7A9" w14:textId="77777777" w:rsidR="00FE456D" w:rsidRPr="009D0FC0" w:rsidRDefault="00FE456D" w:rsidP="0032079C">
            <w:pPr>
              <w:pStyle w:val="1"/>
              <w:widowControl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9D0FC0">
              <w:rPr>
                <w:rFonts w:ascii="Angsana New" w:hAnsi="Angsana New" w:cs="Angsana New"/>
                <w:color w:val="auto"/>
              </w:rPr>
              <w:t xml:space="preserve"> (</w:t>
            </w:r>
            <w:r w:rsidRPr="009D0FC0">
              <w:rPr>
                <w:rFonts w:ascii="Angsana New" w:hAnsi="Angsana New" w:cs="Angsana New"/>
                <w:color w:val="auto"/>
                <w:cs/>
              </w:rPr>
              <w:t>พันบาท</w:t>
            </w:r>
            <w:r w:rsidRPr="009D0FC0">
              <w:rPr>
                <w:rFonts w:ascii="Angsana New" w:hAnsi="Angsana New" w:cs="Angsana New"/>
                <w:color w:val="auto"/>
              </w:rPr>
              <w:t>)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27159DF8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9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A0931" w14:textId="77777777" w:rsidR="00FE456D" w:rsidRPr="009D0FC0" w:rsidRDefault="00FE456D" w:rsidP="0032079C">
            <w:pPr>
              <w:pStyle w:val="1"/>
              <w:widowControl/>
              <w:ind w:left="-43" w:right="-49"/>
              <w:jc w:val="center"/>
              <w:rPr>
                <w:rFonts w:ascii="Angsana New" w:hAnsi="Angsana New" w:cs="Angsana New"/>
                <w:color w:val="auto"/>
              </w:rPr>
            </w:pPr>
            <w:r w:rsidRPr="009D0FC0">
              <w:rPr>
                <w:rFonts w:ascii="Angsana New" w:hAnsi="Angsana New" w:cs="Angsana New"/>
                <w:color w:val="auto"/>
                <w:cs/>
              </w:rPr>
              <w:t xml:space="preserve">สัดส่วนการถือหุ้นทั้งทางตรงและทางอ้อมของบริษัท </w:t>
            </w:r>
          </w:p>
          <w:p w14:paraId="301F44F7" w14:textId="77777777" w:rsidR="00FE456D" w:rsidRPr="009D0FC0" w:rsidRDefault="00FE456D" w:rsidP="0032079C">
            <w:pPr>
              <w:pStyle w:val="1"/>
              <w:widowControl/>
              <w:ind w:left="-43" w:right="-49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9D0FC0">
              <w:rPr>
                <w:rFonts w:ascii="Angsana New" w:hAnsi="Angsana New" w:cs="Angsana New"/>
                <w:color w:val="auto"/>
                <w:cs/>
              </w:rPr>
              <w:t>(ร้อยละ)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3AA578FE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F8A20" w14:textId="77777777" w:rsidR="00FE456D" w:rsidRPr="009D0FC0" w:rsidRDefault="00FE456D" w:rsidP="0032079C">
            <w:pPr>
              <w:pStyle w:val="1"/>
              <w:widowControl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 w:rsidRPr="009D0FC0">
              <w:rPr>
                <w:rFonts w:ascii="Angsana New" w:hAnsi="Angsana New" w:cs="Angsana New"/>
                <w:color w:val="auto"/>
                <w:cs/>
              </w:rPr>
              <w:t>มูลค่าเงินลงทุน</w:t>
            </w:r>
          </w:p>
          <w:p w14:paraId="4A02F65E" w14:textId="77777777" w:rsidR="00FE456D" w:rsidRPr="009D0FC0" w:rsidRDefault="00FE456D" w:rsidP="0032079C">
            <w:pPr>
              <w:pStyle w:val="1"/>
              <w:widowControl/>
              <w:ind w:left="-119" w:right="-108"/>
              <w:jc w:val="center"/>
              <w:rPr>
                <w:rFonts w:ascii="Angsana New" w:hAnsi="Angsana New" w:cs="Angsana New"/>
                <w:color w:val="auto"/>
              </w:rPr>
            </w:pPr>
            <w:r w:rsidRPr="009D0FC0">
              <w:rPr>
                <w:rFonts w:ascii="Angsana New" w:hAnsi="Angsana New" w:cs="Angsana New"/>
                <w:color w:val="auto"/>
              </w:rPr>
              <w:t>(</w:t>
            </w:r>
            <w:r w:rsidRPr="009D0FC0">
              <w:rPr>
                <w:rFonts w:ascii="Angsana New" w:hAnsi="Angsana New" w:cs="Angsana New"/>
                <w:color w:val="auto"/>
                <w:cs/>
              </w:rPr>
              <w:t>พันบาท</w:t>
            </w:r>
            <w:r w:rsidRPr="009D0FC0">
              <w:rPr>
                <w:rFonts w:ascii="Angsana New" w:hAnsi="Angsana New" w:cs="Angsana New"/>
                <w:color w:val="auto"/>
              </w:rPr>
              <w:t>)</w:t>
            </w:r>
          </w:p>
        </w:tc>
      </w:tr>
      <w:tr w:rsidR="006C5294" w:rsidRPr="009D0FC0" w14:paraId="6E512498" w14:textId="77777777" w:rsidTr="0032079C">
        <w:tc>
          <w:tcPr>
            <w:tcW w:w="2381" w:type="dxa"/>
            <w:vAlign w:val="bottom"/>
          </w:tcPr>
          <w:p w14:paraId="4C40D3BC" w14:textId="21BD0E31" w:rsidR="00FE456D" w:rsidRPr="009D0FC0" w:rsidRDefault="00FE456D" w:rsidP="0032079C">
            <w:pPr>
              <w:tabs>
                <w:tab w:val="left" w:pos="162"/>
              </w:tabs>
              <w:spacing w:line="240" w:lineRule="auto"/>
              <w:ind w:left="34" w:right="-28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6924197F" w14:textId="77777777" w:rsidR="00842D22" w:rsidRPr="009D0FC0" w:rsidRDefault="00842D22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9D0F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  <w:p w14:paraId="6E07A1BF" w14:textId="0BA8E349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5" w:type="dxa"/>
            <w:vAlign w:val="bottom"/>
          </w:tcPr>
          <w:p w14:paraId="35D4FD0C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6FC7520" w14:textId="278A1D3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D0F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 xml:space="preserve"> 2567</w:t>
            </w:r>
          </w:p>
        </w:tc>
        <w:tc>
          <w:tcPr>
            <w:tcW w:w="255" w:type="dxa"/>
            <w:vAlign w:val="bottom"/>
          </w:tcPr>
          <w:p w14:paraId="5E261634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407A1E80" w14:textId="77777777" w:rsidR="00842D22" w:rsidRPr="009D0FC0" w:rsidRDefault="00842D22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9D0F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  <w:p w14:paraId="762EB0F7" w14:textId="27F0FCF4" w:rsidR="00FE456D" w:rsidRPr="009D0FC0" w:rsidRDefault="00842D22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5" w:type="dxa"/>
            <w:vAlign w:val="bottom"/>
          </w:tcPr>
          <w:p w14:paraId="7847D908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75DF7EC" w14:textId="2B889E1E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D0F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 xml:space="preserve"> 2567</w:t>
            </w:r>
          </w:p>
        </w:tc>
        <w:tc>
          <w:tcPr>
            <w:tcW w:w="255" w:type="dxa"/>
            <w:vAlign w:val="bottom"/>
          </w:tcPr>
          <w:p w14:paraId="6AFD07DA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78192DD" w14:textId="77777777" w:rsidR="00842D22" w:rsidRPr="009D0FC0" w:rsidRDefault="00842D22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9D0F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  <w:p w14:paraId="08231E6D" w14:textId="60EBF2D6" w:rsidR="00FE456D" w:rsidRPr="009D0FC0" w:rsidRDefault="00842D22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5" w:type="dxa"/>
            <w:vAlign w:val="bottom"/>
          </w:tcPr>
          <w:p w14:paraId="4652E230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4BC13D1" w14:textId="0F7A4066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9D0F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  <w:r w:rsidRPr="009D0FC0">
              <w:rPr>
                <w:rFonts w:ascii="Angsana New" w:hAnsi="Angsana New"/>
                <w:color w:val="000000"/>
                <w:sz w:val="28"/>
                <w:szCs w:val="28"/>
              </w:rPr>
              <w:t xml:space="preserve"> 2567</w:t>
            </w:r>
          </w:p>
        </w:tc>
      </w:tr>
      <w:tr w:rsidR="005D2803" w:rsidRPr="009D0FC0" w14:paraId="4A5D1F44" w14:textId="77777777" w:rsidTr="005D2803">
        <w:tc>
          <w:tcPr>
            <w:tcW w:w="2381" w:type="dxa"/>
            <w:vAlign w:val="bottom"/>
          </w:tcPr>
          <w:p w14:paraId="2A6D36D1" w14:textId="64EF24C6" w:rsidR="005D2803" w:rsidRPr="008F5E2B" w:rsidRDefault="005D2803" w:rsidP="0032079C">
            <w:pPr>
              <w:tabs>
                <w:tab w:val="left" w:pos="162"/>
              </w:tabs>
              <w:spacing w:line="240" w:lineRule="auto"/>
              <w:ind w:left="34" w:right="-284"/>
              <w:jc w:val="both"/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8F5E2B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วิธีราคาทุน</w:t>
            </w:r>
          </w:p>
        </w:tc>
        <w:tc>
          <w:tcPr>
            <w:tcW w:w="1020" w:type="dxa"/>
            <w:vAlign w:val="bottom"/>
          </w:tcPr>
          <w:p w14:paraId="3ADCCA24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4343953A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2C0BD39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0727DD72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F671890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5125FDFD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398DBD29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0D9E971A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81785AF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597037C1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117D542" w14:textId="77777777" w:rsidR="005D2803" w:rsidRPr="009D0FC0" w:rsidRDefault="005D2803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5294" w:rsidRPr="009D0FC0" w14:paraId="52AFE5ED" w14:textId="77777777" w:rsidTr="0032079C">
        <w:tc>
          <w:tcPr>
            <w:tcW w:w="2381" w:type="dxa"/>
            <w:vAlign w:val="bottom"/>
          </w:tcPr>
          <w:p w14:paraId="13A19D92" w14:textId="77777777" w:rsidR="00FE456D" w:rsidRPr="009D0FC0" w:rsidRDefault="00FE456D" w:rsidP="0032079C">
            <w:pPr>
              <w:tabs>
                <w:tab w:val="left" w:pos="162"/>
              </w:tabs>
              <w:spacing w:line="240" w:lineRule="auto"/>
              <w:ind w:left="34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วีวี-เดคคอร์ จำกัด  </w:t>
            </w:r>
          </w:p>
        </w:tc>
        <w:tc>
          <w:tcPr>
            <w:tcW w:w="1020" w:type="dxa"/>
            <w:vAlign w:val="bottom"/>
          </w:tcPr>
          <w:p w14:paraId="3A269A98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55" w:type="dxa"/>
            <w:vAlign w:val="bottom"/>
          </w:tcPr>
          <w:p w14:paraId="760587AA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4D328BC7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55" w:type="dxa"/>
            <w:vAlign w:val="bottom"/>
          </w:tcPr>
          <w:p w14:paraId="2729376C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33FF3D0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  <w:tc>
          <w:tcPr>
            <w:tcW w:w="255" w:type="dxa"/>
            <w:vAlign w:val="bottom"/>
          </w:tcPr>
          <w:p w14:paraId="77795AA3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5970499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99.95</w:t>
            </w:r>
          </w:p>
        </w:tc>
        <w:tc>
          <w:tcPr>
            <w:tcW w:w="255" w:type="dxa"/>
            <w:vAlign w:val="bottom"/>
          </w:tcPr>
          <w:p w14:paraId="0D980BEC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D0E01E7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55" w:type="dxa"/>
            <w:vAlign w:val="bottom"/>
          </w:tcPr>
          <w:p w14:paraId="3D6BB1FE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7982427" w14:textId="469C1715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6C5294" w:rsidRPr="009D0FC0" w14:paraId="53B4F0A8" w14:textId="77777777" w:rsidTr="0032079C">
        <w:tc>
          <w:tcPr>
            <w:tcW w:w="2381" w:type="dxa"/>
          </w:tcPr>
          <w:p w14:paraId="4114954E" w14:textId="77777777" w:rsidR="00FE456D" w:rsidRPr="009D0FC0" w:rsidRDefault="00FE456D" w:rsidP="0032079C">
            <w:pPr>
              <w:tabs>
                <w:tab w:val="left" w:pos="162"/>
              </w:tabs>
              <w:spacing w:line="240" w:lineRule="auto"/>
              <w:ind w:left="34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  <w:cs/>
              </w:rPr>
              <w:t>บริษัท อีซีเอฟ โฮลดิ้งส์ จำกัด</w:t>
            </w:r>
          </w:p>
        </w:tc>
        <w:tc>
          <w:tcPr>
            <w:tcW w:w="1020" w:type="dxa"/>
            <w:vAlign w:val="bottom"/>
          </w:tcPr>
          <w:p w14:paraId="4DB0B3DE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55" w:type="dxa"/>
            <w:vAlign w:val="bottom"/>
          </w:tcPr>
          <w:p w14:paraId="0EF12005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53662786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55" w:type="dxa"/>
            <w:vAlign w:val="bottom"/>
          </w:tcPr>
          <w:p w14:paraId="11071301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770C03D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94</w:t>
            </w:r>
            <w:r w:rsidRPr="009D0F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0FC0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55" w:type="dxa"/>
            <w:vAlign w:val="bottom"/>
          </w:tcPr>
          <w:p w14:paraId="1B8BCAD1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5CF0618E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94</w:t>
            </w:r>
            <w:r w:rsidRPr="009D0F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0FC0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55" w:type="dxa"/>
            <w:vAlign w:val="bottom"/>
          </w:tcPr>
          <w:p w14:paraId="0CDB762E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518446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42,500</w:t>
            </w:r>
          </w:p>
        </w:tc>
        <w:tc>
          <w:tcPr>
            <w:tcW w:w="255" w:type="dxa"/>
            <w:vAlign w:val="bottom"/>
          </w:tcPr>
          <w:p w14:paraId="044C48CD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918C01" w14:textId="28066B9C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42,500</w:t>
            </w:r>
          </w:p>
        </w:tc>
      </w:tr>
      <w:tr w:rsidR="006C5294" w:rsidRPr="009D0FC0" w14:paraId="7129C325" w14:textId="77777777" w:rsidTr="0032079C">
        <w:tc>
          <w:tcPr>
            <w:tcW w:w="2381" w:type="dxa"/>
          </w:tcPr>
          <w:p w14:paraId="5F814541" w14:textId="77777777" w:rsidR="00FE456D" w:rsidRPr="009D0FC0" w:rsidRDefault="00FE456D" w:rsidP="0032079C">
            <w:pPr>
              <w:tabs>
                <w:tab w:val="left" w:pos="162"/>
              </w:tabs>
              <w:spacing w:line="240" w:lineRule="auto"/>
              <w:ind w:left="34" w:right="-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  <w:cs/>
              </w:rPr>
              <w:t>บริษัท อีซีเอฟ พาวเวอร์ จำกัด</w:t>
            </w:r>
          </w:p>
        </w:tc>
        <w:tc>
          <w:tcPr>
            <w:tcW w:w="1020" w:type="dxa"/>
            <w:vAlign w:val="bottom"/>
          </w:tcPr>
          <w:p w14:paraId="7D4AC1D9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909,283</w:t>
            </w:r>
          </w:p>
        </w:tc>
        <w:tc>
          <w:tcPr>
            <w:tcW w:w="255" w:type="dxa"/>
            <w:vAlign w:val="bottom"/>
          </w:tcPr>
          <w:p w14:paraId="37FBAFF9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4D9AACF6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909,283</w:t>
            </w:r>
          </w:p>
        </w:tc>
        <w:tc>
          <w:tcPr>
            <w:tcW w:w="255" w:type="dxa"/>
            <w:vAlign w:val="bottom"/>
          </w:tcPr>
          <w:p w14:paraId="41EA3A79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1D21D61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55" w:type="dxa"/>
            <w:vAlign w:val="bottom"/>
          </w:tcPr>
          <w:p w14:paraId="04BE01E3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85B074F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55" w:type="dxa"/>
            <w:vAlign w:val="bottom"/>
          </w:tcPr>
          <w:p w14:paraId="27340AC3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28DA300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909,282</w:t>
            </w:r>
          </w:p>
        </w:tc>
        <w:tc>
          <w:tcPr>
            <w:tcW w:w="255" w:type="dxa"/>
            <w:vAlign w:val="bottom"/>
          </w:tcPr>
          <w:p w14:paraId="5EB2E767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064414C" w14:textId="55001E81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909,282</w:t>
            </w:r>
          </w:p>
        </w:tc>
      </w:tr>
      <w:tr w:rsidR="006C5294" w:rsidRPr="009D0FC0" w14:paraId="0B5179A2" w14:textId="77777777" w:rsidTr="0032079C">
        <w:tc>
          <w:tcPr>
            <w:tcW w:w="2381" w:type="dxa"/>
          </w:tcPr>
          <w:p w14:paraId="6A3047AB" w14:textId="77777777" w:rsidR="00FE456D" w:rsidRPr="009D0FC0" w:rsidRDefault="00FE456D" w:rsidP="0032079C">
            <w:pPr>
              <w:tabs>
                <w:tab w:val="left" w:pos="162"/>
              </w:tabs>
              <w:spacing w:line="240" w:lineRule="auto"/>
              <w:ind w:left="34" w:right="-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  <w:cs/>
              </w:rPr>
              <w:t>บริษัท แพลนเนทบอร์ด จำกัด</w:t>
            </w:r>
          </w:p>
        </w:tc>
        <w:tc>
          <w:tcPr>
            <w:tcW w:w="1020" w:type="dxa"/>
            <w:vAlign w:val="bottom"/>
          </w:tcPr>
          <w:p w14:paraId="593A543F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55" w:type="dxa"/>
            <w:vAlign w:val="bottom"/>
          </w:tcPr>
          <w:p w14:paraId="2DBEC8A8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B24B1B9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55" w:type="dxa"/>
            <w:vAlign w:val="bottom"/>
          </w:tcPr>
          <w:p w14:paraId="19C2ADC6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C9134CF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57</w:t>
            </w:r>
            <w:r w:rsidRPr="009D0F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0FC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vAlign w:val="bottom"/>
          </w:tcPr>
          <w:p w14:paraId="49A3C5A9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2AE2C3C8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57</w:t>
            </w:r>
            <w:r w:rsidRPr="009D0FC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D0FC0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  <w:vAlign w:val="bottom"/>
          </w:tcPr>
          <w:p w14:paraId="587D8BE6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36CD1E4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7,125</w:t>
            </w:r>
          </w:p>
        </w:tc>
        <w:tc>
          <w:tcPr>
            <w:tcW w:w="255" w:type="dxa"/>
            <w:vAlign w:val="bottom"/>
          </w:tcPr>
          <w:p w14:paraId="60BD01C6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DFA02FD" w14:textId="74963048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7,125</w:t>
            </w:r>
          </w:p>
        </w:tc>
      </w:tr>
      <w:tr w:rsidR="006C5294" w:rsidRPr="009D0FC0" w14:paraId="7781ED6C" w14:textId="77777777" w:rsidTr="0032079C">
        <w:tc>
          <w:tcPr>
            <w:tcW w:w="2381" w:type="dxa"/>
          </w:tcPr>
          <w:p w14:paraId="0A7D9665" w14:textId="77777777" w:rsidR="00FE456D" w:rsidRPr="009D0FC0" w:rsidRDefault="00FE456D" w:rsidP="0032079C">
            <w:pPr>
              <w:tabs>
                <w:tab w:val="left" w:pos="162"/>
              </w:tabs>
              <w:spacing w:line="240" w:lineRule="auto"/>
              <w:ind w:left="34" w:right="-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  <w:cs/>
              </w:rPr>
              <w:t>บริษัท วีวี ริช จำกัด</w:t>
            </w:r>
          </w:p>
        </w:tc>
        <w:tc>
          <w:tcPr>
            <w:tcW w:w="1020" w:type="dxa"/>
            <w:vAlign w:val="bottom"/>
          </w:tcPr>
          <w:p w14:paraId="0EFF4F3A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55" w:type="dxa"/>
            <w:vAlign w:val="bottom"/>
          </w:tcPr>
          <w:p w14:paraId="738F0FD3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525F14DA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55" w:type="dxa"/>
            <w:vAlign w:val="bottom"/>
          </w:tcPr>
          <w:p w14:paraId="24AFCB22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710AC53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255" w:type="dxa"/>
            <w:vAlign w:val="bottom"/>
          </w:tcPr>
          <w:p w14:paraId="25AF9EE1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5D6EF674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255" w:type="dxa"/>
            <w:vAlign w:val="bottom"/>
          </w:tcPr>
          <w:p w14:paraId="04F19C62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08FFB8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55" w:type="dxa"/>
            <w:vAlign w:val="bottom"/>
          </w:tcPr>
          <w:p w14:paraId="2846FE73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69C5BFE" w14:textId="1DE2A06F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6C5294" w:rsidRPr="009D0FC0" w14:paraId="1B1C47F7" w14:textId="77777777" w:rsidTr="0032079C">
        <w:tc>
          <w:tcPr>
            <w:tcW w:w="2381" w:type="dxa"/>
          </w:tcPr>
          <w:p w14:paraId="4E7E3362" w14:textId="77777777" w:rsidR="00FE456D" w:rsidRPr="009D0FC0" w:rsidRDefault="00FE456D" w:rsidP="0032079C">
            <w:pPr>
              <w:tabs>
                <w:tab w:val="left" w:pos="162"/>
              </w:tabs>
              <w:spacing w:line="240" w:lineRule="auto"/>
              <w:ind w:left="34" w:right="-270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20" w:type="dxa"/>
            <w:vAlign w:val="bottom"/>
          </w:tcPr>
          <w:p w14:paraId="5A8606D9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62C1A146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3954F098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0A9EBBDB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069982B9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4A38B598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C9B5F82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6FABEF84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108D5F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960,907</w:t>
            </w:r>
          </w:p>
        </w:tc>
        <w:tc>
          <w:tcPr>
            <w:tcW w:w="255" w:type="dxa"/>
            <w:vAlign w:val="bottom"/>
          </w:tcPr>
          <w:p w14:paraId="400C3713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A9AB45" w14:textId="78559610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960,907</w:t>
            </w:r>
          </w:p>
        </w:tc>
      </w:tr>
      <w:tr w:rsidR="006C5294" w:rsidRPr="009D0FC0" w14:paraId="329C5855" w14:textId="77777777" w:rsidTr="0032079C">
        <w:tc>
          <w:tcPr>
            <w:tcW w:w="2381" w:type="dxa"/>
          </w:tcPr>
          <w:p w14:paraId="270196AA" w14:textId="77777777" w:rsidR="00FE456D" w:rsidRPr="009D0FC0" w:rsidRDefault="00FE456D" w:rsidP="0032079C">
            <w:pPr>
              <w:tabs>
                <w:tab w:val="left" w:pos="162"/>
              </w:tabs>
              <w:spacing w:line="240" w:lineRule="auto"/>
              <w:ind w:left="34" w:right="-270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020" w:type="dxa"/>
            <w:vAlign w:val="bottom"/>
          </w:tcPr>
          <w:p w14:paraId="02FDB9A0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5AC6D5A3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8FEB5FF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7E98B1B4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42E63DD4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15DEB62D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BFF8CC1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35C788A1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D14B06" w14:textId="67AC91A1" w:rsidR="00FE456D" w:rsidRPr="009D0FC0" w:rsidRDefault="00AD08E7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(50,625)</w:t>
            </w:r>
          </w:p>
        </w:tc>
        <w:tc>
          <w:tcPr>
            <w:tcW w:w="255" w:type="dxa"/>
            <w:vAlign w:val="bottom"/>
          </w:tcPr>
          <w:p w14:paraId="72380A68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F420D4" w14:textId="768D155E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(28,375)</w:t>
            </w:r>
          </w:p>
        </w:tc>
      </w:tr>
      <w:tr w:rsidR="006C5294" w:rsidRPr="009D0FC0" w14:paraId="53A6CEC8" w14:textId="77777777" w:rsidTr="0032079C">
        <w:tc>
          <w:tcPr>
            <w:tcW w:w="2381" w:type="dxa"/>
          </w:tcPr>
          <w:p w14:paraId="32F57D56" w14:textId="77777777" w:rsidR="00FE456D" w:rsidRPr="009D0FC0" w:rsidRDefault="00FE456D" w:rsidP="0032079C">
            <w:pPr>
              <w:tabs>
                <w:tab w:val="left" w:pos="162"/>
              </w:tabs>
              <w:spacing w:line="240" w:lineRule="auto"/>
              <w:ind w:left="34" w:right="-270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20" w:type="dxa"/>
            <w:vAlign w:val="bottom"/>
          </w:tcPr>
          <w:p w14:paraId="0ED61886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46777CB5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70F81626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7876AD4E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BE39320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64903453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0B343E2E" w14:textId="77777777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6E421F02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C87AF" w14:textId="7FFD8BE8" w:rsidR="00FE456D" w:rsidRPr="009D0FC0" w:rsidRDefault="00AD08E7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910,282</w:t>
            </w:r>
          </w:p>
        </w:tc>
        <w:tc>
          <w:tcPr>
            <w:tcW w:w="255" w:type="dxa"/>
            <w:vAlign w:val="bottom"/>
          </w:tcPr>
          <w:p w14:paraId="6ADE3D6E" w14:textId="77777777" w:rsidR="00FE456D" w:rsidRPr="009D0FC0" w:rsidRDefault="00FE456D" w:rsidP="0032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7A4B6" w14:textId="271B298B" w:rsidR="00FE456D" w:rsidRPr="009D0FC0" w:rsidRDefault="00FE456D" w:rsidP="00134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9D0FC0">
              <w:rPr>
                <w:rFonts w:ascii="Angsana New" w:hAnsi="Angsana New"/>
                <w:sz w:val="28"/>
                <w:szCs w:val="28"/>
              </w:rPr>
              <w:t>932,532</w:t>
            </w:r>
          </w:p>
        </w:tc>
      </w:tr>
    </w:tbl>
    <w:p w14:paraId="13B588C0" w14:textId="77777777" w:rsidR="009E0FF5" w:rsidRPr="009D0FC0" w:rsidRDefault="009E0FF5" w:rsidP="0088685B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3F35C689" w14:textId="347FAB9D" w:rsidR="0088685B" w:rsidRPr="009D0FC0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9D0FC0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F505C9" w:rsidRPr="009D0FC0">
        <w:rPr>
          <w:rFonts w:ascii="Angsana New" w:hAnsi="Angsana New"/>
          <w:sz w:val="28"/>
          <w:szCs w:val="28"/>
        </w:rPr>
        <w:t>256</w:t>
      </w:r>
      <w:r w:rsidR="00FE456D" w:rsidRPr="009D0FC0">
        <w:rPr>
          <w:rFonts w:ascii="Angsana New" w:hAnsi="Angsana New"/>
          <w:sz w:val="28"/>
          <w:szCs w:val="28"/>
        </w:rPr>
        <w:t>8</w:t>
      </w:r>
      <w:r w:rsidRPr="009D0FC0">
        <w:rPr>
          <w:rFonts w:ascii="Angsana New" w:hAnsi="Angsana New"/>
          <w:sz w:val="28"/>
          <w:szCs w:val="28"/>
          <w:cs/>
        </w:rPr>
        <w:t xml:space="preserve"> และ </w:t>
      </w:r>
      <w:r w:rsidR="00F505C9" w:rsidRPr="009D0FC0">
        <w:rPr>
          <w:rFonts w:ascii="Angsana New" w:hAnsi="Angsana New"/>
          <w:sz w:val="28"/>
          <w:szCs w:val="28"/>
        </w:rPr>
        <w:t>256</w:t>
      </w:r>
      <w:r w:rsidR="00FE456D" w:rsidRPr="009D0FC0">
        <w:rPr>
          <w:rFonts w:ascii="Angsana New" w:hAnsi="Angsana New"/>
          <w:sz w:val="28"/>
          <w:szCs w:val="28"/>
        </w:rPr>
        <w:t>7</w:t>
      </w:r>
      <w:r w:rsidRPr="009D0FC0">
        <w:rPr>
          <w:rFonts w:ascii="Angsana New" w:hAnsi="Angsana New"/>
          <w:sz w:val="28"/>
          <w:szCs w:val="28"/>
          <w:cs/>
        </w:rPr>
        <w:t xml:space="preserve"> บริษัทย่อยไม่มีการประกาศจ่ายเงินปันผลแก่ผู้ถือหุ้น</w:t>
      </w:r>
    </w:p>
    <w:p w14:paraId="0D0E474C" w14:textId="77777777" w:rsidR="0088685B" w:rsidRPr="009D0FC0" w:rsidRDefault="0088685B" w:rsidP="0088685B">
      <w:pPr>
        <w:tabs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</w:p>
    <w:p w14:paraId="615FAAB8" w14:textId="33641A04" w:rsidR="00FE456D" w:rsidRPr="009D0FC0" w:rsidRDefault="00FE456D" w:rsidP="00FE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2" w:name="_Hlk205577765"/>
      <w:r w:rsidRPr="009D0FC0">
        <w:rPr>
          <w:rFonts w:ascii="Angsana New" w:hAnsi="Angsana New"/>
          <w:color w:val="000000"/>
          <w:sz w:val="28"/>
          <w:szCs w:val="28"/>
          <w:cs/>
        </w:rPr>
        <w:t xml:space="preserve">ในระหว่างปี </w:t>
      </w:r>
      <w:r w:rsidRPr="009D0FC0">
        <w:rPr>
          <w:rFonts w:ascii="Angsana New" w:hAnsi="Angsana New"/>
          <w:color w:val="000000"/>
          <w:sz w:val="28"/>
          <w:szCs w:val="28"/>
        </w:rPr>
        <w:t xml:space="preserve">2568 </w:t>
      </w:r>
      <w:r w:rsidRPr="009D0FC0">
        <w:rPr>
          <w:rFonts w:ascii="Angsana New" w:hAnsi="Angsana New"/>
          <w:color w:val="000000"/>
          <w:sz w:val="28"/>
          <w:szCs w:val="28"/>
          <w:cs/>
        </w:rPr>
        <w:t xml:space="preserve">ฝ่ายบริหารได้พิจารณาแผนงานของบริษัท อีซีเอฟ โฮลดิ้งส์ จำกัด </w:t>
      </w:r>
      <w:r w:rsidRPr="009D0FC0">
        <w:rPr>
          <w:rFonts w:ascii="Angsana New" w:hAnsi="Angsana New"/>
          <w:color w:val="000000"/>
          <w:sz w:val="28"/>
          <w:szCs w:val="28"/>
        </w:rPr>
        <w:t>(“ECFH”)</w:t>
      </w:r>
      <w:r w:rsidR="008D6178" w:rsidRPr="009D0FC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bookmarkEnd w:id="2"/>
      <w:r w:rsidR="008D6178" w:rsidRPr="009D0FC0">
        <w:rPr>
          <w:rFonts w:ascii="Angsana New" w:hAnsi="Angsana New" w:hint="cs"/>
          <w:color w:val="000000"/>
          <w:sz w:val="28"/>
          <w:szCs w:val="28"/>
          <w:cs/>
        </w:rPr>
        <w:t xml:space="preserve">ที่มีมาตั้งแต่ปี </w:t>
      </w:r>
      <w:r w:rsidR="008D6178" w:rsidRPr="009D0FC0">
        <w:rPr>
          <w:rFonts w:ascii="Angsana New" w:hAnsi="Angsana New"/>
          <w:color w:val="000000"/>
          <w:sz w:val="28"/>
          <w:szCs w:val="28"/>
        </w:rPr>
        <w:t>2567</w:t>
      </w:r>
      <w:r w:rsidR="001636C8" w:rsidRPr="009D0FC0">
        <w:rPr>
          <w:rFonts w:ascii="Angsana New" w:hAnsi="Angsana New"/>
          <w:color w:val="000000"/>
          <w:sz w:val="28"/>
          <w:szCs w:val="28"/>
        </w:rPr>
        <w:t xml:space="preserve"> </w:t>
      </w:r>
      <w:r w:rsidRPr="009D0FC0">
        <w:rPr>
          <w:rFonts w:ascii="Angsana New" w:hAnsi="Angsana New"/>
          <w:color w:val="000000"/>
          <w:sz w:val="28"/>
          <w:szCs w:val="28"/>
          <w:cs/>
        </w:rPr>
        <w:t xml:space="preserve">ซึ่งส่วนหนึ่งเป็นการพิจารณากระแสเงินสดในอนาคตที่คาดว่าจะได้รับและพบว่ามูลค่าตามบัญชีต่ำกว่ามูลค่าปัจจุบันของกระแสเงินสดในอนาคตที่คาดว่าจะได้รับ </w:t>
      </w:r>
      <w:r w:rsidR="00564DC5" w:rsidRPr="009D0FC0">
        <w:rPr>
          <w:rFonts w:ascii="Angsana New" w:hAnsi="Angsana New" w:hint="cs"/>
          <w:color w:val="000000"/>
          <w:sz w:val="28"/>
          <w:szCs w:val="28"/>
          <w:cs/>
        </w:rPr>
        <w:t>ซึ่ง</w:t>
      </w:r>
      <w:r w:rsidRPr="009D0FC0">
        <w:rPr>
          <w:rFonts w:ascii="Angsana New" w:hAnsi="Angsana New"/>
          <w:color w:val="000000"/>
          <w:sz w:val="28"/>
          <w:szCs w:val="28"/>
          <w:cs/>
        </w:rPr>
        <w:t>ฝ่ายบริหาร</w:t>
      </w:r>
      <w:r w:rsidR="005C57C4">
        <w:rPr>
          <w:rFonts w:ascii="Angsana New" w:hAnsi="Angsana New" w:hint="cs"/>
          <w:color w:val="000000"/>
          <w:sz w:val="28"/>
          <w:szCs w:val="28"/>
          <w:cs/>
        </w:rPr>
        <w:t>มีแผนชะลอการ</w:t>
      </w:r>
      <w:r w:rsidR="009D0FC0" w:rsidRPr="009D0FC0">
        <w:rPr>
          <w:rFonts w:ascii="Angsana New" w:hAnsi="Angsana New" w:hint="cs"/>
          <w:color w:val="000000"/>
          <w:sz w:val="28"/>
          <w:szCs w:val="28"/>
          <w:cs/>
        </w:rPr>
        <w:t>ดำเนินการในเชิงธุรกิจ</w:t>
      </w:r>
      <w:r w:rsidR="005C57C4">
        <w:rPr>
          <w:rFonts w:ascii="Angsana New" w:hAnsi="Angsana New" w:hint="cs"/>
          <w:color w:val="000000"/>
          <w:sz w:val="28"/>
          <w:szCs w:val="28"/>
          <w:cs/>
        </w:rPr>
        <w:t xml:space="preserve">ใน </w:t>
      </w:r>
      <w:r w:rsidR="005C57C4">
        <w:rPr>
          <w:rFonts w:ascii="Angsana New" w:hAnsi="Angsana New"/>
          <w:color w:val="000000"/>
          <w:sz w:val="28"/>
          <w:szCs w:val="28"/>
        </w:rPr>
        <w:t>ECFH</w:t>
      </w:r>
      <w:r w:rsidR="00564DC5" w:rsidRPr="009D0FC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9D0FC0">
        <w:rPr>
          <w:rFonts w:ascii="Angsana New" w:hAnsi="Angsana New"/>
          <w:color w:val="000000"/>
          <w:sz w:val="28"/>
          <w:szCs w:val="28"/>
          <w:cs/>
        </w:rPr>
        <w:t>จึงรับรู้</w:t>
      </w:r>
      <w:r w:rsidR="008703AB">
        <w:rPr>
          <w:rFonts w:ascii="Angsana New" w:hAnsi="Angsana New" w:hint="cs"/>
          <w:color w:val="000000"/>
          <w:sz w:val="28"/>
          <w:szCs w:val="28"/>
          <w:cs/>
        </w:rPr>
        <w:t>ผล</w:t>
      </w:r>
      <w:r w:rsidRPr="009D0FC0">
        <w:rPr>
          <w:rFonts w:ascii="Angsana New" w:hAnsi="Angsana New"/>
          <w:color w:val="000000"/>
          <w:sz w:val="28"/>
          <w:szCs w:val="28"/>
          <w:cs/>
        </w:rPr>
        <w:t xml:space="preserve">ขาดทุนจากการด้อยค่าของเงินลงทุนใน </w:t>
      </w:r>
      <w:r w:rsidRPr="009D0FC0">
        <w:rPr>
          <w:rFonts w:ascii="Angsana New" w:hAnsi="Angsana New"/>
          <w:color w:val="000000"/>
          <w:sz w:val="28"/>
          <w:szCs w:val="28"/>
        </w:rPr>
        <w:t>ECFH</w:t>
      </w:r>
      <w:r w:rsidR="005C57C4">
        <w:rPr>
          <w:rFonts w:ascii="Angsana New" w:hAnsi="Angsana New" w:hint="cs"/>
          <w:color w:val="000000"/>
          <w:sz w:val="28"/>
          <w:szCs w:val="28"/>
          <w:cs/>
        </w:rPr>
        <w:t xml:space="preserve"> ทั้งจำนวนโดยรับรู้ผลขาดทุนจากการด้อยค่า</w:t>
      </w:r>
      <w:r w:rsidRPr="009D0FC0">
        <w:rPr>
          <w:rFonts w:ascii="Angsana New" w:hAnsi="Angsana New"/>
          <w:color w:val="000000"/>
          <w:sz w:val="28"/>
          <w:szCs w:val="28"/>
        </w:rPr>
        <w:t xml:space="preserve"> </w:t>
      </w:r>
      <w:r w:rsidR="008D6178" w:rsidRPr="009D0FC0">
        <w:rPr>
          <w:rFonts w:ascii="Angsana New" w:hAnsi="Angsana New" w:hint="cs"/>
          <w:color w:val="000000"/>
          <w:sz w:val="28"/>
          <w:szCs w:val="28"/>
          <w:cs/>
        </w:rPr>
        <w:t>เพิ่มขึ้นอีก</w:t>
      </w:r>
      <w:r w:rsidR="005C57C4" w:rsidRPr="009D0FC0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5C57C4" w:rsidRPr="009D0FC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C57C4">
        <w:rPr>
          <w:rFonts w:ascii="Angsana New" w:hAnsi="Angsana New"/>
          <w:color w:val="000000"/>
          <w:sz w:val="28"/>
          <w:szCs w:val="28"/>
        </w:rPr>
        <w:t>15.94</w:t>
      </w:r>
      <w:r w:rsidR="005C57C4" w:rsidRPr="009D0FC0">
        <w:rPr>
          <w:rFonts w:ascii="Angsana New" w:hAnsi="Angsana New"/>
          <w:color w:val="000000"/>
          <w:sz w:val="28"/>
          <w:szCs w:val="28"/>
        </w:rPr>
        <w:t xml:space="preserve"> </w:t>
      </w:r>
      <w:r w:rsidR="005C57C4" w:rsidRPr="009D0FC0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="005C57C4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Pr="009D0FC0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AD08E7" w:rsidRPr="009D0FC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AD08E7" w:rsidRPr="009D0FC0">
        <w:rPr>
          <w:rFonts w:ascii="Angsana New" w:hAnsi="Angsana New"/>
          <w:color w:val="000000"/>
          <w:sz w:val="28"/>
          <w:szCs w:val="28"/>
        </w:rPr>
        <w:t>21.25</w:t>
      </w:r>
      <w:r w:rsidR="001636C8" w:rsidRPr="009D0FC0">
        <w:rPr>
          <w:rFonts w:ascii="Angsana New" w:hAnsi="Angsana New"/>
          <w:color w:val="000000"/>
          <w:sz w:val="28"/>
          <w:szCs w:val="28"/>
        </w:rPr>
        <w:t xml:space="preserve"> </w:t>
      </w:r>
      <w:r w:rsidR="001636C8" w:rsidRPr="009D0FC0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9D0FC0">
        <w:rPr>
          <w:rFonts w:ascii="Angsana New" w:hAnsi="Angsana New"/>
          <w:color w:val="000000"/>
          <w:sz w:val="28"/>
          <w:szCs w:val="28"/>
          <w:cs/>
        </w:rPr>
        <w:t>ในงบกำไรขาดทุนเบ็ดเสร็จเฉพาะกิจการ</w:t>
      </w:r>
      <w:r w:rsidR="00DB7C84" w:rsidRPr="009D0FC0">
        <w:rPr>
          <w:rFonts w:ascii="Angsana New" w:hAnsi="Angsana New" w:hint="cs"/>
          <w:color w:val="000000"/>
          <w:sz w:val="28"/>
          <w:szCs w:val="28"/>
          <w:cs/>
        </w:rPr>
        <w:t>สำหรับงวด</w:t>
      </w:r>
      <w:r w:rsidR="005C57C4">
        <w:rPr>
          <w:rFonts w:ascii="Angsana New" w:hAnsi="Angsana New" w:hint="cs"/>
          <w:color w:val="000000"/>
          <w:sz w:val="28"/>
          <w:szCs w:val="28"/>
          <w:cs/>
        </w:rPr>
        <w:t>สามเดือนและ</w:t>
      </w:r>
      <w:r w:rsidR="00044575" w:rsidRPr="009D0FC0">
        <w:rPr>
          <w:rFonts w:ascii="Angsana New" w:hAnsi="Angsana New" w:hint="cs"/>
          <w:color w:val="000000"/>
          <w:sz w:val="28"/>
          <w:szCs w:val="28"/>
          <w:cs/>
        </w:rPr>
        <w:t>หก</w:t>
      </w:r>
      <w:r w:rsidR="00DB7C84" w:rsidRPr="009D0FC0">
        <w:rPr>
          <w:rFonts w:ascii="Angsana New" w:hAnsi="Angsana New" w:hint="cs"/>
          <w:color w:val="000000"/>
          <w:sz w:val="28"/>
          <w:szCs w:val="28"/>
          <w:cs/>
        </w:rPr>
        <w:t xml:space="preserve">เดือนสิ้นสุดวันที่ </w:t>
      </w:r>
      <w:r w:rsidR="00044575" w:rsidRPr="009D0FC0">
        <w:rPr>
          <w:rFonts w:ascii="Angsana New" w:hAnsi="Angsana New"/>
          <w:color w:val="000000"/>
          <w:sz w:val="28"/>
          <w:szCs w:val="28"/>
        </w:rPr>
        <w:t xml:space="preserve">30 </w:t>
      </w:r>
      <w:r w:rsidR="00044575" w:rsidRPr="009D0FC0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1636C8" w:rsidRPr="009D0FC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636C8" w:rsidRPr="009D0FC0">
        <w:rPr>
          <w:rFonts w:ascii="Angsana New" w:hAnsi="Angsana New"/>
          <w:color w:val="000000"/>
          <w:sz w:val="28"/>
          <w:szCs w:val="28"/>
        </w:rPr>
        <w:t>2568</w:t>
      </w:r>
      <w:r w:rsidR="005C57C4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</w:t>
      </w:r>
    </w:p>
    <w:p w14:paraId="719B9739" w14:textId="77777777" w:rsidR="00301EA9" w:rsidRPr="009D0FC0" w:rsidRDefault="00301EA9" w:rsidP="00FE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7B3507F" w14:textId="69F2D58D" w:rsidR="001636C8" w:rsidRPr="009D0FC0" w:rsidRDefault="009D0FC0" w:rsidP="006F5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1636C8" w:rsidRPr="009D0FC0" w:rsidSect="007776DB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19" w:right="1145" w:bottom="567" w:left="1418" w:header="992" w:footer="266" w:gutter="0"/>
          <w:pgNumType w:start="15" w:chapStyle="1"/>
          <w:cols w:space="720"/>
          <w:titlePg/>
        </w:sectPr>
      </w:pPr>
      <w:r w:rsidRPr="009D0FC0">
        <w:rPr>
          <w:rFonts w:ascii="Angsana New" w:hAnsi="Angsana New" w:hint="cs"/>
          <w:spacing w:val="-2"/>
          <w:sz w:val="28"/>
          <w:szCs w:val="28"/>
          <w:cs/>
        </w:rPr>
        <w:t>ในระหว่างปี</w:t>
      </w:r>
      <w:r w:rsidRPr="009D0FC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D0FC0">
        <w:rPr>
          <w:rFonts w:ascii="Angsana New" w:hAnsi="Angsana New"/>
          <w:spacing w:val="-2"/>
          <w:sz w:val="28"/>
          <w:szCs w:val="28"/>
        </w:rPr>
        <w:t xml:space="preserve">2568 </w:t>
      </w:r>
      <w:r w:rsidRPr="009D0FC0">
        <w:rPr>
          <w:rFonts w:ascii="Angsana New" w:hAnsi="Angsana New" w:hint="cs"/>
          <w:spacing w:val="-2"/>
          <w:sz w:val="28"/>
          <w:szCs w:val="28"/>
          <w:cs/>
        </w:rPr>
        <w:t>ฝ่ายบริหารได้พิจารณาแผนงานของบริษัท</w:t>
      </w:r>
      <w:r w:rsidRPr="009D0FC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D0FC0">
        <w:rPr>
          <w:rFonts w:ascii="Angsana New" w:hAnsi="Angsana New" w:hint="cs"/>
          <w:spacing w:val="-2"/>
          <w:sz w:val="28"/>
          <w:szCs w:val="28"/>
          <w:cs/>
        </w:rPr>
        <w:t>วีวี</w:t>
      </w:r>
      <w:r w:rsidRPr="009D0FC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D0FC0">
        <w:rPr>
          <w:rFonts w:ascii="Angsana New" w:hAnsi="Angsana New" w:hint="cs"/>
          <w:spacing w:val="-2"/>
          <w:sz w:val="28"/>
          <w:szCs w:val="28"/>
          <w:cs/>
        </w:rPr>
        <w:t>ริช</w:t>
      </w:r>
      <w:r w:rsidRPr="009D0FC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D0FC0">
        <w:rPr>
          <w:rFonts w:ascii="Angsana New" w:hAnsi="Angsana New" w:hint="cs"/>
          <w:spacing w:val="-2"/>
          <w:sz w:val="28"/>
          <w:szCs w:val="28"/>
          <w:cs/>
        </w:rPr>
        <w:t>จำกัด</w:t>
      </w:r>
      <w:r w:rsidRPr="009D0FC0">
        <w:rPr>
          <w:rFonts w:ascii="Angsana New" w:hAnsi="Angsana New"/>
          <w:spacing w:val="-2"/>
          <w:sz w:val="28"/>
          <w:szCs w:val="28"/>
          <w:cs/>
        </w:rPr>
        <w:t xml:space="preserve"> (“</w:t>
      </w:r>
      <w:r>
        <w:rPr>
          <w:rFonts w:ascii="Angsana New" w:hAnsi="Angsana New"/>
          <w:spacing w:val="-2"/>
          <w:sz w:val="28"/>
          <w:szCs w:val="28"/>
        </w:rPr>
        <w:t>VVR</w:t>
      </w:r>
      <w:r w:rsidRPr="009D0FC0">
        <w:rPr>
          <w:rFonts w:ascii="Angsana New" w:hAnsi="Angsana New"/>
          <w:spacing w:val="-2"/>
          <w:sz w:val="28"/>
          <w:szCs w:val="28"/>
        </w:rPr>
        <w:t>”)</w:t>
      </w:r>
      <w:r>
        <w:rPr>
          <w:rFonts w:ascii="Angsana New" w:hAnsi="Angsana New"/>
          <w:spacing w:val="-2"/>
          <w:sz w:val="28"/>
          <w:szCs w:val="28"/>
        </w:rPr>
        <w:t xml:space="preserve"> </w:t>
      </w:r>
      <w:r w:rsidR="00896F46">
        <w:rPr>
          <w:rFonts w:ascii="Angsana New" w:hAnsi="Angsana New" w:hint="cs"/>
          <w:spacing w:val="-2"/>
          <w:sz w:val="28"/>
          <w:szCs w:val="28"/>
          <w:cs/>
        </w:rPr>
        <w:t>และพิจารณา</w:t>
      </w:r>
      <w:r w:rsidRPr="009D0FC0">
        <w:rPr>
          <w:rFonts w:ascii="Angsana New" w:hAnsi="Angsana New" w:hint="cs"/>
          <w:spacing w:val="-2"/>
          <w:sz w:val="28"/>
          <w:szCs w:val="28"/>
          <w:cs/>
        </w:rPr>
        <w:t>ไม่ดำเนินการใดๆ</w:t>
      </w:r>
      <w:r w:rsidR="0039086E">
        <w:rPr>
          <w:rFonts w:ascii="Angsana New" w:hAnsi="Angsana New" w:hint="cs"/>
          <w:spacing w:val="-2"/>
          <w:sz w:val="28"/>
          <w:szCs w:val="28"/>
          <w:cs/>
        </w:rPr>
        <w:t xml:space="preserve"> ในเชิงธุรกิจ</w:t>
      </w:r>
      <w:r w:rsidRPr="009D0FC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D0FC0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="00896F46">
        <w:rPr>
          <w:rFonts w:ascii="Angsana New" w:hAnsi="Angsana New"/>
          <w:spacing w:val="-2"/>
          <w:sz w:val="28"/>
          <w:szCs w:val="28"/>
        </w:rPr>
        <w:t xml:space="preserve"> VVR</w:t>
      </w:r>
      <w:r w:rsidR="00A8717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F5E2B">
        <w:rPr>
          <w:rFonts w:ascii="Angsana New" w:hAnsi="Angsana New" w:hint="cs"/>
          <w:spacing w:val="-2"/>
          <w:sz w:val="28"/>
          <w:szCs w:val="28"/>
          <w:cs/>
        </w:rPr>
        <w:t>จึง</w:t>
      </w:r>
      <w:r w:rsidRPr="009D0FC0">
        <w:rPr>
          <w:rFonts w:ascii="Angsana New" w:hAnsi="Angsana New" w:hint="cs"/>
          <w:spacing w:val="-2"/>
          <w:sz w:val="28"/>
          <w:szCs w:val="28"/>
          <w:cs/>
        </w:rPr>
        <w:t>รับรู้ผลขาดทุนจากการด้อยค่าของเงินลงทุนใน</w:t>
      </w:r>
      <w:r w:rsidRPr="009D0FC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>
        <w:rPr>
          <w:rFonts w:ascii="Angsana New" w:hAnsi="Angsana New"/>
          <w:spacing w:val="-2"/>
          <w:sz w:val="28"/>
          <w:szCs w:val="28"/>
        </w:rPr>
        <w:t>VVR</w:t>
      </w:r>
      <w:r w:rsidRPr="009D0FC0">
        <w:rPr>
          <w:rFonts w:ascii="Angsana New" w:hAnsi="Angsana New"/>
          <w:spacing w:val="-2"/>
          <w:sz w:val="28"/>
          <w:szCs w:val="28"/>
        </w:rPr>
        <w:t xml:space="preserve"> </w:t>
      </w:r>
      <w:r w:rsidR="00896F46">
        <w:rPr>
          <w:rFonts w:ascii="Angsana New" w:hAnsi="Angsana New" w:hint="cs"/>
          <w:spacing w:val="-2"/>
          <w:sz w:val="28"/>
          <w:szCs w:val="28"/>
          <w:cs/>
        </w:rPr>
        <w:t>ทั้ง</w:t>
      </w:r>
      <w:r w:rsidRPr="009D0FC0">
        <w:rPr>
          <w:rFonts w:ascii="Angsana New" w:hAnsi="Angsana New" w:hint="cs"/>
          <w:spacing w:val="-2"/>
          <w:sz w:val="28"/>
          <w:szCs w:val="28"/>
          <w:cs/>
        </w:rPr>
        <w:t>จำนวน</w:t>
      </w:r>
      <w:r w:rsidR="008703AB" w:rsidRPr="009D0FC0">
        <w:rPr>
          <w:rFonts w:ascii="Angsana New" w:hAnsi="Angsana New"/>
          <w:color w:val="000000"/>
          <w:sz w:val="28"/>
          <w:szCs w:val="28"/>
          <w:cs/>
        </w:rPr>
        <w:t>ในงบกำไรขาดทุนเบ็ดเสร็จเฉพาะกิจการ</w:t>
      </w:r>
      <w:r w:rsidR="008703AB" w:rsidRPr="009D0FC0">
        <w:rPr>
          <w:rFonts w:ascii="Angsana New" w:hAnsi="Angsana New" w:hint="cs"/>
          <w:color w:val="000000"/>
          <w:sz w:val="28"/>
          <w:szCs w:val="28"/>
          <w:cs/>
        </w:rPr>
        <w:t>สำหรับงวด</w:t>
      </w:r>
      <w:r w:rsidR="00896F46">
        <w:rPr>
          <w:rFonts w:ascii="Angsana New" w:hAnsi="Angsana New" w:hint="cs"/>
          <w:color w:val="000000"/>
          <w:sz w:val="28"/>
          <w:szCs w:val="28"/>
          <w:cs/>
        </w:rPr>
        <w:t>สามเดือนและ</w:t>
      </w:r>
      <w:r w:rsidR="008703AB" w:rsidRPr="009D0FC0">
        <w:rPr>
          <w:rFonts w:ascii="Angsana New" w:hAnsi="Angsana New" w:hint="cs"/>
          <w:color w:val="000000"/>
          <w:sz w:val="28"/>
          <w:szCs w:val="28"/>
          <w:cs/>
        </w:rPr>
        <w:t xml:space="preserve">หกเดือนสิ้นสุดวันที่ </w:t>
      </w:r>
      <w:r w:rsidR="008703AB" w:rsidRPr="009D0FC0">
        <w:rPr>
          <w:rFonts w:ascii="Angsana New" w:hAnsi="Angsana New"/>
          <w:color w:val="000000"/>
          <w:sz w:val="28"/>
          <w:szCs w:val="28"/>
        </w:rPr>
        <w:t xml:space="preserve">30 </w:t>
      </w:r>
      <w:r w:rsidR="008703AB" w:rsidRPr="009D0FC0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8703AB" w:rsidRPr="009D0FC0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703AB" w:rsidRPr="009D0FC0">
        <w:rPr>
          <w:rFonts w:ascii="Angsana New" w:hAnsi="Angsana New"/>
          <w:color w:val="000000"/>
          <w:sz w:val="28"/>
          <w:szCs w:val="28"/>
        </w:rPr>
        <w:t>2568</w:t>
      </w:r>
    </w:p>
    <w:p w14:paraId="4523E34A" w14:textId="00511DDC" w:rsidR="00883EA7" w:rsidRPr="001D7D2A" w:rsidRDefault="00301EA9" w:rsidP="00301EA9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D7D2A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เงินลงทุนในบริษัทร่วมและการร่วมค้า</w:t>
      </w:r>
      <w:r w:rsidR="008703A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8703AB">
        <w:rPr>
          <w:rFonts w:ascii="Angsana New" w:hAnsi="Angsana New" w:hint="cs"/>
          <w:b/>
          <w:bCs/>
          <w:color w:val="000000"/>
          <w:sz w:val="28"/>
          <w:szCs w:val="28"/>
          <w:cs/>
        </w:rPr>
        <w:t>- สุทธิ</w:t>
      </w:r>
    </w:p>
    <w:p w14:paraId="7A7BF825" w14:textId="77777777" w:rsidR="00301EA9" w:rsidRPr="001D7D2A" w:rsidRDefault="00301EA9" w:rsidP="0030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tbl>
      <w:tblPr>
        <w:tblStyle w:val="TableGrid"/>
        <w:tblW w:w="15104" w:type="dxa"/>
        <w:tblInd w:w="-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1077"/>
        <w:gridCol w:w="255"/>
        <w:gridCol w:w="1077"/>
        <w:gridCol w:w="255"/>
        <w:gridCol w:w="1134"/>
        <w:gridCol w:w="255"/>
        <w:gridCol w:w="1134"/>
        <w:gridCol w:w="255"/>
        <w:gridCol w:w="1134"/>
        <w:gridCol w:w="255"/>
        <w:gridCol w:w="1134"/>
        <w:gridCol w:w="255"/>
        <w:gridCol w:w="1134"/>
        <w:gridCol w:w="255"/>
        <w:gridCol w:w="1134"/>
      </w:tblGrid>
      <w:tr w:rsidR="0098687D" w:rsidRPr="001D7D2A" w14:paraId="038BB9F4" w14:textId="77777777" w:rsidTr="0066308E">
        <w:trPr>
          <w:trHeight w:val="283"/>
        </w:trPr>
        <w:tc>
          <w:tcPr>
            <w:tcW w:w="4361" w:type="dxa"/>
            <w:vMerge w:val="restart"/>
          </w:tcPr>
          <w:p w14:paraId="00EBAF30" w14:textId="77777777" w:rsidR="0098687D" w:rsidRPr="001D7D2A" w:rsidRDefault="0098687D" w:rsidP="002F5F98">
            <w:pPr>
              <w:ind w:left="54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vMerge w:val="restart"/>
          </w:tcPr>
          <w:p w14:paraId="6CAC6EC5" w14:textId="77777777" w:rsidR="0098687D" w:rsidRPr="001D7D2A" w:rsidRDefault="0098687D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226D76" w14:textId="77777777" w:rsidR="0098687D" w:rsidRPr="001D7D2A" w:rsidRDefault="0098687D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CE0A7A" w14:textId="77777777" w:rsidR="0098687D" w:rsidRPr="001D7D2A" w:rsidRDefault="0098687D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  <w:p w14:paraId="7074D684" w14:textId="77777777" w:rsidR="0098687D" w:rsidRPr="001D7D2A" w:rsidRDefault="0098687D" w:rsidP="002B76A8">
            <w:pPr>
              <w:ind w:left="-340" w:right="-3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5" w:type="dxa"/>
          </w:tcPr>
          <w:p w14:paraId="4D566AE2" w14:textId="77777777" w:rsidR="0098687D" w:rsidRPr="001D7D2A" w:rsidRDefault="0098687D" w:rsidP="002B76A8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8079" w:type="dxa"/>
            <w:gridSpan w:val="11"/>
            <w:tcBorders>
              <w:bottom w:val="single" w:sz="4" w:space="0" w:color="auto"/>
            </w:tcBorders>
          </w:tcPr>
          <w:p w14:paraId="074F2D5B" w14:textId="77777777" w:rsidR="0098687D" w:rsidRPr="001D7D2A" w:rsidRDefault="0098687D" w:rsidP="002B76A8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</w:p>
        </w:tc>
      </w:tr>
      <w:tr w:rsidR="0098687D" w:rsidRPr="001D7D2A" w14:paraId="7DB4403D" w14:textId="77777777" w:rsidTr="0066308E">
        <w:tc>
          <w:tcPr>
            <w:tcW w:w="4361" w:type="dxa"/>
            <w:vMerge/>
          </w:tcPr>
          <w:p w14:paraId="22697A78" w14:textId="77777777" w:rsidR="0098687D" w:rsidRPr="001D7D2A" w:rsidRDefault="0098687D" w:rsidP="002F5F98">
            <w:pPr>
              <w:ind w:left="54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vMerge/>
            <w:tcBorders>
              <w:bottom w:val="single" w:sz="4" w:space="0" w:color="auto"/>
            </w:tcBorders>
          </w:tcPr>
          <w:p w14:paraId="438C033E" w14:textId="77777777" w:rsidR="0098687D" w:rsidRPr="001D7D2A" w:rsidRDefault="0098687D" w:rsidP="002B76A8">
            <w:pPr>
              <w:ind w:left="-340" w:right="-34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6D653D75" w14:textId="77777777" w:rsidR="0098687D" w:rsidRPr="001D7D2A" w:rsidRDefault="0098687D" w:rsidP="002B76A8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3ACD6" w14:textId="77777777" w:rsidR="0098687D" w:rsidRPr="001D7D2A" w:rsidRDefault="0098687D" w:rsidP="002B76A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ทุนจดทะเบียน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223A66FC" w14:textId="77777777" w:rsidR="0098687D" w:rsidRPr="001D7D2A" w:rsidRDefault="0098687D" w:rsidP="002B76A8">
            <w:pPr>
              <w:pStyle w:val="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D91D6" w14:textId="77777777" w:rsidR="0098687D" w:rsidRPr="001D7D2A" w:rsidRDefault="0098687D" w:rsidP="002B76A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มูลค่าของเงินลงทุนตามวิธี</w:t>
            </w:r>
          </w:p>
          <w:p w14:paraId="132092BD" w14:textId="77777777" w:rsidR="0098687D" w:rsidRPr="001D7D2A" w:rsidRDefault="0098687D" w:rsidP="002B76A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ส่วนได้เสียในงบการเงินรวม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63AA27E3" w14:textId="77777777" w:rsidR="0098687D" w:rsidRPr="001D7D2A" w:rsidRDefault="0098687D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52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91765" w14:textId="77777777" w:rsidR="0098687D" w:rsidRPr="001D7D2A" w:rsidRDefault="0098687D" w:rsidP="002B76A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มูลค่าของเงินลงทุน</w:t>
            </w:r>
          </w:p>
          <w:p w14:paraId="6A932EB1" w14:textId="77777777" w:rsidR="0098687D" w:rsidRPr="001D7D2A" w:rsidRDefault="0098687D" w:rsidP="002B76A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ตามวิธีราคาทุนในงบ</w:t>
            </w:r>
          </w:p>
          <w:p w14:paraId="2B733490" w14:textId="77777777" w:rsidR="0098687D" w:rsidRPr="001D7D2A" w:rsidRDefault="0098687D" w:rsidP="002B76A8">
            <w:pPr>
              <w:pStyle w:val="1"/>
              <w:widowControl/>
              <w:spacing w:line="216" w:lineRule="auto"/>
              <w:ind w:left="-108" w:right="-126"/>
              <w:jc w:val="center"/>
              <w:rPr>
                <w:rFonts w:ascii="Angsana New" w:hAnsi="Angsana New" w:cs="Angsana New"/>
                <w:color w:val="auto"/>
              </w:rPr>
            </w:pPr>
            <w:r w:rsidRPr="001D7D2A">
              <w:rPr>
                <w:rFonts w:ascii="Angsana New" w:hAnsi="Angsana New" w:cs="Angsana New"/>
                <w:color w:val="auto"/>
                <w:cs/>
              </w:rPr>
              <w:t>การเงินเฉพาะกิจการ</w:t>
            </w:r>
          </w:p>
        </w:tc>
      </w:tr>
      <w:tr w:rsidR="00301EA9" w:rsidRPr="001D7D2A" w14:paraId="50AE7EC4" w14:textId="77777777" w:rsidTr="0066308E">
        <w:tc>
          <w:tcPr>
            <w:tcW w:w="4361" w:type="dxa"/>
          </w:tcPr>
          <w:p w14:paraId="071172C1" w14:textId="77777777" w:rsidR="00301EA9" w:rsidRPr="001D7D2A" w:rsidRDefault="00301EA9" w:rsidP="002F5F98">
            <w:pPr>
              <w:ind w:left="54"/>
              <w:jc w:val="thaiDistribute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436BFCB4" w14:textId="520C3C8A" w:rsidR="00301EA9" w:rsidRPr="001D7D2A" w:rsidRDefault="00891018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01EA9" w:rsidRPr="001D7D2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1EA9" w:rsidRPr="001D7D2A">
              <w:rPr>
                <w:rFonts w:ascii="Angsana New" w:hAnsi="Angsana New"/>
                <w:sz w:val="28"/>
                <w:szCs w:val="28"/>
              </w:rPr>
              <w:t>256</w:t>
            </w:r>
            <w:r w:rsidR="006675B1" w:rsidRPr="006675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0CA4DC6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C166A3E" w14:textId="7158A619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7D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5" w:type="dxa"/>
          </w:tcPr>
          <w:p w14:paraId="52F680AC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B33082" w14:textId="2C229D29" w:rsidR="00301EA9" w:rsidRPr="001D7D2A" w:rsidRDefault="00891018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D7D2A">
              <w:rPr>
                <w:rFonts w:ascii="Angsana New" w:hAnsi="Angsana New"/>
                <w:sz w:val="28"/>
                <w:szCs w:val="28"/>
              </w:rPr>
              <w:t>256</w:t>
            </w:r>
            <w:r w:rsidR="006675B1" w:rsidRPr="006675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</w:tcPr>
          <w:p w14:paraId="5658C5E4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AC8D6D" w14:textId="5A938036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7D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5" w:type="dxa"/>
          </w:tcPr>
          <w:p w14:paraId="44BA6105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D28CF2A" w14:textId="17C5EC68" w:rsidR="00301EA9" w:rsidRPr="001D7D2A" w:rsidRDefault="00891018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D7D2A">
              <w:rPr>
                <w:rFonts w:ascii="Angsana New" w:hAnsi="Angsana New"/>
                <w:sz w:val="28"/>
                <w:szCs w:val="28"/>
              </w:rPr>
              <w:t>256</w:t>
            </w:r>
            <w:r w:rsidR="006675B1" w:rsidRPr="006675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</w:tcPr>
          <w:p w14:paraId="61A049A2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35C1B6" w14:textId="52B1566F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7D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55" w:type="dxa"/>
          </w:tcPr>
          <w:p w14:paraId="7255589A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3504F4" w14:textId="07426AB8" w:rsidR="00301EA9" w:rsidRPr="001D7D2A" w:rsidRDefault="00891018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1D7D2A">
              <w:rPr>
                <w:rFonts w:ascii="Angsana New" w:hAnsi="Angsana New"/>
                <w:sz w:val="28"/>
                <w:szCs w:val="28"/>
              </w:rPr>
              <w:t>256</w:t>
            </w:r>
            <w:r w:rsidR="006675B1" w:rsidRPr="006675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</w:tcPr>
          <w:p w14:paraId="400BEBF8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4684F14" w14:textId="2E193F3C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D7D2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01EA9" w:rsidRPr="001D7D2A" w14:paraId="3EBFBAE9" w14:textId="77777777" w:rsidTr="0066308E">
        <w:tc>
          <w:tcPr>
            <w:tcW w:w="4361" w:type="dxa"/>
          </w:tcPr>
          <w:p w14:paraId="51421080" w14:textId="38776794" w:rsidR="00301EA9" w:rsidRPr="001D7D2A" w:rsidRDefault="00301EA9" w:rsidP="002F5F98">
            <w:pPr>
              <w:ind w:left="54" w:right="15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เงินลงทุนในบริษัทร่วม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</w:t>
            </w:r>
            <w:r w:rsidR="002F5F98"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บริษัท อีซีเอฟ พาวเวอร์ จำกัด</w:t>
            </w:r>
            <w:r w:rsidR="002F5F98"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(“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>ECF-P</w:t>
            </w:r>
            <w:r w:rsidR="002F5F98"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>”)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E7FDC88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A3C4C09" w14:textId="77777777" w:rsidR="00301EA9" w:rsidRPr="001D7D2A" w:rsidRDefault="00301EA9" w:rsidP="002B76A8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363DCE36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C1CB864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DADF2B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0BB064CB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9177014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633368CF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48BA38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6F1CDB32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11F9BC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69A682C7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3F3F232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309F4334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8E1EFF7" w14:textId="77777777" w:rsidR="00301EA9" w:rsidRPr="001D7D2A" w:rsidRDefault="00301EA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1EA9" w:rsidRPr="001D7D2A" w14:paraId="553F8B3C" w14:textId="77777777" w:rsidTr="0066308E">
        <w:tc>
          <w:tcPr>
            <w:tcW w:w="4361" w:type="dxa"/>
          </w:tcPr>
          <w:p w14:paraId="5C7250DD" w14:textId="77777777" w:rsidR="00301EA9" w:rsidRPr="001D7D2A" w:rsidRDefault="00301EA9" w:rsidP="002F5F98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บริษัท กรีนเอิร์ธ พาวเวอร์ (ไทยแลนด์) จำกัด (</w:t>
            </w:r>
            <w:r w:rsidRPr="001D7D2A">
              <w:rPr>
                <w:rFonts w:ascii="Angsana New" w:hAnsi="Angsana New"/>
                <w:sz w:val="28"/>
                <w:szCs w:val="28"/>
              </w:rPr>
              <w:t>“GEP”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77" w:type="dxa"/>
          </w:tcPr>
          <w:p w14:paraId="28950E6B" w14:textId="77777777" w:rsidR="00301EA9" w:rsidRPr="001D7D2A" w:rsidRDefault="00301EA9" w:rsidP="009868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20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7D2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</w:tcPr>
          <w:p w14:paraId="7956FA6E" w14:textId="77777777" w:rsidR="00301EA9" w:rsidRPr="001D7D2A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8D24CD1" w14:textId="77777777" w:rsidR="00301EA9" w:rsidRPr="001D7D2A" w:rsidRDefault="00301EA9" w:rsidP="009868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20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7D2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</w:tcPr>
          <w:p w14:paraId="56D9B555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90E5BB0" w14:textId="77777777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55" w:type="dxa"/>
            <w:vAlign w:val="bottom"/>
          </w:tcPr>
          <w:p w14:paraId="36E058AA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B6309F" w14:textId="0D0412F6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2,252,716</w:t>
            </w:r>
          </w:p>
        </w:tc>
        <w:tc>
          <w:tcPr>
            <w:tcW w:w="255" w:type="dxa"/>
          </w:tcPr>
          <w:p w14:paraId="03742CD1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AE7F45E" w14:textId="40F484A8" w:rsidR="00301EA9" w:rsidRPr="001D7D2A" w:rsidRDefault="000835D0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87</w:t>
            </w:r>
            <w:r w:rsidR="00DB0406">
              <w:rPr>
                <w:rFonts w:ascii="Angsana New" w:hAnsi="Angsana New"/>
                <w:sz w:val="28"/>
                <w:szCs w:val="28"/>
              </w:rPr>
              <w:t>5</w:t>
            </w:r>
            <w:r w:rsidRPr="001D7D2A">
              <w:rPr>
                <w:rFonts w:ascii="Angsana New" w:hAnsi="Angsana New"/>
                <w:sz w:val="28"/>
                <w:szCs w:val="28"/>
              </w:rPr>
              <w:t>,</w:t>
            </w:r>
            <w:r w:rsidR="007908DC" w:rsidRPr="001D7D2A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255" w:type="dxa"/>
            <w:vAlign w:val="bottom"/>
          </w:tcPr>
          <w:p w14:paraId="4F967498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A03B8C5" w14:textId="2D33064C" w:rsidR="00301EA9" w:rsidRPr="001D7D2A" w:rsidRDefault="006675B1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894</w:t>
            </w:r>
            <w:r w:rsidR="00301EA9" w:rsidRPr="001D7D2A">
              <w:rPr>
                <w:rFonts w:ascii="Angsana New" w:hAnsi="Angsana New"/>
                <w:sz w:val="28"/>
                <w:szCs w:val="28"/>
              </w:rPr>
              <w:t>,</w:t>
            </w:r>
            <w:r w:rsidRPr="006675B1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255" w:type="dxa"/>
          </w:tcPr>
          <w:p w14:paraId="5BD43754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75B8294" w14:textId="77777777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vAlign w:val="bottom"/>
          </w:tcPr>
          <w:p w14:paraId="0CAD6BA5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407406D" w14:textId="2EC2CDEC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01EA9" w:rsidRPr="001D7D2A" w14:paraId="5A6FFB55" w14:textId="77777777" w:rsidTr="0066308E">
        <w:tc>
          <w:tcPr>
            <w:tcW w:w="4361" w:type="dxa"/>
          </w:tcPr>
          <w:p w14:paraId="01CD5D89" w14:textId="77777777" w:rsidR="00301EA9" w:rsidRPr="001D7D2A" w:rsidRDefault="00301EA9" w:rsidP="002F5F98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เงินลงทุนในบริษัทร่วม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ECF</w:t>
            </w:r>
          </w:p>
        </w:tc>
        <w:tc>
          <w:tcPr>
            <w:tcW w:w="1077" w:type="dxa"/>
          </w:tcPr>
          <w:p w14:paraId="3E89F0FD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4CEEF7CC" w14:textId="77777777" w:rsidR="00301EA9" w:rsidRPr="001D7D2A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6A52E72" w14:textId="77777777" w:rsidR="00301EA9" w:rsidRPr="001D7D2A" w:rsidRDefault="00301EA9" w:rsidP="009868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09F37D05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D0FE5BB" w14:textId="77777777" w:rsidR="00301EA9" w:rsidRPr="001D7D2A" w:rsidRDefault="00301EA9" w:rsidP="00301EA9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45ED2A9F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8900FC" w14:textId="77777777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40F79A9D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5F3556B" w14:textId="77777777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1320E8A7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08A0F07" w14:textId="77777777" w:rsidR="00301EA9" w:rsidRPr="001D7D2A" w:rsidRDefault="00301EA9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7B6F80DE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FAFB244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ind w:right="-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  <w:vAlign w:val="bottom"/>
          </w:tcPr>
          <w:p w14:paraId="1256D105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79D591A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1EA9" w:rsidRPr="001D7D2A" w14:paraId="238E31D9" w14:textId="77777777" w:rsidTr="0066308E">
        <w:tc>
          <w:tcPr>
            <w:tcW w:w="4361" w:type="dxa"/>
          </w:tcPr>
          <w:p w14:paraId="1509D143" w14:textId="77777777" w:rsidR="00301EA9" w:rsidRPr="001D7D2A" w:rsidRDefault="00301EA9" w:rsidP="002F5F98">
            <w:pPr>
              <w:ind w:left="54" w:right="-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ดิจิทัล ไอเด็นติตี้ จำกัด 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D7D2A">
              <w:rPr>
                <w:rFonts w:ascii="Angsana New" w:hAnsi="Angsana New"/>
                <w:sz w:val="28"/>
                <w:szCs w:val="28"/>
              </w:rPr>
              <w:t>“DI”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77" w:type="dxa"/>
          </w:tcPr>
          <w:p w14:paraId="34ADA19A" w14:textId="2D4B9672" w:rsidR="00301EA9" w:rsidRPr="001D7D2A" w:rsidRDefault="00CB2322" w:rsidP="009868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41D5582" w14:textId="77777777" w:rsidR="00301EA9" w:rsidRPr="001D7D2A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466176B" w14:textId="77777777" w:rsidR="00301EA9" w:rsidRPr="001D7D2A" w:rsidRDefault="00301EA9" w:rsidP="009868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24.99</w:t>
            </w:r>
          </w:p>
        </w:tc>
        <w:tc>
          <w:tcPr>
            <w:tcW w:w="255" w:type="dxa"/>
          </w:tcPr>
          <w:p w14:paraId="0B9D50BF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D2F6004" w14:textId="2C901EEB" w:rsidR="00301EA9" w:rsidRPr="001D7D2A" w:rsidRDefault="00CB2322" w:rsidP="00C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0D834EE0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1759D8D" w14:textId="7DE56F54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55" w:type="dxa"/>
          </w:tcPr>
          <w:p w14:paraId="1829EA37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B0AF81B" w14:textId="145D279E" w:rsidR="00301EA9" w:rsidRPr="001D7D2A" w:rsidRDefault="00CB2322" w:rsidP="00C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0EDCE4AA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B3CF61B" w14:textId="27D5425D" w:rsidR="00301EA9" w:rsidRPr="001D7D2A" w:rsidRDefault="006675B1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255" w:type="dxa"/>
          </w:tcPr>
          <w:p w14:paraId="7CBA4FAC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28F642F" w14:textId="1CDFDCF5" w:rsidR="00301EA9" w:rsidRPr="001D7D2A" w:rsidRDefault="00CB2322" w:rsidP="00CB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22032BBA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EB15170" w14:textId="1E761094" w:rsidR="00301EA9" w:rsidRPr="001D7D2A" w:rsidRDefault="00301EA9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301EA9" w:rsidRPr="001D7D2A" w14:paraId="32553CC0" w14:textId="77777777" w:rsidTr="00CB2322">
        <w:trPr>
          <w:trHeight w:val="171"/>
        </w:trPr>
        <w:tc>
          <w:tcPr>
            <w:tcW w:w="4361" w:type="dxa"/>
          </w:tcPr>
          <w:p w14:paraId="211B0490" w14:textId="77777777" w:rsidR="00301EA9" w:rsidRPr="001D7D2A" w:rsidRDefault="00301EA9" w:rsidP="002F5F98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เงินลงทุนในการร่วมค้า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- 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  <w:cs/>
              </w:rPr>
              <w:t>ถือหุ้นโดย</w:t>
            </w:r>
            <w:r w:rsidRPr="001D7D2A">
              <w:rPr>
                <w:rFonts w:ascii="Angsana New" w:hAnsi="Angsana New"/>
                <w:i/>
                <w:iCs/>
                <w:color w:val="000000"/>
                <w:sz w:val="28"/>
                <w:szCs w:val="28"/>
                <w:u w:val="single"/>
              </w:rPr>
              <w:t xml:space="preserve"> ECF</w:t>
            </w:r>
          </w:p>
        </w:tc>
        <w:tc>
          <w:tcPr>
            <w:tcW w:w="1077" w:type="dxa"/>
          </w:tcPr>
          <w:p w14:paraId="248ABAAB" w14:textId="77777777" w:rsidR="00301EA9" w:rsidRPr="001D7D2A" w:rsidRDefault="00301EA9" w:rsidP="009868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927E7FE" w14:textId="77777777" w:rsidR="00301EA9" w:rsidRPr="001D7D2A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AFBEC1E" w14:textId="77777777" w:rsidR="00301EA9" w:rsidRPr="001D7D2A" w:rsidRDefault="00301EA9" w:rsidP="009868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7D9E03A6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1FF05D2" w14:textId="77777777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1F8F0F59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4C9CCD" w14:textId="77777777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6C284BA6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0EAFDB6" w14:textId="77777777" w:rsidR="00301EA9" w:rsidRPr="001D7D2A" w:rsidRDefault="00301EA9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32142A3A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AA4B741" w14:textId="77777777" w:rsidR="00301EA9" w:rsidRPr="001D7D2A" w:rsidRDefault="00301EA9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2C171DB1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DDAEA6B" w14:textId="77777777" w:rsidR="00301EA9" w:rsidRPr="001D7D2A" w:rsidRDefault="00301EA9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  <w:vAlign w:val="bottom"/>
          </w:tcPr>
          <w:p w14:paraId="225FB98E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D5E3648" w14:textId="77777777" w:rsidR="00301EA9" w:rsidRPr="001D7D2A" w:rsidRDefault="00301EA9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1EA9" w:rsidRPr="001D7D2A" w14:paraId="60E9856B" w14:textId="77777777" w:rsidTr="0066308E">
        <w:tc>
          <w:tcPr>
            <w:tcW w:w="4361" w:type="dxa"/>
          </w:tcPr>
          <w:p w14:paraId="0B086E5D" w14:textId="77777777" w:rsidR="00301EA9" w:rsidRPr="001D7D2A" w:rsidRDefault="00301EA9" w:rsidP="002F5F98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บริษัท อีซีเอฟ ดีไซน์ จำกัด (“</w:t>
            </w:r>
            <w:r w:rsidRPr="001D7D2A">
              <w:rPr>
                <w:rFonts w:ascii="Angsana New" w:hAnsi="Angsana New"/>
                <w:sz w:val="28"/>
                <w:szCs w:val="28"/>
              </w:rPr>
              <w:t>ECFD”)</w:t>
            </w:r>
          </w:p>
        </w:tc>
        <w:tc>
          <w:tcPr>
            <w:tcW w:w="1077" w:type="dxa"/>
          </w:tcPr>
          <w:p w14:paraId="5D7EACBE" w14:textId="77777777" w:rsidR="00301EA9" w:rsidRPr="001D7D2A" w:rsidRDefault="00301EA9" w:rsidP="009868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51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7D2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</w:tcPr>
          <w:p w14:paraId="5FB5CF63" w14:textId="77777777" w:rsidR="00301EA9" w:rsidRPr="001D7D2A" w:rsidRDefault="00301EA9" w:rsidP="00301EA9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CE1E50D" w14:textId="77777777" w:rsidR="00301EA9" w:rsidRPr="001D7D2A" w:rsidRDefault="00301EA9" w:rsidP="009868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51</w:t>
            </w:r>
            <w:r w:rsidRPr="001D7D2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7D2A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</w:tcPr>
          <w:p w14:paraId="611D06A0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1941F56" w14:textId="77777777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55" w:type="dxa"/>
            <w:vAlign w:val="bottom"/>
          </w:tcPr>
          <w:p w14:paraId="1A82FFB6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9897F3" w14:textId="4C7E8D36" w:rsidR="00301EA9" w:rsidRPr="001D7D2A" w:rsidRDefault="00301EA9" w:rsidP="001F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  <w:tc>
          <w:tcPr>
            <w:tcW w:w="255" w:type="dxa"/>
          </w:tcPr>
          <w:p w14:paraId="2F0A0CE9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9E12FF" w14:textId="39422F69" w:rsidR="00301EA9" w:rsidRPr="001D7D2A" w:rsidRDefault="000835D0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  <w:tc>
          <w:tcPr>
            <w:tcW w:w="255" w:type="dxa"/>
            <w:vAlign w:val="bottom"/>
          </w:tcPr>
          <w:p w14:paraId="5E4B9DFF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F925EB" w14:textId="246543E3" w:rsidR="00301EA9" w:rsidRPr="001D7D2A" w:rsidRDefault="00301EA9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2,850</w:t>
            </w:r>
          </w:p>
        </w:tc>
        <w:tc>
          <w:tcPr>
            <w:tcW w:w="255" w:type="dxa"/>
          </w:tcPr>
          <w:p w14:paraId="12305987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3E74983" w14:textId="45A7EEB6" w:rsidR="00301EA9" w:rsidRPr="001D7D2A" w:rsidRDefault="00D43382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  <w:tc>
          <w:tcPr>
            <w:tcW w:w="255" w:type="dxa"/>
            <w:vAlign w:val="bottom"/>
          </w:tcPr>
          <w:p w14:paraId="3AFC0CA5" w14:textId="77777777" w:rsidR="00301EA9" w:rsidRPr="001D7D2A" w:rsidRDefault="00301EA9" w:rsidP="00301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7DD88D" w14:textId="29EC71B7" w:rsidR="00301EA9" w:rsidRPr="001D7D2A" w:rsidRDefault="00301EA9" w:rsidP="00756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3,570</w:t>
            </w:r>
          </w:p>
        </w:tc>
      </w:tr>
      <w:tr w:rsidR="00D43382" w:rsidRPr="001D7D2A" w14:paraId="6845C0AC" w14:textId="77777777" w:rsidTr="00D43382">
        <w:tc>
          <w:tcPr>
            <w:tcW w:w="4361" w:type="dxa"/>
          </w:tcPr>
          <w:p w14:paraId="68B2DB7D" w14:textId="6247BCCC" w:rsidR="00D43382" w:rsidRPr="001D7D2A" w:rsidRDefault="00D43382" w:rsidP="00D43382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77" w:type="dxa"/>
          </w:tcPr>
          <w:p w14:paraId="309B4B5D" w14:textId="77777777" w:rsidR="00D43382" w:rsidRPr="001D7D2A" w:rsidRDefault="00D43382" w:rsidP="00D433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50A6F96A" w14:textId="77777777" w:rsidR="00D43382" w:rsidRPr="001D7D2A" w:rsidRDefault="00D43382" w:rsidP="00D4338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0BB2E0D" w14:textId="77777777" w:rsidR="00D43382" w:rsidRPr="001D7D2A" w:rsidRDefault="00D43382" w:rsidP="00D433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17E27AB2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689CD90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4F9FF16B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5FD631F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24D08085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DDF2323" w14:textId="5B3E3C8B" w:rsidR="00D43382" w:rsidRPr="001D7D2A" w:rsidRDefault="00EB30C8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877,</w:t>
            </w:r>
            <w:r w:rsidR="007908DC" w:rsidRPr="001D7D2A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255" w:type="dxa"/>
            <w:vAlign w:val="bottom"/>
          </w:tcPr>
          <w:p w14:paraId="2453F818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461664B" w14:textId="2D19AEBC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898,073</w:t>
            </w:r>
          </w:p>
        </w:tc>
        <w:tc>
          <w:tcPr>
            <w:tcW w:w="255" w:type="dxa"/>
          </w:tcPr>
          <w:p w14:paraId="679E2036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846B712" w14:textId="6D3DF26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3</w:t>
            </w:r>
            <w:r w:rsidR="001D7D2A" w:rsidRPr="001D7D2A">
              <w:rPr>
                <w:rFonts w:ascii="Angsana New" w:hAnsi="Angsana New"/>
                <w:sz w:val="28"/>
                <w:szCs w:val="28"/>
              </w:rPr>
              <w:t>,</w:t>
            </w:r>
            <w:r w:rsidRPr="001D7D2A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255" w:type="dxa"/>
            <w:vAlign w:val="bottom"/>
          </w:tcPr>
          <w:p w14:paraId="0BEA0642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BFEC7DA" w14:textId="19C2FD79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</w:tr>
      <w:tr w:rsidR="00D43382" w:rsidRPr="001D7D2A" w14:paraId="6C867F88" w14:textId="77777777" w:rsidTr="00D43382">
        <w:tc>
          <w:tcPr>
            <w:tcW w:w="4361" w:type="dxa"/>
          </w:tcPr>
          <w:p w14:paraId="035523D6" w14:textId="7522BE50" w:rsidR="00D43382" w:rsidRPr="001D7D2A" w:rsidRDefault="00D43382" w:rsidP="00D43382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หัก ค่าเผื่อการด้อยค่า</w:t>
            </w:r>
          </w:p>
        </w:tc>
        <w:tc>
          <w:tcPr>
            <w:tcW w:w="1077" w:type="dxa"/>
          </w:tcPr>
          <w:p w14:paraId="744C8E0C" w14:textId="77777777" w:rsidR="00D43382" w:rsidRPr="001D7D2A" w:rsidRDefault="00D43382" w:rsidP="00D433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37F2633D" w14:textId="77777777" w:rsidR="00D43382" w:rsidRPr="001D7D2A" w:rsidRDefault="00D43382" w:rsidP="00D4338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8D5F5E5" w14:textId="77777777" w:rsidR="00D43382" w:rsidRPr="001D7D2A" w:rsidRDefault="00D43382" w:rsidP="00D433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7347511E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1FFE091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2056C71C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214BFF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646D52C5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0D474D" w14:textId="2AE2CA83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057538DB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12E1E7" w14:textId="4D513F35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58714B89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6BA0E9" w14:textId="47BD4CC6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(1,110)</w:t>
            </w:r>
          </w:p>
        </w:tc>
        <w:tc>
          <w:tcPr>
            <w:tcW w:w="255" w:type="dxa"/>
            <w:vAlign w:val="bottom"/>
          </w:tcPr>
          <w:p w14:paraId="7508D1D3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667AEB" w14:textId="13EEBF08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3382" w:rsidRPr="001D7D2A" w14:paraId="26651396" w14:textId="77777777" w:rsidTr="0066308E">
        <w:tc>
          <w:tcPr>
            <w:tcW w:w="4361" w:type="dxa"/>
          </w:tcPr>
          <w:p w14:paraId="79B03ECC" w14:textId="0A938A74" w:rsidR="00D43382" w:rsidRPr="001D7D2A" w:rsidRDefault="00D43382" w:rsidP="00D43382">
            <w:pPr>
              <w:ind w:left="54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77" w:type="dxa"/>
          </w:tcPr>
          <w:p w14:paraId="79660BA5" w14:textId="77777777" w:rsidR="00D43382" w:rsidRPr="001D7D2A" w:rsidRDefault="00D43382" w:rsidP="00D433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5AD9BCBD" w14:textId="77777777" w:rsidR="00D43382" w:rsidRPr="001D7D2A" w:rsidRDefault="00D43382" w:rsidP="00D4338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E2A8BFA" w14:textId="77777777" w:rsidR="00D43382" w:rsidRPr="001D7D2A" w:rsidRDefault="00D43382" w:rsidP="00D4338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7148F68B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7273519" w14:textId="77777777" w:rsidR="00D43382" w:rsidRPr="001D7D2A" w:rsidRDefault="00D43382" w:rsidP="00D4338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562CCAA2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669ECB" w14:textId="77777777" w:rsidR="00D43382" w:rsidRPr="001D7D2A" w:rsidRDefault="00D43382" w:rsidP="00D4338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6EE68179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1F3D9" w14:textId="3B93A70D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877,</w:t>
            </w:r>
            <w:r w:rsidR="007908DC" w:rsidRPr="001D7D2A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255" w:type="dxa"/>
            <w:vAlign w:val="bottom"/>
          </w:tcPr>
          <w:p w14:paraId="11F48D19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5B393" w14:textId="3E575932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898,073</w:t>
            </w:r>
          </w:p>
        </w:tc>
        <w:tc>
          <w:tcPr>
            <w:tcW w:w="255" w:type="dxa"/>
          </w:tcPr>
          <w:p w14:paraId="3A56F0C9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01587" w14:textId="7FC4FA23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2,460</w:t>
            </w:r>
          </w:p>
        </w:tc>
        <w:tc>
          <w:tcPr>
            <w:tcW w:w="255" w:type="dxa"/>
            <w:vAlign w:val="bottom"/>
          </w:tcPr>
          <w:p w14:paraId="6526B2F5" w14:textId="77777777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AC55D2" w14:textId="3A9534F5" w:rsidR="00D43382" w:rsidRPr="001D7D2A" w:rsidRDefault="00D43382" w:rsidP="00D43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60" w:lineRule="atLeast"/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7D2A"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</w:tr>
    </w:tbl>
    <w:p w14:paraId="0EAD211C" w14:textId="77777777" w:rsidR="00301EA9" w:rsidRPr="001D7D2A" w:rsidRDefault="00301EA9" w:rsidP="0030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6E21C83" w14:textId="2980B8F8" w:rsidR="00793B96" w:rsidRPr="00793B96" w:rsidRDefault="00793B96" w:rsidP="001C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  <w:sectPr w:rsidR="00793B96" w:rsidRPr="00793B96" w:rsidSect="0098687D">
          <w:footerReference w:type="first" r:id="rId14"/>
          <w:pgSz w:w="16834" w:h="11909" w:orient="landscape" w:code="9"/>
          <w:pgMar w:top="1134" w:right="816" w:bottom="851" w:left="1219" w:header="992" w:footer="122" w:gutter="0"/>
          <w:pgNumType w:chapStyle="1"/>
          <w:cols w:space="720"/>
          <w:titlePg/>
          <w:docGrid w:linePitch="245"/>
        </w:sectPr>
      </w:pPr>
    </w:p>
    <w:p w14:paraId="0A87D219" w14:textId="7D61E1BA" w:rsidR="00D43382" w:rsidRPr="001D7D2A" w:rsidRDefault="00D4338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D7D2A">
        <w:rPr>
          <w:rFonts w:ascii="Angsana New" w:hAnsi="Angsana New"/>
          <w:sz w:val="28"/>
          <w:szCs w:val="28"/>
          <w:cs/>
        </w:rPr>
        <w:lastRenderedPageBreak/>
        <w:t xml:space="preserve">ส่วนแบ่งกำไรจาก </w:t>
      </w:r>
      <w:r w:rsidRPr="001D7D2A">
        <w:rPr>
          <w:rFonts w:ascii="Angsana New" w:hAnsi="Angsana New"/>
          <w:sz w:val="28"/>
          <w:szCs w:val="28"/>
        </w:rPr>
        <w:t xml:space="preserve">GEP </w:t>
      </w:r>
      <w:r w:rsidRPr="001D7D2A">
        <w:rPr>
          <w:rFonts w:ascii="Angsana New" w:hAnsi="Angsana New"/>
          <w:sz w:val="28"/>
          <w:szCs w:val="28"/>
          <w:cs/>
        </w:rPr>
        <w:t xml:space="preserve">สำหรับงวดหกเดือนสิ้นสุดวันที่ </w:t>
      </w:r>
      <w:r w:rsidRPr="001D7D2A">
        <w:rPr>
          <w:rFonts w:ascii="Angsana New" w:hAnsi="Angsana New"/>
          <w:sz w:val="28"/>
          <w:szCs w:val="28"/>
        </w:rPr>
        <w:t xml:space="preserve">30 </w:t>
      </w:r>
      <w:r w:rsidRPr="001D7D2A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1D7D2A">
        <w:rPr>
          <w:rFonts w:ascii="Angsana New" w:hAnsi="Angsana New"/>
          <w:sz w:val="28"/>
          <w:szCs w:val="28"/>
        </w:rPr>
        <w:t xml:space="preserve">2568 </w:t>
      </w:r>
      <w:r w:rsidRPr="001D7D2A">
        <w:rPr>
          <w:rFonts w:ascii="Angsana New" w:hAnsi="Angsana New"/>
          <w:sz w:val="28"/>
          <w:szCs w:val="28"/>
          <w:cs/>
        </w:rPr>
        <w:t xml:space="preserve">มีจำนวนเงินประมาณ </w:t>
      </w:r>
      <w:r w:rsidRPr="001D7D2A">
        <w:rPr>
          <w:rFonts w:ascii="Angsana New" w:hAnsi="Angsana New"/>
          <w:sz w:val="28"/>
          <w:szCs w:val="28"/>
        </w:rPr>
        <w:t xml:space="preserve">8.06 </w:t>
      </w:r>
      <w:r w:rsidRPr="001D7D2A">
        <w:rPr>
          <w:rFonts w:ascii="Angsana New" w:hAnsi="Angsana New"/>
          <w:sz w:val="28"/>
          <w:szCs w:val="28"/>
          <w:cs/>
        </w:rPr>
        <w:t xml:space="preserve">ล้านบาท และส่วนแบ่งขาดทุนเบ็ดเสร็จอื่น (ผลต่างของอัตราแลกเปลี่ยนจากการแปลงค่างบการเงิน) สำหรับงวดหกเดือนสิ้นสุดวันเดียวกันมีจำนวนเงินประมาณ </w:t>
      </w:r>
      <w:r w:rsidRPr="001D7D2A">
        <w:rPr>
          <w:rFonts w:ascii="Angsana New" w:hAnsi="Angsana New"/>
          <w:sz w:val="28"/>
          <w:szCs w:val="28"/>
        </w:rPr>
        <w:t xml:space="preserve">27.57 </w:t>
      </w:r>
      <w:r w:rsidRPr="001D7D2A">
        <w:rPr>
          <w:rFonts w:ascii="Angsana New" w:hAnsi="Angsana New"/>
          <w:sz w:val="28"/>
          <w:szCs w:val="28"/>
          <w:cs/>
        </w:rPr>
        <w:t>ล้านบาท</w:t>
      </w:r>
    </w:p>
    <w:p w14:paraId="1D70680E" w14:textId="77777777" w:rsidR="00D43382" w:rsidRDefault="00D43382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426A47A" w14:textId="77777777" w:rsidR="001D7D2A" w:rsidRPr="001D7D2A" w:rsidRDefault="001D7D2A" w:rsidP="001D7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D7D2A">
        <w:rPr>
          <w:rFonts w:ascii="Angsana New" w:hAnsi="Angsana New"/>
          <w:sz w:val="28"/>
          <w:szCs w:val="28"/>
          <w:cs/>
        </w:rPr>
        <w:t>ส่วนแบ่งขาดทุนจาก</w:t>
      </w:r>
      <w:r w:rsidRPr="001D7D2A">
        <w:rPr>
          <w:rFonts w:ascii="Angsana New" w:hAnsi="Angsana New"/>
          <w:sz w:val="28"/>
          <w:szCs w:val="28"/>
        </w:rPr>
        <w:t xml:space="preserve"> ECFD </w:t>
      </w:r>
      <w:r w:rsidRPr="001D7D2A">
        <w:rPr>
          <w:rFonts w:ascii="Angsana New" w:hAnsi="Angsana New"/>
          <w:sz w:val="28"/>
          <w:szCs w:val="28"/>
          <w:cs/>
        </w:rPr>
        <w:t xml:space="preserve">สำหรับงวดหกเดือนสิ้นสุดวันที่ </w:t>
      </w:r>
      <w:r w:rsidRPr="001D7D2A">
        <w:rPr>
          <w:rFonts w:ascii="Angsana New" w:hAnsi="Angsana New"/>
          <w:sz w:val="28"/>
          <w:szCs w:val="28"/>
        </w:rPr>
        <w:t xml:space="preserve">30 </w:t>
      </w:r>
      <w:r w:rsidRPr="001D7D2A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1D7D2A">
        <w:rPr>
          <w:rFonts w:ascii="Angsana New" w:hAnsi="Angsana New"/>
          <w:sz w:val="28"/>
          <w:szCs w:val="28"/>
        </w:rPr>
        <w:t>2568</w:t>
      </w:r>
      <w:r w:rsidRPr="001D7D2A">
        <w:rPr>
          <w:rFonts w:ascii="Angsana New" w:hAnsi="Angsana New"/>
          <w:sz w:val="28"/>
          <w:szCs w:val="28"/>
          <w:cs/>
        </w:rPr>
        <w:t xml:space="preserve"> มีจำนวนเงินประมาณ</w:t>
      </w:r>
      <w:r w:rsidRPr="001D7D2A">
        <w:rPr>
          <w:rFonts w:ascii="Angsana New" w:hAnsi="Angsana New"/>
          <w:sz w:val="28"/>
          <w:szCs w:val="28"/>
        </w:rPr>
        <w:t xml:space="preserve"> 380 </w:t>
      </w:r>
      <w:r w:rsidRPr="001D7D2A">
        <w:rPr>
          <w:rFonts w:ascii="Angsana New" w:hAnsi="Angsana New"/>
          <w:sz w:val="28"/>
          <w:szCs w:val="28"/>
          <w:cs/>
        </w:rPr>
        <w:t>พันบาท</w:t>
      </w:r>
    </w:p>
    <w:p w14:paraId="72EDDAA5" w14:textId="77777777" w:rsidR="001D7D2A" w:rsidRPr="001D7D2A" w:rsidRDefault="001D7D2A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3404B6C" w14:textId="18C9A33B" w:rsidR="00301EA9" w:rsidRPr="001D7D2A" w:rsidRDefault="00301EA9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D7D2A">
        <w:rPr>
          <w:rFonts w:ascii="Angsana New" w:hAnsi="Angsana New"/>
          <w:sz w:val="28"/>
          <w:szCs w:val="28"/>
        </w:rPr>
        <w:t xml:space="preserve">GEP </w:t>
      </w:r>
      <w:r w:rsidRPr="001D7D2A">
        <w:rPr>
          <w:rFonts w:ascii="Angsana New" w:hAnsi="Angsana New"/>
          <w:sz w:val="28"/>
          <w:szCs w:val="28"/>
          <w:cs/>
        </w:rPr>
        <w:t xml:space="preserve">ถือหุ้นทั้งหมดในบริษัทย่อยซึ่งได้แก่ </w:t>
      </w:r>
      <w:r w:rsidRPr="001D7D2A">
        <w:rPr>
          <w:rFonts w:ascii="Angsana New" w:hAnsi="Angsana New"/>
          <w:sz w:val="28"/>
          <w:szCs w:val="28"/>
        </w:rPr>
        <w:t xml:space="preserve">GEP (Myanmar) Company Limited (“GEPM”) </w:t>
      </w:r>
      <w:r w:rsidRPr="001D7D2A">
        <w:rPr>
          <w:rFonts w:ascii="Angsana New" w:hAnsi="Angsana New"/>
          <w:sz w:val="28"/>
          <w:szCs w:val="28"/>
          <w:cs/>
        </w:rPr>
        <w:t xml:space="preserve">โดย </w:t>
      </w:r>
      <w:r w:rsidRPr="001D7D2A">
        <w:rPr>
          <w:rFonts w:ascii="Angsana New" w:hAnsi="Angsana New"/>
          <w:sz w:val="28"/>
          <w:szCs w:val="28"/>
        </w:rPr>
        <w:t xml:space="preserve">GEP </w:t>
      </w:r>
      <w:r w:rsidRPr="001D7D2A">
        <w:rPr>
          <w:rFonts w:ascii="Angsana New" w:hAnsi="Angsana New"/>
          <w:sz w:val="28"/>
          <w:szCs w:val="28"/>
          <w:cs/>
        </w:rPr>
        <w:t xml:space="preserve">ดำเนินธุรกิจเกี่ยวกับการลงทุนและบริหารโครงการโรงไฟฟ้าพลังงานแสงอาทิตย์ซึ่งแบ่งออกเป็น </w:t>
      </w:r>
      <w:r w:rsidR="009E0FF5" w:rsidRPr="001D7D2A">
        <w:rPr>
          <w:rFonts w:ascii="Angsana New" w:hAnsi="Angsana New"/>
          <w:sz w:val="28"/>
          <w:szCs w:val="28"/>
        </w:rPr>
        <w:t>4</w:t>
      </w:r>
      <w:r w:rsidRPr="001D7D2A">
        <w:rPr>
          <w:rFonts w:ascii="Angsana New" w:hAnsi="Angsana New"/>
          <w:sz w:val="28"/>
          <w:szCs w:val="28"/>
          <w:cs/>
        </w:rPr>
        <w:t xml:space="preserve"> เฟสขนาดรวม </w:t>
      </w:r>
      <w:r w:rsidR="009E0FF5" w:rsidRPr="001D7D2A">
        <w:rPr>
          <w:rFonts w:ascii="Angsana New" w:hAnsi="Angsana New"/>
          <w:sz w:val="28"/>
          <w:szCs w:val="28"/>
        </w:rPr>
        <w:t>220</w:t>
      </w:r>
      <w:r w:rsidRPr="001D7D2A">
        <w:rPr>
          <w:rFonts w:ascii="Angsana New" w:hAnsi="Angsana New"/>
          <w:sz w:val="28"/>
          <w:szCs w:val="28"/>
          <w:cs/>
        </w:rPr>
        <w:t xml:space="preserve"> เมกะวัตต์ของ </w:t>
      </w:r>
      <w:r w:rsidRPr="001D7D2A">
        <w:rPr>
          <w:rFonts w:ascii="Angsana New" w:hAnsi="Angsana New"/>
          <w:sz w:val="28"/>
          <w:szCs w:val="28"/>
        </w:rPr>
        <w:t xml:space="preserve">GEPM </w:t>
      </w:r>
      <w:r w:rsidRPr="001D7D2A">
        <w:rPr>
          <w:rFonts w:ascii="Angsana New" w:hAnsi="Angsana New"/>
          <w:sz w:val="28"/>
          <w:szCs w:val="28"/>
          <w:cs/>
        </w:rPr>
        <w:t>ซึ่งตั้งอยู่ที่เมืองมินบู ประเทศเมียนมาร์</w:t>
      </w:r>
    </w:p>
    <w:p w14:paraId="54D84398" w14:textId="77777777" w:rsidR="00301EA9" w:rsidRPr="001D7D2A" w:rsidRDefault="00301EA9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6ECA71F" w14:textId="3042D81B" w:rsidR="00301EA9" w:rsidRPr="001D7D2A" w:rsidRDefault="00301EA9" w:rsidP="00301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8"/>
          <w:szCs w:val="28"/>
        </w:rPr>
      </w:pPr>
      <w:r w:rsidRPr="001D7D2A">
        <w:rPr>
          <w:rFonts w:ascii="Angsana New" w:hAnsi="Angsana New"/>
          <w:sz w:val="28"/>
          <w:szCs w:val="28"/>
        </w:rPr>
        <w:t xml:space="preserve">ECF-P </w:t>
      </w:r>
      <w:r w:rsidRPr="001D7D2A">
        <w:rPr>
          <w:rFonts w:ascii="Angsana New" w:hAnsi="Angsana New"/>
          <w:sz w:val="28"/>
          <w:szCs w:val="28"/>
          <w:cs/>
        </w:rPr>
        <w:t xml:space="preserve">ได้วางหลักประกันการก่อสร้างโรงไฟฟ้าพลังงานแสงอาทิตย์ของ </w:t>
      </w:r>
      <w:r w:rsidRPr="001D7D2A">
        <w:rPr>
          <w:rFonts w:ascii="Angsana New" w:hAnsi="Angsana New"/>
          <w:sz w:val="28"/>
          <w:szCs w:val="28"/>
        </w:rPr>
        <w:t xml:space="preserve">GEP </w:t>
      </w:r>
      <w:r w:rsidRPr="001D7D2A">
        <w:rPr>
          <w:rFonts w:ascii="Angsana New" w:hAnsi="Angsana New"/>
          <w:sz w:val="28"/>
          <w:szCs w:val="28"/>
          <w:cs/>
        </w:rPr>
        <w:t xml:space="preserve">เป็นเงินจำนวน </w:t>
      </w:r>
      <w:r w:rsidRPr="001D7D2A">
        <w:rPr>
          <w:rFonts w:ascii="Angsana New" w:hAnsi="Angsana New"/>
          <w:sz w:val="28"/>
          <w:szCs w:val="28"/>
        </w:rPr>
        <w:t>20</w:t>
      </w:r>
      <w:r w:rsidRPr="001D7D2A">
        <w:rPr>
          <w:rFonts w:ascii="Angsana New" w:hAnsi="Angsana New"/>
          <w:sz w:val="28"/>
          <w:szCs w:val="28"/>
          <w:cs/>
        </w:rPr>
        <w:t>.</w:t>
      </w:r>
      <w:r w:rsidRPr="001D7D2A">
        <w:rPr>
          <w:rFonts w:ascii="Angsana New" w:hAnsi="Angsana New"/>
          <w:sz w:val="28"/>
          <w:szCs w:val="28"/>
        </w:rPr>
        <w:t>0</w:t>
      </w:r>
      <w:r w:rsidR="008703AB">
        <w:rPr>
          <w:rFonts w:ascii="Angsana New" w:hAnsi="Angsana New"/>
          <w:sz w:val="28"/>
          <w:szCs w:val="28"/>
        </w:rPr>
        <w:t>0</w:t>
      </w:r>
      <w:r w:rsidRPr="001D7D2A">
        <w:rPr>
          <w:rFonts w:ascii="Angsana New" w:hAnsi="Angsana New"/>
          <w:sz w:val="28"/>
          <w:szCs w:val="28"/>
          <w:cs/>
        </w:rPr>
        <w:t xml:space="preserve"> ล้านบาทซึ่งจะได้รับคืนเมื่อการก่อสร้างโรงไฟฟ้าทั้ง </w:t>
      </w:r>
      <w:r w:rsidRPr="001D7D2A">
        <w:rPr>
          <w:rFonts w:ascii="Angsana New" w:hAnsi="Angsana New"/>
          <w:sz w:val="28"/>
          <w:szCs w:val="28"/>
        </w:rPr>
        <w:t>4</w:t>
      </w:r>
      <w:r w:rsidRPr="001D7D2A">
        <w:rPr>
          <w:rFonts w:ascii="Angsana New" w:hAnsi="Angsana New"/>
          <w:sz w:val="28"/>
          <w:szCs w:val="28"/>
          <w:cs/>
        </w:rPr>
        <w:t xml:space="preserve"> เฟสได้แล้วเสร็จโดยเงินค้ำประกันดังกล่าวแสดงรายการเป็นส่วนหนึ่งของ </w:t>
      </w:r>
      <w:r w:rsidRPr="001D7D2A">
        <w:rPr>
          <w:rFonts w:ascii="Angsana New" w:hAnsi="Angsana New"/>
          <w:sz w:val="28"/>
          <w:szCs w:val="28"/>
        </w:rPr>
        <w:t>“</w:t>
      </w:r>
      <w:r w:rsidRPr="001D7D2A">
        <w:rPr>
          <w:rFonts w:ascii="Angsana New" w:hAnsi="Angsana New"/>
          <w:sz w:val="28"/>
          <w:szCs w:val="28"/>
          <w:cs/>
        </w:rPr>
        <w:t>เงินมัดจำและเงินประกัน</w:t>
      </w:r>
      <w:r w:rsidRPr="001D7D2A">
        <w:rPr>
          <w:rFonts w:ascii="Angsana New" w:hAnsi="Angsana New"/>
          <w:sz w:val="28"/>
          <w:szCs w:val="28"/>
        </w:rPr>
        <w:t xml:space="preserve">” </w:t>
      </w:r>
      <w:r w:rsidRPr="001D7D2A">
        <w:rPr>
          <w:rFonts w:ascii="Angsana New" w:hAnsi="Angsana New"/>
          <w:sz w:val="28"/>
          <w:szCs w:val="28"/>
          <w:cs/>
        </w:rPr>
        <w:t xml:space="preserve">ในงบฐานะการเงินรวม ณ วันที่ </w:t>
      </w:r>
      <w:r w:rsidR="00940029" w:rsidRPr="001D7D2A">
        <w:rPr>
          <w:rFonts w:ascii="Angsana New" w:hAnsi="Angsana New"/>
          <w:sz w:val="28"/>
          <w:szCs w:val="28"/>
        </w:rPr>
        <w:t xml:space="preserve">30 </w:t>
      </w:r>
      <w:r w:rsidR="00940029" w:rsidRPr="001D7D2A">
        <w:rPr>
          <w:rFonts w:ascii="Angsana New" w:hAnsi="Angsana New"/>
          <w:sz w:val="28"/>
          <w:szCs w:val="28"/>
          <w:cs/>
        </w:rPr>
        <w:t>มิถุนายน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Pr="001D7D2A">
        <w:rPr>
          <w:rFonts w:ascii="Angsana New" w:hAnsi="Angsana New"/>
          <w:sz w:val="28"/>
          <w:szCs w:val="28"/>
        </w:rPr>
        <w:t>256</w:t>
      </w:r>
      <w:r w:rsidR="004C3006" w:rsidRPr="001D7D2A">
        <w:rPr>
          <w:rFonts w:ascii="Angsana New" w:hAnsi="Angsana New"/>
          <w:sz w:val="28"/>
          <w:szCs w:val="28"/>
        </w:rPr>
        <w:t>8</w:t>
      </w:r>
      <w:r w:rsidRPr="001D7D2A">
        <w:rPr>
          <w:rFonts w:ascii="Angsana New" w:hAnsi="Angsana New"/>
          <w:sz w:val="28"/>
          <w:szCs w:val="28"/>
          <w:cs/>
        </w:rPr>
        <w:t xml:space="preserve"> และ</w:t>
      </w:r>
      <w:r w:rsidR="00940029" w:rsidRPr="001D7D2A">
        <w:rPr>
          <w:rFonts w:ascii="Angsana New" w:hAnsi="Angsana New"/>
          <w:sz w:val="28"/>
          <w:szCs w:val="28"/>
          <w:cs/>
        </w:rPr>
        <w:t>วันที่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="004C3006" w:rsidRPr="001D7D2A">
        <w:rPr>
          <w:rFonts w:ascii="Angsana New" w:hAnsi="Angsana New"/>
          <w:sz w:val="28"/>
          <w:szCs w:val="28"/>
        </w:rPr>
        <w:t>31</w:t>
      </w:r>
      <w:r w:rsidR="004C3006" w:rsidRPr="001D7D2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C3006" w:rsidRPr="001D7D2A">
        <w:rPr>
          <w:rFonts w:ascii="Angsana New" w:hAnsi="Angsana New"/>
          <w:sz w:val="28"/>
          <w:szCs w:val="28"/>
        </w:rPr>
        <w:t>2567</w:t>
      </w:r>
    </w:p>
    <w:p w14:paraId="3067369B" w14:textId="77777777" w:rsidR="00734267" w:rsidRPr="001D7D2A" w:rsidRDefault="00734267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CEA9564" w14:textId="6530B239" w:rsidR="004C3006" w:rsidRPr="001D7D2A" w:rsidRDefault="004C3006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1D7D2A">
        <w:rPr>
          <w:rFonts w:ascii="Angsana New" w:hAnsi="Angsana New"/>
          <w:sz w:val="28"/>
          <w:szCs w:val="28"/>
        </w:rPr>
        <w:t xml:space="preserve">ECF-P </w:t>
      </w:r>
      <w:r w:rsidRPr="001D7D2A">
        <w:rPr>
          <w:rFonts w:ascii="Angsana New" w:hAnsi="Angsana New"/>
          <w:sz w:val="28"/>
          <w:szCs w:val="28"/>
          <w:cs/>
        </w:rPr>
        <w:t xml:space="preserve">ได้นำใบหุ้นที่ลงทุนใน </w:t>
      </w:r>
      <w:r w:rsidRPr="001D7D2A">
        <w:rPr>
          <w:rFonts w:ascii="Angsana New" w:hAnsi="Angsana New"/>
          <w:sz w:val="28"/>
          <w:szCs w:val="28"/>
        </w:rPr>
        <w:t>GEP</w:t>
      </w:r>
      <w:r w:rsidRPr="001D7D2A">
        <w:rPr>
          <w:rFonts w:ascii="Angsana New" w:hAnsi="Angsana New"/>
          <w:sz w:val="28"/>
          <w:szCs w:val="28"/>
          <w:cs/>
        </w:rPr>
        <w:t xml:space="preserve"> จำนวน </w:t>
      </w:r>
      <w:r w:rsidRPr="001D7D2A">
        <w:rPr>
          <w:rFonts w:ascii="Angsana New" w:hAnsi="Angsana New"/>
          <w:sz w:val="28"/>
          <w:szCs w:val="28"/>
        </w:rPr>
        <w:t>4</w:t>
      </w:r>
      <w:r w:rsidRPr="001D7D2A">
        <w:rPr>
          <w:rFonts w:ascii="Angsana New" w:hAnsi="Angsana New"/>
          <w:sz w:val="28"/>
          <w:szCs w:val="28"/>
          <w:cs/>
        </w:rPr>
        <w:t>,</w:t>
      </w:r>
      <w:r w:rsidRPr="001D7D2A">
        <w:rPr>
          <w:rFonts w:ascii="Angsana New" w:hAnsi="Angsana New"/>
          <w:sz w:val="28"/>
          <w:szCs w:val="28"/>
        </w:rPr>
        <w:t>505</w:t>
      </w:r>
      <w:r w:rsidRPr="001D7D2A">
        <w:rPr>
          <w:rFonts w:ascii="Angsana New" w:hAnsi="Angsana New"/>
          <w:sz w:val="28"/>
          <w:szCs w:val="28"/>
          <w:cs/>
        </w:rPr>
        <w:t>,</w:t>
      </w:r>
      <w:r w:rsidRPr="001D7D2A">
        <w:rPr>
          <w:rFonts w:ascii="Angsana New" w:hAnsi="Angsana New"/>
          <w:sz w:val="28"/>
          <w:szCs w:val="28"/>
        </w:rPr>
        <w:t>433</w:t>
      </w:r>
      <w:r w:rsidRPr="001D7D2A">
        <w:rPr>
          <w:rFonts w:ascii="Angsana New" w:hAnsi="Angsana New"/>
          <w:sz w:val="28"/>
          <w:szCs w:val="28"/>
          <w:cs/>
        </w:rPr>
        <w:t xml:space="preserve"> หุ้น (เป็นหุ้นทั้งหมดที่ลงทุน) ไปวางเป็นหลักประกันการจ่ายชำระเงินค่าก่อสร้างโครงการโรงไฟฟ้าพลังงานแสงอาทิตย์ในประเทศ</w:t>
      </w:r>
      <w:r w:rsidR="008703AB" w:rsidRPr="001D7D2A">
        <w:rPr>
          <w:rFonts w:ascii="Angsana New" w:hAnsi="Angsana New"/>
          <w:sz w:val="28"/>
          <w:szCs w:val="28"/>
          <w:cs/>
        </w:rPr>
        <w:t>เมียนมาร์</w:t>
      </w:r>
      <w:r w:rsidRPr="001D7D2A">
        <w:rPr>
          <w:rFonts w:ascii="Angsana New" w:hAnsi="Angsana New"/>
          <w:sz w:val="28"/>
          <w:szCs w:val="28"/>
          <w:cs/>
        </w:rPr>
        <w:t xml:space="preserve">ของ </w:t>
      </w:r>
      <w:r w:rsidRPr="001D7D2A">
        <w:rPr>
          <w:rFonts w:ascii="Angsana New" w:hAnsi="Angsana New"/>
          <w:sz w:val="28"/>
          <w:szCs w:val="28"/>
        </w:rPr>
        <w:t xml:space="preserve">GEPM </w:t>
      </w:r>
      <w:r w:rsidRPr="001D7D2A">
        <w:rPr>
          <w:rFonts w:ascii="Angsana New" w:hAnsi="Angsana New"/>
          <w:sz w:val="28"/>
          <w:szCs w:val="28"/>
          <w:cs/>
        </w:rPr>
        <w:t xml:space="preserve">ให้แก่บริษัทย่อยสองแห่งของบริษัท </w:t>
      </w:r>
      <w:r w:rsidR="008703AB">
        <w:rPr>
          <w:rFonts w:ascii="Angsana New" w:hAnsi="Angsana New"/>
          <w:sz w:val="28"/>
          <w:szCs w:val="28"/>
        </w:rPr>
        <w:t xml:space="preserve">  </w:t>
      </w:r>
      <w:r w:rsidRPr="001D7D2A">
        <w:rPr>
          <w:rFonts w:ascii="Angsana New" w:hAnsi="Angsana New"/>
          <w:sz w:val="28"/>
          <w:szCs w:val="28"/>
          <w:cs/>
        </w:rPr>
        <w:t>เมตะ คอร์ปอเรชั่น จำกัด (มหาชน) ซึ่งเป็นผู้รับเหมาก่อสร้างโครงการดังกล่าว ทั้งนี้ การวางหลักประกันดังกล่าวจะดำเนินไปจนกว่าการจ่ายชำระเงินค่าก่อสร้างของโครงการดังกล่าวจะแล้วเสร็จ</w:t>
      </w:r>
    </w:p>
    <w:p w14:paraId="78826534" w14:textId="77777777" w:rsidR="004C3006" w:rsidRPr="001D7D2A" w:rsidRDefault="004C3006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30BCEB6" w14:textId="73A26815" w:rsidR="00073520" w:rsidRPr="001D7D2A" w:rsidRDefault="00761469" w:rsidP="00073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1D7D2A">
        <w:rPr>
          <w:rFonts w:ascii="Angsana New" w:hAnsi="Angsana New"/>
          <w:sz w:val="28"/>
          <w:szCs w:val="28"/>
        </w:rPr>
        <w:t xml:space="preserve">DI - </w:t>
      </w:r>
      <w:r w:rsidR="00EB54A4" w:rsidRPr="001D7D2A">
        <w:rPr>
          <w:rFonts w:ascii="Angsana New" w:hAnsi="Angsana New"/>
          <w:sz w:val="28"/>
          <w:szCs w:val="28"/>
          <w:cs/>
        </w:rPr>
        <w:t xml:space="preserve">ในที่ประชุมคณะกรรมการบริษัท ครั้งที่ </w:t>
      </w:r>
      <w:r w:rsidR="00EB54A4" w:rsidRPr="001D7D2A">
        <w:rPr>
          <w:rFonts w:ascii="Angsana New" w:hAnsi="Angsana New"/>
          <w:sz w:val="28"/>
          <w:szCs w:val="28"/>
        </w:rPr>
        <w:t xml:space="preserve">10/2568 </w:t>
      </w:r>
      <w:r w:rsidR="00EB54A4" w:rsidRPr="001D7D2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EB54A4" w:rsidRPr="001D7D2A">
        <w:rPr>
          <w:rFonts w:ascii="Angsana New" w:hAnsi="Angsana New"/>
          <w:sz w:val="28"/>
          <w:szCs w:val="28"/>
        </w:rPr>
        <w:t xml:space="preserve">15 </w:t>
      </w:r>
      <w:r w:rsidR="00EB54A4" w:rsidRPr="001D7D2A">
        <w:rPr>
          <w:rFonts w:ascii="Angsana New" w:hAnsi="Angsana New"/>
          <w:sz w:val="28"/>
          <w:szCs w:val="28"/>
          <w:cs/>
        </w:rPr>
        <w:t xml:space="preserve">พฤษภาคม </w:t>
      </w:r>
      <w:r w:rsidR="00EB54A4" w:rsidRPr="001D7D2A">
        <w:rPr>
          <w:rFonts w:ascii="Angsana New" w:hAnsi="Angsana New"/>
          <w:sz w:val="28"/>
          <w:szCs w:val="28"/>
        </w:rPr>
        <w:t xml:space="preserve">2568 </w:t>
      </w:r>
      <w:r w:rsidR="00EB54A4" w:rsidRPr="001D7D2A">
        <w:rPr>
          <w:rFonts w:ascii="Angsana New" w:hAnsi="Angsana New"/>
          <w:sz w:val="28"/>
          <w:szCs w:val="28"/>
          <w:cs/>
        </w:rPr>
        <w:t>คณะกรรมการได้มีมติอนุมัติให้จำหน่ายเงินลงทุนในหุ้นสามัญทั้งหมดที่บริษัทถืออยู่ใน</w:t>
      </w:r>
      <w:r w:rsidR="0017528C" w:rsidRPr="001D7D2A">
        <w:rPr>
          <w:rFonts w:ascii="Angsana New" w:hAnsi="Angsana New"/>
          <w:sz w:val="28"/>
          <w:szCs w:val="28"/>
        </w:rPr>
        <w:t xml:space="preserve"> DI</w:t>
      </w:r>
      <w:r w:rsidR="00EB54A4" w:rsidRPr="001D7D2A">
        <w:rPr>
          <w:rFonts w:ascii="Angsana New" w:hAnsi="Angsana New"/>
          <w:sz w:val="28"/>
          <w:szCs w:val="28"/>
          <w:cs/>
        </w:rPr>
        <w:t xml:space="preserve"> จำนวน </w:t>
      </w:r>
      <w:r w:rsidR="00EB54A4" w:rsidRPr="001D7D2A">
        <w:rPr>
          <w:rFonts w:ascii="Angsana New" w:hAnsi="Angsana New"/>
          <w:sz w:val="28"/>
          <w:szCs w:val="28"/>
        </w:rPr>
        <w:t xml:space="preserve">2,499 </w:t>
      </w:r>
      <w:r w:rsidR="00EB54A4" w:rsidRPr="001D7D2A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="00EB54A4" w:rsidRPr="001D7D2A">
        <w:rPr>
          <w:rFonts w:ascii="Angsana New" w:hAnsi="Angsana New"/>
          <w:sz w:val="28"/>
          <w:szCs w:val="28"/>
        </w:rPr>
        <w:t xml:space="preserve">100 </w:t>
      </w:r>
      <w:r w:rsidR="00EB54A4" w:rsidRPr="001D7D2A">
        <w:rPr>
          <w:rFonts w:ascii="Angsana New" w:hAnsi="Angsana New"/>
          <w:sz w:val="28"/>
          <w:szCs w:val="28"/>
          <w:cs/>
        </w:rPr>
        <w:t xml:space="preserve">บาทหรือคิดเป็นสัดส่วนร้อยละ </w:t>
      </w:r>
      <w:r w:rsidR="00EB54A4" w:rsidRPr="001D7D2A">
        <w:rPr>
          <w:rFonts w:ascii="Angsana New" w:hAnsi="Angsana New"/>
          <w:sz w:val="28"/>
          <w:szCs w:val="28"/>
        </w:rPr>
        <w:t xml:space="preserve">25 </w:t>
      </w:r>
      <w:r w:rsidR="00EB54A4" w:rsidRPr="001D7D2A">
        <w:rPr>
          <w:rFonts w:ascii="Angsana New" w:hAnsi="Angsana New"/>
          <w:sz w:val="28"/>
          <w:szCs w:val="28"/>
          <w:cs/>
        </w:rPr>
        <w:t xml:space="preserve">ของทุนจดทะเบียนที่ออกและชำระแล้ว โดยในวันเดียวกันบริษัททำสัญญาซื้อขายเงินลงทุนดังกล่าวให้แก่บริษัท เควายซี นาว จำกัด โดยมีราคาซื้อขายในมูลค่าหุ้นละ </w:t>
      </w:r>
      <w:r w:rsidR="00EB54A4" w:rsidRPr="001D7D2A">
        <w:rPr>
          <w:rFonts w:ascii="Angsana New" w:hAnsi="Angsana New"/>
          <w:sz w:val="28"/>
          <w:szCs w:val="28"/>
        </w:rPr>
        <w:t xml:space="preserve">123 </w:t>
      </w:r>
      <w:r w:rsidR="00EB54A4" w:rsidRPr="001D7D2A">
        <w:rPr>
          <w:rFonts w:ascii="Angsana New" w:hAnsi="Angsana New"/>
          <w:sz w:val="28"/>
          <w:szCs w:val="28"/>
          <w:cs/>
        </w:rPr>
        <w:t>บาท รวมเป็นจำนวนเงิน</w:t>
      </w:r>
      <w:r w:rsidRPr="001D7D2A">
        <w:rPr>
          <w:rFonts w:ascii="Angsana New" w:hAnsi="Angsana New"/>
          <w:sz w:val="28"/>
          <w:szCs w:val="28"/>
          <w:cs/>
        </w:rPr>
        <w:t>ประมาณ</w:t>
      </w:r>
      <w:r w:rsidR="00EB54A4" w:rsidRPr="001D7D2A">
        <w:rPr>
          <w:rFonts w:ascii="Angsana New" w:hAnsi="Angsana New"/>
          <w:sz w:val="28"/>
          <w:szCs w:val="28"/>
          <w:cs/>
        </w:rPr>
        <w:t xml:space="preserve"> </w:t>
      </w:r>
      <w:r w:rsidR="00EB54A4" w:rsidRPr="001D7D2A">
        <w:rPr>
          <w:rFonts w:ascii="Angsana New" w:hAnsi="Angsana New"/>
          <w:sz w:val="28"/>
          <w:szCs w:val="28"/>
        </w:rPr>
        <w:t xml:space="preserve">307 </w:t>
      </w:r>
      <w:r w:rsidRPr="001D7D2A">
        <w:rPr>
          <w:rFonts w:ascii="Angsana New" w:hAnsi="Angsana New"/>
          <w:sz w:val="28"/>
          <w:szCs w:val="28"/>
          <w:cs/>
        </w:rPr>
        <w:t>พัน</w:t>
      </w:r>
      <w:r w:rsidR="00EB54A4" w:rsidRPr="001D7D2A">
        <w:rPr>
          <w:rFonts w:ascii="Angsana New" w:hAnsi="Angsana New"/>
          <w:sz w:val="28"/>
          <w:szCs w:val="28"/>
          <w:cs/>
        </w:rPr>
        <w:t>บาท และบริษัทได้รับชำระเงินในวันเดียวกัน</w:t>
      </w:r>
      <w:r w:rsidR="00F5000B" w:rsidRPr="001D7D2A">
        <w:rPr>
          <w:rFonts w:ascii="Angsana New" w:hAnsi="Angsana New"/>
          <w:sz w:val="28"/>
          <w:szCs w:val="28"/>
        </w:rPr>
        <w:t xml:space="preserve"> </w:t>
      </w:r>
      <w:r w:rsidR="009966E2" w:rsidRPr="001D7D2A">
        <w:rPr>
          <w:rFonts w:ascii="Angsana New" w:hAnsi="Angsana New"/>
          <w:sz w:val="28"/>
          <w:szCs w:val="28"/>
          <w:cs/>
        </w:rPr>
        <w:t xml:space="preserve"> </w:t>
      </w:r>
      <w:r w:rsidR="00547BDF">
        <w:rPr>
          <w:rFonts w:ascii="Angsana New" w:hAnsi="Angsana New" w:hint="cs"/>
          <w:sz w:val="28"/>
          <w:szCs w:val="28"/>
          <w:cs/>
        </w:rPr>
        <w:t>บริษัทรับรู้</w:t>
      </w:r>
      <w:r w:rsidR="009A1C2C" w:rsidRPr="009A1C2C">
        <w:rPr>
          <w:rFonts w:ascii="Angsana New" w:hAnsi="Angsana New" w:hint="cs"/>
          <w:sz w:val="28"/>
          <w:szCs w:val="28"/>
          <w:cs/>
        </w:rPr>
        <w:t>ส่วนแบ่งกำไรจาก</w:t>
      </w:r>
      <w:r w:rsidR="009A1C2C" w:rsidRPr="009A1C2C">
        <w:rPr>
          <w:rFonts w:ascii="Angsana New" w:hAnsi="Angsana New"/>
          <w:sz w:val="28"/>
          <w:szCs w:val="28"/>
          <w:cs/>
        </w:rPr>
        <w:t xml:space="preserve"> </w:t>
      </w:r>
      <w:r w:rsidR="009A1C2C">
        <w:rPr>
          <w:rFonts w:ascii="Angsana New" w:hAnsi="Angsana New"/>
          <w:sz w:val="28"/>
          <w:szCs w:val="28"/>
        </w:rPr>
        <w:t>DI</w:t>
      </w:r>
      <w:r w:rsidR="009A1C2C" w:rsidRPr="009A1C2C">
        <w:rPr>
          <w:rFonts w:ascii="Angsana New" w:hAnsi="Angsana New"/>
          <w:sz w:val="28"/>
          <w:szCs w:val="28"/>
        </w:rPr>
        <w:t xml:space="preserve"> </w:t>
      </w:r>
      <w:r w:rsidR="009A1C2C" w:rsidRPr="009A1C2C">
        <w:rPr>
          <w:rFonts w:ascii="Angsana New" w:hAnsi="Angsana New" w:hint="cs"/>
          <w:sz w:val="28"/>
          <w:szCs w:val="28"/>
          <w:cs/>
        </w:rPr>
        <w:t>สำหรับ</w:t>
      </w:r>
      <w:r w:rsidR="007350A2" w:rsidRPr="001D7D2A">
        <w:rPr>
          <w:rFonts w:ascii="Angsana New" w:hAnsi="Angsana New"/>
          <w:sz w:val="28"/>
          <w:szCs w:val="28"/>
          <w:cs/>
        </w:rPr>
        <w:t>กำไร</w:t>
      </w:r>
      <w:r w:rsidR="009A1C2C">
        <w:rPr>
          <w:rFonts w:ascii="Angsana New" w:hAnsi="Angsana New" w:hint="cs"/>
          <w:sz w:val="28"/>
          <w:szCs w:val="28"/>
          <w:cs/>
        </w:rPr>
        <w:t xml:space="preserve">ที่เกิดขึ้นจนถึงวันที่จำหน่ายจำนวน </w:t>
      </w:r>
      <w:r w:rsidR="009A1C2C">
        <w:rPr>
          <w:rFonts w:ascii="Angsana New" w:hAnsi="Angsana New"/>
          <w:sz w:val="28"/>
          <w:szCs w:val="28"/>
        </w:rPr>
        <w:t xml:space="preserve">76 </w:t>
      </w:r>
      <w:r w:rsidR="009A1C2C">
        <w:rPr>
          <w:rFonts w:ascii="Angsana New" w:hAnsi="Angsana New" w:hint="cs"/>
          <w:sz w:val="28"/>
          <w:szCs w:val="28"/>
          <w:cs/>
        </w:rPr>
        <w:t>พันบาท และรับรู้กำไร</w:t>
      </w:r>
      <w:r w:rsidR="006C6019" w:rsidRPr="001D7D2A">
        <w:rPr>
          <w:rFonts w:ascii="Angsana New" w:hAnsi="Angsana New"/>
          <w:sz w:val="28"/>
          <w:szCs w:val="28"/>
          <w:cs/>
        </w:rPr>
        <w:t xml:space="preserve">จากการจำหน่ายเงินลงทุนในบริษัทร่วมประมาณ </w:t>
      </w:r>
      <w:r w:rsidR="006C6019" w:rsidRPr="001D7D2A">
        <w:rPr>
          <w:rFonts w:ascii="Angsana New" w:hAnsi="Angsana New"/>
          <w:sz w:val="28"/>
          <w:szCs w:val="28"/>
        </w:rPr>
        <w:t>57</w:t>
      </w:r>
      <w:r w:rsidR="006C6019" w:rsidRPr="001D7D2A">
        <w:rPr>
          <w:rFonts w:ascii="Angsana New" w:hAnsi="Angsana New"/>
          <w:sz w:val="28"/>
          <w:szCs w:val="28"/>
          <w:cs/>
        </w:rPr>
        <w:t xml:space="preserve"> พันบาท</w:t>
      </w:r>
      <w:r w:rsidR="009966E2" w:rsidRPr="001D7D2A">
        <w:rPr>
          <w:rFonts w:ascii="Angsana New" w:hAnsi="Angsana New"/>
          <w:sz w:val="28"/>
          <w:szCs w:val="28"/>
          <w:cs/>
        </w:rPr>
        <w:t xml:space="preserve"> </w:t>
      </w:r>
      <w:r w:rsidR="008703AB">
        <w:rPr>
          <w:rFonts w:ascii="Angsana New" w:hAnsi="Angsana New" w:hint="cs"/>
          <w:sz w:val="28"/>
          <w:szCs w:val="28"/>
          <w:cs/>
        </w:rPr>
        <w:t xml:space="preserve">ซึ่งแสดงเป็นส่วนหนึ่งของ </w:t>
      </w:r>
      <w:r w:rsidR="009966E2" w:rsidRPr="001D7D2A">
        <w:rPr>
          <w:rFonts w:ascii="Angsana New" w:hAnsi="Angsana New"/>
          <w:sz w:val="28"/>
          <w:szCs w:val="28"/>
          <w:cs/>
        </w:rPr>
        <w:t>"รายได้อื่น" ในงบกำไรขาดทุนเบ็ดเสร็จ</w:t>
      </w:r>
      <w:r w:rsidR="008703AB" w:rsidRPr="001D7D2A">
        <w:rPr>
          <w:rFonts w:ascii="Angsana New" w:hAnsi="Angsana New" w:hint="cs"/>
          <w:sz w:val="28"/>
          <w:szCs w:val="28"/>
          <w:cs/>
        </w:rPr>
        <w:t>สำหรับงวด</w:t>
      </w:r>
      <w:r w:rsidR="009A1C2C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8703AB" w:rsidRPr="001D7D2A">
        <w:rPr>
          <w:rFonts w:ascii="Angsana New" w:hAnsi="Angsana New" w:hint="cs"/>
          <w:sz w:val="28"/>
          <w:szCs w:val="28"/>
          <w:cs/>
        </w:rPr>
        <w:t>หกเดือนสิ้นสุดวันที่</w:t>
      </w:r>
      <w:r w:rsidR="008703AB" w:rsidRPr="001D7D2A">
        <w:rPr>
          <w:rFonts w:ascii="Angsana New" w:hAnsi="Angsana New"/>
          <w:sz w:val="28"/>
          <w:szCs w:val="28"/>
          <w:cs/>
        </w:rPr>
        <w:t xml:space="preserve"> </w:t>
      </w:r>
      <w:r w:rsidR="008703AB">
        <w:rPr>
          <w:rFonts w:ascii="Angsana New" w:hAnsi="Angsana New"/>
          <w:sz w:val="28"/>
          <w:szCs w:val="28"/>
        </w:rPr>
        <w:t>30</w:t>
      </w:r>
      <w:r w:rsidR="008703AB" w:rsidRPr="001D7D2A">
        <w:rPr>
          <w:rFonts w:ascii="Angsana New" w:hAnsi="Angsana New"/>
          <w:sz w:val="28"/>
          <w:szCs w:val="28"/>
        </w:rPr>
        <w:t xml:space="preserve"> </w:t>
      </w:r>
      <w:r w:rsidR="008703AB" w:rsidRPr="001D7D2A">
        <w:rPr>
          <w:rFonts w:ascii="Angsana New" w:hAnsi="Angsana New" w:hint="cs"/>
          <w:sz w:val="28"/>
          <w:szCs w:val="28"/>
          <w:cs/>
        </w:rPr>
        <w:t>มิถุนายน</w:t>
      </w:r>
      <w:r w:rsidR="008703AB" w:rsidRPr="001D7D2A">
        <w:rPr>
          <w:rFonts w:ascii="Angsana New" w:hAnsi="Angsana New"/>
          <w:sz w:val="28"/>
          <w:szCs w:val="28"/>
          <w:cs/>
        </w:rPr>
        <w:t xml:space="preserve"> </w:t>
      </w:r>
      <w:r w:rsidR="008703AB">
        <w:rPr>
          <w:rFonts w:ascii="Angsana New" w:hAnsi="Angsana New"/>
          <w:sz w:val="28"/>
          <w:szCs w:val="28"/>
        </w:rPr>
        <w:t>2568</w:t>
      </w:r>
    </w:p>
    <w:p w14:paraId="657ACCB3" w14:textId="77777777" w:rsidR="00073520" w:rsidRPr="001D7D2A" w:rsidRDefault="00073520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B58436A" w14:textId="0C4989A9" w:rsidR="001D7D2A" w:rsidRDefault="001D7D2A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1D7D2A">
        <w:rPr>
          <w:rFonts w:ascii="Angsana New" w:hAnsi="Angsana New" w:hint="cs"/>
          <w:sz w:val="28"/>
          <w:szCs w:val="28"/>
          <w:cs/>
        </w:rPr>
        <w:t>ในระหว่างปี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Pr="001D7D2A">
        <w:rPr>
          <w:rFonts w:ascii="Angsana New" w:hAnsi="Angsana New"/>
          <w:sz w:val="28"/>
          <w:szCs w:val="28"/>
        </w:rPr>
        <w:t xml:space="preserve">2568 </w:t>
      </w:r>
      <w:r w:rsidRPr="001D7D2A">
        <w:rPr>
          <w:rFonts w:ascii="Angsana New" w:hAnsi="Angsana New" w:hint="cs"/>
          <w:sz w:val="28"/>
          <w:szCs w:val="28"/>
          <w:cs/>
        </w:rPr>
        <w:t>ฝ่ายบริหารได้พิจารณาแผนงานของ</w:t>
      </w:r>
      <w:r w:rsidRPr="001D7D2A">
        <w:rPr>
          <w:rFonts w:ascii="Angsana New" w:hAnsi="Angsana New"/>
          <w:sz w:val="28"/>
          <w:szCs w:val="28"/>
        </w:rPr>
        <w:t xml:space="preserve"> ECF</w:t>
      </w:r>
      <w:r>
        <w:rPr>
          <w:rFonts w:ascii="Angsana New" w:hAnsi="Angsana New"/>
          <w:sz w:val="28"/>
          <w:szCs w:val="28"/>
        </w:rPr>
        <w:t>D</w:t>
      </w:r>
      <w:r w:rsidRPr="001D7D2A">
        <w:rPr>
          <w:rFonts w:ascii="Angsana New" w:hAnsi="Angsana New"/>
          <w:sz w:val="28"/>
          <w:szCs w:val="28"/>
        </w:rPr>
        <w:t xml:space="preserve"> </w:t>
      </w:r>
      <w:r w:rsidRPr="001D7D2A">
        <w:rPr>
          <w:rFonts w:ascii="Angsana New" w:hAnsi="Angsana New" w:hint="cs"/>
          <w:sz w:val="28"/>
          <w:szCs w:val="28"/>
          <w:cs/>
        </w:rPr>
        <w:t>ที่มีมาตั้งแต่ปี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Pr="001D7D2A">
        <w:rPr>
          <w:rFonts w:ascii="Angsana New" w:hAnsi="Angsana New"/>
          <w:sz w:val="28"/>
          <w:szCs w:val="28"/>
        </w:rPr>
        <w:t xml:space="preserve">2567 </w:t>
      </w:r>
      <w:r w:rsidRPr="001D7D2A">
        <w:rPr>
          <w:rFonts w:ascii="Angsana New" w:hAnsi="Angsana New" w:hint="cs"/>
          <w:sz w:val="28"/>
          <w:szCs w:val="28"/>
          <w:cs/>
        </w:rPr>
        <w:t>ซึ่งส่วนหนึ่งเป็นการพิจารณากระแสเงินสดในอนาคตที่คาดว่าจะได้รับและพบว่ามูลค่าตามบัญชีต่ำกว่ามูลค่าปัจจุบันของกระแสเงินสดในอนาคตที่คาดว่าจะได้รับ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Pr="001D7D2A">
        <w:rPr>
          <w:rFonts w:ascii="Angsana New" w:hAnsi="Angsana New" w:hint="cs"/>
          <w:sz w:val="28"/>
          <w:szCs w:val="28"/>
          <w:cs/>
        </w:rPr>
        <w:t>จึงรับรู้ขาดทุนจากการด้อยค่าของเงินลงทุนใน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Pr="001D7D2A">
        <w:rPr>
          <w:rFonts w:ascii="Angsana New" w:hAnsi="Angsana New"/>
          <w:sz w:val="28"/>
          <w:szCs w:val="28"/>
        </w:rPr>
        <w:t>ECF</w:t>
      </w:r>
      <w:r>
        <w:rPr>
          <w:rFonts w:ascii="Angsana New" w:hAnsi="Angsana New"/>
          <w:sz w:val="28"/>
          <w:szCs w:val="28"/>
        </w:rPr>
        <w:t>D</w:t>
      </w:r>
      <w:r w:rsidRPr="001D7D2A">
        <w:rPr>
          <w:rFonts w:ascii="Angsana New" w:hAnsi="Angsana New"/>
          <w:sz w:val="28"/>
          <w:szCs w:val="28"/>
        </w:rPr>
        <w:t xml:space="preserve"> </w:t>
      </w:r>
      <w:r w:rsidRPr="001D7D2A">
        <w:rPr>
          <w:rFonts w:ascii="Angsana New" w:hAnsi="Angsana New" w:hint="cs"/>
          <w:sz w:val="28"/>
          <w:szCs w:val="28"/>
          <w:cs/>
        </w:rPr>
        <w:t>จำนวน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Pr="001D7D2A">
        <w:rPr>
          <w:rFonts w:ascii="Angsana New" w:hAnsi="Angsana New"/>
          <w:sz w:val="28"/>
          <w:szCs w:val="28"/>
        </w:rPr>
        <w:t>1.</w:t>
      </w:r>
      <w:r>
        <w:rPr>
          <w:rFonts w:ascii="Angsana New" w:hAnsi="Angsana New"/>
          <w:sz w:val="28"/>
          <w:szCs w:val="28"/>
        </w:rPr>
        <w:t>11</w:t>
      </w:r>
      <w:r w:rsidRPr="001D7D2A">
        <w:rPr>
          <w:rFonts w:ascii="Angsana New" w:hAnsi="Angsana New"/>
          <w:sz w:val="28"/>
          <w:szCs w:val="28"/>
        </w:rPr>
        <w:t xml:space="preserve"> </w:t>
      </w:r>
      <w:r w:rsidRPr="001D7D2A">
        <w:rPr>
          <w:rFonts w:ascii="Angsana New" w:hAnsi="Angsana New" w:hint="cs"/>
          <w:sz w:val="28"/>
          <w:szCs w:val="28"/>
          <w:cs/>
        </w:rPr>
        <w:t>ล้านบาทในงบกำไรขาดทุนเบ็ดเสร็จเฉพาะกิจการสำหรับงวด</w:t>
      </w:r>
      <w:r w:rsidR="009A1C2C">
        <w:rPr>
          <w:rFonts w:ascii="Angsana New" w:hAnsi="Angsana New" w:hint="cs"/>
          <w:sz w:val="28"/>
          <w:szCs w:val="28"/>
          <w:cs/>
        </w:rPr>
        <w:t>สามเดือน</w:t>
      </w:r>
      <w:r w:rsidR="00F7010A">
        <w:rPr>
          <w:rFonts w:ascii="Angsana New" w:hAnsi="Angsana New" w:hint="cs"/>
          <w:sz w:val="28"/>
          <w:szCs w:val="28"/>
          <w:cs/>
        </w:rPr>
        <w:t>และ</w:t>
      </w:r>
      <w:r w:rsidRPr="001D7D2A">
        <w:rPr>
          <w:rFonts w:ascii="Angsana New" w:hAnsi="Angsana New" w:hint="cs"/>
          <w:sz w:val="28"/>
          <w:szCs w:val="28"/>
          <w:cs/>
        </w:rPr>
        <w:t>หกเดือนสิ้นสุดวันที่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Pr="001D7D2A">
        <w:rPr>
          <w:rFonts w:ascii="Angsana New" w:hAnsi="Angsana New"/>
          <w:sz w:val="28"/>
          <w:szCs w:val="28"/>
        </w:rPr>
        <w:t xml:space="preserve">30 </w:t>
      </w:r>
      <w:r w:rsidRPr="001D7D2A">
        <w:rPr>
          <w:rFonts w:ascii="Angsana New" w:hAnsi="Angsana New" w:hint="cs"/>
          <w:sz w:val="28"/>
          <w:szCs w:val="28"/>
          <w:cs/>
        </w:rPr>
        <w:t>มิถุนายน</w:t>
      </w:r>
      <w:r w:rsidRPr="001D7D2A">
        <w:rPr>
          <w:rFonts w:ascii="Angsana New" w:hAnsi="Angsana New"/>
          <w:sz w:val="28"/>
          <w:szCs w:val="28"/>
          <w:cs/>
        </w:rPr>
        <w:t xml:space="preserve"> </w:t>
      </w:r>
      <w:r w:rsidRPr="001D7D2A">
        <w:rPr>
          <w:rFonts w:ascii="Angsana New" w:hAnsi="Angsana New"/>
          <w:sz w:val="28"/>
          <w:szCs w:val="28"/>
        </w:rPr>
        <w:t>2568</w:t>
      </w:r>
    </w:p>
    <w:p w14:paraId="05C5CE19" w14:textId="77777777" w:rsidR="001D7D2A" w:rsidRPr="001D7D2A" w:rsidRDefault="001D7D2A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688BFD0" w14:textId="77777777" w:rsidR="002C156A" w:rsidRDefault="002C156A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177DDC" w14:textId="77777777" w:rsidR="0037558B" w:rsidRDefault="0037558B" w:rsidP="00734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715B5C" w14:textId="2D755E78" w:rsidR="00110823" w:rsidRPr="000521EE" w:rsidRDefault="00110823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521EE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3B817B94" w14:textId="77777777" w:rsidR="00A52F47" w:rsidRPr="000521EE" w:rsidRDefault="00A52F47" w:rsidP="00A52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EDE6C46" w14:textId="5005BFC2" w:rsidR="00AA1BA6" w:rsidRPr="000521EE" w:rsidRDefault="00AA1BA6" w:rsidP="000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8"/>
          <w:szCs w:val="28"/>
        </w:rPr>
      </w:pPr>
      <w:r w:rsidRPr="000521EE">
        <w:rPr>
          <w:rFonts w:ascii="Angsana New" w:hAnsi="Angsana New"/>
          <w:spacing w:val="-4"/>
          <w:sz w:val="28"/>
          <w:szCs w:val="28"/>
          <w:cs/>
        </w:rPr>
        <w:t xml:space="preserve">รายการเคลื่อนไหวของที่ดิน อาคารและอุปกรณ์ </w:t>
      </w:r>
      <w:r w:rsidRPr="000521EE">
        <w:rPr>
          <w:rFonts w:ascii="Angsana New" w:hAnsi="Angsana New"/>
          <w:spacing w:val="-4"/>
          <w:sz w:val="28"/>
          <w:szCs w:val="28"/>
        </w:rPr>
        <w:t>-</w:t>
      </w:r>
      <w:r w:rsidRPr="000521EE">
        <w:rPr>
          <w:rFonts w:ascii="Angsana New" w:hAnsi="Angsana New"/>
          <w:spacing w:val="-4"/>
          <w:sz w:val="28"/>
          <w:szCs w:val="28"/>
          <w:cs/>
        </w:rPr>
        <w:t xml:space="preserve"> สุทธิสำหรับงวด</w:t>
      </w:r>
      <w:r w:rsidR="002C156A" w:rsidRPr="000521EE">
        <w:rPr>
          <w:rFonts w:ascii="Angsana New" w:hAnsi="Angsana New"/>
          <w:spacing w:val="-4"/>
          <w:sz w:val="28"/>
          <w:szCs w:val="28"/>
          <w:cs/>
        </w:rPr>
        <w:t>หก</w:t>
      </w:r>
      <w:r w:rsidRPr="000521EE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3F5E53" w:rsidRPr="000521EE">
        <w:rPr>
          <w:rFonts w:ascii="Angsana New" w:hAnsi="Angsana New"/>
          <w:spacing w:val="-4"/>
          <w:sz w:val="28"/>
          <w:szCs w:val="28"/>
        </w:rPr>
        <w:t xml:space="preserve">30 </w:t>
      </w:r>
      <w:r w:rsidR="003F5E53" w:rsidRPr="000521EE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Pr="000521EE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0521EE">
        <w:rPr>
          <w:rFonts w:ascii="Angsana New" w:hAnsi="Angsana New"/>
          <w:spacing w:val="-4"/>
          <w:sz w:val="28"/>
          <w:szCs w:val="28"/>
        </w:rPr>
        <w:t xml:space="preserve">2568 </w:t>
      </w:r>
      <w:r w:rsidRPr="000521EE">
        <w:rPr>
          <w:rFonts w:ascii="Angsana New" w:hAnsi="Angsana New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482" w:type="dxa"/>
        <w:tblLayout w:type="fixed"/>
        <w:tblLook w:val="04A0" w:firstRow="1" w:lastRow="0" w:firstColumn="1" w:lastColumn="0" w:noHBand="0" w:noVBand="1"/>
      </w:tblPr>
      <w:tblGrid>
        <w:gridCol w:w="5781"/>
        <w:gridCol w:w="1596"/>
        <w:gridCol w:w="283"/>
        <w:gridCol w:w="1822"/>
      </w:tblGrid>
      <w:tr w:rsidR="00A42C0D" w:rsidRPr="000521EE" w14:paraId="21644212" w14:textId="77777777" w:rsidTr="009A1C2C">
        <w:trPr>
          <w:tblHeader/>
        </w:trPr>
        <w:tc>
          <w:tcPr>
            <w:tcW w:w="5781" w:type="dxa"/>
            <w:vAlign w:val="bottom"/>
          </w:tcPr>
          <w:p w14:paraId="6187AE6C" w14:textId="77777777" w:rsidR="00A42C0D" w:rsidRPr="000521EE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3701" w:type="dxa"/>
            <w:gridSpan w:val="3"/>
            <w:tcBorders>
              <w:bottom w:val="single" w:sz="4" w:space="0" w:color="auto"/>
            </w:tcBorders>
            <w:vAlign w:val="bottom"/>
          </w:tcPr>
          <w:p w14:paraId="1267563E" w14:textId="74E8C863" w:rsidR="00A42C0D" w:rsidRPr="000521EE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42C0D" w:rsidRPr="000521EE" w14:paraId="54DCA3FA" w14:textId="77777777" w:rsidTr="009A1C2C">
        <w:trPr>
          <w:tblHeader/>
        </w:trPr>
        <w:tc>
          <w:tcPr>
            <w:tcW w:w="5781" w:type="dxa"/>
            <w:vAlign w:val="bottom"/>
          </w:tcPr>
          <w:p w14:paraId="716EB0E8" w14:textId="77777777" w:rsidR="00A52F47" w:rsidRPr="000521EE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5B3CF" w14:textId="0679E4FB" w:rsidR="00A52F47" w:rsidRPr="000521EE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4FEC09" w14:textId="77777777" w:rsidR="00A52F47" w:rsidRPr="000521EE" w:rsidRDefault="00A52F47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ED4F5" w14:textId="392FBF99" w:rsidR="00A52F47" w:rsidRPr="000521EE" w:rsidRDefault="00A42C0D" w:rsidP="004E6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558C" w:rsidRPr="000521EE" w14:paraId="0E612C14" w14:textId="77777777" w:rsidTr="009A1C2C">
        <w:tc>
          <w:tcPr>
            <w:tcW w:w="5781" w:type="dxa"/>
            <w:vAlign w:val="bottom"/>
          </w:tcPr>
          <w:p w14:paraId="2F8B9A05" w14:textId="5909568A" w:rsidR="0052558C" w:rsidRPr="000521EE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521E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มูลค่าตามบัญชี ณ วันที่ </w:t>
            </w:r>
            <w:r w:rsidRPr="000521EE">
              <w:rPr>
                <w:rFonts w:ascii="Angsana New" w:hAnsi="Angsana New"/>
                <w:sz w:val="28"/>
                <w:szCs w:val="28"/>
                <w:lang w:eastAsia="en-GB"/>
              </w:rPr>
              <w:t>1</w:t>
            </w:r>
            <w:r w:rsidRPr="000521E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มกราคม </w:t>
            </w:r>
            <w:r w:rsidRPr="000521EE">
              <w:rPr>
                <w:rFonts w:ascii="Angsana New" w:hAnsi="Angsana New"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19A07062" w14:textId="18635551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875,46</w:t>
            </w:r>
            <w:r w:rsidR="009A1C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</w:tcPr>
          <w:p w14:paraId="3B042CC7" w14:textId="77777777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</w:tcPr>
          <w:p w14:paraId="2A36AB95" w14:textId="60FCE90A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874,478</w:t>
            </w:r>
          </w:p>
        </w:tc>
      </w:tr>
      <w:tr w:rsidR="0052558C" w:rsidRPr="000521EE" w14:paraId="43299AAC" w14:textId="77777777" w:rsidTr="009A1C2C">
        <w:tc>
          <w:tcPr>
            <w:tcW w:w="5781" w:type="dxa"/>
            <w:vAlign w:val="bottom"/>
          </w:tcPr>
          <w:p w14:paraId="40E4B08A" w14:textId="77777777" w:rsidR="0052558C" w:rsidRPr="000521EE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521E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เพิ่มขึ้น</w:t>
            </w:r>
          </w:p>
        </w:tc>
        <w:tc>
          <w:tcPr>
            <w:tcW w:w="1596" w:type="dxa"/>
          </w:tcPr>
          <w:p w14:paraId="20557D98" w14:textId="618520F0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283" w:type="dxa"/>
          </w:tcPr>
          <w:p w14:paraId="0ABFF36F" w14:textId="77777777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</w:tcPr>
          <w:p w14:paraId="00EA9A2F" w14:textId="4B4D7E23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52558C" w:rsidRPr="000521EE" w14:paraId="228DE1A3" w14:textId="77777777" w:rsidTr="009A1C2C">
        <w:tc>
          <w:tcPr>
            <w:tcW w:w="5781" w:type="dxa"/>
            <w:vAlign w:val="bottom"/>
          </w:tcPr>
          <w:p w14:paraId="51FD44EA" w14:textId="1EFE8357" w:rsidR="0052558C" w:rsidRPr="000521EE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521E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จำหน่ายและตัดจำหน่าย</w:t>
            </w:r>
          </w:p>
        </w:tc>
        <w:tc>
          <w:tcPr>
            <w:tcW w:w="1596" w:type="dxa"/>
          </w:tcPr>
          <w:p w14:paraId="7C49A058" w14:textId="76ECF494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(608)</w:t>
            </w:r>
          </w:p>
        </w:tc>
        <w:tc>
          <w:tcPr>
            <w:tcW w:w="283" w:type="dxa"/>
          </w:tcPr>
          <w:p w14:paraId="2F9939EB" w14:textId="77777777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</w:tcPr>
          <w:p w14:paraId="244FC038" w14:textId="7B6FD93C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(608)</w:t>
            </w:r>
          </w:p>
        </w:tc>
      </w:tr>
      <w:tr w:rsidR="0052558C" w:rsidRPr="000521EE" w14:paraId="0A2961AA" w14:textId="77777777" w:rsidTr="009A1C2C">
        <w:tc>
          <w:tcPr>
            <w:tcW w:w="5781" w:type="dxa"/>
            <w:vAlign w:val="bottom"/>
          </w:tcPr>
          <w:p w14:paraId="0A09AEE7" w14:textId="7CD09CCB" w:rsidR="0052558C" w:rsidRPr="000521EE" w:rsidRDefault="0052558C" w:rsidP="009A1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ind w:right="-63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521EE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ขาดทุนจากการตัดจำหน่ายสินทรัพย์อันเป็นผลมาจากอัคคีภัย</w:t>
            </w:r>
            <w:r w:rsidR="009A1C2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(หมายเหตุ </w:t>
            </w:r>
            <w:r w:rsidR="009A1C2C">
              <w:rPr>
                <w:rFonts w:ascii="Angsana New" w:hAnsi="Angsana New"/>
                <w:sz w:val="28"/>
                <w:szCs w:val="28"/>
                <w:lang w:eastAsia="en-GB"/>
              </w:rPr>
              <w:t>19</w:t>
            </w:r>
            <w:r w:rsidR="009A1C2C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)</w:t>
            </w:r>
          </w:p>
        </w:tc>
        <w:tc>
          <w:tcPr>
            <w:tcW w:w="1596" w:type="dxa"/>
          </w:tcPr>
          <w:p w14:paraId="30877EEE" w14:textId="0CEDBC39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(28,867)</w:t>
            </w:r>
          </w:p>
        </w:tc>
        <w:tc>
          <w:tcPr>
            <w:tcW w:w="283" w:type="dxa"/>
          </w:tcPr>
          <w:p w14:paraId="591D2DFA" w14:textId="77777777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</w:tcPr>
          <w:p w14:paraId="4F79AE87" w14:textId="175AA011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(28,867)</w:t>
            </w:r>
          </w:p>
        </w:tc>
      </w:tr>
      <w:tr w:rsidR="0052558C" w:rsidRPr="000521EE" w14:paraId="4252665D" w14:textId="77777777" w:rsidTr="009A1C2C">
        <w:tc>
          <w:tcPr>
            <w:tcW w:w="5781" w:type="dxa"/>
            <w:vAlign w:val="bottom"/>
          </w:tcPr>
          <w:p w14:paraId="4BFE0E53" w14:textId="3CED0440" w:rsidR="0052558C" w:rsidRPr="000521EE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รับโอนจากสินทรัพย์สิทธิการใช้</w:t>
            </w:r>
          </w:p>
        </w:tc>
        <w:tc>
          <w:tcPr>
            <w:tcW w:w="1596" w:type="dxa"/>
          </w:tcPr>
          <w:p w14:paraId="6C7875B8" w14:textId="4B246495" w:rsidR="0052558C" w:rsidRPr="0052558C" w:rsidRDefault="001501D8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8,116</w:t>
            </w:r>
          </w:p>
        </w:tc>
        <w:tc>
          <w:tcPr>
            <w:tcW w:w="283" w:type="dxa"/>
          </w:tcPr>
          <w:p w14:paraId="6448FF70" w14:textId="77777777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</w:tcPr>
          <w:p w14:paraId="5F7C6598" w14:textId="75D6974D" w:rsidR="0052558C" w:rsidRPr="0052558C" w:rsidRDefault="001501D8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8,116</w:t>
            </w:r>
          </w:p>
        </w:tc>
      </w:tr>
      <w:tr w:rsidR="0052558C" w:rsidRPr="000521EE" w14:paraId="5C56AD89" w14:textId="77777777" w:rsidTr="009A1C2C">
        <w:tc>
          <w:tcPr>
            <w:tcW w:w="5781" w:type="dxa"/>
            <w:vAlign w:val="bottom"/>
          </w:tcPr>
          <w:p w14:paraId="4CAC4F08" w14:textId="39B9F4B9" w:rsidR="0052558C" w:rsidRPr="000521EE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รับ</w:t>
            </w:r>
            <w:r w:rsidRPr="000521E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โอนเงินมัดจำและเงินประกัน</w:t>
            </w:r>
          </w:p>
        </w:tc>
        <w:tc>
          <w:tcPr>
            <w:tcW w:w="1596" w:type="dxa"/>
          </w:tcPr>
          <w:p w14:paraId="0960D5A1" w14:textId="5C689422" w:rsidR="0052558C" w:rsidRPr="0052558C" w:rsidRDefault="001501D8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2,340</w:t>
            </w:r>
          </w:p>
        </w:tc>
        <w:tc>
          <w:tcPr>
            <w:tcW w:w="283" w:type="dxa"/>
          </w:tcPr>
          <w:p w14:paraId="62F02E4B" w14:textId="77777777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</w:tcPr>
          <w:p w14:paraId="332CE4EA" w14:textId="44775A16" w:rsidR="0052558C" w:rsidRPr="0052558C" w:rsidRDefault="001501D8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2,340</w:t>
            </w:r>
          </w:p>
        </w:tc>
      </w:tr>
      <w:tr w:rsidR="0052558C" w:rsidRPr="000521EE" w14:paraId="72FE5CF1" w14:textId="77777777" w:rsidTr="009A1C2C">
        <w:tc>
          <w:tcPr>
            <w:tcW w:w="5781" w:type="dxa"/>
            <w:vAlign w:val="bottom"/>
          </w:tcPr>
          <w:p w14:paraId="420E605F" w14:textId="575C5BD9" w:rsidR="0052558C" w:rsidRPr="000521EE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3C93EB1D" w14:textId="0C726B2B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(23,00</w:t>
            </w:r>
            <w:r w:rsidR="009A1C2C">
              <w:rPr>
                <w:rFonts w:ascii="Angsana New" w:hAnsi="Angsana New"/>
                <w:sz w:val="28"/>
                <w:szCs w:val="28"/>
              </w:rPr>
              <w:t>3</w:t>
            </w:r>
            <w:r w:rsidRPr="005255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11AF7FC5" w14:textId="77777777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14C55FF1" w14:textId="2606E417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(22,990)</w:t>
            </w:r>
          </w:p>
        </w:tc>
      </w:tr>
      <w:tr w:rsidR="0052558C" w:rsidRPr="000521EE" w14:paraId="271C4D8E" w14:textId="77777777" w:rsidTr="009A1C2C">
        <w:tc>
          <w:tcPr>
            <w:tcW w:w="5781" w:type="dxa"/>
            <w:vAlign w:val="bottom"/>
          </w:tcPr>
          <w:p w14:paraId="234072D4" w14:textId="0567EB6D" w:rsidR="0052558C" w:rsidRPr="000521EE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21E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มูลค่าตามบัญชี </w:t>
            </w: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0521EE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0521EE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7A81EA6E" w14:textId="7169018C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833,681</w:t>
            </w:r>
          </w:p>
        </w:tc>
        <w:tc>
          <w:tcPr>
            <w:tcW w:w="283" w:type="dxa"/>
          </w:tcPr>
          <w:p w14:paraId="650B7FBC" w14:textId="77777777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05304038" w14:textId="646D44BA" w:rsidR="0052558C" w:rsidRPr="0052558C" w:rsidRDefault="0052558C" w:rsidP="00525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52558C">
              <w:rPr>
                <w:rFonts w:ascii="Angsana New" w:hAnsi="Angsana New"/>
                <w:sz w:val="28"/>
                <w:szCs w:val="28"/>
              </w:rPr>
              <w:t>832,703</w:t>
            </w:r>
          </w:p>
        </w:tc>
      </w:tr>
    </w:tbl>
    <w:p w14:paraId="389C683C" w14:textId="77777777" w:rsidR="000521EE" w:rsidRPr="000521EE" w:rsidRDefault="000521EE" w:rsidP="00052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C3279B4" w14:textId="3D2E69C4" w:rsidR="000A637D" w:rsidRPr="000521EE" w:rsidRDefault="000A637D" w:rsidP="007350A2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0521EE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 - สุทธิ</w:t>
      </w:r>
    </w:p>
    <w:p w14:paraId="6E95606A" w14:textId="77777777" w:rsidR="000A637D" w:rsidRPr="000521EE" w:rsidRDefault="000A637D" w:rsidP="00735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37A4A7B6" w14:textId="29E6E394" w:rsidR="00081103" w:rsidRDefault="00081103" w:rsidP="00735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  <w:r w:rsidRPr="000521EE">
        <w:rPr>
          <w:rFonts w:ascii="Angsana New" w:hAnsi="Angsana New"/>
          <w:spacing w:val="-2"/>
          <w:sz w:val="28"/>
          <w:szCs w:val="28"/>
          <w:cs/>
        </w:rPr>
        <w:t xml:space="preserve">รายการเคลื่อนไหวของสินทรัพย์สิทธิการใช้ </w:t>
      </w:r>
      <w:r w:rsidR="00011237" w:rsidRPr="000521EE">
        <w:rPr>
          <w:rFonts w:ascii="Angsana New" w:hAnsi="Angsana New"/>
          <w:spacing w:val="-2"/>
          <w:sz w:val="28"/>
          <w:szCs w:val="28"/>
        </w:rPr>
        <w:t>-</w:t>
      </w:r>
      <w:r w:rsidRPr="000521EE">
        <w:rPr>
          <w:rFonts w:ascii="Angsana New" w:hAnsi="Angsana New"/>
          <w:spacing w:val="-2"/>
          <w:sz w:val="28"/>
          <w:szCs w:val="28"/>
          <w:cs/>
        </w:rPr>
        <w:t xml:space="preserve"> สุทธิ</w:t>
      </w:r>
      <w:r w:rsidR="006F5DF6" w:rsidRPr="000521EE">
        <w:rPr>
          <w:rFonts w:ascii="Angsana New" w:hAnsi="Angsana New"/>
          <w:spacing w:val="-2"/>
          <w:sz w:val="28"/>
          <w:szCs w:val="28"/>
          <w:cs/>
        </w:rPr>
        <w:t>ในงบการเงินรวมและงบการเงินเฉพาะกิจการ</w:t>
      </w:r>
      <w:r w:rsidRPr="000521EE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557616" w:rsidRPr="000521EE">
        <w:rPr>
          <w:rFonts w:ascii="Angsana New" w:hAnsi="Angsana New"/>
          <w:spacing w:val="-2"/>
          <w:sz w:val="28"/>
          <w:szCs w:val="28"/>
          <w:cs/>
        </w:rPr>
        <w:t>หก</w:t>
      </w:r>
      <w:r w:rsidRPr="000521EE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557616" w:rsidRPr="000521EE">
        <w:rPr>
          <w:rFonts w:ascii="Angsana New" w:hAnsi="Angsana New"/>
          <w:spacing w:val="-2"/>
          <w:sz w:val="28"/>
          <w:szCs w:val="28"/>
        </w:rPr>
        <w:t xml:space="preserve">30 </w:t>
      </w:r>
      <w:r w:rsidR="00557616" w:rsidRPr="000521EE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 w:rsidRPr="000521E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0521EE">
        <w:rPr>
          <w:rFonts w:ascii="Angsana New" w:hAnsi="Angsana New"/>
          <w:spacing w:val="-2"/>
          <w:sz w:val="28"/>
          <w:szCs w:val="28"/>
        </w:rPr>
        <w:t xml:space="preserve">2568 </w:t>
      </w:r>
      <w:r w:rsidRPr="000521EE">
        <w:rPr>
          <w:rFonts w:ascii="Angsana New" w:hAnsi="Angsana New"/>
          <w:spacing w:val="-2"/>
          <w:sz w:val="28"/>
          <w:szCs w:val="28"/>
          <w:cs/>
        </w:rPr>
        <w:t>มีรายละเอียดดังนี้</w:t>
      </w:r>
    </w:p>
    <w:p w14:paraId="276E1254" w14:textId="77777777" w:rsidR="000521EE" w:rsidRPr="000521EE" w:rsidRDefault="000521EE" w:rsidP="00735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tbl>
      <w:tblPr>
        <w:tblW w:w="944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5301"/>
        <w:gridCol w:w="1928"/>
        <w:gridCol w:w="283"/>
        <w:gridCol w:w="1928"/>
      </w:tblGrid>
      <w:tr w:rsidR="006F5DF6" w:rsidRPr="000521EE" w14:paraId="65673A1D" w14:textId="77777777" w:rsidTr="00D8084B">
        <w:trPr>
          <w:trHeight w:val="340"/>
        </w:trPr>
        <w:tc>
          <w:tcPr>
            <w:tcW w:w="5301" w:type="dxa"/>
            <w:vAlign w:val="bottom"/>
          </w:tcPr>
          <w:p w14:paraId="056AF54E" w14:textId="77777777" w:rsidR="006F5DF6" w:rsidRPr="000521EE" w:rsidRDefault="006F5DF6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928" w:type="dxa"/>
            <w:vAlign w:val="bottom"/>
          </w:tcPr>
          <w:p w14:paraId="73515B5E" w14:textId="77777777" w:rsidR="006F5DF6" w:rsidRPr="000521EE" w:rsidRDefault="006F5DF6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32B2188" w14:textId="77777777" w:rsidR="006F5DF6" w:rsidRPr="000521EE" w:rsidRDefault="006F5DF6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14:paraId="78B225F6" w14:textId="791520E0" w:rsidR="006F5DF6" w:rsidRPr="000521EE" w:rsidRDefault="006F5DF6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1E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A637D" w:rsidRPr="000521EE" w14:paraId="5DA27BFC" w14:textId="77777777" w:rsidTr="00D8084B">
        <w:trPr>
          <w:trHeight w:val="340"/>
        </w:trPr>
        <w:tc>
          <w:tcPr>
            <w:tcW w:w="5301" w:type="dxa"/>
            <w:vAlign w:val="bottom"/>
          </w:tcPr>
          <w:p w14:paraId="69C7D6B7" w14:textId="07023D00" w:rsidR="000A637D" w:rsidRPr="000521EE" w:rsidRDefault="0044412E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521E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มูลค่าตามบัญชี </w:t>
            </w:r>
            <w:r w:rsidR="000A637D" w:rsidRPr="000521E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0A637D" w:rsidRPr="000521EE">
              <w:rPr>
                <w:rFonts w:ascii="Angsana New" w:hAnsi="Angsana New"/>
                <w:sz w:val="28"/>
                <w:szCs w:val="28"/>
                <w:lang w:eastAsia="en-GB"/>
              </w:rPr>
              <w:t>1</w:t>
            </w:r>
            <w:r w:rsidR="000A637D" w:rsidRPr="000521E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 มกราคม </w:t>
            </w:r>
            <w:r w:rsidR="000A637D" w:rsidRPr="000521EE">
              <w:rPr>
                <w:rFonts w:ascii="Angsana New" w:hAnsi="Angsana New"/>
                <w:sz w:val="28"/>
                <w:szCs w:val="28"/>
                <w:lang w:eastAsia="en-GB"/>
              </w:rPr>
              <w:t>256</w:t>
            </w:r>
            <w:r w:rsidR="006675B1" w:rsidRPr="006675B1">
              <w:rPr>
                <w:rFonts w:ascii="Angsana New" w:hAnsi="Angsana New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1928" w:type="dxa"/>
            <w:vAlign w:val="bottom"/>
          </w:tcPr>
          <w:p w14:paraId="32851421" w14:textId="729ED79D" w:rsidR="000A637D" w:rsidRPr="000521EE" w:rsidRDefault="000A637D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662142D" w14:textId="77777777" w:rsidR="000A637D" w:rsidRPr="000521EE" w:rsidRDefault="000A637D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  <w:vAlign w:val="bottom"/>
          </w:tcPr>
          <w:p w14:paraId="6BACC22F" w14:textId="1777207C" w:rsidR="000A637D" w:rsidRPr="000521EE" w:rsidRDefault="00A251C3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0521EE">
              <w:rPr>
                <w:rFonts w:ascii="Angsana New" w:hAnsi="Angsana New"/>
                <w:sz w:val="28"/>
                <w:szCs w:val="28"/>
              </w:rPr>
              <w:t>37,376</w:t>
            </w:r>
          </w:p>
        </w:tc>
      </w:tr>
      <w:tr w:rsidR="00617DFA" w:rsidRPr="000521EE" w14:paraId="790BEAB4" w14:textId="77777777" w:rsidTr="00D8084B">
        <w:trPr>
          <w:trHeight w:val="340"/>
        </w:trPr>
        <w:tc>
          <w:tcPr>
            <w:tcW w:w="5301" w:type="dxa"/>
            <w:vAlign w:val="bottom"/>
          </w:tcPr>
          <w:p w14:paraId="3D7B5694" w14:textId="0A9CFEB8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521E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สินทรัพย์สิทธิการใช้ลดลงจากการ</w:t>
            </w:r>
            <w:r w:rsidRPr="000521EE">
              <w:rPr>
                <w:rFonts w:ascii="Angsana New" w:hAnsi="Angsana New"/>
                <w:sz w:val="28"/>
                <w:szCs w:val="28"/>
                <w:cs/>
              </w:rPr>
              <w:t>ยกเลิกสัญญาเช่า</w:t>
            </w:r>
          </w:p>
        </w:tc>
        <w:tc>
          <w:tcPr>
            <w:tcW w:w="1928" w:type="dxa"/>
          </w:tcPr>
          <w:p w14:paraId="3FB5320C" w14:textId="52C2A888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54DDEBD" w14:textId="77777777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</w:tcPr>
          <w:p w14:paraId="3766AD1C" w14:textId="2D56BB3A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0521EE">
              <w:rPr>
                <w:rFonts w:ascii="Angsana New" w:hAnsi="Angsana New"/>
                <w:sz w:val="28"/>
                <w:szCs w:val="28"/>
              </w:rPr>
              <w:t>(</w:t>
            </w:r>
            <w:r w:rsidR="0052558C">
              <w:rPr>
                <w:rFonts w:ascii="Angsana New" w:hAnsi="Angsana New"/>
                <w:sz w:val="28"/>
                <w:szCs w:val="28"/>
              </w:rPr>
              <w:t>1,516</w:t>
            </w:r>
            <w:r w:rsidRPr="000521E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DFA" w:rsidRPr="000521EE" w14:paraId="4BCDC2CB" w14:textId="77777777" w:rsidTr="00D8084B">
        <w:trPr>
          <w:trHeight w:val="340"/>
        </w:trPr>
        <w:tc>
          <w:tcPr>
            <w:tcW w:w="5301" w:type="dxa"/>
            <w:vAlign w:val="bottom"/>
          </w:tcPr>
          <w:p w14:paraId="72E47A68" w14:textId="4E374B09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928" w:type="dxa"/>
          </w:tcPr>
          <w:p w14:paraId="4238CC69" w14:textId="10C8450C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06AFE3" w14:textId="77777777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</w:tcPr>
          <w:p w14:paraId="539665D7" w14:textId="6F3E9030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 w:rsidRPr="000521EE">
              <w:rPr>
                <w:rFonts w:ascii="Angsana New" w:hAnsi="Angsana New"/>
                <w:sz w:val="28"/>
                <w:szCs w:val="28"/>
              </w:rPr>
              <w:t>(</w:t>
            </w:r>
            <w:r w:rsidR="0052558C">
              <w:rPr>
                <w:rFonts w:ascii="Angsana New" w:hAnsi="Angsana New"/>
                <w:sz w:val="28"/>
                <w:szCs w:val="28"/>
              </w:rPr>
              <w:t>8,116</w:t>
            </w:r>
            <w:r w:rsidRPr="000521E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17DFA" w:rsidRPr="000521EE" w14:paraId="3FA64A21" w14:textId="77777777" w:rsidTr="00D8084B">
        <w:trPr>
          <w:trHeight w:val="340"/>
        </w:trPr>
        <w:tc>
          <w:tcPr>
            <w:tcW w:w="5301" w:type="dxa"/>
            <w:vAlign w:val="bottom"/>
          </w:tcPr>
          <w:p w14:paraId="1E089005" w14:textId="106A1C95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28" w:type="dxa"/>
          </w:tcPr>
          <w:p w14:paraId="4989BF9F" w14:textId="6E0D9674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4890C41" w14:textId="77777777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14:paraId="58A7FD1E" w14:textId="26B6AD18" w:rsidR="00617DFA" w:rsidRPr="000521EE" w:rsidRDefault="0052558C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(3,047)</w:t>
            </w:r>
          </w:p>
        </w:tc>
      </w:tr>
      <w:tr w:rsidR="00617DFA" w:rsidRPr="000521EE" w14:paraId="3AC0E293" w14:textId="77777777" w:rsidTr="00D8084B">
        <w:trPr>
          <w:trHeight w:val="340"/>
        </w:trPr>
        <w:tc>
          <w:tcPr>
            <w:tcW w:w="5301" w:type="dxa"/>
            <w:vAlign w:val="bottom"/>
          </w:tcPr>
          <w:p w14:paraId="6976B2D8" w14:textId="7CC57E3B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521EE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มูลค่าตามบัญชี </w:t>
            </w: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73A72" w:rsidRPr="000521EE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A73A72"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Pr="000521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521EE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6675B1" w:rsidRPr="006675B1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928" w:type="dxa"/>
          </w:tcPr>
          <w:p w14:paraId="09B80707" w14:textId="1A51C9B8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F24300" w14:textId="77777777" w:rsidR="00617DFA" w:rsidRPr="000521EE" w:rsidRDefault="00617DFA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30013E54" w14:textId="38B821A2" w:rsidR="00617DFA" w:rsidRPr="000521EE" w:rsidRDefault="0052558C" w:rsidP="00735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24,697</w:t>
            </w:r>
          </w:p>
        </w:tc>
      </w:tr>
    </w:tbl>
    <w:p w14:paraId="53F7DF47" w14:textId="77777777" w:rsidR="00081103" w:rsidRPr="000521EE" w:rsidRDefault="00081103" w:rsidP="00735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E945BF" w14:textId="606008CF" w:rsidR="0034618A" w:rsidRPr="000521EE" w:rsidRDefault="0034618A" w:rsidP="00735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0521EE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0521EE">
        <w:rPr>
          <w:rFonts w:ascii="Angsana New" w:hAnsi="Angsana New"/>
          <w:sz w:val="28"/>
          <w:szCs w:val="28"/>
        </w:rPr>
        <w:t>2568</w:t>
      </w:r>
      <w:r w:rsidRPr="000521EE">
        <w:rPr>
          <w:rFonts w:ascii="Angsana New" w:hAnsi="Angsana New"/>
          <w:sz w:val="28"/>
          <w:szCs w:val="28"/>
          <w:cs/>
        </w:rPr>
        <w:t xml:space="preserve"> บริษัทได้ยกเลิกสัญญาเช่าอาคารเก็บสินค้า</w:t>
      </w:r>
      <w:r w:rsidR="0052558C">
        <w:rPr>
          <w:rFonts w:ascii="Angsana New" w:hAnsi="Angsana New" w:hint="cs"/>
          <w:sz w:val="28"/>
          <w:szCs w:val="28"/>
          <w:cs/>
        </w:rPr>
        <w:t>และอุปกรณ์</w:t>
      </w:r>
      <w:r w:rsidRPr="000521EE">
        <w:rPr>
          <w:rFonts w:ascii="Angsana New" w:hAnsi="Angsana New"/>
          <w:sz w:val="28"/>
          <w:szCs w:val="28"/>
          <w:cs/>
        </w:rPr>
        <w:t>กับบริษัทเอกชน</w:t>
      </w:r>
      <w:r w:rsidR="0052558C">
        <w:rPr>
          <w:rFonts w:ascii="Angsana New" w:hAnsi="Angsana New" w:hint="cs"/>
          <w:sz w:val="28"/>
          <w:szCs w:val="28"/>
          <w:cs/>
        </w:rPr>
        <w:t>สาม</w:t>
      </w:r>
      <w:r w:rsidRPr="000521EE">
        <w:rPr>
          <w:rFonts w:ascii="Angsana New" w:hAnsi="Angsana New"/>
          <w:sz w:val="28"/>
          <w:szCs w:val="28"/>
          <w:cs/>
        </w:rPr>
        <w:t>แห่งเนื่องจากบริษัทตัดสินใจย้ายสินค้ากลับมาจัดเก็บ</w:t>
      </w:r>
      <w:r w:rsidRPr="000521EE">
        <w:rPr>
          <w:rFonts w:ascii="Angsana New" w:hAnsi="Angsana New"/>
          <w:sz w:val="28"/>
          <w:szCs w:val="28"/>
        </w:rPr>
        <w:t xml:space="preserve"> </w:t>
      </w:r>
      <w:r w:rsidRPr="000521EE">
        <w:rPr>
          <w:rFonts w:ascii="Angsana New" w:hAnsi="Angsana New"/>
          <w:sz w:val="28"/>
          <w:szCs w:val="28"/>
          <w:cs/>
        </w:rPr>
        <w:t>ณ คลังสินค้าที่จังหวัดระยอ</w:t>
      </w:r>
      <w:r w:rsidR="0052558C">
        <w:rPr>
          <w:rFonts w:ascii="Angsana New" w:hAnsi="Angsana New" w:hint="cs"/>
          <w:sz w:val="28"/>
          <w:szCs w:val="28"/>
          <w:cs/>
        </w:rPr>
        <w:t>ง</w:t>
      </w:r>
      <w:r w:rsidRPr="000521EE">
        <w:rPr>
          <w:rFonts w:ascii="Angsana New" w:hAnsi="Angsana New"/>
          <w:sz w:val="28"/>
          <w:szCs w:val="28"/>
          <w:cs/>
        </w:rPr>
        <w:t xml:space="preserve"> ผลของการยกเลิกสัญญาเช่าดังกล่าวจึงเกิดการเลิกรับรู้และตัดรายการหนี้สินตามสัญญาเช่าและสินทรัพย์สิทธิการใช้ที่เกี่ยวข้องเป็นจำนวนเงินประมาณ </w:t>
      </w:r>
      <w:r w:rsidRPr="000521EE">
        <w:rPr>
          <w:rFonts w:ascii="Angsana New" w:hAnsi="Angsana New"/>
          <w:sz w:val="28"/>
          <w:szCs w:val="28"/>
        </w:rPr>
        <w:t>1.</w:t>
      </w:r>
      <w:r w:rsidR="00294EAA">
        <w:rPr>
          <w:rFonts w:ascii="Angsana New" w:hAnsi="Angsana New"/>
          <w:sz w:val="28"/>
          <w:szCs w:val="28"/>
        </w:rPr>
        <w:t>5</w:t>
      </w:r>
      <w:r w:rsidR="00C4158E">
        <w:rPr>
          <w:rFonts w:ascii="Angsana New" w:hAnsi="Angsana New"/>
          <w:sz w:val="28"/>
          <w:szCs w:val="28"/>
        </w:rPr>
        <w:t>8</w:t>
      </w:r>
      <w:r w:rsidRPr="000521EE">
        <w:rPr>
          <w:rFonts w:ascii="Angsana New" w:hAnsi="Angsana New"/>
          <w:sz w:val="28"/>
          <w:szCs w:val="28"/>
          <w:cs/>
        </w:rPr>
        <w:t xml:space="preserve"> ล้านบาทและ </w:t>
      </w:r>
      <w:r w:rsidRPr="000521EE">
        <w:rPr>
          <w:rFonts w:ascii="Angsana New" w:hAnsi="Angsana New"/>
          <w:sz w:val="28"/>
          <w:szCs w:val="28"/>
        </w:rPr>
        <w:t>1.</w:t>
      </w:r>
      <w:r w:rsidR="0052558C">
        <w:rPr>
          <w:rFonts w:ascii="Angsana New" w:hAnsi="Angsana New"/>
          <w:sz w:val="28"/>
          <w:szCs w:val="28"/>
        </w:rPr>
        <w:t>5</w:t>
      </w:r>
      <w:r w:rsidR="00C4158E">
        <w:rPr>
          <w:rFonts w:ascii="Angsana New" w:hAnsi="Angsana New"/>
          <w:sz w:val="28"/>
          <w:szCs w:val="28"/>
        </w:rPr>
        <w:t>2</w:t>
      </w:r>
      <w:r w:rsidRPr="000521EE">
        <w:rPr>
          <w:rFonts w:ascii="Angsana New" w:hAnsi="Angsana New"/>
          <w:sz w:val="28"/>
          <w:szCs w:val="28"/>
          <w:cs/>
        </w:rPr>
        <w:t xml:space="preserve"> ล้านบาท ตามลำดับ และเกิด</w:t>
      </w:r>
      <w:r w:rsidR="0052558C">
        <w:rPr>
          <w:rFonts w:ascii="Angsana New" w:hAnsi="Angsana New" w:hint="cs"/>
          <w:sz w:val="28"/>
          <w:szCs w:val="28"/>
          <w:cs/>
        </w:rPr>
        <w:t>ผล</w:t>
      </w:r>
      <w:r w:rsidR="009A1C2C">
        <w:rPr>
          <w:rFonts w:ascii="Angsana New" w:hAnsi="Angsana New" w:hint="cs"/>
          <w:sz w:val="28"/>
          <w:szCs w:val="28"/>
          <w:cs/>
        </w:rPr>
        <w:t>กำไร</w:t>
      </w:r>
      <w:r w:rsidRPr="000521EE">
        <w:rPr>
          <w:rFonts w:ascii="Angsana New" w:hAnsi="Angsana New"/>
          <w:sz w:val="28"/>
          <w:szCs w:val="28"/>
          <w:cs/>
        </w:rPr>
        <w:t xml:space="preserve">จากการยกเลิกสัญญาเช่าประมาณ </w:t>
      </w:r>
      <w:r w:rsidRPr="000521EE">
        <w:rPr>
          <w:rFonts w:ascii="Angsana New" w:hAnsi="Angsana New"/>
          <w:sz w:val="28"/>
          <w:szCs w:val="28"/>
        </w:rPr>
        <w:t>0.</w:t>
      </w:r>
      <w:r w:rsidR="00294EAA">
        <w:rPr>
          <w:rFonts w:ascii="Angsana New" w:hAnsi="Angsana New"/>
          <w:sz w:val="28"/>
          <w:szCs w:val="28"/>
        </w:rPr>
        <w:t>0</w:t>
      </w:r>
      <w:r w:rsidR="00C4158E">
        <w:rPr>
          <w:rFonts w:ascii="Angsana New" w:hAnsi="Angsana New"/>
          <w:sz w:val="28"/>
          <w:szCs w:val="28"/>
        </w:rPr>
        <w:t>6</w:t>
      </w:r>
      <w:r w:rsidRPr="000521EE">
        <w:rPr>
          <w:rFonts w:ascii="Angsana New" w:hAnsi="Angsana New"/>
          <w:sz w:val="28"/>
          <w:szCs w:val="28"/>
          <w:cs/>
        </w:rPr>
        <w:t xml:space="preserve"> ล้านบาทซึ่งแสดงรายการเป็นส่วนหนึ่งของ “รายได้อื่น” </w:t>
      </w:r>
      <w:r w:rsidR="009A1C2C">
        <w:rPr>
          <w:rFonts w:ascii="Angsana New" w:hAnsi="Angsana New" w:hint="cs"/>
          <w:sz w:val="28"/>
          <w:szCs w:val="28"/>
          <w:cs/>
        </w:rPr>
        <w:t>ในงบกำไรขาดทุนเบ็ดเสร็จ</w:t>
      </w:r>
      <w:r w:rsidR="00995A9A" w:rsidRPr="000521EE">
        <w:rPr>
          <w:rFonts w:ascii="Angsana New" w:hAnsi="Angsana New"/>
          <w:sz w:val="28"/>
          <w:szCs w:val="28"/>
          <w:cs/>
        </w:rPr>
        <w:t>สำหรับงวด</w:t>
      </w:r>
      <w:r w:rsidR="006D2CFB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791761" w:rsidRPr="000521EE">
        <w:rPr>
          <w:rFonts w:ascii="Angsana New" w:hAnsi="Angsana New"/>
          <w:sz w:val="28"/>
          <w:szCs w:val="28"/>
          <w:cs/>
        </w:rPr>
        <w:t>หก</w:t>
      </w:r>
      <w:r w:rsidR="00995A9A" w:rsidRPr="000521EE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91761" w:rsidRPr="000521EE">
        <w:rPr>
          <w:rFonts w:ascii="Angsana New" w:hAnsi="Angsana New"/>
          <w:sz w:val="28"/>
          <w:szCs w:val="28"/>
        </w:rPr>
        <w:t xml:space="preserve">30 </w:t>
      </w:r>
      <w:r w:rsidR="00791761" w:rsidRPr="000521EE">
        <w:rPr>
          <w:rFonts w:ascii="Angsana New" w:hAnsi="Angsana New"/>
          <w:sz w:val="28"/>
          <w:szCs w:val="28"/>
          <w:cs/>
        </w:rPr>
        <w:t>มิถุนายน</w:t>
      </w:r>
      <w:r w:rsidRPr="000521EE">
        <w:rPr>
          <w:rFonts w:ascii="Angsana New" w:hAnsi="Angsana New"/>
          <w:sz w:val="28"/>
          <w:szCs w:val="28"/>
          <w:cs/>
        </w:rPr>
        <w:t xml:space="preserve"> </w:t>
      </w:r>
      <w:r w:rsidRPr="000521EE">
        <w:rPr>
          <w:rFonts w:ascii="Angsana New" w:hAnsi="Angsana New"/>
          <w:sz w:val="28"/>
          <w:szCs w:val="28"/>
        </w:rPr>
        <w:t>2568</w:t>
      </w:r>
    </w:p>
    <w:p w14:paraId="27714ED0" w14:textId="77777777" w:rsidR="0034618A" w:rsidRDefault="0034618A" w:rsidP="00735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4B7A76D" w14:textId="77777777" w:rsidR="00294EAA" w:rsidRDefault="00294EAA" w:rsidP="00735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EAD1B2A" w14:textId="77777777" w:rsidR="00294EAA" w:rsidRDefault="00294EAA" w:rsidP="00735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8E78AA1" w14:textId="3F986AD4" w:rsidR="00294EAA" w:rsidRPr="00B81BA2" w:rsidRDefault="00294EAA" w:rsidP="00C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B81BA2">
        <w:rPr>
          <w:rFonts w:ascii="Angsana New" w:hAnsi="Angsana New"/>
          <w:sz w:val="27"/>
          <w:szCs w:val="27"/>
          <w:cs/>
        </w:rPr>
        <w:lastRenderedPageBreak/>
        <w:t xml:space="preserve">ในระหว่างปี </w:t>
      </w:r>
      <w:r w:rsidRPr="00B81BA2">
        <w:rPr>
          <w:rFonts w:ascii="Angsana New" w:hAnsi="Angsana New"/>
          <w:sz w:val="27"/>
          <w:szCs w:val="27"/>
        </w:rPr>
        <w:t xml:space="preserve">2568 </w:t>
      </w:r>
      <w:r w:rsidRPr="00B81BA2">
        <w:rPr>
          <w:rFonts w:ascii="Angsana New" w:hAnsi="Angsana New"/>
          <w:sz w:val="27"/>
          <w:szCs w:val="27"/>
          <w:cs/>
        </w:rPr>
        <w:t>บริษัทได้เปลี่ยนแปลงสัญญา</w:t>
      </w:r>
      <w:r w:rsidR="00C4158E" w:rsidRPr="00B81BA2">
        <w:rPr>
          <w:rFonts w:ascii="Angsana New" w:hAnsi="Angsana New"/>
          <w:sz w:val="27"/>
          <w:szCs w:val="27"/>
          <w:cs/>
        </w:rPr>
        <w:t>เช่าและสัญญาขายและเช่ากลับคืนหลายฉบับ</w:t>
      </w:r>
      <w:r w:rsidRPr="00B81BA2">
        <w:rPr>
          <w:rFonts w:ascii="Angsana New" w:hAnsi="Angsana New"/>
          <w:sz w:val="27"/>
          <w:szCs w:val="27"/>
          <w:cs/>
        </w:rPr>
        <w:t>โดยทำข้อตกลงกับผู้ให้เช่าเพื่อขยายระยะเวลาการชำระค่าเช่าและปรับลดอัตราค่าเช่า ผลของการเปลี่ยนแปลงสัญญาเช่าดังกล่าวจึงเกิด</w:t>
      </w:r>
      <w:r w:rsidR="00E063A7" w:rsidRPr="00B81BA2">
        <w:rPr>
          <w:rFonts w:ascii="Angsana New" w:hAnsi="Angsana New" w:hint="cs"/>
          <w:sz w:val="27"/>
          <w:szCs w:val="27"/>
          <w:cs/>
        </w:rPr>
        <w:t>ผล</w:t>
      </w:r>
      <w:r w:rsidR="00C4158E" w:rsidRPr="00B81BA2">
        <w:rPr>
          <w:rFonts w:ascii="Angsana New" w:hAnsi="Angsana New"/>
          <w:sz w:val="27"/>
          <w:szCs w:val="27"/>
          <w:cs/>
        </w:rPr>
        <w:t>ขาดทุนจ</w:t>
      </w:r>
      <w:r w:rsidRPr="00B81BA2">
        <w:rPr>
          <w:rFonts w:ascii="Angsana New" w:hAnsi="Angsana New"/>
          <w:sz w:val="27"/>
          <w:szCs w:val="27"/>
          <w:cs/>
        </w:rPr>
        <w:t>ากการ</w:t>
      </w:r>
      <w:r w:rsidR="007F05C7" w:rsidRPr="00B81BA2">
        <w:rPr>
          <w:rFonts w:ascii="Angsana New" w:hAnsi="Angsana New"/>
          <w:sz w:val="27"/>
          <w:szCs w:val="27"/>
          <w:cs/>
        </w:rPr>
        <w:t>เปลี่ยนแปลง</w:t>
      </w:r>
      <w:r w:rsidRPr="00B81BA2">
        <w:rPr>
          <w:rFonts w:ascii="Angsana New" w:hAnsi="Angsana New"/>
          <w:sz w:val="27"/>
          <w:szCs w:val="27"/>
          <w:cs/>
        </w:rPr>
        <w:t xml:space="preserve">สัญญาเช่าประมาณ </w:t>
      </w:r>
      <w:r w:rsidR="007F05C7" w:rsidRPr="00B81BA2">
        <w:rPr>
          <w:rFonts w:ascii="Angsana New" w:hAnsi="Angsana New"/>
          <w:sz w:val="27"/>
          <w:szCs w:val="27"/>
        </w:rPr>
        <w:t>0.24</w:t>
      </w:r>
      <w:r w:rsidRPr="00B81BA2">
        <w:rPr>
          <w:rFonts w:ascii="Angsana New" w:hAnsi="Angsana New"/>
          <w:sz w:val="27"/>
          <w:szCs w:val="27"/>
        </w:rPr>
        <w:t xml:space="preserve"> </w:t>
      </w:r>
      <w:r w:rsidRPr="00B81BA2">
        <w:rPr>
          <w:rFonts w:ascii="Angsana New" w:hAnsi="Angsana New"/>
          <w:sz w:val="27"/>
          <w:szCs w:val="27"/>
          <w:cs/>
        </w:rPr>
        <w:t>ล้านบาทซึ่งแสดงรายการเป็นส่วนหนึ่งของ “</w:t>
      </w:r>
      <w:r w:rsidR="007F05C7" w:rsidRPr="00B81BA2">
        <w:rPr>
          <w:rFonts w:ascii="Angsana New" w:hAnsi="Angsana New"/>
          <w:sz w:val="27"/>
          <w:szCs w:val="27"/>
          <w:cs/>
        </w:rPr>
        <w:t>ค่าใช้จ่ายในการบริหาร</w:t>
      </w:r>
      <w:r w:rsidRPr="00B81BA2">
        <w:rPr>
          <w:rFonts w:ascii="Angsana New" w:hAnsi="Angsana New"/>
          <w:sz w:val="27"/>
          <w:szCs w:val="27"/>
          <w:cs/>
        </w:rPr>
        <w:t xml:space="preserve">” </w:t>
      </w:r>
      <w:r w:rsidR="00C65AA4" w:rsidRPr="00B81BA2">
        <w:rPr>
          <w:rFonts w:ascii="Angsana New" w:hAnsi="Angsana New" w:hint="cs"/>
          <w:sz w:val="27"/>
          <w:szCs w:val="27"/>
          <w:cs/>
        </w:rPr>
        <w:t>ในงบกำไรขาดทุนเบ็ดเสร็จ</w:t>
      </w:r>
      <w:r w:rsidR="007F05C7" w:rsidRPr="00B81BA2">
        <w:rPr>
          <w:rFonts w:ascii="Angsana New" w:hAnsi="Angsana New"/>
          <w:sz w:val="27"/>
          <w:szCs w:val="27"/>
          <w:cs/>
        </w:rPr>
        <w:t>สำหรับงวด</w:t>
      </w:r>
      <w:r w:rsidR="00C65AA4" w:rsidRPr="00B81BA2">
        <w:rPr>
          <w:rFonts w:ascii="Angsana New" w:hAnsi="Angsana New" w:hint="cs"/>
          <w:sz w:val="27"/>
          <w:szCs w:val="27"/>
          <w:cs/>
        </w:rPr>
        <w:t>สามเดือนและ</w:t>
      </w:r>
      <w:r w:rsidR="007F05C7" w:rsidRPr="00B81BA2">
        <w:rPr>
          <w:rFonts w:ascii="Angsana New" w:hAnsi="Angsana New"/>
          <w:sz w:val="27"/>
          <w:szCs w:val="27"/>
          <w:cs/>
        </w:rPr>
        <w:t xml:space="preserve">หกเดือนสิ้นสุดวันที่ </w:t>
      </w:r>
      <w:r w:rsidR="007F05C7" w:rsidRPr="00B81BA2">
        <w:rPr>
          <w:rFonts w:ascii="Angsana New" w:hAnsi="Angsana New"/>
          <w:sz w:val="27"/>
          <w:szCs w:val="27"/>
        </w:rPr>
        <w:t>30</w:t>
      </w:r>
      <w:r w:rsidR="007F05C7" w:rsidRPr="00B81BA2">
        <w:rPr>
          <w:rFonts w:ascii="Angsana New" w:hAnsi="Angsana New"/>
          <w:sz w:val="27"/>
          <w:szCs w:val="27"/>
          <w:cs/>
        </w:rPr>
        <w:t xml:space="preserve"> มิถุนายน </w:t>
      </w:r>
      <w:r w:rsidR="007F05C7" w:rsidRPr="00B81BA2">
        <w:rPr>
          <w:rFonts w:ascii="Angsana New" w:hAnsi="Angsana New"/>
          <w:sz w:val="27"/>
          <w:szCs w:val="27"/>
        </w:rPr>
        <w:t>2568</w:t>
      </w:r>
    </w:p>
    <w:p w14:paraId="37234E08" w14:textId="77777777" w:rsidR="0052558C" w:rsidRPr="00B81BA2" w:rsidRDefault="0052558C" w:rsidP="00C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0B6CAB67" w14:textId="6FCE2F42" w:rsidR="000841C6" w:rsidRPr="00B81BA2" w:rsidRDefault="00E151B7" w:rsidP="00C605A6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7"/>
          <w:szCs w:val="27"/>
        </w:rPr>
      </w:pPr>
      <w:r w:rsidRPr="00B81BA2">
        <w:rPr>
          <w:rFonts w:ascii="Angsana New" w:hAnsi="Angsana New"/>
          <w:b/>
          <w:bCs/>
          <w:sz w:val="27"/>
          <w:szCs w:val="27"/>
          <w:cs/>
        </w:rPr>
        <w:t>เจ้าหนี้อื่น - บุคคลและกิจการอื่น</w:t>
      </w:r>
    </w:p>
    <w:p w14:paraId="62F851C7" w14:textId="77777777" w:rsidR="00F92539" w:rsidRPr="00B81BA2" w:rsidRDefault="00F92539" w:rsidP="00C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W w:w="9780" w:type="dxa"/>
        <w:tblInd w:w="-113" w:type="dxa"/>
        <w:tblLook w:val="01E0" w:firstRow="1" w:lastRow="1" w:firstColumn="1" w:lastColumn="1" w:noHBand="0" w:noVBand="0"/>
      </w:tblPr>
      <w:tblGrid>
        <w:gridCol w:w="3345"/>
        <w:gridCol w:w="1417"/>
        <w:gridCol w:w="255"/>
        <w:gridCol w:w="1418"/>
        <w:gridCol w:w="255"/>
        <w:gridCol w:w="1417"/>
        <w:gridCol w:w="255"/>
        <w:gridCol w:w="1418"/>
      </w:tblGrid>
      <w:tr w:rsidR="004342B5" w:rsidRPr="00B81BA2" w14:paraId="6C2DE54B" w14:textId="77777777" w:rsidTr="00531EE0">
        <w:tc>
          <w:tcPr>
            <w:tcW w:w="3345" w:type="dxa"/>
            <w:vAlign w:val="bottom"/>
          </w:tcPr>
          <w:p w14:paraId="11E1A7AC" w14:textId="77777777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435" w:type="dxa"/>
            <w:gridSpan w:val="7"/>
            <w:tcBorders>
              <w:bottom w:val="single" w:sz="4" w:space="0" w:color="auto"/>
            </w:tcBorders>
            <w:vAlign w:val="bottom"/>
          </w:tcPr>
          <w:p w14:paraId="18EA3632" w14:textId="77777777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</w:p>
        </w:tc>
      </w:tr>
      <w:tr w:rsidR="004342B5" w:rsidRPr="00B81BA2" w14:paraId="2C777800" w14:textId="77777777" w:rsidTr="00531EE0">
        <w:tc>
          <w:tcPr>
            <w:tcW w:w="3345" w:type="dxa"/>
            <w:vAlign w:val="bottom"/>
          </w:tcPr>
          <w:p w14:paraId="37C252E0" w14:textId="77777777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2331E" w14:textId="77777777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4A9FD446" w14:textId="77777777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9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0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F5B1E" w14:textId="77777777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342B5" w:rsidRPr="00B81BA2" w14:paraId="3409B43B" w14:textId="77777777" w:rsidTr="00531EE0">
        <w:tc>
          <w:tcPr>
            <w:tcW w:w="3345" w:type="dxa"/>
            <w:vAlign w:val="bottom"/>
          </w:tcPr>
          <w:p w14:paraId="7E435344" w14:textId="77777777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7DE4B8A" w14:textId="747965F6" w:rsidR="004342B5" w:rsidRPr="00B81BA2" w:rsidRDefault="00531EE0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81BA2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="005579B7" w:rsidRPr="00B81BA2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4342B5" w:rsidRPr="00B81BA2">
              <w:rPr>
                <w:rFonts w:ascii="Angsana New" w:hAnsi="Angsana New"/>
                <w:sz w:val="27"/>
                <w:szCs w:val="27"/>
              </w:rPr>
              <w:t>256</w:t>
            </w:r>
            <w:r w:rsidR="006675B1" w:rsidRPr="00B81BA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604E672" w14:textId="77777777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0959E4" w14:textId="0F51DA93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1BA2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="005579B7" w:rsidRPr="00B81BA2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81BA2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55" w:type="dxa"/>
            <w:vAlign w:val="bottom"/>
          </w:tcPr>
          <w:p w14:paraId="72CA3553" w14:textId="77777777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1417" w:type="dxa"/>
          </w:tcPr>
          <w:p w14:paraId="526CA584" w14:textId="517662C8" w:rsidR="004342B5" w:rsidRPr="00B81BA2" w:rsidRDefault="00531EE0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Pr="00B81BA2">
              <w:rPr>
                <w:rFonts w:ascii="Angsana New" w:hAnsi="Angsana New"/>
                <w:sz w:val="27"/>
                <w:szCs w:val="27"/>
                <w:cs/>
              </w:rPr>
              <w:t>มิถุนายน</w:t>
            </w:r>
            <w:r w:rsidRPr="00B81BA2">
              <w:rPr>
                <w:rFonts w:ascii="Angsana New" w:hAnsi="Angsana New"/>
                <w:sz w:val="27"/>
                <w:szCs w:val="27"/>
              </w:rPr>
              <w:t xml:space="preserve"> 256</w:t>
            </w:r>
            <w:r w:rsidR="006675B1" w:rsidRPr="00B81BA2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55" w:type="dxa"/>
          </w:tcPr>
          <w:p w14:paraId="2D16963E" w14:textId="77777777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8" w:type="dxa"/>
          </w:tcPr>
          <w:p w14:paraId="568E8178" w14:textId="2923D265" w:rsidR="004342B5" w:rsidRPr="00B81BA2" w:rsidRDefault="004342B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1BA2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B81BA2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</w:tr>
      <w:tr w:rsidR="00F555B3" w:rsidRPr="00B81BA2" w14:paraId="226BB999" w14:textId="77777777" w:rsidTr="00531EE0">
        <w:tc>
          <w:tcPr>
            <w:tcW w:w="3345" w:type="dxa"/>
            <w:vAlign w:val="bottom"/>
          </w:tcPr>
          <w:p w14:paraId="73541AE4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C988666" w14:textId="62555309" w:rsidR="00F555B3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54,509</w:t>
            </w:r>
          </w:p>
        </w:tc>
        <w:tc>
          <w:tcPr>
            <w:tcW w:w="255" w:type="dxa"/>
            <w:vAlign w:val="bottom"/>
          </w:tcPr>
          <w:p w14:paraId="0268F4B7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F80B520" w14:textId="26926D8F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45,783</w:t>
            </w:r>
          </w:p>
        </w:tc>
        <w:tc>
          <w:tcPr>
            <w:tcW w:w="255" w:type="dxa"/>
            <w:vAlign w:val="bottom"/>
          </w:tcPr>
          <w:p w14:paraId="57B13949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EF79E4" w14:textId="3E49CEAD" w:rsidR="00F555B3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45,239</w:t>
            </w:r>
          </w:p>
        </w:tc>
        <w:tc>
          <w:tcPr>
            <w:tcW w:w="255" w:type="dxa"/>
            <w:vAlign w:val="bottom"/>
          </w:tcPr>
          <w:p w14:paraId="3223E789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764617" w14:textId="187BB0CB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37,858</w:t>
            </w:r>
          </w:p>
        </w:tc>
      </w:tr>
      <w:tr w:rsidR="00235806" w:rsidRPr="00B81BA2" w14:paraId="02474C14" w14:textId="77777777" w:rsidTr="006B6D37">
        <w:tc>
          <w:tcPr>
            <w:tcW w:w="3345" w:type="dxa"/>
            <w:vAlign w:val="bottom"/>
          </w:tcPr>
          <w:p w14:paraId="6FA5572F" w14:textId="77777777" w:rsidR="00235806" w:rsidRPr="00B81BA2" w:rsidRDefault="00235806" w:rsidP="006B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ดอกเบี้ยค้างจ่าย</w:t>
            </w:r>
          </w:p>
        </w:tc>
        <w:tc>
          <w:tcPr>
            <w:tcW w:w="1417" w:type="dxa"/>
            <w:vAlign w:val="bottom"/>
          </w:tcPr>
          <w:p w14:paraId="350EA574" w14:textId="77777777" w:rsidR="00235806" w:rsidRPr="00B81BA2" w:rsidRDefault="00235806" w:rsidP="006B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27,163</w:t>
            </w:r>
          </w:p>
        </w:tc>
        <w:tc>
          <w:tcPr>
            <w:tcW w:w="255" w:type="dxa"/>
            <w:vAlign w:val="bottom"/>
          </w:tcPr>
          <w:p w14:paraId="0DEE24E4" w14:textId="77777777" w:rsidR="00235806" w:rsidRPr="00B81BA2" w:rsidRDefault="00235806" w:rsidP="006B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0409F8D4" w14:textId="77777777" w:rsidR="00235806" w:rsidRPr="00B81BA2" w:rsidRDefault="00235806" w:rsidP="006B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17,174</w:t>
            </w:r>
          </w:p>
        </w:tc>
        <w:tc>
          <w:tcPr>
            <w:tcW w:w="255" w:type="dxa"/>
            <w:vAlign w:val="bottom"/>
          </w:tcPr>
          <w:p w14:paraId="0D9B80C3" w14:textId="77777777" w:rsidR="00235806" w:rsidRPr="00B81BA2" w:rsidRDefault="00235806" w:rsidP="006B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21A75E9B" w14:textId="77777777" w:rsidR="00235806" w:rsidRPr="00B81BA2" w:rsidRDefault="00235806" w:rsidP="006B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26,128</w:t>
            </w:r>
          </w:p>
        </w:tc>
        <w:tc>
          <w:tcPr>
            <w:tcW w:w="255" w:type="dxa"/>
            <w:vAlign w:val="bottom"/>
          </w:tcPr>
          <w:p w14:paraId="2CE528C4" w14:textId="77777777" w:rsidR="00235806" w:rsidRPr="00B81BA2" w:rsidRDefault="00235806" w:rsidP="006B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6E59B37A" w14:textId="77777777" w:rsidR="00235806" w:rsidRPr="00B81BA2" w:rsidRDefault="00235806" w:rsidP="006B6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16,649</w:t>
            </w:r>
          </w:p>
        </w:tc>
      </w:tr>
      <w:tr w:rsidR="00F555B3" w:rsidRPr="00B81BA2" w14:paraId="22A62BB2" w14:textId="77777777" w:rsidTr="00531EE0">
        <w:tc>
          <w:tcPr>
            <w:tcW w:w="3345" w:type="dxa"/>
            <w:vAlign w:val="bottom"/>
          </w:tcPr>
          <w:p w14:paraId="19BBE2E0" w14:textId="4A460246" w:rsidR="00F555B3" w:rsidRPr="00B81BA2" w:rsidRDefault="00F555B3" w:rsidP="00C6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right="-156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เงินรับล่วงหน้าค่าหุ้นรอชำระคืน</w:t>
            </w:r>
          </w:p>
        </w:tc>
        <w:tc>
          <w:tcPr>
            <w:tcW w:w="1417" w:type="dxa"/>
            <w:vAlign w:val="bottom"/>
          </w:tcPr>
          <w:p w14:paraId="57FB5901" w14:textId="2BDE0D40" w:rsidR="00F555B3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25,612</w:t>
            </w:r>
          </w:p>
        </w:tc>
        <w:tc>
          <w:tcPr>
            <w:tcW w:w="255" w:type="dxa"/>
            <w:vAlign w:val="bottom"/>
          </w:tcPr>
          <w:p w14:paraId="60926CF4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6C6AB490" w14:textId="3FDC421F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25,613</w:t>
            </w:r>
          </w:p>
        </w:tc>
        <w:tc>
          <w:tcPr>
            <w:tcW w:w="255" w:type="dxa"/>
            <w:vAlign w:val="bottom"/>
          </w:tcPr>
          <w:p w14:paraId="549DF60B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4AF4D60B" w14:textId="308A8A1B" w:rsidR="00F555B3" w:rsidRPr="00B81BA2" w:rsidRDefault="00C605A6" w:rsidP="00CC374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5" w:type="dxa"/>
            <w:vAlign w:val="bottom"/>
          </w:tcPr>
          <w:p w14:paraId="2DC439DE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5BECB344" w14:textId="3EF74ACF" w:rsidR="00F555B3" w:rsidRPr="00B81BA2" w:rsidRDefault="00F555B3" w:rsidP="00C605A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64DC5" w:rsidRPr="00B81BA2" w14:paraId="542D97C6" w14:textId="77777777" w:rsidTr="00531EE0">
        <w:tc>
          <w:tcPr>
            <w:tcW w:w="3345" w:type="dxa"/>
            <w:vAlign w:val="bottom"/>
          </w:tcPr>
          <w:p w14:paraId="2BFBAAB7" w14:textId="77777777" w:rsidR="00564DC5" w:rsidRPr="00B81BA2" w:rsidRDefault="00564DC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เงินเดือน ค่าแรงและสวัสดิการค้างจ่าย</w:t>
            </w:r>
          </w:p>
        </w:tc>
        <w:tc>
          <w:tcPr>
            <w:tcW w:w="1417" w:type="dxa"/>
            <w:vAlign w:val="bottom"/>
          </w:tcPr>
          <w:p w14:paraId="70D0F356" w14:textId="6CA0A598" w:rsidR="00564DC5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19,106</w:t>
            </w:r>
          </w:p>
        </w:tc>
        <w:tc>
          <w:tcPr>
            <w:tcW w:w="255" w:type="dxa"/>
            <w:vAlign w:val="bottom"/>
          </w:tcPr>
          <w:p w14:paraId="1B1427AD" w14:textId="77777777" w:rsidR="00564DC5" w:rsidRPr="00B81BA2" w:rsidRDefault="00564DC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6F42CE05" w14:textId="77777777" w:rsidR="00564DC5" w:rsidRPr="00B81BA2" w:rsidRDefault="00564DC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9,121</w:t>
            </w:r>
          </w:p>
        </w:tc>
        <w:tc>
          <w:tcPr>
            <w:tcW w:w="255" w:type="dxa"/>
            <w:vAlign w:val="bottom"/>
          </w:tcPr>
          <w:p w14:paraId="70E67C2A" w14:textId="77777777" w:rsidR="00564DC5" w:rsidRPr="00B81BA2" w:rsidRDefault="00564DC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55365C41" w14:textId="1DB3B15A" w:rsidR="00564DC5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18,738</w:t>
            </w:r>
          </w:p>
        </w:tc>
        <w:tc>
          <w:tcPr>
            <w:tcW w:w="255" w:type="dxa"/>
            <w:vAlign w:val="bottom"/>
          </w:tcPr>
          <w:p w14:paraId="217E1357" w14:textId="77777777" w:rsidR="00564DC5" w:rsidRPr="00B81BA2" w:rsidRDefault="00564DC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7CB8AF64" w14:textId="77777777" w:rsidR="00564DC5" w:rsidRPr="00B81BA2" w:rsidRDefault="00564DC5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9,081</w:t>
            </w:r>
          </w:p>
        </w:tc>
      </w:tr>
      <w:tr w:rsidR="00D83FF4" w:rsidRPr="00B81BA2" w14:paraId="161FACAA" w14:textId="77777777" w:rsidTr="00531EE0">
        <w:tc>
          <w:tcPr>
            <w:tcW w:w="3345" w:type="dxa"/>
            <w:vAlign w:val="bottom"/>
          </w:tcPr>
          <w:p w14:paraId="7165C304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เงินรับล่วงหน้าจากลูกค้า</w:t>
            </w:r>
          </w:p>
        </w:tc>
        <w:tc>
          <w:tcPr>
            <w:tcW w:w="1417" w:type="dxa"/>
            <w:vAlign w:val="bottom"/>
          </w:tcPr>
          <w:p w14:paraId="67F762A4" w14:textId="2D6775C9" w:rsidR="00D83FF4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9,747</w:t>
            </w:r>
          </w:p>
        </w:tc>
        <w:tc>
          <w:tcPr>
            <w:tcW w:w="255" w:type="dxa"/>
            <w:vAlign w:val="bottom"/>
          </w:tcPr>
          <w:p w14:paraId="189026E4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6D30AF39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10,341</w:t>
            </w:r>
          </w:p>
        </w:tc>
        <w:tc>
          <w:tcPr>
            <w:tcW w:w="255" w:type="dxa"/>
            <w:vAlign w:val="bottom"/>
          </w:tcPr>
          <w:p w14:paraId="7FBF18F6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612D8DED" w14:textId="227B899D" w:rsidR="00D83FF4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8,682</w:t>
            </w:r>
          </w:p>
        </w:tc>
        <w:tc>
          <w:tcPr>
            <w:tcW w:w="255" w:type="dxa"/>
            <w:vAlign w:val="bottom"/>
          </w:tcPr>
          <w:p w14:paraId="2BAAA0FB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4BEE7587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5,432</w:t>
            </w:r>
          </w:p>
        </w:tc>
      </w:tr>
      <w:tr w:rsidR="0015146A" w:rsidRPr="00B81BA2" w14:paraId="7108FC06" w14:textId="77777777" w:rsidTr="001F1D04">
        <w:tc>
          <w:tcPr>
            <w:tcW w:w="3345" w:type="dxa"/>
            <w:vAlign w:val="bottom"/>
          </w:tcPr>
          <w:p w14:paraId="0B4F4CC3" w14:textId="77777777" w:rsidR="0015146A" w:rsidRPr="00B81BA2" w:rsidRDefault="0015146A" w:rsidP="001F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ค่าไฟฟ้าค้างจ่าย</w:t>
            </w:r>
          </w:p>
        </w:tc>
        <w:tc>
          <w:tcPr>
            <w:tcW w:w="1417" w:type="dxa"/>
            <w:vAlign w:val="bottom"/>
          </w:tcPr>
          <w:p w14:paraId="7C4088FD" w14:textId="77777777" w:rsidR="0015146A" w:rsidRPr="00B81BA2" w:rsidRDefault="0015146A" w:rsidP="001F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8,987</w:t>
            </w:r>
          </w:p>
        </w:tc>
        <w:tc>
          <w:tcPr>
            <w:tcW w:w="255" w:type="dxa"/>
            <w:vAlign w:val="bottom"/>
          </w:tcPr>
          <w:p w14:paraId="52D43BEF" w14:textId="77777777" w:rsidR="0015146A" w:rsidRPr="00B81BA2" w:rsidRDefault="0015146A" w:rsidP="001F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330C1A90" w14:textId="77777777" w:rsidR="0015146A" w:rsidRPr="00B81BA2" w:rsidRDefault="0015146A" w:rsidP="001F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2,455</w:t>
            </w:r>
          </w:p>
        </w:tc>
        <w:tc>
          <w:tcPr>
            <w:tcW w:w="255" w:type="dxa"/>
            <w:vAlign w:val="bottom"/>
          </w:tcPr>
          <w:p w14:paraId="7263DEE0" w14:textId="77777777" w:rsidR="0015146A" w:rsidRPr="00B81BA2" w:rsidRDefault="0015146A" w:rsidP="001F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7C6A2C09" w14:textId="77777777" w:rsidR="0015146A" w:rsidRPr="00B81BA2" w:rsidRDefault="0015146A" w:rsidP="001F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8,987</w:t>
            </w:r>
          </w:p>
        </w:tc>
        <w:tc>
          <w:tcPr>
            <w:tcW w:w="255" w:type="dxa"/>
            <w:vAlign w:val="bottom"/>
          </w:tcPr>
          <w:p w14:paraId="10284E6F" w14:textId="77777777" w:rsidR="0015146A" w:rsidRPr="00B81BA2" w:rsidRDefault="0015146A" w:rsidP="001F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7555A0DC" w14:textId="77777777" w:rsidR="0015146A" w:rsidRPr="00B81BA2" w:rsidRDefault="0015146A" w:rsidP="001F1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2,455</w:t>
            </w:r>
          </w:p>
        </w:tc>
      </w:tr>
      <w:tr w:rsidR="0015146A" w:rsidRPr="00B81BA2" w14:paraId="48CF3842" w14:textId="77777777" w:rsidTr="00612F4A">
        <w:tc>
          <w:tcPr>
            <w:tcW w:w="3345" w:type="dxa"/>
            <w:vAlign w:val="bottom"/>
          </w:tcPr>
          <w:p w14:paraId="357BC645" w14:textId="77777777" w:rsidR="0015146A" w:rsidRPr="00B81BA2" w:rsidRDefault="0015146A" w:rsidP="00612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เจ้าหนี้กรมสรรพากร</w:t>
            </w:r>
          </w:p>
        </w:tc>
        <w:tc>
          <w:tcPr>
            <w:tcW w:w="1417" w:type="dxa"/>
            <w:vAlign w:val="bottom"/>
          </w:tcPr>
          <w:p w14:paraId="6872032E" w14:textId="77777777" w:rsidR="0015146A" w:rsidRPr="00B81BA2" w:rsidRDefault="0015146A" w:rsidP="00612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8,433</w:t>
            </w:r>
          </w:p>
        </w:tc>
        <w:tc>
          <w:tcPr>
            <w:tcW w:w="255" w:type="dxa"/>
            <w:vAlign w:val="bottom"/>
          </w:tcPr>
          <w:p w14:paraId="78F0EBCD" w14:textId="77777777" w:rsidR="0015146A" w:rsidRPr="00B81BA2" w:rsidRDefault="0015146A" w:rsidP="00612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4D930D7C" w14:textId="77777777" w:rsidR="0015146A" w:rsidRPr="00B81BA2" w:rsidRDefault="0015146A" w:rsidP="00612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1,653</w:t>
            </w:r>
          </w:p>
        </w:tc>
        <w:tc>
          <w:tcPr>
            <w:tcW w:w="255" w:type="dxa"/>
            <w:vAlign w:val="bottom"/>
          </w:tcPr>
          <w:p w14:paraId="1D792B2F" w14:textId="77777777" w:rsidR="0015146A" w:rsidRPr="00B81BA2" w:rsidRDefault="0015146A" w:rsidP="00612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4C7A7B72" w14:textId="77777777" w:rsidR="0015146A" w:rsidRPr="00B81BA2" w:rsidRDefault="0015146A" w:rsidP="00612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6,188</w:t>
            </w:r>
          </w:p>
        </w:tc>
        <w:tc>
          <w:tcPr>
            <w:tcW w:w="255" w:type="dxa"/>
            <w:vAlign w:val="bottom"/>
          </w:tcPr>
          <w:p w14:paraId="11DEA84C" w14:textId="77777777" w:rsidR="0015146A" w:rsidRPr="00B81BA2" w:rsidRDefault="0015146A" w:rsidP="00612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25EB23F5" w14:textId="77777777" w:rsidR="0015146A" w:rsidRPr="00B81BA2" w:rsidRDefault="0015146A" w:rsidP="00612F4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555B3" w:rsidRPr="00B81BA2" w14:paraId="187D56E3" w14:textId="77777777" w:rsidTr="00531EE0">
        <w:tc>
          <w:tcPr>
            <w:tcW w:w="3345" w:type="dxa"/>
            <w:vAlign w:val="bottom"/>
          </w:tcPr>
          <w:p w14:paraId="6DEFC510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ค่าโฆษณาและส่งเสริมการขายค้างจ่าย</w:t>
            </w:r>
          </w:p>
        </w:tc>
        <w:tc>
          <w:tcPr>
            <w:tcW w:w="1417" w:type="dxa"/>
            <w:vAlign w:val="bottom"/>
          </w:tcPr>
          <w:p w14:paraId="2267F91D" w14:textId="7A837817" w:rsidR="00F555B3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6,045</w:t>
            </w:r>
          </w:p>
        </w:tc>
        <w:tc>
          <w:tcPr>
            <w:tcW w:w="255" w:type="dxa"/>
            <w:vAlign w:val="bottom"/>
          </w:tcPr>
          <w:p w14:paraId="09CCA295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0A85E7D4" w14:textId="6EF74009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15,273</w:t>
            </w:r>
          </w:p>
        </w:tc>
        <w:tc>
          <w:tcPr>
            <w:tcW w:w="255" w:type="dxa"/>
            <w:vAlign w:val="bottom"/>
          </w:tcPr>
          <w:p w14:paraId="4E1B5E3F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0AFB7380" w14:textId="38886E2E" w:rsidR="00F555B3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6,045</w:t>
            </w:r>
          </w:p>
        </w:tc>
        <w:tc>
          <w:tcPr>
            <w:tcW w:w="255" w:type="dxa"/>
            <w:vAlign w:val="bottom"/>
          </w:tcPr>
          <w:p w14:paraId="6B8ABC74" w14:textId="7777777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446CAEDE" w14:textId="6C0F4E57" w:rsidR="00F555B3" w:rsidRPr="00B81BA2" w:rsidRDefault="00F555B3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15,273</w:t>
            </w:r>
          </w:p>
        </w:tc>
      </w:tr>
      <w:tr w:rsidR="0015146A" w:rsidRPr="00B81BA2" w14:paraId="67BCA68A" w14:textId="77777777" w:rsidTr="00F77CF4">
        <w:tc>
          <w:tcPr>
            <w:tcW w:w="3345" w:type="dxa"/>
            <w:vAlign w:val="bottom"/>
          </w:tcPr>
          <w:p w14:paraId="2CD6D75E" w14:textId="44480079" w:rsidR="0015146A" w:rsidRPr="00B81BA2" w:rsidRDefault="0015146A" w:rsidP="009D2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ind w:right="-100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 w:hint="cs"/>
                <w:sz w:val="27"/>
                <w:szCs w:val="27"/>
                <w:cs/>
                <w:lang w:eastAsia="en-GB"/>
              </w:rPr>
              <w:t>เบี้ยปรับ</w:t>
            </w:r>
            <w:r w:rsidR="009D2CC5">
              <w:rPr>
                <w:rFonts w:ascii="Angsana New" w:hAnsi="Angsana New" w:hint="cs"/>
                <w:sz w:val="27"/>
                <w:szCs w:val="27"/>
                <w:cs/>
                <w:lang w:eastAsia="en-GB"/>
              </w:rPr>
              <w:t>จ่าย</w:t>
            </w:r>
            <w:r w:rsidRPr="00B81BA2">
              <w:rPr>
                <w:rFonts w:ascii="Angsana New" w:hAnsi="Angsana New" w:hint="cs"/>
                <w:sz w:val="27"/>
                <w:szCs w:val="27"/>
                <w:cs/>
                <w:lang w:eastAsia="en-GB"/>
              </w:rPr>
              <w:t>ค่าสินค้าและบริการล่าช้าค้างจ่าย</w:t>
            </w:r>
          </w:p>
        </w:tc>
        <w:tc>
          <w:tcPr>
            <w:tcW w:w="1417" w:type="dxa"/>
            <w:vAlign w:val="bottom"/>
          </w:tcPr>
          <w:p w14:paraId="491106B7" w14:textId="54AFEB7B" w:rsidR="0015146A" w:rsidRPr="00B81BA2" w:rsidRDefault="0015146A" w:rsidP="00F7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5,</w:t>
            </w:r>
            <w:r w:rsidR="00B81BA2">
              <w:rPr>
                <w:rFonts w:ascii="Angsana New" w:hAnsi="Angsana New" w:hint="cs"/>
                <w:sz w:val="27"/>
                <w:szCs w:val="27"/>
                <w:cs/>
              </w:rPr>
              <w:t>312</w:t>
            </w:r>
          </w:p>
        </w:tc>
        <w:tc>
          <w:tcPr>
            <w:tcW w:w="255" w:type="dxa"/>
            <w:vAlign w:val="bottom"/>
          </w:tcPr>
          <w:p w14:paraId="2D3B84F4" w14:textId="77777777" w:rsidR="0015146A" w:rsidRPr="00B81BA2" w:rsidRDefault="0015146A" w:rsidP="00F7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5F6862C0" w14:textId="77777777" w:rsidR="0015146A" w:rsidRPr="00B81BA2" w:rsidRDefault="0015146A" w:rsidP="00F7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5" w:type="dxa"/>
            <w:vAlign w:val="bottom"/>
          </w:tcPr>
          <w:p w14:paraId="42A13EFC" w14:textId="77777777" w:rsidR="0015146A" w:rsidRPr="00B81BA2" w:rsidRDefault="0015146A" w:rsidP="00F7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3EFA1E37" w14:textId="50B21530" w:rsidR="0015146A" w:rsidRPr="00B81BA2" w:rsidRDefault="0015146A" w:rsidP="00F7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5,</w:t>
            </w:r>
            <w:r w:rsidR="009C5FA1">
              <w:rPr>
                <w:rFonts w:ascii="Angsana New" w:hAnsi="Angsana New"/>
                <w:sz w:val="27"/>
                <w:szCs w:val="27"/>
              </w:rPr>
              <w:t>312</w:t>
            </w:r>
          </w:p>
        </w:tc>
        <w:tc>
          <w:tcPr>
            <w:tcW w:w="255" w:type="dxa"/>
            <w:vAlign w:val="bottom"/>
          </w:tcPr>
          <w:p w14:paraId="1C660790" w14:textId="77777777" w:rsidR="0015146A" w:rsidRPr="00B81BA2" w:rsidRDefault="0015146A" w:rsidP="00F7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113CE227" w14:textId="77777777" w:rsidR="0015146A" w:rsidRPr="00B81BA2" w:rsidRDefault="0015146A" w:rsidP="00F77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83FF4" w:rsidRPr="00B81BA2" w14:paraId="5CA94055" w14:textId="77777777" w:rsidTr="00531EE0">
        <w:tc>
          <w:tcPr>
            <w:tcW w:w="3345" w:type="dxa"/>
            <w:vAlign w:val="bottom"/>
          </w:tcPr>
          <w:p w14:paraId="24EFB427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ส่วนลดค้างจ่าย</w:t>
            </w:r>
          </w:p>
        </w:tc>
        <w:tc>
          <w:tcPr>
            <w:tcW w:w="1417" w:type="dxa"/>
            <w:vAlign w:val="bottom"/>
          </w:tcPr>
          <w:p w14:paraId="1ADF0A8C" w14:textId="4F0DCCBC" w:rsidR="00D83FF4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1,677</w:t>
            </w:r>
          </w:p>
        </w:tc>
        <w:tc>
          <w:tcPr>
            <w:tcW w:w="255" w:type="dxa"/>
            <w:vAlign w:val="bottom"/>
          </w:tcPr>
          <w:p w14:paraId="79A4502F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2FA5052D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2,400</w:t>
            </w:r>
          </w:p>
        </w:tc>
        <w:tc>
          <w:tcPr>
            <w:tcW w:w="255" w:type="dxa"/>
            <w:vAlign w:val="bottom"/>
          </w:tcPr>
          <w:p w14:paraId="68C44A9D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vAlign w:val="bottom"/>
          </w:tcPr>
          <w:p w14:paraId="4D6F5CE0" w14:textId="39092CE1" w:rsidR="00D83FF4" w:rsidRPr="00B81BA2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1,677</w:t>
            </w:r>
          </w:p>
        </w:tc>
        <w:tc>
          <w:tcPr>
            <w:tcW w:w="255" w:type="dxa"/>
            <w:vAlign w:val="bottom"/>
          </w:tcPr>
          <w:p w14:paraId="444AD02C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vAlign w:val="bottom"/>
          </w:tcPr>
          <w:p w14:paraId="0520F6D0" w14:textId="77777777" w:rsidR="00D83FF4" w:rsidRPr="00B81BA2" w:rsidRDefault="00D83FF4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2,400</w:t>
            </w:r>
          </w:p>
        </w:tc>
      </w:tr>
      <w:tr w:rsidR="00486439" w:rsidRPr="00B81BA2" w14:paraId="7FCD8F15" w14:textId="77777777" w:rsidTr="00531EE0">
        <w:tc>
          <w:tcPr>
            <w:tcW w:w="3345" w:type="dxa"/>
            <w:vAlign w:val="bottom"/>
          </w:tcPr>
          <w:p w14:paraId="6BA272D8" w14:textId="77777777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1CC5C0" w14:textId="655F4876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6,</w:t>
            </w:r>
            <w:r w:rsidR="00B81BA2">
              <w:rPr>
                <w:rFonts w:ascii="Angsana New" w:hAnsi="Angsana New" w:hint="cs"/>
                <w:sz w:val="27"/>
                <w:szCs w:val="27"/>
                <w:cs/>
              </w:rPr>
              <w:t>952</w:t>
            </w:r>
          </w:p>
        </w:tc>
        <w:tc>
          <w:tcPr>
            <w:tcW w:w="255" w:type="dxa"/>
            <w:vAlign w:val="bottom"/>
          </w:tcPr>
          <w:p w14:paraId="34DB3C47" w14:textId="77777777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A44E5A" w14:textId="488998FD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4,790</w:t>
            </w:r>
          </w:p>
        </w:tc>
        <w:tc>
          <w:tcPr>
            <w:tcW w:w="255" w:type="dxa"/>
            <w:vAlign w:val="bottom"/>
          </w:tcPr>
          <w:p w14:paraId="0F5EB561" w14:textId="77777777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61062E" w14:textId="7E14A8D9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5,</w:t>
            </w:r>
            <w:r w:rsidR="009C5FA1">
              <w:rPr>
                <w:rFonts w:ascii="Angsana New" w:hAnsi="Angsana New"/>
                <w:sz w:val="27"/>
                <w:szCs w:val="27"/>
              </w:rPr>
              <w:t>813</w:t>
            </w:r>
          </w:p>
        </w:tc>
        <w:tc>
          <w:tcPr>
            <w:tcW w:w="255" w:type="dxa"/>
            <w:vAlign w:val="bottom"/>
          </w:tcPr>
          <w:p w14:paraId="0836F88B" w14:textId="77777777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E99A34" w14:textId="54727D03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4,024</w:t>
            </w:r>
          </w:p>
        </w:tc>
      </w:tr>
      <w:tr w:rsidR="00486439" w:rsidRPr="00B81BA2" w14:paraId="06BB3D3D" w14:textId="77777777" w:rsidTr="00531EE0">
        <w:tc>
          <w:tcPr>
            <w:tcW w:w="3345" w:type="dxa"/>
            <w:vAlign w:val="bottom"/>
          </w:tcPr>
          <w:p w14:paraId="0BF722CD" w14:textId="77777777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130"/>
                <w:tab w:val="left" w:pos="-5040"/>
                <w:tab w:val="left" w:pos="270"/>
              </w:tabs>
              <w:spacing w:line="240" w:lineRule="auto"/>
              <w:rPr>
                <w:rFonts w:ascii="Angsana New" w:hAnsi="Angsana New"/>
                <w:sz w:val="27"/>
                <w:szCs w:val="27"/>
                <w:cs/>
                <w:lang w:eastAsia="en-GB"/>
              </w:rPr>
            </w:pPr>
            <w:r w:rsidRPr="00B81BA2">
              <w:rPr>
                <w:rFonts w:ascii="Angsana New" w:hAnsi="Angsana New"/>
                <w:sz w:val="27"/>
                <w:szCs w:val="27"/>
                <w:cs/>
                <w:lang w:eastAsia="en-GB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EC3DA" w14:textId="57C7AD29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173,543</w:t>
            </w:r>
          </w:p>
        </w:tc>
        <w:tc>
          <w:tcPr>
            <w:tcW w:w="255" w:type="dxa"/>
            <w:vAlign w:val="bottom"/>
          </w:tcPr>
          <w:p w14:paraId="22AC5093" w14:textId="77777777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BCABA" w14:textId="7F376A05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134,603</w:t>
            </w:r>
          </w:p>
        </w:tc>
        <w:tc>
          <w:tcPr>
            <w:tcW w:w="255" w:type="dxa"/>
            <w:vAlign w:val="bottom"/>
          </w:tcPr>
          <w:p w14:paraId="3EBD2BAB" w14:textId="77777777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120C0" w14:textId="0DF201AD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132,809</w:t>
            </w:r>
          </w:p>
        </w:tc>
        <w:tc>
          <w:tcPr>
            <w:tcW w:w="255" w:type="dxa"/>
            <w:vAlign w:val="bottom"/>
          </w:tcPr>
          <w:p w14:paraId="2F925997" w14:textId="77777777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3C8CE" w14:textId="385AFFFF" w:rsidR="00486439" w:rsidRPr="00B81BA2" w:rsidRDefault="00486439" w:rsidP="00486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B81BA2">
              <w:rPr>
                <w:rFonts w:ascii="Angsana New" w:hAnsi="Angsana New"/>
                <w:sz w:val="27"/>
                <w:szCs w:val="27"/>
              </w:rPr>
              <w:t>93,172</w:t>
            </w:r>
          </w:p>
        </w:tc>
      </w:tr>
    </w:tbl>
    <w:p w14:paraId="075F5B59" w14:textId="77777777" w:rsidR="007F05C7" w:rsidRPr="00B81BA2" w:rsidRDefault="007F05C7" w:rsidP="00C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12"/>
          <w:szCs w:val="12"/>
        </w:rPr>
      </w:pPr>
    </w:p>
    <w:p w14:paraId="2D7EF9A5" w14:textId="6F616B54" w:rsidR="00081103" w:rsidRPr="00B81BA2" w:rsidRDefault="004342B5" w:rsidP="00C605A6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color w:val="000000"/>
          <w:sz w:val="27"/>
          <w:szCs w:val="27"/>
        </w:rPr>
      </w:pPr>
      <w:r w:rsidRPr="00B81BA2">
        <w:rPr>
          <w:rFonts w:ascii="Angsana New" w:hAnsi="Angsana New"/>
          <w:b/>
          <w:bCs/>
          <w:color w:val="000000"/>
          <w:sz w:val="27"/>
          <w:szCs w:val="27"/>
          <w:cs/>
        </w:rPr>
        <w:t>เงินกู้ยืมระยะสั้นและระยะยาวจากบุคคลอื่น</w:t>
      </w:r>
    </w:p>
    <w:p w14:paraId="7B3C02A2" w14:textId="77777777" w:rsidR="00081103" w:rsidRPr="00B81BA2" w:rsidRDefault="00081103" w:rsidP="00C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9BC4ADA" w14:textId="27C7DF63" w:rsidR="00081103" w:rsidRPr="00B81BA2" w:rsidRDefault="00081103" w:rsidP="00C60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B81BA2">
        <w:rPr>
          <w:rFonts w:ascii="Angsana New" w:hAnsi="Angsana New"/>
          <w:sz w:val="27"/>
          <w:szCs w:val="27"/>
          <w:cs/>
        </w:rPr>
        <w:t xml:space="preserve">ณ วันที่ </w:t>
      </w:r>
      <w:r w:rsidR="002F6A9C" w:rsidRPr="00B81BA2">
        <w:rPr>
          <w:rFonts w:ascii="Angsana New" w:hAnsi="Angsana New"/>
          <w:sz w:val="27"/>
          <w:szCs w:val="27"/>
        </w:rPr>
        <w:t xml:space="preserve">30 </w:t>
      </w:r>
      <w:r w:rsidR="002F6A9C" w:rsidRPr="00B81BA2">
        <w:rPr>
          <w:rFonts w:ascii="Angsana New" w:hAnsi="Angsana New"/>
          <w:sz w:val="27"/>
          <w:szCs w:val="27"/>
          <w:cs/>
        </w:rPr>
        <w:t>มิถุนายน</w:t>
      </w:r>
      <w:r w:rsidRPr="00B81BA2">
        <w:rPr>
          <w:rFonts w:ascii="Angsana New" w:hAnsi="Angsana New"/>
          <w:sz w:val="27"/>
          <w:szCs w:val="27"/>
          <w:cs/>
        </w:rPr>
        <w:t xml:space="preserve"> </w:t>
      </w:r>
      <w:r w:rsidRPr="00B81BA2">
        <w:rPr>
          <w:rFonts w:ascii="Angsana New" w:hAnsi="Angsana New"/>
          <w:sz w:val="27"/>
          <w:szCs w:val="27"/>
        </w:rPr>
        <w:t>256</w:t>
      </w:r>
      <w:r w:rsidR="004342B5" w:rsidRPr="00B81BA2">
        <w:rPr>
          <w:rFonts w:ascii="Angsana New" w:hAnsi="Angsana New"/>
          <w:sz w:val="27"/>
          <w:szCs w:val="27"/>
        </w:rPr>
        <w:t>8</w:t>
      </w:r>
      <w:r w:rsidRPr="00B81BA2">
        <w:rPr>
          <w:rFonts w:ascii="Angsana New" w:hAnsi="Angsana New"/>
          <w:sz w:val="27"/>
          <w:szCs w:val="27"/>
          <w:cs/>
        </w:rPr>
        <w:t xml:space="preserve"> และวันที่ </w:t>
      </w:r>
      <w:r w:rsidRPr="00B81BA2">
        <w:rPr>
          <w:rFonts w:ascii="Angsana New" w:hAnsi="Angsana New"/>
          <w:sz w:val="27"/>
          <w:szCs w:val="27"/>
        </w:rPr>
        <w:t>31</w:t>
      </w:r>
      <w:r w:rsidRPr="00B81BA2">
        <w:rPr>
          <w:rFonts w:ascii="Angsana New" w:hAnsi="Angsana New"/>
          <w:sz w:val="27"/>
          <w:szCs w:val="27"/>
          <w:cs/>
        </w:rPr>
        <w:t xml:space="preserve"> ธันวาคม </w:t>
      </w:r>
      <w:r w:rsidRPr="00B81BA2">
        <w:rPr>
          <w:rFonts w:ascii="Angsana New" w:hAnsi="Angsana New"/>
          <w:sz w:val="27"/>
          <w:szCs w:val="27"/>
        </w:rPr>
        <w:t>256</w:t>
      </w:r>
      <w:r w:rsidR="004342B5" w:rsidRPr="00B81BA2">
        <w:rPr>
          <w:rFonts w:ascii="Angsana New" w:hAnsi="Angsana New"/>
          <w:sz w:val="27"/>
          <w:szCs w:val="27"/>
        </w:rPr>
        <w:t>7</w:t>
      </w:r>
      <w:r w:rsidRPr="00B81BA2">
        <w:rPr>
          <w:rFonts w:ascii="Angsana New" w:hAnsi="Angsana New"/>
          <w:sz w:val="27"/>
          <w:szCs w:val="27"/>
          <w:cs/>
        </w:rPr>
        <w:t xml:space="preserve"> </w:t>
      </w:r>
      <w:r w:rsidR="004342B5" w:rsidRPr="00B81BA2">
        <w:rPr>
          <w:rFonts w:ascii="Angsana New" w:hAnsi="Angsana New"/>
          <w:sz w:val="27"/>
          <w:szCs w:val="27"/>
          <w:cs/>
        </w:rPr>
        <w:t>บัญชีนี้เป็นเงินกู้ยืมระยะสั้นประเภทสัญญากู้ยืมเงินซึ่งส่วนหนึ่งของยอดคงเหลือที่แสดงในงบการเงินรวม</w:t>
      </w:r>
      <w:r w:rsidR="003A3481" w:rsidRPr="00B81BA2">
        <w:rPr>
          <w:rFonts w:ascii="Angsana New" w:hAnsi="Angsana New"/>
          <w:sz w:val="27"/>
          <w:szCs w:val="27"/>
          <w:cs/>
        </w:rPr>
        <w:t xml:space="preserve">จำนวน </w:t>
      </w:r>
      <w:r w:rsidR="001844BF" w:rsidRPr="00B81BA2">
        <w:rPr>
          <w:rFonts w:ascii="Angsana New" w:hAnsi="Angsana New"/>
          <w:sz w:val="27"/>
          <w:szCs w:val="27"/>
        </w:rPr>
        <w:t>20</w:t>
      </w:r>
      <w:r w:rsidR="002F6A9C" w:rsidRPr="00B81BA2">
        <w:rPr>
          <w:rFonts w:ascii="Angsana New" w:hAnsi="Angsana New"/>
          <w:sz w:val="27"/>
          <w:szCs w:val="27"/>
        </w:rPr>
        <w:t>.</w:t>
      </w:r>
      <w:r w:rsidR="001844BF" w:rsidRPr="00B81BA2">
        <w:rPr>
          <w:rFonts w:ascii="Angsana New" w:hAnsi="Angsana New"/>
          <w:sz w:val="27"/>
          <w:szCs w:val="27"/>
        </w:rPr>
        <w:t>0</w:t>
      </w:r>
      <w:r w:rsidR="002F6A9C" w:rsidRPr="00B81BA2">
        <w:rPr>
          <w:rFonts w:ascii="Angsana New" w:hAnsi="Angsana New"/>
          <w:sz w:val="27"/>
          <w:szCs w:val="27"/>
        </w:rPr>
        <w:t xml:space="preserve"> </w:t>
      </w:r>
      <w:r w:rsidR="003A3481" w:rsidRPr="00B81BA2">
        <w:rPr>
          <w:rFonts w:ascii="Angsana New" w:hAnsi="Angsana New"/>
          <w:sz w:val="27"/>
          <w:szCs w:val="27"/>
          <w:cs/>
        </w:rPr>
        <w:t>ล้านบาทและ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 </w:t>
      </w:r>
      <w:r w:rsidR="004342B5" w:rsidRPr="00B81BA2">
        <w:rPr>
          <w:rFonts w:ascii="Angsana New" w:hAnsi="Angsana New"/>
          <w:sz w:val="27"/>
          <w:szCs w:val="27"/>
        </w:rPr>
        <w:t>19.7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 ล้านบาท</w:t>
      </w:r>
      <w:r w:rsidR="003A3481" w:rsidRPr="00B81BA2">
        <w:rPr>
          <w:rFonts w:ascii="Angsana New" w:hAnsi="Angsana New"/>
          <w:sz w:val="27"/>
          <w:szCs w:val="27"/>
          <w:cs/>
        </w:rPr>
        <w:t xml:space="preserve"> ตามลำดับ</w:t>
      </w:r>
      <w:r w:rsidR="002F6A9C" w:rsidRPr="00B81BA2">
        <w:rPr>
          <w:rFonts w:ascii="Angsana New" w:hAnsi="Angsana New"/>
          <w:sz w:val="27"/>
          <w:szCs w:val="27"/>
        </w:rPr>
        <w:t xml:space="preserve"> 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มีหลักประกันเป็นหุ้นสามัญของบริษัทซึ่งถือโดยกรรมการสองท่านและญาติของกรรมการทั้งสองท่านเป็นจำนวนรวม </w:t>
      </w:r>
      <w:r w:rsidR="004342B5" w:rsidRPr="00B81BA2">
        <w:rPr>
          <w:rFonts w:ascii="Angsana New" w:hAnsi="Angsana New"/>
          <w:sz w:val="27"/>
          <w:szCs w:val="27"/>
        </w:rPr>
        <w:t>10</w:t>
      </w:r>
      <w:r w:rsidR="004342B5" w:rsidRPr="00B81BA2">
        <w:rPr>
          <w:rFonts w:ascii="Angsana New" w:hAnsi="Angsana New"/>
          <w:sz w:val="27"/>
          <w:szCs w:val="27"/>
          <w:cs/>
        </w:rPr>
        <w:t>.</w:t>
      </w:r>
      <w:r w:rsidR="004342B5" w:rsidRPr="00B81BA2">
        <w:rPr>
          <w:rFonts w:ascii="Angsana New" w:hAnsi="Angsana New"/>
          <w:sz w:val="27"/>
          <w:szCs w:val="27"/>
        </w:rPr>
        <w:t>6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 ล้านหุ้น ส่วนหนึ่งของยอดคงเหลือที่แสดงในงบการเงินรวมอีกจำนวน </w:t>
      </w:r>
      <w:r w:rsidR="004342B5" w:rsidRPr="00B81BA2">
        <w:rPr>
          <w:rFonts w:ascii="Angsana New" w:hAnsi="Angsana New"/>
          <w:sz w:val="27"/>
          <w:szCs w:val="27"/>
        </w:rPr>
        <w:t>200</w:t>
      </w:r>
      <w:r w:rsidR="00DD43CC" w:rsidRPr="00B81BA2">
        <w:rPr>
          <w:rFonts w:ascii="Angsana New" w:hAnsi="Angsana New"/>
          <w:sz w:val="27"/>
          <w:szCs w:val="27"/>
        </w:rPr>
        <w:t>.0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 ล้านบาท มีหลักประกันเป็นหุ้นสามัญของบริษัทย่อยแห่งหนึ่งซึ่งถือโดยบริษัทเป็นจำนวนรวม </w:t>
      </w:r>
      <w:r w:rsidR="004342B5" w:rsidRPr="00B81BA2">
        <w:rPr>
          <w:rFonts w:ascii="Angsana New" w:hAnsi="Angsana New"/>
          <w:sz w:val="27"/>
          <w:szCs w:val="27"/>
        </w:rPr>
        <w:t>40</w:t>
      </w:r>
      <w:r w:rsidR="00CC374A" w:rsidRPr="00B81BA2">
        <w:rPr>
          <w:rFonts w:ascii="Angsana New" w:hAnsi="Angsana New"/>
          <w:sz w:val="27"/>
          <w:szCs w:val="27"/>
        </w:rPr>
        <w:t>.0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 ล้านหุ้น เงินกู้ยืมดังกล่าวบริษัทและบริษัทย่อยแห่งหนึ่งทำสัญญากู้ยืมเงินจากบุคคลที่ไม่เกี่ยวข้องกันหลายราย ซึ่งมีอัตราดอกเบี้ยระหว่างร้อยละ </w:t>
      </w:r>
      <w:r w:rsidR="004342B5" w:rsidRPr="00B81BA2">
        <w:rPr>
          <w:rFonts w:ascii="Angsana New" w:hAnsi="Angsana New"/>
          <w:sz w:val="27"/>
          <w:szCs w:val="27"/>
        </w:rPr>
        <w:t>5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 ต่อปีถึงร้อยละ </w:t>
      </w:r>
      <w:r w:rsidR="004342B5" w:rsidRPr="00B81BA2">
        <w:rPr>
          <w:rFonts w:ascii="Angsana New" w:hAnsi="Angsana New"/>
          <w:sz w:val="27"/>
          <w:szCs w:val="27"/>
        </w:rPr>
        <w:t>15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 ต่อปีโดยมีระยะเวลาครบกำหนดไม่เกิน</w:t>
      </w:r>
      <w:r w:rsidR="00CC374A" w:rsidRPr="00B81BA2">
        <w:rPr>
          <w:rFonts w:ascii="Angsana New" w:hAnsi="Angsana New" w:hint="cs"/>
          <w:sz w:val="27"/>
          <w:szCs w:val="27"/>
          <w:cs/>
        </w:rPr>
        <w:t>สิบสอง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เดือน ส่วนเงินกู้ยืมระยะยาวประเภทสัญญากู้ยืมเงินที่แสดงในงบการเงินรวมและงบการเงินเฉพาะกิจการจำนวน </w:t>
      </w:r>
      <w:r w:rsidR="004342B5" w:rsidRPr="00B81BA2">
        <w:rPr>
          <w:rFonts w:ascii="Angsana New" w:hAnsi="Angsana New"/>
          <w:sz w:val="27"/>
          <w:szCs w:val="27"/>
        </w:rPr>
        <w:t xml:space="preserve">30.0 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ล้านบาทมีอัตราดอกเบี้ยร้อยละ </w:t>
      </w:r>
      <w:r w:rsidR="004342B5" w:rsidRPr="00B81BA2">
        <w:rPr>
          <w:rFonts w:ascii="Angsana New" w:hAnsi="Angsana New"/>
          <w:sz w:val="27"/>
          <w:szCs w:val="27"/>
        </w:rPr>
        <w:t>5</w:t>
      </w:r>
      <w:r w:rsidR="004342B5" w:rsidRPr="00B81BA2">
        <w:rPr>
          <w:rFonts w:ascii="Angsana New" w:hAnsi="Angsana New"/>
          <w:sz w:val="27"/>
          <w:szCs w:val="27"/>
          <w:cs/>
        </w:rPr>
        <w:t xml:space="preserve"> ต่อปีและมีระยะเวลาครบกำหนดสองปีนับจากวันที่ทำสัญญาและมีหลักประกันเป็นที่ดินของบริษัทจำนวนสองแปลง</w:t>
      </w:r>
    </w:p>
    <w:p w14:paraId="634FBE85" w14:textId="77777777" w:rsidR="00911CA4" w:rsidRPr="00B81BA2" w:rsidRDefault="00911CA4" w:rsidP="000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2"/>
          <w:szCs w:val="12"/>
        </w:rPr>
      </w:pPr>
    </w:p>
    <w:p w14:paraId="720E7DDA" w14:textId="5C587006" w:rsidR="00911CA4" w:rsidRPr="00B81BA2" w:rsidRDefault="00911CA4" w:rsidP="000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7"/>
          <w:szCs w:val="27"/>
        </w:rPr>
      </w:pPr>
      <w:r w:rsidRPr="00B81BA2">
        <w:rPr>
          <w:rFonts w:ascii="Angsana New" w:hAnsi="Angsana New" w:hint="cs"/>
          <w:sz w:val="27"/>
          <w:szCs w:val="27"/>
          <w:cs/>
        </w:rPr>
        <w:t>เงินกู้ยืมระยะสั้นจากบุคคลอื่น</w:t>
      </w:r>
      <w:r w:rsidR="00B81BA2" w:rsidRPr="00B81BA2">
        <w:rPr>
          <w:rFonts w:ascii="Angsana New" w:hAnsi="Angsana New" w:hint="cs"/>
          <w:sz w:val="27"/>
          <w:szCs w:val="27"/>
          <w:cs/>
        </w:rPr>
        <w:t>รายหนึ่งและดอกเบี้ยค้างจ่าย</w:t>
      </w:r>
      <w:r w:rsidR="00E063A7" w:rsidRPr="00B81BA2">
        <w:rPr>
          <w:rFonts w:ascii="Angsana New" w:hAnsi="Angsana New" w:hint="cs"/>
          <w:sz w:val="27"/>
          <w:szCs w:val="27"/>
          <w:cs/>
        </w:rPr>
        <w:t xml:space="preserve">รวมจำนวน </w:t>
      </w:r>
      <w:r w:rsidR="00CC374A" w:rsidRPr="00B81BA2">
        <w:rPr>
          <w:rFonts w:ascii="Angsana New" w:hAnsi="Angsana New"/>
          <w:sz w:val="27"/>
          <w:szCs w:val="27"/>
        </w:rPr>
        <w:t>58.9</w:t>
      </w:r>
      <w:r w:rsidR="00E063A7" w:rsidRPr="00B81BA2">
        <w:rPr>
          <w:rFonts w:ascii="Angsana New" w:hAnsi="Angsana New"/>
          <w:sz w:val="27"/>
          <w:szCs w:val="27"/>
        </w:rPr>
        <w:t xml:space="preserve"> </w:t>
      </w:r>
      <w:r w:rsidR="00E063A7" w:rsidRPr="00B81BA2">
        <w:rPr>
          <w:rFonts w:ascii="Angsana New" w:hAnsi="Angsana New" w:hint="cs"/>
          <w:sz w:val="27"/>
          <w:szCs w:val="27"/>
          <w:cs/>
        </w:rPr>
        <w:t>ล้านบาท</w:t>
      </w:r>
      <w:r w:rsidR="00B81BA2" w:rsidRPr="00B81BA2">
        <w:rPr>
          <w:rFonts w:ascii="Angsana New" w:hAnsi="Angsana New" w:hint="cs"/>
          <w:sz w:val="27"/>
          <w:szCs w:val="27"/>
          <w:cs/>
        </w:rPr>
        <w:t>ถูก</w:t>
      </w:r>
      <w:r w:rsidR="00E063A7" w:rsidRPr="00B81BA2">
        <w:rPr>
          <w:rFonts w:ascii="Angsana New" w:hAnsi="Angsana New" w:hint="cs"/>
          <w:sz w:val="27"/>
          <w:szCs w:val="27"/>
          <w:cs/>
        </w:rPr>
        <w:t>ดำเนินคดีความฟ้องร้องให้</w:t>
      </w:r>
      <w:r w:rsidR="00B81BA2" w:rsidRPr="00B81BA2">
        <w:rPr>
          <w:rFonts w:ascii="Angsana New" w:hAnsi="Angsana New" w:hint="cs"/>
          <w:sz w:val="27"/>
          <w:szCs w:val="27"/>
          <w:cs/>
        </w:rPr>
        <w:t>บริษัท</w:t>
      </w:r>
      <w:r w:rsidR="00E063A7" w:rsidRPr="00B81BA2">
        <w:rPr>
          <w:rFonts w:ascii="Angsana New" w:hAnsi="Angsana New" w:hint="cs"/>
          <w:sz w:val="27"/>
          <w:szCs w:val="27"/>
          <w:cs/>
        </w:rPr>
        <w:t xml:space="preserve">ชำระหนี้ (ดูหมายเหตุ </w:t>
      </w:r>
      <w:r w:rsidR="00E063A7" w:rsidRPr="00B81BA2">
        <w:rPr>
          <w:rFonts w:ascii="Angsana New" w:hAnsi="Angsana New"/>
          <w:sz w:val="27"/>
          <w:szCs w:val="27"/>
        </w:rPr>
        <w:t>20)</w:t>
      </w:r>
    </w:p>
    <w:p w14:paraId="7AE2C53B" w14:textId="497F751A" w:rsidR="00F63DD6" w:rsidRPr="00653CD9" w:rsidRDefault="00F63DD6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653CD9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หุ้น</w:t>
      </w:r>
      <w:r w:rsidRPr="00653CD9">
        <w:rPr>
          <w:rFonts w:ascii="Angsana New" w:hAnsi="Angsana New"/>
          <w:b/>
          <w:bCs/>
          <w:sz w:val="30"/>
          <w:szCs w:val="30"/>
          <w:cs/>
        </w:rPr>
        <w:t>กู้</w:t>
      </w:r>
    </w:p>
    <w:p w14:paraId="68B5700D" w14:textId="77777777" w:rsidR="001C4538" w:rsidRPr="006A3562" w:rsidRDefault="001C4538" w:rsidP="00823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439" w:type="dxa"/>
        <w:tblInd w:w="-113" w:type="dxa"/>
        <w:tblLook w:val="04A0" w:firstRow="1" w:lastRow="0" w:firstColumn="1" w:lastColumn="0" w:noHBand="0" w:noVBand="1"/>
      </w:tblPr>
      <w:tblGrid>
        <w:gridCol w:w="5896"/>
        <w:gridCol w:w="1644"/>
        <w:gridCol w:w="255"/>
        <w:gridCol w:w="1644"/>
      </w:tblGrid>
      <w:tr w:rsidR="002F6A9C" w:rsidRPr="00D54871" w14:paraId="14BD1663" w14:textId="77777777" w:rsidTr="002F6A9C">
        <w:tc>
          <w:tcPr>
            <w:tcW w:w="5896" w:type="dxa"/>
          </w:tcPr>
          <w:p w14:paraId="13989A3C" w14:textId="77777777" w:rsidR="002F6A9C" w:rsidRPr="00653CD9" w:rsidRDefault="002F6A9C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43" w:type="dxa"/>
            <w:gridSpan w:val="3"/>
            <w:tcBorders>
              <w:bottom w:val="single" w:sz="4" w:space="0" w:color="000000"/>
            </w:tcBorders>
          </w:tcPr>
          <w:p w14:paraId="20E076A4" w14:textId="77777777" w:rsidR="002F6A9C" w:rsidRPr="00653CD9" w:rsidRDefault="002F6A9C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CD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14:paraId="5E343AB5" w14:textId="77777777" w:rsidR="002F6A9C" w:rsidRPr="00653CD9" w:rsidRDefault="002F6A9C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CD9">
              <w:rPr>
                <w:rFonts w:ascii="Angsana New" w:hAnsi="Angsana New" w:cs="Angsana New"/>
                <w:sz w:val="30"/>
                <w:szCs w:val="30"/>
                <w:cs/>
              </w:rPr>
              <w:t>(พันบาท)</w:t>
            </w:r>
          </w:p>
        </w:tc>
      </w:tr>
      <w:tr w:rsidR="002F6A9C" w:rsidRPr="00D54871" w14:paraId="2D5BA034" w14:textId="77777777" w:rsidTr="002F6A9C">
        <w:trPr>
          <w:trHeight w:val="328"/>
        </w:trPr>
        <w:tc>
          <w:tcPr>
            <w:tcW w:w="5896" w:type="dxa"/>
          </w:tcPr>
          <w:p w14:paraId="35108545" w14:textId="77777777" w:rsidR="002F6A9C" w:rsidRPr="00653CD9" w:rsidRDefault="002F6A9C" w:rsidP="0003570B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</w:tcBorders>
          </w:tcPr>
          <w:p w14:paraId="782252C4" w14:textId="23A537A9" w:rsidR="002F6A9C" w:rsidRPr="00653CD9" w:rsidRDefault="002F6A9C" w:rsidP="00FE2051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CD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53CD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653CD9">
              <w:rPr>
                <w:rFonts w:ascii="Angsana New" w:hAnsi="Angsana New" w:cs="Angsana New"/>
                <w:sz w:val="30"/>
                <w:szCs w:val="30"/>
              </w:rPr>
              <w:t xml:space="preserve"> 2568</w:t>
            </w:r>
          </w:p>
        </w:tc>
        <w:tc>
          <w:tcPr>
            <w:tcW w:w="255" w:type="dxa"/>
            <w:tcBorders>
              <w:top w:val="single" w:sz="4" w:space="0" w:color="000000"/>
            </w:tcBorders>
          </w:tcPr>
          <w:p w14:paraId="57CE12ED" w14:textId="77777777" w:rsidR="002F6A9C" w:rsidRPr="00653CD9" w:rsidRDefault="002F6A9C" w:rsidP="0003570B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bottom w:val="single" w:sz="4" w:space="0" w:color="000000"/>
            </w:tcBorders>
          </w:tcPr>
          <w:p w14:paraId="17B8F354" w14:textId="39AAFD74" w:rsidR="002F6A9C" w:rsidRPr="00653CD9" w:rsidRDefault="002F6A9C" w:rsidP="00FE2051">
            <w:pPr>
              <w:pStyle w:val="NoSpacing"/>
              <w:spacing w:line="240" w:lineRule="atLeast"/>
              <w:ind w:left="-6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53CD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53CD9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Pr="00653CD9">
              <w:rPr>
                <w:rFonts w:ascii="Angsana New" w:hAnsi="Angsana New" w:cs="Angsana New"/>
                <w:sz w:val="30"/>
                <w:szCs w:val="30"/>
              </w:rPr>
              <w:t xml:space="preserve"> 2567</w:t>
            </w:r>
          </w:p>
        </w:tc>
      </w:tr>
      <w:tr w:rsidR="002F6A9C" w:rsidRPr="00D54871" w14:paraId="54FCF067" w14:textId="77777777" w:rsidTr="002F6A9C">
        <w:tc>
          <w:tcPr>
            <w:tcW w:w="5896" w:type="dxa"/>
          </w:tcPr>
          <w:p w14:paraId="2F1DB7B2" w14:textId="77777777" w:rsidR="002F6A9C" w:rsidRPr="00653CD9" w:rsidRDefault="002F6A9C" w:rsidP="00247EFF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CD9">
              <w:rPr>
                <w:rFonts w:ascii="Angsana New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 w14:paraId="491B19B9" w14:textId="103B9603" w:rsidR="002F6A9C" w:rsidRPr="00653CD9" w:rsidRDefault="00680F8B" w:rsidP="00C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653CD9">
              <w:rPr>
                <w:rFonts w:ascii="Angsana New" w:hAnsi="Angsana New"/>
                <w:sz w:val="30"/>
                <w:szCs w:val="30"/>
              </w:rPr>
              <w:t>986,025</w:t>
            </w:r>
          </w:p>
        </w:tc>
        <w:tc>
          <w:tcPr>
            <w:tcW w:w="255" w:type="dxa"/>
          </w:tcPr>
          <w:p w14:paraId="2FB6A7F9" w14:textId="77777777" w:rsidR="002F6A9C" w:rsidRPr="00653CD9" w:rsidRDefault="002F6A9C" w:rsidP="00247EF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14:paraId="0D56C62A" w14:textId="60324892" w:rsidR="002F6A9C" w:rsidRPr="00653CD9" w:rsidRDefault="002F6A9C" w:rsidP="00C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653CD9">
              <w:rPr>
                <w:rFonts w:ascii="Angsana New" w:hAnsi="Angsana New"/>
                <w:sz w:val="30"/>
                <w:szCs w:val="30"/>
              </w:rPr>
              <w:t>986,025</w:t>
            </w:r>
          </w:p>
        </w:tc>
      </w:tr>
      <w:tr w:rsidR="002F6A9C" w:rsidRPr="00D54871" w14:paraId="5583AE2C" w14:textId="77777777" w:rsidTr="002F6A9C">
        <w:tc>
          <w:tcPr>
            <w:tcW w:w="5896" w:type="dxa"/>
          </w:tcPr>
          <w:p w14:paraId="60C8E1B5" w14:textId="77777777" w:rsidR="00723B5B" w:rsidRPr="00653CD9" w:rsidRDefault="002F6A9C" w:rsidP="00247EFF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53CD9">
              <w:rPr>
                <w:rFonts w:ascii="Angsana New" w:hAnsi="Angsana New" w:cs="Angsana New"/>
                <w:sz w:val="30"/>
                <w:szCs w:val="30"/>
                <w:cs/>
              </w:rPr>
              <w:t>หัก ค่าใช้จ่ายที่เกี่ยวข้องโดยตรงกับการออกและ</w:t>
            </w:r>
          </w:p>
          <w:p w14:paraId="069F93A3" w14:textId="6F27B147" w:rsidR="002F6A9C" w:rsidRPr="00653CD9" w:rsidRDefault="002F6A9C" w:rsidP="00247EFF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53CD9">
              <w:rPr>
                <w:rFonts w:ascii="Angsana New" w:hAnsi="Angsana New" w:cs="Angsana New"/>
                <w:sz w:val="30"/>
                <w:szCs w:val="30"/>
                <w:cs/>
              </w:rPr>
              <w:t>ขยายระยะเวลาหุ้นกู้รอตัดบัญชี</w:t>
            </w:r>
          </w:p>
        </w:tc>
        <w:tc>
          <w:tcPr>
            <w:tcW w:w="1644" w:type="dxa"/>
            <w:tcBorders>
              <w:bottom w:val="single" w:sz="4" w:space="0" w:color="000000"/>
            </w:tcBorders>
            <w:vAlign w:val="bottom"/>
          </w:tcPr>
          <w:p w14:paraId="28A01536" w14:textId="2BE317FE" w:rsidR="002F6A9C" w:rsidRPr="00653CD9" w:rsidRDefault="00680F8B" w:rsidP="00C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653CD9">
              <w:rPr>
                <w:rFonts w:ascii="Angsana New" w:hAnsi="Angsana New"/>
                <w:sz w:val="30"/>
                <w:szCs w:val="30"/>
              </w:rPr>
              <w:t>(7,816)</w:t>
            </w:r>
          </w:p>
        </w:tc>
        <w:tc>
          <w:tcPr>
            <w:tcW w:w="255" w:type="dxa"/>
          </w:tcPr>
          <w:p w14:paraId="205A7144" w14:textId="77777777" w:rsidR="002F6A9C" w:rsidRPr="00653CD9" w:rsidRDefault="002F6A9C" w:rsidP="00247EFF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bottom w:val="single" w:sz="4" w:space="0" w:color="000000"/>
            </w:tcBorders>
            <w:vAlign w:val="bottom"/>
          </w:tcPr>
          <w:p w14:paraId="48B7FD78" w14:textId="2C77B756" w:rsidR="002F6A9C" w:rsidRPr="00653CD9" w:rsidRDefault="002F6A9C" w:rsidP="00C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653CD9">
              <w:rPr>
                <w:rFonts w:ascii="Angsana New" w:hAnsi="Angsana New"/>
                <w:sz w:val="30"/>
                <w:szCs w:val="30"/>
              </w:rPr>
              <w:t>(5,974)</w:t>
            </w:r>
          </w:p>
        </w:tc>
      </w:tr>
      <w:tr w:rsidR="002F6A9C" w:rsidRPr="00D54871" w14:paraId="1F7EEF92" w14:textId="77777777" w:rsidTr="002F6A9C">
        <w:tc>
          <w:tcPr>
            <w:tcW w:w="5896" w:type="dxa"/>
          </w:tcPr>
          <w:p w14:paraId="37BDB610" w14:textId="2E44C76B" w:rsidR="002F6A9C" w:rsidRPr="00653CD9" w:rsidRDefault="002F6A9C" w:rsidP="003A3481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53CD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000000"/>
            </w:tcBorders>
          </w:tcPr>
          <w:p w14:paraId="4C53AFC4" w14:textId="5CC09611" w:rsidR="002F6A9C" w:rsidRPr="00653CD9" w:rsidRDefault="00680F8B" w:rsidP="00C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653CD9">
              <w:rPr>
                <w:rFonts w:ascii="Angsana New" w:hAnsi="Angsana New"/>
                <w:sz w:val="30"/>
                <w:szCs w:val="30"/>
              </w:rPr>
              <w:t>978,209</w:t>
            </w:r>
          </w:p>
        </w:tc>
        <w:tc>
          <w:tcPr>
            <w:tcW w:w="255" w:type="dxa"/>
          </w:tcPr>
          <w:p w14:paraId="418AE13F" w14:textId="77777777" w:rsidR="002F6A9C" w:rsidRPr="00653CD9" w:rsidRDefault="002F6A9C" w:rsidP="003A3481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000000"/>
            </w:tcBorders>
          </w:tcPr>
          <w:p w14:paraId="07F00F13" w14:textId="54E833DC" w:rsidR="002F6A9C" w:rsidRPr="00653CD9" w:rsidRDefault="002F6A9C" w:rsidP="00C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653CD9">
              <w:rPr>
                <w:rFonts w:ascii="Angsana New" w:hAnsi="Angsana New"/>
                <w:sz w:val="30"/>
                <w:szCs w:val="30"/>
              </w:rPr>
              <w:t>980,051</w:t>
            </w:r>
          </w:p>
        </w:tc>
      </w:tr>
      <w:tr w:rsidR="002F6A9C" w:rsidRPr="00D54871" w14:paraId="76036820" w14:textId="77777777" w:rsidTr="002F6A9C">
        <w:tc>
          <w:tcPr>
            <w:tcW w:w="5896" w:type="dxa"/>
          </w:tcPr>
          <w:p w14:paraId="63B97932" w14:textId="4FD30B2C" w:rsidR="002F6A9C" w:rsidRPr="00653CD9" w:rsidRDefault="002F6A9C" w:rsidP="003A3481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CD9">
              <w:rPr>
                <w:rFonts w:ascii="Angsana New" w:hAnsi="Angsana New" w:cs="Angsana New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C38E5B5" w14:textId="634A03C8" w:rsidR="002F6A9C" w:rsidRPr="00653CD9" w:rsidRDefault="00680F8B" w:rsidP="00680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53CD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DD15108" w14:textId="77777777" w:rsidR="002F6A9C" w:rsidRPr="00653CD9" w:rsidRDefault="002F6A9C" w:rsidP="003A3481">
            <w:pPr>
              <w:pStyle w:val="NoSpacing"/>
              <w:spacing w:line="240" w:lineRule="atLeast"/>
              <w:ind w:right="1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521E788C" w14:textId="0A7BE84C" w:rsidR="002F6A9C" w:rsidRPr="00653CD9" w:rsidRDefault="002F6A9C" w:rsidP="00C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53CD9">
              <w:rPr>
                <w:rFonts w:ascii="Angsana New" w:hAnsi="Angsana New"/>
                <w:sz w:val="30"/>
                <w:szCs w:val="30"/>
              </w:rPr>
              <w:t>(879,410)</w:t>
            </w:r>
          </w:p>
        </w:tc>
      </w:tr>
      <w:tr w:rsidR="002F6A9C" w:rsidRPr="00D54871" w14:paraId="4D7473F3" w14:textId="77777777" w:rsidTr="002F6A9C">
        <w:tc>
          <w:tcPr>
            <w:tcW w:w="5896" w:type="dxa"/>
          </w:tcPr>
          <w:p w14:paraId="7BBE8896" w14:textId="46A8B3A3" w:rsidR="002F6A9C" w:rsidRPr="00653CD9" w:rsidRDefault="002F6A9C" w:rsidP="003A3481">
            <w:pPr>
              <w:pStyle w:val="NoSpacin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653CD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0386F6AD" w14:textId="44538534" w:rsidR="002F6A9C" w:rsidRPr="00653CD9" w:rsidRDefault="00680F8B" w:rsidP="00C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653CD9">
              <w:rPr>
                <w:rFonts w:ascii="Angsana New" w:hAnsi="Angsana New"/>
                <w:sz w:val="30"/>
                <w:szCs w:val="30"/>
              </w:rPr>
              <w:t>978,209</w:t>
            </w:r>
          </w:p>
        </w:tc>
        <w:tc>
          <w:tcPr>
            <w:tcW w:w="255" w:type="dxa"/>
          </w:tcPr>
          <w:p w14:paraId="6BB20A16" w14:textId="77777777" w:rsidR="002F6A9C" w:rsidRPr="00653CD9" w:rsidRDefault="002F6A9C" w:rsidP="003A3481">
            <w:pPr>
              <w:pStyle w:val="NoSpacing"/>
              <w:spacing w:line="240" w:lineRule="atLeast"/>
              <w:ind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</w:tcPr>
          <w:p w14:paraId="2839D386" w14:textId="305EE778" w:rsidR="002F6A9C" w:rsidRPr="00653CD9" w:rsidRDefault="002F6A9C" w:rsidP="00C8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  <w:r w:rsidRPr="00653CD9">
              <w:rPr>
                <w:rFonts w:ascii="Angsana New" w:hAnsi="Angsana New"/>
                <w:sz w:val="30"/>
                <w:szCs w:val="30"/>
              </w:rPr>
              <w:t>100,641</w:t>
            </w:r>
          </w:p>
        </w:tc>
      </w:tr>
    </w:tbl>
    <w:p w14:paraId="07911AEE" w14:textId="77777777" w:rsidR="00BE2AC0" w:rsidRPr="006A3562" w:rsidRDefault="00BE2AC0" w:rsidP="00635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36CBDBF2" w14:textId="1F5272E3" w:rsidR="00FE2051" w:rsidRPr="00653CD9" w:rsidRDefault="00FE2051" w:rsidP="00FE2051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653CD9">
        <w:rPr>
          <w:rFonts w:ascii="Angsana New" w:hAnsi="Angsana New" w:cs="Angsana New"/>
          <w:sz w:val="30"/>
          <w:szCs w:val="30"/>
          <w:cs/>
        </w:rPr>
        <w:t>ค่าใช้จ่ายที่เกี่ยวข้องโดยตรงกับการออกและขยายระยะเวลาหุ้นกู้ได้แก่</w:t>
      </w:r>
      <w:r w:rsidR="00FF7A3C" w:rsidRPr="00653C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3CD9">
        <w:rPr>
          <w:rFonts w:ascii="Angsana New" w:hAnsi="Angsana New" w:cs="Angsana New"/>
          <w:sz w:val="30"/>
          <w:szCs w:val="30"/>
          <w:cs/>
        </w:rPr>
        <w:t>ค่าธรรมเนียมการจัดจำหน่ายและค่าธรรมเนียมอื่นๆ</w:t>
      </w:r>
      <w:r w:rsidRPr="00653CD9">
        <w:rPr>
          <w:rFonts w:ascii="Angsana New" w:hAnsi="Angsana New" w:cs="Angsana New"/>
          <w:sz w:val="30"/>
          <w:szCs w:val="30"/>
        </w:rPr>
        <w:t xml:space="preserve"> </w:t>
      </w:r>
      <w:r w:rsidRPr="00653CD9">
        <w:rPr>
          <w:rFonts w:ascii="Angsana New" w:hAnsi="Angsana New" w:cs="Angsana New"/>
          <w:sz w:val="30"/>
          <w:szCs w:val="30"/>
          <w:cs/>
        </w:rPr>
        <w:t>ซึ่งบริษัทบันทึกเป็นรายการรอตัดบัญชีและทยอยรับรู้เป็นส่วนหนึ่งของต้นทุนทางการเงินด้วยวิธีเส้นตรงตลอดอายุของหุ้นกู้ที่เกี่ยวข้อง</w:t>
      </w:r>
    </w:p>
    <w:p w14:paraId="392D9BF3" w14:textId="77777777" w:rsidR="00F050A0" w:rsidRPr="006A3562" w:rsidRDefault="00F050A0" w:rsidP="0040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  <w:highlight w:val="red"/>
        </w:rPr>
      </w:pPr>
    </w:p>
    <w:p w14:paraId="441EA5E0" w14:textId="2DC2A2EF" w:rsidR="00FE2051" w:rsidRPr="00653CD9" w:rsidRDefault="00FE2051" w:rsidP="00680F8B">
      <w:pPr>
        <w:pStyle w:val="NoSpacing"/>
        <w:jc w:val="thaiDistribute"/>
        <w:rPr>
          <w:rFonts w:ascii="Angsana New" w:hAnsi="Angsana New"/>
          <w:sz w:val="30"/>
          <w:szCs w:val="30"/>
          <w:highlight w:val="red"/>
        </w:rPr>
        <w:sectPr w:rsidR="00FE2051" w:rsidRPr="00653CD9" w:rsidSect="00FE2051">
          <w:footerReference w:type="first" r:id="rId15"/>
          <w:pgSz w:w="11909" w:h="16834" w:code="9"/>
          <w:pgMar w:top="1219" w:right="1134" w:bottom="567" w:left="1440" w:header="992" w:footer="283" w:gutter="0"/>
          <w:pgNumType w:chapStyle="1"/>
          <w:cols w:space="720"/>
          <w:docGrid w:linePitch="245"/>
        </w:sectPr>
      </w:pPr>
      <w:r w:rsidRPr="00653CD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1ED1" w:rsidRPr="00653CD9">
        <w:rPr>
          <w:rFonts w:ascii="Angsana New" w:hAnsi="Angsana New" w:cs="Angsana New"/>
          <w:sz w:val="30"/>
          <w:szCs w:val="30"/>
        </w:rPr>
        <w:t xml:space="preserve">30 </w:t>
      </w:r>
      <w:r w:rsidR="00F51ED1" w:rsidRPr="00653CD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53CD9">
        <w:rPr>
          <w:rFonts w:ascii="Angsana New" w:hAnsi="Angsana New" w:cs="Angsana New"/>
          <w:sz w:val="30"/>
          <w:szCs w:val="30"/>
        </w:rPr>
        <w:t>256</w:t>
      </w:r>
      <w:r w:rsidR="00247EFF" w:rsidRPr="00653CD9">
        <w:rPr>
          <w:rFonts w:ascii="Angsana New" w:hAnsi="Angsana New" w:cs="Angsana New"/>
          <w:sz w:val="30"/>
          <w:szCs w:val="30"/>
        </w:rPr>
        <w:t>8</w:t>
      </w:r>
      <w:r w:rsidRPr="00653CD9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C243C" w:rsidRPr="00653CD9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653CD9">
        <w:rPr>
          <w:rFonts w:ascii="Angsana New" w:hAnsi="Angsana New" w:cs="Angsana New"/>
          <w:sz w:val="30"/>
          <w:szCs w:val="30"/>
        </w:rPr>
        <w:t>31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47EFF" w:rsidRPr="00653CD9">
        <w:rPr>
          <w:rFonts w:ascii="Angsana New" w:hAnsi="Angsana New" w:cs="Angsana New"/>
          <w:sz w:val="30"/>
          <w:szCs w:val="30"/>
        </w:rPr>
        <w:t>2567</w:t>
      </w:r>
      <w:r w:rsidRPr="00653CD9">
        <w:rPr>
          <w:rFonts w:ascii="Angsana New" w:hAnsi="Angsana New" w:cs="Angsana New"/>
          <w:sz w:val="30"/>
          <w:szCs w:val="30"/>
          <w:cs/>
        </w:rPr>
        <w:t xml:space="preserve"> หุ้นกู้ดังกล่าวมีมูลค่ายุติธรรมรวมประมาณ </w:t>
      </w:r>
      <w:r w:rsidR="00680F8B" w:rsidRPr="00653CD9">
        <w:rPr>
          <w:rFonts w:ascii="Angsana New" w:hAnsi="Angsana New" w:cs="Angsana New"/>
          <w:sz w:val="30"/>
          <w:szCs w:val="30"/>
        </w:rPr>
        <w:t>1,038.1</w:t>
      </w:r>
      <w:r w:rsidR="00F51ED1" w:rsidRPr="00653CD9">
        <w:rPr>
          <w:rFonts w:ascii="Angsana New" w:hAnsi="Angsana New" w:cs="Angsana New"/>
          <w:sz w:val="30"/>
          <w:szCs w:val="30"/>
        </w:rPr>
        <w:t xml:space="preserve"> </w:t>
      </w:r>
      <w:r w:rsidRPr="00653CD9">
        <w:rPr>
          <w:rFonts w:ascii="Angsana New" w:hAnsi="Angsana New" w:cs="Angsana New"/>
          <w:sz w:val="30"/>
          <w:szCs w:val="30"/>
          <w:cs/>
        </w:rPr>
        <w:t xml:space="preserve">ล้านบาทและ </w:t>
      </w:r>
      <w:r w:rsidR="00247EFF" w:rsidRPr="00653CD9">
        <w:rPr>
          <w:rFonts w:ascii="Angsana New" w:hAnsi="Angsana New" w:cs="Angsana New"/>
          <w:sz w:val="30"/>
          <w:szCs w:val="30"/>
        </w:rPr>
        <w:t>985.3</w:t>
      </w:r>
      <w:r w:rsidRPr="00653CD9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มูลค่ายุติธรรมของปี </w:t>
      </w:r>
      <w:r w:rsidR="00247EFF" w:rsidRPr="00653CD9">
        <w:rPr>
          <w:rFonts w:ascii="Angsana New" w:hAnsi="Angsana New" w:cs="Angsana New"/>
          <w:sz w:val="30"/>
          <w:szCs w:val="30"/>
        </w:rPr>
        <w:t xml:space="preserve">2567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5A60D9" w:rsidRPr="00653CD9">
        <w:rPr>
          <w:rFonts w:ascii="Angsana New" w:hAnsi="Angsana New" w:cs="Angsana New"/>
          <w:sz w:val="30"/>
          <w:szCs w:val="30"/>
        </w:rPr>
        <w:t xml:space="preserve">595.1 </w:t>
      </w:r>
      <w:r w:rsidR="005A60D9" w:rsidRPr="00653CD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เป็นข้อมูลระดับ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653CD9">
        <w:rPr>
          <w:rFonts w:ascii="Angsana New" w:hAnsi="Angsana New" w:cs="Angsana New"/>
          <w:sz w:val="30"/>
          <w:szCs w:val="30"/>
        </w:rPr>
        <w:t xml:space="preserve">2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ของลำดับชั้นมูลค่ายุติธรรมซึ่งเป็นราคาที่ประกาศและอ้างอิงไว้โดยสมาคมตลาดตราสารหนี้ไทย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และ</w:t>
      </w:r>
      <w:r w:rsidR="00FF7A3C" w:rsidRPr="00653CD9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มูลค่ายุติธรรมในปี </w:t>
      </w:r>
      <w:r w:rsidR="00FF7A3C" w:rsidRPr="00653CD9">
        <w:rPr>
          <w:rFonts w:ascii="Angsana New" w:hAnsi="Angsana New" w:cs="Angsana New"/>
          <w:sz w:val="30"/>
          <w:szCs w:val="30"/>
        </w:rPr>
        <w:t xml:space="preserve">2568 </w:t>
      </w:r>
      <w:r w:rsidR="00161E84" w:rsidRPr="00653CD9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61E84" w:rsidRPr="00653CD9">
        <w:rPr>
          <w:rFonts w:ascii="Angsana New" w:hAnsi="Angsana New" w:cs="Angsana New"/>
          <w:sz w:val="30"/>
          <w:szCs w:val="30"/>
        </w:rPr>
        <w:t xml:space="preserve">2567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680F8B" w:rsidRPr="00653CD9">
        <w:rPr>
          <w:rFonts w:ascii="Angsana New" w:hAnsi="Angsana New" w:cs="Angsana New"/>
          <w:sz w:val="30"/>
          <w:szCs w:val="30"/>
        </w:rPr>
        <w:t>1,038.1</w:t>
      </w:r>
      <w:r w:rsidR="00247EFF" w:rsidRPr="00653CD9">
        <w:rPr>
          <w:rFonts w:ascii="Angsana New" w:hAnsi="Angsana New" w:cs="Angsana New"/>
          <w:sz w:val="30"/>
          <w:szCs w:val="30"/>
        </w:rPr>
        <w:t xml:space="preserve">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ล้า</w:t>
      </w:r>
      <w:r w:rsidR="001E3C72" w:rsidRPr="00653CD9">
        <w:rPr>
          <w:rFonts w:ascii="Angsana New" w:hAnsi="Angsana New" w:cs="Angsana New" w:hint="cs"/>
          <w:sz w:val="30"/>
          <w:szCs w:val="30"/>
          <w:cs/>
        </w:rPr>
        <w:t>น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บาท</w:t>
      </w:r>
      <w:r w:rsidR="004015DA" w:rsidRPr="00653CD9">
        <w:rPr>
          <w:rFonts w:ascii="Angsana New" w:hAnsi="Angsana New" w:cs="Angsana New" w:hint="cs"/>
          <w:sz w:val="30"/>
          <w:szCs w:val="30"/>
          <w:cs/>
        </w:rPr>
        <w:t>และจำนวน</w:t>
      </w:r>
      <w:r w:rsidR="004015DA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4015DA" w:rsidRPr="00653CD9">
        <w:rPr>
          <w:rFonts w:ascii="Angsana New" w:hAnsi="Angsana New" w:cs="Angsana New"/>
          <w:sz w:val="30"/>
          <w:szCs w:val="30"/>
        </w:rPr>
        <w:t>390.2</w:t>
      </w:r>
      <w:r w:rsidR="004015DA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4015DA" w:rsidRPr="00653CD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4015DA" w:rsidRPr="00653CD9">
        <w:rPr>
          <w:rFonts w:ascii="Angsana New" w:hAnsi="Angsana New" w:cs="Angsana New"/>
          <w:sz w:val="30"/>
          <w:szCs w:val="30"/>
        </w:rPr>
        <w:t xml:space="preserve"> </w:t>
      </w:r>
      <w:r w:rsidR="004015DA" w:rsidRPr="00653CD9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เป็นข้อมูลระดับ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653CD9">
        <w:rPr>
          <w:rFonts w:ascii="Angsana New" w:hAnsi="Angsana New" w:cs="Angsana New"/>
          <w:sz w:val="30"/>
          <w:szCs w:val="30"/>
        </w:rPr>
        <w:t xml:space="preserve">3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ของลำดับชั้นของมูลค่ายุติธรรมซึ่งเป็นประมาณการกระแสเงินสดคิดลดที่คำนวณโดยบริษัทผู้เชี่ยวชาญอิสระภายนอก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สมมติฐานที่สำคัญสำหรับประมาณการดังกล่าวได้แก่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อัตราคิดลดร้อยละ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680F8B" w:rsidRPr="00653CD9">
        <w:rPr>
          <w:rFonts w:ascii="Angsana New" w:hAnsi="Angsana New" w:cs="Angsana New"/>
          <w:sz w:val="30"/>
          <w:szCs w:val="30"/>
        </w:rPr>
        <w:t>4.07 - 5.05</w:t>
      </w:r>
      <w:r w:rsidR="00247EFF" w:rsidRPr="00653CD9">
        <w:rPr>
          <w:rFonts w:ascii="Angsana New" w:hAnsi="Angsana New" w:cs="Angsana New"/>
          <w:sz w:val="30"/>
          <w:szCs w:val="30"/>
        </w:rPr>
        <w:t xml:space="preserve">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ซึ่งหากอัตราคิดลดเพิ่มขึ้นหรือลดลงร้อยละ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653CD9">
        <w:rPr>
          <w:rFonts w:ascii="Angsana New" w:hAnsi="Angsana New" w:cs="Angsana New"/>
          <w:sz w:val="30"/>
          <w:szCs w:val="30"/>
        </w:rPr>
        <w:t xml:space="preserve">1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มูลค่ายุติธรรมข้างต้นจะลดลงประมาณ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B61139" w:rsidRPr="00653CD9">
        <w:rPr>
          <w:rFonts w:ascii="Angsana New" w:hAnsi="Angsana New" w:cs="Angsana New"/>
          <w:sz w:val="30"/>
          <w:szCs w:val="30"/>
        </w:rPr>
        <w:t>16.2</w:t>
      </w:r>
      <w:r w:rsidR="00247EFF" w:rsidRPr="00653CD9">
        <w:rPr>
          <w:rFonts w:ascii="Angsana New" w:hAnsi="Angsana New" w:cs="Angsana New"/>
          <w:sz w:val="30"/>
          <w:szCs w:val="30"/>
        </w:rPr>
        <w:t xml:space="preserve">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ล้านบาทหรือเพิ่มขึ้นประมาณ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B61139" w:rsidRPr="00653CD9">
        <w:rPr>
          <w:rFonts w:ascii="Angsana New" w:hAnsi="Angsana New" w:cs="Angsana New"/>
          <w:sz w:val="30"/>
          <w:szCs w:val="30"/>
        </w:rPr>
        <w:t>16.</w:t>
      </w:r>
      <w:r w:rsidR="005D0276" w:rsidRPr="005D0276">
        <w:rPr>
          <w:rFonts w:ascii="Angsana New" w:hAnsi="Angsana New" w:cs="Angsana New" w:hint="cs"/>
          <w:sz w:val="30"/>
          <w:szCs w:val="30"/>
        </w:rPr>
        <w:t>7</w:t>
      </w:r>
      <w:r w:rsidR="00247EFF" w:rsidRPr="00653CD9">
        <w:rPr>
          <w:rFonts w:ascii="Angsana New" w:hAnsi="Angsana New" w:cs="Angsana New"/>
          <w:sz w:val="30"/>
          <w:szCs w:val="30"/>
        </w:rPr>
        <w:t xml:space="preserve">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47EFF" w:rsidRPr="00653CD9">
        <w:rPr>
          <w:rFonts w:ascii="Angsana New" w:hAnsi="Angsana New" w:cs="Angsana New"/>
          <w:sz w:val="30"/>
          <w:szCs w:val="30"/>
          <w:cs/>
        </w:rPr>
        <w:t xml:space="preserve"> </w:t>
      </w:r>
      <w:r w:rsidR="00247EFF" w:rsidRPr="00653CD9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6CA0E9F1" w14:textId="39D3144D" w:rsidR="00FE2051" w:rsidRPr="0007336E" w:rsidRDefault="00944DC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9"/>
          <w:szCs w:val="29"/>
        </w:rPr>
      </w:pPr>
      <w:r w:rsidRPr="0007336E">
        <w:rPr>
          <w:rFonts w:ascii="Angsana New" w:hAnsi="Angsana New"/>
          <w:sz w:val="29"/>
          <w:szCs w:val="29"/>
          <w:cs/>
        </w:rPr>
        <w:lastRenderedPageBreak/>
        <w:t>หุ้นกู้คงเหลือ ณ วันที่</w:t>
      </w:r>
      <w:r w:rsidRPr="0007336E">
        <w:rPr>
          <w:rFonts w:ascii="Angsana New" w:hAnsi="Angsana New"/>
          <w:sz w:val="29"/>
          <w:szCs w:val="29"/>
        </w:rPr>
        <w:t xml:space="preserve"> 30 </w:t>
      </w:r>
      <w:r w:rsidRPr="0007336E">
        <w:rPr>
          <w:rFonts w:ascii="Angsana New" w:hAnsi="Angsana New" w:hint="cs"/>
          <w:sz w:val="29"/>
          <w:szCs w:val="29"/>
          <w:cs/>
        </w:rPr>
        <w:t>มิถุนายน</w:t>
      </w:r>
      <w:r w:rsidRPr="0007336E">
        <w:rPr>
          <w:rFonts w:ascii="Angsana New" w:hAnsi="Angsana New"/>
          <w:sz w:val="29"/>
          <w:szCs w:val="29"/>
          <w:cs/>
        </w:rPr>
        <w:t xml:space="preserve"> </w:t>
      </w:r>
      <w:r w:rsidRPr="0007336E">
        <w:rPr>
          <w:rFonts w:ascii="Angsana New" w:hAnsi="Angsana New"/>
          <w:sz w:val="29"/>
          <w:szCs w:val="29"/>
        </w:rPr>
        <w:t>2568</w:t>
      </w:r>
      <w:r w:rsidRPr="0007336E">
        <w:rPr>
          <w:rFonts w:ascii="Angsana New" w:hAnsi="Angsana New"/>
          <w:sz w:val="29"/>
          <w:szCs w:val="29"/>
          <w:cs/>
        </w:rPr>
        <w:t xml:space="preserve"> และ</w:t>
      </w:r>
      <w:r w:rsidR="00E548CF">
        <w:rPr>
          <w:rFonts w:ascii="Angsana New" w:hAnsi="Angsana New" w:hint="cs"/>
          <w:sz w:val="29"/>
          <w:szCs w:val="29"/>
          <w:cs/>
        </w:rPr>
        <w:t>วันที่</w:t>
      </w:r>
      <w:r w:rsidRPr="0007336E">
        <w:rPr>
          <w:rFonts w:ascii="Angsana New" w:hAnsi="Angsana New"/>
          <w:sz w:val="29"/>
          <w:szCs w:val="29"/>
          <w:cs/>
        </w:rPr>
        <w:t xml:space="preserve"> </w:t>
      </w:r>
      <w:r w:rsidRPr="0007336E">
        <w:rPr>
          <w:rFonts w:ascii="Angsana New" w:hAnsi="Angsana New"/>
          <w:sz w:val="29"/>
          <w:szCs w:val="29"/>
        </w:rPr>
        <w:t>31</w:t>
      </w:r>
      <w:r w:rsidRPr="0007336E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07336E">
        <w:rPr>
          <w:rFonts w:ascii="Angsana New" w:hAnsi="Angsana New"/>
          <w:sz w:val="29"/>
          <w:szCs w:val="29"/>
        </w:rPr>
        <w:t>2567</w:t>
      </w:r>
      <w:r w:rsidRPr="0007336E">
        <w:rPr>
          <w:rFonts w:ascii="Angsana New" w:hAnsi="Angsana New"/>
          <w:sz w:val="29"/>
          <w:szCs w:val="29"/>
          <w:cs/>
        </w:rPr>
        <w:t xml:space="preserve"> </w:t>
      </w:r>
      <w:r w:rsidRPr="0007336E">
        <w:rPr>
          <w:rFonts w:ascii="Angsana New" w:hAnsi="Angsana New"/>
          <w:sz w:val="29"/>
          <w:szCs w:val="29"/>
        </w:rPr>
        <w:t xml:space="preserve"> </w:t>
      </w:r>
      <w:r w:rsidRPr="0007336E">
        <w:rPr>
          <w:rFonts w:ascii="Angsana New" w:hAnsi="Angsana New"/>
          <w:sz w:val="29"/>
          <w:szCs w:val="29"/>
          <w:cs/>
        </w:rPr>
        <w:t>ประกอบด้วยรายการดังต่อไปนี้</w:t>
      </w:r>
    </w:p>
    <w:tbl>
      <w:tblPr>
        <w:tblStyle w:val="TableGrid"/>
        <w:tblpPr w:leftFromText="180" w:rightFromText="180" w:vertAnchor="text" w:horzAnchor="margin" w:tblpY="267"/>
        <w:tblW w:w="15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240"/>
        <w:gridCol w:w="1416"/>
        <w:gridCol w:w="255"/>
        <w:gridCol w:w="1309"/>
        <w:gridCol w:w="236"/>
        <w:gridCol w:w="1359"/>
        <w:gridCol w:w="255"/>
        <w:gridCol w:w="1151"/>
        <w:gridCol w:w="255"/>
        <w:gridCol w:w="957"/>
        <w:gridCol w:w="236"/>
        <w:gridCol w:w="898"/>
        <w:gridCol w:w="255"/>
        <w:gridCol w:w="683"/>
        <w:gridCol w:w="255"/>
        <w:gridCol w:w="613"/>
        <w:gridCol w:w="237"/>
        <w:gridCol w:w="766"/>
        <w:gridCol w:w="255"/>
        <w:gridCol w:w="1206"/>
        <w:gridCol w:w="255"/>
        <w:gridCol w:w="1207"/>
      </w:tblGrid>
      <w:tr w:rsidR="00B03EC1" w:rsidRPr="00BD0619" w14:paraId="37D91E9D" w14:textId="77777777" w:rsidTr="002B76A8">
        <w:tc>
          <w:tcPr>
            <w:tcW w:w="15167" w:type="dxa"/>
            <w:gridSpan w:val="23"/>
            <w:tcBorders>
              <w:bottom w:val="single" w:sz="4" w:space="0" w:color="auto"/>
            </w:tcBorders>
          </w:tcPr>
          <w:p w14:paraId="79E3EBC7" w14:textId="4E4A65B6" w:rsidR="00B03EC1" w:rsidRPr="00E03AC9" w:rsidRDefault="00B03EC1" w:rsidP="00944DC1">
            <w:pPr>
              <w:pStyle w:val="NoSpacing"/>
              <w:ind w:left="-6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E03AC9" w:rsidRPr="00BD0619" w14:paraId="395D4D57" w14:textId="77777777" w:rsidTr="00E03AC9">
        <w:tc>
          <w:tcPr>
            <w:tcW w:w="868" w:type="dxa"/>
            <w:tcBorders>
              <w:top w:val="single" w:sz="4" w:space="0" w:color="auto"/>
            </w:tcBorders>
          </w:tcPr>
          <w:p w14:paraId="1F78477A" w14:textId="77777777" w:rsidR="00E03AC9" w:rsidRPr="00E03AC9" w:rsidRDefault="00E03AC9" w:rsidP="0054768E">
            <w:pPr>
              <w:pStyle w:val="NoSpacing"/>
              <w:tabs>
                <w:tab w:val="clear" w:pos="680"/>
              </w:tabs>
              <w:ind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645AD003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0AEAE1E1" w14:textId="77777777" w:rsidR="00E03AC9" w:rsidRPr="00E03AC9" w:rsidRDefault="00E03AC9" w:rsidP="0054768E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FE81F98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110687" w14:textId="5F3B3522" w:rsidR="00E03AC9" w:rsidRPr="00E03AC9" w:rsidRDefault="00E03AC9" w:rsidP="0054768E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วันที่ครบกำหนดไถ่ถอน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33429B5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2330D53B" w14:textId="77777777" w:rsidR="00E03AC9" w:rsidRPr="00E03AC9" w:rsidRDefault="00E03AC9" w:rsidP="0054768E">
            <w:pPr>
              <w:pStyle w:val="NoSpacing"/>
              <w:ind w:left="-125" w:right="-14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370EF0F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8FD5E3" w14:textId="6C0435CC" w:rsidR="00E03AC9" w:rsidRPr="00E03AC9" w:rsidRDefault="00E03AC9" w:rsidP="0054768E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อัตราดอกเบี้ยต่อปี (ร้อยละ)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F0D2B39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72FC6B" w14:textId="63C0C23F" w:rsidR="00E03AC9" w:rsidRPr="00E03AC9" w:rsidRDefault="00E03AC9" w:rsidP="0054768E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ระยะเวลา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ปี)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34A03AC4" w14:textId="77777777" w:rsidR="00E03AC9" w:rsidRPr="00E03AC9" w:rsidRDefault="00E03AC9" w:rsidP="00E03AC9">
            <w:pPr>
              <w:pStyle w:val="NoSpacing"/>
              <w:ind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7C4A71C7" w14:textId="2C78E2C4" w:rsidR="00E03AC9" w:rsidRPr="00E03AC9" w:rsidRDefault="00E03AC9" w:rsidP="00295042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EFBE87C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12CD5E" w14:textId="77777777" w:rsidR="00E03AC9" w:rsidRPr="00E03AC9" w:rsidRDefault="00E03AC9" w:rsidP="0054768E">
            <w:pPr>
              <w:pStyle w:val="NoSpacing"/>
              <w:ind w:left="-6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</w:p>
        </w:tc>
      </w:tr>
      <w:tr w:rsidR="00E03AC9" w:rsidRPr="00BD0619" w14:paraId="27449260" w14:textId="77777777" w:rsidTr="00E03AC9">
        <w:tc>
          <w:tcPr>
            <w:tcW w:w="868" w:type="dxa"/>
            <w:tcBorders>
              <w:bottom w:val="single" w:sz="4" w:space="0" w:color="auto"/>
            </w:tcBorders>
          </w:tcPr>
          <w:p w14:paraId="4B6CD34E" w14:textId="77777777" w:rsidR="00E03AC9" w:rsidRPr="00E03AC9" w:rsidRDefault="00E03AC9" w:rsidP="00E03AC9">
            <w:pPr>
              <w:pStyle w:val="NoSpacing"/>
              <w:tabs>
                <w:tab w:val="clear" w:pos="680"/>
              </w:tabs>
              <w:ind w:left="35" w:right="-90" w:hanging="3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40" w:type="dxa"/>
          </w:tcPr>
          <w:p w14:paraId="28F322DE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128D55B9" w14:textId="77777777" w:rsidR="00E03AC9" w:rsidRPr="00E03AC9" w:rsidRDefault="00E03AC9" w:rsidP="00E03AC9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55" w:type="dxa"/>
          </w:tcPr>
          <w:p w14:paraId="531E6117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19CD695E" w14:textId="53602F09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เดิม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FE945B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4F7F82C0" w14:textId="176A962C" w:rsidR="00E03AC9" w:rsidRPr="00E03AC9" w:rsidRDefault="00E03AC9" w:rsidP="00E03AC9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ใหม่</w:t>
            </w:r>
            <w:r w:rsidR="00230F1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55" w:type="dxa"/>
          </w:tcPr>
          <w:p w14:paraId="69C7DFF5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14:paraId="33E79C89" w14:textId="77777777" w:rsidR="00E03AC9" w:rsidRPr="00E03AC9" w:rsidRDefault="00E03AC9" w:rsidP="00E03AC9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255" w:type="dxa"/>
          </w:tcPr>
          <w:p w14:paraId="576D0823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65783908" w14:textId="4DFFD8AC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เดิม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1E9682" w14:textId="250254B4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0CDE14CA" w14:textId="7C9315D0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ใหม่</w:t>
            </w:r>
            <w:r w:rsidR="00230F1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55" w:type="dxa"/>
          </w:tcPr>
          <w:p w14:paraId="3ED03657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</w:tcPr>
          <w:p w14:paraId="54C180D8" w14:textId="17A02375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เดิม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DB5DCD6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</w:tcBorders>
          </w:tcPr>
          <w:p w14:paraId="1E78C51F" w14:textId="54B64209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ใหม่</w:t>
            </w:r>
            <w:r w:rsidR="00230F1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237" w:type="dxa"/>
          </w:tcPr>
          <w:p w14:paraId="201BDAF0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1A2F0A42" w14:textId="01FB4893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</w:p>
        </w:tc>
        <w:tc>
          <w:tcPr>
            <w:tcW w:w="255" w:type="dxa"/>
          </w:tcPr>
          <w:p w14:paraId="19A95135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0F9D1FD2" w14:textId="26CB93B1" w:rsidR="00E03AC9" w:rsidRPr="00E03AC9" w:rsidRDefault="00E03AC9" w:rsidP="00E03AC9">
            <w:pPr>
              <w:pStyle w:val="NoSpacing"/>
              <w:ind w:left="-12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9DA6C4B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6B794B24" w14:textId="0A01A497" w:rsidR="00E03AC9" w:rsidRPr="00E03AC9" w:rsidRDefault="00E03AC9" w:rsidP="00E03AC9">
            <w:pPr>
              <w:pStyle w:val="NoSpacing"/>
              <w:ind w:left="-125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E03AC9" w:rsidRPr="00BD0619" w14:paraId="1A55B5A6" w14:textId="77777777" w:rsidTr="00E03AC9">
        <w:tc>
          <w:tcPr>
            <w:tcW w:w="868" w:type="dxa"/>
            <w:tcBorders>
              <w:top w:val="single" w:sz="4" w:space="0" w:color="auto"/>
            </w:tcBorders>
          </w:tcPr>
          <w:p w14:paraId="0CB02EBE" w14:textId="4292230D" w:rsidR="00E03AC9" w:rsidRPr="00E03AC9" w:rsidRDefault="00E03AC9" w:rsidP="00E03AC9">
            <w:pPr>
              <w:pStyle w:val="NoSpacing"/>
              <w:tabs>
                <w:tab w:val="clear" w:pos="680"/>
                <w:tab w:val="clear" w:pos="907"/>
              </w:tabs>
              <w:ind w:right="-14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ECF246A</w:t>
            </w:r>
          </w:p>
        </w:tc>
        <w:tc>
          <w:tcPr>
            <w:tcW w:w="240" w:type="dxa"/>
          </w:tcPr>
          <w:p w14:paraId="5DFDD589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</w:tcPr>
          <w:p w14:paraId="6DF5D08B" w14:textId="77777777" w:rsidR="00E03AC9" w:rsidRPr="00E03AC9" w:rsidRDefault="00E03AC9" w:rsidP="00E03AC9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55" w:type="dxa"/>
          </w:tcPr>
          <w:p w14:paraId="0A4E544B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2E205AAF" w14:textId="1B23AC35" w:rsidR="00E03AC9" w:rsidRPr="00E03AC9" w:rsidRDefault="00E03AC9" w:rsidP="00E03AC9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6CEE1D92" w14:textId="77777777" w:rsidR="00E03AC9" w:rsidRPr="00E03AC9" w:rsidRDefault="00E03AC9" w:rsidP="00E03AC9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7A047505" w14:textId="33C9EFA0" w:rsidR="00E03AC9" w:rsidRPr="00E03AC9" w:rsidRDefault="00E03AC9" w:rsidP="00E03AC9">
            <w:pPr>
              <w:pStyle w:val="NoSpacing"/>
              <w:tabs>
                <w:tab w:val="clear" w:pos="1644"/>
              </w:tabs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180A2E5D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59A16ED7" w14:textId="77777777" w:rsidR="00E03AC9" w:rsidRPr="00E03AC9" w:rsidRDefault="00E03AC9" w:rsidP="00E03AC9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ไม่มีหลักประกัน</w:t>
            </w:r>
          </w:p>
        </w:tc>
        <w:tc>
          <w:tcPr>
            <w:tcW w:w="255" w:type="dxa"/>
          </w:tcPr>
          <w:p w14:paraId="21260BC5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7CE3E742" w14:textId="6F1044C9" w:rsidR="00E03AC9" w:rsidRPr="00E03AC9" w:rsidRDefault="00E03AC9" w:rsidP="00E03AC9">
            <w:pPr>
              <w:pStyle w:val="NoSpacing"/>
              <w:tabs>
                <w:tab w:val="clear" w:pos="680"/>
              </w:tabs>
              <w:ind w:left="-159" w:right="-16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7.40</w:t>
            </w:r>
          </w:p>
        </w:tc>
        <w:tc>
          <w:tcPr>
            <w:tcW w:w="236" w:type="dxa"/>
          </w:tcPr>
          <w:p w14:paraId="742EDE65" w14:textId="5030D839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B9E39FD" w14:textId="47E89B3A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255" w:type="dxa"/>
          </w:tcPr>
          <w:p w14:paraId="10238C4F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</w:tcPr>
          <w:p w14:paraId="3ECA6DAB" w14:textId="3364DC91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3.0</w:t>
            </w:r>
          </w:p>
        </w:tc>
        <w:tc>
          <w:tcPr>
            <w:tcW w:w="255" w:type="dxa"/>
          </w:tcPr>
          <w:p w14:paraId="3360A049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</w:tcBorders>
          </w:tcPr>
          <w:p w14:paraId="76DE1115" w14:textId="04F8E430" w:rsidR="00E03AC9" w:rsidRPr="00E03AC9" w:rsidRDefault="001844BF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03AC9" w:rsidRPr="00E03AC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675B1" w:rsidRPr="006675B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37" w:type="dxa"/>
          </w:tcPr>
          <w:p w14:paraId="23F10B21" w14:textId="77777777" w:rsidR="00E03AC9" w:rsidRPr="00E03AC9" w:rsidRDefault="00E03AC9" w:rsidP="00E03AC9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40425C46" w14:textId="67AAF11E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409,500</w:t>
            </w:r>
          </w:p>
        </w:tc>
        <w:tc>
          <w:tcPr>
            <w:tcW w:w="255" w:type="dxa"/>
          </w:tcPr>
          <w:p w14:paraId="4CDAB6D5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DA4D534" w14:textId="7E4C90D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389,025</w:t>
            </w:r>
          </w:p>
        </w:tc>
        <w:tc>
          <w:tcPr>
            <w:tcW w:w="255" w:type="dxa"/>
          </w:tcPr>
          <w:p w14:paraId="37942533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4963F25D" w14:textId="5A5D80BD" w:rsidR="00E03AC9" w:rsidRPr="00E03AC9" w:rsidRDefault="00E03AC9" w:rsidP="002950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389,025</w:t>
            </w:r>
          </w:p>
        </w:tc>
      </w:tr>
      <w:tr w:rsidR="00E03AC9" w:rsidRPr="00BD0619" w14:paraId="7BA44FFB" w14:textId="77777777" w:rsidTr="00E03AC9">
        <w:tc>
          <w:tcPr>
            <w:tcW w:w="868" w:type="dxa"/>
          </w:tcPr>
          <w:p w14:paraId="65266F4E" w14:textId="77777777" w:rsidR="00E03AC9" w:rsidRPr="00E03AC9" w:rsidRDefault="00E03AC9" w:rsidP="00E03AC9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ECF256A</w:t>
            </w:r>
          </w:p>
        </w:tc>
        <w:tc>
          <w:tcPr>
            <w:tcW w:w="240" w:type="dxa"/>
          </w:tcPr>
          <w:p w14:paraId="0E88E08D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41B3333" w14:textId="77777777" w:rsidR="00E03AC9" w:rsidRPr="00E03AC9" w:rsidRDefault="00E03AC9" w:rsidP="00E03AC9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255" w:type="dxa"/>
          </w:tcPr>
          <w:p w14:paraId="12880B4A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571FFC0" w14:textId="79547252" w:rsidR="00E03AC9" w:rsidRPr="00E03AC9" w:rsidRDefault="00E03AC9" w:rsidP="00E03AC9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49D76DD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825CE9B" w14:textId="7D0CB89C" w:rsidR="00E03AC9" w:rsidRPr="00E03AC9" w:rsidRDefault="00E03AC9" w:rsidP="00E03AC9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2D73D70B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500D8674" w14:textId="77777777" w:rsidR="00E03AC9" w:rsidRPr="00E03AC9" w:rsidRDefault="00E03AC9" w:rsidP="00E03AC9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ไม่มีหลักประกัน</w:t>
            </w:r>
          </w:p>
        </w:tc>
        <w:tc>
          <w:tcPr>
            <w:tcW w:w="255" w:type="dxa"/>
          </w:tcPr>
          <w:p w14:paraId="31EBF898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0059393D" w14:textId="745477E6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7.30</w:t>
            </w:r>
          </w:p>
        </w:tc>
        <w:tc>
          <w:tcPr>
            <w:tcW w:w="236" w:type="dxa"/>
          </w:tcPr>
          <w:p w14:paraId="14F238B4" w14:textId="4E2BC609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4AC9AA3" w14:textId="78B23B45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255" w:type="dxa"/>
          </w:tcPr>
          <w:p w14:paraId="2CB53AA1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3F96FD0B" w14:textId="3F6E74FA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3.0</w:t>
            </w:r>
          </w:p>
        </w:tc>
        <w:tc>
          <w:tcPr>
            <w:tcW w:w="255" w:type="dxa"/>
          </w:tcPr>
          <w:p w14:paraId="084E165F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1E765E93" w14:textId="2BAFBBC6" w:rsidR="00E03AC9" w:rsidRPr="00E03AC9" w:rsidRDefault="001844BF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03AC9" w:rsidRPr="00E03AC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6675B1" w:rsidRPr="006675B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37" w:type="dxa"/>
          </w:tcPr>
          <w:p w14:paraId="73D8DEB5" w14:textId="77777777" w:rsidR="00E03AC9" w:rsidRPr="00E03AC9" w:rsidRDefault="00E03AC9" w:rsidP="00E03AC9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3E16DD22" w14:textId="7144B4CC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240,500</w:t>
            </w:r>
          </w:p>
        </w:tc>
        <w:tc>
          <w:tcPr>
            <w:tcW w:w="255" w:type="dxa"/>
          </w:tcPr>
          <w:p w14:paraId="0E2E2FE1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CEF8C01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240,500</w:t>
            </w:r>
          </w:p>
        </w:tc>
        <w:tc>
          <w:tcPr>
            <w:tcW w:w="255" w:type="dxa"/>
          </w:tcPr>
          <w:p w14:paraId="2CDABDDC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EB25CF0" w14:textId="56AD6947" w:rsidR="00E03AC9" w:rsidRPr="00E03AC9" w:rsidRDefault="00E03AC9" w:rsidP="002950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240,500</w:t>
            </w:r>
          </w:p>
        </w:tc>
      </w:tr>
      <w:tr w:rsidR="00E03AC9" w:rsidRPr="00BD0619" w14:paraId="48294E6F" w14:textId="77777777" w:rsidTr="00E03AC9">
        <w:tc>
          <w:tcPr>
            <w:tcW w:w="868" w:type="dxa"/>
          </w:tcPr>
          <w:p w14:paraId="79476896" w14:textId="77777777" w:rsidR="00E03AC9" w:rsidRPr="00E03AC9" w:rsidRDefault="00E03AC9" w:rsidP="00E03AC9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ECF255A</w:t>
            </w:r>
          </w:p>
        </w:tc>
        <w:tc>
          <w:tcPr>
            <w:tcW w:w="240" w:type="dxa"/>
          </w:tcPr>
          <w:p w14:paraId="43843EA6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3644D08" w14:textId="77777777" w:rsidR="00E03AC9" w:rsidRPr="00E03AC9" w:rsidRDefault="00E03AC9" w:rsidP="00E03AC9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" w:type="dxa"/>
          </w:tcPr>
          <w:p w14:paraId="79EC06DE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49E0F30" w14:textId="37B2BA10" w:rsidR="00E03AC9" w:rsidRPr="00E03AC9" w:rsidRDefault="00E03AC9" w:rsidP="00E03AC9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4346A9FC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ED0601E" w14:textId="3635153F" w:rsidR="00E03AC9" w:rsidRPr="00E03AC9" w:rsidRDefault="00E03AC9" w:rsidP="00E03AC9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4B044746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7E2F2350" w14:textId="77777777" w:rsidR="00E03AC9" w:rsidRPr="00E03AC9" w:rsidRDefault="00E03AC9" w:rsidP="00E03AC9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ไม่มีหลักประกัน</w:t>
            </w:r>
          </w:p>
        </w:tc>
        <w:tc>
          <w:tcPr>
            <w:tcW w:w="255" w:type="dxa"/>
          </w:tcPr>
          <w:p w14:paraId="716AC0ED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5DB668A7" w14:textId="6788A6B1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7.05</w:t>
            </w:r>
          </w:p>
        </w:tc>
        <w:tc>
          <w:tcPr>
            <w:tcW w:w="236" w:type="dxa"/>
          </w:tcPr>
          <w:p w14:paraId="6C6B8A60" w14:textId="79F59733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7783085" w14:textId="4979658A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255" w:type="dxa"/>
          </w:tcPr>
          <w:p w14:paraId="48EA31DC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5B87B311" w14:textId="0B8A6D8B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2.0</w:t>
            </w:r>
          </w:p>
        </w:tc>
        <w:tc>
          <w:tcPr>
            <w:tcW w:w="255" w:type="dxa"/>
          </w:tcPr>
          <w:p w14:paraId="0B52F9F2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7FED6D76" w14:textId="547288A1" w:rsidR="00E03AC9" w:rsidRPr="00E03AC9" w:rsidRDefault="006675B1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E03AC9" w:rsidRPr="00E03AC9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37" w:type="dxa"/>
          </w:tcPr>
          <w:p w14:paraId="1E12B634" w14:textId="77777777" w:rsidR="00E03AC9" w:rsidRPr="00E03AC9" w:rsidRDefault="00E03AC9" w:rsidP="00E03AC9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28D4359" w14:textId="61E4B578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74,800</w:t>
            </w:r>
          </w:p>
        </w:tc>
        <w:tc>
          <w:tcPr>
            <w:tcW w:w="255" w:type="dxa"/>
          </w:tcPr>
          <w:p w14:paraId="105D945D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71115DE4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74,800</w:t>
            </w:r>
          </w:p>
        </w:tc>
        <w:tc>
          <w:tcPr>
            <w:tcW w:w="255" w:type="dxa"/>
          </w:tcPr>
          <w:p w14:paraId="424BF72D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77566338" w14:textId="1D779A00" w:rsidR="00E03AC9" w:rsidRPr="00E03AC9" w:rsidRDefault="00E03AC9" w:rsidP="002950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74,800</w:t>
            </w:r>
          </w:p>
        </w:tc>
      </w:tr>
      <w:tr w:rsidR="00E03AC9" w:rsidRPr="00BD0619" w14:paraId="7666EF0D" w14:textId="77777777" w:rsidTr="00E03AC9">
        <w:tc>
          <w:tcPr>
            <w:tcW w:w="868" w:type="dxa"/>
          </w:tcPr>
          <w:p w14:paraId="73B2D229" w14:textId="77777777" w:rsidR="00E03AC9" w:rsidRPr="00E03AC9" w:rsidRDefault="00E03AC9" w:rsidP="00E03AC9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ECF265A </w:t>
            </w:r>
          </w:p>
        </w:tc>
        <w:tc>
          <w:tcPr>
            <w:tcW w:w="240" w:type="dxa"/>
          </w:tcPr>
          <w:p w14:paraId="2E3566EE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1BA9200" w14:textId="77777777" w:rsidR="00E03AC9" w:rsidRPr="00E03AC9" w:rsidRDefault="00E03AC9" w:rsidP="00E03AC9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" w:type="dxa"/>
          </w:tcPr>
          <w:p w14:paraId="7D7FE629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BE695AC" w14:textId="5E98BE78" w:rsidR="00E03AC9" w:rsidRPr="00E03AC9" w:rsidRDefault="00E03AC9" w:rsidP="00E03AC9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12B930E6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2EAD9CC5" w14:textId="2BAE58C7" w:rsidR="00E03AC9" w:rsidRPr="00E03AC9" w:rsidRDefault="00E03AC9" w:rsidP="00E03AC9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5563FE5E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78223CF4" w14:textId="77777777" w:rsidR="00E03AC9" w:rsidRPr="00E03AC9" w:rsidRDefault="00E03AC9" w:rsidP="00E03AC9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ไม่มีหลักประกัน</w:t>
            </w:r>
          </w:p>
        </w:tc>
        <w:tc>
          <w:tcPr>
            <w:tcW w:w="255" w:type="dxa"/>
          </w:tcPr>
          <w:p w14:paraId="5489508E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6F644669" w14:textId="006FC320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7.15</w:t>
            </w:r>
          </w:p>
        </w:tc>
        <w:tc>
          <w:tcPr>
            <w:tcW w:w="236" w:type="dxa"/>
          </w:tcPr>
          <w:p w14:paraId="7CE42604" w14:textId="39D9B0E6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2E4316D" w14:textId="1993ADEB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255" w:type="dxa"/>
          </w:tcPr>
          <w:p w14:paraId="7748F444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44CFD475" w14:textId="5899355A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3.0</w:t>
            </w:r>
          </w:p>
        </w:tc>
        <w:tc>
          <w:tcPr>
            <w:tcW w:w="255" w:type="dxa"/>
          </w:tcPr>
          <w:p w14:paraId="2CBB1350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74165ACD" w14:textId="4CF5744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3.</w:t>
            </w:r>
            <w:r w:rsidR="006675B1" w:rsidRPr="006675B1">
              <w:rPr>
                <w:rFonts w:ascii="Angsana New" w:hAnsi="Angsana New" w:cs="Angsana New" w:hint="cs"/>
                <w:sz w:val="24"/>
                <w:szCs w:val="24"/>
              </w:rPr>
              <w:t>5</w:t>
            </w:r>
          </w:p>
        </w:tc>
        <w:tc>
          <w:tcPr>
            <w:tcW w:w="237" w:type="dxa"/>
          </w:tcPr>
          <w:p w14:paraId="37ECFEAB" w14:textId="77777777" w:rsidR="00E03AC9" w:rsidRPr="00E03AC9" w:rsidRDefault="00E03AC9" w:rsidP="00E03AC9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18A6638F" w14:textId="4EE4BB29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25,200</w:t>
            </w:r>
          </w:p>
        </w:tc>
        <w:tc>
          <w:tcPr>
            <w:tcW w:w="255" w:type="dxa"/>
          </w:tcPr>
          <w:p w14:paraId="42462CCE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1931BC18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25,200</w:t>
            </w:r>
          </w:p>
        </w:tc>
        <w:tc>
          <w:tcPr>
            <w:tcW w:w="255" w:type="dxa"/>
          </w:tcPr>
          <w:p w14:paraId="2409B5B8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38D14E2" w14:textId="2BADB408" w:rsidR="00E03AC9" w:rsidRPr="00E03AC9" w:rsidRDefault="00E03AC9" w:rsidP="002950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25,200</w:t>
            </w:r>
          </w:p>
        </w:tc>
      </w:tr>
      <w:tr w:rsidR="00E03AC9" w:rsidRPr="00BD0619" w14:paraId="6ECED36E" w14:textId="77777777" w:rsidTr="00E03AC9">
        <w:tc>
          <w:tcPr>
            <w:tcW w:w="868" w:type="dxa"/>
          </w:tcPr>
          <w:p w14:paraId="65EDB477" w14:textId="77777777" w:rsidR="00E03AC9" w:rsidRPr="00E03AC9" w:rsidRDefault="00E03AC9" w:rsidP="00E03AC9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ECF255B </w:t>
            </w:r>
          </w:p>
        </w:tc>
        <w:tc>
          <w:tcPr>
            <w:tcW w:w="240" w:type="dxa"/>
          </w:tcPr>
          <w:p w14:paraId="6B31250D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7674C2C" w14:textId="77777777" w:rsidR="00E03AC9" w:rsidRPr="00E03AC9" w:rsidRDefault="00E03AC9" w:rsidP="00E03AC9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" w:type="dxa"/>
          </w:tcPr>
          <w:p w14:paraId="30E215EB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312BD25" w14:textId="24CFE673" w:rsidR="00E03AC9" w:rsidRPr="00E03AC9" w:rsidRDefault="00E03AC9" w:rsidP="00E03AC9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พฤษภาคม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B3AA79C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6C6F9B5B" w14:textId="7A6878D9" w:rsidR="00E03AC9" w:rsidRPr="00E03AC9" w:rsidRDefault="00E03AC9" w:rsidP="00E03AC9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10A7DABD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127F2EB3" w14:textId="77777777" w:rsidR="00E03AC9" w:rsidRPr="00E03AC9" w:rsidRDefault="00E03AC9" w:rsidP="00E03AC9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มีหลักประกัน</w:t>
            </w:r>
          </w:p>
        </w:tc>
        <w:tc>
          <w:tcPr>
            <w:tcW w:w="255" w:type="dxa"/>
          </w:tcPr>
          <w:p w14:paraId="342F38AF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6F9C2CEC" w14:textId="5A9D488A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7.30</w:t>
            </w:r>
          </w:p>
        </w:tc>
        <w:tc>
          <w:tcPr>
            <w:tcW w:w="236" w:type="dxa"/>
          </w:tcPr>
          <w:p w14:paraId="4CC2EC5D" w14:textId="74EE28B2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29E5922" w14:textId="496CF171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7.50</w:t>
            </w:r>
          </w:p>
        </w:tc>
        <w:tc>
          <w:tcPr>
            <w:tcW w:w="255" w:type="dxa"/>
          </w:tcPr>
          <w:p w14:paraId="5FCE32BC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047D37C8" w14:textId="08A09EF5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1.5</w:t>
            </w:r>
          </w:p>
        </w:tc>
        <w:tc>
          <w:tcPr>
            <w:tcW w:w="255" w:type="dxa"/>
          </w:tcPr>
          <w:p w14:paraId="0A49EAF5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52D1B332" w14:textId="2F635E4D" w:rsidR="00E03AC9" w:rsidRPr="00E03AC9" w:rsidRDefault="001844BF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3.0</w:t>
            </w:r>
          </w:p>
        </w:tc>
        <w:tc>
          <w:tcPr>
            <w:tcW w:w="237" w:type="dxa"/>
          </w:tcPr>
          <w:p w14:paraId="0FCC7CC7" w14:textId="77777777" w:rsidR="00E03AC9" w:rsidRPr="00E03AC9" w:rsidRDefault="00E03AC9" w:rsidP="00E03AC9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51D46034" w14:textId="19F2B9BE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55" w:type="dxa"/>
          </w:tcPr>
          <w:p w14:paraId="5B7B78F7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2ADC7FE9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55" w:type="dxa"/>
          </w:tcPr>
          <w:p w14:paraId="6823E1DD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39CBB6B" w14:textId="567DED28" w:rsidR="00E03AC9" w:rsidRPr="00E03AC9" w:rsidRDefault="00E03AC9" w:rsidP="002950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E03AC9" w:rsidRPr="00BD0619" w14:paraId="6C23BFC1" w14:textId="77777777" w:rsidTr="00E03AC9">
        <w:tc>
          <w:tcPr>
            <w:tcW w:w="868" w:type="dxa"/>
          </w:tcPr>
          <w:p w14:paraId="0F9221D1" w14:textId="77777777" w:rsidR="00E03AC9" w:rsidRPr="00E03AC9" w:rsidRDefault="00E03AC9" w:rsidP="00E03AC9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ECF262A </w:t>
            </w:r>
          </w:p>
        </w:tc>
        <w:tc>
          <w:tcPr>
            <w:tcW w:w="240" w:type="dxa"/>
          </w:tcPr>
          <w:p w14:paraId="74281654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0ED98B0" w14:textId="77777777" w:rsidR="00E03AC9" w:rsidRPr="00E03AC9" w:rsidRDefault="00E03AC9" w:rsidP="00E03AC9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" w:type="dxa"/>
          </w:tcPr>
          <w:p w14:paraId="760781A9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BAAECDC" w14:textId="56C88FFC" w:rsidR="00E03AC9" w:rsidRPr="00E03AC9" w:rsidRDefault="00E03AC9" w:rsidP="00E03AC9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กุมภาพันธ์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3C2A07B3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1906158D" w14:textId="7F2D8872" w:rsidR="00E03AC9" w:rsidRPr="00E03AC9" w:rsidRDefault="00E03AC9" w:rsidP="00E03AC9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255" w:type="dxa"/>
          </w:tcPr>
          <w:p w14:paraId="19757E18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4B731737" w14:textId="77777777" w:rsidR="00E03AC9" w:rsidRPr="00E03AC9" w:rsidRDefault="00E03AC9" w:rsidP="00E03AC9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มีหลักประกัน</w:t>
            </w:r>
          </w:p>
        </w:tc>
        <w:tc>
          <w:tcPr>
            <w:tcW w:w="255" w:type="dxa"/>
          </w:tcPr>
          <w:p w14:paraId="194E712C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68FEFCB6" w14:textId="5EF4AC86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7.60</w:t>
            </w:r>
          </w:p>
        </w:tc>
        <w:tc>
          <w:tcPr>
            <w:tcW w:w="236" w:type="dxa"/>
          </w:tcPr>
          <w:p w14:paraId="30D1A7B8" w14:textId="5574481A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15876CE" w14:textId="424C92D7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7.70</w:t>
            </w:r>
          </w:p>
        </w:tc>
        <w:tc>
          <w:tcPr>
            <w:tcW w:w="255" w:type="dxa"/>
          </w:tcPr>
          <w:p w14:paraId="69D2A429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50F0A551" w14:textId="21446774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2.</w:t>
            </w:r>
            <w:r w:rsidR="006675B1" w:rsidRPr="006675B1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5" w:type="dxa"/>
          </w:tcPr>
          <w:p w14:paraId="0EFDEC53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3B02E7E6" w14:textId="68DB066C" w:rsidR="00E03AC9" w:rsidRPr="00E03AC9" w:rsidRDefault="006675B1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B03EC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6675B1">
              <w:rPr>
                <w:rFonts w:ascii="Angsana New" w:hAnsi="Angsana New" w:cs="Angsana New" w:hint="cs"/>
                <w:sz w:val="24"/>
                <w:szCs w:val="24"/>
              </w:rPr>
              <w:t>0</w:t>
            </w:r>
          </w:p>
        </w:tc>
        <w:tc>
          <w:tcPr>
            <w:tcW w:w="237" w:type="dxa"/>
          </w:tcPr>
          <w:p w14:paraId="2BE72A94" w14:textId="77777777" w:rsidR="00E03AC9" w:rsidRPr="00E03AC9" w:rsidRDefault="00E03AC9" w:rsidP="00E03AC9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7987235D" w14:textId="32DB8E19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55" w:type="dxa"/>
          </w:tcPr>
          <w:p w14:paraId="5064AB8F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</w:tcPr>
          <w:p w14:paraId="411661B2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55" w:type="dxa"/>
          </w:tcPr>
          <w:p w14:paraId="12AEADDA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25042E9" w14:textId="746AD22F" w:rsidR="00E03AC9" w:rsidRPr="00E03AC9" w:rsidRDefault="00E03AC9" w:rsidP="002950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E03AC9" w:rsidRPr="00BD0619" w14:paraId="5DAA2337" w14:textId="77777777" w:rsidTr="00E03AC9">
        <w:tc>
          <w:tcPr>
            <w:tcW w:w="868" w:type="dxa"/>
          </w:tcPr>
          <w:p w14:paraId="32804A85" w14:textId="77777777" w:rsidR="00E03AC9" w:rsidRPr="00E03AC9" w:rsidRDefault="00E03AC9" w:rsidP="00E03AC9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ECF28NA</w:t>
            </w:r>
          </w:p>
        </w:tc>
        <w:tc>
          <w:tcPr>
            <w:tcW w:w="240" w:type="dxa"/>
          </w:tcPr>
          <w:p w14:paraId="7EB7B072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7F90756" w14:textId="77777777" w:rsidR="00E03AC9" w:rsidRPr="00E03AC9" w:rsidRDefault="00E03AC9" w:rsidP="00E03AC9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5" w:type="dxa"/>
          </w:tcPr>
          <w:p w14:paraId="579B6D3F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20B48A1" w14:textId="674897F4" w:rsidR="00E03AC9" w:rsidRPr="00E03AC9" w:rsidRDefault="00E03AC9" w:rsidP="00E03AC9">
            <w:pPr>
              <w:pStyle w:val="NoSpacing"/>
              <w:ind w:left="-126" w:right="-1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</w:tc>
        <w:tc>
          <w:tcPr>
            <w:tcW w:w="236" w:type="dxa"/>
          </w:tcPr>
          <w:p w14:paraId="55F7379A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00BADF29" w14:textId="5D29BEA1" w:rsidR="00E03AC9" w:rsidRPr="00E03AC9" w:rsidRDefault="00E03AC9" w:rsidP="00E03AC9">
            <w:pPr>
              <w:pStyle w:val="NoSpacing"/>
              <w:ind w:left="-120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พฤศจิกายน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</w:tc>
        <w:tc>
          <w:tcPr>
            <w:tcW w:w="255" w:type="dxa"/>
          </w:tcPr>
          <w:p w14:paraId="1C0FD022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25B07096" w14:textId="77777777" w:rsidR="00E03AC9" w:rsidRPr="00E03AC9" w:rsidRDefault="00E03AC9" w:rsidP="00E03AC9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มีหลักประกัน</w:t>
            </w:r>
          </w:p>
        </w:tc>
        <w:tc>
          <w:tcPr>
            <w:tcW w:w="255" w:type="dxa"/>
          </w:tcPr>
          <w:p w14:paraId="7CDBED5D" w14:textId="77777777" w:rsidR="00E03AC9" w:rsidRPr="00E03AC9" w:rsidRDefault="00E03AC9" w:rsidP="00E03AC9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25DA56EC" w14:textId="6B8B868A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7.30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 xml:space="preserve"> 9.00</w:t>
            </w:r>
          </w:p>
        </w:tc>
        <w:tc>
          <w:tcPr>
            <w:tcW w:w="236" w:type="dxa"/>
          </w:tcPr>
          <w:p w14:paraId="2BC8C8A6" w14:textId="1931C835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C2DFA31" w14:textId="2D5B3778" w:rsidR="00E03AC9" w:rsidRPr="00E03AC9" w:rsidRDefault="00E03AC9" w:rsidP="00E03AC9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7.30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9.00</w:t>
            </w:r>
          </w:p>
        </w:tc>
        <w:tc>
          <w:tcPr>
            <w:tcW w:w="255" w:type="dxa"/>
          </w:tcPr>
          <w:p w14:paraId="2AE3ED2A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050E230D" w14:textId="663B6E13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5.0</w:t>
            </w:r>
          </w:p>
        </w:tc>
        <w:tc>
          <w:tcPr>
            <w:tcW w:w="255" w:type="dxa"/>
          </w:tcPr>
          <w:p w14:paraId="7D2A4B24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0A636572" w14:textId="6E9B142C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5.0</w:t>
            </w:r>
          </w:p>
        </w:tc>
        <w:tc>
          <w:tcPr>
            <w:tcW w:w="237" w:type="dxa"/>
          </w:tcPr>
          <w:p w14:paraId="1E1CA284" w14:textId="77777777" w:rsidR="00E03AC9" w:rsidRPr="00E03AC9" w:rsidRDefault="00E03AC9" w:rsidP="00E03AC9">
            <w:pPr>
              <w:pStyle w:val="NoSpacing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6" w:type="dxa"/>
          </w:tcPr>
          <w:p w14:paraId="223770FA" w14:textId="5E592CE8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55" w:type="dxa"/>
          </w:tcPr>
          <w:p w14:paraId="43F5E0E4" w14:textId="77777777" w:rsidR="00E03AC9" w:rsidRPr="00E03AC9" w:rsidRDefault="00E03AC9" w:rsidP="00E03AC9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AC15BE6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  <w:tc>
          <w:tcPr>
            <w:tcW w:w="255" w:type="dxa"/>
          </w:tcPr>
          <w:p w14:paraId="76EF74EC" w14:textId="77777777" w:rsidR="00E03AC9" w:rsidRPr="00E03AC9" w:rsidRDefault="00E03AC9" w:rsidP="00E03A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B6570ED" w14:textId="5D8B7AE2" w:rsidR="00E03AC9" w:rsidRPr="00E03AC9" w:rsidRDefault="00E03AC9" w:rsidP="002950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>,</w:t>
            </w:r>
            <w:r w:rsidRPr="00E03AC9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E03AC9" w:rsidRPr="00BD0619" w14:paraId="45A11903" w14:textId="77777777" w:rsidTr="00E03AC9">
        <w:tc>
          <w:tcPr>
            <w:tcW w:w="868" w:type="dxa"/>
          </w:tcPr>
          <w:p w14:paraId="6315DD21" w14:textId="77777777" w:rsidR="00E03AC9" w:rsidRPr="00E03AC9" w:rsidRDefault="00E03AC9" w:rsidP="00E03AC9">
            <w:pPr>
              <w:pStyle w:val="NoSpacing"/>
              <w:tabs>
                <w:tab w:val="clear" w:pos="680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240" w:type="dxa"/>
          </w:tcPr>
          <w:p w14:paraId="58D12742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ADBFADF" w14:textId="77777777" w:rsidR="00E03AC9" w:rsidRPr="00E03AC9" w:rsidRDefault="00E03AC9" w:rsidP="0054768E">
            <w:pPr>
              <w:pStyle w:val="NoSpacing"/>
              <w:tabs>
                <w:tab w:val="clear" w:pos="1644"/>
              </w:tabs>
              <w:ind w:left="-82" w:right="-2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14342C6F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A9C6E37" w14:textId="77777777" w:rsidR="00E03AC9" w:rsidRPr="00E03AC9" w:rsidRDefault="00E03AC9" w:rsidP="00BD0619">
            <w:pPr>
              <w:pStyle w:val="NoSpacing"/>
              <w:ind w:left="-126" w:right="-1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DF06EB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9" w:type="dxa"/>
          </w:tcPr>
          <w:p w14:paraId="309955B3" w14:textId="081CE08C" w:rsidR="00E03AC9" w:rsidRPr="00E03AC9" w:rsidRDefault="00E03AC9" w:rsidP="0054768E">
            <w:pPr>
              <w:pStyle w:val="NoSpacing"/>
              <w:ind w:left="-120" w:right="-9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0579706C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</w:tcPr>
          <w:p w14:paraId="1EDAA226" w14:textId="77777777" w:rsidR="00E03AC9" w:rsidRPr="00E03AC9" w:rsidRDefault="00E03AC9" w:rsidP="0054768E">
            <w:pPr>
              <w:pStyle w:val="NoSpacing"/>
              <w:ind w:left="-125" w:right="-1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448B4726" w14:textId="77777777" w:rsidR="00E03AC9" w:rsidRPr="00E03AC9" w:rsidRDefault="00E03AC9" w:rsidP="0054768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7" w:type="dxa"/>
          </w:tcPr>
          <w:p w14:paraId="34CE1BD4" w14:textId="77777777" w:rsidR="00E03AC9" w:rsidRPr="00E03AC9" w:rsidRDefault="00E03AC9" w:rsidP="0054768E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2C1415" w14:textId="44456204" w:rsidR="00E03AC9" w:rsidRPr="00E03AC9" w:rsidRDefault="00E03AC9" w:rsidP="0054768E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E355140" w14:textId="50C6515C" w:rsidR="00E03AC9" w:rsidRPr="00E03AC9" w:rsidRDefault="00E03AC9" w:rsidP="0054768E">
            <w:pPr>
              <w:pStyle w:val="NoSpacing"/>
              <w:ind w:left="-106" w:right="-8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4E7AD2ED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3" w:type="dxa"/>
          </w:tcPr>
          <w:p w14:paraId="58FA9D4C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" w:type="dxa"/>
          </w:tcPr>
          <w:p w14:paraId="21C81F5A" w14:textId="77777777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13" w:type="dxa"/>
          </w:tcPr>
          <w:p w14:paraId="2171463A" w14:textId="5A91ADDF" w:rsidR="00E03AC9" w:rsidRPr="00E03AC9" w:rsidRDefault="00E03AC9" w:rsidP="00E03AC9">
            <w:pPr>
              <w:pStyle w:val="NoSpacing"/>
              <w:ind w:left="-101" w:right="-10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6F01C5F7" w14:textId="77777777" w:rsidR="00E03AC9" w:rsidRPr="00E03AC9" w:rsidRDefault="00E03AC9" w:rsidP="00E03AC9">
            <w:pPr>
              <w:pStyle w:val="NoSpacing"/>
              <w:ind w:right="2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6" w:type="dxa"/>
          </w:tcPr>
          <w:p w14:paraId="119FDBD7" w14:textId="4B935A73" w:rsidR="00E03AC9" w:rsidRPr="00E03AC9" w:rsidRDefault="00E03AC9" w:rsidP="00E03AC9">
            <w:pPr>
              <w:pStyle w:val="NoSpacing"/>
              <w:ind w:right="2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3CC1867F" w14:textId="77777777" w:rsidR="00E03AC9" w:rsidRPr="00E03AC9" w:rsidRDefault="00E03AC9" w:rsidP="0054768E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751833C" w14:textId="77777777" w:rsidR="00E03AC9" w:rsidRPr="00E03AC9" w:rsidRDefault="00E03AC9" w:rsidP="005476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986,025</w:t>
            </w:r>
          </w:p>
        </w:tc>
        <w:tc>
          <w:tcPr>
            <w:tcW w:w="255" w:type="dxa"/>
          </w:tcPr>
          <w:p w14:paraId="3D24917A" w14:textId="77777777" w:rsidR="00E03AC9" w:rsidRPr="00E03AC9" w:rsidRDefault="00E03AC9" w:rsidP="005476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EEDD8C0" w14:textId="5B4FDB13" w:rsidR="00E03AC9" w:rsidRPr="00E03AC9" w:rsidRDefault="00E03AC9" w:rsidP="002950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03AC9">
              <w:rPr>
                <w:rFonts w:ascii="Angsana New" w:hAnsi="Angsana New" w:cs="Angsana New"/>
                <w:sz w:val="24"/>
                <w:szCs w:val="24"/>
              </w:rPr>
              <w:t>986,025</w:t>
            </w:r>
          </w:p>
        </w:tc>
      </w:tr>
    </w:tbl>
    <w:p w14:paraId="261B9AA1" w14:textId="77777777" w:rsidR="00944DC1" w:rsidRPr="0007336E" w:rsidRDefault="00944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</w:p>
    <w:p w14:paraId="7FFAFA6B" w14:textId="3EC8C54B" w:rsidR="00FE2051" w:rsidRPr="0007336E" w:rsidRDefault="00FE2051" w:rsidP="00BD0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07336E">
        <w:rPr>
          <w:rFonts w:ascii="Angsana New" w:hAnsi="Angsana New"/>
          <w:sz w:val="29"/>
          <w:szCs w:val="29"/>
          <w:cs/>
        </w:rPr>
        <w:t xml:space="preserve">บริษัทได้ออกหุ้นกู้ชนิดระบุชื่อผู้ถือ ไม่ด้อยสิทธิ แก่ผู้ลงทุนสถาบันหรือผู้ลงทุนรายใหญ่ โดยมูลค่าที่ตราไว้หน่วยละ </w:t>
      </w:r>
      <w:r w:rsidRPr="0007336E">
        <w:rPr>
          <w:rFonts w:ascii="Angsana New" w:hAnsi="Angsana New"/>
          <w:sz w:val="29"/>
          <w:szCs w:val="29"/>
        </w:rPr>
        <w:t xml:space="preserve">1,000 </w:t>
      </w:r>
      <w:r w:rsidRPr="0007336E">
        <w:rPr>
          <w:rFonts w:ascii="Angsana New" w:hAnsi="Angsana New"/>
          <w:sz w:val="29"/>
          <w:szCs w:val="29"/>
          <w:cs/>
        </w:rPr>
        <w:t xml:space="preserve">บาท ยกเว้น </w:t>
      </w:r>
      <w:r w:rsidRPr="0007336E">
        <w:rPr>
          <w:rFonts w:ascii="Angsana New" w:hAnsi="Angsana New"/>
          <w:sz w:val="29"/>
          <w:szCs w:val="29"/>
        </w:rPr>
        <w:t xml:space="preserve">ECF246A </w:t>
      </w:r>
      <w:r w:rsidRPr="0007336E">
        <w:rPr>
          <w:rFonts w:ascii="Angsana New" w:hAnsi="Angsana New"/>
          <w:sz w:val="29"/>
          <w:szCs w:val="29"/>
          <w:cs/>
        </w:rPr>
        <w:t xml:space="preserve">มูลค่าที่ตราไว้คงเหลือหน่วยละ </w:t>
      </w:r>
      <w:r w:rsidRPr="0007336E">
        <w:rPr>
          <w:rFonts w:ascii="Angsana New" w:hAnsi="Angsana New"/>
          <w:sz w:val="29"/>
          <w:szCs w:val="29"/>
        </w:rPr>
        <w:t xml:space="preserve">950 </w:t>
      </w:r>
      <w:r w:rsidRPr="0007336E">
        <w:rPr>
          <w:rFonts w:ascii="Angsana New" w:hAnsi="Angsana New"/>
          <w:sz w:val="29"/>
          <w:szCs w:val="29"/>
          <w:cs/>
        </w:rPr>
        <w:t xml:space="preserve">บาท </w:t>
      </w:r>
      <w:r w:rsidR="00992B55">
        <w:rPr>
          <w:rFonts w:ascii="Angsana New" w:hAnsi="Angsana New" w:hint="cs"/>
          <w:sz w:val="29"/>
          <w:szCs w:val="29"/>
          <w:cs/>
        </w:rPr>
        <w:t>ดอกเบี้ย</w:t>
      </w:r>
      <w:r w:rsidRPr="0007336E">
        <w:rPr>
          <w:rFonts w:ascii="Angsana New" w:hAnsi="Angsana New"/>
          <w:sz w:val="29"/>
          <w:szCs w:val="29"/>
          <w:cs/>
        </w:rPr>
        <w:t xml:space="preserve">ครบกำหนดชำระทุก </w:t>
      </w:r>
      <w:r w:rsidRPr="0007336E">
        <w:rPr>
          <w:rFonts w:ascii="Angsana New" w:hAnsi="Angsana New"/>
          <w:sz w:val="29"/>
          <w:szCs w:val="29"/>
        </w:rPr>
        <w:t xml:space="preserve">3 </w:t>
      </w:r>
      <w:r w:rsidRPr="0007336E">
        <w:rPr>
          <w:rFonts w:ascii="Angsana New" w:hAnsi="Angsana New"/>
          <w:sz w:val="29"/>
          <w:szCs w:val="29"/>
          <w:cs/>
        </w:rPr>
        <w:t xml:space="preserve">เดือน </w:t>
      </w:r>
      <w:bookmarkStart w:id="3" w:name="_Hlk203747156"/>
      <w:r w:rsidR="00230F1E" w:rsidRPr="00230F1E">
        <w:rPr>
          <w:rFonts w:ascii="Angsana New" w:hAnsi="Angsana New"/>
          <w:sz w:val="29"/>
          <w:szCs w:val="29"/>
          <w:cs/>
        </w:rPr>
        <w:t>(</w:t>
      </w:r>
      <w:r w:rsidR="00295042">
        <w:rPr>
          <w:rFonts w:ascii="Angsana New" w:hAnsi="Angsana New"/>
          <w:sz w:val="29"/>
          <w:szCs w:val="29"/>
        </w:rPr>
        <w:t xml:space="preserve">* </w:t>
      </w:r>
      <w:r w:rsidR="00230F1E" w:rsidRPr="00230F1E">
        <w:rPr>
          <w:rFonts w:ascii="Angsana New" w:hAnsi="Angsana New"/>
          <w:sz w:val="29"/>
          <w:szCs w:val="29"/>
        </w:rPr>
        <w:t>ECF</w:t>
      </w:r>
      <w:r w:rsidR="006675B1" w:rsidRPr="006675B1">
        <w:rPr>
          <w:rFonts w:ascii="Angsana New" w:hAnsi="Angsana New"/>
          <w:sz w:val="29"/>
          <w:szCs w:val="29"/>
        </w:rPr>
        <w:t>256</w:t>
      </w:r>
      <w:r w:rsidR="00230F1E" w:rsidRPr="00230F1E">
        <w:rPr>
          <w:rFonts w:ascii="Angsana New" w:hAnsi="Angsana New"/>
          <w:sz w:val="29"/>
          <w:szCs w:val="29"/>
        </w:rPr>
        <w:t>A, ECF</w:t>
      </w:r>
      <w:r w:rsidR="006675B1" w:rsidRPr="006675B1">
        <w:rPr>
          <w:rFonts w:ascii="Angsana New" w:hAnsi="Angsana New"/>
          <w:sz w:val="29"/>
          <w:szCs w:val="29"/>
        </w:rPr>
        <w:t>255</w:t>
      </w:r>
      <w:r w:rsidR="00230F1E" w:rsidRPr="00230F1E">
        <w:rPr>
          <w:rFonts w:ascii="Angsana New" w:hAnsi="Angsana New"/>
          <w:sz w:val="29"/>
          <w:szCs w:val="29"/>
        </w:rPr>
        <w:t>A, ECF</w:t>
      </w:r>
      <w:r w:rsidR="006675B1" w:rsidRPr="006675B1">
        <w:rPr>
          <w:rFonts w:ascii="Angsana New" w:hAnsi="Angsana New"/>
          <w:sz w:val="29"/>
          <w:szCs w:val="29"/>
        </w:rPr>
        <w:t>255</w:t>
      </w:r>
      <w:r w:rsidR="00230F1E" w:rsidRPr="00230F1E">
        <w:rPr>
          <w:rFonts w:ascii="Angsana New" w:hAnsi="Angsana New"/>
          <w:sz w:val="29"/>
          <w:szCs w:val="29"/>
        </w:rPr>
        <w:t>B, ECF</w:t>
      </w:r>
      <w:r w:rsidR="006675B1" w:rsidRPr="006675B1">
        <w:rPr>
          <w:rFonts w:ascii="Angsana New" w:hAnsi="Angsana New"/>
          <w:sz w:val="29"/>
          <w:szCs w:val="29"/>
        </w:rPr>
        <w:t>262</w:t>
      </w:r>
      <w:r w:rsidR="00230F1E" w:rsidRPr="00230F1E">
        <w:rPr>
          <w:rFonts w:ascii="Angsana New" w:hAnsi="Angsana New"/>
          <w:sz w:val="29"/>
          <w:szCs w:val="29"/>
        </w:rPr>
        <w:t>A</w:t>
      </w:r>
      <w:r w:rsidR="001844BF">
        <w:rPr>
          <w:rFonts w:ascii="Angsana New" w:hAnsi="Angsana New"/>
          <w:sz w:val="29"/>
          <w:szCs w:val="29"/>
        </w:rPr>
        <w:t xml:space="preserve"> </w:t>
      </w:r>
      <w:r w:rsidR="001844BF">
        <w:rPr>
          <w:rFonts w:ascii="Angsana New" w:hAnsi="Angsana New" w:hint="cs"/>
          <w:sz w:val="29"/>
          <w:szCs w:val="29"/>
          <w:cs/>
        </w:rPr>
        <w:t>และ</w:t>
      </w:r>
      <w:r w:rsidR="00230F1E" w:rsidRPr="00230F1E">
        <w:rPr>
          <w:rFonts w:ascii="Angsana New" w:hAnsi="Angsana New"/>
          <w:sz w:val="29"/>
          <w:szCs w:val="29"/>
        </w:rPr>
        <w:t xml:space="preserve"> ECF</w:t>
      </w:r>
      <w:r w:rsidR="006675B1" w:rsidRPr="006675B1">
        <w:rPr>
          <w:rFonts w:ascii="Angsana New" w:hAnsi="Angsana New"/>
          <w:sz w:val="29"/>
          <w:szCs w:val="29"/>
        </w:rPr>
        <w:t>28</w:t>
      </w:r>
      <w:r w:rsidR="00230F1E" w:rsidRPr="00230F1E">
        <w:rPr>
          <w:rFonts w:ascii="Angsana New" w:hAnsi="Angsana New"/>
          <w:sz w:val="29"/>
          <w:szCs w:val="29"/>
        </w:rPr>
        <w:t>NA</w:t>
      </w:r>
      <w:bookmarkEnd w:id="3"/>
      <w:r w:rsidR="00230F1E" w:rsidRPr="00230F1E">
        <w:rPr>
          <w:rFonts w:ascii="Angsana New" w:hAnsi="Angsana New"/>
          <w:sz w:val="29"/>
          <w:szCs w:val="29"/>
        </w:rPr>
        <w:t xml:space="preserve"> </w:t>
      </w:r>
      <w:r w:rsidR="00992B55">
        <w:rPr>
          <w:rFonts w:ascii="Angsana New" w:hAnsi="Angsana New" w:hint="cs"/>
          <w:sz w:val="29"/>
          <w:szCs w:val="29"/>
          <w:cs/>
        </w:rPr>
        <w:t>เปลี่ยนแปลง</w:t>
      </w:r>
      <w:r w:rsidR="00230F1E" w:rsidRPr="00230F1E">
        <w:rPr>
          <w:rFonts w:ascii="Angsana New" w:hAnsi="Angsana New" w:hint="cs"/>
          <w:sz w:val="29"/>
          <w:szCs w:val="29"/>
          <w:cs/>
        </w:rPr>
        <w:t>กำหนดชำระดอกเบี้ย</w:t>
      </w:r>
      <w:r w:rsidR="00992B55">
        <w:rPr>
          <w:rFonts w:ascii="Angsana New" w:hAnsi="Angsana New" w:hint="cs"/>
          <w:sz w:val="29"/>
          <w:szCs w:val="29"/>
          <w:cs/>
        </w:rPr>
        <w:t>จาก</w:t>
      </w:r>
      <w:r w:rsidR="00230F1E" w:rsidRPr="00230F1E">
        <w:rPr>
          <w:rFonts w:ascii="Angsana New" w:hAnsi="Angsana New" w:hint="cs"/>
          <w:sz w:val="29"/>
          <w:szCs w:val="29"/>
          <w:cs/>
        </w:rPr>
        <w:t>เดิมทุก</w:t>
      </w:r>
      <w:r w:rsidR="00230F1E" w:rsidRPr="00230F1E">
        <w:rPr>
          <w:rFonts w:ascii="Angsana New" w:hAnsi="Angsana New"/>
          <w:sz w:val="29"/>
          <w:szCs w:val="29"/>
          <w:cs/>
        </w:rPr>
        <w:t xml:space="preserve"> </w:t>
      </w:r>
      <w:r w:rsidR="00230F1E">
        <w:rPr>
          <w:rFonts w:ascii="Angsana New" w:hAnsi="Angsana New"/>
          <w:sz w:val="29"/>
          <w:szCs w:val="29"/>
        </w:rPr>
        <w:t>3</w:t>
      </w:r>
      <w:r w:rsidR="00230F1E" w:rsidRPr="00230F1E">
        <w:rPr>
          <w:rFonts w:ascii="Angsana New" w:hAnsi="Angsana New"/>
          <w:sz w:val="29"/>
          <w:szCs w:val="29"/>
          <w:cs/>
        </w:rPr>
        <w:t xml:space="preserve"> </w:t>
      </w:r>
      <w:r w:rsidR="00230F1E" w:rsidRPr="00230F1E">
        <w:rPr>
          <w:rFonts w:ascii="Angsana New" w:hAnsi="Angsana New" w:hint="cs"/>
          <w:sz w:val="29"/>
          <w:szCs w:val="29"/>
          <w:cs/>
        </w:rPr>
        <w:t>เดือนเป็นทุก</w:t>
      </w:r>
      <w:r w:rsidR="00230F1E" w:rsidRPr="00230F1E">
        <w:rPr>
          <w:rFonts w:ascii="Angsana New" w:hAnsi="Angsana New"/>
          <w:sz w:val="29"/>
          <w:szCs w:val="29"/>
          <w:cs/>
        </w:rPr>
        <w:t xml:space="preserve"> </w:t>
      </w:r>
      <w:r w:rsidR="00230F1E">
        <w:rPr>
          <w:rFonts w:ascii="Angsana New" w:hAnsi="Angsana New"/>
          <w:sz w:val="29"/>
          <w:szCs w:val="29"/>
        </w:rPr>
        <w:t>6</w:t>
      </w:r>
      <w:r w:rsidR="00230F1E" w:rsidRPr="00230F1E">
        <w:rPr>
          <w:rFonts w:ascii="Angsana New" w:hAnsi="Angsana New"/>
          <w:sz w:val="29"/>
          <w:szCs w:val="29"/>
          <w:cs/>
        </w:rPr>
        <w:t xml:space="preserve"> </w:t>
      </w:r>
      <w:r w:rsidR="00230F1E" w:rsidRPr="00230F1E">
        <w:rPr>
          <w:rFonts w:ascii="Angsana New" w:hAnsi="Angsana New" w:hint="cs"/>
          <w:sz w:val="29"/>
          <w:szCs w:val="29"/>
          <w:cs/>
        </w:rPr>
        <w:t>เดือน</w:t>
      </w:r>
      <w:r w:rsidR="00230F1E" w:rsidRPr="00230F1E">
        <w:rPr>
          <w:rFonts w:ascii="Angsana New" w:hAnsi="Angsana New"/>
          <w:sz w:val="29"/>
          <w:szCs w:val="29"/>
          <w:cs/>
        </w:rPr>
        <w:t>)</w:t>
      </w:r>
      <w:r w:rsidR="00230F1E">
        <w:rPr>
          <w:rFonts w:ascii="Angsana New" w:hAnsi="Angsana New"/>
          <w:sz w:val="29"/>
          <w:szCs w:val="29"/>
        </w:rPr>
        <w:t xml:space="preserve"> </w:t>
      </w:r>
      <w:r w:rsidRPr="0007336E">
        <w:rPr>
          <w:rFonts w:ascii="Angsana New" w:hAnsi="Angsana New"/>
          <w:sz w:val="29"/>
          <w:szCs w:val="29"/>
          <w:cs/>
        </w:rPr>
        <w:t xml:space="preserve">และหุ้นกู้ดังกล่าวมีเงื่อนไขที่สำคัญซึ่งบริษัทต้องปฏิบัติตามได้แก่ การรักษาอัตราส่วนหนี้สินต่อส่วนทุนในอัตราไม่เกินกว่า </w:t>
      </w:r>
      <w:r w:rsidRPr="0007336E">
        <w:rPr>
          <w:rFonts w:ascii="Angsana New" w:hAnsi="Angsana New"/>
          <w:sz w:val="29"/>
          <w:szCs w:val="29"/>
        </w:rPr>
        <w:t xml:space="preserve">4:1 </w:t>
      </w:r>
      <w:r w:rsidRPr="0007336E">
        <w:rPr>
          <w:rFonts w:ascii="Angsana New" w:hAnsi="Angsana New"/>
          <w:sz w:val="29"/>
          <w:szCs w:val="29"/>
          <w:cs/>
        </w:rPr>
        <w:t xml:space="preserve">และหุ้นกู้ </w:t>
      </w:r>
      <w:r w:rsidRPr="0007336E">
        <w:rPr>
          <w:rFonts w:ascii="Angsana New" w:hAnsi="Angsana New"/>
          <w:sz w:val="29"/>
          <w:szCs w:val="29"/>
        </w:rPr>
        <w:t xml:space="preserve">ECF255B ECF262A </w:t>
      </w:r>
      <w:r w:rsidRPr="0007336E">
        <w:rPr>
          <w:rFonts w:ascii="Angsana New" w:hAnsi="Angsana New"/>
          <w:sz w:val="29"/>
          <w:szCs w:val="29"/>
          <w:cs/>
        </w:rPr>
        <w:t xml:space="preserve">และ </w:t>
      </w:r>
      <w:r w:rsidRPr="0007336E">
        <w:rPr>
          <w:rFonts w:ascii="Angsana New" w:hAnsi="Angsana New"/>
          <w:sz w:val="29"/>
          <w:szCs w:val="29"/>
        </w:rPr>
        <w:t xml:space="preserve">ECF28NA </w:t>
      </w:r>
      <w:r w:rsidRPr="0007336E">
        <w:rPr>
          <w:rFonts w:ascii="Angsana New" w:hAnsi="Angsana New"/>
          <w:sz w:val="29"/>
          <w:szCs w:val="29"/>
          <w:cs/>
        </w:rPr>
        <w:t xml:space="preserve">ค้ำประกันโดยหุ้นสามัญของ </w:t>
      </w:r>
      <w:r w:rsidRPr="0007336E">
        <w:rPr>
          <w:rFonts w:ascii="Angsana New" w:hAnsi="Angsana New"/>
          <w:sz w:val="29"/>
          <w:szCs w:val="29"/>
        </w:rPr>
        <w:t xml:space="preserve">ECF-P </w:t>
      </w:r>
      <w:r w:rsidRPr="0007336E">
        <w:rPr>
          <w:rFonts w:ascii="Angsana New" w:hAnsi="Angsana New"/>
          <w:sz w:val="29"/>
          <w:szCs w:val="29"/>
          <w:cs/>
        </w:rPr>
        <w:t xml:space="preserve">ที่ </w:t>
      </w:r>
      <w:r w:rsidRPr="0007336E">
        <w:rPr>
          <w:rFonts w:ascii="Angsana New" w:hAnsi="Angsana New"/>
          <w:sz w:val="29"/>
          <w:szCs w:val="29"/>
        </w:rPr>
        <w:t xml:space="preserve">ECF </w:t>
      </w:r>
      <w:r w:rsidRPr="0007336E">
        <w:rPr>
          <w:rFonts w:ascii="Angsana New" w:hAnsi="Angsana New"/>
          <w:sz w:val="29"/>
          <w:szCs w:val="29"/>
          <w:cs/>
        </w:rPr>
        <w:t xml:space="preserve">ถืออยู่จำนวน </w:t>
      </w:r>
      <w:r w:rsidRPr="0007336E">
        <w:rPr>
          <w:rFonts w:ascii="Angsana New" w:hAnsi="Angsana New"/>
          <w:sz w:val="29"/>
          <w:szCs w:val="29"/>
        </w:rPr>
        <w:t xml:space="preserve">18,788,168 </w:t>
      </w:r>
      <w:r w:rsidRPr="0007336E">
        <w:rPr>
          <w:rFonts w:ascii="Angsana New" w:hAnsi="Angsana New"/>
          <w:sz w:val="29"/>
          <w:szCs w:val="29"/>
          <w:cs/>
        </w:rPr>
        <w:t xml:space="preserve">หุ้น </w:t>
      </w:r>
      <w:r w:rsidRPr="0007336E">
        <w:rPr>
          <w:rFonts w:ascii="Angsana New" w:hAnsi="Angsana New"/>
          <w:sz w:val="29"/>
          <w:szCs w:val="29"/>
        </w:rPr>
        <w:t xml:space="preserve">2,938,932 </w:t>
      </w:r>
      <w:r w:rsidRPr="0007336E">
        <w:rPr>
          <w:rFonts w:ascii="Angsana New" w:hAnsi="Angsana New"/>
          <w:sz w:val="29"/>
          <w:szCs w:val="29"/>
          <w:cs/>
        </w:rPr>
        <w:t xml:space="preserve">หุ้น และ </w:t>
      </w:r>
      <w:r w:rsidRPr="0007336E">
        <w:rPr>
          <w:rFonts w:ascii="Angsana New" w:hAnsi="Angsana New"/>
          <w:sz w:val="29"/>
          <w:szCs w:val="29"/>
        </w:rPr>
        <w:t xml:space="preserve">5,195,611 </w:t>
      </w:r>
      <w:r w:rsidRPr="0007336E">
        <w:rPr>
          <w:rFonts w:ascii="Angsana New" w:hAnsi="Angsana New"/>
          <w:sz w:val="29"/>
          <w:szCs w:val="29"/>
          <w:cs/>
        </w:rPr>
        <w:t>หุ้น ตามลำดับ</w:t>
      </w:r>
    </w:p>
    <w:p w14:paraId="18665C9E" w14:textId="77777777" w:rsidR="00FE2051" w:rsidRPr="003F2913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highlight w:val="red"/>
        </w:rPr>
      </w:pPr>
    </w:p>
    <w:p w14:paraId="4FBF8A10" w14:textId="5A65DDEB" w:rsidR="00FE2051" w:rsidRPr="003F2913" w:rsidRDefault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red"/>
        </w:rPr>
      </w:pPr>
      <w:r w:rsidRPr="003F2913">
        <w:rPr>
          <w:rFonts w:asciiTheme="majorBidi" w:hAnsiTheme="majorBidi" w:cstheme="majorBidi"/>
          <w:sz w:val="30"/>
          <w:szCs w:val="30"/>
          <w:highlight w:val="red"/>
        </w:rPr>
        <w:br w:type="page"/>
      </w:r>
    </w:p>
    <w:p w14:paraId="10FF74BD" w14:textId="77777777" w:rsidR="00FE2051" w:rsidRPr="003F2913" w:rsidRDefault="00FE2051" w:rsidP="00FE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highlight w:val="red"/>
          <w:cs/>
        </w:rPr>
        <w:sectPr w:rsidR="00FE2051" w:rsidRPr="003F2913" w:rsidSect="00944DC1">
          <w:pgSz w:w="16834" w:h="11909" w:orient="landscape" w:code="9"/>
          <w:pgMar w:top="1440" w:right="1219" w:bottom="1134" w:left="1134" w:header="992" w:footer="283" w:gutter="0"/>
          <w:pgNumType w:chapStyle="1"/>
          <w:cols w:space="720"/>
          <w:docGrid w:linePitch="245"/>
        </w:sectPr>
      </w:pPr>
    </w:p>
    <w:p w14:paraId="277C4A4F" w14:textId="388CA359" w:rsidR="00D54871" w:rsidRPr="003B1771" w:rsidRDefault="00295042" w:rsidP="00555105">
      <w:pPr>
        <w:pStyle w:val="NoSpacing"/>
        <w:jc w:val="thaiDistribute"/>
        <w:rPr>
          <w:rFonts w:ascii="Angsana New" w:hAnsi="Angsana New" w:cs="Angsana New"/>
          <w:sz w:val="27"/>
          <w:szCs w:val="27"/>
          <w:cs/>
        </w:rPr>
      </w:pPr>
      <w:r w:rsidRPr="003B1771">
        <w:rPr>
          <w:rFonts w:ascii="Angsana New" w:hAnsi="Angsana New" w:cs="Angsana New"/>
          <w:sz w:val="27"/>
          <w:szCs w:val="27"/>
        </w:rPr>
        <w:lastRenderedPageBreak/>
        <w:t xml:space="preserve">* </w:t>
      </w:r>
      <w:r w:rsidR="00D54871" w:rsidRPr="003B1771">
        <w:rPr>
          <w:rFonts w:ascii="Angsana New" w:hAnsi="Angsana New" w:cs="Angsana New"/>
          <w:sz w:val="27"/>
          <w:szCs w:val="27"/>
          <w:cs/>
        </w:rPr>
        <w:t xml:space="preserve">เมื่อวันที่ </w:t>
      </w:r>
      <w:r w:rsidR="00D54871" w:rsidRPr="003B1771">
        <w:rPr>
          <w:rFonts w:ascii="Angsana New" w:hAnsi="Angsana New" w:cs="Angsana New"/>
          <w:sz w:val="27"/>
          <w:szCs w:val="27"/>
        </w:rPr>
        <w:t xml:space="preserve">9 </w:t>
      </w:r>
      <w:r w:rsidR="00D54871" w:rsidRPr="003B1771">
        <w:rPr>
          <w:rFonts w:ascii="Angsana New" w:hAnsi="Angsana New" w:cs="Angsana New"/>
          <w:sz w:val="27"/>
          <w:szCs w:val="27"/>
          <w:cs/>
        </w:rPr>
        <w:t xml:space="preserve">เมษายน </w:t>
      </w:r>
      <w:r w:rsidR="00D54871" w:rsidRPr="003B1771">
        <w:rPr>
          <w:rFonts w:ascii="Angsana New" w:hAnsi="Angsana New" w:cs="Angsana New"/>
          <w:sz w:val="27"/>
          <w:szCs w:val="27"/>
        </w:rPr>
        <w:t xml:space="preserve">2568 </w:t>
      </w:r>
      <w:r w:rsidR="00D54871" w:rsidRPr="003B1771">
        <w:rPr>
          <w:rFonts w:ascii="Angsana New" w:hAnsi="Angsana New" w:cs="Angsana New"/>
          <w:sz w:val="27"/>
          <w:szCs w:val="27"/>
          <w:cs/>
        </w:rPr>
        <w:t>บริษัทมีการประชุมผู้ถือหุ้นกู้</w:t>
      </w:r>
      <w:r w:rsidR="00D54871" w:rsidRPr="003B1771">
        <w:rPr>
          <w:rFonts w:ascii="Angsana New" w:hAnsi="Angsana New" w:cs="Angsana New" w:hint="cs"/>
          <w:sz w:val="27"/>
          <w:szCs w:val="27"/>
          <w:cs/>
        </w:rPr>
        <w:t>ของบริษัทจำนวนทั้งหมดเจ็ดรุ่น</w:t>
      </w:r>
      <w:r w:rsidR="00D54871" w:rsidRPr="003B1771">
        <w:rPr>
          <w:rFonts w:ascii="Angsana New" w:hAnsi="Angsana New" w:cs="Angsana New"/>
          <w:sz w:val="27"/>
          <w:szCs w:val="27"/>
        </w:rPr>
        <w:t xml:space="preserve"> (ECF246A, ECF255A, ECF255B, ECF256A, ECF265A, ECF262A </w:t>
      </w:r>
      <w:r w:rsidR="00D54871" w:rsidRPr="003B1771">
        <w:rPr>
          <w:rFonts w:ascii="Angsana New" w:hAnsi="Angsana New" w:cs="Angsana New" w:hint="cs"/>
          <w:sz w:val="27"/>
          <w:szCs w:val="27"/>
          <w:cs/>
        </w:rPr>
        <w:t>และ</w:t>
      </w:r>
      <w:r w:rsidR="00D54871"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="00D54871" w:rsidRPr="003B1771">
        <w:rPr>
          <w:rFonts w:ascii="Angsana New" w:hAnsi="Angsana New" w:cs="Angsana New"/>
          <w:sz w:val="27"/>
          <w:szCs w:val="27"/>
        </w:rPr>
        <w:t xml:space="preserve">ECF28NA) </w:t>
      </w:r>
      <w:r w:rsidR="00D54871" w:rsidRPr="003B1771">
        <w:rPr>
          <w:rFonts w:ascii="Angsana New" w:hAnsi="Angsana New" w:cs="Angsana New" w:hint="cs"/>
          <w:sz w:val="27"/>
          <w:szCs w:val="27"/>
          <w:cs/>
        </w:rPr>
        <w:t>และเมื่อวันที่</w:t>
      </w:r>
      <w:r w:rsidR="00D54871"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="00D54871" w:rsidRPr="003B1771">
        <w:rPr>
          <w:rFonts w:ascii="Angsana New" w:hAnsi="Angsana New" w:cs="Angsana New"/>
          <w:sz w:val="27"/>
          <w:szCs w:val="27"/>
        </w:rPr>
        <w:t>17</w:t>
      </w:r>
      <w:r w:rsidR="00D54871"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="00D54871" w:rsidRPr="003B1771">
        <w:rPr>
          <w:rFonts w:ascii="Angsana New" w:hAnsi="Angsana New" w:cs="Angsana New" w:hint="cs"/>
          <w:sz w:val="27"/>
          <w:szCs w:val="27"/>
          <w:cs/>
        </w:rPr>
        <w:t>เมษายน</w:t>
      </w:r>
      <w:r w:rsidR="00D54871"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="00D54871" w:rsidRPr="003B1771">
        <w:rPr>
          <w:rFonts w:ascii="Angsana New" w:hAnsi="Angsana New" w:cs="Angsana New"/>
          <w:sz w:val="27"/>
          <w:szCs w:val="27"/>
        </w:rPr>
        <w:t xml:space="preserve">2568 </w:t>
      </w:r>
      <w:r w:rsidR="00D54871" w:rsidRPr="003B1771">
        <w:rPr>
          <w:rFonts w:ascii="Angsana New" w:hAnsi="Angsana New" w:cs="Angsana New" w:hint="cs"/>
          <w:sz w:val="27"/>
          <w:szCs w:val="27"/>
          <w:cs/>
        </w:rPr>
        <w:t>บริษัทมีการประชุมผู้ถือหุ้นกู้</w:t>
      </w:r>
      <w:r w:rsidR="00D54871" w:rsidRPr="003B1771">
        <w:rPr>
          <w:rFonts w:ascii="Angsana New" w:hAnsi="Angsana New" w:cs="Angsana New"/>
          <w:sz w:val="27"/>
          <w:szCs w:val="27"/>
        </w:rPr>
        <w:t xml:space="preserve"> </w:t>
      </w:r>
      <w:r w:rsidR="00D54871" w:rsidRPr="003B1771">
        <w:rPr>
          <w:rFonts w:ascii="Angsana New" w:hAnsi="Angsana New" w:cs="Angsana New"/>
          <w:sz w:val="27"/>
          <w:szCs w:val="27"/>
          <w:cs/>
        </w:rPr>
        <w:t>(</w:t>
      </w:r>
      <w:r w:rsidR="00D54871" w:rsidRPr="003B1771">
        <w:rPr>
          <w:rFonts w:ascii="Angsana New" w:hAnsi="Angsana New" w:cs="Angsana New" w:hint="cs"/>
          <w:sz w:val="27"/>
          <w:szCs w:val="27"/>
          <w:cs/>
        </w:rPr>
        <w:t>ครั้งที่เลื่อน</w:t>
      </w:r>
      <w:r w:rsidR="00D54871" w:rsidRPr="003B1771">
        <w:rPr>
          <w:rFonts w:ascii="Angsana New" w:hAnsi="Angsana New" w:cs="Angsana New"/>
          <w:sz w:val="27"/>
          <w:szCs w:val="27"/>
          <w:cs/>
        </w:rPr>
        <w:t>)</w:t>
      </w:r>
      <w:r w:rsidR="00D54871" w:rsidRPr="003B1771">
        <w:rPr>
          <w:rFonts w:ascii="Angsana New" w:hAnsi="Angsana New" w:cs="Angsana New"/>
          <w:sz w:val="27"/>
          <w:szCs w:val="27"/>
        </w:rPr>
        <w:t xml:space="preserve"> </w:t>
      </w:r>
      <w:r w:rsidR="00D54871" w:rsidRPr="003B1771">
        <w:rPr>
          <w:rFonts w:ascii="Angsana New" w:hAnsi="Angsana New" w:cs="Angsana New" w:hint="cs"/>
          <w:sz w:val="27"/>
          <w:szCs w:val="27"/>
          <w:cs/>
        </w:rPr>
        <w:t>ของบริษัทจำนวนทั้งหมดสามรุ่น</w:t>
      </w:r>
      <w:r w:rsidR="00D54871" w:rsidRPr="003B1771">
        <w:rPr>
          <w:rFonts w:ascii="Angsana New" w:hAnsi="Angsana New" w:cs="Angsana New"/>
          <w:sz w:val="27"/>
          <w:szCs w:val="27"/>
        </w:rPr>
        <w:t xml:space="preserve"> (ECF246A, ECF25</w:t>
      </w:r>
      <w:r w:rsidR="006675B1" w:rsidRPr="006675B1">
        <w:rPr>
          <w:rFonts w:ascii="Angsana New" w:hAnsi="Angsana New" w:cs="Angsana New" w:hint="cs"/>
          <w:sz w:val="27"/>
          <w:szCs w:val="27"/>
        </w:rPr>
        <w:t>6</w:t>
      </w:r>
      <w:r w:rsidR="00D54871" w:rsidRPr="003B1771">
        <w:rPr>
          <w:rFonts w:ascii="Angsana New" w:hAnsi="Angsana New" w:cs="Angsana New"/>
          <w:sz w:val="27"/>
          <w:szCs w:val="27"/>
        </w:rPr>
        <w:t>A</w:t>
      </w:r>
      <w:r w:rsidR="00F2024E">
        <w:rPr>
          <w:rFonts w:ascii="Angsana New" w:hAnsi="Angsana New" w:cs="Angsana New"/>
          <w:sz w:val="27"/>
          <w:szCs w:val="27"/>
        </w:rPr>
        <w:t xml:space="preserve"> </w:t>
      </w:r>
      <w:r w:rsidR="00F2024E">
        <w:rPr>
          <w:rFonts w:ascii="Angsana New" w:hAnsi="Angsana New" w:cs="Angsana New" w:hint="cs"/>
          <w:sz w:val="27"/>
          <w:szCs w:val="27"/>
          <w:cs/>
        </w:rPr>
        <w:t xml:space="preserve">และ </w:t>
      </w:r>
      <w:r w:rsidR="00D54871" w:rsidRPr="003B1771">
        <w:rPr>
          <w:rFonts w:ascii="Angsana New" w:hAnsi="Angsana New" w:cs="Angsana New"/>
          <w:sz w:val="27"/>
          <w:szCs w:val="27"/>
        </w:rPr>
        <w:t>ECF2</w:t>
      </w:r>
      <w:r w:rsidR="006675B1" w:rsidRPr="006675B1">
        <w:rPr>
          <w:rFonts w:ascii="Angsana New" w:hAnsi="Angsana New" w:cs="Angsana New" w:hint="cs"/>
          <w:sz w:val="27"/>
          <w:szCs w:val="27"/>
        </w:rPr>
        <w:t>62</w:t>
      </w:r>
      <w:r w:rsidR="00D54871" w:rsidRPr="003B1771">
        <w:rPr>
          <w:rFonts w:ascii="Angsana New" w:hAnsi="Angsana New" w:cs="Angsana New"/>
          <w:sz w:val="27"/>
          <w:szCs w:val="27"/>
        </w:rPr>
        <w:t xml:space="preserve">A) </w:t>
      </w:r>
      <w:r w:rsidR="00D54871" w:rsidRPr="003B1771">
        <w:rPr>
          <w:rFonts w:ascii="Angsana New" w:hAnsi="Angsana New" w:cs="Angsana New" w:hint="cs"/>
          <w:sz w:val="27"/>
          <w:szCs w:val="27"/>
          <w:cs/>
        </w:rPr>
        <w:t>โดยมีรายละเอียดดังนี้</w:t>
      </w:r>
    </w:p>
    <w:p w14:paraId="663B9323" w14:textId="77777777" w:rsidR="00D54871" w:rsidRPr="00555105" w:rsidRDefault="00D54871" w:rsidP="00555105">
      <w:pPr>
        <w:pStyle w:val="NoSpacing"/>
        <w:jc w:val="thaiDistribute"/>
        <w:rPr>
          <w:rFonts w:ascii="Angsana New" w:hAnsi="Angsana New" w:cs="Angsana New"/>
          <w:sz w:val="12"/>
          <w:szCs w:val="12"/>
        </w:rPr>
      </w:pPr>
    </w:p>
    <w:p w14:paraId="168888C6" w14:textId="2CF7DF3F" w:rsidR="00D54871" w:rsidRPr="003B1771" w:rsidRDefault="00D54871" w:rsidP="00555105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27"/>
          <w:szCs w:val="27"/>
        </w:rPr>
      </w:pPr>
      <w:r w:rsidRPr="003B1771">
        <w:rPr>
          <w:rFonts w:ascii="Angsana New" w:hAnsi="Angsana New" w:cs="Angsana New"/>
          <w:sz w:val="27"/>
          <w:szCs w:val="27"/>
          <w:cs/>
        </w:rPr>
        <w:t>มีมติอนุมัติ</w:t>
      </w:r>
      <w:r w:rsidRPr="003B1771">
        <w:rPr>
          <w:rFonts w:ascii="Angsana New" w:hAnsi="Angsana New" w:cs="Angsana New" w:hint="cs"/>
          <w:sz w:val="27"/>
          <w:szCs w:val="27"/>
          <w:cs/>
        </w:rPr>
        <w:t>ให้หุ้นกู้ของบริษัทจำนวนทั้งหมดเจ็ดรุ่นผ่อนผันให้การที่ผู้ออกหุ้นกู้เสนอต่อที่ประชุมผู้ถือหุ้นกู้เพื่อขอปรับเงื่อนไขการชำระหนี้หุ้นกู้และ</w:t>
      </w:r>
      <w:r w:rsidRPr="003B1771">
        <w:rPr>
          <w:rFonts w:ascii="Angsana New" w:hAnsi="Angsana New" w:cs="Angsana New"/>
          <w:sz w:val="27"/>
          <w:szCs w:val="27"/>
          <w:cs/>
        </w:rPr>
        <w:t>/</w:t>
      </w:r>
      <w:r w:rsidRPr="003B1771">
        <w:rPr>
          <w:rFonts w:ascii="Angsana New" w:hAnsi="Angsana New" w:cs="Angsana New" w:hint="cs"/>
          <w:sz w:val="27"/>
          <w:szCs w:val="27"/>
          <w:cs/>
        </w:rPr>
        <w:t>หรือเข้าเจรจากับสถาบันการเงินหรือเจ้าหนี้อื่นเพื่อขอปรับโครงสร้างหนี้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Pr="003B1771">
        <w:rPr>
          <w:rFonts w:ascii="Angsana New" w:hAnsi="Angsana New" w:cs="Angsana New" w:hint="cs"/>
          <w:sz w:val="27"/>
          <w:szCs w:val="27"/>
          <w:cs/>
        </w:rPr>
        <w:t>ซึ่งถือเป็นการเริ่มเจรจาหรือเข้าทำสัญญาใด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Pr="003B1771">
        <w:rPr>
          <w:rFonts w:ascii="Angsana New" w:hAnsi="Angsana New" w:cs="Angsana New" w:hint="cs"/>
          <w:sz w:val="27"/>
          <w:szCs w:val="27"/>
          <w:cs/>
        </w:rPr>
        <w:t>ๆ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Pr="003B1771">
        <w:rPr>
          <w:rFonts w:ascii="Angsana New" w:hAnsi="Angsana New" w:cs="Angsana New" w:hint="cs"/>
          <w:sz w:val="27"/>
          <w:szCs w:val="27"/>
          <w:cs/>
        </w:rPr>
        <w:t>กับเจ้าหนี้รายใดรายหนึ่งหรือหลายรายรวมกันเพื่อวัตถุประสงค์ในการปรับโครงสร้างหนี้อันมีลักษณะเป็นการผ่อนผันการชำระหนี้ของผู้ออกหุ้นกู้รวมทั้งการเลื่อนหรือเปลี่ยนแปลงกำหนดเวลาชำระหนี้หรือมีการปรับเปลี่ยนอย่างใด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Pr="003B1771">
        <w:rPr>
          <w:rFonts w:ascii="Angsana New" w:hAnsi="Angsana New" w:cs="Angsana New" w:hint="cs"/>
          <w:sz w:val="27"/>
          <w:szCs w:val="27"/>
          <w:cs/>
        </w:rPr>
        <w:t>ๆ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Pr="003B1771">
        <w:rPr>
          <w:rFonts w:ascii="Angsana New" w:hAnsi="Angsana New" w:cs="Angsana New" w:hint="cs"/>
          <w:sz w:val="27"/>
          <w:szCs w:val="27"/>
          <w:cs/>
        </w:rPr>
        <w:t>เกี่ยวกับหนี้ไม่ว่าประเภทใด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Pr="003B1771">
        <w:rPr>
          <w:rFonts w:ascii="Angsana New" w:hAnsi="Angsana New" w:cs="Angsana New" w:hint="cs"/>
          <w:sz w:val="27"/>
          <w:szCs w:val="27"/>
          <w:cs/>
        </w:rPr>
        <w:t>ๆ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Pr="003B1771">
        <w:rPr>
          <w:rFonts w:ascii="Angsana New" w:hAnsi="Angsana New" w:cs="Angsana New" w:hint="cs"/>
          <w:sz w:val="27"/>
          <w:szCs w:val="27"/>
          <w:cs/>
        </w:rPr>
        <w:t>ทั้งหมดของตน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(</w:t>
      </w:r>
      <w:r w:rsidRPr="003B1771">
        <w:rPr>
          <w:rFonts w:ascii="Angsana New" w:hAnsi="Angsana New" w:cs="Angsana New" w:hint="cs"/>
          <w:sz w:val="27"/>
          <w:szCs w:val="27"/>
          <w:cs/>
        </w:rPr>
        <w:t>หรือหนี้ในบางส่วนซึ่งผู้ออกหุ้นกู้อาจไม่สามารถชำระได้เมื่อหนี้นั้นถึงกำหนดชำระ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) </w:t>
      </w:r>
      <w:r w:rsidRPr="003B1771">
        <w:rPr>
          <w:rFonts w:ascii="Angsana New" w:hAnsi="Angsana New" w:cs="Angsana New" w:hint="cs"/>
          <w:sz w:val="27"/>
          <w:szCs w:val="27"/>
          <w:cs/>
        </w:rPr>
        <w:t>ไม่ให้ถือเป็นเหตุผิดนัดตามข้อกำหนดสิทธิ</w:t>
      </w:r>
    </w:p>
    <w:p w14:paraId="0EF3CC5B" w14:textId="77777777" w:rsidR="00D54871" w:rsidRPr="00555105" w:rsidRDefault="00D54871" w:rsidP="00555105">
      <w:pPr>
        <w:pStyle w:val="NoSpacing"/>
        <w:ind w:left="574"/>
        <w:jc w:val="thaiDistribute"/>
        <w:rPr>
          <w:rFonts w:ascii="Angsana New" w:hAnsi="Angsana New" w:cs="Angsana New"/>
          <w:sz w:val="12"/>
          <w:szCs w:val="12"/>
        </w:rPr>
      </w:pPr>
    </w:p>
    <w:p w14:paraId="39F369EB" w14:textId="335A2414" w:rsidR="00D54871" w:rsidRPr="003B1771" w:rsidRDefault="00D54871" w:rsidP="00555105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27"/>
          <w:szCs w:val="27"/>
        </w:rPr>
      </w:pPr>
      <w:r w:rsidRPr="003B1771">
        <w:rPr>
          <w:rFonts w:ascii="Angsana New" w:hAnsi="Angsana New" w:cs="Angsana New" w:hint="cs"/>
          <w:sz w:val="27"/>
          <w:szCs w:val="27"/>
          <w:cs/>
        </w:rPr>
        <w:t>(</w:t>
      </w:r>
      <w:r w:rsidRPr="003B1771">
        <w:rPr>
          <w:rFonts w:ascii="Angsana New" w:hAnsi="Angsana New" w:cs="Angsana New"/>
          <w:sz w:val="27"/>
          <w:szCs w:val="27"/>
        </w:rPr>
        <w:t>1</w:t>
      </w:r>
      <w:r w:rsidRPr="003B1771">
        <w:rPr>
          <w:rFonts w:ascii="Angsana New" w:hAnsi="Angsana New" w:cs="Angsana New" w:hint="cs"/>
          <w:sz w:val="27"/>
          <w:szCs w:val="27"/>
          <w:cs/>
        </w:rPr>
        <w:t>) อนุมัติให้ขยายระยะเวลาครบกำหนดไถ่ถอนหุ้นกู้ออกไปโดยแก้ไขวันครบกำหนดไถ่ถอนหุ้นกู้ (</w:t>
      </w:r>
      <w:r w:rsidRPr="003B1771">
        <w:rPr>
          <w:rFonts w:ascii="Angsana New" w:hAnsi="Angsana New" w:cs="Angsana New"/>
          <w:sz w:val="27"/>
          <w:szCs w:val="27"/>
        </w:rPr>
        <w:t>2</w:t>
      </w:r>
      <w:r w:rsidRPr="003B1771">
        <w:rPr>
          <w:rFonts w:ascii="Angsana New" w:hAnsi="Angsana New" w:cs="Angsana New" w:hint="cs"/>
          <w:sz w:val="27"/>
          <w:szCs w:val="27"/>
          <w:cs/>
        </w:rPr>
        <w:t>) อนุมัติให้แก้ไขเปลี่ยนแปลงอัตราดอกเบี้ยของหุ้นกู้และ</w:t>
      </w:r>
      <w:r w:rsidRPr="003B1771">
        <w:rPr>
          <w:rFonts w:ascii="Angsana New" w:hAnsi="Angsana New" w:cs="Angsana New"/>
          <w:sz w:val="27"/>
          <w:szCs w:val="27"/>
        </w:rPr>
        <w:t xml:space="preserve"> </w:t>
      </w:r>
      <w:r w:rsidRPr="003B1771">
        <w:rPr>
          <w:rFonts w:ascii="Angsana New" w:hAnsi="Angsana New" w:cs="Angsana New" w:hint="cs"/>
          <w:sz w:val="27"/>
          <w:szCs w:val="27"/>
          <w:cs/>
        </w:rPr>
        <w:t>(</w:t>
      </w:r>
      <w:r w:rsidRPr="003B1771">
        <w:rPr>
          <w:rFonts w:ascii="Angsana New" w:hAnsi="Angsana New" w:cs="Angsana New"/>
          <w:sz w:val="27"/>
          <w:szCs w:val="27"/>
        </w:rPr>
        <w:t>3</w:t>
      </w:r>
      <w:r w:rsidRPr="003B1771">
        <w:rPr>
          <w:rFonts w:ascii="Angsana New" w:hAnsi="Angsana New" w:cs="Angsana New" w:hint="cs"/>
          <w:sz w:val="27"/>
          <w:szCs w:val="27"/>
          <w:cs/>
        </w:rPr>
        <w:t>) อนุมัติให้แก้ไขเปลี่ยนแปลงกำหนดชำระดอกเบี้ยตามข้อกำหนดสิทธิและแก้ไขข้อกำหนดสิทธิใบหุ้นกู้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Pr="003B1771">
        <w:rPr>
          <w:rFonts w:ascii="Angsana New" w:hAnsi="Angsana New" w:cs="Angsana New" w:hint="cs"/>
          <w:sz w:val="27"/>
          <w:szCs w:val="27"/>
          <w:cs/>
        </w:rPr>
        <w:t>ชื่อหุ้นกู้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</w:t>
      </w:r>
      <w:r w:rsidRPr="003B1771">
        <w:rPr>
          <w:rFonts w:ascii="Angsana New" w:hAnsi="Angsana New" w:cs="Angsana New" w:hint="cs"/>
          <w:sz w:val="27"/>
          <w:szCs w:val="27"/>
          <w:cs/>
        </w:rPr>
        <w:t>และเอกสารที่เกี่ยวข้องให้สอดคล้องกับการแก้ไขเปลี่ยนแปลงดังกล่าว</w:t>
      </w:r>
      <w:r w:rsidRPr="003B1771">
        <w:rPr>
          <w:rFonts w:ascii="Angsana New" w:hAnsi="Angsana New" w:cs="Angsana New"/>
          <w:sz w:val="27"/>
          <w:szCs w:val="27"/>
        </w:rPr>
        <w:t xml:space="preserve"> </w:t>
      </w:r>
    </w:p>
    <w:p w14:paraId="46578282" w14:textId="77777777" w:rsidR="00D54871" w:rsidRPr="00555105" w:rsidRDefault="00D54871" w:rsidP="00555105">
      <w:pPr>
        <w:pStyle w:val="NoSpacing"/>
        <w:ind w:firstLine="567"/>
        <w:jc w:val="thaiDistribute"/>
        <w:rPr>
          <w:rFonts w:ascii="Angsana New" w:hAnsi="Angsana New" w:cs="Angsana New"/>
          <w:sz w:val="12"/>
          <w:szCs w:val="12"/>
        </w:rPr>
      </w:pPr>
    </w:p>
    <w:p w14:paraId="263694FD" w14:textId="77777777" w:rsidR="00D54871" w:rsidRPr="003B1771" w:rsidRDefault="00D54871" w:rsidP="00555105">
      <w:pPr>
        <w:pStyle w:val="NoSpacing"/>
        <w:numPr>
          <w:ilvl w:val="0"/>
          <w:numId w:val="29"/>
        </w:numPr>
        <w:ind w:left="574" w:hanging="560"/>
        <w:jc w:val="thaiDistribute"/>
        <w:rPr>
          <w:rFonts w:ascii="Angsana New" w:hAnsi="Angsana New" w:cs="Angsana New"/>
          <w:sz w:val="27"/>
          <w:szCs w:val="27"/>
        </w:rPr>
      </w:pPr>
      <w:r w:rsidRPr="003B1771">
        <w:rPr>
          <w:rFonts w:ascii="Angsana New" w:hAnsi="Angsana New" w:cs="Angsana New" w:hint="cs"/>
          <w:sz w:val="27"/>
          <w:szCs w:val="27"/>
          <w:cs/>
        </w:rPr>
        <w:t>อนุมัติให้ยกเลิกหน้าที่กระทำการของผู้ออกหุ้นกู้เรื่องการรายงานผลการทบทวนการจัดอันดับความน่าเชื่อถือของบริษัท</w:t>
      </w:r>
      <w:r w:rsidRPr="003B1771">
        <w:rPr>
          <w:rFonts w:ascii="Angsana New" w:hAnsi="Angsana New" w:cs="Angsana New"/>
          <w:sz w:val="27"/>
          <w:szCs w:val="27"/>
          <w:cs/>
        </w:rPr>
        <w:t xml:space="preserve"> (</w:t>
      </w:r>
      <w:r w:rsidRPr="003B1771">
        <w:rPr>
          <w:rFonts w:ascii="Angsana New" w:hAnsi="Angsana New" w:cs="Angsana New"/>
          <w:sz w:val="27"/>
          <w:szCs w:val="27"/>
        </w:rPr>
        <w:t xml:space="preserve">Credit Update) </w:t>
      </w:r>
      <w:r w:rsidRPr="003B1771">
        <w:rPr>
          <w:rFonts w:ascii="Angsana New" w:hAnsi="Angsana New" w:cs="Angsana New" w:hint="cs"/>
          <w:sz w:val="27"/>
          <w:szCs w:val="27"/>
          <w:cs/>
        </w:rPr>
        <w:t>โดยให้บริษัทในฐานะผู้ออกหุ้นกู้ไม่ต้องจัดให้มีการทบทวนผลการจัดอันดับความน่าเชื่อถือของข้อกำหนดสิทธิรวมถึงให้แก้ไขเพิ่มเติมข้อกำหนดสิทธิและเอกสารที่เกี่ยวข้องให้สอดคล้องกับการยกเลิกหน้าที่ดังกล่าว</w:t>
      </w:r>
    </w:p>
    <w:p w14:paraId="39990E41" w14:textId="77777777" w:rsidR="00295042" w:rsidRPr="00555105" w:rsidRDefault="00295042" w:rsidP="00555105">
      <w:pPr>
        <w:pStyle w:val="NoSpacing"/>
        <w:jc w:val="thaiDistribute"/>
        <w:rPr>
          <w:rFonts w:ascii="Angsana New" w:hAnsi="Angsana New" w:cs="Angsana New"/>
          <w:sz w:val="12"/>
          <w:szCs w:val="12"/>
        </w:rPr>
      </w:pPr>
    </w:p>
    <w:p w14:paraId="6202A68C" w14:textId="77EF1354" w:rsidR="0015657B" w:rsidRPr="003B1771" w:rsidRDefault="009D08F9" w:rsidP="00555105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color w:val="000000"/>
          <w:sz w:val="27"/>
          <w:szCs w:val="27"/>
        </w:rPr>
      </w:pPr>
      <w:r w:rsidRPr="003B1771">
        <w:rPr>
          <w:rFonts w:ascii="Angsana New" w:hAnsi="Angsana New"/>
          <w:b/>
          <w:bCs/>
          <w:color w:val="000000"/>
          <w:sz w:val="27"/>
          <w:szCs w:val="27"/>
          <w:cs/>
        </w:rPr>
        <w:t>ประมาณการ</w:t>
      </w:r>
      <w:r w:rsidR="001A0C77" w:rsidRPr="003B1771">
        <w:rPr>
          <w:rFonts w:ascii="Angsana New" w:hAnsi="Angsana New"/>
          <w:b/>
          <w:bCs/>
          <w:color w:val="000000"/>
          <w:sz w:val="27"/>
          <w:szCs w:val="27"/>
          <w:cs/>
        </w:rPr>
        <w:t>หนี้สินผล</w:t>
      </w:r>
      <w:r w:rsidR="004719C9" w:rsidRPr="003B1771">
        <w:rPr>
          <w:rFonts w:ascii="Angsana New" w:hAnsi="Angsana New"/>
          <w:b/>
          <w:bCs/>
          <w:color w:val="000000"/>
          <w:sz w:val="27"/>
          <w:szCs w:val="27"/>
          <w:cs/>
        </w:rPr>
        <w:t>ประโยชน์</w:t>
      </w:r>
      <w:r w:rsidR="00082435" w:rsidRPr="003B1771">
        <w:rPr>
          <w:rFonts w:ascii="Angsana New" w:hAnsi="Angsana New"/>
          <w:b/>
          <w:bCs/>
          <w:color w:val="000000"/>
          <w:sz w:val="27"/>
          <w:szCs w:val="27"/>
          <w:cs/>
        </w:rPr>
        <w:t>ของ</w:t>
      </w:r>
      <w:r w:rsidR="0015657B" w:rsidRPr="003B1771">
        <w:rPr>
          <w:rFonts w:ascii="Angsana New" w:hAnsi="Angsana New"/>
          <w:b/>
          <w:bCs/>
          <w:color w:val="000000"/>
          <w:sz w:val="27"/>
          <w:szCs w:val="27"/>
          <w:cs/>
        </w:rPr>
        <w:t>พนักงาน</w:t>
      </w:r>
    </w:p>
    <w:p w14:paraId="1ABC4505" w14:textId="77777777" w:rsidR="004719C9" w:rsidRPr="00555105" w:rsidRDefault="004719C9" w:rsidP="00555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43B08378" w14:textId="5B8948D6" w:rsidR="00FC7DDC" w:rsidRPr="003B1771" w:rsidRDefault="004719C9" w:rsidP="00555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7"/>
          <w:szCs w:val="27"/>
        </w:rPr>
      </w:pPr>
      <w:r w:rsidRPr="003B1771">
        <w:rPr>
          <w:rFonts w:ascii="Angsana New" w:hAnsi="Angsana New"/>
          <w:sz w:val="27"/>
          <w:szCs w:val="27"/>
          <w:cs/>
        </w:rPr>
        <w:t>รายการเคลื่อนไหว</w:t>
      </w:r>
      <w:r w:rsidR="00310864">
        <w:rPr>
          <w:rFonts w:ascii="Angsana New" w:hAnsi="Angsana New" w:hint="cs"/>
          <w:sz w:val="27"/>
          <w:szCs w:val="27"/>
          <w:cs/>
        </w:rPr>
        <w:t>ของ</w:t>
      </w:r>
      <w:r w:rsidR="00310864" w:rsidRPr="00310864">
        <w:rPr>
          <w:rFonts w:ascii="Angsana New" w:hAnsi="Angsana New" w:hint="cs"/>
          <w:sz w:val="27"/>
          <w:szCs w:val="27"/>
          <w:cs/>
        </w:rPr>
        <w:t>ประมาณการหนี้สินผลประโยชน์ของพนักงาน</w:t>
      </w:r>
      <w:r w:rsidR="007C1CC4" w:rsidRPr="003B1771">
        <w:rPr>
          <w:rFonts w:ascii="Angsana New" w:hAnsi="Angsana New"/>
          <w:sz w:val="27"/>
          <w:szCs w:val="27"/>
          <w:cs/>
        </w:rPr>
        <w:t>สำหรับงวด</w:t>
      </w:r>
      <w:r w:rsidR="007451B7" w:rsidRPr="003B1771">
        <w:rPr>
          <w:rFonts w:ascii="Angsana New" w:hAnsi="Angsana New" w:hint="cs"/>
          <w:sz w:val="27"/>
          <w:szCs w:val="27"/>
          <w:cs/>
        </w:rPr>
        <w:t>หก</w:t>
      </w:r>
      <w:r w:rsidR="007C1CC4" w:rsidRPr="003B1771">
        <w:rPr>
          <w:rFonts w:ascii="Angsana New" w:hAnsi="Angsana New"/>
          <w:sz w:val="27"/>
          <w:szCs w:val="27"/>
          <w:cs/>
        </w:rPr>
        <w:t xml:space="preserve">เดือนสิ้นสุดวันที่ </w:t>
      </w:r>
      <w:r w:rsidR="007451B7" w:rsidRPr="003B1771">
        <w:rPr>
          <w:rFonts w:ascii="Angsana New" w:hAnsi="Angsana New"/>
          <w:sz w:val="27"/>
          <w:szCs w:val="27"/>
        </w:rPr>
        <w:t xml:space="preserve">30 </w:t>
      </w:r>
      <w:r w:rsidR="007451B7" w:rsidRPr="003B1771">
        <w:rPr>
          <w:rFonts w:ascii="Angsana New" w:hAnsi="Angsana New" w:hint="cs"/>
          <w:sz w:val="27"/>
          <w:szCs w:val="27"/>
          <w:cs/>
        </w:rPr>
        <w:t>มิถุนายน</w:t>
      </w:r>
      <w:r w:rsidR="007C1CC4" w:rsidRPr="003B1771">
        <w:rPr>
          <w:rFonts w:ascii="Angsana New" w:hAnsi="Angsana New"/>
          <w:sz w:val="27"/>
          <w:szCs w:val="27"/>
          <w:cs/>
        </w:rPr>
        <w:t xml:space="preserve"> </w:t>
      </w:r>
      <w:r w:rsidR="007C1CC4" w:rsidRPr="003B1771">
        <w:rPr>
          <w:rFonts w:ascii="Angsana New" w:hAnsi="Angsana New"/>
          <w:sz w:val="27"/>
          <w:szCs w:val="27"/>
        </w:rPr>
        <w:t>256</w:t>
      </w:r>
      <w:r w:rsidR="005A33C3" w:rsidRPr="003B1771">
        <w:rPr>
          <w:rFonts w:ascii="Angsana New" w:hAnsi="Angsana New"/>
          <w:sz w:val="27"/>
          <w:szCs w:val="27"/>
        </w:rPr>
        <w:t>8</w:t>
      </w:r>
      <w:r w:rsidR="00310864">
        <w:rPr>
          <w:rFonts w:ascii="Angsana New" w:hAnsi="Angsana New" w:hint="cs"/>
          <w:sz w:val="27"/>
          <w:szCs w:val="27"/>
          <w:cs/>
        </w:rPr>
        <w:t xml:space="preserve"> </w:t>
      </w:r>
      <w:r w:rsidR="00310864" w:rsidRPr="00310864">
        <w:rPr>
          <w:rFonts w:ascii="Angsana New" w:hAnsi="Angsana New" w:hint="cs"/>
          <w:sz w:val="27"/>
          <w:szCs w:val="27"/>
          <w:cs/>
        </w:rPr>
        <w:t>ซึ่งผ่านการประเมินข้อมูลและคำนวณใหม่ครั้งล่าสุดโดยนักคณิตศาสตร์ประกันภัยในช่วงเดือนมิถุนายน</w:t>
      </w:r>
      <w:r w:rsidR="00310864" w:rsidRPr="00310864">
        <w:rPr>
          <w:rFonts w:ascii="Angsana New" w:hAnsi="Angsana New"/>
          <w:sz w:val="27"/>
          <w:szCs w:val="27"/>
          <w:cs/>
        </w:rPr>
        <w:t xml:space="preserve"> </w:t>
      </w:r>
      <w:r w:rsidR="00310864">
        <w:rPr>
          <w:rFonts w:ascii="Angsana New" w:hAnsi="Angsana New"/>
          <w:sz w:val="27"/>
          <w:szCs w:val="27"/>
        </w:rPr>
        <w:t>2568</w:t>
      </w:r>
      <w:r w:rsidR="007C1CC4" w:rsidRPr="003B1771">
        <w:rPr>
          <w:rFonts w:ascii="Angsana New" w:hAnsi="Angsana New"/>
          <w:sz w:val="27"/>
          <w:szCs w:val="27"/>
        </w:rPr>
        <w:t xml:space="preserve"> </w:t>
      </w:r>
      <w:r w:rsidR="007C1CC4" w:rsidRPr="003B1771">
        <w:rPr>
          <w:rFonts w:ascii="Angsana New" w:hAnsi="Angsana New"/>
          <w:sz w:val="27"/>
          <w:szCs w:val="27"/>
          <w:cs/>
        </w:rPr>
        <w:t xml:space="preserve">และ </w:t>
      </w:r>
      <w:r w:rsidR="00310864" w:rsidRPr="00310864">
        <w:rPr>
          <w:rFonts w:ascii="Angsana New" w:hAnsi="Angsana New" w:hint="cs"/>
          <w:sz w:val="27"/>
          <w:szCs w:val="27"/>
          <w:cs/>
        </w:rPr>
        <w:t>สำหรับงวดหกเดือนสิ้นสุดวันที่</w:t>
      </w:r>
      <w:r w:rsidR="00310864" w:rsidRPr="00310864">
        <w:rPr>
          <w:rFonts w:ascii="Angsana New" w:hAnsi="Angsana New"/>
          <w:sz w:val="27"/>
          <w:szCs w:val="27"/>
          <w:cs/>
        </w:rPr>
        <w:t xml:space="preserve"> </w:t>
      </w:r>
      <w:r w:rsidR="00310864">
        <w:rPr>
          <w:rFonts w:ascii="Angsana New" w:hAnsi="Angsana New"/>
          <w:sz w:val="27"/>
          <w:szCs w:val="27"/>
        </w:rPr>
        <w:t>30</w:t>
      </w:r>
      <w:r w:rsidR="00310864" w:rsidRPr="00310864">
        <w:rPr>
          <w:rFonts w:ascii="Angsana New" w:hAnsi="Angsana New"/>
          <w:sz w:val="27"/>
          <w:szCs w:val="27"/>
          <w:cs/>
        </w:rPr>
        <w:t xml:space="preserve"> </w:t>
      </w:r>
      <w:r w:rsidR="00310864" w:rsidRPr="00310864">
        <w:rPr>
          <w:rFonts w:ascii="Angsana New" w:hAnsi="Angsana New" w:hint="cs"/>
          <w:sz w:val="27"/>
          <w:szCs w:val="27"/>
          <w:cs/>
        </w:rPr>
        <w:t>มิถุนายน</w:t>
      </w:r>
      <w:r w:rsidR="00310864">
        <w:rPr>
          <w:rFonts w:ascii="Angsana New" w:hAnsi="Angsana New"/>
          <w:sz w:val="27"/>
          <w:szCs w:val="27"/>
        </w:rPr>
        <w:t xml:space="preserve"> </w:t>
      </w:r>
      <w:r w:rsidR="007C1CC4" w:rsidRPr="003B1771">
        <w:rPr>
          <w:rFonts w:ascii="Angsana New" w:hAnsi="Angsana New"/>
          <w:sz w:val="27"/>
          <w:szCs w:val="27"/>
        </w:rPr>
        <w:t>256</w:t>
      </w:r>
      <w:r w:rsidR="005A33C3" w:rsidRPr="003B1771">
        <w:rPr>
          <w:rFonts w:ascii="Angsana New" w:hAnsi="Angsana New"/>
          <w:sz w:val="27"/>
          <w:szCs w:val="27"/>
        </w:rPr>
        <w:t>7</w:t>
      </w:r>
      <w:r w:rsidR="007E682E" w:rsidRPr="003B1771">
        <w:rPr>
          <w:rFonts w:ascii="Angsana New" w:hAnsi="Angsana New"/>
          <w:sz w:val="27"/>
          <w:szCs w:val="27"/>
          <w:cs/>
        </w:rPr>
        <w:t xml:space="preserve"> </w:t>
      </w:r>
      <w:r w:rsidRPr="003B1771">
        <w:rPr>
          <w:rFonts w:ascii="Angsana New" w:hAnsi="Angsana New"/>
          <w:sz w:val="27"/>
          <w:szCs w:val="27"/>
          <w:cs/>
        </w:rPr>
        <w:t>มีดังนี้</w:t>
      </w:r>
    </w:p>
    <w:p w14:paraId="65B06457" w14:textId="77777777" w:rsidR="00745CE0" w:rsidRPr="00555105" w:rsidRDefault="00745CE0" w:rsidP="00555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W w:w="9667" w:type="dxa"/>
        <w:tblInd w:w="-113" w:type="dxa"/>
        <w:tblLook w:val="04A0" w:firstRow="1" w:lastRow="0" w:firstColumn="1" w:lastColumn="0" w:noHBand="0" w:noVBand="1"/>
      </w:tblPr>
      <w:tblGrid>
        <w:gridCol w:w="3906"/>
        <w:gridCol w:w="1250"/>
        <w:gridCol w:w="255"/>
        <w:gridCol w:w="1248"/>
        <w:gridCol w:w="255"/>
        <w:gridCol w:w="1250"/>
        <w:gridCol w:w="255"/>
        <w:gridCol w:w="1248"/>
      </w:tblGrid>
      <w:tr w:rsidR="00400580" w:rsidRPr="00555105" w14:paraId="56A13BDE" w14:textId="77777777" w:rsidTr="00273309">
        <w:tc>
          <w:tcPr>
            <w:tcW w:w="3912" w:type="dxa"/>
            <w:vAlign w:val="bottom"/>
          </w:tcPr>
          <w:p w14:paraId="3B063DF7" w14:textId="77777777" w:rsidR="00400580" w:rsidRPr="00555105" w:rsidRDefault="00400580" w:rsidP="0055510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755" w:type="dxa"/>
            <w:gridSpan w:val="7"/>
            <w:tcBorders>
              <w:bottom w:val="single" w:sz="4" w:space="0" w:color="auto"/>
            </w:tcBorders>
          </w:tcPr>
          <w:p w14:paraId="7983F6D5" w14:textId="77777777" w:rsidR="00400580" w:rsidRPr="00555105" w:rsidRDefault="00400580" w:rsidP="00555105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</w:p>
        </w:tc>
      </w:tr>
      <w:tr w:rsidR="00400580" w:rsidRPr="00555105" w14:paraId="1D55245E" w14:textId="77777777" w:rsidTr="00273309">
        <w:tc>
          <w:tcPr>
            <w:tcW w:w="3912" w:type="dxa"/>
            <w:vAlign w:val="bottom"/>
          </w:tcPr>
          <w:p w14:paraId="0282A279" w14:textId="77777777" w:rsidR="00400580" w:rsidRPr="00555105" w:rsidRDefault="00400580" w:rsidP="0055510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9FA1DE" w14:textId="77777777" w:rsidR="00400580" w:rsidRPr="00555105" w:rsidRDefault="00400580" w:rsidP="00555105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F11BE68" w14:textId="77777777" w:rsidR="00400580" w:rsidRPr="00555105" w:rsidRDefault="00400580" w:rsidP="00555105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276D1" w14:textId="77777777" w:rsidR="00400580" w:rsidRPr="00555105" w:rsidRDefault="00400580" w:rsidP="00555105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00580" w:rsidRPr="00555105" w14:paraId="4EAF21F3" w14:textId="77777777" w:rsidTr="00273309">
        <w:tc>
          <w:tcPr>
            <w:tcW w:w="3912" w:type="dxa"/>
            <w:vAlign w:val="bottom"/>
          </w:tcPr>
          <w:p w14:paraId="6660E81D" w14:textId="77777777" w:rsidR="00400580" w:rsidRPr="00555105" w:rsidRDefault="00400580" w:rsidP="0055510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EB582B1" w14:textId="7D771E17" w:rsidR="00400580" w:rsidRPr="00555105" w:rsidRDefault="00400580" w:rsidP="00555105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256</w:t>
            </w:r>
            <w:r w:rsidR="005A33C3" w:rsidRPr="00555105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4639832" w14:textId="77777777" w:rsidR="00400580" w:rsidRPr="00555105" w:rsidRDefault="00400580" w:rsidP="00555105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BD26C1C" w14:textId="3801A8B2" w:rsidR="00400580" w:rsidRPr="00555105" w:rsidRDefault="00400580" w:rsidP="00555105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256</w:t>
            </w:r>
            <w:r w:rsidR="005A33C3" w:rsidRPr="00555105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255" w:type="dxa"/>
          </w:tcPr>
          <w:p w14:paraId="528A65FB" w14:textId="77777777" w:rsidR="00400580" w:rsidRPr="00555105" w:rsidRDefault="00400580" w:rsidP="00555105">
            <w:pPr>
              <w:pStyle w:val="BodyText2"/>
              <w:tabs>
                <w:tab w:val="left" w:pos="984"/>
              </w:tabs>
              <w:ind w:left="0" w:right="227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7391C" w14:textId="5F086FCE" w:rsidR="00400580" w:rsidRPr="00555105" w:rsidRDefault="00400580" w:rsidP="00555105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256</w:t>
            </w:r>
            <w:r w:rsidR="005A33C3" w:rsidRPr="00555105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  <w:vAlign w:val="bottom"/>
          </w:tcPr>
          <w:p w14:paraId="52D6A25D" w14:textId="77777777" w:rsidR="00400580" w:rsidRPr="00555105" w:rsidRDefault="00400580" w:rsidP="00555105">
            <w:pPr>
              <w:pStyle w:val="BodyText2"/>
              <w:ind w:right="22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FB6A9" w14:textId="1FE21DE9" w:rsidR="00400580" w:rsidRPr="00555105" w:rsidRDefault="00400580" w:rsidP="00555105">
            <w:pPr>
              <w:pStyle w:val="BodyText2"/>
              <w:tabs>
                <w:tab w:val="left" w:pos="984"/>
              </w:tabs>
              <w:ind w:left="-57" w:right="-57" w:firstLine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256</w:t>
            </w:r>
            <w:r w:rsidR="005A33C3" w:rsidRPr="00555105">
              <w:rPr>
                <w:rFonts w:ascii="Angsana New" w:hAnsi="Angsana New"/>
                <w:sz w:val="27"/>
                <w:szCs w:val="27"/>
              </w:rPr>
              <w:t>7</w:t>
            </w:r>
          </w:p>
        </w:tc>
      </w:tr>
      <w:tr w:rsidR="005A33C3" w:rsidRPr="00555105" w14:paraId="3B8D43D2" w14:textId="77777777" w:rsidTr="00273309">
        <w:tc>
          <w:tcPr>
            <w:tcW w:w="3912" w:type="dxa"/>
            <w:vAlign w:val="bottom"/>
          </w:tcPr>
          <w:p w14:paraId="2FB635BB" w14:textId="77777777" w:rsidR="005A33C3" w:rsidRPr="00555105" w:rsidRDefault="005A33C3" w:rsidP="0055510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  <w:cs/>
              </w:rPr>
              <w:t xml:space="preserve">ยอดคงเหลือ ณ วันที่ </w:t>
            </w:r>
            <w:r w:rsidRPr="00555105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555105">
              <w:rPr>
                <w:rFonts w:ascii="Angsana New" w:hAnsi="Angsana New"/>
                <w:sz w:val="27"/>
                <w:szCs w:val="27"/>
                <w:cs/>
              </w:rPr>
              <w:t>มกราคม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C380139" w14:textId="21583C37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22,516</w:t>
            </w:r>
          </w:p>
        </w:tc>
        <w:tc>
          <w:tcPr>
            <w:tcW w:w="255" w:type="dxa"/>
          </w:tcPr>
          <w:p w14:paraId="0B93F40D" w14:textId="77777777" w:rsidR="005A33C3" w:rsidRPr="00555105" w:rsidRDefault="005A33C3" w:rsidP="0055510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6065271" w14:textId="69EB4530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17,483</w:t>
            </w:r>
          </w:p>
        </w:tc>
        <w:tc>
          <w:tcPr>
            <w:tcW w:w="255" w:type="dxa"/>
          </w:tcPr>
          <w:p w14:paraId="7B9589F8" w14:textId="77777777" w:rsidR="005A33C3" w:rsidRPr="00555105" w:rsidRDefault="005A33C3" w:rsidP="0055510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AF5E4" w14:textId="48EBA2B8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20,467</w:t>
            </w:r>
          </w:p>
        </w:tc>
        <w:tc>
          <w:tcPr>
            <w:tcW w:w="255" w:type="dxa"/>
            <w:vAlign w:val="bottom"/>
          </w:tcPr>
          <w:p w14:paraId="1517FCFA" w14:textId="77777777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0D1CB" w14:textId="351776FD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16,036</w:t>
            </w:r>
          </w:p>
        </w:tc>
      </w:tr>
      <w:tr w:rsidR="005A33C3" w:rsidRPr="00555105" w14:paraId="091F7C80" w14:textId="77777777" w:rsidTr="008922B9">
        <w:tc>
          <w:tcPr>
            <w:tcW w:w="3912" w:type="dxa"/>
            <w:vAlign w:val="bottom"/>
          </w:tcPr>
          <w:p w14:paraId="142F666C" w14:textId="77777777" w:rsidR="005A33C3" w:rsidRPr="00555105" w:rsidRDefault="005A33C3" w:rsidP="0055510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247" w:type="dxa"/>
          </w:tcPr>
          <w:p w14:paraId="797907EF" w14:textId="5F06DDBD" w:rsidR="005A33C3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625</w:t>
            </w:r>
          </w:p>
        </w:tc>
        <w:tc>
          <w:tcPr>
            <w:tcW w:w="255" w:type="dxa"/>
          </w:tcPr>
          <w:p w14:paraId="33325FB3" w14:textId="77777777" w:rsidR="005A33C3" w:rsidRPr="00555105" w:rsidRDefault="005A33C3" w:rsidP="0055510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2E8E23E1" w14:textId="21C37BED" w:rsidR="005A33C3" w:rsidRPr="00555105" w:rsidRDefault="00146110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5,279</w:t>
            </w:r>
          </w:p>
        </w:tc>
        <w:tc>
          <w:tcPr>
            <w:tcW w:w="255" w:type="dxa"/>
          </w:tcPr>
          <w:p w14:paraId="1E033E04" w14:textId="77777777" w:rsidR="005A33C3" w:rsidRPr="00555105" w:rsidRDefault="005A33C3" w:rsidP="0055510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7D6ED9AB" w14:textId="3CBBBC7C" w:rsidR="005A33C3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436</w:t>
            </w:r>
          </w:p>
        </w:tc>
        <w:tc>
          <w:tcPr>
            <w:tcW w:w="255" w:type="dxa"/>
            <w:vAlign w:val="bottom"/>
          </w:tcPr>
          <w:p w14:paraId="20A17A7F" w14:textId="77777777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6DE519E6" w14:textId="57A80373" w:rsidR="005A33C3" w:rsidRPr="00555105" w:rsidRDefault="00146110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4,676</w:t>
            </w:r>
          </w:p>
        </w:tc>
      </w:tr>
      <w:tr w:rsidR="005A33C3" w:rsidRPr="00555105" w14:paraId="7958B7D5" w14:textId="77777777" w:rsidTr="008922B9">
        <w:tc>
          <w:tcPr>
            <w:tcW w:w="3912" w:type="dxa"/>
            <w:vAlign w:val="bottom"/>
          </w:tcPr>
          <w:p w14:paraId="17F7FC5D" w14:textId="77777777" w:rsidR="005A33C3" w:rsidRPr="00555105" w:rsidRDefault="005A33C3" w:rsidP="00555105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247" w:type="dxa"/>
          </w:tcPr>
          <w:p w14:paraId="1F9948AA" w14:textId="3658382F" w:rsidR="005A33C3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230</w:t>
            </w:r>
          </w:p>
        </w:tc>
        <w:tc>
          <w:tcPr>
            <w:tcW w:w="255" w:type="dxa"/>
          </w:tcPr>
          <w:p w14:paraId="5685632B" w14:textId="77777777" w:rsidR="005A33C3" w:rsidRPr="00555105" w:rsidRDefault="005A33C3" w:rsidP="0055510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</w:tcPr>
          <w:p w14:paraId="563A586A" w14:textId="7B799289" w:rsidR="005A33C3" w:rsidRPr="00555105" w:rsidRDefault="00146110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243</w:t>
            </w:r>
          </w:p>
        </w:tc>
        <w:tc>
          <w:tcPr>
            <w:tcW w:w="255" w:type="dxa"/>
          </w:tcPr>
          <w:p w14:paraId="175EB4A6" w14:textId="77777777" w:rsidR="005A33C3" w:rsidRPr="00555105" w:rsidRDefault="005A33C3" w:rsidP="0055510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7" w:type="dxa"/>
          </w:tcPr>
          <w:p w14:paraId="27450B7D" w14:textId="363BFA3C" w:rsidR="005A33C3" w:rsidRPr="00555105" w:rsidRDefault="008922B9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206</w:t>
            </w:r>
          </w:p>
        </w:tc>
        <w:tc>
          <w:tcPr>
            <w:tcW w:w="255" w:type="dxa"/>
            <w:vAlign w:val="bottom"/>
          </w:tcPr>
          <w:p w14:paraId="1ED68351" w14:textId="77777777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26788A27" w14:textId="513AEBC0" w:rsidR="005A33C3" w:rsidRPr="00555105" w:rsidRDefault="00146110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219</w:t>
            </w:r>
          </w:p>
        </w:tc>
      </w:tr>
      <w:tr w:rsidR="005A33C3" w:rsidRPr="00555105" w14:paraId="380C968F" w14:textId="77777777" w:rsidTr="00E548CF">
        <w:tc>
          <w:tcPr>
            <w:tcW w:w="3912" w:type="dxa"/>
            <w:vAlign w:val="bottom"/>
          </w:tcPr>
          <w:p w14:paraId="15013609" w14:textId="77777777" w:rsidR="005A33C3" w:rsidRPr="00555105" w:rsidRDefault="005A33C3" w:rsidP="0055510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  <w:cs/>
              </w:rPr>
              <w:t>ค่าใช้จ่ายที่รับรู้เป็นรายการกำไรหรือขาดทุน</w:t>
            </w:r>
          </w:p>
          <w:p w14:paraId="5B915306" w14:textId="6E379BE1" w:rsidR="005A33C3" w:rsidRPr="00555105" w:rsidRDefault="005A33C3" w:rsidP="0055510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  <w:cs/>
              </w:rPr>
              <w:t>ในงบกำไรขาดทุนเบ็ดเสร็จ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9763355" w14:textId="77777777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  <w:p w14:paraId="712AF5B4" w14:textId="55A99A1B" w:rsidR="00FD5E56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855</w:t>
            </w:r>
          </w:p>
        </w:tc>
        <w:tc>
          <w:tcPr>
            <w:tcW w:w="255" w:type="dxa"/>
          </w:tcPr>
          <w:p w14:paraId="1820E325" w14:textId="77777777" w:rsidR="005A33C3" w:rsidRPr="00555105" w:rsidRDefault="005A33C3" w:rsidP="0055510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0B6B385" w14:textId="4C97B091" w:rsidR="005A33C3" w:rsidRPr="00555105" w:rsidRDefault="00146110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5,522</w:t>
            </w:r>
          </w:p>
        </w:tc>
        <w:tc>
          <w:tcPr>
            <w:tcW w:w="255" w:type="dxa"/>
          </w:tcPr>
          <w:p w14:paraId="3C11CE2F" w14:textId="77777777" w:rsidR="005A33C3" w:rsidRPr="00555105" w:rsidRDefault="005A33C3" w:rsidP="0055510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290A4ED" w14:textId="77777777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  <w:p w14:paraId="121FA4E3" w14:textId="213EB2C1" w:rsidR="008922B9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642</w:t>
            </w:r>
          </w:p>
        </w:tc>
        <w:tc>
          <w:tcPr>
            <w:tcW w:w="255" w:type="dxa"/>
            <w:vAlign w:val="bottom"/>
          </w:tcPr>
          <w:p w14:paraId="63055AB3" w14:textId="77777777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5F7574BE" w14:textId="1040CC25" w:rsidR="005A33C3" w:rsidRPr="00555105" w:rsidRDefault="00146110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4,895</w:t>
            </w:r>
          </w:p>
        </w:tc>
      </w:tr>
      <w:tr w:rsidR="003B1771" w:rsidRPr="00555105" w14:paraId="455C999D" w14:textId="77777777" w:rsidTr="00E548CF">
        <w:tc>
          <w:tcPr>
            <w:tcW w:w="3912" w:type="dxa"/>
            <w:vAlign w:val="bottom"/>
          </w:tcPr>
          <w:p w14:paraId="0CAF6646" w14:textId="2BD0CC72" w:rsidR="003B1771" w:rsidRPr="00555105" w:rsidRDefault="003B1771" w:rsidP="00555105">
            <w:pPr>
              <w:pStyle w:val="BodyText2"/>
              <w:tabs>
                <w:tab w:val="left" w:pos="540"/>
              </w:tabs>
              <w:ind w:left="0" w:right="-108" w:firstLine="0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 w:hint="cs"/>
                <w:sz w:val="27"/>
                <w:szCs w:val="27"/>
                <w:cs/>
              </w:rPr>
              <w:t>ขาดทุนจากการวัดมูลค่าประมาณการ</w:t>
            </w:r>
          </w:p>
          <w:p w14:paraId="4A65DDF1" w14:textId="3FF33025" w:rsidR="003B1771" w:rsidRPr="00555105" w:rsidRDefault="003B1771" w:rsidP="0055510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 w:hint="cs"/>
                <w:sz w:val="27"/>
                <w:szCs w:val="27"/>
                <w:cs/>
              </w:rPr>
              <w:t>ตามหลักคณิตศาสตร์ประกันภัย</w:t>
            </w:r>
          </w:p>
        </w:tc>
        <w:tc>
          <w:tcPr>
            <w:tcW w:w="1247" w:type="dxa"/>
          </w:tcPr>
          <w:p w14:paraId="769C3C94" w14:textId="77777777" w:rsidR="003B1771" w:rsidRPr="00555105" w:rsidRDefault="003B1771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  <w:p w14:paraId="410050F3" w14:textId="2864F744" w:rsidR="00FD5E56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2,761</w:t>
            </w:r>
          </w:p>
        </w:tc>
        <w:tc>
          <w:tcPr>
            <w:tcW w:w="255" w:type="dxa"/>
          </w:tcPr>
          <w:p w14:paraId="442E516B" w14:textId="77777777" w:rsidR="003B1771" w:rsidRPr="00555105" w:rsidRDefault="003B1771" w:rsidP="0055510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8" w:type="dxa"/>
            <w:vAlign w:val="bottom"/>
          </w:tcPr>
          <w:p w14:paraId="3FF6593A" w14:textId="6689D373" w:rsidR="003B1771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5" w:type="dxa"/>
          </w:tcPr>
          <w:p w14:paraId="68C9DA5D" w14:textId="77777777" w:rsidR="003B1771" w:rsidRPr="00555105" w:rsidRDefault="003B1771" w:rsidP="0055510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</w:tcPr>
          <w:p w14:paraId="5C70EA22" w14:textId="77777777" w:rsidR="003B1771" w:rsidRPr="00555105" w:rsidRDefault="003B1771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  <w:p w14:paraId="22CB08E3" w14:textId="563E52AC" w:rsidR="00FD5E56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2,465</w:t>
            </w:r>
          </w:p>
        </w:tc>
        <w:tc>
          <w:tcPr>
            <w:tcW w:w="255" w:type="dxa"/>
            <w:vAlign w:val="bottom"/>
          </w:tcPr>
          <w:p w14:paraId="6220C3E8" w14:textId="77777777" w:rsidR="003B1771" w:rsidRPr="00555105" w:rsidRDefault="003B1771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vAlign w:val="bottom"/>
          </w:tcPr>
          <w:p w14:paraId="1E087426" w14:textId="5081D438" w:rsidR="003B1771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A33C3" w:rsidRPr="00555105" w14:paraId="5B152CBF" w14:textId="77777777" w:rsidTr="00273309">
        <w:tc>
          <w:tcPr>
            <w:tcW w:w="3912" w:type="dxa"/>
            <w:vAlign w:val="bottom"/>
          </w:tcPr>
          <w:p w14:paraId="6C20CB98" w14:textId="32936707" w:rsidR="005A33C3" w:rsidRPr="00555105" w:rsidRDefault="005A33C3" w:rsidP="0055510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 w:hint="cs"/>
                <w:sz w:val="27"/>
                <w:szCs w:val="27"/>
                <w:cs/>
              </w:rPr>
              <w:t>จ่ายผลประโยชน์พนักงาน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12F7D5B" w14:textId="3C7405F5" w:rsidR="005A33C3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(2,848)</w:t>
            </w:r>
          </w:p>
        </w:tc>
        <w:tc>
          <w:tcPr>
            <w:tcW w:w="255" w:type="dxa"/>
          </w:tcPr>
          <w:p w14:paraId="55E8DEB4" w14:textId="77777777" w:rsidR="005A33C3" w:rsidRPr="00555105" w:rsidRDefault="005A33C3" w:rsidP="0055510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1B486A4" w14:textId="6D4F13A8" w:rsidR="005A33C3" w:rsidRPr="00555105" w:rsidRDefault="00951B0D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5" w:type="dxa"/>
          </w:tcPr>
          <w:p w14:paraId="659E26F4" w14:textId="77777777" w:rsidR="005A33C3" w:rsidRPr="00555105" w:rsidRDefault="005A33C3" w:rsidP="00555105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F4955A0" w14:textId="5587735F" w:rsidR="005A33C3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(2,397)</w:t>
            </w:r>
          </w:p>
        </w:tc>
        <w:tc>
          <w:tcPr>
            <w:tcW w:w="255" w:type="dxa"/>
            <w:vAlign w:val="bottom"/>
          </w:tcPr>
          <w:p w14:paraId="3B66C60C" w14:textId="77777777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70C89BFD" w14:textId="0DB20135" w:rsidR="005A33C3" w:rsidRPr="00555105" w:rsidRDefault="00951B0D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A33C3" w:rsidRPr="00555105" w14:paraId="13040D35" w14:textId="77777777" w:rsidTr="00273309">
        <w:tc>
          <w:tcPr>
            <w:tcW w:w="3912" w:type="dxa"/>
            <w:vAlign w:val="bottom"/>
          </w:tcPr>
          <w:p w14:paraId="55F8B740" w14:textId="31CBAF31" w:rsidR="005A33C3" w:rsidRPr="00555105" w:rsidRDefault="005A33C3" w:rsidP="00555105">
            <w:pPr>
              <w:pStyle w:val="BodyText2"/>
              <w:tabs>
                <w:tab w:val="left" w:pos="540"/>
              </w:tabs>
              <w:ind w:left="0" w:right="-108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  <w:cs/>
              </w:rPr>
              <w:t xml:space="preserve">ยอดคงเหลือ ณ วันที่ </w:t>
            </w:r>
            <w:r w:rsidR="007451B7" w:rsidRPr="00555105">
              <w:rPr>
                <w:rFonts w:ascii="Angsana New" w:hAnsi="Angsana New"/>
                <w:sz w:val="27"/>
                <w:szCs w:val="27"/>
              </w:rPr>
              <w:t xml:space="preserve">30 </w:t>
            </w:r>
            <w:r w:rsidR="007451B7" w:rsidRPr="00555105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19B0125" w14:textId="43114D05" w:rsidR="005A33C3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23,284</w:t>
            </w:r>
          </w:p>
        </w:tc>
        <w:tc>
          <w:tcPr>
            <w:tcW w:w="255" w:type="dxa"/>
          </w:tcPr>
          <w:p w14:paraId="7287BBAF" w14:textId="77777777" w:rsidR="005A33C3" w:rsidRPr="00555105" w:rsidRDefault="005A33C3" w:rsidP="0055510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5C382135" w14:textId="56150090" w:rsidR="005A33C3" w:rsidRPr="00555105" w:rsidRDefault="00146110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23,005</w:t>
            </w:r>
          </w:p>
        </w:tc>
        <w:tc>
          <w:tcPr>
            <w:tcW w:w="255" w:type="dxa"/>
          </w:tcPr>
          <w:p w14:paraId="705ED92D" w14:textId="77777777" w:rsidR="005A33C3" w:rsidRPr="00555105" w:rsidRDefault="005A33C3" w:rsidP="00555105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E74E9" w14:textId="05220EE0" w:rsidR="005A33C3" w:rsidRPr="00555105" w:rsidRDefault="00FD5E56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21,177</w:t>
            </w:r>
          </w:p>
        </w:tc>
        <w:tc>
          <w:tcPr>
            <w:tcW w:w="255" w:type="dxa"/>
            <w:vAlign w:val="bottom"/>
          </w:tcPr>
          <w:p w14:paraId="0297AEF1" w14:textId="77777777" w:rsidR="005A33C3" w:rsidRPr="00555105" w:rsidRDefault="005A33C3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F120C" w14:textId="28E23FFA" w:rsidR="005A33C3" w:rsidRPr="00555105" w:rsidRDefault="00146110" w:rsidP="00555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57" w:right="57"/>
              <w:rPr>
                <w:rFonts w:ascii="Angsana New" w:hAnsi="Angsana New"/>
                <w:sz w:val="27"/>
                <w:szCs w:val="27"/>
                <w:cs/>
              </w:rPr>
            </w:pPr>
            <w:r w:rsidRPr="00555105">
              <w:rPr>
                <w:rFonts w:ascii="Angsana New" w:hAnsi="Angsana New"/>
                <w:sz w:val="27"/>
                <w:szCs w:val="27"/>
              </w:rPr>
              <w:t>20,931</w:t>
            </w:r>
          </w:p>
        </w:tc>
      </w:tr>
    </w:tbl>
    <w:p w14:paraId="64D60426" w14:textId="77777777" w:rsidR="00555105" w:rsidRDefault="00555105" w:rsidP="000C6D40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7"/>
          <w:szCs w:val="27"/>
        </w:rPr>
      </w:pPr>
    </w:p>
    <w:p w14:paraId="14E3DFC7" w14:textId="5D998025" w:rsidR="000C6D40" w:rsidRPr="008D43B5" w:rsidRDefault="000C6D40" w:rsidP="000C6D40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7"/>
          <w:szCs w:val="27"/>
          <w:cs/>
        </w:rPr>
      </w:pPr>
      <w:r w:rsidRPr="008D43B5">
        <w:rPr>
          <w:rFonts w:ascii="Angsana New" w:hAnsi="Angsana New"/>
          <w:sz w:val="27"/>
          <w:szCs w:val="27"/>
          <w:cs/>
        </w:rPr>
        <w:t>สมมติฐานที่สำคัญซึ่งใช้ในการคำนวณหนี้สินผลประโยชน์ของพนักงาน มีดังนี้</w:t>
      </w:r>
    </w:p>
    <w:p w14:paraId="050C961C" w14:textId="77777777" w:rsidR="000C6D40" w:rsidRPr="008D43B5" w:rsidRDefault="000C6D40" w:rsidP="000C6D40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4EE76838" w14:textId="62BA1A16" w:rsidR="000C6D40" w:rsidRPr="008D43B5" w:rsidRDefault="000C6D40" w:rsidP="000C6D40">
      <w:pPr>
        <w:pStyle w:val="BodyText2"/>
        <w:ind w:left="0" w:firstLine="0"/>
        <w:jc w:val="thaiDistribute"/>
        <w:rPr>
          <w:rFonts w:ascii="Angsana New" w:hAnsi="Angsana New"/>
          <w:sz w:val="27"/>
          <w:szCs w:val="27"/>
        </w:rPr>
      </w:pPr>
      <w:r w:rsidRPr="008D43B5">
        <w:rPr>
          <w:rFonts w:ascii="Angsana New" w:hAnsi="Angsana New"/>
          <w:sz w:val="27"/>
          <w:szCs w:val="27"/>
          <w:cs/>
        </w:rPr>
        <w:t>อัตราคิดลด</w:t>
      </w:r>
      <w:r w:rsidRPr="008D43B5">
        <w:rPr>
          <w:rFonts w:ascii="Angsana New" w:hAnsi="Angsana New"/>
          <w:sz w:val="27"/>
          <w:szCs w:val="27"/>
          <w:cs/>
        </w:rPr>
        <w:tab/>
      </w:r>
      <w:r w:rsidR="00FD5E56">
        <w:rPr>
          <w:rFonts w:ascii="Angsana New" w:hAnsi="Angsana New"/>
          <w:sz w:val="27"/>
          <w:szCs w:val="27"/>
        </w:rPr>
        <w:tab/>
      </w:r>
      <w:r w:rsidRPr="008D43B5">
        <w:rPr>
          <w:rFonts w:ascii="Angsana New" w:hAnsi="Angsana New"/>
          <w:sz w:val="27"/>
          <w:szCs w:val="27"/>
          <w:cs/>
        </w:rPr>
        <w:t xml:space="preserve">ร้อยละ </w:t>
      </w:r>
      <w:r w:rsidR="00E679D3">
        <w:rPr>
          <w:rFonts w:ascii="Angsana New" w:hAnsi="Angsana New"/>
          <w:sz w:val="27"/>
          <w:szCs w:val="27"/>
        </w:rPr>
        <w:t>1.53</w:t>
      </w:r>
      <w:r w:rsidRPr="008D43B5">
        <w:rPr>
          <w:rFonts w:ascii="Angsana New" w:hAnsi="Angsana New"/>
          <w:sz w:val="27"/>
          <w:szCs w:val="27"/>
          <w:cs/>
        </w:rPr>
        <w:t xml:space="preserve"> ต่อปีในปี </w:t>
      </w:r>
      <w:r w:rsidRPr="008D43B5">
        <w:rPr>
          <w:rFonts w:ascii="Angsana New" w:hAnsi="Angsana New"/>
          <w:sz w:val="27"/>
          <w:szCs w:val="27"/>
        </w:rPr>
        <w:t>256</w:t>
      </w:r>
      <w:r w:rsidR="00E679D3">
        <w:rPr>
          <w:rFonts w:ascii="Angsana New" w:hAnsi="Angsana New"/>
          <w:sz w:val="27"/>
          <w:szCs w:val="27"/>
        </w:rPr>
        <w:t xml:space="preserve">8 </w:t>
      </w:r>
      <w:r w:rsidR="0064065E" w:rsidRPr="008D43B5">
        <w:rPr>
          <w:rFonts w:ascii="Angsana New" w:hAnsi="Angsana New"/>
          <w:sz w:val="27"/>
          <w:szCs w:val="27"/>
          <w:cs/>
        </w:rPr>
        <w:t xml:space="preserve">และร้อยละ </w:t>
      </w:r>
      <w:r w:rsidR="0064065E" w:rsidRPr="008D43B5">
        <w:rPr>
          <w:rFonts w:ascii="Angsana New" w:hAnsi="Angsana New"/>
          <w:sz w:val="27"/>
          <w:szCs w:val="27"/>
        </w:rPr>
        <w:t>2.20</w:t>
      </w:r>
      <w:r w:rsidR="0064065E" w:rsidRPr="008D43B5">
        <w:rPr>
          <w:rFonts w:ascii="Angsana New" w:hAnsi="Angsana New"/>
          <w:sz w:val="27"/>
          <w:szCs w:val="27"/>
          <w:cs/>
        </w:rPr>
        <w:t xml:space="preserve"> ต่อปีและร้อยละ </w:t>
      </w:r>
      <w:r w:rsidR="0064065E" w:rsidRPr="008D43B5">
        <w:rPr>
          <w:rFonts w:ascii="Angsana New" w:hAnsi="Angsana New"/>
          <w:sz w:val="27"/>
          <w:szCs w:val="27"/>
        </w:rPr>
        <w:t xml:space="preserve">2.28 </w:t>
      </w:r>
      <w:r w:rsidR="0064065E" w:rsidRPr="008D43B5">
        <w:rPr>
          <w:rFonts w:ascii="Angsana New" w:hAnsi="Angsana New"/>
          <w:sz w:val="27"/>
          <w:szCs w:val="27"/>
          <w:cs/>
        </w:rPr>
        <w:t xml:space="preserve">ต่อปีในปี </w:t>
      </w:r>
      <w:r w:rsidR="0064065E" w:rsidRPr="008D43B5">
        <w:rPr>
          <w:rFonts w:ascii="Angsana New" w:hAnsi="Angsana New"/>
          <w:sz w:val="27"/>
          <w:szCs w:val="27"/>
        </w:rPr>
        <w:t>2567</w:t>
      </w:r>
      <w:r w:rsidRPr="008D43B5">
        <w:rPr>
          <w:rFonts w:ascii="Angsana New" w:hAnsi="Angsana New"/>
          <w:sz w:val="27"/>
          <w:szCs w:val="27"/>
          <w:cs/>
        </w:rPr>
        <w:t xml:space="preserve"> - บริษัทใหญ่</w:t>
      </w:r>
    </w:p>
    <w:p w14:paraId="1E960117" w14:textId="72B7856C" w:rsidR="000C6D40" w:rsidRPr="008D43B5" w:rsidRDefault="000C6D40" w:rsidP="000C6D40">
      <w:pPr>
        <w:pStyle w:val="BodyText2"/>
        <w:ind w:left="0" w:firstLine="0"/>
        <w:jc w:val="thaiDistribute"/>
        <w:rPr>
          <w:rFonts w:ascii="Angsana New" w:hAnsi="Angsana New"/>
          <w:sz w:val="27"/>
          <w:szCs w:val="27"/>
        </w:rPr>
      </w:pPr>
      <w:r w:rsidRPr="008D43B5">
        <w:rPr>
          <w:rFonts w:ascii="Angsana New" w:hAnsi="Angsana New"/>
          <w:sz w:val="27"/>
          <w:szCs w:val="27"/>
          <w:cs/>
        </w:rPr>
        <w:tab/>
      </w:r>
      <w:r w:rsidRPr="008D43B5">
        <w:rPr>
          <w:rFonts w:ascii="Angsana New" w:hAnsi="Angsana New"/>
          <w:sz w:val="27"/>
          <w:szCs w:val="27"/>
          <w:cs/>
        </w:rPr>
        <w:tab/>
      </w:r>
      <w:r w:rsidR="00FD5E56">
        <w:rPr>
          <w:rFonts w:ascii="Angsana New" w:hAnsi="Angsana New"/>
          <w:sz w:val="27"/>
          <w:szCs w:val="27"/>
        </w:rPr>
        <w:tab/>
      </w:r>
      <w:r w:rsidR="00E679D3" w:rsidRPr="008D43B5">
        <w:rPr>
          <w:rFonts w:ascii="Angsana New" w:hAnsi="Angsana New"/>
          <w:sz w:val="27"/>
          <w:szCs w:val="27"/>
          <w:cs/>
        </w:rPr>
        <w:t xml:space="preserve">ร้อยละ </w:t>
      </w:r>
      <w:r w:rsidR="00E679D3">
        <w:rPr>
          <w:rFonts w:ascii="Angsana New" w:hAnsi="Angsana New"/>
          <w:sz w:val="27"/>
          <w:szCs w:val="27"/>
        </w:rPr>
        <w:t>1.70</w:t>
      </w:r>
      <w:r w:rsidR="00AB1468">
        <w:rPr>
          <w:rFonts w:ascii="Angsana New" w:hAnsi="Angsana New"/>
          <w:sz w:val="27"/>
          <w:szCs w:val="27"/>
        </w:rPr>
        <w:t xml:space="preserve"> </w:t>
      </w:r>
      <w:r w:rsidR="00E679D3">
        <w:rPr>
          <w:rFonts w:ascii="Angsana New" w:hAnsi="Angsana New"/>
          <w:sz w:val="27"/>
          <w:szCs w:val="27"/>
        </w:rPr>
        <w:t>-</w:t>
      </w:r>
      <w:r w:rsidR="00AB1468">
        <w:rPr>
          <w:rFonts w:ascii="Angsana New" w:hAnsi="Angsana New"/>
          <w:sz w:val="27"/>
          <w:szCs w:val="27"/>
        </w:rPr>
        <w:t xml:space="preserve"> </w:t>
      </w:r>
      <w:r w:rsidR="00E679D3">
        <w:rPr>
          <w:rFonts w:ascii="Angsana New" w:hAnsi="Angsana New"/>
          <w:sz w:val="27"/>
          <w:szCs w:val="27"/>
        </w:rPr>
        <w:t>2.21</w:t>
      </w:r>
      <w:r w:rsidR="00E679D3" w:rsidRPr="008D43B5">
        <w:rPr>
          <w:rFonts w:ascii="Angsana New" w:hAnsi="Angsana New"/>
          <w:sz w:val="27"/>
          <w:szCs w:val="27"/>
          <w:cs/>
        </w:rPr>
        <w:t xml:space="preserve"> ต่อปีในปี </w:t>
      </w:r>
      <w:r w:rsidR="00E679D3" w:rsidRPr="008D43B5">
        <w:rPr>
          <w:rFonts w:ascii="Angsana New" w:hAnsi="Angsana New"/>
          <w:sz w:val="27"/>
          <w:szCs w:val="27"/>
        </w:rPr>
        <w:t>256</w:t>
      </w:r>
      <w:r w:rsidR="00E679D3">
        <w:rPr>
          <w:rFonts w:ascii="Angsana New" w:hAnsi="Angsana New"/>
          <w:sz w:val="27"/>
          <w:szCs w:val="27"/>
        </w:rPr>
        <w:t>8</w:t>
      </w:r>
      <w:r w:rsidR="00E679D3" w:rsidRPr="008D43B5">
        <w:rPr>
          <w:rFonts w:ascii="Angsana New" w:hAnsi="Angsana New"/>
          <w:sz w:val="27"/>
          <w:szCs w:val="27"/>
          <w:cs/>
        </w:rPr>
        <w:t xml:space="preserve"> </w:t>
      </w:r>
      <w:r w:rsidR="00E679D3">
        <w:rPr>
          <w:rFonts w:ascii="Angsana New" w:hAnsi="Angsana New"/>
          <w:sz w:val="27"/>
          <w:szCs w:val="27"/>
        </w:rPr>
        <w:t xml:space="preserve"> </w:t>
      </w:r>
      <w:r w:rsidR="00E679D3">
        <w:rPr>
          <w:rFonts w:ascii="Angsana New" w:hAnsi="Angsana New" w:hint="cs"/>
          <w:sz w:val="27"/>
          <w:szCs w:val="27"/>
          <w:cs/>
        </w:rPr>
        <w:t>และ</w:t>
      </w:r>
      <w:r w:rsidRPr="008D43B5">
        <w:rPr>
          <w:rFonts w:ascii="Angsana New" w:hAnsi="Angsana New"/>
          <w:sz w:val="27"/>
          <w:szCs w:val="27"/>
          <w:cs/>
        </w:rPr>
        <w:t xml:space="preserve">ร้อยละ </w:t>
      </w:r>
      <w:r w:rsidRPr="008D43B5">
        <w:rPr>
          <w:rFonts w:ascii="Angsana New" w:hAnsi="Angsana New"/>
          <w:sz w:val="27"/>
          <w:szCs w:val="27"/>
        </w:rPr>
        <w:t>2.10</w:t>
      </w:r>
      <w:r w:rsidR="00AB1468">
        <w:rPr>
          <w:rFonts w:ascii="Angsana New" w:hAnsi="Angsana New"/>
          <w:sz w:val="27"/>
          <w:szCs w:val="27"/>
        </w:rPr>
        <w:t xml:space="preserve"> </w:t>
      </w:r>
      <w:r w:rsidRPr="008D43B5">
        <w:rPr>
          <w:rFonts w:ascii="Angsana New" w:hAnsi="Angsana New"/>
          <w:sz w:val="27"/>
          <w:szCs w:val="27"/>
        </w:rPr>
        <w:t>-</w:t>
      </w:r>
      <w:r w:rsidR="00AB1468">
        <w:rPr>
          <w:rFonts w:ascii="Angsana New" w:hAnsi="Angsana New"/>
          <w:sz w:val="27"/>
          <w:szCs w:val="27"/>
        </w:rPr>
        <w:t xml:space="preserve"> </w:t>
      </w:r>
      <w:r w:rsidRPr="008D43B5">
        <w:rPr>
          <w:rFonts w:ascii="Angsana New" w:hAnsi="Angsana New"/>
          <w:sz w:val="27"/>
          <w:szCs w:val="27"/>
        </w:rPr>
        <w:t>2.81</w:t>
      </w:r>
      <w:r w:rsidRPr="008D43B5">
        <w:rPr>
          <w:rFonts w:ascii="Angsana New" w:hAnsi="Angsana New"/>
          <w:sz w:val="27"/>
          <w:szCs w:val="27"/>
          <w:cs/>
        </w:rPr>
        <w:t xml:space="preserve"> ต่อปีในปี </w:t>
      </w:r>
      <w:r w:rsidRPr="008D43B5">
        <w:rPr>
          <w:rFonts w:ascii="Angsana New" w:hAnsi="Angsana New"/>
          <w:sz w:val="27"/>
          <w:szCs w:val="27"/>
        </w:rPr>
        <w:t>2567</w:t>
      </w:r>
      <w:r w:rsidRPr="008D43B5">
        <w:rPr>
          <w:rFonts w:ascii="Angsana New" w:hAnsi="Angsana New"/>
          <w:sz w:val="27"/>
          <w:szCs w:val="27"/>
          <w:cs/>
        </w:rPr>
        <w:t xml:space="preserve"> - บริษัทย่อย</w:t>
      </w:r>
    </w:p>
    <w:p w14:paraId="7BB49389" w14:textId="78601C18" w:rsidR="000C6D40" w:rsidRPr="008D43B5" w:rsidRDefault="000C6D40" w:rsidP="000C6D40">
      <w:pPr>
        <w:pStyle w:val="BodyText2"/>
        <w:ind w:left="0" w:firstLine="0"/>
        <w:jc w:val="thaiDistribute"/>
        <w:rPr>
          <w:rFonts w:ascii="Angsana New" w:hAnsi="Angsana New"/>
          <w:sz w:val="27"/>
          <w:szCs w:val="27"/>
        </w:rPr>
      </w:pPr>
      <w:r w:rsidRPr="008D43B5">
        <w:rPr>
          <w:rFonts w:ascii="Angsana New" w:hAnsi="Angsana New"/>
          <w:sz w:val="27"/>
          <w:szCs w:val="27"/>
          <w:cs/>
        </w:rPr>
        <w:t>อัตราการขึ้นเงินเดือน</w:t>
      </w:r>
      <w:r w:rsidRPr="008D43B5">
        <w:rPr>
          <w:rFonts w:ascii="Angsana New" w:hAnsi="Angsana New"/>
          <w:sz w:val="27"/>
          <w:szCs w:val="27"/>
          <w:cs/>
        </w:rPr>
        <w:tab/>
        <w:t xml:space="preserve">ร้อยละ </w:t>
      </w:r>
      <w:r w:rsidRPr="008D43B5">
        <w:rPr>
          <w:rFonts w:ascii="Angsana New" w:hAnsi="Angsana New"/>
          <w:sz w:val="27"/>
          <w:szCs w:val="27"/>
        </w:rPr>
        <w:t>3</w:t>
      </w:r>
      <w:r w:rsidRPr="008D43B5">
        <w:rPr>
          <w:rFonts w:ascii="Angsana New" w:hAnsi="Angsana New"/>
          <w:sz w:val="27"/>
          <w:szCs w:val="27"/>
          <w:cs/>
        </w:rPr>
        <w:t xml:space="preserve"> ต่อปีในปี </w:t>
      </w:r>
      <w:r w:rsidRPr="008D43B5">
        <w:rPr>
          <w:rFonts w:ascii="Angsana New" w:hAnsi="Angsana New"/>
          <w:sz w:val="27"/>
          <w:szCs w:val="27"/>
        </w:rPr>
        <w:t>256</w:t>
      </w:r>
      <w:r w:rsidR="00E679D3">
        <w:rPr>
          <w:rFonts w:ascii="Angsana New" w:hAnsi="Angsana New"/>
          <w:sz w:val="27"/>
          <w:szCs w:val="27"/>
        </w:rPr>
        <w:t>8</w:t>
      </w:r>
      <w:r w:rsidRPr="008D43B5">
        <w:rPr>
          <w:rFonts w:ascii="Angsana New" w:hAnsi="Angsana New"/>
          <w:sz w:val="27"/>
          <w:szCs w:val="27"/>
          <w:cs/>
        </w:rPr>
        <w:t xml:space="preserve"> และ </w:t>
      </w:r>
      <w:r w:rsidRPr="008D43B5">
        <w:rPr>
          <w:rFonts w:ascii="Angsana New" w:hAnsi="Angsana New"/>
          <w:sz w:val="27"/>
          <w:szCs w:val="27"/>
        </w:rPr>
        <w:t>256</w:t>
      </w:r>
      <w:r w:rsidR="00E679D3">
        <w:rPr>
          <w:rFonts w:ascii="Angsana New" w:hAnsi="Angsana New"/>
          <w:sz w:val="27"/>
          <w:szCs w:val="27"/>
        </w:rPr>
        <w:t>7</w:t>
      </w:r>
      <w:r w:rsidRPr="008D43B5">
        <w:rPr>
          <w:rFonts w:ascii="Angsana New" w:hAnsi="Angsana New"/>
          <w:sz w:val="27"/>
          <w:szCs w:val="27"/>
          <w:cs/>
        </w:rPr>
        <w:t xml:space="preserve"> - บริษัทใหญ่</w:t>
      </w:r>
    </w:p>
    <w:p w14:paraId="598CFA36" w14:textId="08AAACE6" w:rsidR="000C6D40" w:rsidRPr="008D43B5" w:rsidRDefault="000C6D40" w:rsidP="000C6D40">
      <w:pPr>
        <w:pStyle w:val="BodyText2"/>
        <w:ind w:left="1587"/>
        <w:jc w:val="thaiDistribute"/>
        <w:rPr>
          <w:rFonts w:ascii="Angsana New" w:hAnsi="Angsana New"/>
          <w:sz w:val="27"/>
          <w:szCs w:val="27"/>
          <w:cs/>
        </w:rPr>
      </w:pPr>
      <w:r w:rsidRPr="008D43B5">
        <w:rPr>
          <w:rFonts w:ascii="Angsana New" w:hAnsi="Angsana New"/>
          <w:sz w:val="27"/>
          <w:szCs w:val="27"/>
          <w:cs/>
        </w:rPr>
        <w:t xml:space="preserve">ร้อยละ </w:t>
      </w:r>
      <w:r w:rsidRPr="008D43B5">
        <w:rPr>
          <w:rFonts w:ascii="Angsana New" w:hAnsi="Angsana New"/>
          <w:sz w:val="27"/>
          <w:szCs w:val="27"/>
        </w:rPr>
        <w:t>4</w:t>
      </w:r>
      <w:r w:rsidRPr="008D43B5">
        <w:rPr>
          <w:rFonts w:ascii="Angsana New" w:hAnsi="Angsana New"/>
          <w:sz w:val="27"/>
          <w:szCs w:val="27"/>
          <w:cs/>
        </w:rPr>
        <w:t xml:space="preserve"> ต่อปีในปี </w:t>
      </w:r>
      <w:r w:rsidRPr="008D43B5">
        <w:rPr>
          <w:rFonts w:ascii="Angsana New" w:hAnsi="Angsana New"/>
          <w:sz w:val="27"/>
          <w:szCs w:val="27"/>
        </w:rPr>
        <w:t>256</w:t>
      </w:r>
      <w:r w:rsidR="00E679D3">
        <w:rPr>
          <w:rFonts w:ascii="Angsana New" w:hAnsi="Angsana New"/>
          <w:sz w:val="27"/>
          <w:szCs w:val="27"/>
        </w:rPr>
        <w:t>8</w:t>
      </w:r>
      <w:r w:rsidRPr="008D43B5">
        <w:rPr>
          <w:rFonts w:ascii="Angsana New" w:hAnsi="Angsana New"/>
          <w:sz w:val="27"/>
          <w:szCs w:val="27"/>
          <w:cs/>
        </w:rPr>
        <w:t xml:space="preserve"> และ</w:t>
      </w:r>
      <w:r w:rsidRPr="008D43B5">
        <w:rPr>
          <w:rFonts w:ascii="Angsana New" w:hAnsi="Angsana New"/>
          <w:sz w:val="27"/>
          <w:szCs w:val="27"/>
        </w:rPr>
        <w:t xml:space="preserve"> 256</w:t>
      </w:r>
      <w:r w:rsidR="00E679D3">
        <w:rPr>
          <w:rFonts w:ascii="Angsana New" w:hAnsi="Angsana New"/>
          <w:sz w:val="27"/>
          <w:szCs w:val="27"/>
        </w:rPr>
        <w:t>7</w:t>
      </w:r>
      <w:r w:rsidRPr="008D43B5">
        <w:rPr>
          <w:rFonts w:ascii="Angsana New" w:hAnsi="Angsana New"/>
          <w:sz w:val="27"/>
          <w:szCs w:val="27"/>
          <w:cs/>
        </w:rPr>
        <w:t xml:space="preserve"> - บริษัทย่อย</w:t>
      </w:r>
    </w:p>
    <w:p w14:paraId="1067C4CF" w14:textId="21406E37" w:rsidR="000C6D40" w:rsidRPr="008D43B5" w:rsidRDefault="000C6D40" w:rsidP="000C6D40">
      <w:pPr>
        <w:pStyle w:val="BodyText2"/>
        <w:ind w:left="0" w:firstLine="0"/>
        <w:jc w:val="thaiDistribute"/>
        <w:rPr>
          <w:rFonts w:ascii="Angsana New" w:hAnsi="Angsana New"/>
          <w:sz w:val="27"/>
          <w:szCs w:val="27"/>
        </w:rPr>
      </w:pPr>
      <w:r w:rsidRPr="008D43B5">
        <w:rPr>
          <w:rFonts w:ascii="Angsana New" w:hAnsi="Angsana New"/>
          <w:sz w:val="27"/>
          <w:szCs w:val="27"/>
          <w:cs/>
        </w:rPr>
        <w:t>อัตราการหมุนเวียน</w:t>
      </w:r>
      <w:r w:rsidR="00FD5E56">
        <w:rPr>
          <w:rFonts w:ascii="Angsana New" w:hAnsi="Angsana New"/>
          <w:sz w:val="27"/>
          <w:szCs w:val="27"/>
        </w:rPr>
        <w:tab/>
      </w:r>
      <w:r w:rsidRPr="008D43B5">
        <w:rPr>
          <w:rFonts w:ascii="Angsana New" w:hAnsi="Angsana New"/>
          <w:sz w:val="27"/>
          <w:szCs w:val="27"/>
          <w:cs/>
        </w:rPr>
        <w:tab/>
      </w:r>
      <w:r w:rsidRPr="008D43B5">
        <w:rPr>
          <w:rFonts w:ascii="Angsana New" w:hAnsi="Angsana New"/>
          <w:spacing w:val="-2"/>
          <w:sz w:val="27"/>
          <w:szCs w:val="27"/>
          <w:cs/>
        </w:rPr>
        <w:t xml:space="preserve">ร้อยละ </w:t>
      </w:r>
      <w:r w:rsidRPr="008D43B5">
        <w:rPr>
          <w:rFonts w:ascii="Angsana New" w:hAnsi="Angsana New"/>
          <w:spacing w:val="-2"/>
          <w:sz w:val="27"/>
          <w:szCs w:val="27"/>
        </w:rPr>
        <w:t>8</w:t>
      </w:r>
      <w:r w:rsidRPr="008D43B5">
        <w:rPr>
          <w:rFonts w:ascii="Angsana New" w:hAnsi="Angsana New"/>
          <w:spacing w:val="-2"/>
          <w:sz w:val="27"/>
          <w:szCs w:val="27"/>
          <w:cs/>
        </w:rPr>
        <w:t>-</w:t>
      </w:r>
      <w:r w:rsidRPr="008D43B5">
        <w:rPr>
          <w:rFonts w:ascii="Angsana New" w:hAnsi="Angsana New"/>
          <w:spacing w:val="-2"/>
          <w:sz w:val="27"/>
          <w:szCs w:val="27"/>
        </w:rPr>
        <w:t>40</w:t>
      </w:r>
      <w:r w:rsidRPr="008D43B5">
        <w:rPr>
          <w:rFonts w:ascii="Angsana New" w:hAnsi="Angsana New"/>
          <w:spacing w:val="-2"/>
          <w:sz w:val="27"/>
          <w:szCs w:val="27"/>
          <w:cs/>
        </w:rPr>
        <w:t xml:space="preserve"> ต่อปีในปี </w:t>
      </w:r>
      <w:r w:rsidRPr="008D43B5">
        <w:rPr>
          <w:rFonts w:ascii="Angsana New" w:hAnsi="Angsana New"/>
          <w:spacing w:val="-2"/>
          <w:sz w:val="27"/>
          <w:szCs w:val="27"/>
        </w:rPr>
        <w:t>256</w:t>
      </w:r>
      <w:r w:rsidR="009E78A2">
        <w:rPr>
          <w:rFonts w:ascii="Angsana New" w:hAnsi="Angsana New"/>
          <w:spacing w:val="-2"/>
          <w:sz w:val="27"/>
          <w:szCs w:val="27"/>
        </w:rPr>
        <w:t>8</w:t>
      </w:r>
      <w:r w:rsidRPr="008D43B5">
        <w:rPr>
          <w:rFonts w:ascii="Angsana New" w:hAnsi="Angsana New"/>
          <w:spacing w:val="-2"/>
          <w:sz w:val="27"/>
          <w:szCs w:val="27"/>
          <w:cs/>
        </w:rPr>
        <w:t xml:space="preserve"> และ </w:t>
      </w:r>
      <w:r w:rsidRPr="008D43B5">
        <w:rPr>
          <w:rFonts w:ascii="Angsana New" w:hAnsi="Angsana New"/>
          <w:spacing w:val="-2"/>
          <w:sz w:val="27"/>
          <w:szCs w:val="27"/>
        </w:rPr>
        <w:t>256</w:t>
      </w:r>
      <w:r w:rsidR="009E78A2">
        <w:rPr>
          <w:rFonts w:ascii="Angsana New" w:hAnsi="Angsana New"/>
          <w:spacing w:val="-2"/>
          <w:sz w:val="27"/>
          <w:szCs w:val="27"/>
        </w:rPr>
        <w:t>7</w:t>
      </w:r>
      <w:r w:rsidRPr="008D43B5">
        <w:rPr>
          <w:rFonts w:ascii="Angsana New" w:hAnsi="Angsana New"/>
          <w:spacing w:val="-2"/>
          <w:sz w:val="27"/>
          <w:szCs w:val="27"/>
          <w:cs/>
        </w:rPr>
        <w:t xml:space="preserve"> - บริษัทใหญ่</w:t>
      </w:r>
    </w:p>
    <w:p w14:paraId="77F5EED8" w14:textId="1E5760DF" w:rsidR="000C6D40" w:rsidRPr="008D43B5" w:rsidRDefault="00FD5E56" w:rsidP="00FD5E56">
      <w:pPr>
        <w:pStyle w:val="BodyText2"/>
        <w:ind w:left="0" w:firstLine="0"/>
        <w:jc w:val="thaiDistribute"/>
        <w:rPr>
          <w:rFonts w:ascii="Angsana New" w:hAnsi="Angsana New"/>
          <w:sz w:val="27"/>
          <w:szCs w:val="27"/>
        </w:rPr>
      </w:pPr>
      <w:r w:rsidRPr="008D43B5">
        <w:rPr>
          <w:rFonts w:ascii="Angsana New" w:hAnsi="Angsana New"/>
          <w:sz w:val="27"/>
          <w:szCs w:val="27"/>
          <w:cs/>
        </w:rPr>
        <w:t>ของพนักงาน</w:t>
      </w:r>
      <w:r>
        <w:rPr>
          <w:rFonts w:ascii="Angsana New" w:hAnsi="Angsana New"/>
          <w:sz w:val="27"/>
          <w:szCs w:val="27"/>
        </w:rPr>
        <w:tab/>
      </w:r>
      <w:r>
        <w:rPr>
          <w:rFonts w:ascii="Angsana New" w:hAnsi="Angsana New"/>
          <w:sz w:val="27"/>
          <w:szCs w:val="27"/>
        </w:rPr>
        <w:tab/>
      </w:r>
      <w:r w:rsidR="000C6D40" w:rsidRPr="008D43B5">
        <w:rPr>
          <w:rFonts w:ascii="Angsana New" w:hAnsi="Angsana New"/>
          <w:sz w:val="27"/>
          <w:szCs w:val="27"/>
          <w:cs/>
        </w:rPr>
        <w:t xml:space="preserve">ร้อยละ </w:t>
      </w:r>
      <w:r w:rsidR="000C6D40" w:rsidRPr="008D43B5">
        <w:rPr>
          <w:rFonts w:ascii="Angsana New" w:hAnsi="Angsana New"/>
          <w:sz w:val="27"/>
          <w:szCs w:val="27"/>
        </w:rPr>
        <w:t>2</w:t>
      </w:r>
      <w:r w:rsidR="000C6D40" w:rsidRPr="008D43B5">
        <w:rPr>
          <w:rFonts w:ascii="Angsana New" w:hAnsi="Angsana New"/>
          <w:sz w:val="27"/>
          <w:szCs w:val="27"/>
          <w:cs/>
        </w:rPr>
        <w:t>-</w:t>
      </w:r>
      <w:r w:rsidR="000C6D40" w:rsidRPr="008D43B5">
        <w:rPr>
          <w:rFonts w:ascii="Angsana New" w:hAnsi="Angsana New"/>
          <w:sz w:val="27"/>
          <w:szCs w:val="27"/>
        </w:rPr>
        <w:t>23</w:t>
      </w:r>
      <w:r w:rsidR="000C6D40" w:rsidRPr="008D43B5">
        <w:rPr>
          <w:rFonts w:ascii="Angsana New" w:hAnsi="Angsana New"/>
          <w:sz w:val="27"/>
          <w:szCs w:val="27"/>
          <w:cs/>
        </w:rPr>
        <w:t xml:space="preserve"> ต่อปีในปี </w:t>
      </w:r>
      <w:r w:rsidR="000C6D40" w:rsidRPr="008D43B5">
        <w:rPr>
          <w:rFonts w:ascii="Angsana New" w:hAnsi="Angsana New"/>
          <w:sz w:val="27"/>
          <w:szCs w:val="27"/>
        </w:rPr>
        <w:t>256</w:t>
      </w:r>
      <w:r w:rsidR="009E78A2">
        <w:rPr>
          <w:rFonts w:ascii="Angsana New" w:hAnsi="Angsana New"/>
          <w:sz w:val="27"/>
          <w:szCs w:val="27"/>
        </w:rPr>
        <w:t>8</w:t>
      </w:r>
      <w:r w:rsidR="000C6D40" w:rsidRPr="008D43B5">
        <w:rPr>
          <w:rFonts w:ascii="Angsana New" w:hAnsi="Angsana New"/>
          <w:sz w:val="27"/>
          <w:szCs w:val="27"/>
          <w:cs/>
        </w:rPr>
        <w:t xml:space="preserve"> </w:t>
      </w:r>
      <w:r w:rsidR="000C6D40" w:rsidRPr="008D43B5">
        <w:rPr>
          <w:rFonts w:ascii="Angsana New" w:hAnsi="Angsana New"/>
          <w:spacing w:val="-2"/>
          <w:sz w:val="27"/>
          <w:szCs w:val="27"/>
          <w:cs/>
        </w:rPr>
        <w:t xml:space="preserve">และ </w:t>
      </w:r>
      <w:r w:rsidR="000C6D40" w:rsidRPr="008D43B5">
        <w:rPr>
          <w:rFonts w:ascii="Angsana New" w:hAnsi="Angsana New"/>
          <w:spacing w:val="-2"/>
          <w:sz w:val="27"/>
          <w:szCs w:val="27"/>
        </w:rPr>
        <w:t>256</w:t>
      </w:r>
      <w:r w:rsidR="009E78A2">
        <w:rPr>
          <w:rFonts w:ascii="Angsana New" w:hAnsi="Angsana New"/>
          <w:spacing w:val="-2"/>
          <w:sz w:val="27"/>
          <w:szCs w:val="27"/>
        </w:rPr>
        <w:t>7</w:t>
      </w:r>
      <w:r w:rsidR="000C6D40" w:rsidRPr="008D43B5">
        <w:rPr>
          <w:rFonts w:ascii="Angsana New" w:hAnsi="Angsana New"/>
          <w:spacing w:val="-2"/>
          <w:sz w:val="27"/>
          <w:szCs w:val="27"/>
          <w:cs/>
        </w:rPr>
        <w:t xml:space="preserve"> </w:t>
      </w:r>
      <w:r w:rsidR="000C6D40" w:rsidRPr="008D43B5">
        <w:rPr>
          <w:rFonts w:ascii="Angsana New" w:hAnsi="Angsana New"/>
          <w:sz w:val="27"/>
          <w:szCs w:val="27"/>
          <w:cs/>
        </w:rPr>
        <w:t>- บริษัทย่อย</w:t>
      </w:r>
    </w:p>
    <w:p w14:paraId="30D8D6C5" w14:textId="77777777" w:rsidR="000C6D40" w:rsidRPr="008D43B5" w:rsidRDefault="000C6D40" w:rsidP="000C6D40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09B4189D" w14:textId="3C0AC0EB" w:rsidR="000C6D40" w:rsidRPr="008D43B5" w:rsidRDefault="000C6D40" w:rsidP="000C6D40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/>
          <w:sz w:val="27"/>
          <w:szCs w:val="27"/>
        </w:rPr>
      </w:pPr>
      <w:r w:rsidRPr="008D43B5">
        <w:rPr>
          <w:rFonts w:ascii="Angsana New" w:hAnsi="Angsana New"/>
          <w:sz w:val="27"/>
          <w:szCs w:val="27"/>
          <w:cs/>
        </w:rPr>
        <w:t>ขาดทุนจากการวัดมูลค่าประมาณการตามหลักคณิตศาสตร์ประกันภัยประกอบด้วย</w:t>
      </w:r>
    </w:p>
    <w:tbl>
      <w:tblPr>
        <w:tblW w:w="9449" w:type="dxa"/>
        <w:tblLook w:val="04A0" w:firstRow="1" w:lastRow="0" w:firstColumn="1" w:lastColumn="0" w:noHBand="0" w:noVBand="1"/>
      </w:tblPr>
      <w:tblGrid>
        <w:gridCol w:w="5082"/>
        <w:gridCol w:w="2029"/>
        <w:gridCol w:w="237"/>
        <w:gridCol w:w="2101"/>
      </w:tblGrid>
      <w:tr w:rsidR="000C6D40" w:rsidRPr="008D43B5" w14:paraId="074F01A8" w14:textId="77777777" w:rsidTr="00A8473F">
        <w:tc>
          <w:tcPr>
            <w:tcW w:w="5082" w:type="dxa"/>
            <w:vAlign w:val="bottom"/>
          </w:tcPr>
          <w:p w14:paraId="5D20F8BA" w14:textId="77777777" w:rsidR="000C6D40" w:rsidRPr="008D43B5" w:rsidRDefault="000C6D40" w:rsidP="007D5983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67" w:type="dxa"/>
            <w:gridSpan w:val="3"/>
            <w:tcBorders>
              <w:bottom w:val="single" w:sz="4" w:space="0" w:color="auto"/>
            </w:tcBorders>
          </w:tcPr>
          <w:p w14:paraId="54F2F287" w14:textId="77777777" w:rsidR="000C6D40" w:rsidRPr="008D43B5" w:rsidRDefault="000C6D40" w:rsidP="007D5983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D43B5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</w:p>
        </w:tc>
      </w:tr>
      <w:tr w:rsidR="000C6D40" w:rsidRPr="008D43B5" w14:paraId="179C638E" w14:textId="77777777" w:rsidTr="00A8473F">
        <w:tc>
          <w:tcPr>
            <w:tcW w:w="5082" w:type="dxa"/>
            <w:vAlign w:val="bottom"/>
          </w:tcPr>
          <w:p w14:paraId="7CFF50FC" w14:textId="77777777" w:rsidR="000C6D40" w:rsidRPr="008D43B5" w:rsidRDefault="000C6D40" w:rsidP="007D5983">
            <w:pPr>
              <w:pStyle w:val="BodyText2"/>
              <w:tabs>
                <w:tab w:val="left" w:pos="540"/>
              </w:tabs>
              <w:ind w:left="0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</w:tcPr>
          <w:p w14:paraId="69D2D445" w14:textId="77777777" w:rsidR="000C6D40" w:rsidRPr="008D43B5" w:rsidRDefault="000C6D40" w:rsidP="007D5983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D43B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8265DAA" w14:textId="77777777" w:rsidR="000C6D40" w:rsidRPr="008D43B5" w:rsidRDefault="000C6D40" w:rsidP="007D5983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43399" w14:textId="77777777" w:rsidR="000C6D40" w:rsidRPr="008D43B5" w:rsidRDefault="000C6D40" w:rsidP="007D5983">
            <w:pPr>
              <w:pStyle w:val="BodyText2"/>
              <w:tabs>
                <w:tab w:val="left" w:pos="984"/>
              </w:tabs>
              <w:ind w:left="-117" w:right="-108" w:firstLine="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D43B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8473F" w:rsidRPr="008D43B5" w14:paraId="16FF8B83" w14:textId="77777777" w:rsidTr="00C605A6">
        <w:tc>
          <w:tcPr>
            <w:tcW w:w="5082" w:type="dxa"/>
            <w:vAlign w:val="bottom"/>
          </w:tcPr>
          <w:p w14:paraId="602C5511" w14:textId="77777777" w:rsidR="00A8473F" w:rsidRPr="008D43B5" w:rsidRDefault="00A8473F" w:rsidP="007D5983">
            <w:pPr>
              <w:pStyle w:val="BodyText2"/>
              <w:tabs>
                <w:tab w:val="left" w:pos="540"/>
              </w:tabs>
              <w:ind w:left="-108" w:firstLine="0"/>
              <w:jc w:val="left"/>
              <w:rPr>
                <w:rFonts w:ascii="Angsana New" w:hAnsi="Angsana New"/>
                <w:sz w:val="27"/>
                <w:szCs w:val="27"/>
              </w:rPr>
            </w:pPr>
            <w:r w:rsidRPr="008D43B5">
              <w:rPr>
                <w:rFonts w:ascii="Angsana New" w:hAnsi="Angsana New"/>
                <w:sz w:val="27"/>
                <w:szCs w:val="27"/>
                <w:cs/>
              </w:rPr>
              <w:t>การปรับปรุงค่าประสบการณ์</w:t>
            </w:r>
          </w:p>
        </w:tc>
        <w:tc>
          <w:tcPr>
            <w:tcW w:w="2029" w:type="dxa"/>
          </w:tcPr>
          <w:p w14:paraId="341AEA86" w14:textId="3FDCC017" w:rsidR="00A8473F" w:rsidRPr="008D43B5" w:rsidRDefault="00C605A6" w:rsidP="009E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1,994</w:t>
            </w:r>
          </w:p>
        </w:tc>
        <w:tc>
          <w:tcPr>
            <w:tcW w:w="237" w:type="dxa"/>
          </w:tcPr>
          <w:p w14:paraId="07A3EC1A" w14:textId="77777777" w:rsidR="00A8473F" w:rsidRPr="008D43B5" w:rsidRDefault="00A8473F" w:rsidP="007D598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47515A3C" w14:textId="488BB083" w:rsidR="00A8473F" w:rsidRPr="008D43B5" w:rsidRDefault="009E78A2" w:rsidP="009E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1,738</w:t>
            </w:r>
          </w:p>
        </w:tc>
      </w:tr>
      <w:tr w:rsidR="00A8473F" w:rsidRPr="008D43B5" w14:paraId="5801A255" w14:textId="77777777" w:rsidTr="00C605A6">
        <w:tc>
          <w:tcPr>
            <w:tcW w:w="5082" w:type="dxa"/>
            <w:vAlign w:val="bottom"/>
          </w:tcPr>
          <w:p w14:paraId="6497EF0A" w14:textId="77777777" w:rsidR="00A8473F" w:rsidRPr="008D43B5" w:rsidRDefault="00A8473F" w:rsidP="007D5983">
            <w:pPr>
              <w:pStyle w:val="BodyText2"/>
              <w:tabs>
                <w:tab w:val="left" w:pos="540"/>
              </w:tabs>
              <w:ind w:left="-108" w:right="-98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8D43B5">
              <w:rPr>
                <w:rFonts w:ascii="Angsana New" w:hAnsi="Angsana New"/>
                <w:sz w:val="27"/>
                <w:szCs w:val="27"/>
                <w:cs/>
              </w:rPr>
              <w:t>การเปลี่ยนแปลงของสมมติฐานด้านการเงิน</w:t>
            </w:r>
          </w:p>
        </w:tc>
        <w:tc>
          <w:tcPr>
            <w:tcW w:w="2029" w:type="dxa"/>
          </w:tcPr>
          <w:p w14:paraId="242570EE" w14:textId="0F300281" w:rsidR="00A8473F" w:rsidRPr="008D43B5" w:rsidRDefault="00C605A6" w:rsidP="009E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767</w:t>
            </w:r>
          </w:p>
        </w:tc>
        <w:tc>
          <w:tcPr>
            <w:tcW w:w="237" w:type="dxa"/>
          </w:tcPr>
          <w:p w14:paraId="4B6A246A" w14:textId="77777777" w:rsidR="00A8473F" w:rsidRPr="008D43B5" w:rsidRDefault="00A8473F" w:rsidP="007D5983">
            <w:pPr>
              <w:tabs>
                <w:tab w:val="clear" w:pos="454"/>
                <w:tab w:val="clear" w:pos="680"/>
                <w:tab w:val="left" w:pos="0"/>
                <w:tab w:val="left" w:pos="392"/>
                <w:tab w:val="left" w:pos="98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101" w:type="dxa"/>
            <w:vAlign w:val="bottom"/>
          </w:tcPr>
          <w:p w14:paraId="4460FE1E" w14:textId="1D47AD70" w:rsidR="00A8473F" w:rsidRPr="008D43B5" w:rsidRDefault="009E78A2" w:rsidP="009E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727</w:t>
            </w:r>
          </w:p>
        </w:tc>
      </w:tr>
      <w:tr w:rsidR="00A8473F" w:rsidRPr="008D43B5" w14:paraId="3984CFAC" w14:textId="77777777" w:rsidTr="00C605A6">
        <w:tc>
          <w:tcPr>
            <w:tcW w:w="5082" w:type="dxa"/>
            <w:vAlign w:val="bottom"/>
          </w:tcPr>
          <w:p w14:paraId="51BD8420" w14:textId="77777777" w:rsidR="00A8473F" w:rsidRPr="008D43B5" w:rsidRDefault="00A8473F" w:rsidP="007D5983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8D43B5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14:paraId="4CCD53B6" w14:textId="4D99EC6E" w:rsidR="00A8473F" w:rsidRPr="008D43B5" w:rsidRDefault="00C605A6" w:rsidP="009E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2,761</w:t>
            </w:r>
          </w:p>
        </w:tc>
        <w:tc>
          <w:tcPr>
            <w:tcW w:w="237" w:type="dxa"/>
          </w:tcPr>
          <w:p w14:paraId="7C11417C" w14:textId="77777777" w:rsidR="00A8473F" w:rsidRPr="008D43B5" w:rsidRDefault="00A8473F" w:rsidP="007D598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49220774" w14:textId="19861977" w:rsidR="00A8473F" w:rsidRPr="008D43B5" w:rsidRDefault="009E78A2" w:rsidP="009E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2,465</w:t>
            </w:r>
          </w:p>
        </w:tc>
      </w:tr>
      <w:tr w:rsidR="00A8473F" w:rsidRPr="008D43B5" w14:paraId="0C5B03C1" w14:textId="77777777" w:rsidTr="00C605A6">
        <w:tc>
          <w:tcPr>
            <w:tcW w:w="5082" w:type="dxa"/>
            <w:vAlign w:val="bottom"/>
          </w:tcPr>
          <w:p w14:paraId="371FCDDB" w14:textId="77777777" w:rsidR="00A8473F" w:rsidRPr="008D43B5" w:rsidRDefault="00A8473F" w:rsidP="007D5983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8D43B5">
              <w:rPr>
                <w:rFonts w:ascii="Angsana New" w:hAnsi="Angsana New"/>
                <w:sz w:val="27"/>
                <w:szCs w:val="27"/>
                <w:cs/>
              </w:rPr>
              <w:t>ผลกระทบของภาษีเงินได้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14:paraId="678B556B" w14:textId="0722817A" w:rsidR="00A8473F" w:rsidRPr="008D43B5" w:rsidRDefault="00AB1468" w:rsidP="0015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(493)</w:t>
            </w:r>
          </w:p>
        </w:tc>
        <w:tc>
          <w:tcPr>
            <w:tcW w:w="237" w:type="dxa"/>
          </w:tcPr>
          <w:p w14:paraId="6758D099" w14:textId="77777777" w:rsidR="00A8473F" w:rsidRPr="008D43B5" w:rsidRDefault="00A8473F" w:rsidP="007D598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42172108" w14:textId="6BD2C5A2" w:rsidR="00A8473F" w:rsidRPr="008D43B5" w:rsidRDefault="00AB1468" w:rsidP="0015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(493)</w:t>
            </w:r>
          </w:p>
        </w:tc>
      </w:tr>
      <w:tr w:rsidR="00A8473F" w:rsidRPr="008D43B5" w14:paraId="512098FB" w14:textId="77777777" w:rsidTr="00C605A6">
        <w:tc>
          <w:tcPr>
            <w:tcW w:w="5082" w:type="dxa"/>
            <w:vAlign w:val="bottom"/>
          </w:tcPr>
          <w:p w14:paraId="1AABC068" w14:textId="77777777" w:rsidR="00A8473F" w:rsidRPr="008D43B5" w:rsidRDefault="00A8473F" w:rsidP="007D5983">
            <w:pPr>
              <w:pStyle w:val="BodyText2"/>
              <w:tabs>
                <w:tab w:val="left" w:pos="540"/>
              </w:tabs>
              <w:ind w:left="-108" w:right="-108" w:firstLine="0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8D43B5">
              <w:rPr>
                <w:rFonts w:ascii="Angsan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14:paraId="44AFCF1D" w14:textId="6655217B" w:rsidR="00A8473F" w:rsidRPr="008D43B5" w:rsidRDefault="00C605A6" w:rsidP="009E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2,268</w:t>
            </w:r>
          </w:p>
        </w:tc>
        <w:tc>
          <w:tcPr>
            <w:tcW w:w="237" w:type="dxa"/>
          </w:tcPr>
          <w:p w14:paraId="27A95651" w14:textId="77777777" w:rsidR="00A8473F" w:rsidRPr="008D43B5" w:rsidRDefault="00A8473F" w:rsidP="007D5983">
            <w:pPr>
              <w:pStyle w:val="BodyText2"/>
              <w:tabs>
                <w:tab w:val="left" w:pos="984"/>
              </w:tabs>
              <w:ind w:left="0" w:right="72" w:firstLine="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43DB8" w14:textId="098786BD" w:rsidR="00A8473F" w:rsidRPr="008D43B5" w:rsidRDefault="00AB1468" w:rsidP="009E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1,972</w:t>
            </w:r>
          </w:p>
        </w:tc>
      </w:tr>
    </w:tbl>
    <w:p w14:paraId="6A99A6A1" w14:textId="77777777" w:rsidR="000C6D40" w:rsidRPr="008D43B5" w:rsidRDefault="000C6D40" w:rsidP="000C6D40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239A5957" w14:textId="77777777" w:rsidR="000C6D40" w:rsidRPr="008D43B5" w:rsidRDefault="000C6D40" w:rsidP="000C6D40">
      <w:pPr>
        <w:pStyle w:val="BodyText2"/>
        <w:ind w:left="0" w:firstLine="0"/>
        <w:jc w:val="thaiDistribute"/>
        <w:rPr>
          <w:rFonts w:ascii="Angsana New" w:hAnsi="Angsana New"/>
          <w:sz w:val="27"/>
          <w:szCs w:val="27"/>
        </w:rPr>
      </w:pPr>
      <w:r w:rsidRPr="008D43B5">
        <w:rPr>
          <w:rFonts w:ascii="Angsana New" w:hAnsi="Angsana New"/>
          <w:sz w:val="27"/>
          <w:szCs w:val="27"/>
          <w:cs/>
        </w:rPr>
        <w:t>ทั้งนี้ การเปลี่ยนแปลงของสมมติฐานที่สำคัญข้างต้นอาจมีผลต่อความอ่อนไหวของประมาณการหนี้สินผลประโยชน์ของพนักงานซึ่งอาศัยข้อมูลตามรายงานการคำนวณของนักคณิตศาสตร์ประกันภัยดังนี้</w:t>
      </w:r>
    </w:p>
    <w:p w14:paraId="736212D4" w14:textId="77777777" w:rsidR="000C6D40" w:rsidRPr="008D43B5" w:rsidRDefault="000C6D40" w:rsidP="000C6D40">
      <w:pPr>
        <w:pStyle w:val="BodyText2"/>
        <w:ind w:left="0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4786"/>
        <w:gridCol w:w="302"/>
        <w:gridCol w:w="2029"/>
        <w:gridCol w:w="261"/>
        <w:gridCol w:w="2068"/>
      </w:tblGrid>
      <w:tr w:rsidR="000C6D40" w:rsidRPr="008D43B5" w14:paraId="27B2BB83" w14:textId="77777777" w:rsidTr="007D5983">
        <w:tc>
          <w:tcPr>
            <w:tcW w:w="4786" w:type="dxa"/>
            <w:vAlign w:val="bottom"/>
          </w:tcPr>
          <w:p w14:paraId="14794003" w14:textId="77777777" w:rsidR="000C6D40" w:rsidRPr="008D43B5" w:rsidRDefault="000C6D40" w:rsidP="007D5983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302" w:type="dxa"/>
          </w:tcPr>
          <w:p w14:paraId="0A996346" w14:textId="77777777" w:rsidR="000C6D40" w:rsidRPr="008D43B5" w:rsidRDefault="000C6D40" w:rsidP="007D598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3"/>
          </w:tcPr>
          <w:p w14:paraId="3982200A" w14:textId="77777777" w:rsidR="000C6D40" w:rsidRPr="008D43B5" w:rsidRDefault="000C6D40" w:rsidP="007D598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หนี้สินอาจเพิ่มขึ้น (ลดลง) จากการ</w:t>
            </w:r>
          </w:p>
          <w:p w14:paraId="5013EE88" w14:textId="77777777" w:rsidR="000C6D40" w:rsidRPr="008D43B5" w:rsidRDefault="000C6D40" w:rsidP="007D598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เปลี่ยนแปลงของสมมติฐาน (พันบาท)</w:t>
            </w:r>
          </w:p>
        </w:tc>
      </w:tr>
      <w:tr w:rsidR="000C6D40" w:rsidRPr="008D43B5" w14:paraId="641F5C8F" w14:textId="77777777" w:rsidTr="007D5983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0ED05DD8" w14:textId="77777777" w:rsidR="000C6D40" w:rsidRPr="008D43B5" w:rsidRDefault="000C6D40" w:rsidP="00BE62FA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สมมติฐานที่สำคัญ - งบการเงินรวม</w:t>
            </w:r>
          </w:p>
        </w:tc>
        <w:tc>
          <w:tcPr>
            <w:tcW w:w="302" w:type="dxa"/>
            <w:vMerge w:val="restart"/>
          </w:tcPr>
          <w:p w14:paraId="6AACE55B" w14:textId="77777777" w:rsidR="000C6D40" w:rsidRPr="008D43B5" w:rsidRDefault="000C6D40" w:rsidP="007D598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7D59D" w14:textId="77777777" w:rsidR="000C6D40" w:rsidRPr="008D43B5" w:rsidRDefault="000C6D40" w:rsidP="007D598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หากสมมติฐานเพิ่มขึ้น</w:t>
            </w:r>
          </w:p>
        </w:tc>
        <w:tc>
          <w:tcPr>
            <w:tcW w:w="261" w:type="dxa"/>
            <w:vMerge w:val="restart"/>
            <w:tcBorders>
              <w:top w:val="single" w:sz="4" w:space="0" w:color="auto"/>
            </w:tcBorders>
          </w:tcPr>
          <w:p w14:paraId="29FA9DAF" w14:textId="77777777" w:rsidR="000C6D40" w:rsidRPr="008D43B5" w:rsidRDefault="000C6D40" w:rsidP="007D59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01E84" w14:textId="77777777" w:rsidR="000C6D40" w:rsidRPr="008D43B5" w:rsidRDefault="000C6D40" w:rsidP="007D5983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หากสมมติฐานลดลง</w:t>
            </w:r>
          </w:p>
        </w:tc>
      </w:tr>
      <w:tr w:rsidR="000C6D40" w:rsidRPr="008D43B5" w14:paraId="66376BB5" w14:textId="77777777" w:rsidTr="007D5983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222EB30B" w14:textId="77777777" w:rsidR="000C6D40" w:rsidRPr="008D43B5" w:rsidRDefault="000C6D40" w:rsidP="00A8473F">
            <w:pPr>
              <w:pStyle w:val="NoSpacing"/>
              <w:ind w:left="-108"/>
              <w:rPr>
                <w:rFonts w:ascii="Angsana New" w:hAnsi="Angsana New" w:cs="Angsana New"/>
                <w:sz w:val="27"/>
                <w:szCs w:val="27"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อัตราคิดลด (เพิ่มขึ้น/ลดลงร้อยละ </w:t>
            </w:r>
            <w:r w:rsidRPr="008D43B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302" w:type="dxa"/>
            <w:vMerge/>
          </w:tcPr>
          <w:p w14:paraId="74975F58" w14:textId="77777777" w:rsidR="000C6D40" w:rsidRPr="008D43B5" w:rsidRDefault="000C6D40" w:rsidP="007D59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29" w:type="dxa"/>
            <w:tcBorders>
              <w:top w:val="single" w:sz="4" w:space="0" w:color="auto"/>
            </w:tcBorders>
            <w:vAlign w:val="bottom"/>
          </w:tcPr>
          <w:p w14:paraId="6E31B591" w14:textId="6FA2C42A" w:rsidR="000C6D40" w:rsidRPr="008D43B5" w:rsidRDefault="00C605A6" w:rsidP="0015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(1,201)</w:t>
            </w:r>
          </w:p>
        </w:tc>
        <w:tc>
          <w:tcPr>
            <w:tcW w:w="261" w:type="dxa"/>
            <w:vMerge/>
          </w:tcPr>
          <w:p w14:paraId="040F6C99" w14:textId="77777777" w:rsidR="000C6D40" w:rsidRPr="008D43B5" w:rsidRDefault="000C6D40" w:rsidP="007D59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  <w:vAlign w:val="bottom"/>
          </w:tcPr>
          <w:p w14:paraId="5EC5D2DE" w14:textId="6A106E3E" w:rsidR="000C6D40" w:rsidRPr="008D43B5" w:rsidRDefault="00C605A6" w:rsidP="0015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1,334</w:t>
            </w:r>
          </w:p>
        </w:tc>
      </w:tr>
      <w:tr w:rsidR="000C6D40" w:rsidRPr="008D43B5" w14:paraId="2BD57CFD" w14:textId="77777777" w:rsidTr="007D5983">
        <w:tc>
          <w:tcPr>
            <w:tcW w:w="4786" w:type="dxa"/>
            <w:vAlign w:val="bottom"/>
          </w:tcPr>
          <w:p w14:paraId="772BEF85" w14:textId="77777777" w:rsidR="000C6D40" w:rsidRPr="008D43B5" w:rsidRDefault="000C6D40" w:rsidP="00A8473F">
            <w:pPr>
              <w:pStyle w:val="NoSpacing"/>
              <w:ind w:left="-108" w:right="-232"/>
              <w:rPr>
                <w:rFonts w:ascii="Angsana New" w:hAnsi="Angsana New" w:cs="Angsana New"/>
                <w:sz w:val="27"/>
                <w:szCs w:val="27"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อัตราการขึ้นเงินเดือน (เพิ่มขึ้น/ลดลงร้อยละ </w:t>
            </w:r>
            <w:r w:rsidRPr="008D43B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302" w:type="dxa"/>
          </w:tcPr>
          <w:p w14:paraId="6B90A951" w14:textId="77777777" w:rsidR="000C6D40" w:rsidRPr="008D43B5" w:rsidRDefault="000C6D40" w:rsidP="007D59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29" w:type="dxa"/>
            <w:vAlign w:val="bottom"/>
          </w:tcPr>
          <w:p w14:paraId="27BC66C3" w14:textId="5BBE2CEA" w:rsidR="000C6D40" w:rsidRPr="008D43B5" w:rsidRDefault="00C605A6" w:rsidP="007D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1,193</w:t>
            </w:r>
          </w:p>
        </w:tc>
        <w:tc>
          <w:tcPr>
            <w:tcW w:w="261" w:type="dxa"/>
          </w:tcPr>
          <w:p w14:paraId="01BF14B2" w14:textId="77777777" w:rsidR="000C6D40" w:rsidRPr="008D43B5" w:rsidRDefault="000C6D40" w:rsidP="007D59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68" w:type="dxa"/>
            <w:vAlign w:val="bottom"/>
          </w:tcPr>
          <w:p w14:paraId="1A899994" w14:textId="26EC227E" w:rsidR="000C6D40" w:rsidRPr="008D43B5" w:rsidRDefault="00C605A6" w:rsidP="0015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(1,096)</w:t>
            </w:r>
          </w:p>
        </w:tc>
      </w:tr>
      <w:tr w:rsidR="000C6D40" w:rsidRPr="008D43B5" w14:paraId="51E1BE7A" w14:textId="77777777" w:rsidTr="000C6D40">
        <w:tc>
          <w:tcPr>
            <w:tcW w:w="4786" w:type="dxa"/>
            <w:vAlign w:val="bottom"/>
          </w:tcPr>
          <w:p w14:paraId="3828C58F" w14:textId="77777777" w:rsidR="000C6D40" w:rsidRPr="008D43B5" w:rsidRDefault="000C6D40" w:rsidP="00A8473F">
            <w:pPr>
              <w:pStyle w:val="NoSpacing"/>
              <w:ind w:left="-108" w:right="-515"/>
              <w:rPr>
                <w:rFonts w:ascii="Angsana New" w:hAnsi="Angsana New" w:cs="Angsana New"/>
                <w:sz w:val="27"/>
                <w:szCs w:val="27"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8D43B5">
              <w:rPr>
                <w:rFonts w:ascii="Angsana New" w:hAnsi="Angsana New" w:cs="Angsana New"/>
                <w:sz w:val="27"/>
                <w:szCs w:val="27"/>
              </w:rPr>
              <w:t>20</w:t>
            </w: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302" w:type="dxa"/>
          </w:tcPr>
          <w:p w14:paraId="0F2FDC03" w14:textId="77777777" w:rsidR="000C6D40" w:rsidRPr="008D43B5" w:rsidRDefault="000C6D40" w:rsidP="007D59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29" w:type="dxa"/>
            <w:vAlign w:val="bottom"/>
          </w:tcPr>
          <w:p w14:paraId="3A18297F" w14:textId="1B35BB7E" w:rsidR="000C6D40" w:rsidRPr="008D43B5" w:rsidRDefault="00C605A6" w:rsidP="0015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(1,700)</w:t>
            </w:r>
          </w:p>
        </w:tc>
        <w:tc>
          <w:tcPr>
            <w:tcW w:w="261" w:type="dxa"/>
          </w:tcPr>
          <w:p w14:paraId="4BFCAEC6" w14:textId="77777777" w:rsidR="000C6D40" w:rsidRPr="008D43B5" w:rsidRDefault="000C6D40" w:rsidP="007D59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68" w:type="dxa"/>
            <w:vAlign w:val="bottom"/>
          </w:tcPr>
          <w:p w14:paraId="37C9C044" w14:textId="7760293C" w:rsidR="000C6D40" w:rsidRPr="008D43B5" w:rsidRDefault="00C605A6" w:rsidP="007D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1,963</w:t>
            </w:r>
          </w:p>
        </w:tc>
      </w:tr>
      <w:tr w:rsidR="00A8473F" w:rsidRPr="008D43B5" w14:paraId="4F835001" w14:textId="77777777" w:rsidTr="000C6D40">
        <w:tc>
          <w:tcPr>
            <w:tcW w:w="4786" w:type="dxa"/>
            <w:vAlign w:val="bottom"/>
          </w:tcPr>
          <w:p w14:paraId="65358FDD" w14:textId="77777777" w:rsidR="00A8473F" w:rsidRPr="008D43B5" w:rsidRDefault="00A8473F" w:rsidP="00A8473F">
            <w:pPr>
              <w:pStyle w:val="NoSpacing"/>
              <w:ind w:left="-108" w:right="-51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02" w:type="dxa"/>
          </w:tcPr>
          <w:p w14:paraId="52DCFB9C" w14:textId="77777777" w:rsidR="00A8473F" w:rsidRPr="008D43B5" w:rsidRDefault="00A8473F" w:rsidP="007D59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29" w:type="dxa"/>
            <w:vAlign w:val="bottom"/>
          </w:tcPr>
          <w:p w14:paraId="02AD5FD9" w14:textId="77777777" w:rsidR="00A8473F" w:rsidRPr="009E78A2" w:rsidRDefault="00A8473F" w:rsidP="009E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61" w:type="dxa"/>
          </w:tcPr>
          <w:p w14:paraId="5042C8F2" w14:textId="77777777" w:rsidR="00A8473F" w:rsidRPr="008D43B5" w:rsidRDefault="00A8473F" w:rsidP="007D598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68" w:type="dxa"/>
            <w:vAlign w:val="bottom"/>
          </w:tcPr>
          <w:p w14:paraId="2D23BFD6" w14:textId="77777777" w:rsidR="00A8473F" w:rsidRPr="008D43B5" w:rsidRDefault="00A8473F" w:rsidP="007D5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C6D40" w:rsidRPr="008D43B5" w14:paraId="1FC28D42" w14:textId="77777777" w:rsidTr="00BE62FA">
        <w:tc>
          <w:tcPr>
            <w:tcW w:w="4786" w:type="dxa"/>
            <w:tcBorders>
              <w:bottom w:val="single" w:sz="4" w:space="0" w:color="auto"/>
            </w:tcBorders>
            <w:vAlign w:val="bottom"/>
          </w:tcPr>
          <w:p w14:paraId="58AFF0F4" w14:textId="77777777" w:rsidR="000C6D40" w:rsidRPr="008D43B5" w:rsidRDefault="000C6D40" w:rsidP="00BE62FA">
            <w:pPr>
              <w:pStyle w:val="NoSpacing"/>
              <w:ind w:left="-108" w:right="-5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สมมติฐานที่สำคัญ - งบการเงินเฉพาะกิจการ</w:t>
            </w:r>
          </w:p>
        </w:tc>
        <w:tc>
          <w:tcPr>
            <w:tcW w:w="302" w:type="dxa"/>
          </w:tcPr>
          <w:p w14:paraId="70BBAA96" w14:textId="77777777" w:rsidR="000C6D40" w:rsidRPr="008D43B5" w:rsidRDefault="000C6D40" w:rsidP="000C6D40">
            <w:pPr>
              <w:tabs>
                <w:tab w:val="left" w:pos="1107"/>
              </w:tabs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29" w:type="dxa"/>
            <w:vAlign w:val="bottom"/>
          </w:tcPr>
          <w:p w14:paraId="6A8C4203" w14:textId="576CA0F5" w:rsidR="000C6D40" w:rsidRPr="008D43B5" w:rsidRDefault="000C6D40" w:rsidP="009E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" w:type="dxa"/>
          </w:tcPr>
          <w:p w14:paraId="21CD614E" w14:textId="77777777" w:rsidR="000C6D40" w:rsidRPr="008D43B5" w:rsidRDefault="000C6D40" w:rsidP="000C6D40">
            <w:pPr>
              <w:tabs>
                <w:tab w:val="left" w:pos="1107"/>
              </w:tabs>
              <w:ind w:right="22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68" w:type="dxa"/>
            <w:vAlign w:val="bottom"/>
          </w:tcPr>
          <w:p w14:paraId="5F1ABC9C" w14:textId="441792EF" w:rsidR="000C6D40" w:rsidRPr="008D43B5" w:rsidRDefault="000C6D40" w:rsidP="000C6D40">
            <w:pPr>
              <w:tabs>
                <w:tab w:val="clear" w:pos="1644"/>
                <w:tab w:val="left" w:pos="1107"/>
              </w:tabs>
              <w:ind w:right="16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05A6" w:rsidRPr="008D43B5" w14:paraId="5E7728F0" w14:textId="77777777" w:rsidTr="00BE62FA">
        <w:tc>
          <w:tcPr>
            <w:tcW w:w="4786" w:type="dxa"/>
            <w:tcBorders>
              <w:top w:val="single" w:sz="4" w:space="0" w:color="auto"/>
            </w:tcBorders>
            <w:vAlign w:val="bottom"/>
          </w:tcPr>
          <w:p w14:paraId="05B1D5A0" w14:textId="77777777" w:rsidR="00C605A6" w:rsidRPr="008D43B5" w:rsidRDefault="00C605A6" w:rsidP="00C605A6">
            <w:pPr>
              <w:pStyle w:val="NoSpacing"/>
              <w:ind w:left="-108" w:right="-515"/>
              <w:rPr>
                <w:rFonts w:ascii="Angsana New" w:hAnsi="Angsana New" w:cs="Angsana New"/>
                <w:sz w:val="27"/>
                <w:szCs w:val="27"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อัตราคิดลด (เพิ่มขึ้น/ลดลงร้อยละ </w:t>
            </w:r>
            <w:r w:rsidRPr="008D43B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302" w:type="dxa"/>
          </w:tcPr>
          <w:p w14:paraId="125D1AE4" w14:textId="77777777" w:rsidR="00C605A6" w:rsidRPr="008D43B5" w:rsidRDefault="00C605A6" w:rsidP="00C60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29" w:type="dxa"/>
            <w:vAlign w:val="bottom"/>
          </w:tcPr>
          <w:p w14:paraId="18DD6669" w14:textId="265A1B55" w:rsidR="00C605A6" w:rsidRPr="008D43B5" w:rsidRDefault="00C605A6" w:rsidP="0015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(1,056)</w:t>
            </w:r>
          </w:p>
        </w:tc>
        <w:tc>
          <w:tcPr>
            <w:tcW w:w="261" w:type="dxa"/>
          </w:tcPr>
          <w:p w14:paraId="00AE8BDC" w14:textId="77777777" w:rsidR="00C605A6" w:rsidRPr="008D43B5" w:rsidRDefault="00C605A6" w:rsidP="00C60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68" w:type="dxa"/>
            <w:vAlign w:val="bottom"/>
          </w:tcPr>
          <w:p w14:paraId="433835DD" w14:textId="369A0D8E" w:rsidR="00C605A6" w:rsidRPr="008D43B5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1,169</w:t>
            </w:r>
          </w:p>
        </w:tc>
      </w:tr>
      <w:tr w:rsidR="00C605A6" w:rsidRPr="008D43B5" w14:paraId="5D1D77B1" w14:textId="77777777" w:rsidTr="000C6D40">
        <w:tc>
          <w:tcPr>
            <w:tcW w:w="4786" w:type="dxa"/>
            <w:vAlign w:val="bottom"/>
          </w:tcPr>
          <w:p w14:paraId="1C6A79B3" w14:textId="77777777" w:rsidR="00C605A6" w:rsidRPr="008D43B5" w:rsidRDefault="00C605A6" w:rsidP="00C605A6">
            <w:pPr>
              <w:pStyle w:val="NoSpacing"/>
              <w:ind w:left="-108" w:right="-515"/>
              <w:rPr>
                <w:rFonts w:ascii="Angsana New" w:hAnsi="Angsana New" w:cs="Angsana New"/>
                <w:sz w:val="27"/>
                <w:szCs w:val="27"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อัตราการขึ้นเงินเดือน (เพิ่มขึ้น/ลดลงร้อยละ </w:t>
            </w:r>
            <w:r w:rsidRPr="008D43B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302" w:type="dxa"/>
          </w:tcPr>
          <w:p w14:paraId="3BCB7AD4" w14:textId="77777777" w:rsidR="00C605A6" w:rsidRPr="008D43B5" w:rsidRDefault="00C605A6" w:rsidP="00C60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29" w:type="dxa"/>
            <w:vAlign w:val="bottom"/>
          </w:tcPr>
          <w:p w14:paraId="0833F6B4" w14:textId="0335668B" w:rsidR="00C605A6" w:rsidRPr="008D43B5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1,034</w:t>
            </w:r>
          </w:p>
        </w:tc>
        <w:tc>
          <w:tcPr>
            <w:tcW w:w="261" w:type="dxa"/>
          </w:tcPr>
          <w:p w14:paraId="4C8C0924" w14:textId="77777777" w:rsidR="00C605A6" w:rsidRPr="008D43B5" w:rsidRDefault="00C605A6" w:rsidP="00C60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68" w:type="dxa"/>
            <w:vAlign w:val="bottom"/>
          </w:tcPr>
          <w:p w14:paraId="33479B4C" w14:textId="242DF39F" w:rsidR="00C605A6" w:rsidRPr="008D43B5" w:rsidRDefault="00C605A6" w:rsidP="0015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8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(954)</w:t>
            </w:r>
          </w:p>
        </w:tc>
      </w:tr>
      <w:tr w:rsidR="00C605A6" w:rsidRPr="008D43B5" w14:paraId="2264AEBC" w14:textId="77777777" w:rsidTr="000C6D40">
        <w:tc>
          <w:tcPr>
            <w:tcW w:w="4786" w:type="dxa"/>
            <w:vAlign w:val="bottom"/>
          </w:tcPr>
          <w:p w14:paraId="4E85AD46" w14:textId="77777777" w:rsidR="00C605A6" w:rsidRPr="008D43B5" w:rsidRDefault="00C605A6" w:rsidP="00C605A6">
            <w:pPr>
              <w:pStyle w:val="NoSpacing"/>
              <w:ind w:left="-108" w:right="-515"/>
              <w:rPr>
                <w:rFonts w:ascii="Angsana New" w:hAnsi="Angsana New" w:cs="Angsana New"/>
                <w:sz w:val="27"/>
                <w:szCs w:val="27"/>
              </w:rPr>
            </w:pP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 xml:space="preserve">อัตราการหมุนเวียนของพนักงาน (เพิ่มขึ้น/ลดลงร้อยละ </w:t>
            </w:r>
            <w:r w:rsidRPr="008D43B5">
              <w:rPr>
                <w:rFonts w:ascii="Angsana New" w:hAnsi="Angsana New" w:cs="Angsana New"/>
                <w:sz w:val="27"/>
                <w:szCs w:val="27"/>
              </w:rPr>
              <w:t>20</w:t>
            </w:r>
            <w:r w:rsidRPr="008D43B5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302" w:type="dxa"/>
          </w:tcPr>
          <w:p w14:paraId="79552673" w14:textId="77777777" w:rsidR="00C605A6" w:rsidRPr="008D43B5" w:rsidRDefault="00C605A6" w:rsidP="00C60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29" w:type="dxa"/>
            <w:vAlign w:val="bottom"/>
          </w:tcPr>
          <w:p w14:paraId="52B109AE" w14:textId="18821D39" w:rsidR="00C605A6" w:rsidRPr="008D43B5" w:rsidRDefault="00C605A6" w:rsidP="0015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(1,601)</w:t>
            </w:r>
          </w:p>
        </w:tc>
        <w:tc>
          <w:tcPr>
            <w:tcW w:w="261" w:type="dxa"/>
          </w:tcPr>
          <w:p w14:paraId="6CCD3472" w14:textId="77777777" w:rsidR="00C605A6" w:rsidRPr="008D43B5" w:rsidRDefault="00C605A6" w:rsidP="00C605A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068" w:type="dxa"/>
            <w:vAlign w:val="bottom"/>
          </w:tcPr>
          <w:p w14:paraId="1761EA42" w14:textId="119654DB" w:rsidR="00C605A6" w:rsidRPr="008D43B5" w:rsidRDefault="00C605A6" w:rsidP="00C60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1,851</w:t>
            </w:r>
          </w:p>
        </w:tc>
      </w:tr>
    </w:tbl>
    <w:p w14:paraId="79FC502D" w14:textId="77777777" w:rsidR="008D43B5" w:rsidRDefault="008D43B5" w:rsidP="00A84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291F1F5" w14:textId="77777777" w:rsidR="00C605A6" w:rsidRDefault="00C605A6" w:rsidP="00A84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FFF74EE" w14:textId="77777777" w:rsidR="00C605A6" w:rsidRDefault="00C605A6" w:rsidP="00A84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36DD53C" w14:textId="4F417BA4" w:rsidR="00EF7B0A" w:rsidRPr="00DD1B96" w:rsidRDefault="00EF7B0A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D1B9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ทุน</w:t>
      </w:r>
      <w:r w:rsidRPr="00DD1B96">
        <w:rPr>
          <w:rFonts w:ascii="Angsana New" w:hAnsi="Angsana New"/>
          <w:b/>
          <w:bCs/>
          <w:sz w:val="28"/>
          <w:szCs w:val="28"/>
          <w:cs/>
        </w:rPr>
        <w:t>เรือนหุ้น</w:t>
      </w:r>
      <w:r w:rsidR="001D4E98" w:rsidRPr="00DD1B96">
        <w:rPr>
          <w:rFonts w:ascii="Angsana New" w:hAnsi="Angsana New" w:hint="cs"/>
          <w:b/>
          <w:bCs/>
          <w:sz w:val="28"/>
          <w:szCs w:val="28"/>
          <w:cs/>
        </w:rPr>
        <w:t>และ</w:t>
      </w:r>
      <w:r w:rsidR="007721C4" w:rsidRPr="00DD1B96">
        <w:rPr>
          <w:rFonts w:ascii="Angsana New" w:hAnsi="Angsana New"/>
          <w:b/>
          <w:bCs/>
          <w:color w:val="000000"/>
          <w:sz w:val="28"/>
          <w:szCs w:val="28"/>
          <w:cs/>
        </w:rPr>
        <w:t>ใบสำคัญแสดง</w:t>
      </w:r>
      <w:r w:rsidR="001D4E98" w:rsidRPr="00DD1B9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สิทธิ</w:t>
      </w:r>
    </w:p>
    <w:p w14:paraId="779A2BE5" w14:textId="77777777" w:rsidR="000A523D" w:rsidRPr="00657ACA" w:rsidRDefault="000A523D" w:rsidP="00AF7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16"/>
          <w:szCs w:val="16"/>
        </w:rPr>
      </w:pPr>
    </w:p>
    <w:tbl>
      <w:tblPr>
        <w:tblW w:w="9808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948"/>
        <w:gridCol w:w="850"/>
        <w:gridCol w:w="255"/>
        <w:gridCol w:w="1247"/>
        <w:gridCol w:w="255"/>
        <w:gridCol w:w="1248"/>
        <w:gridCol w:w="255"/>
        <w:gridCol w:w="1247"/>
        <w:gridCol w:w="255"/>
        <w:gridCol w:w="1248"/>
      </w:tblGrid>
      <w:tr w:rsidR="000A523D" w:rsidRPr="00B715BD" w14:paraId="14E213B5" w14:textId="77777777" w:rsidTr="00711BD2">
        <w:trPr>
          <w:tblHeader/>
        </w:trPr>
        <w:tc>
          <w:tcPr>
            <w:tcW w:w="2948" w:type="dxa"/>
          </w:tcPr>
          <w:p w14:paraId="7092ECDF" w14:textId="77777777" w:rsidR="000A523D" w:rsidRPr="00B715BD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960A71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5" w:type="dxa"/>
          </w:tcPr>
          <w:p w14:paraId="4A1B6C63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5" w:type="dxa"/>
            <w:gridSpan w:val="7"/>
            <w:tcBorders>
              <w:bottom w:val="single" w:sz="4" w:space="0" w:color="auto"/>
            </w:tcBorders>
          </w:tcPr>
          <w:p w14:paraId="1919FBEB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พันหุ้น / พันบาท</w:t>
            </w:r>
          </w:p>
        </w:tc>
      </w:tr>
      <w:tr w:rsidR="000A523D" w:rsidRPr="00B715BD" w14:paraId="78F0DF82" w14:textId="77777777" w:rsidTr="00711BD2">
        <w:trPr>
          <w:tblHeader/>
        </w:trPr>
        <w:tc>
          <w:tcPr>
            <w:tcW w:w="2948" w:type="dxa"/>
          </w:tcPr>
          <w:p w14:paraId="401AB61C" w14:textId="77777777" w:rsidR="000A523D" w:rsidRPr="00B715BD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BC92238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5" w:type="dxa"/>
          </w:tcPr>
          <w:p w14:paraId="4E329436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bottom w:val="single" w:sz="4" w:space="0" w:color="auto"/>
            </w:tcBorders>
          </w:tcPr>
          <w:p w14:paraId="056CBB9B" w14:textId="43AE5F93" w:rsidR="000A523D" w:rsidRPr="00B715BD" w:rsidRDefault="003D66FF" w:rsidP="000C61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37E3B" w:rsidRPr="00B715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505C9" w:rsidRPr="00B715BD">
              <w:rPr>
                <w:rFonts w:ascii="Angsana New" w:hAnsi="Angsana New"/>
                <w:sz w:val="28"/>
                <w:szCs w:val="28"/>
              </w:rPr>
              <w:t>256</w:t>
            </w:r>
            <w:r w:rsidR="000E7B86" w:rsidRPr="00B715B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765D092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bottom w:val="single" w:sz="4" w:space="0" w:color="auto"/>
            </w:tcBorders>
          </w:tcPr>
          <w:p w14:paraId="57FF51C5" w14:textId="64EBB678" w:rsidR="000A523D" w:rsidRPr="00B715BD" w:rsidRDefault="000A523D" w:rsidP="000C61A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37E3B" w:rsidRPr="00B715BD">
              <w:rPr>
                <w:rFonts w:ascii="Angsana New" w:hAnsi="Angsana New"/>
                <w:sz w:val="28"/>
                <w:szCs w:val="28"/>
                <w:cs/>
              </w:rPr>
              <w:t>ธัน</w:t>
            </w:r>
            <w:r w:rsidR="00557BCC" w:rsidRPr="00B715BD">
              <w:rPr>
                <w:rFonts w:ascii="Angsana New" w:hAnsi="Angsana New"/>
                <w:sz w:val="28"/>
                <w:szCs w:val="28"/>
                <w:cs/>
              </w:rPr>
              <w:t xml:space="preserve">วาคม </w:t>
            </w:r>
            <w:r w:rsidR="00F505C9" w:rsidRPr="00B715BD">
              <w:rPr>
                <w:rFonts w:ascii="Angsana New" w:hAnsi="Angsana New"/>
                <w:sz w:val="28"/>
                <w:szCs w:val="28"/>
              </w:rPr>
              <w:t>256</w:t>
            </w:r>
            <w:r w:rsidR="000E7B86" w:rsidRPr="00B715B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A523D" w:rsidRPr="00B715BD" w14:paraId="738A6AA5" w14:textId="77777777" w:rsidTr="00711BD2">
        <w:trPr>
          <w:tblHeader/>
        </w:trPr>
        <w:tc>
          <w:tcPr>
            <w:tcW w:w="2948" w:type="dxa"/>
          </w:tcPr>
          <w:p w14:paraId="4BBB827A" w14:textId="77777777" w:rsidR="000A523D" w:rsidRPr="00B715BD" w:rsidRDefault="000A523D" w:rsidP="00EF6C9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3894CB9" w14:textId="77777777" w:rsidR="000A523D" w:rsidRPr="00B715BD" w:rsidRDefault="000A523D" w:rsidP="007721C4">
            <w:pPr>
              <w:tabs>
                <w:tab w:val="clear" w:pos="680"/>
              </w:tabs>
              <w:ind w:left="-81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715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75513D34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8A5F897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3E86B5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5" w:type="dxa"/>
          </w:tcPr>
          <w:p w14:paraId="53C29D07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C0EF620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  <w:tc>
          <w:tcPr>
            <w:tcW w:w="255" w:type="dxa"/>
          </w:tcPr>
          <w:p w14:paraId="150508A3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D2914FA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16AAC4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5" w:type="dxa"/>
          </w:tcPr>
          <w:p w14:paraId="7CA1E310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990D00D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จำนวนเงินตามมูลค่าหุ้น</w:t>
            </w:r>
          </w:p>
        </w:tc>
      </w:tr>
      <w:tr w:rsidR="000A523D" w:rsidRPr="00B715BD" w14:paraId="081E34C4" w14:textId="77777777" w:rsidTr="00711BD2">
        <w:tc>
          <w:tcPr>
            <w:tcW w:w="2948" w:type="dxa"/>
          </w:tcPr>
          <w:p w14:paraId="202A39AC" w14:textId="01866AC8" w:rsidR="000A523D" w:rsidRPr="00B715BD" w:rsidRDefault="000A523D" w:rsidP="009B74B3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715B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ทุนจดทะเบียน</w:t>
            </w:r>
            <w:r w:rsidR="00B41246" w:rsidRPr="00B715B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B41246" w:rsidRPr="00B715B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หุ้นสามัญ</w:t>
            </w:r>
          </w:p>
        </w:tc>
        <w:tc>
          <w:tcPr>
            <w:tcW w:w="850" w:type="dxa"/>
          </w:tcPr>
          <w:p w14:paraId="0EF34D89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6F23047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432CD6A" w14:textId="77777777" w:rsidR="000A523D" w:rsidRPr="00B715BD" w:rsidRDefault="000A523D" w:rsidP="00AF7C52">
            <w:pPr>
              <w:ind w:lef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1BFF2923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6D9DE16" w14:textId="77777777" w:rsidR="000A523D" w:rsidRPr="00B715BD" w:rsidRDefault="000A523D" w:rsidP="00AF7C52">
            <w:pPr>
              <w:ind w:lef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0F29B894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4E9ABD49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14:paraId="215C8A37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62F1AA5" w14:textId="77777777" w:rsidR="000A523D" w:rsidRPr="00B715BD" w:rsidRDefault="000A523D" w:rsidP="00EF6C9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41246" w:rsidRPr="00B715BD" w14:paraId="2B6462B2" w14:textId="77777777" w:rsidTr="00711BD2">
        <w:tc>
          <w:tcPr>
            <w:tcW w:w="2948" w:type="dxa"/>
          </w:tcPr>
          <w:p w14:paraId="74F718B2" w14:textId="321078B8" w:rsidR="00B41246" w:rsidRPr="00B715BD" w:rsidRDefault="00B41246" w:rsidP="00B41246">
            <w:pPr>
              <w:tabs>
                <w:tab w:val="clear" w:pos="2580"/>
                <w:tab w:val="left" w:pos="372"/>
              </w:tabs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715BD">
              <w:rPr>
                <w:rFonts w:ascii="Angsana New" w:hAnsi="Angsana New"/>
                <w:sz w:val="28"/>
                <w:szCs w:val="28"/>
              </w:rPr>
              <w:t>2568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B715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50" w:type="dxa"/>
          </w:tcPr>
          <w:p w14:paraId="467B586E" w14:textId="77777777" w:rsidR="00B41246" w:rsidRPr="00B715BD" w:rsidRDefault="00B41246" w:rsidP="00D17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55" w:type="dxa"/>
          </w:tcPr>
          <w:p w14:paraId="04FC3FDE" w14:textId="77777777" w:rsidR="00B41246" w:rsidRPr="00B715BD" w:rsidRDefault="00B41246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5C2ADB33" w14:textId="4BE94E58" w:rsidR="00B41246" w:rsidRPr="00B715BD" w:rsidRDefault="00B41246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1,439,258</w:t>
            </w:r>
          </w:p>
        </w:tc>
        <w:tc>
          <w:tcPr>
            <w:tcW w:w="255" w:type="dxa"/>
            <w:vAlign w:val="bottom"/>
          </w:tcPr>
          <w:p w14:paraId="73280C2A" w14:textId="77777777" w:rsidR="00B41246" w:rsidRPr="00B715BD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6267A2E3" w14:textId="5A9BE6CD" w:rsidR="00B41246" w:rsidRPr="00B715BD" w:rsidRDefault="00B41246" w:rsidP="00AF7C52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359,815</w:t>
            </w:r>
          </w:p>
        </w:tc>
        <w:tc>
          <w:tcPr>
            <w:tcW w:w="255" w:type="dxa"/>
          </w:tcPr>
          <w:p w14:paraId="3CE0D394" w14:textId="77777777" w:rsidR="00B41246" w:rsidRPr="00B715BD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vAlign w:val="bottom"/>
          </w:tcPr>
          <w:p w14:paraId="1821AAF0" w14:textId="4674E309" w:rsidR="00B41246" w:rsidRPr="00B715BD" w:rsidRDefault="00B41246" w:rsidP="00AF7C52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1,151,385</w:t>
            </w:r>
          </w:p>
        </w:tc>
        <w:tc>
          <w:tcPr>
            <w:tcW w:w="255" w:type="dxa"/>
            <w:vAlign w:val="bottom"/>
          </w:tcPr>
          <w:p w14:paraId="5EA76851" w14:textId="77777777" w:rsidR="00B41246" w:rsidRPr="00B715BD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759CEEE" w14:textId="06F4B128" w:rsidR="00B41246" w:rsidRPr="00B715BD" w:rsidRDefault="00B41246" w:rsidP="00AF7C52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287,846</w:t>
            </w:r>
          </w:p>
        </w:tc>
      </w:tr>
      <w:tr w:rsidR="00B41246" w:rsidRPr="00B715BD" w14:paraId="6BCFFAED" w14:textId="77777777" w:rsidTr="00FA4A3B">
        <w:tc>
          <w:tcPr>
            <w:tcW w:w="2948" w:type="dxa"/>
          </w:tcPr>
          <w:p w14:paraId="44F5A498" w14:textId="1F110EB7" w:rsidR="00B41246" w:rsidRPr="00B715BD" w:rsidRDefault="00B41246" w:rsidP="00B41246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การเปลี่ยนแปลงทุนจดทะเบียน</w:t>
            </w:r>
            <w:r w:rsidR="00FA4A3B" w:rsidRPr="00B715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F7C52" w:rsidRPr="00B715BD">
              <w:rPr>
                <w:rFonts w:ascii="Angsana New" w:hAnsi="Angsana New"/>
                <w:sz w:val="28"/>
                <w:szCs w:val="28"/>
                <w:cs/>
              </w:rPr>
              <w:t xml:space="preserve">มกราคมถึงพฤษภาคม </w:t>
            </w:r>
            <w:r w:rsidR="00AF7C52" w:rsidRPr="00B715BD">
              <w:rPr>
                <w:rFonts w:ascii="Angsana New" w:hAnsi="Angsana New"/>
                <w:sz w:val="28"/>
                <w:szCs w:val="28"/>
              </w:rPr>
              <w:t>2568</w:t>
            </w:r>
            <w:r w:rsidR="006C2A96" w:rsidRPr="00B715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2A96" w:rsidRPr="00B715BD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="00726A02" w:rsidRPr="00B715BD">
              <w:rPr>
                <w:rFonts w:ascii="Angsana New" w:hAnsi="Angsana New"/>
                <w:sz w:val="28"/>
                <w:szCs w:val="28"/>
                <w:cs/>
              </w:rPr>
              <w:t>มกราคมถึง</w:t>
            </w:r>
            <w:r w:rsidR="006C2A96" w:rsidRPr="00B715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C2A96" w:rsidRPr="00B715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50" w:type="dxa"/>
          </w:tcPr>
          <w:p w14:paraId="32A6B4EA" w14:textId="77777777" w:rsidR="00AF7C52" w:rsidRPr="00B715BD" w:rsidRDefault="00AF7C52" w:rsidP="00D17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  <w:p w14:paraId="3A446F45" w14:textId="77777777" w:rsidR="00726A02" w:rsidRPr="00B715BD" w:rsidRDefault="00726A02" w:rsidP="00D17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  <w:p w14:paraId="1EB836A2" w14:textId="1051F167" w:rsidR="00B41246" w:rsidRPr="00B715BD" w:rsidRDefault="00B41246" w:rsidP="00D17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55" w:type="dxa"/>
          </w:tcPr>
          <w:p w14:paraId="1C14AF68" w14:textId="77777777" w:rsidR="00B41246" w:rsidRPr="00B715BD" w:rsidRDefault="00B41246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C167F9C" w14:textId="77777777" w:rsidR="00B41246" w:rsidRPr="00B715BD" w:rsidRDefault="00B41246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B89A004" w14:textId="77777777" w:rsidR="00726A02" w:rsidRPr="00B715BD" w:rsidRDefault="00726A02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99F85A" w14:textId="38A0D6EA" w:rsidR="00AF7C52" w:rsidRPr="00B715BD" w:rsidRDefault="004011F4" w:rsidP="004011F4">
            <w:pPr>
              <w:tabs>
                <w:tab w:val="clear" w:pos="680"/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39,990</w:t>
            </w:r>
          </w:p>
        </w:tc>
        <w:tc>
          <w:tcPr>
            <w:tcW w:w="255" w:type="dxa"/>
          </w:tcPr>
          <w:p w14:paraId="0DD99128" w14:textId="77777777" w:rsidR="00B41246" w:rsidRPr="00B715BD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25754009" w14:textId="77777777" w:rsidR="00B41246" w:rsidRPr="00B715BD" w:rsidRDefault="00B41246" w:rsidP="00AF7C52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F6B2339" w14:textId="77777777" w:rsidR="00726A02" w:rsidRPr="00B715BD" w:rsidRDefault="00726A02" w:rsidP="00AF7C52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A253B1" w14:textId="5B9B9D33" w:rsidR="00AF7C52" w:rsidRPr="00B715BD" w:rsidRDefault="004011F4" w:rsidP="00AF7C52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9,99</w:t>
            </w:r>
            <w:r w:rsidR="006C2A96" w:rsidRPr="00B715B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5" w:type="dxa"/>
          </w:tcPr>
          <w:p w14:paraId="647194ED" w14:textId="77777777" w:rsidR="00B41246" w:rsidRPr="00B715BD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vAlign w:val="bottom"/>
          </w:tcPr>
          <w:p w14:paraId="746B2A07" w14:textId="2F6C3B17" w:rsidR="00B41246" w:rsidRPr="00B715BD" w:rsidRDefault="00B41246" w:rsidP="00AF7C52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287,873</w:t>
            </w:r>
          </w:p>
        </w:tc>
        <w:tc>
          <w:tcPr>
            <w:tcW w:w="255" w:type="dxa"/>
          </w:tcPr>
          <w:p w14:paraId="4E3837E4" w14:textId="77777777" w:rsidR="00B41246" w:rsidRPr="00B715BD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DC50EA7" w14:textId="5E250CAA" w:rsidR="00B41246" w:rsidRPr="00B715BD" w:rsidRDefault="00672470" w:rsidP="00AF7C52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71,969</w:t>
            </w:r>
          </w:p>
        </w:tc>
      </w:tr>
      <w:tr w:rsidR="00FA4A3B" w:rsidRPr="00B715BD" w14:paraId="5E91D722" w14:textId="77777777" w:rsidTr="00FA4A3B">
        <w:tc>
          <w:tcPr>
            <w:tcW w:w="2948" w:type="dxa"/>
          </w:tcPr>
          <w:p w14:paraId="3959637D" w14:textId="425A4082" w:rsidR="00FA4A3B" w:rsidRPr="00B715BD" w:rsidRDefault="00C6183F" w:rsidP="00C6183F">
            <w:pPr>
              <w:tabs>
                <w:tab w:val="clear" w:pos="2807"/>
                <w:tab w:val="left" w:pos="372"/>
              </w:tabs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ผลกระทบของ</w:t>
            </w:r>
            <w:r w:rsidR="00FA4A3B" w:rsidRPr="00B715B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การเปลี่ยนแปลงมูลค่าที่ตราไว้</w:t>
            </w:r>
            <w:r w:rsidR="008B1534" w:rsidRPr="00B715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534" w:rsidRPr="00B715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B76A8">
              <w:rPr>
                <w:rFonts w:ascii="Angsana New" w:hAnsi="Angsana New"/>
                <w:sz w:val="28"/>
                <w:szCs w:val="28"/>
              </w:rPr>
              <w:t>4</w:t>
            </w:r>
            <w:r w:rsidR="008B1534" w:rsidRPr="00B715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B1534" w:rsidRPr="00B715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8B1534" w:rsidRPr="00B715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50" w:type="dxa"/>
          </w:tcPr>
          <w:p w14:paraId="17F8E638" w14:textId="77777777" w:rsidR="008B1534" w:rsidRPr="00B715BD" w:rsidRDefault="008B1534" w:rsidP="00D17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  <w:p w14:paraId="354A84D5" w14:textId="54C801C6" w:rsidR="00FA4A3B" w:rsidRPr="00B715BD" w:rsidRDefault="008B1534" w:rsidP="00D17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255" w:type="dxa"/>
          </w:tcPr>
          <w:p w14:paraId="06D6B1BB" w14:textId="77777777" w:rsidR="00FA4A3B" w:rsidRPr="00B715BD" w:rsidRDefault="00FA4A3B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320A6B6D" w14:textId="77777777" w:rsidR="00FA4A3B" w:rsidRPr="00B715BD" w:rsidRDefault="00FA4A3B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56CF7F2" w14:textId="6D6563F7" w:rsidR="008B1534" w:rsidRPr="00B715BD" w:rsidRDefault="004011F4" w:rsidP="004011F4">
            <w:pPr>
              <w:tabs>
                <w:tab w:val="clear" w:pos="907"/>
              </w:tabs>
              <w:ind w:left="-96"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(1,405,286)</w:t>
            </w:r>
          </w:p>
        </w:tc>
        <w:tc>
          <w:tcPr>
            <w:tcW w:w="255" w:type="dxa"/>
          </w:tcPr>
          <w:p w14:paraId="7070F4C6" w14:textId="77777777" w:rsidR="00FA4A3B" w:rsidRPr="00B715BD" w:rsidRDefault="00FA4A3B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24C1185" w14:textId="77777777" w:rsidR="00FA4A3B" w:rsidRPr="00B715BD" w:rsidRDefault="00FA4A3B" w:rsidP="00A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82" w:right="65"/>
              <w:rPr>
                <w:rFonts w:ascii="Angsana New" w:hAnsi="Angsana New"/>
                <w:sz w:val="28"/>
                <w:szCs w:val="28"/>
              </w:rPr>
            </w:pPr>
          </w:p>
          <w:p w14:paraId="386B457E" w14:textId="5C5BB877" w:rsidR="008B1534" w:rsidRPr="00B715BD" w:rsidRDefault="004A3079" w:rsidP="00C6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</w:tcPr>
          <w:p w14:paraId="0655CC77" w14:textId="77777777" w:rsidR="00FA4A3B" w:rsidRPr="00B715BD" w:rsidRDefault="00FA4A3B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vAlign w:val="bottom"/>
          </w:tcPr>
          <w:p w14:paraId="2491B4F8" w14:textId="5E12D421" w:rsidR="00FA4A3B" w:rsidRPr="00B715BD" w:rsidRDefault="008B1534" w:rsidP="00C6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</w:tcPr>
          <w:p w14:paraId="04D8495E" w14:textId="77777777" w:rsidR="00FA4A3B" w:rsidRPr="00B715BD" w:rsidRDefault="00FA4A3B" w:rsidP="004A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78834242" w14:textId="1360D560" w:rsidR="00FA4A3B" w:rsidRPr="00B715BD" w:rsidRDefault="008B1534" w:rsidP="00C6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41246" w:rsidRPr="00B715BD" w14:paraId="674DADD3" w14:textId="77777777" w:rsidTr="00AF7C52">
        <w:tc>
          <w:tcPr>
            <w:tcW w:w="2948" w:type="dxa"/>
          </w:tcPr>
          <w:p w14:paraId="3CD2047D" w14:textId="05B3DFEB" w:rsidR="00B41246" w:rsidRPr="00B715BD" w:rsidRDefault="00FA4A3B" w:rsidP="00FA4A3B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8B1534" w:rsidRPr="00B715BD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</w:t>
            </w:r>
            <w:r w:rsidR="00B41246" w:rsidRPr="00B715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56571" w:rsidRPr="00B715BD">
              <w:rPr>
                <w:rFonts w:ascii="Angsana New" w:hAnsi="Angsana New"/>
                <w:sz w:val="28"/>
                <w:szCs w:val="28"/>
              </w:rPr>
              <w:t>5</w:t>
            </w:r>
            <w:r w:rsidR="003D66FF" w:rsidRPr="00B715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D66FF" w:rsidRPr="00B715B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41246" w:rsidRPr="00B715B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41246" w:rsidRPr="00B715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50" w:type="dxa"/>
          </w:tcPr>
          <w:p w14:paraId="0258F885" w14:textId="77777777" w:rsidR="00B41246" w:rsidRPr="00B715BD" w:rsidRDefault="00B41246" w:rsidP="00D17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  <w:p w14:paraId="60030AD2" w14:textId="1127B181" w:rsidR="00B41246" w:rsidRPr="00B715BD" w:rsidRDefault="006675B1" w:rsidP="00D17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5</w:t>
            </w:r>
            <w:r w:rsidR="008B1534" w:rsidRPr="00B715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675B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55" w:type="dxa"/>
          </w:tcPr>
          <w:p w14:paraId="6FC30B34" w14:textId="77777777" w:rsidR="00B41246" w:rsidRPr="00B715BD" w:rsidRDefault="00B41246" w:rsidP="00B4124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9A21B62" w14:textId="77777777" w:rsidR="00B41246" w:rsidRPr="00B715BD" w:rsidRDefault="00B41246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91BFD4" w14:textId="5F77C84D" w:rsidR="004011F4" w:rsidRPr="00B715BD" w:rsidRDefault="00C6183F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1,399,308</w:t>
            </w:r>
          </w:p>
        </w:tc>
        <w:tc>
          <w:tcPr>
            <w:tcW w:w="255" w:type="dxa"/>
          </w:tcPr>
          <w:p w14:paraId="7A78FE41" w14:textId="77777777" w:rsidR="00B41246" w:rsidRPr="00B715BD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B0F81ED" w14:textId="77777777" w:rsidR="00B41246" w:rsidRPr="00B715BD" w:rsidRDefault="00B41246" w:rsidP="00AF7C52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EBF0671" w14:textId="3F642F86" w:rsidR="00C6183F" w:rsidRPr="00B715BD" w:rsidRDefault="00C6183F" w:rsidP="00AF7C52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6,996,539</w:t>
            </w:r>
          </w:p>
        </w:tc>
        <w:tc>
          <w:tcPr>
            <w:tcW w:w="255" w:type="dxa"/>
          </w:tcPr>
          <w:p w14:paraId="5166D638" w14:textId="77777777" w:rsidR="00B41246" w:rsidRPr="00B715BD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13512E2" w14:textId="093A19C0" w:rsidR="00B41246" w:rsidRPr="00B715BD" w:rsidRDefault="008B1534" w:rsidP="00C6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vAlign w:val="bottom"/>
          </w:tcPr>
          <w:p w14:paraId="1C226190" w14:textId="77777777" w:rsidR="00B41246" w:rsidRPr="00B715BD" w:rsidRDefault="00B41246" w:rsidP="004A3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57"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E0595B8" w14:textId="14FA8816" w:rsidR="00B41246" w:rsidRPr="00B715BD" w:rsidRDefault="008B1534" w:rsidP="00C618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A4A3B" w:rsidRPr="00B715BD" w14:paraId="6D79DBB2" w14:textId="77777777" w:rsidTr="00AF7C52">
        <w:tc>
          <w:tcPr>
            <w:tcW w:w="2948" w:type="dxa"/>
          </w:tcPr>
          <w:p w14:paraId="428FF2EE" w14:textId="77777777" w:rsidR="00DA1BE3" w:rsidRDefault="00FA4A3B" w:rsidP="00DA1BE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715BD">
              <w:rPr>
                <w:rFonts w:ascii="Angsana New" w:hAnsi="Angsana New"/>
                <w:sz w:val="28"/>
                <w:szCs w:val="28"/>
              </w:rPr>
              <w:t>2568</w:t>
            </w:r>
            <w:r w:rsidR="00DA1B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  <w:p w14:paraId="4047AF43" w14:textId="0367DCD8" w:rsidR="00FA4A3B" w:rsidRPr="00B715BD" w:rsidRDefault="00FA4A3B" w:rsidP="00DA1BE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715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50" w:type="dxa"/>
          </w:tcPr>
          <w:p w14:paraId="1C469231" w14:textId="0A4E0D18" w:rsidR="006C2A96" w:rsidRPr="00B715BD" w:rsidRDefault="006675B1" w:rsidP="006C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5</w:t>
            </w:r>
            <w:r w:rsidR="006C2A96" w:rsidRPr="00B715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675B1">
              <w:rPr>
                <w:rFonts w:ascii="Angsana New" w:hAnsi="Angsana New"/>
                <w:sz w:val="28"/>
                <w:szCs w:val="28"/>
              </w:rPr>
              <w:t>00</w:t>
            </w:r>
            <w:r w:rsidR="00A434BB" w:rsidRPr="00B715BD">
              <w:rPr>
                <w:rFonts w:ascii="Angsana New" w:hAnsi="Angsana New"/>
                <w:sz w:val="28"/>
                <w:szCs w:val="28"/>
              </w:rPr>
              <w:t>,</w:t>
            </w:r>
            <w:r w:rsidR="006C2A96" w:rsidRPr="00B715B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91B6F64" w14:textId="4394B490" w:rsidR="00FA4A3B" w:rsidRPr="00B715BD" w:rsidRDefault="006C2A96" w:rsidP="006C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55" w:type="dxa"/>
          </w:tcPr>
          <w:p w14:paraId="4C8CFED5" w14:textId="77777777" w:rsidR="00FA4A3B" w:rsidRPr="00B715BD" w:rsidRDefault="00FA4A3B" w:rsidP="00FA4A3B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ED26C33" w14:textId="77777777" w:rsidR="008B1534" w:rsidRPr="00B715BD" w:rsidRDefault="008B1534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819115C" w14:textId="678C5AA7" w:rsidR="00C6183F" w:rsidRPr="00B715BD" w:rsidRDefault="00C6183F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1,473,270</w:t>
            </w:r>
          </w:p>
        </w:tc>
        <w:tc>
          <w:tcPr>
            <w:tcW w:w="255" w:type="dxa"/>
          </w:tcPr>
          <w:p w14:paraId="54BBEA69" w14:textId="77777777" w:rsidR="00FA4A3B" w:rsidRPr="00B715BD" w:rsidRDefault="00FA4A3B" w:rsidP="00FA4A3B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2B4ACFCF" w14:textId="77777777" w:rsidR="00FA4A3B" w:rsidRPr="00B715BD" w:rsidRDefault="00FA4A3B" w:rsidP="00AF7C52">
            <w:pPr>
              <w:tabs>
                <w:tab w:val="clear" w:pos="907"/>
                <w:tab w:val="decimal" w:pos="1062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81C9EE0" w14:textId="4D66F7A4" w:rsidR="00C6183F" w:rsidRPr="00B715BD" w:rsidRDefault="006C2A96" w:rsidP="00AF7C52">
            <w:pPr>
              <w:tabs>
                <w:tab w:val="clear" w:pos="907"/>
                <w:tab w:val="decimal" w:pos="1062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7</w:t>
            </w:r>
            <w:r w:rsidR="002B76A8" w:rsidRPr="00B715BD">
              <w:rPr>
                <w:rFonts w:ascii="Angsana New" w:hAnsi="Angsana New"/>
                <w:sz w:val="28"/>
                <w:szCs w:val="28"/>
              </w:rPr>
              <w:t>,</w:t>
            </w:r>
            <w:r w:rsidRPr="00B715BD">
              <w:rPr>
                <w:rFonts w:ascii="Angsana New" w:hAnsi="Angsana New"/>
                <w:sz w:val="28"/>
                <w:szCs w:val="28"/>
              </w:rPr>
              <w:t>366,352</w:t>
            </w:r>
          </w:p>
        </w:tc>
        <w:tc>
          <w:tcPr>
            <w:tcW w:w="255" w:type="dxa"/>
          </w:tcPr>
          <w:p w14:paraId="0D07E453" w14:textId="77777777" w:rsidR="00FA4A3B" w:rsidRPr="00B715BD" w:rsidRDefault="00FA4A3B" w:rsidP="00FA4A3B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CEFBAE" w14:textId="4D8F9584" w:rsidR="00FA4A3B" w:rsidRPr="00B715BD" w:rsidRDefault="00FA4A3B" w:rsidP="00AF7C52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1,439,258</w:t>
            </w:r>
          </w:p>
        </w:tc>
        <w:tc>
          <w:tcPr>
            <w:tcW w:w="255" w:type="dxa"/>
            <w:vAlign w:val="bottom"/>
          </w:tcPr>
          <w:p w14:paraId="5999E62D" w14:textId="77777777" w:rsidR="00FA4A3B" w:rsidRPr="00B715BD" w:rsidRDefault="00FA4A3B" w:rsidP="00FA4A3B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02D63" w14:textId="1867D0BB" w:rsidR="00FA4A3B" w:rsidRPr="00B715BD" w:rsidRDefault="00FA4A3B" w:rsidP="00AF7C52">
            <w:pPr>
              <w:tabs>
                <w:tab w:val="clear" w:pos="907"/>
                <w:tab w:val="decimal" w:pos="1062"/>
              </w:tabs>
              <w:ind w:left="-101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359,815</w:t>
            </w:r>
          </w:p>
        </w:tc>
      </w:tr>
      <w:tr w:rsidR="00F13125" w:rsidRPr="00657ACA" w14:paraId="35011802" w14:textId="77777777" w:rsidTr="00AF7C52">
        <w:tc>
          <w:tcPr>
            <w:tcW w:w="2948" w:type="dxa"/>
          </w:tcPr>
          <w:p w14:paraId="6FB5CAAF" w14:textId="77777777" w:rsidR="00F13125" w:rsidRPr="00657ACA" w:rsidRDefault="00F13125" w:rsidP="003A3481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50" w:type="dxa"/>
          </w:tcPr>
          <w:p w14:paraId="2C2D8779" w14:textId="77777777" w:rsidR="00F13125" w:rsidRPr="00657ACA" w:rsidRDefault="00F13125" w:rsidP="00D17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</w:tcPr>
          <w:p w14:paraId="69B2F603" w14:textId="77777777" w:rsidR="00F13125" w:rsidRPr="00657ACA" w:rsidRDefault="00F13125" w:rsidP="00B41246">
            <w:pPr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1194AEC1" w14:textId="77777777" w:rsidR="00F13125" w:rsidRPr="00657ACA" w:rsidRDefault="00F13125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</w:tcPr>
          <w:p w14:paraId="1000D78A" w14:textId="77777777" w:rsidR="00F13125" w:rsidRPr="00657ACA" w:rsidRDefault="00F13125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0B59902B" w14:textId="77777777" w:rsidR="00F13125" w:rsidRPr="00657ACA" w:rsidRDefault="00F13125" w:rsidP="00AF7C52">
            <w:pPr>
              <w:tabs>
                <w:tab w:val="clear" w:pos="907"/>
                <w:tab w:val="decimal" w:pos="1062"/>
              </w:tabs>
              <w:ind w:left="-82" w:right="6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</w:tcPr>
          <w:p w14:paraId="05FC7C98" w14:textId="77777777" w:rsidR="00F13125" w:rsidRPr="00657ACA" w:rsidRDefault="00F13125" w:rsidP="00B4124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424484D2" w14:textId="77777777" w:rsidR="00F13125" w:rsidRPr="00657ACA" w:rsidRDefault="00F13125" w:rsidP="00AF7C52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</w:tcPr>
          <w:p w14:paraId="59A84F91" w14:textId="77777777" w:rsidR="00F13125" w:rsidRPr="00657ACA" w:rsidRDefault="00F13125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2901615E" w14:textId="77777777" w:rsidR="00F13125" w:rsidRPr="00657ACA" w:rsidRDefault="00F13125" w:rsidP="00AF7C52">
            <w:pPr>
              <w:tabs>
                <w:tab w:val="clear" w:pos="907"/>
                <w:tab w:val="decimal" w:pos="1062"/>
              </w:tabs>
              <w:ind w:left="-101" w:right="4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1246" w:rsidRPr="00B715BD" w14:paraId="1B50E0D4" w14:textId="77777777" w:rsidTr="00F13125">
        <w:tc>
          <w:tcPr>
            <w:tcW w:w="2948" w:type="dxa"/>
          </w:tcPr>
          <w:p w14:paraId="452AFF29" w14:textId="7E65DD3D" w:rsidR="00B41246" w:rsidRPr="00B715BD" w:rsidRDefault="00B41246" w:rsidP="003A3481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715B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ทุนที่ออกและชำระแล้ว</w:t>
            </w:r>
            <w:r w:rsidRPr="00B715B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3A3481" w:rsidRPr="00B715B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- หุ้นสามัญ</w:t>
            </w:r>
          </w:p>
        </w:tc>
        <w:tc>
          <w:tcPr>
            <w:tcW w:w="850" w:type="dxa"/>
          </w:tcPr>
          <w:p w14:paraId="1D8BA016" w14:textId="77777777" w:rsidR="00B41246" w:rsidRPr="00B715BD" w:rsidRDefault="00B41246" w:rsidP="00D170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10893DD1" w14:textId="77777777" w:rsidR="00B41246" w:rsidRPr="00B715BD" w:rsidRDefault="00B41246" w:rsidP="00B41246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7C153BE3" w14:textId="77777777" w:rsidR="00B41246" w:rsidRPr="00B715BD" w:rsidRDefault="00B41246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55A75FCF" w14:textId="77777777" w:rsidR="00B41246" w:rsidRPr="00B715BD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1137B38" w14:textId="77777777" w:rsidR="00B41246" w:rsidRPr="00B715BD" w:rsidRDefault="00B41246" w:rsidP="00AF7C52">
            <w:pPr>
              <w:tabs>
                <w:tab w:val="clear" w:pos="907"/>
                <w:tab w:val="decimal" w:pos="1062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336ABFDA" w14:textId="77777777" w:rsidR="00B41246" w:rsidRPr="00B715BD" w:rsidRDefault="00B41246" w:rsidP="00B4124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14EE3FE" w14:textId="77777777" w:rsidR="00B41246" w:rsidRPr="00B715BD" w:rsidRDefault="00B41246" w:rsidP="00AF7C52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6A8D39EC" w14:textId="77777777" w:rsidR="00B41246" w:rsidRPr="00B715BD" w:rsidRDefault="00B41246" w:rsidP="00B4124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6F40AD8" w14:textId="77777777" w:rsidR="00B41246" w:rsidRPr="00B715BD" w:rsidRDefault="00B41246" w:rsidP="00AF7C52">
            <w:pPr>
              <w:tabs>
                <w:tab w:val="clear" w:pos="907"/>
                <w:tab w:val="decimal" w:pos="1062"/>
              </w:tabs>
              <w:ind w:left="-101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7C52" w:rsidRPr="00B715BD" w14:paraId="1990AF62" w14:textId="77777777" w:rsidTr="001C1C71">
        <w:tc>
          <w:tcPr>
            <w:tcW w:w="2948" w:type="dxa"/>
          </w:tcPr>
          <w:p w14:paraId="53213154" w14:textId="1383872B" w:rsidR="00AF7C52" w:rsidRPr="00B715BD" w:rsidRDefault="00AF7C52" w:rsidP="00AF7C52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715BD">
              <w:rPr>
                <w:rFonts w:ascii="Angsana New" w:hAnsi="Angsana New"/>
                <w:sz w:val="28"/>
                <w:szCs w:val="28"/>
              </w:rPr>
              <w:t>2568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B715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50" w:type="dxa"/>
          </w:tcPr>
          <w:p w14:paraId="3B6E4FB6" w14:textId="093C27BE" w:rsidR="00AF7C52" w:rsidRPr="00B715BD" w:rsidRDefault="00AF7C52" w:rsidP="00AF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55" w:type="dxa"/>
          </w:tcPr>
          <w:p w14:paraId="11F4DE0C" w14:textId="77777777" w:rsidR="00AF7C52" w:rsidRPr="00B715BD" w:rsidRDefault="00AF7C52" w:rsidP="00AF7C52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79F73F88" w14:textId="7496DA47" w:rsidR="00AF7C52" w:rsidRPr="00B715BD" w:rsidRDefault="00AF7C52" w:rsidP="00AF7C52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959,506</w:t>
            </w:r>
          </w:p>
        </w:tc>
        <w:tc>
          <w:tcPr>
            <w:tcW w:w="255" w:type="dxa"/>
          </w:tcPr>
          <w:p w14:paraId="1D4D480F" w14:textId="77777777" w:rsidR="00AF7C52" w:rsidRPr="00B715BD" w:rsidRDefault="00AF7C52" w:rsidP="00AF7C52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38D22078" w14:textId="00A41453" w:rsidR="00AF7C52" w:rsidRPr="00B715BD" w:rsidRDefault="00AF7C52" w:rsidP="00AF7C52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239,876</w:t>
            </w:r>
          </w:p>
        </w:tc>
        <w:tc>
          <w:tcPr>
            <w:tcW w:w="255" w:type="dxa"/>
          </w:tcPr>
          <w:p w14:paraId="70347E32" w14:textId="77777777" w:rsidR="00AF7C52" w:rsidRPr="00B715BD" w:rsidRDefault="00AF7C52" w:rsidP="00AF7C52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8DA45DE" w14:textId="1E3906FA" w:rsidR="00AF7C52" w:rsidRPr="00B715BD" w:rsidRDefault="00AF7C52" w:rsidP="00AF7C52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959,506</w:t>
            </w:r>
          </w:p>
        </w:tc>
        <w:tc>
          <w:tcPr>
            <w:tcW w:w="255" w:type="dxa"/>
          </w:tcPr>
          <w:p w14:paraId="58B7194F" w14:textId="77777777" w:rsidR="00AF7C52" w:rsidRPr="00B715BD" w:rsidRDefault="00AF7C52" w:rsidP="00AF7C52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352C65E" w14:textId="3DC9A162" w:rsidR="00AF7C52" w:rsidRPr="00B715BD" w:rsidRDefault="00AF7C52" w:rsidP="00AF7C52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239,876</w:t>
            </w:r>
          </w:p>
        </w:tc>
      </w:tr>
      <w:tr w:rsidR="006C2A96" w:rsidRPr="00B715BD" w14:paraId="244B4C66" w14:textId="77777777" w:rsidTr="001C1C71">
        <w:tc>
          <w:tcPr>
            <w:tcW w:w="2948" w:type="dxa"/>
          </w:tcPr>
          <w:p w14:paraId="2603799D" w14:textId="5677F4EE" w:rsidR="006C2A96" w:rsidRPr="00B715BD" w:rsidRDefault="006C2A96" w:rsidP="006C2A96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การออกและเสนอขายหุ้นให้แก่บุคคลในวงจำกัด</w:t>
            </w:r>
          </w:p>
        </w:tc>
        <w:tc>
          <w:tcPr>
            <w:tcW w:w="850" w:type="dxa"/>
          </w:tcPr>
          <w:p w14:paraId="7930795B" w14:textId="77777777" w:rsidR="006C2A96" w:rsidRPr="00B715BD" w:rsidRDefault="006C2A96" w:rsidP="006C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  <w:p w14:paraId="6E5D3042" w14:textId="21DC98FC" w:rsidR="001C1C71" w:rsidRPr="00B715BD" w:rsidRDefault="001C1C71" w:rsidP="006C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55" w:type="dxa"/>
          </w:tcPr>
          <w:p w14:paraId="081144F9" w14:textId="77777777" w:rsidR="006C2A96" w:rsidRPr="00B715BD" w:rsidRDefault="006C2A96" w:rsidP="006C2A96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</w:tcPr>
          <w:p w14:paraId="78D1F693" w14:textId="77777777" w:rsidR="006C2A96" w:rsidRPr="00B715BD" w:rsidRDefault="006C2A96" w:rsidP="006C2A9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8FB4A3" w14:textId="4DAA2846" w:rsidR="001C1C71" w:rsidRPr="00B715BD" w:rsidRDefault="0076032D" w:rsidP="006C2A96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  <w:tc>
          <w:tcPr>
            <w:tcW w:w="255" w:type="dxa"/>
          </w:tcPr>
          <w:p w14:paraId="3911A330" w14:textId="77777777" w:rsidR="006C2A96" w:rsidRPr="00B715BD" w:rsidRDefault="006C2A96" w:rsidP="006C2A96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A7E2F2A" w14:textId="77777777" w:rsidR="006C2A96" w:rsidRPr="00B715BD" w:rsidRDefault="006C2A96" w:rsidP="006C2A9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4AE3756" w14:textId="370D9F79" w:rsidR="001C1C71" w:rsidRPr="00B715BD" w:rsidRDefault="001C1C71" w:rsidP="006C2A96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55" w:type="dxa"/>
          </w:tcPr>
          <w:p w14:paraId="5A8DC258" w14:textId="77777777" w:rsidR="006C2A96" w:rsidRPr="00B715BD" w:rsidRDefault="006C2A96" w:rsidP="006C2A96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B659D96" w14:textId="76CB6F6F" w:rsidR="006C2A96" w:rsidRPr="00B715BD" w:rsidRDefault="006C2A96" w:rsidP="006C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  <w:vAlign w:val="bottom"/>
          </w:tcPr>
          <w:p w14:paraId="545B4162" w14:textId="77777777" w:rsidR="006C2A96" w:rsidRPr="00B715BD" w:rsidRDefault="006C2A96" w:rsidP="006C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4BE827CA" w14:textId="757EF227" w:rsidR="006C2A96" w:rsidRPr="00B715BD" w:rsidRDefault="006C2A96" w:rsidP="006C2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1" w:right="41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434BB" w:rsidRPr="00B715BD" w14:paraId="16DA6EFA" w14:textId="77777777" w:rsidTr="002B76A8">
        <w:tc>
          <w:tcPr>
            <w:tcW w:w="2948" w:type="dxa"/>
          </w:tcPr>
          <w:p w14:paraId="08B080F0" w14:textId="4CE54346" w:rsidR="00A434BB" w:rsidRPr="00B715BD" w:rsidRDefault="00A434BB" w:rsidP="00A434BB">
            <w:pPr>
              <w:tabs>
                <w:tab w:val="clear" w:pos="2580"/>
                <w:tab w:val="clear" w:pos="2807"/>
                <w:tab w:val="left" w:pos="372"/>
              </w:tabs>
              <w:ind w:right="-62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ผลกระทบของการเปลี่ยนแปลงมูลค่าที่ตราไว้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130D7A">
              <w:rPr>
                <w:rFonts w:ascii="Angsana New" w:hAnsi="Angsana New"/>
                <w:sz w:val="28"/>
                <w:szCs w:val="28"/>
              </w:rPr>
              <w:t>4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715B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850" w:type="dxa"/>
          </w:tcPr>
          <w:p w14:paraId="25B95274" w14:textId="77777777" w:rsidR="00A434BB" w:rsidRPr="00B715BD" w:rsidRDefault="00A434BB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  <w:p w14:paraId="764F33E0" w14:textId="276EC81F" w:rsidR="00A434BB" w:rsidRPr="00B715BD" w:rsidRDefault="00A434BB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255" w:type="dxa"/>
          </w:tcPr>
          <w:p w14:paraId="57861D85" w14:textId="77777777" w:rsidR="00A434BB" w:rsidRPr="00B715BD" w:rsidRDefault="00A434BB" w:rsidP="00A434BB">
            <w:pPr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EACDBD9" w14:textId="77777777" w:rsidR="00A434BB" w:rsidRPr="00B715BD" w:rsidRDefault="00A434BB" w:rsidP="00A434BB">
            <w:pPr>
              <w:tabs>
                <w:tab w:val="clear" w:pos="907"/>
              </w:tabs>
              <w:ind w:left="-96" w:right="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276EFA" w14:textId="4C762C20" w:rsidR="00A434BB" w:rsidRPr="00B715BD" w:rsidRDefault="00A434BB" w:rsidP="00A434BB">
            <w:pPr>
              <w:tabs>
                <w:tab w:val="clear" w:pos="907"/>
              </w:tabs>
              <w:ind w:left="-96"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(949,531)</w:t>
            </w:r>
          </w:p>
        </w:tc>
        <w:tc>
          <w:tcPr>
            <w:tcW w:w="255" w:type="dxa"/>
          </w:tcPr>
          <w:p w14:paraId="36D949BB" w14:textId="77777777" w:rsidR="00A434BB" w:rsidRPr="00B715BD" w:rsidRDefault="00A434BB" w:rsidP="00A434BB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7858EC6" w14:textId="77777777" w:rsidR="00A434BB" w:rsidRPr="00B715BD" w:rsidRDefault="00A434BB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82" w:right="65"/>
              <w:rPr>
                <w:rFonts w:ascii="Angsana New" w:hAnsi="Angsana New"/>
                <w:sz w:val="28"/>
                <w:szCs w:val="28"/>
              </w:rPr>
            </w:pPr>
          </w:p>
          <w:p w14:paraId="48EE6DC4" w14:textId="74276CCB" w:rsidR="00A434BB" w:rsidRPr="00B715BD" w:rsidRDefault="00A434BB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82" w:right="65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</w:tcPr>
          <w:p w14:paraId="7DF5C214" w14:textId="77777777" w:rsidR="00A434BB" w:rsidRPr="00B715BD" w:rsidRDefault="00A434BB" w:rsidP="00A434BB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58237D37" w14:textId="54F8C519" w:rsidR="00A434BB" w:rsidRPr="00B715BD" w:rsidRDefault="00A434BB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5" w:type="dxa"/>
          </w:tcPr>
          <w:p w14:paraId="64877BDF" w14:textId="77777777" w:rsidR="00A434BB" w:rsidRPr="00B715BD" w:rsidRDefault="00A434BB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CA8127F" w14:textId="66AE3682" w:rsidR="00A434BB" w:rsidRPr="00B715BD" w:rsidRDefault="00A434BB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1" w:right="41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434BB" w:rsidRPr="00B715BD" w14:paraId="700D724A" w14:textId="77777777" w:rsidTr="002B76A8">
        <w:tc>
          <w:tcPr>
            <w:tcW w:w="2948" w:type="dxa"/>
          </w:tcPr>
          <w:p w14:paraId="7FF35406" w14:textId="77777777" w:rsidR="00DA1BE3" w:rsidRDefault="00A434BB" w:rsidP="00DA1BE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715BD">
              <w:rPr>
                <w:rFonts w:ascii="Angsana New" w:hAnsi="Angsana New"/>
                <w:sz w:val="28"/>
                <w:szCs w:val="28"/>
              </w:rPr>
              <w:t>2568</w:t>
            </w:r>
            <w:r w:rsidR="00DA1BE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</w:p>
          <w:p w14:paraId="27B07A63" w14:textId="63063385" w:rsidR="00A434BB" w:rsidRPr="00B715BD" w:rsidRDefault="00A434BB" w:rsidP="00DA1BE3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715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bottom"/>
          </w:tcPr>
          <w:p w14:paraId="7EE99548" w14:textId="44E423F1" w:rsidR="00A434BB" w:rsidRPr="00B715BD" w:rsidRDefault="006675B1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675B1">
              <w:rPr>
                <w:rFonts w:ascii="Angsana New" w:hAnsi="Angsana New"/>
                <w:sz w:val="28"/>
                <w:szCs w:val="28"/>
              </w:rPr>
              <w:t>5</w:t>
            </w:r>
            <w:r w:rsidR="00A434BB" w:rsidRPr="00B715B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675B1">
              <w:rPr>
                <w:rFonts w:ascii="Angsana New" w:hAnsi="Angsana New"/>
                <w:sz w:val="28"/>
                <w:szCs w:val="28"/>
              </w:rPr>
              <w:t>00</w:t>
            </w:r>
            <w:r w:rsidR="00A434BB" w:rsidRPr="00B715BD">
              <w:rPr>
                <w:rFonts w:ascii="Angsana New" w:hAnsi="Angsana New"/>
                <w:sz w:val="28"/>
                <w:szCs w:val="28"/>
              </w:rPr>
              <w:t xml:space="preserve">, </w:t>
            </w:r>
          </w:p>
          <w:p w14:paraId="3853F4D8" w14:textId="7C3C9558" w:rsidR="00A434BB" w:rsidRPr="00B715BD" w:rsidRDefault="00A434BB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55" w:type="dxa"/>
            <w:vAlign w:val="bottom"/>
          </w:tcPr>
          <w:p w14:paraId="07E4C3E3" w14:textId="77777777" w:rsidR="00A434BB" w:rsidRPr="00B715BD" w:rsidRDefault="00A434BB" w:rsidP="00A434BB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B7E87" w14:textId="148717D6" w:rsidR="00A434BB" w:rsidRPr="00B715BD" w:rsidRDefault="00A434BB" w:rsidP="00A434BB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49,975</w:t>
            </w:r>
          </w:p>
        </w:tc>
        <w:tc>
          <w:tcPr>
            <w:tcW w:w="255" w:type="dxa"/>
            <w:vAlign w:val="bottom"/>
          </w:tcPr>
          <w:p w14:paraId="7B72018B" w14:textId="77777777" w:rsidR="00A434BB" w:rsidRPr="00B715BD" w:rsidRDefault="00A434BB" w:rsidP="00A434BB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21F1D" w14:textId="755A70CB" w:rsidR="00A434BB" w:rsidRPr="00B715BD" w:rsidRDefault="00A434BB" w:rsidP="00A434BB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249,876</w:t>
            </w:r>
          </w:p>
        </w:tc>
        <w:tc>
          <w:tcPr>
            <w:tcW w:w="255" w:type="dxa"/>
            <w:vAlign w:val="bottom"/>
          </w:tcPr>
          <w:p w14:paraId="4F6091D9" w14:textId="77777777" w:rsidR="00A434BB" w:rsidRPr="00B715BD" w:rsidRDefault="00A434BB" w:rsidP="00A434BB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72BDC2A9" w14:textId="77777777" w:rsidR="00A434BB" w:rsidRPr="00B715BD" w:rsidRDefault="00A434BB" w:rsidP="00A434BB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6C80467" w14:textId="575854E5" w:rsidR="00A434BB" w:rsidRPr="00B715BD" w:rsidRDefault="00A434BB" w:rsidP="00A434BB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959,506</w:t>
            </w:r>
          </w:p>
        </w:tc>
        <w:tc>
          <w:tcPr>
            <w:tcW w:w="255" w:type="dxa"/>
          </w:tcPr>
          <w:p w14:paraId="025DC3B4" w14:textId="77777777" w:rsidR="00A434BB" w:rsidRPr="00B715BD" w:rsidRDefault="00A434BB" w:rsidP="00A434BB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12044183" w14:textId="77777777" w:rsidR="00A434BB" w:rsidRPr="00B715BD" w:rsidRDefault="00A434BB" w:rsidP="00A434BB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2299386" w14:textId="74E1B5B1" w:rsidR="00A434BB" w:rsidRPr="00B715BD" w:rsidRDefault="00A434BB" w:rsidP="00A434BB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239,876</w:t>
            </w:r>
          </w:p>
        </w:tc>
      </w:tr>
      <w:tr w:rsidR="002436FD" w:rsidRPr="00B715BD" w14:paraId="250D435D" w14:textId="77777777" w:rsidTr="002436FD">
        <w:tc>
          <w:tcPr>
            <w:tcW w:w="2948" w:type="dxa"/>
          </w:tcPr>
          <w:p w14:paraId="5BCB57F6" w14:textId="77777777" w:rsidR="002436FD" w:rsidRPr="00657ACA" w:rsidRDefault="002436FD" w:rsidP="00A434BB">
            <w:pPr>
              <w:tabs>
                <w:tab w:val="left" w:pos="37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  <w:vAlign w:val="bottom"/>
          </w:tcPr>
          <w:p w14:paraId="22FA6B89" w14:textId="77777777" w:rsidR="002436FD" w:rsidRPr="00657ACA" w:rsidRDefault="002436FD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5" w:type="dxa"/>
            <w:vAlign w:val="bottom"/>
          </w:tcPr>
          <w:p w14:paraId="7BFC2136" w14:textId="77777777" w:rsidR="002436FD" w:rsidRPr="00657ACA" w:rsidRDefault="002436FD" w:rsidP="00A434BB">
            <w:pPr>
              <w:ind w:right="72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2930889" w14:textId="77777777" w:rsidR="002436FD" w:rsidRPr="00657ACA" w:rsidRDefault="002436FD" w:rsidP="00A434BB">
            <w:pPr>
              <w:tabs>
                <w:tab w:val="clear" w:pos="907"/>
              </w:tabs>
              <w:ind w:left="-96" w:right="7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vAlign w:val="bottom"/>
          </w:tcPr>
          <w:p w14:paraId="2DBB233F" w14:textId="77777777" w:rsidR="002436FD" w:rsidRPr="00657ACA" w:rsidRDefault="002436FD" w:rsidP="00A434BB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7F43F98E" w14:textId="77777777" w:rsidR="002436FD" w:rsidRPr="00657ACA" w:rsidRDefault="002436FD" w:rsidP="00A434BB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vAlign w:val="bottom"/>
          </w:tcPr>
          <w:p w14:paraId="6DC9BC56" w14:textId="77777777" w:rsidR="002436FD" w:rsidRPr="00657ACA" w:rsidRDefault="002436FD" w:rsidP="00A434BB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F4B23E7" w14:textId="77777777" w:rsidR="002436FD" w:rsidRPr="00657ACA" w:rsidRDefault="002436FD" w:rsidP="00A434BB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</w:tcPr>
          <w:p w14:paraId="30AD4E14" w14:textId="77777777" w:rsidR="002436FD" w:rsidRPr="00657ACA" w:rsidRDefault="002436FD" w:rsidP="00A434BB">
            <w:pPr>
              <w:tabs>
                <w:tab w:val="clear" w:pos="907"/>
              </w:tabs>
              <w:ind w:right="8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0399242B" w14:textId="77777777" w:rsidR="002436FD" w:rsidRPr="00657ACA" w:rsidRDefault="002436FD" w:rsidP="00A434BB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34BB" w:rsidRPr="00B715BD" w14:paraId="6D223B67" w14:textId="77777777" w:rsidTr="002436FD">
        <w:tc>
          <w:tcPr>
            <w:tcW w:w="2948" w:type="dxa"/>
          </w:tcPr>
          <w:p w14:paraId="7B4E7556" w14:textId="649DDF57" w:rsidR="00A434BB" w:rsidRPr="00B715BD" w:rsidRDefault="00A434BB" w:rsidP="00A434BB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ส่วนเกินมูลค่าหุ้น</w:t>
            </w:r>
          </w:p>
        </w:tc>
        <w:tc>
          <w:tcPr>
            <w:tcW w:w="850" w:type="dxa"/>
            <w:vAlign w:val="bottom"/>
          </w:tcPr>
          <w:p w14:paraId="0BF85217" w14:textId="77777777" w:rsidR="00A434BB" w:rsidRPr="00B715BD" w:rsidRDefault="00A434BB" w:rsidP="00A43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  <w:vAlign w:val="bottom"/>
          </w:tcPr>
          <w:p w14:paraId="5071FAEB" w14:textId="77777777" w:rsidR="00A434BB" w:rsidRPr="00B715BD" w:rsidRDefault="00A434BB" w:rsidP="00A434BB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FB3FCE9" w14:textId="77777777" w:rsidR="00A434BB" w:rsidRPr="00B715BD" w:rsidRDefault="00A434BB" w:rsidP="00A434BB">
            <w:pPr>
              <w:tabs>
                <w:tab w:val="clear" w:pos="907"/>
              </w:tabs>
              <w:ind w:left="-96" w:right="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76FA53ED" w14:textId="77777777" w:rsidR="00A434BB" w:rsidRPr="00B715BD" w:rsidRDefault="00A434BB" w:rsidP="00A434BB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7C72B0C4" w14:textId="77777777" w:rsidR="00A434BB" w:rsidRPr="00B715BD" w:rsidRDefault="00A434BB" w:rsidP="00A434BB">
            <w:pPr>
              <w:tabs>
                <w:tab w:val="clear" w:pos="907"/>
              </w:tabs>
              <w:ind w:left="-82" w:right="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56F45134" w14:textId="77777777" w:rsidR="00A434BB" w:rsidRPr="00B715BD" w:rsidRDefault="00A434BB" w:rsidP="00A434BB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75DC176C" w14:textId="77777777" w:rsidR="00A434BB" w:rsidRPr="00B715BD" w:rsidRDefault="00A434BB" w:rsidP="00A434BB">
            <w:pPr>
              <w:tabs>
                <w:tab w:val="clear" w:pos="907"/>
              </w:tabs>
              <w:ind w:left="-113" w:right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177B7AC8" w14:textId="77777777" w:rsidR="00A434BB" w:rsidRPr="00B715BD" w:rsidRDefault="00A434BB" w:rsidP="00A434BB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7721F789" w14:textId="77777777" w:rsidR="00A434BB" w:rsidRPr="00B715BD" w:rsidRDefault="00A434BB" w:rsidP="00A434BB">
            <w:pPr>
              <w:tabs>
                <w:tab w:val="clear" w:pos="907"/>
              </w:tabs>
              <w:ind w:left="-101" w:right="4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36FD" w:rsidRPr="00B715BD" w14:paraId="16F48D83" w14:textId="77777777" w:rsidTr="00AF7C52">
        <w:tc>
          <w:tcPr>
            <w:tcW w:w="2948" w:type="dxa"/>
          </w:tcPr>
          <w:p w14:paraId="1D54515D" w14:textId="62DD5B3C" w:rsidR="002436FD" w:rsidRPr="00B715BD" w:rsidRDefault="002436FD" w:rsidP="002436FD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715BD">
              <w:rPr>
                <w:rFonts w:ascii="Angsana New" w:hAnsi="Angsana New"/>
                <w:sz w:val="28"/>
                <w:szCs w:val="28"/>
              </w:rPr>
              <w:t>2568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B715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bottom"/>
          </w:tcPr>
          <w:p w14:paraId="46C2265D" w14:textId="77777777" w:rsidR="002436FD" w:rsidRPr="00B715BD" w:rsidRDefault="002436FD" w:rsidP="0024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  <w:vAlign w:val="bottom"/>
          </w:tcPr>
          <w:p w14:paraId="2146A5DD" w14:textId="77777777" w:rsidR="002436FD" w:rsidRPr="00B715BD" w:rsidRDefault="002436FD" w:rsidP="002436FD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2E55CE3A" w14:textId="77777777" w:rsidR="002436FD" w:rsidRPr="00B715BD" w:rsidRDefault="002436FD" w:rsidP="002436FD">
            <w:pPr>
              <w:tabs>
                <w:tab w:val="clear" w:pos="907"/>
              </w:tabs>
              <w:ind w:left="-96" w:right="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2CD550BA" w14:textId="77777777" w:rsidR="002436FD" w:rsidRPr="00B715BD" w:rsidRDefault="002436FD" w:rsidP="002436FD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E86B841" w14:textId="17428642" w:rsidR="002436FD" w:rsidRPr="00B715BD" w:rsidRDefault="002436FD" w:rsidP="002436FD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768,374</w:t>
            </w:r>
          </w:p>
        </w:tc>
        <w:tc>
          <w:tcPr>
            <w:tcW w:w="255" w:type="dxa"/>
            <w:vAlign w:val="bottom"/>
          </w:tcPr>
          <w:p w14:paraId="6157506E" w14:textId="77777777" w:rsidR="002436FD" w:rsidRPr="00B715BD" w:rsidRDefault="002436FD" w:rsidP="002436FD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6DB57C5A" w14:textId="77777777" w:rsidR="002436FD" w:rsidRPr="00B715BD" w:rsidRDefault="002436FD" w:rsidP="002436FD">
            <w:pPr>
              <w:tabs>
                <w:tab w:val="clear" w:pos="907"/>
              </w:tabs>
              <w:ind w:left="-113"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66707437" w14:textId="77777777" w:rsidR="002436FD" w:rsidRPr="00B715BD" w:rsidRDefault="002436FD" w:rsidP="002436FD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3275500" w14:textId="7FF657B3" w:rsidR="002436FD" w:rsidRPr="00B715BD" w:rsidRDefault="002436FD" w:rsidP="002436FD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768,374</w:t>
            </w:r>
          </w:p>
        </w:tc>
      </w:tr>
      <w:tr w:rsidR="002436FD" w:rsidRPr="00B715BD" w14:paraId="3811DB3C" w14:textId="77777777" w:rsidTr="002436FD">
        <w:tc>
          <w:tcPr>
            <w:tcW w:w="2948" w:type="dxa"/>
          </w:tcPr>
          <w:p w14:paraId="65BCB225" w14:textId="2B2D0F9E" w:rsidR="002436FD" w:rsidRPr="00B715BD" w:rsidRDefault="005964EB" w:rsidP="002436FD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964E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ค่าใช้จ่ายในการออกและเสนอขายหุ้นให้แก่บุคคลในวงจำกัด</w:t>
            </w:r>
          </w:p>
        </w:tc>
        <w:tc>
          <w:tcPr>
            <w:tcW w:w="850" w:type="dxa"/>
            <w:vAlign w:val="bottom"/>
          </w:tcPr>
          <w:p w14:paraId="130B1461" w14:textId="77777777" w:rsidR="002436FD" w:rsidRPr="00B715BD" w:rsidRDefault="002436FD" w:rsidP="0024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  <w:vAlign w:val="bottom"/>
          </w:tcPr>
          <w:p w14:paraId="2B198609" w14:textId="77777777" w:rsidR="002436FD" w:rsidRPr="00B715BD" w:rsidRDefault="002436FD" w:rsidP="002436FD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D37D4F9" w14:textId="77777777" w:rsidR="002436FD" w:rsidRPr="00B715BD" w:rsidRDefault="002436FD" w:rsidP="002436FD">
            <w:pPr>
              <w:tabs>
                <w:tab w:val="clear" w:pos="907"/>
              </w:tabs>
              <w:ind w:left="-96" w:right="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31F215CC" w14:textId="77777777" w:rsidR="002436FD" w:rsidRPr="00B715BD" w:rsidRDefault="002436FD" w:rsidP="002436FD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2F3AF592" w14:textId="54446F20" w:rsidR="002436FD" w:rsidRPr="00B715BD" w:rsidRDefault="002436FD" w:rsidP="002436FD">
            <w:pPr>
              <w:tabs>
                <w:tab w:val="clear" w:pos="907"/>
              </w:tabs>
              <w:ind w:left="-96" w:right="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(</w:t>
            </w:r>
            <w:r w:rsidR="00657ACA">
              <w:rPr>
                <w:rFonts w:ascii="Angsana New" w:hAnsi="Angsana New"/>
                <w:sz w:val="28"/>
                <w:szCs w:val="28"/>
              </w:rPr>
              <w:t>4,654</w:t>
            </w:r>
            <w:r w:rsidRPr="00B715B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5" w:type="dxa"/>
            <w:vAlign w:val="bottom"/>
          </w:tcPr>
          <w:p w14:paraId="03EBC04E" w14:textId="77777777" w:rsidR="002436FD" w:rsidRPr="00B715BD" w:rsidRDefault="002436FD" w:rsidP="002436FD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063D10C9" w14:textId="7E4F05D7" w:rsidR="002436FD" w:rsidRPr="00B715BD" w:rsidRDefault="002436FD" w:rsidP="0024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3" w:right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6FB99515" w14:textId="77777777" w:rsidR="002436FD" w:rsidRPr="00B715BD" w:rsidRDefault="002436FD" w:rsidP="0024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3D992AF5" w14:textId="55FAFDAE" w:rsidR="002436FD" w:rsidRPr="00B715BD" w:rsidRDefault="002436FD" w:rsidP="0024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01" w:right="41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436FD" w:rsidRPr="00B715BD" w14:paraId="2540946F" w14:textId="77777777" w:rsidTr="002436FD">
        <w:tc>
          <w:tcPr>
            <w:tcW w:w="2948" w:type="dxa"/>
          </w:tcPr>
          <w:p w14:paraId="05C193B7" w14:textId="77777777" w:rsidR="002436FD" w:rsidRPr="00B715BD" w:rsidRDefault="002436FD" w:rsidP="002436FD">
            <w:pPr>
              <w:tabs>
                <w:tab w:val="clear" w:pos="2807"/>
                <w:tab w:val="left" w:pos="372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B715BD">
              <w:rPr>
                <w:rFonts w:ascii="Angsana New" w:hAnsi="Angsana New"/>
                <w:sz w:val="28"/>
                <w:szCs w:val="28"/>
              </w:rPr>
              <w:t>2568</w:t>
            </w:r>
          </w:p>
          <w:p w14:paraId="50FF8543" w14:textId="6E4C9869" w:rsidR="002436FD" w:rsidRPr="00B715BD" w:rsidRDefault="002436FD" w:rsidP="002436FD">
            <w:pPr>
              <w:tabs>
                <w:tab w:val="left" w:pos="3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715BD">
              <w:rPr>
                <w:rFonts w:ascii="Angsana New" w:hAnsi="Angsana New"/>
                <w:sz w:val="28"/>
                <w:szCs w:val="28"/>
                <w:cs/>
              </w:rPr>
              <w:t>และวันที่</w:t>
            </w:r>
            <w:r w:rsidRPr="00B715BD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B715B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B715B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bottom"/>
          </w:tcPr>
          <w:p w14:paraId="75A82B23" w14:textId="77777777" w:rsidR="002436FD" w:rsidRPr="00B715BD" w:rsidRDefault="002436FD" w:rsidP="002436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  <w:vAlign w:val="bottom"/>
          </w:tcPr>
          <w:p w14:paraId="4F8BC8B6" w14:textId="77777777" w:rsidR="002436FD" w:rsidRPr="00B715BD" w:rsidRDefault="002436FD" w:rsidP="002436FD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409FD6A4" w14:textId="77777777" w:rsidR="002436FD" w:rsidRPr="00B715BD" w:rsidRDefault="002436FD" w:rsidP="002436FD">
            <w:pPr>
              <w:tabs>
                <w:tab w:val="clear" w:pos="907"/>
              </w:tabs>
              <w:ind w:left="-96" w:right="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4EFA3A54" w14:textId="77777777" w:rsidR="002436FD" w:rsidRPr="00B715BD" w:rsidRDefault="002436FD" w:rsidP="002436FD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C7FCE" w14:textId="2502ACB7" w:rsidR="002436FD" w:rsidRPr="00B715BD" w:rsidRDefault="002436FD" w:rsidP="002436FD">
            <w:pPr>
              <w:tabs>
                <w:tab w:val="clear" w:pos="907"/>
              </w:tabs>
              <w:ind w:left="-82" w:right="6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76</w:t>
            </w:r>
            <w:r w:rsidR="00657ACA">
              <w:rPr>
                <w:rFonts w:ascii="Angsana New" w:hAnsi="Angsana New"/>
                <w:sz w:val="28"/>
                <w:szCs w:val="28"/>
              </w:rPr>
              <w:t>3</w:t>
            </w:r>
            <w:r w:rsidRPr="00B715BD">
              <w:rPr>
                <w:rFonts w:ascii="Angsana New" w:hAnsi="Angsana New"/>
                <w:sz w:val="28"/>
                <w:szCs w:val="28"/>
              </w:rPr>
              <w:t>,</w:t>
            </w:r>
            <w:r w:rsidR="00657ACA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255" w:type="dxa"/>
            <w:vAlign w:val="bottom"/>
          </w:tcPr>
          <w:p w14:paraId="3EDFF321" w14:textId="77777777" w:rsidR="002436FD" w:rsidRPr="00B715BD" w:rsidRDefault="002436FD" w:rsidP="002436FD">
            <w:pPr>
              <w:tabs>
                <w:tab w:val="clear" w:pos="454"/>
                <w:tab w:val="clear" w:pos="907"/>
                <w:tab w:val="decimal" w:pos="432"/>
              </w:tabs>
              <w:ind w:left="-108"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bottom"/>
          </w:tcPr>
          <w:p w14:paraId="307F050B" w14:textId="77777777" w:rsidR="002436FD" w:rsidRPr="00B715BD" w:rsidRDefault="002436FD" w:rsidP="002436FD">
            <w:pPr>
              <w:tabs>
                <w:tab w:val="clear" w:pos="907"/>
              </w:tabs>
              <w:ind w:left="-113" w:right="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13F1387D" w14:textId="77777777" w:rsidR="002436FD" w:rsidRPr="00B715BD" w:rsidRDefault="002436FD" w:rsidP="002436FD">
            <w:pPr>
              <w:tabs>
                <w:tab w:val="clear" w:pos="907"/>
              </w:tabs>
              <w:ind w:right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0BD72" w14:textId="22A6F20C" w:rsidR="002436FD" w:rsidRPr="00B715BD" w:rsidRDefault="002436FD" w:rsidP="002436FD">
            <w:pPr>
              <w:tabs>
                <w:tab w:val="clear" w:pos="907"/>
              </w:tabs>
              <w:ind w:left="-101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15BD">
              <w:rPr>
                <w:rFonts w:ascii="Angsana New" w:hAnsi="Angsana New"/>
                <w:sz w:val="28"/>
                <w:szCs w:val="28"/>
              </w:rPr>
              <w:t>768,374</w:t>
            </w:r>
          </w:p>
        </w:tc>
      </w:tr>
    </w:tbl>
    <w:p w14:paraId="56008D48" w14:textId="44C14252" w:rsidR="000E7B86" w:rsidRPr="00B91AE5" w:rsidRDefault="000E7B86" w:rsidP="000E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91AE5">
        <w:rPr>
          <w:rFonts w:ascii="Angsana New" w:hAnsi="Angsana New"/>
          <w:sz w:val="30"/>
          <w:szCs w:val="30"/>
          <w:cs/>
        </w:rPr>
        <w:lastRenderedPageBreak/>
        <w:t>ในที่ประชุมวิสามัญผู้ถือหุ้น</w:t>
      </w:r>
      <w:r w:rsidR="00672470" w:rsidRPr="00B91AE5">
        <w:rPr>
          <w:rFonts w:ascii="Angsana New" w:hAnsi="Angsana New"/>
          <w:sz w:val="30"/>
          <w:szCs w:val="30"/>
        </w:rPr>
        <w:t xml:space="preserve"> (1/2567) </w:t>
      </w:r>
      <w:r w:rsidRPr="00B91AE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91AE5">
        <w:rPr>
          <w:rFonts w:ascii="Angsana New" w:hAnsi="Angsana New"/>
          <w:sz w:val="30"/>
          <w:szCs w:val="30"/>
        </w:rPr>
        <w:t xml:space="preserve">11 </w:t>
      </w:r>
      <w:r w:rsidRPr="00B91AE5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B91AE5">
        <w:rPr>
          <w:rFonts w:ascii="Angsana New" w:hAnsi="Angsana New"/>
          <w:sz w:val="30"/>
          <w:szCs w:val="30"/>
        </w:rPr>
        <w:t xml:space="preserve">2567 </w:t>
      </w:r>
      <w:r w:rsidRPr="00B91AE5">
        <w:rPr>
          <w:rFonts w:ascii="Angsana New" w:hAnsi="Angsana New"/>
          <w:sz w:val="30"/>
          <w:szCs w:val="30"/>
          <w:cs/>
        </w:rPr>
        <w:t xml:space="preserve">ผู้ถือหุ้นได้มีมติอนุมัติ (ก) การลดทุนจดทะเบียนของบริษัทจำนวน </w:t>
      </w:r>
      <w:r w:rsidRPr="00B91AE5">
        <w:rPr>
          <w:rFonts w:ascii="Angsana New" w:hAnsi="Angsana New"/>
          <w:sz w:val="30"/>
          <w:szCs w:val="30"/>
        </w:rPr>
        <w:t xml:space="preserve">47,969,865 </w:t>
      </w:r>
      <w:r w:rsidRPr="00B91AE5">
        <w:rPr>
          <w:rFonts w:ascii="Angsana New" w:hAnsi="Angsana New"/>
          <w:sz w:val="30"/>
          <w:szCs w:val="30"/>
          <w:cs/>
        </w:rPr>
        <w:t xml:space="preserve">บาท (โดยการตัดหุ้นสามัญที่ยังไม่ได้ออกจำหน่ายจำนวน </w:t>
      </w:r>
      <w:r w:rsidRPr="00B91AE5">
        <w:rPr>
          <w:rFonts w:ascii="Angsana New" w:hAnsi="Angsana New"/>
          <w:sz w:val="30"/>
          <w:szCs w:val="30"/>
        </w:rPr>
        <w:t xml:space="preserve">191,879,460 </w:t>
      </w:r>
      <w:r w:rsidRPr="00B91AE5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B91AE5">
        <w:rPr>
          <w:rFonts w:ascii="Angsana New" w:hAnsi="Angsana New"/>
          <w:sz w:val="30"/>
          <w:szCs w:val="30"/>
        </w:rPr>
        <w:t xml:space="preserve">0.25 </w:t>
      </w:r>
      <w:r w:rsidRPr="00B91AE5">
        <w:rPr>
          <w:rFonts w:ascii="Angsana New" w:hAnsi="Angsana New"/>
          <w:sz w:val="30"/>
          <w:szCs w:val="30"/>
          <w:cs/>
        </w:rPr>
        <w:t xml:space="preserve">บาท) จากเดิม </w:t>
      </w:r>
      <w:r w:rsidRPr="00B91AE5">
        <w:rPr>
          <w:rFonts w:ascii="Angsana New" w:hAnsi="Angsana New"/>
          <w:sz w:val="30"/>
          <w:szCs w:val="30"/>
        </w:rPr>
        <w:t xml:space="preserve">287,846,277 </w:t>
      </w:r>
      <w:r w:rsidRPr="00B91AE5">
        <w:rPr>
          <w:rFonts w:ascii="Angsana New" w:hAnsi="Angsana New"/>
          <w:sz w:val="30"/>
          <w:szCs w:val="30"/>
          <w:cs/>
        </w:rPr>
        <w:t xml:space="preserve">บาทเป็น </w:t>
      </w:r>
      <w:r w:rsidRPr="00B91AE5">
        <w:rPr>
          <w:rFonts w:ascii="Angsana New" w:hAnsi="Angsana New"/>
          <w:sz w:val="30"/>
          <w:szCs w:val="30"/>
        </w:rPr>
        <w:t xml:space="preserve">239,876,412 </w:t>
      </w:r>
      <w:r w:rsidRPr="00B91AE5">
        <w:rPr>
          <w:rFonts w:ascii="Angsana New" w:hAnsi="Angsana New"/>
          <w:sz w:val="30"/>
          <w:szCs w:val="30"/>
          <w:cs/>
        </w:rPr>
        <w:t xml:space="preserve">บาท แบ่งออกเป็นหุ้นสามัญจำนวน </w:t>
      </w:r>
      <w:r w:rsidRPr="00B91AE5">
        <w:rPr>
          <w:rFonts w:ascii="Angsana New" w:hAnsi="Angsana New"/>
          <w:sz w:val="30"/>
          <w:szCs w:val="30"/>
        </w:rPr>
        <w:t xml:space="preserve">959,505,648 </w:t>
      </w:r>
      <w:r w:rsidRPr="00B91AE5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B91AE5">
        <w:rPr>
          <w:rFonts w:ascii="Angsana New" w:hAnsi="Angsana New"/>
          <w:sz w:val="30"/>
          <w:szCs w:val="30"/>
        </w:rPr>
        <w:t xml:space="preserve">0.25 </w:t>
      </w:r>
      <w:r w:rsidRPr="00B91AE5">
        <w:rPr>
          <w:rFonts w:ascii="Angsana New" w:hAnsi="Angsana New"/>
          <w:sz w:val="30"/>
          <w:szCs w:val="30"/>
          <w:cs/>
        </w:rPr>
        <w:t xml:space="preserve">บาท และ (ข) การเพิ่มทุนจดทะเบียนของบริษัทจำนวน </w:t>
      </w:r>
      <w:r w:rsidRPr="00B91AE5">
        <w:rPr>
          <w:rFonts w:ascii="Angsana New" w:hAnsi="Angsana New"/>
          <w:sz w:val="30"/>
          <w:szCs w:val="30"/>
        </w:rPr>
        <w:t xml:space="preserve">119,938,206 </w:t>
      </w:r>
      <w:r w:rsidRPr="00B91AE5">
        <w:rPr>
          <w:rFonts w:ascii="Angsana New" w:hAnsi="Angsana New"/>
          <w:sz w:val="30"/>
          <w:szCs w:val="30"/>
          <w:cs/>
        </w:rPr>
        <w:t xml:space="preserve">บาท (จากเดิม </w:t>
      </w:r>
      <w:r w:rsidRPr="00B91AE5">
        <w:rPr>
          <w:rFonts w:ascii="Angsana New" w:hAnsi="Angsana New"/>
          <w:sz w:val="30"/>
          <w:szCs w:val="30"/>
        </w:rPr>
        <w:t xml:space="preserve">239,876,412 </w:t>
      </w:r>
      <w:r w:rsidRPr="00B91AE5">
        <w:rPr>
          <w:rFonts w:ascii="Angsana New" w:hAnsi="Angsana New"/>
          <w:sz w:val="30"/>
          <w:szCs w:val="30"/>
          <w:cs/>
        </w:rPr>
        <w:t xml:space="preserve">บาทเป็น </w:t>
      </w:r>
      <w:r w:rsidRPr="00B91AE5">
        <w:rPr>
          <w:rFonts w:ascii="Angsana New" w:hAnsi="Angsana New"/>
          <w:sz w:val="30"/>
          <w:szCs w:val="30"/>
        </w:rPr>
        <w:t xml:space="preserve">359,814,618 </w:t>
      </w:r>
      <w:r w:rsidRPr="00B91AE5">
        <w:rPr>
          <w:rFonts w:ascii="Angsana New" w:hAnsi="Angsana New"/>
          <w:sz w:val="30"/>
          <w:szCs w:val="30"/>
          <w:cs/>
        </w:rPr>
        <w:t xml:space="preserve">บาท) โดยการออกหุ้นสามัญเพิ่มทุนจำนวน </w:t>
      </w:r>
      <w:r w:rsidRPr="00B91AE5">
        <w:rPr>
          <w:rFonts w:ascii="Angsana New" w:hAnsi="Angsana New"/>
          <w:sz w:val="30"/>
          <w:szCs w:val="30"/>
        </w:rPr>
        <w:t xml:space="preserve">479,752,824 </w:t>
      </w:r>
      <w:r w:rsidRPr="00B91AE5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B91AE5">
        <w:rPr>
          <w:rFonts w:ascii="Angsana New" w:hAnsi="Angsana New"/>
          <w:sz w:val="30"/>
          <w:szCs w:val="30"/>
        </w:rPr>
        <w:t xml:space="preserve">0.25 </w:t>
      </w:r>
      <w:r w:rsidRPr="00B91AE5">
        <w:rPr>
          <w:rFonts w:ascii="Angsana New" w:hAnsi="Angsana New"/>
          <w:sz w:val="30"/>
          <w:szCs w:val="30"/>
          <w:cs/>
        </w:rPr>
        <w:t xml:space="preserve">บาท และจัดสรรหุ้นสามัญเพิ่มทุนดังกล่าวเพื่อรองรับการออกใบสำคัญแสดงสิทธิซื้อหุ้นสามัญ </w:t>
      </w:r>
      <w:r w:rsidRPr="00B91AE5">
        <w:rPr>
          <w:rFonts w:ascii="Angsana New" w:hAnsi="Angsana New"/>
          <w:sz w:val="30"/>
          <w:szCs w:val="30"/>
        </w:rPr>
        <w:t xml:space="preserve">ECF-W5 </w:t>
      </w:r>
      <w:r w:rsidRPr="00B91AE5">
        <w:rPr>
          <w:rFonts w:ascii="Angsana New" w:hAnsi="Angsana New"/>
          <w:sz w:val="30"/>
          <w:szCs w:val="30"/>
          <w:cs/>
        </w:rPr>
        <w:t xml:space="preserve">จำนวน </w:t>
      </w:r>
      <w:r w:rsidRPr="00B91AE5">
        <w:rPr>
          <w:rFonts w:ascii="Angsana New" w:hAnsi="Angsana New"/>
          <w:sz w:val="30"/>
          <w:szCs w:val="30"/>
        </w:rPr>
        <w:t xml:space="preserve">479,752,824 </w:t>
      </w:r>
      <w:r w:rsidRPr="00B91AE5">
        <w:rPr>
          <w:rFonts w:ascii="Angsana New" w:hAnsi="Angsana New"/>
          <w:sz w:val="30"/>
          <w:szCs w:val="30"/>
          <w:cs/>
        </w:rPr>
        <w:t xml:space="preserve">หน่วยตามที่กล่าวไว้ในหัวข้อใบสำคัญแสดงสิทธิ บริษัทได้จดทะเบียนการลดทุนและการเพิ่มทุนจดทะเบียนกับกระทรวงพาณิชย์เมื่อวันที่ </w:t>
      </w:r>
      <w:r w:rsidRPr="00B91AE5">
        <w:rPr>
          <w:rFonts w:ascii="Angsana New" w:hAnsi="Angsana New"/>
          <w:sz w:val="30"/>
          <w:szCs w:val="30"/>
        </w:rPr>
        <w:t xml:space="preserve">18 </w:t>
      </w:r>
      <w:r w:rsidRPr="00B91AE5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B91AE5">
        <w:rPr>
          <w:rFonts w:ascii="Angsana New" w:hAnsi="Angsana New"/>
          <w:sz w:val="30"/>
          <w:szCs w:val="30"/>
        </w:rPr>
        <w:t xml:space="preserve">2567 </w:t>
      </w:r>
      <w:r w:rsidRPr="00B91AE5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B91AE5">
        <w:rPr>
          <w:rFonts w:ascii="Angsana New" w:hAnsi="Angsana New"/>
          <w:sz w:val="30"/>
          <w:szCs w:val="30"/>
        </w:rPr>
        <w:t xml:space="preserve">19 </w:t>
      </w:r>
      <w:r w:rsidRPr="00B91AE5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B91AE5">
        <w:rPr>
          <w:rFonts w:ascii="Angsana New" w:hAnsi="Angsana New"/>
          <w:sz w:val="30"/>
          <w:szCs w:val="30"/>
        </w:rPr>
        <w:t xml:space="preserve">2567 </w:t>
      </w:r>
      <w:r w:rsidRPr="00B91AE5">
        <w:rPr>
          <w:rFonts w:ascii="Angsana New" w:hAnsi="Angsana New"/>
          <w:sz w:val="30"/>
          <w:szCs w:val="30"/>
          <w:cs/>
        </w:rPr>
        <w:t>ตามลำดับ</w:t>
      </w:r>
    </w:p>
    <w:p w14:paraId="6FB3BC92" w14:textId="77777777" w:rsidR="00672470" w:rsidRPr="00B91AE5" w:rsidRDefault="00672470" w:rsidP="000E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F9FBC0" w14:textId="706AF6D8" w:rsidR="00672470" w:rsidRPr="00B91AE5" w:rsidRDefault="00672470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91AE5">
        <w:rPr>
          <w:rFonts w:ascii="Angsana New" w:hAnsi="Angsana New"/>
          <w:sz w:val="30"/>
          <w:szCs w:val="30"/>
          <w:cs/>
        </w:rPr>
        <w:t>ในที่ประชุมวิสามัญผู้ถือหุ้น</w:t>
      </w:r>
      <w:r w:rsidRPr="00B91AE5">
        <w:rPr>
          <w:rFonts w:ascii="Angsana New" w:hAnsi="Angsana New"/>
          <w:sz w:val="30"/>
          <w:szCs w:val="30"/>
        </w:rPr>
        <w:t xml:space="preserve"> (1/2568) </w:t>
      </w:r>
      <w:r w:rsidRPr="00B91AE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91AE5">
        <w:rPr>
          <w:rFonts w:ascii="Angsana New" w:hAnsi="Angsana New"/>
          <w:sz w:val="30"/>
          <w:szCs w:val="30"/>
        </w:rPr>
        <w:t xml:space="preserve">5 </w:t>
      </w:r>
      <w:r w:rsidRPr="00B91AE5">
        <w:rPr>
          <w:rFonts w:ascii="Angsana New" w:hAnsi="Angsana New"/>
          <w:sz w:val="30"/>
          <w:szCs w:val="30"/>
          <w:cs/>
        </w:rPr>
        <w:t xml:space="preserve">มีนาคม </w:t>
      </w:r>
      <w:r w:rsidRPr="00B91AE5">
        <w:rPr>
          <w:rFonts w:ascii="Angsana New" w:hAnsi="Angsana New"/>
          <w:sz w:val="30"/>
          <w:szCs w:val="30"/>
        </w:rPr>
        <w:t xml:space="preserve">2568 </w:t>
      </w:r>
      <w:r w:rsidRPr="00B91AE5">
        <w:rPr>
          <w:rFonts w:ascii="Angsana New" w:hAnsi="Angsana New"/>
          <w:sz w:val="30"/>
          <w:szCs w:val="30"/>
          <w:cs/>
        </w:rPr>
        <w:t xml:space="preserve">ผู้ถือหุ้นได้มีมติอนุมัติ (ก) การลดทุนจดทะเบียนของบริษัทจำนวน </w:t>
      </w:r>
      <w:r w:rsidRPr="00B91AE5">
        <w:rPr>
          <w:rFonts w:ascii="Angsana New" w:hAnsi="Angsana New"/>
          <w:sz w:val="30"/>
          <w:szCs w:val="30"/>
        </w:rPr>
        <w:t xml:space="preserve">2,517.75 </w:t>
      </w:r>
      <w:r w:rsidRPr="00B91AE5">
        <w:rPr>
          <w:rFonts w:ascii="Angsana New" w:hAnsi="Angsana New"/>
          <w:sz w:val="30"/>
          <w:szCs w:val="30"/>
          <w:cs/>
        </w:rPr>
        <w:t xml:space="preserve">บาท (โดยการตัดหุ้นสามัญที่ยังไม่ได้ออกจำหน่ายจำนวน </w:t>
      </w:r>
      <w:r w:rsidR="00AD42B4" w:rsidRPr="00B91AE5">
        <w:rPr>
          <w:rFonts w:ascii="Angsana New" w:hAnsi="Angsana New"/>
          <w:sz w:val="30"/>
          <w:szCs w:val="30"/>
        </w:rPr>
        <w:t>10,071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B91AE5">
        <w:rPr>
          <w:rFonts w:ascii="Angsana New" w:hAnsi="Angsana New"/>
          <w:sz w:val="30"/>
          <w:szCs w:val="30"/>
        </w:rPr>
        <w:t xml:space="preserve">0.25 </w:t>
      </w:r>
      <w:r w:rsidRPr="00B91AE5">
        <w:rPr>
          <w:rFonts w:ascii="Angsana New" w:hAnsi="Angsana New"/>
          <w:sz w:val="30"/>
          <w:szCs w:val="30"/>
          <w:cs/>
        </w:rPr>
        <w:t xml:space="preserve">บาท) จากเดิม </w:t>
      </w:r>
      <w:r w:rsidR="00AD42B4" w:rsidRPr="00B91AE5">
        <w:rPr>
          <w:rFonts w:ascii="Angsana New" w:hAnsi="Angsana New"/>
          <w:sz w:val="30"/>
          <w:szCs w:val="30"/>
        </w:rPr>
        <w:t>359,814,618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 xml:space="preserve">บาทเป็น </w:t>
      </w:r>
      <w:r w:rsidR="00AD42B4" w:rsidRPr="00B91AE5">
        <w:rPr>
          <w:rFonts w:ascii="Angsana New" w:hAnsi="Angsana New"/>
          <w:sz w:val="30"/>
          <w:szCs w:val="30"/>
        </w:rPr>
        <w:t>359,812,100.25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 xml:space="preserve">บาท แบ่งออกเป็นหุ้นสามัญจำนวน </w:t>
      </w:r>
      <w:r w:rsidR="004C43B4" w:rsidRPr="00B91AE5">
        <w:rPr>
          <w:rFonts w:ascii="Angsana New" w:hAnsi="Angsana New"/>
          <w:sz w:val="30"/>
          <w:szCs w:val="30"/>
        </w:rPr>
        <w:t>1,439,248,401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B91AE5">
        <w:rPr>
          <w:rFonts w:ascii="Angsana New" w:hAnsi="Angsana New"/>
          <w:sz w:val="30"/>
          <w:szCs w:val="30"/>
        </w:rPr>
        <w:t xml:space="preserve">0.25 </w:t>
      </w:r>
      <w:r w:rsidRPr="00B91AE5">
        <w:rPr>
          <w:rFonts w:ascii="Angsana New" w:hAnsi="Angsana New"/>
          <w:sz w:val="30"/>
          <w:szCs w:val="30"/>
          <w:cs/>
        </w:rPr>
        <w:t xml:space="preserve">บาท และ (ข) การเพิ่มทุนจดทะเบียนของบริษัทจำนวน </w:t>
      </w:r>
      <w:r w:rsidR="004C43B4" w:rsidRPr="00B91AE5">
        <w:rPr>
          <w:rFonts w:ascii="Angsana New" w:hAnsi="Angsana New"/>
          <w:sz w:val="30"/>
          <w:szCs w:val="30"/>
        </w:rPr>
        <w:t>75,000,000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 xml:space="preserve">บาท (จากเดิม </w:t>
      </w:r>
      <w:r w:rsidR="004C43B4" w:rsidRPr="00B91AE5">
        <w:rPr>
          <w:rFonts w:ascii="Angsana New" w:hAnsi="Angsana New"/>
          <w:sz w:val="30"/>
          <w:szCs w:val="30"/>
        </w:rPr>
        <w:t>359,812,100.25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 xml:space="preserve">บาทเป็น </w:t>
      </w:r>
      <w:r w:rsidR="004C43B4" w:rsidRPr="00B91AE5">
        <w:rPr>
          <w:rFonts w:ascii="Angsana New" w:hAnsi="Angsana New"/>
          <w:sz w:val="30"/>
          <w:szCs w:val="30"/>
        </w:rPr>
        <w:t>434,812,100.25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 xml:space="preserve">บาท) โดยการออกหุ้นสามัญเพิ่มทุนจำนวน </w:t>
      </w:r>
      <w:r w:rsidR="004C43B4" w:rsidRPr="00B91AE5">
        <w:rPr>
          <w:rFonts w:ascii="Angsana New" w:hAnsi="Angsana New"/>
          <w:sz w:val="30"/>
          <w:szCs w:val="30"/>
        </w:rPr>
        <w:t>300</w:t>
      </w:r>
      <w:r w:rsidRPr="00B91AE5">
        <w:rPr>
          <w:rFonts w:ascii="Angsana New" w:hAnsi="Angsana New"/>
          <w:sz w:val="30"/>
          <w:szCs w:val="30"/>
        </w:rPr>
        <w:t>,</w:t>
      </w:r>
      <w:r w:rsidR="004C43B4" w:rsidRPr="00B91AE5">
        <w:rPr>
          <w:rFonts w:ascii="Angsana New" w:hAnsi="Angsana New"/>
          <w:sz w:val="30"/>
          <w:szCs w:val="30"/>
        </w:rPr>
        <w:t>000</w:t>
      </w:r>
      <w:r w:rsidRPr="00B91AE5">
        <w:rPr>
          <w:rFonts w:ascii="Angsana New" w:hAnsi="Angsana New"/>
          <w:sz w:val="30"/>
          <w:szCs w:val="30"/>
        </w:rPr>
        <w:t>,</w:t>
      </w:r>
      <w:r w:rsidR="004C43B4" w:rsidRPr="00B91AE5">
        <w:rPr>
          <w:rFonts w:ascii="Angsana New" w:hAnsi="Angsana New"/>
          <w:sz w:val="30"/>
          <w:szCs w:val="30"/>
        </w:rPr>
        <w:t>000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B91AE5">
        <w:rPr>
          <w:rFonts w:ascii="Angsana New" w:hAnsi="Angsana New"/>
          <w:sz w:val="30"/>
          <w:szCs w:val="30"/>
        </w:rPr>
        <w:t xml:space="preserve">0.25 </w:t>
      </w:r>
      <w:r w:rsidRPr="00B91AE5">
        <w:rPr>
          <w:rFonts w:ascii="Angsana New" w:hAnsi="Angsana New"/>
          <w:sz w:val="30"/>
          <w:szCs w:val="30"/>
          <w:cs/>
        </w:rPr>
        <w:t xml:space="preserve">บาท </w:t>
      </w:r>
      <w:r w:rsidR="00E82052" w:rsidRPr="00B91AE5">
        <w:rPr>
          <w:rFonts w:ascii="Angsana New" w:hAnsi="Angsana New"/>
          <w:sz w:val="30"/>
          <w:szCs w:val="30"/>
          <w:cs/>
        </w:rPr>
        <w:t>และจัดสรรหุ้นสามัญเพิ่มทุนดังกล่าวเพื่อรองรับการออกและเสนอขายหุ้นให้แก่บุคคลในวงจำกัด (</w:t>
      </w:r>
      <w:r w:rsidR="00E82052" w:rsidRPr="00B91AE5">
        <w:rPr>
          <w:rFonts w:ascii="Angsana New" w:hAnsi="Angsana New"/>
          <w:sz w:val="30"/>
          <w:szCs w:val="30"/>
        </w:rPr>
        <w:t>Private Placement</w:t>
      </w:r>
      <w:r w:rsidR="00FD05C8" w:rsidRPr="00B91AE5">
        <w:rPr>
          <w:rFonts w:ascii="Angsana New" w:hAnsi="Angsana New"/>
          <w:sz w:val="30"/>
          <w:szCs w:val="30"/>
        </w:rPr>
        <w:t xml:space="preserve"> “PP”</w:t>
      </w:r>
      <w:r w:rsidR="00E82052" w:rsidRPr="00B91AE5">
        <w:rPr>
          <w:rFonts w:ascii="Angsana New" w:hAnsi="Angsana New"/>
          <w:sz w:val="30"/>
          <w:szCs w:val="30"/>
        </w:rPr>
        <w:t xml:space="preserve">) </w:t>
      </w:r>
      <w:r w:rsidR="00E82052" w:rsidRPr="00B91AE5">
        <w:rPr>
          <w:rFonts w:ascii="Angsana New" w:hAnsi="Angsana New"/>
          <w:sz w:val="30"/>
          <w:szCs w:val="30"/>
          <w:cs/>
        </w:rPr>
        <w:t>คิดเป็นร้อยละ</w:t>
      </w:r>
      <w:r w:rsidR="003A3481" w:rsidRPr="00B91AE5">
        <w:rPr>
          <w:rFonts w:ascii="Angsana New" w:hAnsi="Angsana New"/>
          <w:sz w:val="30"/>
          <w:szCs w:val="30"/>
        </w:rPr>
        <w:t xml:space="preserve"> 23.82</w:t>
      </w:r>
      <w:r w:rsidR="00E82052" w:rsidRPr="00B91AE5">
        <w:rPr>
          <w:rFonts w:ascii="Angsana New" w:hAnsi="Angsana New"/>
          <w:sz w:val="30"/>
          <w:szCs w:val="30"/>
          <w:cs/>
        </w:rPr>
        <w:t xml:space="preserve"> ของจำนวนหุ้นที่จะออกและจำหน่ายทั้งหมดของบริษัทหลังจากการทำ </w:t>
      </w:r>
      <w:r w:rsidR="00E82052" w:rsidRPr="00B91AE5">
        <w:rPr>
          <w:rFonts w:ascii="Angsana New" w:hAnsi="Angsana New"/>
          <w:sz w:val="30"/>
          <w:szCs w:val="30"/>
        </w:rPr>
        <w:t>PP</w:t>
      </w:r>
      <w:r w:rsidRPr="00B91AE5">
        <w:rPr>
          <w:rFonts w:ascii="Angsana New" w:hAnsi="Angsana New"/>
          <w:sz w:val="30"/>
          <w:szCs w:val="30"/>
          <w:cs/>
        </w:rPr>
        <w:t xml:space="preserve"> </w:t>
      </w:r>
      <w:bookmarkStart w:id="4" w:name="_Hlk196993550"/>
      <w:r w:rsidRPr="00B91AE5">
        <w:rPr>
          <w:rFonts w:ascii="Angsana New" w:hAnsi="Angsana New"/>
          <w:sz w:val="30"/>
          <w:szCs w:val="30"/>
          <w:cs/>
        </w:rPr>
        <w:t xml:space="preserve">บริษัทได้จดทะเบียนการลดทุนและการเพิ่มทุนจดทะเบียนกับกระทรวงพาณิชย์เมื่อวันที่ </w:t>
      </w:r>
      <w:r w:rsidR="005E680C" w:rsidRPr="00B91AE5">
        <w:rPr>
          <w:rFonts w:ascii="Angsana New" w:hAnsi="Angsana New"/>
          <w:sz w:val="30"/>
          <w:szCs w:val="30"/>
        </w:rPr>
        <w:t>5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="001D4E98" w:rsidRPr="00B91AE5">
        <w:rPr>
          <w:rFonts w:ascii="Angsana New" w:hAnsi="Angsana New"/>
          <w:sz w:val="30"/>
          <w:szCs w:val="30"/>
          <w:cs/>
        </w:rPr>
        <w:t xml:space="preserve">มีนาคม </w:t>
      </w:r>
      <w:r w:rsidR="001D4E98" w:rsidRPr="00B91AE5">
        <w:rPr>
          <w:rFonts w:ascii="Angsana New" w:hAnsi="Angsana New"/>
          <w:sz w:val="30"/>
          <w:szCs w:val="30"/>
        </w:rPr>
        <w:t>2568</w:t>
      </w:r>
      <w:bookmarkEnd w:id="4"/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>และวันที่</w:t>
      </w:r>
      <w:r w:rsidR="005E680C" w:rsidRPr="00B91AE5">
        <w:rPr>
          <w:rFonts w:ascii="Angsana New" w:hAnsi="Angsana New"/>
          <w:sz w:val="30"/>
          <w:szCs w:val="30"/>
        </w:rPr>
        <w:t xml:space="preserve"> 6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="001D4E98" w:rsidRPr="00B91AE5">
        <w:rPr>
          <w:rFonts w:ascii="Angsana New" w:hAnsi="Angsana New"/>
          <w:sz w:val="30"/>
          <w:szCs w:val="30"/>
          <w:cs/>
        </w:rPr>
        <w:t xml:space="preserve">มีนาคม </w:t>
      </w:r>
      <w:r w:rsidR="001D4E98" w:rsidRPr="00B91AE5">
        <w:rPr>
          <w:rFonts w:ascii="Angsana New" w:hAnsi="Angsana New"/>
          <w:sz w:val="30"/>
          <w:szCs w:val="30"/>
        </w:rPr>
        <w:t>2568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>ตามลำดับ</w:t>
      </w:r>
    </w:p>
    <w:p w14:paraId="4746C8F7" w14:textId="77777777" w:rsidR="00B715BD" w:rsidRPr="00B91AE5" w:rsidRDefault="00B715BD" w:rsidP="008B1534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red"/>
        </w:rPr>
      </w:pPr>
    </w:p>
    <w:p w14:paraId="48A9F618" w14:textId="57569436" w:rsidR="008B1534" w:rsidRPr="00B91AE5" w:rsidRDefault="00BE62FA" w:rsidP="008B153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B1534" w:rsidRPr="00B91AE5">
        <w:rPr>
          <w:rFonts w:ascii="Angsana New" w:hAnsi="Angsana New" w:cs="Angsana New"/>
          <w:sz w:val="30"/>
          <w:szCs w:val="30"/>
        </w:rPr>
        <w:t xml:space="preserve">1 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8B1534" w:rsidRPr="00B91AE5">
        <w:rPr>
          <w:rFonts w:ascii="Angsana New" w:hAnsi="Angsana New" w:cs="Angsana New"/>
          <w:sz w:val="30"/>
          <w:szCs w:val="30"/>
        </w:rPr>
        <w:t xml:space="preserve">2568 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>บริษัทได้รับชำระมูลค่าหุ้นสามัญเพิ่มทุนจากการออกและเสนอขายหุ้นให้แก่บุคคลในวงจำกัด (</w:t>
      </w:r>
      <w:r w:rsidR="008B1534" w:rsidRPr="00B91AE5">
        <w:rPr>
          <w:rFonts w:ascii="Angsana New" w:hAnsi="Angsana New" w:cs="Angsana New"/>
          <w:sz w:val="30"/>
          <w:szCs w:val="30"/>
        </w:rPr>
        <w:t>Private Placement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>)</w:t>
      </w:r>
      <w:r w:rsidR="008B1534" w:rsidRPr="00B91AE5">
        <w:rPr>
          <w:rFonts w:ascii="Angsana New" w:hAnsi="Angsana New" w:cs="Angsana New"/>
          <w:sz w:val="30"/>
          <w:szCs w:val="30"/>
        </w:rPr>
        <w:t xml:space="preserve"> 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8B1534" w:rsidRPr="00B91AE5">
        <w:rPr>
          <w:rFonts w:ascii="Angsana New" w:hAnsi="Angsana New" w:cs="Angsana New"/>
          <w:sz w:val="30"/>
          <w:szCs w:val="30"/>
        </w:rPr>
        <w:t>5,000,000.00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8B1534" w:rsidRPr="00B91AE5">
        <w:rPr>
          <w:rFonts w:ascii="Angsana New" w:hAnsi="Angsana New" w:cs="Angsana New"/>
          <w:sz w:val="30"/>
          <w:szCs w:val="30"/>
        </w:rPr>
        <w:t>(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หุ้นสามัญจำนวน </w:t>
      </w:r>
      <w:r w:rsidR="008B1534" w:rsidRPr="00B91AE5">
        <w:rPr>
          <w:rFonts w:ascii="Angsana New" w:hAnsi="Angsana New" w:cs="Angsana New"/>
          <w:sz w:val="30"/>
          <w:szCs w:val="30"/>
        </w:rPr>
        <w:t>20,000,000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8B1534" w:rsidRPr="00B91AE5">
        <w:rPr>
          <w:rFonts w:ascii="Angsana New" w:hAnsi="Angsana New" w:cs="Angsana New"/>
          <w:sz w:val="30"/>
          <w:szCs w:val="30"/>
        </w:rPr>
        <w:t>0.25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8B1534" w:rsidRPr="00B91AE5">
        <w:rPr>
          <w:rFonts w:ascii="Angsana New" w:hAnsi="Angsana New" w:cs="Angsana New"/>
          <w:sz w:val="30"/>
          <w:szCs w:val="30"/>
        </w:rPr>
        <w:t xml:space="preserve">) </w:t>
      </w:r>
      <w:r w:rsidR="009D2CC5">
        <w:rPr>
          <w:rFonts w:ascii="Angsana New" w:hAnsi="Angsana New" w:cs="Angsana New" w:hint="cs"/>
          <w:sz w:val="30"/>
          <w:szCs w:val="30"/>
          <w:cs/>
        </w:rPr>
        <w:t>โดย</w:t>
      </w:r>
      <w:r w:rsidR="00B715BD" w:rsidRPr="00B91AE5">
        <w:rPr>
          <w:rFonts w:ascii="Angsana New" w:hAnsi="Angsana New" w:cs="Angsana New"/>
          <w:sz w:val="30"/>
          <w:szCs w:val="30"/>
          <w:cs/>
        </w:rPr>
        <w:t>ค่าใช้จ่ายที่เกี่ยว</w:t>
      </w:r>
      <w:r w:rsidR="009D2CC5">
        <w:rPr>
          <w:rFonts w:ascii="Angsana New" w:hAnsi="Angsana New" w:cs="Angsana New" w:hint="cs"/>
          <w:sz w:val="30"/>
          <w:szCs w:val="30"/>
          <w:cs/>
        </w:rPr>
        <w:t>ข้องโดยตรง</w:t>
      </w:r>
      <w:r w:rsidR="00B715BD" w:rsidRPr="00B91AE5">
        <w:rPr>
          <w:rFonts w:ascii="Angsana New" w:hAnsi="Angsana New" w:cs="Angsana New"/>
          <w:sz w:val="30"/>
          <w:szCs w:val="30"/>
          <w:cs/>
        </w:rPr>
        <w:t>กับการออกและเสนอขายหุ้นให้แก่บุคคลในวงจำกัด</w:t>
      </w:r>
      <w:r w:rsidR="00B91AE5" w:rsidRPr="00B91AE5">
        <w:rPr>
          <w:rFonts w:ascii="Angsana New" w:hAnsi="Angsana New" w:cs="Angsana New"/>
          <w:sz w:val="30"/>
          <w:szCs w:val="30"/>
          <w:cs/>
        </w:rPr>
        <w:t xml:space="preserve">ได้รับรู้สุทธิในส่วนเกินมูลค่าหุ้นจำนวนประมาณ </w:t>
      </w:r>
      <w:r w:rsidR="00F9471B">
        <w:rPr>
          <w:rFonts w:ascii="Angsana New" w:hAnsi="Angsana New" w:cs="Angsana New"/>
          <w:sz w:val="30"/>
          <w:szCs w:val="30"/>
        </w:rPr>
        <w:t>1.7</w:t>
      </w:r>
      <w:r w:rsidR="00B91AE5" w:rsidRPr="00B91AE5">
        <w:rPr>
          <w:rFonts w:ascii="Angsana New" w:hAnsi="Angsana New" w:cs="Angsana New"/>
          <w:sz w:val="30"/>
          <w:szCs w:val="30"/>
        </w:rPr>
        <w:t xml:space="preserve"> </w:t>
      </w:r>
      <w:r w:rsidR="00B91AE5" w:rsidRPr="00B91A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บริษัทได้จดทะเบียนการเพิ่มทุนที่ออกและชำระแล้วกับกระทรวงพาณิชย์เมื่อวันที่ </w:t>
      </w:r>
      <w:r w:rsidR="008B1534" w:rsidRPr="00B91AE5">
        <w:rPr>
          <w:rFonts w:ascii="Angsana New" w:hAnsi="Angsana New" w:cs="Angsana New"/>
          <w:sz w:val="30"/>
          <w:szCs w:val="30"/>
        </w:rPr>
        <w:t xml:space="preserve">3 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8B1534" w:rsidRPr="00B91AE5">
        <w:rPr>
          <w:rFonts w:ascii="Angsana New" w:hAnsi="Angsana New" w:cs="Angsana New"/>
          <w:sz w:val="30"/>
          <w:szCs w:val="30"/>
        </w:rPr>
        <w:t>2568</w:t>
      </w:r>
    </w:p>
    <w:p w14:paraId="3B52CB77" w14:textId="77777777" w:rsidR="008B1534" w:rsidRPr="00B91AE5" w:rsidRDefault="008B1534" w:rsidP="008B153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7254586A" w14:textId="1DD4787E" w:rsidR="008B1534" w:rsidRPr="00B91AE5" w:rsidRDefault="00BE62FA" w:rsidP="008B1534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B1534" w:rsidRPr="00B91AE5">
        <w:rPr>
          <w:rFonts w:ascii="Angsana New" w:hAnsi="Angsana New" w:cs="Angsana New"/>
          <w:sz w:val="30"/>
          <w:szCs w:val="30"/>
        </w:rPr>
        <w:t xml:space="preserve">24 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8B1534" w:rsidRPr="00B91AE5">
        <w:rPr>
          <w:rFonts w:ascii="Angsana New" w:hAnsi="Angsana New" w:cs="Angsana New"/>
          <w:sz w:val="30"/>
          <w:szCs w:val="30"/>
        </w:rPr>
        <w:t xml:space="preserve">2568 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>บริษัทได้รับชำระมูลค่าหุ้นสามัญเพิ่มทุนจากการออกและเสนอขายหุ้นให้แก่บุคคลในวงจำกัด (</w:t>
      </w:r>
      <w:r w:rsidR="008B1534" w:rsidRPr="00B91AE5">
        <w:rPr>
          <w:rFonts w:ascii="Angsana New" w:hAnsi="Angsana New" w:cs="Angsana New"/>
          <w:sz w:val="30"/>
          <w:szCs w:val="30"/>
        </w:rPr>
        <w:t>Private Placement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>)</w:t>
      </w:r>
      <w:r w:rsidR="008B1534" w:rsidRPr="00B91AE5">
        <w:rPr>
          <w:rFonts w:ascii="Angsana New" w:hAnsi="Angsana New" w:cs="Angsana New"/>
          <w:sz w:val="30"/>
          <w:szCs w:val="30"/>
        </w:rPr>
        <w:t xml:space="preserve"> 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="008B1534" w:rsidRPr="00B91AE5">
        <w:rPr>
          <w:rFonts w:ascii="Angsana New" w:hAnsi="Angsana New" w:cs="Angsana New"/>
          <w:sz w:val="30"/>
          <w:szCs w:val="30"/>
        </w:rPr>
        <w:t>4,999,998.00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8B1534" w:rsidRPr="00B91AE5">
        <w:rPr>
          <w:rFonts w:ascii="Angsana New" w:hAnsi="Angsana New" w:cs="Angsana New"/>
          <w:sz w:val="30"/>
          <w:szCs w:val="30"/>
        </w:rPr>
        <w:t>(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หุ้นสามัญจำนวน </w:t>
      </w:r>
      <w:r w:rsidR="008B1534" w:rsidRPr="00B91AE5">
        <w:rPr>
          <w:rFonts w:ascii="Angsana New" w:hAnsi="Angsana New" w:cs="Angsana New"/>
          <w:sz w:val="30"/>
          <w:szCs w:val="30"/>
        </w:rPr>
        <w:t>19,999,992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8B1534" w:rsidRPr="00B91AE5">
        <w:rPr>
          <w:rFonts w:ascii="Angsana New" w:hAnsi="Angsana New" w:cs="Angsana New"/>
          <w:sz w:val="30"/>
          <w:szCs w:val="30"/>
        </w:rPr>
        <w:t>0.25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8B1534" w:rsidRPr="00B91AE5">
        <w:rPr>
          <w:rFonts w:ascii="Angsana New" w:hAnsi="Angsana New" w:cs="Angsana New"/>
          <w:sz w:val="30"/>
          <w:szCs w:val="30"/>
        </w:rPr>
        <w:t xml:space="preserve">) </w:t>
      </w:r>
      <w:r w:rsidR="009D2CC5">
        <w:rPr>
          <w:rFonts w:ascii="Angsana New" w:hAnsi="Angsana New" w:cs="Angsana New" w:hint="cs"/>
          <w:sz w:val="30"/>
          <w:szCs w:val="30"/>
          <w:cs/>
        </w:rPr>
        <w:t>โดย</w:t>
      </w:r>
      <w:r w:rsidR="00B91AE5" w:rsidRPr="00B91AE5">
        <w:rPr>
          <w:rFonts w:ascii="Angsana New" w:hAnsi="Angsana New" w:cs="Angsana New"/>
          <w:sz w:val="30"/>
          <w:szCs w:val="30"/>
          <w:cs/>
        </w:rPr>
        <w:t>ค่าใช้จ่ายที่เกี่ยว</w:t>
      </w:r>
      <w:r w:rsidR="009D2CC5">
        <w:rPr>
          <w:rFonts w:ascii="Angsana New" w:hAnsi="Angsana New" w:cs="Angsana New" w:hint="cs"/>
          <w:sz w:val="30"/>
          <w:szCs w:val="30"/>
          <w:cs/>
        </w:rPr>
        <w:t>ข้องโดยตรง</w:t>
      </w:r>
      <w:r w:rsidR="00B91AE5" w:rsidRPr="00B91AE5">
        <w:rPr>
          <w:rFonts w:ascii="Angsana New" w:hAnsi="Angsana New" w:cs="Angsana New"/>
          <w:sz w:val="30"/>
          <w:szCs w:val="30"/>
          <w:cs/>
        </w:rPr>
        <w:t xml:space="preserve">กับการออกและเสนอขายหุ้นให้แก่บุคคลในวงจำกัดได้รับรู้สุทธิในส่วนเกินมูลค่าหุ้นจำนวนประมาณ </w:t>
      </w:r>
      <w:r w:rsidR="00B91AE5" w:rsidRPr="00B91AE5">
        <w:rPr>
          <w:rFonts w:ascii="Angsana New" w:hAnsi="Angsana New" w:cs="Angsana New"/>
          <w:sz w:val="30"/>
          <w:szCs w:val="30"/>
        </w:rPr>
        <w:t>2.</w:t>
      </w:r>
      <w:r w:rsidR="00F9471B">
        <w:rPr>
          <w:rFonts w:ascii="Angsana New" w:hAnsi="Angsana New" w:cs="Angsana New"/>
          <w:sz w:val="30"/>
          <w:szCs w:val="30"/>
        </w:rPr>
        <w:t>9</w:t>
      </w:r>
      <w:r w:rsidR="00B91AE5" w:rsidRPr="00B91AE5">
        <w:rPr>
          <w:rFonts w:ascii="Angsana New" w:hAnsi="Angsana New" w:cs="Angsana New"/>
          <w:sz w:val="30"/>
          <w:szCs w:val="30"/>
        </w:rPr>
        <w:t xml:space="preserve"> </w:t>
      </w:r>
      <w:r w:rsidR="00B91AE5" w:rsidRPr="00B91A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บริษัทได้จดทะเบียนการเพิ่มทุนที่ออกและชำระแล้วกับกระทรวงพาณิชย์เมื่อวันที่ </w:t>
      </w:r>
      <w:r w:rsidR="008B1534" w:rsidRPr="00B91AE5">
        <w:rPr>
          <w:rFonts w:ascii="Angsana New" w:hAnsi="Angsana New" w:cs="Angsana New"/>
          <w:sz w:val="30"/>
          <w:szCs w:val="30"/>
        </w:rPr>
        <w:t xml:space="preserve">25 </w:t>
      </w:r>
      <w:r w:rsidR="008B1534" w:rsidRPr="00B91AE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8B1534" w:rsidRPr="00B91AE5">
        <w:rPr>
          <w:rFonts w:ascii="Angsana New" w:hAnsi="Angsana New" w:cs="Angsana New"/>
          <w:sz w:val="30"/>
          <w:szCs w:val="30"/>
        </w:rPr>
        <w:t>2568</w:t>
      </w:r>
    </w:p>
    <w:p w14:paraId="20B6CBB2" w14:textId="77777777" w:rsidR="00B91AE5" w:rsidRDefault="00B91AE5" w:rsidP="008B1534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red"/>
        </w:rPr>
      </w:pPr>
    </w:p>
    <w:p w14:paraId="6B52B8AD" w14:textId="1C8D5C41" w:rsidR="008B1534" w:rsidRPr="00BE62FA" w:rsidRDefault="008B1534" w:rsidP="00B91AE5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lang w:val="en-US"/>
        </w:rPr>
      </w:pPr>
      <w:r w:rsidRPr="00B91AE5">
        <w:rPr>
          <w:rFonts w:ascii="Angsana New" w:hAnsi="Angsana New"/>
          <w:cs/>
        </w:rPr>
        <w:lastRenderedPageBreak/>
        <w:t>ใ</w:t>
      </w:r>
      <w:r w:rsidRPr="00BE62FA">
        <w:rPr>
          <w:rFonts w:ascii="Angsana New" w:hAnsi="Angsana New"/>
          <w:cs/>
        </w:rPr>
        <w:t>น</w:t>
      </w:r>
      <w:r w:rsidR="00B91AE5" w:rsidRPr="00BE62FA">
        <w:rPr>
          <w:rFonts w:ascii="Angsana New" w:hAnsi="Angsana New"/>
          <w:cs/>
        </w:rPr>
        <w:t xml:space="preserve">ที่ประชุมวิสามัญผู้ถือหุ้นเมื่อวันที่ </w:t>
      </w:r>
      <w:r w:rsidR="00B91AE5" w:rsidRPr="00BE62FA">
        <w:rPr>
          <w:rFonts w:ascii="Angsana New" w:hAnsi="Angsana New"/>
          <w:lang w:val="en-US"/>
        </w:rPr>
        <w:t>29</w:t>
      </w:r>
      <w:r w:rsidR="00B91AE5" w:rsidRPr="00BE62FA">
        <w:rPr>
          <w:rFonts w:ascii="Angsana New" w:hAnsi="Angsana New"/>
          <w:cs/>
        </w:rPr>
        <w:t xml:space="preserve"> พฤษภาคม </w:t>
      </w:r>
      <w:r w:rsidR="00B91AE5" w:rsidRPr="00BE62FA">
        <w:rPr>
          <w:rFonts w:ascii="Angsana New" w:hAnsi="Angsana New"/>
          <w:lang w:val="en-US"/>
        </w:rPr>
        <w:t xml:space="preserve">2568 </w:t>
      </w:r>
      <w:r w:rsidR="00B91AE5" w:rsidRPr="00BE62FA">
        <w:rPr>
          <w:rFonts w:ascii="Angsana New" w:hAnsi="Angsana New"/>
          <w:cs/>
        </w:rPr>
        <w:t>ผู้ถือหุ้นได้มีมติ</w:t>
      </w:r>
      <w:r w:rsidR="001970F9" w:rsidRPr="00BE62FA">
        <w:rPr>
          <w:rFonts w:ascii="Angsana New" w:hAnsi="Angsana New"/>
          <w:cs/>
          <w:lang w:val="en-US"/>
        </w:rPr>
        <w:t>อนุมัติเรื่องดังต่อไปนี้</w:t>
      </w:r>
    </w:p>
    <w:p w14:paraId="0EFC998C" w14:textId="77777777" w:rsidR="001970F9" w:rsidRPr="00BE62FA" w:rsidRDefault="001970F9" w:rsidP="00B91AE5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  <w:lang w:val="en-US"/>
        </w:rPr>
      </w:pPr>
    </w:p>
    <w:p w14:paraId="5F83C739" w14:textId="77777777" w:rsidR="008B1534" w:rsidRPr="00BE62FA" w:rsidRDefault="008B1534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cs/>
        </w:rPr>
      </w:pPr>
      <w:r w:rsidRPr="00BE62FA">
        <w:rPr>
          <w:rFonts w:ascii="Angsana New" w:hAnsi="Angsana New"/>
          <w:cs/>
        </w:rPr>
        <w:t>(1)</w:t>
      </w:r>
      <w:r w:rsidRPr="00BE62FA">
        <w:rPr>
          <w:rFonts w:ascii="Angsana New" w:hAnsi="Angsana New"/>
          <w:lang w:val="en-US"/>
        </w:rPr>
        <w:tab/>
      </w:r>
      <w:r w:rsidRPr="00BE62FA">
        <w:rPr>
          <w:rFonts w:ascii="Angsana New" w:hAnsi="Angsana New"/>
          <w:cs/>
        </w:rPr>
        <w:t>การยกเลิกการออกและเสนอขายหุ้นสามัญเพิ่มทุนให้แก่บุคคลในวงจำกัด (</w:t>
      </w:r>
      <w:r w:rsidRPr="00BE62FA">
        <w:rPr>
          <w:rFonts w:ascii="Angsana New" w:hAnsi="Angsana New"/>
          <w:lang w:val="en-US"/>
        </w:rPr>
        <w:t>Private Placement</w:t>
      </w:r>
      <w:r w:rsidRPr="00BE62FA">
        <w:rPr>
          <w:rFonts w:ascii="Angsana New" w:hAnsi="Angsana New"/>
          <w:cs/>
        </w:rPr>
        <w:t>) ในส่วนที่เหลือจำนวน 65,000,002</w:t>
      </w:r>
      <w:r w:rsidRPr="00BE62FA">
        <w:rPr>
          <w:rFonts w:ascii="Angsana New" w:hAnsi="Angsana New"/>
          <w:lang w:val="en-US"/>
        </w:rPr>
        <w:t>.00</w:t>
      </w:r>
      <w:r w:rsidRPr="00BE62FA">
        <w:rPr>
          <w:rFonts w:ascii="Angsana New" w:hAnsi="Angsana New"/>
          <w:cs/>
        </w:rPr>
        <w:t xml:space="preserve"> บาท (หุ้นสามัญที่ยังไม่ได้ออกจำหน่ายจำนวน 260,000,008 หุ้น มูลค่าหุ้นละ 0.25 บาท) โดยบริษัทจะเสนอที่ประชุมผู้ถือหุ้นพิจารณาอนุมัติการเพิ่มทุนและจัดสรรหุ้นสามัญเพิ่มทุนเพื่อออกเสนอขายให้แก่ผู้ถือหุ้นเดิมตามสัดส่วนการถือหุ้น (Right Offering) แทน</w:t>
      </w:r>
    </w:p>
    <w:p w14:paraId="3D554F64" w14:textId="77777777" w:rsidR="001970F9" w:rsidRPr="00BE62FA" w:rsidRDefault="001970F9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</w:p>
    <w:p w14:paraId="5D7EB1A4" w14:textId="1AACEAE8" w:rsidR="008B1534" w:rsidRPr="00BE62FA" w:rsidRDefault="008B1534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  <w:r w:rsidRPr="00BE62FA">
        <w:rPr>
          <w:rFonts w:ascii="Angsana New" w:hAnsi="Angsana New"/>
          <w:cs/>
        </w:rPr>
        <w:t>(2)</w:t>
      </w:r>
      <w:r w:rsidRPr="00BE62FA">
        <w:rPr>
          <w:rFonts w:ascii="Angsana New" w:hAnsi="Angsana New"/>
          <w:lang w:val="en-US"/>
        </w:rPr>
        <w:tab/>
      </w:r>
      <w:r w:rsidRPr="00BE62FA">
        <w:rPr>
          <w:rFonts w:ascii="Angsana New" w:hAnsi="Angsana New"/>
          <w:cs/>
        </w:rPr>
        <w:t>การลดทุนจดทะเบียนของบริษัทจำนวน 65,000,005.25 บาท (โดยการตัดหุ้นสามัญที่ยังไม่ได้ออกจำหน่ายจำนวน 260,000,021 หุ้น มูลค่าหุ้นละ 0.25 บาท) จากเดิม 434,812,100.25 บาทเป็น 369,812,095</w:t>
      </w:r>
      <w:r w:rsidRPr="00BE62FA">
        <w:rPr>
          <w:rFonts w:ascii="Angsana New" w:hAnsi="Angsana New"/>
          <w:lang w:val="en-US"/>
        </w:rPr>
        <w:t>.00</w:t>
      </w:r>
      <w:r w:rsidRPr="00BE62FA">
        <w:rPr>
          <w:rFonts w:ascii="Angsana New" w:hAnsi="Angsana New"/>
          <w:cs/>
        </w:rPr>
        <w:t xml:space="preserve"> บาท แบ่งออกเป็นหุ้นสามัญจำนวน 1,479,</w:t>
      </w:r>
      <w:r w:rsidRPr="00BE62FA">
        <w:rPr>
          <w:rFonts w:ascii="Angsana New" w:hAnsi="Angsana New"/>
          <w:lang w:val="en-US"/>
        </w:rPr>
        <w:t>248</w:t>
      </w:r>
      <w:r w:rsidRPr="00BE62FA">
        <w:rPr>
          <w:rFonts w:ascii="Angsana New" w:hAnsi="Angsana New"/>
          <w:cs/>
        </w:rPr>
        <w:t>,</w:t>
      </w:r>
      <w:r w:rsidRPr="00BE62FA">
        <w:rPr>
          <w:rFonts w:ascii="Angsana New" w:hAnsi="Angsana New"/>
          <w:lang w:val="en-US"/>
        </w:rPr>
        <w:t>380</w:t>
      </w:r>
      <w:r w:rsidRPr="00BE62FA">
        <w:rPr>
          <w:rFonts w:ascii="Angsana New" w:hAnsi="Angsana New"/>
          <w:cs/>
        </w:rPr>
        <w:t xml:space="preserve"> หุ้น มูลค่าหุ้นละ 0.25 บาท </w:t>
      </w:r>
      <w:r w:rsidRPr="00BE62FA">
        <w:rPr>
          <w:rFonts w:ascii="Angsana New" w:hAnsi="Angsana New"/>
          <w:cs/>
          <w:lang w:val="en-US"/>
        </w:rPr>
        <w:t>โดยหุ้นสามัญที่ตัดออกเป็นหุ้นส</w:t>
      </w:r>
      <w:r w:rsidRPr="00BE62FA">
        <w:rPr>
          <w:rFonts w:ascii="Angsana New" w:hAnsi="Angsana New"/>
          <w:cs/>
        </w:rPr>
        <w:t xml:space="preserve">ามัญเพิ่มทุนเพื่อรองรับการออกและเสนอขายหุ้นให้แก่บุคคลในวงจำกัด </w:t>
      </w:r>
      <w:r w:rsidRPr="00BE62FA">
        <w:rPr>
          <w:rFonts w:ascii="Angsana New" w:hAnsi="Angsana New"/>
          <w:lang w:val="en-US"/>
        </w:rPr>
        <w:t>(Private Placement)</w:t>
      </w:r>
      <w:r w:rsidRPr="00BE62FA">
        <w:rPr>
          <w:rFonts w:ascii="Angsana New" w:hAnsi="Angsana New"/>
          <w:cs/>
        </w:rPr>
        <w:t xml:space="preserve"> และเพื่อรองรับการใช้สิทธิตามใบสำคัญแสดงสิทธิที่จะซื้อหุ้นสามัญ ECF-W</w:t>
      </w:r>
      <w:r w:rsidRPr="00BE62FA">
        <w:rPr>
          <w:rFonts w:ascii="Angsana New" w:hAnsi="Angsana New"/>
          <w:lang w:val="en-US"/>
        </w:rPr>
        <w:t>5</w:t>
      </w:r>
      <w:r w:rsidR="00BE62FA" w:rsidRPr="00BE62FA">
        <w:rPr>
          <w:rFonts w:ascii="Angsana New" w:hAnsi="Angsana New"/>
          <w:cs/>
          <w:lang w:val="en-US"/>
        </w:rPr>
        <w:t xml:space="preserve"> บริษัทได้จดทะเบียนการลดทุนจดทะเบียนกับกระทรวงพาณิชย์เมื่อวันที่ </w:t>
      </w:r>
      <w:r w:rsidR="00BE62FA" w:rsidRPr="00BE62FA">
        <w:rPr>
          <w:rFonts w:ascii="Angsana New" w:hAnsi="Angsana New"/>
          <w:lang w:val="en-US"/>
        </w:rPr>
        <w:t>30</w:t>
      </w:r>
      <w:r w:rsidR="00BE62FA" w:rsidRPr="00BE62FA">
        <w:rPr>
          <w:rFonts w:ascii="Angsana New" w:hAnsi="Angsana New"/>
          <w:cs/>
          <w:lang w:val="en-US"/>
        </w:rPr>
        <w:t xml:space="preserve"> พฤษภาคม</w:t>
      </w:r>
      <w:r w:rsidR="00BE62FA" w:rsidRPr="00BE62FA">
        <w:rPr>
          <w:rFonts w:ascii="Angsana New" w:hAnsi="Angsana New"/>
          <w:lang w:val="en-US"/>
        </w:rPr>
        <w:t xml:space="preserve"> 2568</w:t>
      </w:r>
    </w:p>
    <w:p w14:paraId="5C9021A4" w14:textId="77777777" w:rsidR="001970F9" w:rsidRPr="00BE62FA" w:rsidRDefault="001970F9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</w:p>
    <w:p w14:paraId="6071DBE9" w14:textId="243CCF04" w:rsidR="008B1534" w:rsidRPr="00BE62FA" w:rsidRDefault="008B1534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  <w:r w:rsidRPr="00BE62FA">
        <w:rPr>
          <w:rFonts w:ascii="Angsana New" w:hAnsi="Angsana New"/>
          <w:cs/>
        </w:rPr>
        <w:t>(3)</w:t>
      </w:r>
      <w:r w:rsidRPr="00BE62FA">
        <w:rPr>
          <w:rFonts w:ascii="Angsana New" w:hAnsi="Angsana New"/>
          <w:lang w:val="en-US"/>
        </w:rPr>
        <w:tab/>
      </w:r>
      <w:r w:rsidRPr="00BE62FA">
        <w:rPr>
          <w:rFonts w:ascii="Angsana New" w:hAnsi="Angsana New"/>
          <w:cs/>
        </w:rPr>
        <w:t>การเปลี่ยนแปลงมูลค่าของหุ้นของบริษัทโดยการรวมหุ้นจากเดิมที่มีมูลค่าที่ตราไว้หุ้นละ 0.25 บาท เป็นมูลค่าหุ้นละ 5.00 บาท</w:t>
      </w:r>
      <w:r w:rsidRPr="00BE62FA">
        <w:rPr>
          <w:rFonts w:ascii="Angsana New" w:hAnsi="Angsana New"/>
          <w:lang w:val="en-US"/>
        </w:rPr>
        <w:t xml:space="preserve"> </w:t>
      </w:r>
      <w:r w:rsidRPr="00BE62FA">
        <w:rPr>
          <w:rFonts w:ascii="Angsana New" w:hAnsi="Angsana New"/>
          <w:cs/>
        </w:rPr>
        <w:t>ซึ่งส่งผลให้จำนวนหุ้นของบริษัทลดลงจำนวน 1,405,285,961 หุ้น จากเดิม 1,479,248,380 หุ้น มูลค่าหุ้นละ 0.25 บาทเป็น 73,962,419 หุ้น มูลค่าที่ตราไว้หุ้นละ 5.00 บาท</w:t>
      </w:r>
      <w:r w:rsidRPr="00BE62FA">
        <w:rPr>
          <w:rFonts w:ascii="Angsana New" w:hAnsi="Angsana New"/>
          <w:lang w:val="en-US"/>
        </w:rPr>
        <w:t xml:space="preserve"> </w:t>
      </w:r>
      <w:r w:rsidRPr="00BE62FA">
        <w:rPr>
          <w:rFonts w:ascii="Angsana New" w:hAnsi="Angsana New"/>
          <w:cs/>
          <w:lang w:val="en-US"/>
        </w:rPr>
        <w:t xml:space="preserve">เป็นผลให้จำนวนหุ้นที่ผู้ถือหุ้นแต่ละรายถืออยู่ลดลงในอัตราส่วน </w:t>
      </w:r>
      <w:r w:rsidRPr="00BE62FA">
        <w:rPr>
          <w:rFonts w:ascii="Angsana New" w:hAnsi="Angsana New"/>
          <w:lang w:val="en-US"/>
        </w:rPr>
        <w:t xml:space="preserve">20 </w:t>
      </w:r>
      <w:r w:rsidRPr="00BE62FA">
        <w:rPr>
          <w:rFonts w:ascii="Angsana New" w:hAnsi="Angsana New"/>
          <w:cs/>
          <w:lang w:val="en-US"/>
        </w:rPr>
        <w:t xml:space="preserve">หุ้นสามัญเดิมต่อ </w:t>
      </w:r>
      <w:r w:rsidRPr="00BE62FA">
        <w:rPr>
          <w:rFonts w:ascii="Angsana New" w:hAnsi="Angsana New"/>
          <w:lang w:val="en-US"/>
        </w:rPr>
        <w:t>1</w:t>
      </w:r>
      <w:r w:rsidRPr="00BE62FA">
        <w:rPr>
          <w:rFonts w:ascii="Angsana New" w:hAnsi="Angsana New"/>
          <w:cs/>
          <w:lang w:val="en-US"/>
        </w:rPr>
        <w:t xml:space="preserve"> หุ้นสามัญใหม่</w:t>
      </w:r>
      <w:r w:rsidR="00BE62FA" w:rsidRPr="00BE62FA">
        <w:rPr>
          <w:rFonts w:ascii="Angsana New" w:hAnsi="Angsana New"/>
          <w:lang w:val="en-US"/>
        </w:rPr>
        <w:t xml:space="preserve"> </w:t>
      </w:r>
      <w:r w:rsidR="00BE62FA" w:rsidRPr="00BE62FA">
        <w:rPr>
          <w:rFonts w:ascii="Angsana New" w:hAnsi="Angsana New"/>
          <w:cs/>
          <w:lang w:val="en-US"/>
        </w:rPr>
        <w:t xml:space="preserve">บริษัทได้จดทะเบียนการเปลี่ยนแปลงมูลค่าของหุ้นของบริษัทกับกระทรวงพาณิชย์เมื่อวันที่ </w:t>
      </w:r>
      <w:r w:rsidR="00CE7AED">
        <w:rPr>
          <w:rFonts w:ascii="Angsana New" w:hAnsi="Angsana New"/>
          <w:lang w:val="en-US"/>
        </w:rPr>
        <w:t>4</w:t>
      </w:r>
      <w:r w:rsidR="00BE62FA" w:rsidRPr="00BE62FA">
        <w:rPr>
          <w:rFonts w:ascii="Angsana New" w:hAnsi="Angsana New"/>
          <w:cs/>
          <w:lang w:val="en-US"/>
        </w:rPr>
        <w:t xml:space="preserve"> มิถุนายน </w:t>
      </w:r>
      <w:r w:rsidR="00CE7AED">
        <w:rPr>
          <w:rFonts w:ascii="Angsana New" w:hAnsi="Angsana New"/>
          <w:lang w:val="en-US"/>
        </w:rPr>
        <w:t>2568</w:t>
      </w:r>
    </w:p>
    <w:p w14:paraId="3A9E1A37" w14:textId="77777777" w:rsidR="001970F9" w:rsidRPr="00BE62FA" w:rsidRDefault="001970F9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cs/>
          <w:lang w:val="en-US"/>
        </w:rPr>
      </w:pPr>
    </w:p>
    <w:p w14:paraId="0B0E52BD" w14:textId="77777777" w:rsidR="008B1534" w:rsidRPr="00BE62FA" w:rsidRDefault="008B1534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cs/>
        </w:rPr>
      </w:pPr>
      <w:r w:rsidRPr="00BE62FA">
        <w:rPr>
          <w:rFonts w:ascii="Angsana New" w:hAnsi="Angsana New"/>
          <w:cs/>
        </w:rPr>
        <w:t>(4)</w:t>
      </w:r>
      <w:r w:rsidRPr="00BE62FA">
        <w:rPr>
          <w:rFonts w:ascii="Angsana New" w:hAnsi="Angsana New"/>
          <w:lang w:val="en-US"/>
        </w:rPr>
        <w:tab/>
      </w:r>
      <w:r w:rsidRPr="00BE62FA">
        <w:rPr>
          <w:rFonts w:ascii="Angsana New" w:hAnsi="Angsana New"/>
          <w:cs/>
        </w:rPr>
        <w:t xml:space="preserve">ปรับราคาการใช้สิทธิและอัตราการใช้สิทธิตามใบสำคัญแสดงสิทธิที่จะซื้อหุ้นสามัญ ECF-W5 </w:t>
      </w:r>
      <w:r w:rsidRPr="00BE62FA">
        <w:rPr>
          <w:rFonts w:ascii="Angsana New" w:hAnsi="Angsana New"/>
          <w:cs/>
          <w:lang w:val="en-US"/>
        </w:rPr>
        <w:t>โดยปรับ</w:t>
      </w:r>
      <w:r w:rsidRPr="00BE62FA">
        <w:rPr>
          <w:rFonts w:ascii="Angsana New" w:hAnsi="Angsana New"/>
          <w:cs/>
        </w:rPr>
        <w:t>ราคาการใช้สิทธิจาก 0.55 บาทต่อหุ้นเป็น 11.00 บาทต่อหุ้น และปรับอัตราการใช้สิทธิจากใบสำคัญแสดงสิทธิ 1 หน่วยต่อหุ้นสามัญเพิ่มทุน 1 หุ้นเป็นใบสำคัญแสดงสิทธิ 1 หน่วยต่อหุ้นสามัญเพิ่มทุน 0.05 หุ้น</w:t>
      </w:r>
    </w:p>
    <w:p w14:paraId="38E48B57" w14:textId="77777777" w:rsidR="001970F9" w:rsidRPr="00BE62FA" w:rsidRDefault="001970F9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cs/>
        </w:rPr>
      </w:pPr>
    </w:p>
    <w:p w14:paraId="3F88CF03" w14:textId="77777777" w:rsidR="008B1534" w:rsidRPr="00BE62FA" w:rsidRDefault="008B1534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  <w:r w:rsidRPr="00BE62FA">
        <w:rPr>
          <w:rFonts w:ascii="Angsana New" w:hAnsi="Angsana New"/>
          <w:cs/>
        </w:rPr>
        <w:t>(5)</w:t>
      </w:r>
      <w:r w:rsidRPr="00BE62FA">
        <w:rPr>
          <w:rFonts w:ascii="Angsana New" w:hAnsi="Angsana New"/>
          <w:cs/>
        </w:rPr>
        <w:tab/>
      </w:r>
      <w:r w:rsidRPr="00BE62FA">
        <w:rPr>
          <w:rFonts w:ascii="Angsana New" w:hAnsi="Angsana New"/>
          <w:cs/>
          <w:lang w:val="en-US"/>
        </w:rPr>
        <w:t>การ</w:t>
      </w:r>
      <w:r w:rsidRPr="00BE62FA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Pr="00BE62FA">
        <w:rPr>
          <w:rFonts w:ascii="Angsana New" w:hAnsi="Angsana New"/>
          <w:lang w:val="en-US"/>
        </w:rPr>
        <w:t>6</w:t>
      </w:r>
      <w:r w:rsidRPr="00BE62FA">
        <w:rPr>
          <w:rFonts w:ascii="Angsana New" w:hAnsi="Angsana New"/>
          <w:cs/>
        </w:rPr>
        <w:t xml:space="preserve">”) จำนวน </w:t>
      </w:r>
      <w:r w:rsidRPr="00BE62FA">
        <w:rPr>
          <w:rFonts w:ascii="Angsana New" w:hAnsi="Angsana New"/>
          <w:lang w:val="en-US"/>
        </w:rPr>
        <w:t>399,802,256</w:t>
      </w:r>
      <w:r w:rsidRPr="00BE62FA">
        <w:rPr>
          <w:rFonts w:ascii="Angsana New" w:hAnsi="Angsana New"/>
          <w:cs/>
        </w:rPr>
        <w:t xml:space="preserve"> หน่วยเพื่อ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(Right Offering)</w:t>
      </w:r>
      <w:r w:rsidRPr="00BE62FA">
        <w:rPr>
          <w:rFonts w:ascii="Angsana New" w:hAnsi="Angsana New"/>
          <w:lang w:val="en-US"/>
        </w:rPr>
        <w:t xml:space="preserve"> </w:t>
      </w:r>
      <w:r w:rsidRPr="00BE62FA">
        <w:rPr>
          <w:rFonts w:ascii="Angsana New" w:hAnsi="Angsana New"/>
          <w:cs/>
        </w:rPr>
        <w:t xml:space="preserve">โดยไม่คิดมูลค่าในอัตราส่วนหุ้นสามัญเพิ่มทุน </w:t>
      </w:r>
      <w:r w:rsidRPr="00BE62FA">
        <w:rPr>
          <w:rFonts w:ascii="Angsana New" w:hAnsi="Angsana New"/>
          <w:lang w:val="en-US"/>
        </w:rPr>
        <w:t>20</w:t>
      </w:r>
      <w:r w:rsidRPr="00BE62FA">
        <w:rPr>
          <w:rFonts w:ascii="Angsana New" w:hAnsi="Angsana New"/>
          <w:cs/>
        </w:rPr>
        <w:t xml:space="preserve"> หุ้นต่อใบสำคัญแสดงสิทธิ </w:t>
      </w:r>
      <w:r w:rsidRPr="00BE62FA">
        <w:rPr>
          <w:rFonts w:ascii="Angsana New" w:hAnsi="Angsana New"/>
          <w:lang w:val="en-US"/>
        </w:rPr>
        <w:t>8</w:t>
      </w:r>
      <w:r w:rsidRPr="00BE62FA">
        <w:rPr>
          <w:rFonts w:ascii="Angsana New" w:hAnsi="Angsana New"/>
          <w:cs/>
        </w:rPr>
        <w:t xml:space="preserve"> หน่วยโดยมีรายละเอียดของใบสำคัญแสดงสิทธิดังนี้</w:t>
      </w:r>
    </w:p>
    <w:p w14:paraId="4E485D25" w14:textId="77777777" w:rsidR="00BE62FA" w:rsidRPr="00BE62FA" w:rsidRDefault="00BE62FA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</w:p>
    <w:p w14:paraId="748E772F" w14:textId="77777777" w:rsidR="00BE62FA" w:rsidRPr="00BE62FA" w:rsidRDefault="00BE62FA" w:rsidP="008B1534">
      <w:pPr>
        <w:pStyle w:val="a"/>
        <w:tabs>
          <w:tab w:val="clear" w:pos="1080"/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lang w:val="en-US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8B1534" w:rsidRPr="00BE62FA" w14:paraId="053D717B" w14:textId="77777777" w:rsidTr="002B76A8">
        <w:tc>
          <w:tcPr>
            <w:tcW w:w="3402" w:type="dxa"/>
          </w:tcPr>
          <w:p w14:paraId="3CE69AFF" w14:textId="77777777" w:rsidR="008B1534" w:rsidRPr="00BE62FA" w:rsidRDefault="008B1534" w:rsidP="002B76A8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lang w:val="en-US"/>
              </w:rPr>
            </w:pPr>
            <w:r w:rsidRPr="00BE62FA">
              <w:rPr>
                <w:rFonts w:ascii="Angsana New" w:hAnsi="Angsana New"/>
                <w:cs/>
                <w:lang w:val="en-US"/>
              </w:rPr>
              <w:lastRenderedPageBreak/>
              <w:t>อัตราการใช้สิทธิ</w:t>
            </w:r>
          </w:p>
        </w:tc>
        <w:tc>
          <w:tcPr>
            <w:tcW w:w="5954" w:type="dxa"/>
          </w:tcPr>
          <w:p w14:paraId="75D4F164" w14:textId="77777777" w:rsidR="008B1534" w:rsidRPr="00BE62FA" w:rsidRDefault="008B1534" w:rsidP="002B76A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BE62FA">
              <w:rPr>
                <w:rFonts w:ascii="Angsana New" w:hAnsi="Angsana New"/>
                <w:cs/>
                <w:lang w:val="en-US"/>
              </w:rPr>
              <w:t xml:space="preserve">ใบสำคัญแสดงสิทธิ  </w:t>
            </w:r>
            <w:r w:rsidRPr="00BE62FA">
              <w:rPr>
                <w:rFonts w:ascii="Angsana New" w:hAnsi="Angsana New"/>
                <w:lang w:val="en-US"/>
              </w:rPr>
              <w:t>1</w:t>
            </w:r>
            <w:r w:rsidRPr="00BE62FA">
              <w:rPr>
                <w:rFonts w:ascii="Angsana New" w:hAnsi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BE62FA">
              <w:rPr>
                <w:rFonts w:ascii="Angsana New" w:hAnsi="Angsana New"/>
                <w:lang w:val="en-US"/>
              </w:rPr>
              <w:t xml:space="preserve">1 </w:t>
            </w:r>
            <w:r w:rsidRPr="00BE62FA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8B1534" w:rsidRPr="00BE62FA" w14:paraId="3E038AC2" w14:textId="77777777" w:rsidTr="002B76A8">
        <w:tc>
          <w:tcPr>
            <w:tcW w:w="3402" w:type="dxa"/>
          </w:tcPr>
          <w:p w14:paraId="15D1E1B1" w14:textId="77777777" w:rsidR="008B1534" w:rsidRPr="00BE62FA" w:rsidRDefault="008B1534" w:rsidP="002B76A8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lang w:val="en-US"/>
              </w:rPr>
            </w:pPr>
            <w:r w:rsidRPr="00BE62FA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5954" w:type="dxa"/>
          </w:tcPr>
          <w:p w14:paraId="2FCBF1AF" w14:textId="77777777" w:rsidR="008B1534" w:rsidRPr="00BE62FA" w:rsidRDefault="008B1534" w:rsidP="002B76A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E62FA">
              <w:rPr>
                <w:rFonts w:ascii="Angsana New" w:hAnsi="Angsana New"/>
                <w:lang w:val="en-US"/>
              </w:rPr>
              <w:t>0.08</w:t>
            </w:r>
            <w:r w:rsidRPr="00BE62FA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8B1534" w:rsidRPr="00BE62FA" w14:paraId="776F4FFF" w14:textId="77777777" w:rsidTr="002B76A8">
        <w:tc>
          <w:tcPr>
            <w:tcW w:w="3402" w:type="dxa"/>
          </w:tcPr>
          <w:p w14:paraId="6D81C9AB" w14:textId="77777777" w:rsidR="008B1534" w:rsidRPr="00BE62FA" w:rsidRDefault="008B1534" w:rsidP="002B76A8">
            <w:pPr>
              <w:pStyle w:val="a"/>
              <w:tabs>
                <w:tab w:val="clear" w:pos="1080"/>
                <w:tab w:val="left" w:pos="540"/>
              </w:tabs>
              <w:ind w:left="457"/>
              <w:jc w:val="thaiDistribute"/>
              <w:rPr>
                <w:rFonts w:ascii="Angsana New" w:hAnsi="Angsana New"/>
                <w:lang w:val="en-US"/>
              </w:rPr>
            </w:pPr>
            <w:r w:rsidRPr="00BE62FA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954" w:type="dxa"/>
          </w:tcPr>
          <w:p w14:paraId="2722A70C" w14:textId="77777777" w:rsidR="008B1534" w:rsidRPr="00BE62FA" w:rsidRDefault="008B1534" w:rsidP="002B76A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E62FA">
              <w:rPr>
                <w:rFonts w:ascii="Angsana New" w:hAnsi="Angsana New"/>
                <w:lang w:val="en-US"/>
              </w:rPr>
              <w:t xml:space="preserve">1 </w:t>
            </w:r>
            <w:r w:rsidRPr="00BE62FA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045CE546" w14:textId="77777777" w:rsidR="008B1534" w:rsidRPr="00BE62FA" w:rsidRDefault="008B1534" w:rsidP="008B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AD456D0" w14:textId="7AC6D831" w:rsidR="008B1534" w:rsidRPr="00BE62FA" w:rsidRDefault="008B1534" w:rsidP="008B1534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BE62FA">
        <w:rPr>
          <w:rFonts w:ascii="Angsana New" w:hAnsi="Angsana New" w:cs="Angsana New"/>
          <w:sz w:val="30"/>
          <w:szCs w:val="30"/>
        </w:rPr>
        <w:t>(6)</w:t>
      </w:r>
      <w:r w:rsidRPr="00BE62FA">
        <w:rPr>
          <w:rFonts w:ascii="Angsana New" w:hAnsi="Angsana New" w:cs="Angsana New"/>
          <w:sz w:val="30"/>
          <w:szCs w:val="30"/>
          <w:cs/>
        </w:rPr>
        <w:tab/>
        <w:t xml:space="preserve">การเพิ่มทุนจดทะเบียนของบริษัทจำนวน </w:t>
      </w:r>
      <w:r w:rsidRPr="00BE62FA">
        <w:rPr>
          <w:rFonts w:ascii="Angsana New" w:hAnsi="Angsana New" w:cs="Angsana New"/>
          <w:sz w:val="30"/>
          <w:szCs w:val="30"/>
        </w:rPr>
        <w:t>6,</w:t>
      </w:r>
      <w:r w:rsidR="006675B1" w:rsidRPr="00BE62FA">
        <w:rPr>
          <w:rFonts w:ascii="Angsana New" w:hAnsi="Angsana New" w:cs="Angsana New"/>
          <w:sz w:val="30"/>
          <w:szCs w:val="30"/>
        </w:rPr>
        <w:t>996</w:t>
      </w:r>
      <w:r w:rsidRPr="00BE62FA">
        <w:rPr>
          <w:rFonts w:ascii="Angsana New" w:hAnsi="Angsana New" w:cs="Angsana New"/>
          <w:sz w:val="30"/>
          <w:szCs w:val="30"/>
        </w:rPr>
        <w:t>,</w:t>
      </w:r>
      <w:r w:rsidR="006675B1" w:rsidRPr="00BE62FA">
        <w:rPr>
          <w:rFonts w:ascii="Angsana New" w:hAnsi="Angsana New" w:cs="Angsana New"/>
          <w:sz w:val="30"/>
          <w:szCs w:val="30"/>
        </w:rPr>
        <w:t>539</w:t>
      </w:r>
      <w:r w:rsidRPr="00BE62FA">
        <w:rPr>
          <w:rFonts w:ascii="Angsana New" w:hAnsi="Angsana New" w:cs="Angsana New"/>
          <w:sz w:val="30"/>
          <w:szCs w:val="30"/>
        </w:rPr>
        <w:t>,</w:t>
      </w:r>
      <w:r w:rsidR="006675B1" w:rsidRPr="00BE62FA">
        <w:rPr>
          <w:rFonts w:ascii="Angsana New" w:hAnsi="Angsana New" w:cs="Angsana New"/>
          <w:sz w:val="30"/>
          <w:szCs w:val="30"/>
        </w:rPr>
        <w:t>480</w:t>
      </w:r>
      <w:r w:rsidRPr="00BE62FA">
        <w:rPr>
          <w:rFonts w:ascii="Angsana New" w:hAnsi="Angsana New" w:cs="Angsana New"/>
          <w:sz w:val="30"/>
          <w:szCs w:val="30"/>
        </w:rPr>
        <w:t xml:space="preserve">.00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บาท จากเดิม </w:t>
      </w:r>
      <w:r w:rsidRPr="00BE62FA">
        <w:rPr>
          <w:rFonts w:ascii="Angsana New" w:hAnsi="Angsana New" w:cs="Angsana New"/>
          <w:sz w:val="30"/>
          <w:szCs w:val="30"/>
        </w:rPr>
        <w:t xml:space="preserve">369,812,095.00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บาท (หุ้นสามัญจำนวน </w:t>
      </w:r>
      <w:r w:rsidRPr="00BE62FA">
        <w:rPr>
          <w:rFonts w:ascii="Angsana New" w:hAnsi="Angsana New" w:cs="Angsana New"/>
          <w:sz w:val="30"/>
          <w:szCs w:val="30"/>
        </w:rPr>
        <w:t xml:space="preserve">73,962,419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BE62FA">
        <w:rPr>
          <w:rFonts w:ascii="Angsana New" w:hAnsi="Angsana New" w:cs="Angsana New"/>
          <w:sz w:val="30"/>
          <w:szCs w:val="30"/>
        </w:rPr>
        <w:t xml:space="preserve">5.00 </w:t>
      </w:r>
      <w:r w:rsidRPr="00BE62FA">
        <w:rPr>
          <w:rFonts w:ascii="Angsana New" w:hAnsi="Angsana New" w:cs="Angsana New"/>
          <w:sz w:val="30"/>
          <w:szCs w:val="30"/>
          <w:cs/>
        </w:rPr>
        <w:t>บาท</w:t>
      </w:r>
      <w:r w:rsidRPr="00BE62FA">
        <w:rPr>
          <w:rFonts w:ascii="Angsana New" w:hAnsi="Angsana New" w:cs="Angsana New"/>
          <w:sz w:val="30"/>
          <w:szCs w:val="30"/>
        </w:rPr>
        <w:t>)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 เป็น </w:t>
      </w:r>
      <w:r w:rsidRPr="00BE62FA">
        <w:rPr>
          <w:rFonts w:ascii="Angsana New" w:hAnsi="Angsana New" w:cs="Angsana New"/>
          <w:sz w:val="30"/>
          <w:szCs w:val="30"/>
        </w:rPr>
        <w:t xml:space="preserve">7,366,351,575.00 </w:t>
      </w:r>
      <w:r w:rsidRPr="00BE62FA">
        <w:rPr>
          <w:rFonts w:ascii="Angsana New" w:hAnsi="Angsana New" w:cs="Angsana New"/>
          <w:sz w:val="30"/>
          <w:szCs w:val="30"/>
          <w:cs/>
        </w:rPr>
        <w:t>บาท</w:t>
      </w:r>
      <w:r w:rsidRPr="00BE62FA">
        <w:rPr>
          <w:rFonts w:ascii="Angsana New" w:hAnsi="Angsana New" w:cs="Angsana New"/>
          <w:sz w:val="30"/>
          <w:szCs w:val="30"/>
        </w:rPr>
        <w:t xml:space="preserve"> (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หุ้นสามัญจำนวน </w:t>
      </w:r>
      <w:r w:rsidRPr="00BE62FA">
        <w:rPr>
          <w:rFonts w:ascii="Angsana New" w:hAnsi="Angsana New" w:cs="Angsana New"/>
          <w:sz w:val="30"/>
          <w:szCs w:val="30"/>
        </w:rPr>
        <w:t>1,473,270,315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BE62FA">
        <w:rPr>
          <w:rFonts w:ascii="Angsana New" w:hAnsi="Angsana New" w:cs="Angsana New"/>
          <w:sz w:val="30"/>
          <w:szCs w:val="30"/>
        </w:rPr>
        <w:t>5.00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 บาท) โดยการออกหุ้นสามัญเพิ่มทุนจำนวน </w:t>
      </w:r>
      <w:r w:rsidRPr="00BE62FA">
        <w:rPr>
          <w:rFonts w:ascii="Angsana New" w:hAnsi="Angsana New" w:cs="Angsana New"/>
          <w:sz w:val="30"/>
          <w:szCs w:val="30"/>
        </w:rPr>
        <w:t xml:space="preserve">1,399,307,896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BE62FA">
        <w:rPr>
          <w:rFonts w:ascii="Angsana New" w:hAnsi="Angsana New" w:cs="Angsana New"/>
          <w:sz w:val="30"/>
          <w:szCs w:val="30"/>
        </w:rPr>
        <w:t xml:space="preserve">5.00 </w:t>
      </w:r>
      <w:r w:rsidRPr="00BE62FA">
        <w:rPr>
          <w:rFonts w:ascii="Angsana New" w:hAnsi="Angsana New" w:cs="Angsana New"/>
          <w:sz w:val="30"/>
          <w:szCs w:val="30"/>
          <w:cs/>
        </w:rPr>
        <w:t>บาท เพื่อรองรับการจัดสรรหุ้นสามัญเพิ่มทุนเพื่อเสนอขายให้แก่ผู้ถือหุ้นเดิมตามสัดส่วนการถือหุ้น (</w:t>
      </w:r>
      <w:r w:rsidRPr="00BE62FA">
        <w:rPr>
          <w:rFonts w:ascii="Angsana New" w:hAnsi="Angsana New" w:cs="Angsana New"/>
          <w:sz w:val="30"/>
          <w:szCs w:val="30"/>
        </w:rPr>
        <w:t xml:space="preserve">Right Offering)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และเพื่อรองรับการใช้สิทธิตามใบสำคัญแสดงสิทธิที่จะซื้อหุ้นสามัญของบริษัท </w:t>
      </w:r>
      <w:r w:rsidRPr="00BE62FA">
        <w:rPr>
          <w:rFonts w:ascii="Angsana New" w:hAnsi="Angsana New" w:cs="Angsana New"/>
          <w:sz w:val="30"/>
          <w:szCs w:val="30"/>
        </w:rPr>
        <w:t>(“ECF-W6”)</w:t>
      </w:r>
      <w:r w:rsidR="00BE62FA" w:rsidRPr="00BE62FA">
        <w:rPr>
          <w:rFonts w:ascii="Angsana New" w:hAnsi="Angsana New" w:cs="Angsana New"/>
          <w:sz w:val="30"/>
          <w:szCs w:val="30"/>
        </w:rPr>
        <w:t xml:space="preserve"> </w:t>
      </w:r>
      <w:r w:rsidR="00BE62FA" w:rsidRPr="00BE62FA">
        <w:rPr>
          <w:rFonts w:ascii="Angsana New" w:hAnsi="Angsana New" w:cs="Angsana New"/>
          <w:sz w:val="30"/>
          <w:szCs w:val="30"/>
          <w:cs/>
        </w:rPr>
        <w:t xml:space="preserve">บริษัทได้จดทะเบียนการเพิ่มทุนจดทะเบียนกับกระทรวงพาณิชย์เมื่อวันที่ </w:t>
      </w:r>
      <w:r w:rsidR="00BE62FA" w:rsidRPr="00BE62FA">
        <w:rPr>
          <w:rFonts w:ascii="Angsana New" w:hAnsi="Angsana New" w:cs="Angsana New"/>
          <w:sz w:val="30"/>
          <w:szCs w:val="30"/>
        </w:rPr>
        <w:t xml:space="preserve">5 </w:t>
      </w:r>
      <w:r w:rsidR="00BE62FA" w:rsidRPr="00BE62FA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E62FA" w:rsidRPr="00BE62FA">
        <w:rPr>
          <w:rFonts w:ascii="Angsana New" w:hAnsi="Angsana New" w:cs="Angsana New"/>
          <w:sz w:val="30"/>
          <w:szCs w:val="30"/>
        </w:rPr>
        <w:t>2568</w:t>
      </w:r>
    </w:p>
    <w:p w14:paraId="048902A7" w14:textId="77777777" w:rsidR="001970F9" w:rsidRPr="00BE62FA" w:rsidRDefault="001970F9" w:rsidP="008B1534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3F136618" w14:textId="57B243E6" w:rsidR="008B1534" w:rsidRPr="00BE62FA" w:rsidRDefault="008B1534" w:rsidP="008B1534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BE62FA">
        <w:rPr>
          <w:rFonts w:ascii="Angsana New" w:hAnsi="Angsana New" w:cs="Angsana New"/>
          <w:sz w:val="30"/>
          <w:szCs w:val="30"/>
        </w:rPr>
        <w:t>(</w:t>
      </w:r>
      <w:r w:rsidR="006675B1" w:rsidRPr="00BE62FA">
        <w:rPr>
          <w:rFonts w:ascii="Angsana New" w:hAnsi="Angsana New" w:cs="Angsana New"/>
          <w:sz w:val="30"/>
          <w:szCs w:val="30"/>
        </w:rPr>
        <w:t>7</w:t>
      </w:r>
      <w:r w:rsidRPr="00BE62FA">
        <w:rPr>
          <w:rFonts w:ascii="Angsana New" w:hAnsi="Angsana New" w:cs="Angsana New"/>
          <w:sz w:val="30"/>
          <w:szCs w:val="30"/>
        </w:rPr>
        <w:t>)</w:t>
      </w:r>
      <w:r w:rsidRPr="00BE62FA">
        <w:rPr>
          <w:rFonts w:ascii="Angsana New" w:hAnsi="Angsana New" w:cs="Angsana New"/>
          <w:sz w:val="30"/>
          <w:szCs w:val="30"/>
          <w:cs/>
        </w:rPr>
        <w:tab/>
        <w:t xml:space="preserve">การจัดสรรหุ้นสามัญเพิ่มทุนจำนวนไม่เกิน </w:t>
      </w:r>
      <w:r w:rsidRPr="00BE62FA">
        <w:rPr>
          <w:rFonts w:ascii="Angsana New" w:hAnsi="Angsana New" w:cs="Angsana New"/>
          <w:sz w:val="30"/>
          <w:szCs w:val="30"/>
        </w:rPr>
        <w:t xml:space="preserve">999,505,640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BE62FA">
        <w:rPr>
          <w:rFonts w:ascii="Angsana New" w:hAnsi="Angsana New" w:cs="Angsana New"/>
          <w:sz w:val="30"/>
          <w:szCs w:val="30"/>
        </w:rPr>
        <w:t xml:space="preserve">5.00 </w:t>
      </w:r>
      <w:r w:rsidRPr="00BE62FA">
        <w:rPr>
          <w:rFonts w:ascii="Angsana New" w:hAnsi="Angsana New" w:cs="Angsana New"/>
          <w:sz w:val="30"/>
          <w:szCs w:val="30"/>
          <w:cs/>
        </w:rPr>
        <w:t>บาท เพื่อเสนอขายให้แก่ผู้ถือหุ้นเดิมตามสัดส่วนการถือหุ้น (</w:t>
      </w:r>
      <w:r w:rsidRPr="00BE62FA">
        <w:rPr>
          <w:rFonts w:ascii="Angsana New" w:hAnsi="Angsana New" w:cs="Angsana New"/>
          <w:sz w:val="30"/>
          <w:szCs w:val="30"/>
        </w:rPr>
        <w:t>Right Offering)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 ในอัตราส่วนการจัดสรร </w:t>
      </w:r>
      <w:r w:rsidRPr="00BE62FA">
        <w:rPr>
          <w:rFonts w:ascii="Angsana New" w:hAnsi="Angsana New" w:cs="Angsana New"/>
          <w:sz w:val="30"/>
          <w:szCs w:val="30"/>
        </w:rPr>
        <w:t xml:space="preserve">1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หุ้นสามัญเดิมต่อ </w:t>
      </w:r>
      <w:r w:rsidRPr="00BE62FA">
        <w:rPr>
          <w:rFonts w:ascii="Angsana New" w:hAnsi="Angsana New" w:cs="Angsana New"/>
          <w:sz w:val="30"/>
          <w:szCs w:val="30"/>
        </w:rPr>
        <w:t xml:space="preserve">20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หุ้นสามัญเพิ่มทุน โดยกำหนดราคาเสนอขายหุ้นสามัญเพิ่มทุนที่ราคาหุ้นละ </w:t>
      </w:r>
      <w:r w:rsidRPr="00BE62FA">
        <w:rPr>
          <w:rFonts w:ascii="Angsana New" w:hAnsi="Angsana New" w:cs="Angsana New"/>
          <w:sz w:val="30"/>
          <w:szCs w:val="30"/>
        </w:rPr>
        <w:t xml:space="preserve">0.20 </w:t>
      </w:r>
      <w:r w:rsidRPr="00BE62FA">
        <w:rPr>
          <w:rFonts w:ascii="Angsana New" w:hAnsi="Angsana New" w:cs="Angsana New"/>
          <w:sz w:val="30"/>
          <w:szCs w:val="30"/>
          <w:cs/>
        </w:rPr>
        <w:t>บาท</w:t>
      </w:r>
    </w:p>
    <w:p w14:paraId="6264B655" w14:textId="77777777" w:rsidR="001970F9" w:rsidRPr="00BE62FA" w:rsidRDefault="001970F9" w:rsidP="008B1534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6407C5C" w14:textId="47CFE450" w:rsidR="008B1534" w:rsidRPr="00BE62FA" w:rsidRDefault="008B1534" w:rsidP="008B1534">
      <w:pPr>
        <w:pStyle w:val="NoSpacing"/>
        <w:tabs>
          <w:tab w:val="left" w:pos="567"/>
        </w:tabs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  <w:r w:rsidRPr="00BE62FA">
        <w:rPr>
          <w:rFonts w:ascii="Angsana New" w:hAnsi="Angsana New" w:cs="Angsana New"/>
          <w:sz w:val="30"/>
          <w:szCs w:val="30"/>
        </w:rPr>
        <w:t>(</w:t>
      </w:r>
      <w:r w:rsidR="006675B1" w:rsidRPr="00BE62FA">
        <w:rPr>
          <w:rFonts w:ascii="Angsana New" w:hAnsi="Angsana New" w:cs="Angsana New"/>
          <w:sz w:val="30"/>
          <w:szCs w:val="30"/>
        </w:rPr>
        <w:t>8</w:t>
      </w:r>
      <w:r w:rsidRPr="00BE62FA">
        <w:rPr>
          <w:rFonts w:ascii="Angsana New" w:hAnsi="Angsana New" w:cs="Angsana New"/>
          <w:sz w:val="30"/>
          <w:szCs w:val="30"/>
        </w:rPr>
        <w:t>)</w:t>
      </w:r>
      <w:r w:rsidRPr="00BE62FA">
        <w:rPr>
          <w:rFonts w:ascii="Angsana New" w:hAnsi="Angsana New" w:cs="Angsana New"/>
          <w:sz w:val="30"/>
          <w:szCs w:val="30"/>
          <w:cs/>
        </w:rPr>
        <w:tab/>
        <w:t xml:space="preserve">การจัดสรรหุ้นสามัญเพิ่มทุนจำนวนไม่เกิน </w:t>
      </w:r>
      <w:r w:rsidRPr="00BE62FA">
        <w:rPr>
          <w:rFonts w:ascii="Angsana New" w:hAnsi="Angsana New" w:cs="Angsana New"/>
          <w:sz w:val="30"/>
          <w:szCs w:val="30"/>
        </w:rPr>
        <w:t xml:space="preserve">399,802,256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หุ้น มูลค่าหุ้นละ </w:t>
      </w:r>
      <w:r w:rsidRPr="00BE62FA">
        <w:rPr>
          <w:rFonts w:ascii="Angsana New" w:hAnsi="Angsana New" w:cs="Angsana New"/>
          <w:sz w:val="30"/>
          <w:szCs w:val="30"/>
        </w:rPr>
        <w:t xml:space="preserve">5.00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 </w:t>
      </w:r>
      <w:r w:rsidRPr="00BE62FA">
        <w:rPr>
          <w:rFonts w:ascii="Angsana New" w:hAnsi="Angsana New" w:cs="Angsana New"/>
          <w:sz w:val="30"/>
          <w:szCs w:val="30"/>
        </w:rPr>
        <w:t xml:space="preserve">(“ECF-W6”) </w:t>
      </w:r>
      <w:r w:rsidRPr="00BE62FA">
        <w:rPr>
          <w:rFonts w:ascii="Angsana New" w:hAnsi="Angsana New" w:cs="Angsana New"/>
          <w:sz w:val="30"/>
          <w:szCs w:val="30"/>
          <w:cs/>
        </w:rPr>
        <w:t xml:space="preserve">ตามรายละเอียดใน </w:t>
      </w:r>
      <w:r w:rsidRPr="00BE62FA">
        <w:rPr>
          <w:rFonts w:ascii="Angsana New" w:hAnsi="Angsana New" w:cs="Angsana New"/>
          <w:sz w:val="30"/>
          <w:szCs w:val="30"/>
        </w:rPr>
        <w:t>(5)</w:t>
      </w:r>
    </w:p>
    <w:p w14:paraId="56473906" w14:textId="77777777" w:rsidR="008B1534" w:rsidRPr="00BE62FA" w:rsidRDefault="008B1534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8B32A0" w14:textId="1EBAD636" w:rsidR="00D90759" w:rsidRPr="00082EFB" w:rsidRDefault="0096071A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</w:rPr>
      </w:pPr>
      <w:r w:rsidRPr="00082EFB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082EFB">
        <w:rPr>
          <w:rFonts w:ascii="Angsana New" w:hAnsi="Angsana New"/>
          <w:spacing w:val="-2"/>
          <w:sz w:val="30"/>
          <w:szCs w:val="30"/>
        </w:rPr>
        <w:t xml:space="preserve">30 </w:t>
      </w:r>
      <w:r w:rsidRPr="00082EFB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Pr="00082EFB">
        <w:rPr>
          <w:rFonts w:ascii="Angsana New" w:hAnsi="Angsana New"/>
          <w:spacing w:val="-2"/>
          <w:sz w:val="30"/>
          <w:szCs w:val="30"/>
        </w:rPr>
        <w:t xml:space="preserve">2568  </w:t>
      </w:r>
      <w:r w:rsidRPr="00082EFB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82EFB">
        <w:rPr>
          <w:rFonts w:ascii="Angsana New" w:hAnsi="Angsana New" w:hint="cs"/>
          <w:spacing w:val="-2"/>
          <w:sz w:val="30"/>
          <w:szCs w:val="30"/>
          <w:cs/>
        </w:rPr>
        <w:t>ได้รับเงินล่วงหน้าค่าหุ้นสามัญเพิ่มทุนที่ออกและเสนอขาย</w:t>
      </w:r>
      <w:r w:rsidRPr="00082EFB">
        <w:rPr>
          <w:rFonts w:ascii="Angsana New" w:hAnsi="Angsana New"/>
          <w:spacing w:val="-2"/>
          <w:sz w:val="30"/>
          <w:szCs w:val="30"/>
          <w:cs/>
        </w:rPr>
        <w:t>ให้แก่ผู้ถือหุ้นเดิมตามสัดส่วนการถือหุ้น (</w:t>
      </w:r>
      <w:r w:rsidRPr="00082EFB">
        <w:rPr>
          <w:rFonts w:ascii="Angsana New" w:hAnsi="Angsana New"/>
          <w:spacing w:val="-2"/>
          <w:sz w:val="30"/>
          <w:szCs w:val="30"/>
        </w:rPr>
        <w:t>Right Offering)</w:t>
      </w:r>
      <w:r w:rsidR="003F03FD" w:rsidRPr="00082EFB">
        <w:rPr>
          <w:rFonts w:ascii="Angsana New" w:hAnsi="Angsana New"/>
          <w:spacing w:val="-2"/>
          <w:sz w:val="30"/>
          <w:szCs w:val="30"/>
        </w:rPr>
        <w:t xml:space="preserve"> </w:t>
      </w:r>
      <w:r w:rsidR="003F03FD" w:rsidRPr="00082EFB">
        <w:rPr>
          <w:rFonts w:ascii="Angsana New" w:hAnsi="Angsana New" w:hint="cs"/>
          <w:spacing w:val="-2"/>
          <w:sz w:val="30"/>
          <w:szCs w:val="30"/>
          <w:cs/>
        </w:rPr>
        <w:t>ตามรายละเอียดในข้อ (</w:t>
      </w:r>
      <w:r w:rsidR="003F03FD" w:rsidRPr="00082EFB">
        <w:rPr>
          <w:rFonts w:ascii="Angsana New" w:hAnsi="Angsana New"/>
          <w:spacing w:val="-2"/>
          <w:sz w:val="30"/>
          <w:szCs w:val="30"/>
        </w:rPr>
        <w:t>7</w:t>
      </w:r>
      <w:r w:rsidR="003F03FD" w:rsidRPr="00082EFB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082EFB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082EF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F03FD" w:rsidRPr="00082EFB">
        <w:rPr>
          <w:rFonts w:ascii="Angsana New" w:hAnsi="Angsana New"/>
          <w:spacing w:val="-2"/>
          <w:sz w:val="30"/>
          <w:szCs w:val="30"/>
        </w:rPr>
        <w:t>15.4</w:t>
      </w:r>
      <w:r w:rsidRPr="00082E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03FD" w:rsidRPr="00082EFB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082EFB">
        <w:rPr>
          <w:rFonts w:ascii="Angsana New" w:hAnsi="Angsana New"/>
          <w:spacing w:val="-2"/>
          <w:sz w:val="30"/>
          <w:szCs w:val="30"/>
          <w:cs/>
        </w:rPr>
        <w:t>บาท</w:t>
      </w:r>
      <w:r w:rsidR="00F77D7A" w:rsidRPr="00082EFB">
        <w:rPr>
          <w:rFonts w:ascii="Angsana New" w:hAnsi="Angsana New" w:hint="cs"/>
          <w:spacing w:val="-2"/>
          <w:sz w:val="30"/>
          <w:szCs w:val="30"/>
          <w:cs/>
        </w:rPr>
        <w:t xml:space="preserve"> และแสดง</w:t>
      </w:r>
      <w:r w:rsidR="009C3589" w:rsidRPr="00082EFB">
        <w:rPr>
          <w:rFonts w:ascii="Angsana New" w:hAnsi="Angsana New" w:hint="cs"/>
          <w:spacing w:val="-2"/>
          <w:sz w:val="30"/>
          <w:szCs w:val="30"/>
          <w:cs/>
        </w:rPr>
        <w:t>รายการ</w:t>
      </w:r>
      <w:r w:rsidR="00F77D7A" w:rsidRPr="00082EFB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="00F77D7A" w:rsidRPr="00082EFB">
        <w:rPr>
          <w:rFonts w:ascii="Angsana New" w:hAnsi="Angsana New"/>
          <w:spacing w:val="-2"/>
          <w:sz w:val="30"/>
          <w:szCs w:val="30"/>
          <w:cs/>
        </w:rPr>
        <w:t xml:space="preserve"> “</w:t>
      </w:r>
      <w:r w:rsidR="00F77D7A" w:rsidRPr="00082EFB">
        <w:rPr>
          <w:rFonts w:ascii="Angsana New" w:hAnsi="Angsana New" w:hint="cs"/>
          <w:spacing w:val="-2"/>
          <w:sz w:val="30"/>
          <w:szCs w:val="30"/>
          <w:cs/>
        </w:rPr>
        <w:t>เงินรับล่วงหน้าค่าหุ้นสามัญ</w:t>
      </w:r>
      <w:r w:rsidR="00F77D7A" w:rsidRPr="00082EFB">
        <w:rPr>
          <w:rFonts w:ascii="Angsana New" w:hAnsi="Angsana New" w:hint="eastAsia"/>
          <w:spacing w:val="-2"/>
          <w:sz w:val="30"/>
          <w:szCs w:val="30"/>
          <w:cs/>
        </w:rPr>
        <w:t>”</w:t>
      </w:r>
      <w:r w:rsidR="00F77D7A" w:rsidRPr="00082E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C3589" w:rsidRPr="00082EFB">
        <w:rPr>
          <w:rFonts w:ascii="Angsana New" w:hAnsi="Angsana New" w:hint="cs"/>
          <w:spacing w:val="-2"/>
          <w:sz w:val="30"/>
          <w:szCs w:val="30"/>
          <w:cs/>
        </w:rPr>
        <w:t>ภายใต้ส่วนของผู้ถือหุ้น</w:t>
      </w:r>
      <w:r w:rsidR="00F77D7A" w:rsidRPr="00082EFB">
        <w:rPr>
          <w:rFonts w:ascii="Angsana New" w:hAnsi="Angsana New" w:hint="cs"/>
          <w:spacing w:val="-2"/>
          <w:sz w:val="30"/>
          <w:szCs w:val="30"/>
          <w:cs/>
        </w:rPr>
        <w:t>ในงบฐานะการเงิน</w:t>
      </w:r>
      <w:r w:rsidR="009C5FA1" w:rsidRPr="00082EFB">
        <w:rPr>
          <w:rFonts w:ascii="Angsana New" w:hAnsi="Angsana New" w:hint="cs"/>
          <w:spacing w:val="-2"/>
          <w:sz w:val="30"/>
          <w:szCs w:val="30"/>
          <w:cs/>
        </w:rPr>
        <w:t xml:space="preserve"> และบริษัทได้รับชำระมูลค่าหุ้นสามัญเพิ่มทุนทั้งจำนวนและจดทะเบียนการเพิ่มทุนที่ออกและชำระแล้วกับกระทรวงพาณิชย์เมื่อวันที่</w:t>
      </w:r>
      <w:r w:rsidR="009C5FA1" w:rsidRPr="00082E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C5FA1" w:rsidRPr="00082EFB">
        <w:rPr>
          <w:rFonts w:ascii="Angsana New" w:hAnsi="Angsana New"/>
          <w:spacing w:val="-2"/>
          <w:sz w:val="30"/>
          <w:szCs w:val="30"/>
        </w:rPr>
        <w:t>9</w:t>
      </w:r>
      <w:r w:rsidR="009C5FA1" w:rsidRPr="00082E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C5FA1" w:rsidRPr="00082EFB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="009C5FA1" w:rsidRPr="00082EF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C5FA1" w:rsidRPr="00082EFB">
        <w:rPr>
          <w:rFonts w:ascii="Angsana New" w:hAnsi="Angsana New"/>
          <w:spacing w:val="-2"/>
          <w:sz w:val="30"/>
          <w:szCs w:val="30"/>
        </w:rPr>
        <w:t>2568</w:t>
      </w:r>
      <w:r w:rsidR="009C5FA1" w:rsidRPr="00082EFB">
        <w:rPr>
          <w:rFonts w:ascii="Angsana New" w:hAnsi="Angsana New" w:hint="cs"/>
          <w:spacing w:val="-2"/>
          <w:sz w:val="30"/>
          <w:szCs w:val="30"/>
          <w:cs/>
        </w:rPr>
        <w:t xml:space="preserve"> (ดูหมายเหตุ </w:t>
      </w:r>
      <w:r w:rsidR="009C5FA1" w:rsidRPr="00082EFB">
        <w:rPr>
          <w:rFonts w:ascii="Angsana New" w:hAnsi="Angsana New"/>
          <w:spacing w:val="-2"/>
          <w:sz w:val="30"/>
          <w:szCs w:val="30"/>
        </w:rPr>
        <w:t>21)</w:t>
      </w:r>
    </w:p>
    <w:p w14:paraId="26723F1B" w14:textId="77777777" w:rsidR="00F77D7A" w:rsidRPr="009C5FA1" w:rsidRDefault="00F77D7A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D16443" w14:textId="77777777" w:rsidR="00F77D7A" w:rsidRPr="009C5FA1" w:rsidRDefault="00F77D7A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E164B1" w14:textId="77777777" w:rsidR="00F77D7A" w:rsidRPr="009C5FA1" w:rsidRDefault="00F77D7A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BFFC0F" w14:textId="77777777" w:rsidR="00F77D7A" w:rsidRPr="009C5FA1" w:rsidRDefault="00F77D7A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8668D4" w14:textId="77777777" w:rsidR="009C3589" w:rsidRDefault="009C3589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042DE4" w14:textId="77777777" w:rsidR="009C5FA1" w:rsidRPr="009C5FA1" w:rsidRDefault="009C5FA1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146CF3" w14:textId="77777777" w:rsidR="009C3589" w:rsidRPr="009C5FA1" w:rsidRDefault="009C3589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A0C0F0" w14:textId="77777777" w:rsidR="009C3589" w:rsidRPr="009C5FA1" w:rsidRDefault="009C3589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E16BCF" w14:textId="77777777" w:rsidR="00F77D7A" w:rsidRDefault="00F77D7A" w:rsidP="006724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4E70F8A3" w14:textId="77777777" w:rsidR="002354FC" w:rsidRPr="00B91AE5" w:rsidRDefault="002354FC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91AE5">
        <w:rPr>
          <w:rFonts w:ascii="Angsana New" w:hAnsi="Angsana New"/>
          <w:b/>
          <w:bCs/>
          <w:sz w:val="30"/>
          <w:szCs w:val="30"/>
          <w:cs/>
        </w:rPr>
        <w:lastRenderedPageBreak/>
        <w:t>ใบสำคัญแสดงสิทธิ</w:t>
      </w:r>
    </w:p>
    <w:p w14:paraId="5EFF5456" w14:textId="77777777" w:rsidR="002354FC" w:rsidRPr="00D20B63" w:rsidRDefault="002354FC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s/>
        </w:rPr>
      </w:pPr>
    </w:p>
    <w:p w14:paraId="5C6F4731" w14:textId="731D2352" w:rsidR="002354FC" w:rsidRPr="00B91AE5" w:rsidRDefault="002354FC" w:rsidP="002354FC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cs/>
        </w:rPr>
      </w:pPr>
      <w:r w:rsidRPr="00B91AE5">
        <w:rPr>
          <w:rFonts w:ascii="Angsana New" w:hAnsi="Angsana New"/>
          <w:cs/>
        </w:rPr>
        <w:t xml:space="preserve">เมื่อวันที่ </w:t>
      </w:r>
      <w:r w:rsidRPr="00B91AE5">
        <w:rPr>
          <w:rFonts w:ascii="Angsana New" w:hAnsi="Angsana New"/>
          <w:lang w:val="en-US"/>
        </w:rPr>
        <w:t>30</w:t>
      </w:r>
      <w:r w:rsidRPr="00B91AE5">
        <w:rPr>
          <w:rFonts w:ascii="Angsana New" w:hAnsi="Angsana New"/>
          <w:cs/>
        </w:rPr>
        <w:t xml:space="preserve"> กรกฎาคม </w:t>
      </w:r>
      <w:r w:rsidRPr="00B91AE5">
        <w:rPr>
          <w:rFonts w:ascii="Angsana New" w:hAnsi="Angsana New"/>
          <w:lang w:val="en-US"/>
        </w:rPr>
        <w:t>2567</w:t>
      </w:r>
      <w:r w:rsidRPr="00B91AE5">
        <w:rPr>
          <w:rFonts w:ascii="Angsana New" w:hAnsi="Angsana New"/>
          <w:cs/>
          <w:lang w:val="en-US"/>
        </w:rPr>
        <w:t xml:space="preserve"> </w:t>
      </w:r>
      <w:r w:rsidRPr="00B91AE5">
        <w:rPr>
          <w:rFonts w:ascii="Angsana New" w:eastAsia="Cordia New" w:hAnsi="Angsana New"/>
          <w:cs/>
        </w:rPr>
        <w:t>บริษัทได้</w:t>
      </w:r>
      <w:r w:rsidRPr="00B91AE5">
        <w:rPr>
          <w:rFonts w:ascii="Angsana New" w:hAnsi="Angsana New"/>
          <w:cs/>
        </w:rPr>
        <w:t>ออกและเสนอขายใบสำคัญแสดงสิทธิซื้อหุ้นสามัญเพิ่มทุนของบริษัท (“ECF-W</w:t>
      </w:r>
      <w:r w:rsidRPr="00B91AE5">
        <w:rPr>
          <w:rFonts w:ascii="Angsana New" w:hAnsi="Angsana New"/>
          <w:lang w:val="en-US"/>
        </w:rPr>
        <w:t>5</w:t>
      </w:r>
      <w:r w:rsidRPr="00B91AE5">
        <w:rPr>
          <w:rFonts w:ascii="Angsana New" w:hAnsi="Angsana New"/>
          <w:cs/>
        </w:rPr>
        <w:t xml:space="preserve">”) จำนวน </w:t>
      </w:r>
      <w:r w:rsidRPr="00B91AE5">
        <w:rPr>
          <w:rFonts w:ascii="Angsana New" w:hAnsi="Angsana New"/>
          <w:lang w:val="en-US"/>
        </w:rPr>
        <w:t>479,742,753</w:t>
      </w:r>
      <w:r w:rsidRPr="00B91AE5">
        <w:rPr>
          <w:rFonts w:ascii="Angsana New" w:hAnsi="Angsana New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Pr="00B91AE5">
        <w:rPr>
          <w:rFonts w:ascii="Angsana New" w:hAnsi="Angsana New"/>
          <w:lang w:val="en-US"/>
        </w:rPr>
        <w:t>2</w:t>
      </w:r>
      <w:r w:rsidRPr="00B91AE5">
        <w:rPr>
          <w:rFonts w:ascii="Angsana New" w:hAnsi="Angsana New"/>
          <w:cs/>
        </w:rPr>
        <w:t xml:space="preserve"> หุ้นต่อใบสำคัญแสดงสิทธิ </w:t>
      </w:r>
      <w:r w:rsidRPr="00B91AE5">
        <w:rPr>
          <w:rFonts w:ascii="Angsana New" w:hAnsi="Angsana New"/>
          <w:lang w:val="en-US"/>
        </w:rPr>
        <w:t>1</w:t>
      </w:r>
      <w:r w:rsidRPr="00B91AE5">
        <w:rPr>
          <w:rFonts w:ascii="Angsana New" w:hAnsi="Angsana New"/>
          <w:cs/>
        </w:rPr>
        <w:t xml:space="preserve"> หน่วยโดยมีรายละเอียดของใบสำคัญแสดงสิทธิดังนี้</w:t>
      </w:r>
    </w:p>
    <w:p w14:paraId="340B14C5" w14:textId="77777777" w:rsidR="002354FC" w:rsidRPr="00D20B63" w:rsidRDefault="002354FC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2538"/>
        <w:gridCol w:w="7068"/>
      </w:tblGrid>
      <w:tr w:rsidR="002354FC" w:rsidRPr="00B91AE5" w14:paraId="00ED2C19" w14:textId="77777777" w:rsidTr="002B76A8">
        <w:tc>
          <w:tcPr>
            <w:tcW w:w="2538" w:type="dxa"/>
          </w:tcPr>
          <w:p w14:paraId="2828879C" w14:textId="77777777" w:rsidR="002354FC" w:rsidRPr="00B91AE5" w:rsidRDefault="002354FC" w:rsidP="00152023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lang w:val="en-US"/>
              </w:rPr>
            </w:pPr>
            <w:r w:rsidRPr="00B91AE5">
              <w:rPr>
                <w:rFonts w:ascii="Angsana New" w:hAnsi="Angsana New"/>
                <w:cs/>
                <w:lang w:val="en-US"/>
              </w:rPr>
              <w:t>อัตราการใช้สิทธิ</w:t>
            </w:r>
          </w:p>
        </w:tc>
        <w:tc>
          <w:tcPr>
            <w:tcW w:w="7068" w:type="dxa"/>
          </w:tcPr>
          <w:p w14:paraId="35E72E6F" w14:textId="77777777" w:rsidR="002354FC" w:rsidRPr="00B91AE5" w:rsidRDefault="002354FC" w:rsidP="002B76A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cs/>
                <w:lang w:val="en-US"/>
              </w:rPr>
            </w:pPr>
            <w:r w:rsidRPr="00B91AE5">
              <w:rPr>
                <w:rFonts w:ascii="Angsana New" w:hAnsi="Angsana New"/>
                <w:cs/>
                <w:lang w:val="en-US"/>
              </w:rPr>
              <w:t xml:space="preserve">ใบสำคัญแสดงสิทธิ  </w:t>
            </w:r>
            <w:r w:rsidRPr="00B91AE5">
              <w:rPr>
                <w:rFonts w:ascii="Angsana New" w:hAnsi="Angsana New"/>
                <w:lang w:val="en-US"/>
              </w:rPr>
              <w:t>1</w:t>
            </w:r>
            <w:r w:rsidRPr="00B91AE5">
              <w:rPr>
                <w:rFonts w:ascii="Angsana New" w:hAnsi="Angsana New"/>
                <w:cs/>
                <w:lang w:val="en-US"/>
              </w:rPr>
              <w:t xml:space="preserve"> หน่วยสามารถซื้อหุ้นสามัญเพิ่มทุนได้ </w:t>
            </w:r>
            <w:r w:rsidRPr="00B91AE5">
              <w:rPr>
                <w:rFonts w:ascii="Angsana New" w:hAnsi="Angsana New"/>
                <w:lang w:val="en-US"/>
              </w:rPr>
              <w:t xml:space="preserve">1 </w:t>
            </w:r>
            <w:r w:rsidRPr="00B91AE5">
              <w:rPr>
                <w:rFonts w:ascii="Angsana New" w:hAnsi="Angsana New"/>
                <w:cs/>
                <w:lang w:val="en-US"/>
              </w:rPr>
              <w:t xml:space="preserve">หุ้น </w:t>
            </w:r>
          </w:p>
        </w:tc>
      </w:tr>
      <w:tr w:rsidR="002354FC" w:rsidRPr="00B91AE5" w14:paraId="6F78B17F" w14:textId="77777777" w:rsidTr="002B76A8">
        <w:tc>
          <w:tcPr>
            <w:tcW w:w="2538" w:type="dxa"/>
          </w:tcPr>
          <w:p w14:paraId="25C17168" w14:textId="77777777" w:rsidR="002354FC" w:rsidRPr="00D20B63" w:rsidRDefault="002354FC" w:rsidP="00152023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068" w:type="dxa"/>
          </w:tcPr>
          <w:p w14:paraId="092870B6" w14:textId="77777777" w:rsidR="002354FC" w:rsidRPr="00D20B63" w:rsidRDefault="002354FC" w:rsidP="002B76A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</w:tr>
      <w:tr w:rsidR="002354FC" w:rsidRPr="00B91AE5" w14:paraId="4C43C8E5" w14:textId="77777777" w:rsidTr="002B76A8">
        <w:tc>
          <w:tcPr>
            <w:tcW w:w="2538" w:type="dxa"/>
          </w:tcPr>
          <w:p w14:paraId="043E4040" w14:textId="77777777" w:rsidR="002354FC" w:rsidRPr="00B91AE5" w:rsidRDefault="002354FC" w:rsidP="00152023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lang w:val="en-US"/>
              </w:rPr>
            </w:pPr>
            <w:r w:rsidRPr="00B91AE5">
              <w:rPr>
                <w:rFonts w:ascii="Angsana New" w:hAnsi="Angsana New"/>
                <w:cs/>
                <w:lang w:val="en-US"/>
              </w:rPr>
              <w:t>ราคาใช้สิทธิ</w:t>
            </w:r>
          </w:p>
        </w:tc>
        <w:tc>
          <w:tcPr>
            <w:tcW w:w="7068" w:type="dxa"/>
          </w:tcPr>
          <w:p w14:paraId="633390B8" w14:textId="77777777" w:rsidR="002354FC" w:rsidRPr="00B91AE5" w:rsidRDefault="002354FC" w:rsidP="002B76A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91AE5">
              <w:rPr>
                <w:rFonts w:ascii="Angsana New" w:hAnsi="Angsana New"/>
                <w:lang w:val="en-US"/>
              </w:rPr>
              <w:t>0.55</w:t>
            </w:r>
            <w:r w:rsidRPr="00B91AE5">
              <w:rPr>
                <w:rFonts w:ascii="Angsana New" w:hAnsi="Angsana New"/>
                <w:cs/>
                <w:lang w:val="en-US"/>
              </w:rPr>
              <w:t xml:space="preserve"> บาทต่อหุ้น </w:t>
            </w:r>
          </w:p>
        </w:tc>
      </w:tr>
      <w:tr w:rsidR="002354FC" w:rsidRPr="00B91AE5" w14:paraId="10BCB412" w14:textId="77777777" w:rsidTr="002B76A8">
        <w:tc>
          <w:tcPr>
            <w:tcW w:w="2538" w:type="dxa"/>
          </w:tcPr>
          <w:p w14:paraId="5F7EE22A" w14:textId="77777777" w:rsidR="002354FC" w:rsidRPr="00D20B63" w:rsidRDefault="002354FC" w:rsidP="00152023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068" w:type="dxa"/>
          </w:tcPr>
          <w:p w14:paraId="21B75175" w14:textId="77777777" w:rsidR="002354FC" w:rsidRPr="00D20B63" w:rsidRDefault="002354FC" w:rsidP="002B76A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2354FC" w:rsidRPr="00B91AE5" w14:paraId="00DFFE84" w14:textId="77777777" w:rsidTr="002B76A8">
        <w:tc>
          <w:tcPr>
            <w:tcW w:w="2538" w:type="dxa"/>
          </w:tcPr>
          <w:p w14:paraId="3254E3B7" w14:textId="77777777" w:rsidR="002354FC" w:rsidRPr="00B91AE5" w:rsidRDefault="002354FC" w:rsidP="00152023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lang w:val="en-US"/>
              </w:rPr>
            </w:pPr>
            <w:r w:rsidRPr="00B91AE5">
              <w:rPr>
                <w:rFonts w:ascii="Angsana New" w:hAnsi="Angsana New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7068" w:type="dxa"/>
          </w:tcPr>
          <w:p w14:paraId="7DB0C0C3" w14:textId="77777777" w:rsidR="002354FC" w:rsidRPr="00B91AE5" w:rsidRDefault="002354FC" w:rsidP="002B76A8">
            <w:pPr>
              <w:pStyle w:val="a"/>
              <w:tabs>
                <w:tab w:val="clear" w:pos="1080"/>
                <w:tab w:val="left" w:pos="0"/>
                <w:tab w:val="left" w:pos="540"/>
              </w:tabs>
              <w:ind w:right="34"/>
              <w:jc w:val="thaiDistribute"/>
              <w:rPr>
                <w:rFonts w:ascii="Angsana New" w:hAnsi="Angsana New"/>
                <w:lang w:val="en-US"/>
              </w:rPr>
            </w:pPr>
            <w:r w:rsidRPr="00B91AE5">
              <w:rPr>
                <w:rFonts w:ascii="Angsana New" w:hAnsi="Angsana New"/>
                <w:cs/>
                <w:lang w:val="en-US"/>
              </w:rPr>
              <w:t xml:space="preserve">ผู้ถือใบสำคัญแสดงสิทธิเริ่มใช้สิทธิครั้งแรกได้ในวันที่ </w:t>
            </w:r>
            <w:r w:rsidRPr="00B91AE5">
              <w:rPr>
                <w:rFonts w:ascii="Angsana New" w:hAnsi="Angsana New"/>
                <w:lang w:val="en-US"/>
              </w:rPr>
              <w:t>30</w:t>
            </w:r>
            <w:r w:rsidRPr="00B91AE5">
              <w:rPr>
                <w:rFonts w:ascii="Angsana New" w:hAnsi="Angsana New"/>
                <w:cs/>
                <w:lang w:val="en-US"/>
              </w:rPr>
              <w:t xml:space="preserve"> พฤศจิกายน </w:t>
            </w:r>
            <w:r w:rsidRPr="00B91AE5">
              <w:rPr>
                <w:rFonts w:ascii="Angsana New" w:hAnsi="Angsana New"/>
                <w:lang w:val="en-US"/>
              </w:rPr>
              <w:t xml:space="preserve">2567 </w:t>
            </w:r>
            <w:r w:rsidRPr="00B91AE5">
              <w:rPr>
                <w:rFonts w:ascii="Angsana New" w:hAnsi="Angsana New"/>
                <w:cs/>
                <w:lang w:val="en-US"/>
              </w:rPr>
              <w:t xml:space="preserve">และสามารถใช้สิทธิตามใบสำคัญแสดงสิทธิได้อีก </w:t>
            </w:r>
            <w:r w:rsidRPr="00B91AE5">
              <w:rPr>
                <w:rFonts w:ascii="Angsana New" w:hAnsi="Angsana New"/>
                <w:lang w:val="en-US"/>
              </w:rPr>
              <w:t xml:space="preserve">2 </w:t>
            </w:r>
            <w:r w:rsidRPr="00B91AE5">
              <w:rPr>
                <w:rFonts w:ascii="Angsana New" w:hAnsi="Angsana New"/>
                <w:cs/>
                <w:lang w:val="en-US"/>
              </w:rPr>
              <w:t xml:space="preserve">ครั้งซึ่งจะตรงกับวันที่ </w:t>
            </w:r>
            <w:r w:rsidRPr="00B91AE5">
              <w:rPr>
                <w:rFonts w:ascii="Angsana New" w:hAnsi="Angsana New"/>
                <w:lang w:val="en-US"/>
              </w:rPr>
              <w:t xml:space="preserve">30 </w:t>
            </w:r>
            <w:r w:rsidRPr="00B91AE5">
              <w:rPr>
                <w:rFonts w:ascii="Angsana New" w:hAnsi="Angsana New"/>
                <w:cs/>
                <w:lang w:val="en-US"/>
              </w:rPr>
              <w:t xml:space="preserve">มีนาคม </w:t>
            </w:r>
            <w:r w:rsidRPr="00B91AE5">
              <w:rPr>
                <w:rFonts w:ascii="Angsana New" w:hAnsi="Angsana New"/>
                <w:lang w:val="en-US"/>
              </w:rPr>
              <w:t xml:space="preserve">2568 </w:t>
            </w:r>
            <w:r w:rsidRPr="00B91AE5">
              <w:rPr>
                <w:rFonts w:ascii="Angsana New" w:hAnsi="Angsana New"/>
                <w:cs/>
                <w:lang w:val="en-US"/>
              </w:rPr>
              <w:t xml:space="preserve">และวันใช้สิทธิครั้งสุดท้ายคือวันที่ </w:t>
            </w:r>
            <w:r w:rsidRPr="00B91AE5">
              <w:rPr>
                <w:rFonts w:ascii="Angsana New" w:hAnsi="Angsana New"/>
                <w:lang w:val="en-US"/>
              </w:rPr>
              <w:t>29</w:t>
            </w:r>
            <w:r w:rsidRPr="00B91AE5">
              <w:rPr>
                <w:rFonts w:ascii="Angsana New" w:hAnsi="Angsana New"/>
                <w:cs/>
                <w:lang w:val="en-US"/>
              </w:rPr>
              <w:t xml:space="preserve"> กรกฎาคม </w:t>
            </w:r>
            <w:r w:rsidRPr="00B91AE5">
              <w:rPr>
                <w:rFonts w:ascii="Angsana New" w:hAnsi="Angsana New"/>
                <w:lang w:val="en-US"/>
              </w:rPr>
              <w:t>2568</w:t>
            </w:r>
          </w:p>
        </w:tc>
      </w:tr>
      <w:tr w:rsidR="002354FC" w:rsidRPr="00B91AE5" w14:paraId="0DF19B1F" w14:textId="77777777" w:rsidTr="002B76A8">
        <w:tc>
          <w:tcPr>
            <w:tcW w:w="2538" w:type="dxa"/>
          </w:tcPr>
          <w:p w14:paraId="2C33C33B" w14:textId="77777777" w:rsidR="002354FC" w:rsidRPr="00D20B63" w:rsidRDefault="002354FC" w:rsidP="00152023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068" w:type="dxa"/>
          </w:tcPr>
          <w:p w14:paraId="58D56787" w14:textId="77777777" w:rsidR="002354FC" w:rsidRPr="00D20B63" w:rsidRDefault="002354FC" w:rsidP="002B76A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</w:tr>
      <w:tr w:rsidR="002354FC" w:rsidRPr="00B91AE5" w14:paraId="6D1261AA" w14:textId="77777777" w:rsidTr="002B76A8">
        <w:tc>
          <w:tcPr>
            <w:tcW w:w="2538" w:type="dxa"/>
          </w:tcPr>
          <w:p w14:paraId="08D8B3CE" w14:textId="77777777" w:rsidR="002354FC" w:rsidRPr="00B91AE5" w:rsidRDefault="002354FC" w:rsidP="00152023">
            <w:pPr>
              <w:pStyle w:val="a"/>
              <w:tabs>
                <w:tab w:val="clear" w:pos="1080"/>
                <w:tab w:val="left" w:pos="540"/>
              </w:tabs>
              <w:ind w:hanging="94"/>
              <w:jc w:val="thaiDistribute"/>
              <w:rPr>
                <w:rFonts w:ascii="Angsana New" w:hAnsi="Angsana New"/>
                <w:lang w:val="en-US"/>
              </w:rPr>
            </w:pPr>
            <w:r w:rsidRPr="00B91AE5">
              <w:rPr>
                <w:rFonts w:ascii="Angsana New" w:hAnsi="Angsana New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7068" w:type="dxa"/>
          </w:tcPr>
          <w:p w14:paraId="7C769A82" w14:textId="77777777" w:rsidR="002354FC" w:rsidRPr="00B91AE5" w:rsidRDefault="002354FC" w:rsidP="002B76A8">
            <w:pPr>
              <w:pStyle w:val="a"/>
              <w:tabs>
                <w:tab w:val="clear" w:pos="1080"/>
                <w:tab w:val="left" w:pos="0"/>
                <w:tab w:val="left" w:pos="540"/>
              </w:tabs>
              <w:jc w:val="thaiDistribute"/>
              <w:rPr>
                <w:rFonts w:ascii="Angsana New" w:hAnsi="Angsana New"/>
                <w:lang w:val="en-US"/>
              </w:rPr>
            </w:pPr>
            <w:r w:rsidRPr="00B91AE5">
              <w:rPr>
                <w:rFonts w:ascii="Angsana New" w:hAnsi="Angsana New"/>
                <w:lang w:val="en-US"/>
              </w:rPr>
              <w:t xml:space="preserve">1 </w:t>
            </w:r>
            <w:r w:rsidRPr="00B91AE5">
              <w:rPr>
                <w:rFonts w:ascii="Angsana New" w:hAnsi="Angsana New"/>
                <w:cs/>
                <w:lang w:val="en-US"/>
              </w:rPr>
              <w:t>ปี นับตั้งแต่วันที่ออกใบสำคัญแสดงสิทธิให้แก่ผู้ถือหุ้น</w:t>
            </w:r>
          </w:p>
        </w:tc>
      </w:tr>
    </w:tbl>
    <w:p w14:paraId="6C000C01" w14:textId="77777777" w:rsidR="008922B9" w:rsidRDefault="008922B9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DFF7D39" w14:textId="26BE423E" w:rsidR="002354FC" w:rsidRPr="00B91AE5" w:rsidRDefault="002354FC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91AE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91AE5">
        <w:rPr>
          <w:rFonts w:ascii="Angsana New" w:hAnsi="Angsana New"/>
          <w:sz w:val="30"/>
          <w:szCs w:val="30"/>
        </w:rPr>
        <w:t xml:space="preserve">14 </w:t>
      </w:r>
      <w:r w:rsidRPr="00B91AE5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B91AE5">
        <w:rPr>
          <w:rFonts w:ascii="Angsana New" w:hAnsi="Angsana New"/>
          <w:sz w:val="30"/>
          <w:szCs w:val="30"/>
        </w:rPr>
        <w:t>2567</w:t>
      </w:r>
      <w:r w:rsidRPr="00B91AE5">
        <w:rPr>
          <w:rFonts w:ascii="Angsana New" w:hAnsi="Angsana New"/>
          <w:sz w:val="30"/>
          <w:szCs w:val="30"/>
          <w:cs/>
        </w:rPr>
        <w:t xml:space="preserve"> ตลาดหลักทรัพย์แห่งประเทศไทยได้มีคำสั่งรับใบสำคัญแสดงสิทธิซื้อหุ้นสามัญของบริษัท (ECF-W</w:t>
      </w:r>
      <w:r w:rsidRPr="00B91AE5">
        <w:rPr>
          <w:rFonts w:ascii="Angsana New" w:hAnsi="Angsana New"/>
          <w:sz w:val="30"/>
          <w:szCs w:val="30"/>
        </w:rPr>
        <w:t>5</w:t>
      </w:r>
      <w:r w:rsidRPr="00B91AE5">
        <w:rPr>
          <w:rFonts w:ascii="Angsana New" w:hAnsi="Angsana New"/>
          <w:sz w:val="30"/>
          <w:szCs w:val="30"/>
          <w:cs/>
        </w:rPr>
        <w:t xml:space="preserve">) จำนวน </w:t>
      </w:r>
      <w:r w:rsidRPr="00B91AE5">
        <w:rPr>
          <w:rFonts w:ascii="Angsana New" w:hAnsi="Angsana New"/>
          <w:sz w:val="30"/>
          <w:szCs w:val="30"/>
        </w:rPr>
        <w:t>479,742,753</w:t>
      </w:r>
      <w:r w:rsidRPr="00B91AE5">
        <w:rPr>
          <w:rFonts w:ascii="Angsana New" w:hAnsi="Angsana New"/>
          <w:sz w:val="30"/>
          <w:szCs w:val="30"/>
          <w:cs/>
        </w:rPr>
        <w:t xml:space="preserve"> หน่วยเป็นหลักทรัพย์จดทะเบียนและอนุญาตให้เริ่มทำการซื้อขายในตลาดหลักทรัพย์เอ็ม เอ ไอ ตั้งแต่วันที่ </w:t>
      </w:r>
      <w:r w:rsidRPr="00B91AE5">
        <w:rPr>
          <w:rFonts w:ascii="Angsana New" w:hAnsi="Angsana New"/>
          <w:sz w:val="30"/>
          <w:szCs w:val="30"/>
        </w:rPr>
        <w:t xml:space="preserve">15 </w:t>
      </w:r>
      <w:r w:rsidRPr="00B91AE5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B91AE5">
        <w:rPr>
          <w:rFonts w:ascii="Angsana New" w:hAnsi="Angsana New"/>
          <w:sz w:val="30"/>
          <w:szCs w:val="30"/>
        </w:rPr>
        <w:t>2567</w:t>
      </w:r>
      <w:r w:rsidRPr="00B91AE5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14:paraId="41703F45" w14:textId="25A54E57" w:rsidR="001D4E98" w:rsidRDefault="001D4E98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11CD01D" w14:textId="5EE9C187" w:rsidR="008922B9" w:rsidRPr="008922B9" w:rsidRDefault="008922B9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2568 </w:t>
      </w:r>
      <w:r w:rsidRPr="008922B9">
        <w:rPr>
          <w:rFonts w:ascii="Angsana New" w:hAnsi="Angsana New" w:hint="cs"/>
          <w:sz w:val="30"/>
          <w:szCs w:val="30"/>
          <w:cs/>
        </w:rPr>
        <w:t>ปรับราคาการใช้สิทธิและอัตราการใช้สิทธิตามใบสำคัญแสดงสิทธิที่จะซื้อหุ้นสามัญ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/>
          <w:sz w:val="30"/>
          <w:szCs w:val="30"/>
        </w:rPr>
        <w:t>ECF-W</w:t>
      </w:r>
      <w:r>
        <w:rPr>
          <w:rFonts w:ascii="Angsana New" w:hAnsi="Angsana New"/>
          <w:sz w:val="30"/>
          <w:szCs w:val="30"/>
        </w:rPr>
        <w:t>5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โดยปรับราคาการใช้สิทธิจาก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0.55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บาทต่อหุ้นเป็น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11.00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บาทต่อหุ้น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และปรับอัตราการใช้สิทธิจากใบสำคัญแสดงสิทธิ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หน่วยต่อหุ้นสามัญเพิ่มทุน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หุ้นเป็นใบสำคัญแสดงสิทธิ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หน่วยต่อหุ้นสามัญเพิ่มทุน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0.05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หุ้น</w:t>
      </w:r>
    </w:p>
    <w:p w14:paraId="2756B5C2" w14:textId="77777777" w:rsidR="008922B9" w:rsidRDefault="008922B9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BBF2B4" w14:textId="21C45C73" w:rsidR="008922B9" w:rsidRPr="008922B9" w:rsidRDefault="008922B9" w:rsidP="00892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2568 </w:t>
      </w:r>
      <w:r w:rsidRPr="008922B9">
        <w:rPr>
          <w:rFonts w:ascii="Angsana New" w:hAnsi="Angsana New" w:hint="cs"/>
          <w:sz w:val="30"/>
          <w:szCs w:val="30"/>
          <w:cs/>
        </w:rPr>
        <w:t>ปรับราคาการใช้สิทธิและอัตราการใช้สิทธิตามใบสำคัญแสดงสิทธิที่จะซื้อหุ้นสามัญ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/>
          <w:sz w:val="30"/>
          <w:szCs w:val="30"/>
        </w:rPr>
        <w:t>ECF-W</w:t>
      </w:r>
      <w:r>
        <w:rPr>
          <w:rFonts w:ascii="Angsana New" w:hAnsi="Angsana New"/>
          <w:sz w:val="30"/>
          <w:szCs w:val="30"/>
        </w:rPr>
        <w:t>5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โดยปรับราคาการใช้สิทธิจาก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11.00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บาทต่อหุ้นเป็น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0.55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บาทต่อหุ้น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และปรับอัตราการใช้สิทธิจากใบสำคัญแสดงสิทธิ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หน่วยต่อหุ้นสามัญเพิ่มทุน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0.05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หุ้นเป็นใบสำคัญแสดงสิทธิ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หน่วยต่อหุ้นสามัญเพิ่มทุน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0.99</w:t>
      </w:r>
      <w:r w:rsidRPr="008922B9">
        <w:rPr>
          <w:rFonts w:ascii="Angsana New" w:hAnsi="Angsana New"/>
          <w:sz w:val="30"/>
          <w:szCs w:val="30"/>
          <w:cs/>
        </w:rPr>
        <w:t xml:space="preserve"> </w:t>
      </w:r>
      <w:r w:rsidRPr="008922B9">
        <w:rPr>
          <w:rFonts w:ascii="Angsana New" w:hAnsi="Angsana New" w:hint="cs"/>
          <w:sz w:val="30"/>
          <w:szCs w:val="30"/>
          <w:cs/>
        </w:rPr>
        <w:t>หุ้น</w:t>
      </w:r>
    </w:p>
    <w:p w14:paraId="725DE8C6" w14:textId="77777777" w:rsidR="008922B9" w:rsidRPr="00B91AE5" w:rsidRDefault="008922B9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BA460C" w14:textId="1B040002" w:rsidR="001D4E98" w:rsidRPr="00B91AE5" w:rsidRDefault="001D4E98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91AE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B91AE5">
        <w:rPr>
          <w:rFonts w:ascii="Angsana New" w:hAnsi="Angsana New"/>
          <w:sz w:val="30"/>
          <w:szCs w:val="30"/>
        </w:rPr>
        <w:t>3</w:t>
      </w:r>
      <w:r w:rsidR="001A421F">
        <w:rPr>
          <w:rFonts w:ascii="Angsana New" w:hAnsi="Angsana New"/>
          <w:sz w:val="30"/>
          <w:szCs w:val="30"/>
        </w:rPr>
        <w:t>0</w:t>
      </w:r>
      <w:r w:rsidRPr="00B91AE5">
        <w:rPr>
          <w:rFonts w:ascii="Angsana New" w:hAnsi="Angsana New"/>
          <w:sz w:val="30"/>
          <w:szCs w:val="30"/>
        </w:rPr>
        <w:t xml:space="preserve"> </w:t>
      </w:r>
      <w:r w:rsidRPr="00B91AE5">
        <w:rPr>
          <w:rFonts w:ascii="Angsana New" w:hAnsi="Angsana New"/>
          <w:sz w:val="30"/>
          <w:szCs w:val="30"/>
          <w:cs/>
        </w:rPr>
        <w:t>ม</w:t>
      </w:r>
      <w:r w:rsidR="001A421F">
        <w:rPr>
          <w:rFonts w:ascii="Angsana New" w:hAnsi="Angsana New" w:hint="cs"/>
          <w:sz w:val="30"/>
          <w:szCs w:val="30"/>
          <w:cs/>
        </w:rPr>
        <w:t>ิถุนายน</w:t>
      </w:r>
      <w:r w:rsidRPr="00B91AE5">
        <w:rPr>
          <w:rFonts w:ascii="Angsana New" w:hAnsi="Angsana New"/>
          <w:sz w:val="30"/>
          <w:szCs w:val="30"/>
          <w:cs/>
        </w:rPr>
        <w:t xml:space="preserve"> </w:t>
      </w:r>
      <w:r w:rsidRPr="00B91AE5">
        <w:rPr>
          <w:rFonts w:ascii="Angsana New" w:hAnsi="Angsana New"/>
          <w:sz w:val="30"/>
          <w:szCs w:val="30"/>
        </w:rPr>
        <w:t xml:space="preserve">2568 </w:t>
      </w:r>
      <w:r w:rsidR="00F96BA9">
        <w:rPr>
          <w:rFonts w:ascii="Angsana New" w:hAnsi="Angsana New" w:hint="cs"/>
          <w:sz w:val="30"/>
          <w:szCs w:val="30"/>
          <w:cs/>
        </w:rPr>
        <w:t>ยัง</w:t>
      </w:r>
      <w:r w:rsidRPr="00B91AE5">
        <w:rPr>
          <w:rFonts w:ascii="Angsana New" w:hAnsi="Angsana New"/>
          <w:sz w:val="30"/>
          <w:szCs w:val="30"/>
          <w:cs/>
        </w:rPr>
        <w:t>ไม่มีผู้มาใช้สิทธิ</w:t>
      </w:r>
      <w:r w:rsidR="00F96BA9">
        <w:rPr>
          <w:rFonts w:ascii="Angsana New" w:hAnsi="Angsana New" w:hint="cs"/>
          <w:sz w:val="30"/>
          <w:szCs w:val="30"/>
          <w:cs/>
        </w:rPr>
        <w:t>ตาม</w:t>
      </w:r>
      <w:r w:rsidR="00B02974" w:rsidRPr="00B91AE5">
        <w:rPr>
          <w:rFonts w:ascii="Angsana New" w:hAnsi="Angsana New"/>
          <w:sz w:val="30"/>
          <w:szCs w:val="30"/>
          <w:cs/>
        </w:rPr>
        <w:t xml:space="preserve">ใบสำคัญแสดงสิทธิซื้อหุ้นสามัญเพิ่มทุน </w:t>
      </w:r>
      <w:r w:rsidR="00B02974" w:rsidRPr="00B91AE5">
        <w:rPr>
          <w:rFonts w:ascii="Angsana New" w:hAnsi="Angsana New"/>
          <w:sz w:val="30"/>
          <w:szCs w:val="30"/>
        </w:rPr>
        <w:t>ECF-W5</w:t>
      </w:r>
      <w:r w:rsidR="00F96BA9">
        <w:rPr>
          <w:rFonts w:ascii="Angsana New" w:hAnsi="Angsana New" w:hint="cs"/>
          <w:sz w:val="30"/>
          <w:szCs w:val="30"/>
          <w:cs/>
        </w:rPr>
        <w:t xml:space="preserve"> (ดูหมายเหตุ </w:t>
      </w:r>
      <w:r w:rsidR="00F96BA9">
        <w:rPr>
          <w:rFonts w:ascii="Angsana New" w:hAnsi="Angsana New"/>
          <w:sz w:val="30"/>
          <w:szCs w:val="30"/>
        </w:rPr>
        <w:t xml:space="preserve">21 </w:t>
      </w:r>
      <w:r w:rsidR="00F96BA9">
        <w:rPr>
          <w:rFonts w:ascii="Angsana New" w:hAnsi="Angsana New" w:hint="cs"/>
          <w:sz w:val="30"/>
          <w:szCs w:val="30"/>
          <w:cs/>
        </w:rPr>
        <w:t>เพิ่มเติม</w:t>
      </w:r>
      <w:r w:rsidR="00F96BA9">
        <w:rPr>
          <w:rFonts w:ascii="Angsana New" w:hAnsi="Angsana New"/>
          <w:sz w:val="30"/>
          <w:szCs w:val="30"/>
        </w:rPr>
        <w:t>)</w:t>
      </w:r>
    </w:p>
    <w:p w14:paraId="1B34A494" w14:textId="77777777" w:rsidR="00405A22" w:rsidRDefault="00405A22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6CD6FAD" w14:textId="77777777" w:rsidR="008922B9" w:rsidRDefault="008922B9" w:rsidP="00235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3349844" w14:textId="2A32496F" w:rsidR="009D08F9" w:rsidRPr="00235806" w:rsidRDefault="00477D9C" w:rsidP="009D08F9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35806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 สินทรัพย์ภาษีเงินได้รอการตัดบัญชีและหนี้สินภาษีเงินได้รอการตัดบัญชี</w:t>
      </w:r>
    </w:p>
    <w:p w14:paraId="73C258A5" w14:textId="77777777" w:rsidR="009D08F9" w:rsidRPr="00E746DA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01CF9A05" w14:textId="1E1D2220" w:rsidR="009D08F9" w:rsidRPr="00235806" w:rsidRDefault="009D08F9" w:rsidP="009D08F9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235806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</w:t>
      </w:r>
      <w:r w:rsidR="005B4CDD">
        <w:rPr>
          <w:rFonts w:ascii="Angsana New" w:hAnsi="Angsana New" w:hint="cs"/>
          <w:sz w:val="30"/>
          <w:szCs w:val="30"/>
          <w:cs/>
        </w:rPr>
        <w:t xml:space="preserve">ค่าใช้จ่าย </w:t>
      </w:r>
      <w:r w:rsidR="005B4CDD">
        <w:rPr>
          <w:rFonts w:ascii="Angsana New" w:hAnsi="Angsana New"/>
          <w:sz w:val="30"/>
          <w:szCs w:val="30"/>
        </w:rPr>
        <w:t>(</w:t>
      </w:r>
      <w:r w:rsidRPr="00235806">
        <w:rPr>
          <w:rFonts w:ascii="Angsana New" w:hAnsi="Angsana New"/>
          <w:sz w:val="30"/>
          <w:szCs w:val="30"/>
          <w:cs/>
        </w:rPr>
        <w:t>รายได้</w:t>
      </w:r>
      <w:r w:rsidR="005B4CDD">
        <w:rPr>
          <w:rFonts w:ascii="Angsana New" w:hAnsi="Angsana New"/>
          <w:sz w:val="30"/>
          <w:szCs w:val="30"/>
        </w:rPr>
        <w:t>)</w:t>
      </w:r>
      <w:r w:rsidR="005B4CDD">
        <w:rPr>
          <w:rFonts w:ascii="Angsana New" w:hAnsi="Angsana New" w:hint="cs"/>
          <w:sz w:val="30"/>
          <w:szCs w:val="30"/>
          <w:cs/>
        </w:rPr>
        <w:t xml:space="preserve"> </w:t>
      </w:r>
      <w:r w:rsidRPr="00235806">
        <w:rPr>
          <w:rFonts w:ascii="Angsana New" w:hAnsi="Angsana New"/>
          <w:sz w:val="30"/>
          <w:szCs w:val="30"/>
          <w:cs/>
        </w:rPr>
        <w:t>สำหรับงวด</w:t>
      </w:r>
      <w:r w:rsidR="004F6683" w:rsidRPr="00235806">
        <w:rPr>
          <w:rFonts w:ascii="Angsana New" w:hAnsi="Angsana New"/>
          <w:sz w:val="30"/>
          <w:szCs w:val="30"/>
          <w:cs/>
        </w:rPr>
        <w:t>สามเดือนและหก</w:t>
      </w:r>
      <w:r w:rsidRPr="0023580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F6683" w:rsidRPr="00235806">
        <w:rPr>
          <w:rFonts w:ascii="Angsana New" w:hAnsi="Angsana New"/>
          <w:sz w:val="30"/>
          <w:szCs w:val="30"/>
        </w:rPr>
        <w:t xml:space="preserve">30 </w:t>
      </w:r>
      <w:r w:rsidR="004F6683" w:rsidRPr="00235806">
        <w:rPr>
          <w:rFonts w:ascii="Angsana New" w:hAnsi="Angsana New"/>
          <w:sz w:val="30"/>
          <w:szCs w:val="30"/>
          <w:cs/>
        </w:rPr>
        <w:t>มิถุนายน</w:t>
      </w:r>
      <w:r w:rsidRPr="00235806">
        <w:rPr>
          <w:rFonts w:ascii="Angsana New" w:hAnsi="Angsana New"/>
          <w:sz w:val="30"/>
          <w:szCs w:val="30"/>
          <w:cs/>
        </w:rPr>
        <w:t xml:space="preserve"> </w:t>
      </w:r>
      <w:r w:rsidRPr="00235806">
        <w:rPr>
          <w:rFonts w:ascii="Angsana New" w:hAnsi="Angsana New"/>
          <w:sz w:val="30"/>
          <w:szCs w:val="30"/>
        </w:rPr>
        <w:t>256</w:t>
      </w:r>
      <w:r w:rsidR="00477D9C" w:rsidRPr="00235806">
        <w:rPr>
          <w:rFonts w:ascii="Angsana New" w:hAnsi="Angsana New"/>
          <w:sz w:val="30"/>
          <w:szCs w:val="30"/>
        </w:rPr>
        <w:t>8</w:t>
      </w:r>
      <w:r w:rsidRPr="00235806">
        <w:rPr>
          <w:rFonts w:ascii="Angsana New" w:hAnsi="Angsana New"/>
          <w:sz w:val="30"/>
          <w:szCs w:val="30"/>
          <w:cs/>
        </w:rPr>
        <w:t xml:space="preserve"> และ </w:t>
      </w:r>
      <w:r w:rsidRPr="00235806">
        <w:rPr>
          <w:rFonts w:ascii="Angsana New" w:hAnsi="Angsana New"/>
          <w:sz w:val="30"/>
          <w:szCs w:val="30"/>
        </w:rPr>
        <w:t>256</w:t>
      </w:r>
      <w:r w:rsidR="00477D9C" w:rsidRPr="00235806">
        <w:rPr>
          <w:rFonts w:ascii="Angsana New" w:hAnsi="Angsana New"/>
          <w:sz w:val="30"/>
          <w:szCs w:val="30"/>
        </w:rPr>
        <w:t>7</w:t>
      </w:r>
      <w:r w:rsidRPr="00235806">
        <w:rPr>
          <w:rFonts w:ascii="Angsana New" w:hAnsi="Angsana New"/>
          <w:sz w:val="30"/>
          <w:szCs w:val="30"/>
        </w:rPr>
        <w:t xml:space="preserve"> </w:t>
      </w:r>
      <w:r w:rsidRPr="00235806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tbl>
      <w:tblPr>
        <w:tblStyle w:val="TableGrid"/>
        <w:tblW w:w="9725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247"/>
        <w:gridCol w:w="253"/>
        <w:gridCol w:w="1250"/>
        <w:gridCol w:w="256"/>
        <w:gridCol w:w="1247"/>
        <w:gridCol w:w="255"/>
        <w:gridCol w:w="1248"/>
      </w:tblGrid>
      <w:tr w:rsidR="00094F47" w:rsidRPr="00235806" w14:paraId="77F42709" w14:textId="77777777" w:rsidTr="00094F47">
        <w:tc>
          <w:tcPr>
            <w:tcW w:w="3969" w:type="dxa"/>
          </w:tcPr>
          <w:p w14:paraId="237D4BED" w14:textId="77777777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6" w:type="dxa"/>
            <w:gridSpan w:val="7"/>
            <w:tcBorders>
              <w:bottom w:val="single" w:sz="4" w:space="0" w:color="auto"/>
            </w:tcBorders>
          </w:tcPr>
          <w:p w14:paraId="18D67FDE" w14:textId="4748C8AD" w:rsidR="007C2102" w:rsidRPr="00235806" w:rsidRDefault="005B73EE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งวดสามเดือน (</w:t>
            </w:r>
            <w:r w:rsidR="007C2102" w:rsidRPr="0023580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3580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94F47" w:rsidRPr="00235806" w14:paraId="271AD9D9" w14:textId="77777777" w:rsidTr="00094F47">
        <w:tc>
          <w:tcPr>
            <w:tcW w:w="3969" w:type="dxa"/>
          </w:tcPr>
          <w:p w14:paraId="6C8A77BB" w14:textId="77777777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3DB1" w14:textId="77777777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4AEB7369" w14:textId="77777777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76141" w14:textId="77777777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F47" w:rsidRPr="00235806" w14:paraId="0470DD71" w14:textId="77777777" w:rsidTr="00094F47">
        <w:tc>
          <w:tcPr>
            <w:tcW w:w="3969" w:type="dxa"/>
          </w:tcPr>
          <w:p w14:paraId="4C242E80" w14:textId="77777777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318C815" w14:textId="53215282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08C09078" w14:textId="77777777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5E72FFF8" w14:textId="53109374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6" w:type="dxa"/>
          </w:tcPr>
          <w:p w14:paraId="7CD2A5A8" w14:textId="77777777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82A12B2" w14:textId="151B161B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11C0976" w14:textId="77777777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BA3C2B0" w14:textId="6A67EFE7" w:rsidR="007C2102" w:rsidRPr="00235806" w:rsidRDefault="007C2102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4F47" w:rsidRPr="00235806" w14:paraId="1197C348" w14:textId="77777777" w:rsidTr="00094F47">
        <w:tc>
          <w:tcPr>
            <w:tcW w:w="3969" w:type="dxa"/>
          </w:tcPr>
          <w:p w14:paraId="7D5E061E" w14:textId="77777777" w:rsidR="00094F47" w:rsidRPr="00235806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</w:t>
            </w:r>
          </w:p>
          <w:p w14:paraId="78EBE322" w14:textId="797E4D07" w:rsidR="008D2AC5" w:rsidRPr="00235806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กำไรทางภาษี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0C757A34" w14:textId="6E109A9F" w:rsidR="008D2AC5" w:rsidRPr="00235806" w:rsidRDefault="00AF1563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53" w:type="dxa"/>
            <w:vAlign w:val="bottom"/>
          </w:tcPr>
          <w:p w14:paraId="11DDD145" w14:textId="77777777" w:rsidR="008D2AC5" w:rsidRPr="00235806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5B1F646" w14:textId="69BB1810" w:rsidR="008D2AC5" w:rsidRPr="00235806" w:rsidRDefault="00FE1C08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56" w:type="dxa"/>
            <w:vAlign w:val="bottom"/>
          </w:tcPr>
          <w:p w14:paraId="1741835F" w14:textId="77777777" w:rsidR="008D2AC5" w:rsidRPr="00235806" w:rsidRDefault="008D2AC5" w:rsidP="005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7597FDF" w14:textId="6A8C8A76" w:rsidR="008D2AC5" w:rsidRPr="00235806" w:rsidRDefault="008D2AC5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4F8B55DE" w14:textId="77777777" w:rsidR="008D2AC5" w:rsidRPr="00235806" w:rsidRDefault="008D2AC5" w:rsidP="005B73EE">
            <w:pPr>
              <w:tabs>
                <w:tab w:val="clear" w:pos="227"/>
                <w:tab w:val="clear" w:pos="907"/>
                <w:tab w:val="left" w:pos="0"/>
                <w:tab w:val="decimal" w:pos="860"/>
                <w:tab w:val="left" w:pos="1440"/>
                <w:tab w:val="left" w:pos="21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2F6A06E8" w14:textId="378EE2FC" w:rsidR="008D2AC5" w:rsidRPr="00235806" w:rsidRDefault="008D2AC5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4F47" w:rsidRPr="00235806" w14:paraId="2CA14F5D" w14:textId="77777777" w:rsidTr="00094F47">
        <w:tc>
          <w:tcPr>
            <w:tcW w:w="3969" w:type="dxa"/>
            <w:vAlign w:val="bottom"/>
          </w:tcPr>
          <w:p w14:paraId="062B6233" w14:textId="49A07256" w:rsidR="008D2AC5" w:rsidRPr="00235806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404D57">
              <w:rPr>
                <w:rFonts w:ascii="Angsana New" w:hAnsi="Angsana New" w:hint="cs"/>
                <w:sz w:val="30"/>
                <w:szCs w:val="30"/>
                <w:cs/>
              </w:rPr>
              <w:t>ลดลง (</w:t>
            </w:r>
            <w:r w:rsidRPr="002358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404D57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vAlign w:val="bottom"/>
          </w:tcPr>
          <w:p w14:paraId="4962E51D" w14:textId="1A5CFE93" w:rsidR="008D2AC5" w:rsidRPr="00235806" w:rsidRDefault="00AF1563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2,288</w:t>
            </w:r>
          </w:p>
        </w:tc>
        <w:tc>
          <w:tcPr>
            <w:tcW w:w="253" w:type="dxa"/>
          </w:tcPr>
          <w:p w14:paraId="71FC7847" w14:textId="77777777" w:rsidR="008D2AC5" w:rsidRPr="00235806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D9F2776" w14:textId="614FC994" w:rsidR="008D2AC5" w:rsidRPr="00235806" w:rsidRDefault="00FE1C08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(11,530)</w:t>
            </w:r>
          </w:p>
        </w:tc>
        <w:tc>
          <w:tcPr>
            <w:tcW w:w="256" w:type="dxa"/>
          </w:tcPr>
          <w:p w14:paraId="5DB9DAD1" w14:textId="77777777" w:rsidR="008D2AC5" w:rsidRPr="00235806" w:rsidRDefault="008D2AC5" w:rsidP="005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3E0C74FE" w14:textId="3C932F1E" w:rsidR="008D2AC5" w:rsidRPr="00235806" w:rsidRDefault="00AF1563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2,355</w:t>
            </w:r>
          </w:p>
        </w:tc>
        <w:tc>
          <w:tcPr>
            <w:tcW w:w="255" w:type="dxa"/>
          </w:tcPr>
          <w:p w14:paraId="7EF111C8" w14:textId="77777777" w:rsidR="008D2AC5" w:rsidRPr="00235806" w:rsidRDefault="008D2AC5" w:rsidP="005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014419E0" w14:textId="0AF4474C" w:rsidR="008D2AC5" w:rsidRPr="00235806" w:rsidRDefault="00FE1C08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(11,441)</w:t>
            </w:r>
          </w:p>
        </w:tc>
      </w:tr>
      <w:tr w:rsidR="00094F47" w:rsidRPr="00235806" w14:paraId="61A4AB19" w14:textId="77777777" w:rsidTr="00A4058B">
        <w:tc>
          <w:tcPr>
            <w:tcW w:w="3969" w:type="dxa"/>
            <w:vAlign w:val="bottom"/>
          </w:tcPr>
          <w:p w14:paraId="436E63F9" w14:textId="7DD991ED" w:rsidR="008D2AC5" w:rsidRPr="00235806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="00293C83" w:rsidRPr="002358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CFE2DD8" w14:textId="0190CC92" w:rsidR="008D2AC5" w:rsidRPr="00235806" w:rsidRDefault="00AF1563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53" w:type="dxa"/>
          </w:tcPr>
          <w:p w14:paraId="3E31ACA8" w14:textId="77777777" w:rsidR="008D2AC5" w:rsidRPr="00235806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12B9862C" w14:textId="751A22A5" w:rsidR="008D2AC5" w:rsidRPr="00235806" w:rsidRDefault="00FE1C08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56" w:type="dxa"/>
          </w:tcPr>
          <w:p w14:paraId="725CF0FE" w14:textId="77777777" w:rsidR="008D2AC5" w:rsidRPr="00235806" w:rsidRDefault="008D2AC5" w:rsidP="005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2962426" w14:textId="6309C37A" w:rsidR="008D2AC5" w:rsidRPr="00235806" w:rsidRDefault="00AF1563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55" w:type="dxa"/>
          </w:tcPr>
          <w:p w14:paraId="04F5CAF5" w14:textId="77777777" w:rsidR="008D2AC5" w:rsidRPr="00235806" w:rsidRDefault="008D2AC5" w:rsidP="005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477C3F0" w14:textId="7F6E92BB" w:rsidR="008D2AC5" w:rsidRPr="00235806" w:rsidRDefault="00FE1C08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094F47" w:rsidRPr="00235806" w14:paraId="410C1C09" w14:textId="77777777" w:rsidTr="00A4058B">
        <w:tc>
          <w:tcPr>
            <w:tcW w:w="3969" w:type="dxa"/>
            <w:vAlign w:val="bottom"/>
          </w:tcPr>
          <w:p w14:paraId="39A99AE3" w14:textId="277E1174" w:rsidR="008D2AC5" w:rsidRPr="00235806" w:rsidRDefault="008D2AC5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A7D40D" w14:textId="323DD39A" w:rsidR="008D2AC5" w:rsidRPr="00235806" w:rsidRDefault="00280703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3,228</w:t>
            </w:r>
          </w:p>
        </w:tc>
        <w:tc>
          <w:tcPr>
            <w:tcW w:w="253" w:type="dxa"/>
          </w:tcPr>
          <w:p w14:paraId="537ECB8A" w14:textId="77777777" w:rsidR="008D2AC5" w:rsidRPr="00235806" w:rsidRDefault="008D2AC5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35EA6" w14:textId="773D9E9A" w:rsidR="008D2AC5" w:rsidRPr="00235806" w:rsidRDefault="00FE1C08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(10,654)</w:t>
            </w:r>
          </w:p>
        </w:tc>
        <w:tc>
          <w:tcPr>
            <w:tcW w:w="256" w:type="dxa"/>
          </w:tcPr>
          <w:p w14:paraId="1362E744" w14:textId="77777777" w:rsidR="008D2AC5" w:rsidRPr="00235806" w:rsidRDefault="008D2AC5" w:rsidP="005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ED0D4" w14:textId="6F9BCA2D" w:rsidR="008D2AC5" w:rsidRPr="00235806" w:rsidRDefault="00280703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2,882</w:t>
            </w:r>
          </w:p>
        </w:tc>
        <w:tc>
          <w:tcPr>
            <w:tcW w:w="255" w:type="dxa"/>
          </w:tcPr>
          <w:p w14:paraId="6EAE2689" w14:textId="77777777" w:rsidR="008D2AC5" w:rsidRPr="00235806" w:rsidRDefault="008D2AC5" w:rsidP="005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94796" w14:textId="58CA8883" w:rsidR="008D2AC5" w:rsidRPr="00235806" w:rsidRDefault="00FE1C08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(10,942)</w:t>
            </w:r>
          </w:p>
        </w:tc>
      </w:tr>
      <w:tr w:rsidR="00A4058B" w:rsidRPr="00235806" w14:paraId="004BB3D8" w14:textId="77777777" w:rsidTr="00A4058B">
        <w:tc>
          <w:tcPr>
            <w:tcW w:w="3969" w:type="dxa"/>
            <w:vAlign w:val="bottom"/>
          </w:tcPr>
          <w:p w14:paraId="05655CCE" w14:textId="77777777" w:rsidR="00A4058B" w:rsidRPr="00E746DA" w:rsidRDefault="00A4058B" w:rsidP="008D2AC5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bottom"/>
          </w:tcPr>
          <w:p w14:paraId="1CA5FF97" w14:textId="77777777" w:rsidR="00A4058B" w:rsidRPr="00E746DA" w:rsidRDefault="00A4058B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3" w:type="dxa"/>
          </w:tcPr>
          <w:p w14:paraId="274AF28A" w14:textId="77777777" w:rsidR="00A4058B" w:rsidRPr="00E746DA" w:rsidRDefault="00A4058B" w:rsidP="008D2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014751D5" w14:textId="77777777" w:rsidR="00A4058B" w:rsidRPr="00E746DA" w:rsidRDefault="00A4058B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6" w:type="dxa"/>
          </w:tcPr>
          <w:p w14:paraId="281B069D" w14:textId="77777777" w:rsidR="00A4058B" w:rsidRPr="00E746DA" w:rsidRDefault="00A4058B" w:rsidP="005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bottom"/>
          </w:tcPr>
          <w:p w14:paraId="2FD96B49" w14:textId="77777777" w:rsidR="00A4058B" w:rsidRPr="00E746DA" w:rsidRDefault="00A4058B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42F5A1FA" w14:textId="77777777" w:rsidR="00A4058B" w:rsidRPr="00E746DA" w:rsidRDefault="00A4058B" w:rsidP="005B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vAlign w:val="bottom"/>
          </w:tcPr>
          <w:p w14:paraId="6453DCD5" w14:textId="77777777" w:rsidR="00A4058B" w:rsidRPr="00E746DA" w:rsidRDefault="00A4058B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4058B" w:rsidRPr="00235806" w14:paraId="64E73C47" w14:textId="77777777" w:rsidTr="00A4058B">
        <w:tc>
          <w:tcPr>
            <w:tcW w:w="3969" w:type="dxa"/>
            <w:vAlign w:val="bottom"/>
          </w:tcPr>
          <w:p w14:paraId="7C0B6B76" w14:textId="56C9BA8C" w:rsidR="00A4058B" w:rsidRPr="00235806" w:rsidRDefault="00A4058B" w:rsidP="00A4058B">
            <w:pPr>
              <w:tabs>
                <w:tab w:val="clear" w:pos="227"/>
                <w:tab w:val="left" w:pos="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A4058B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F14EE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A4058B">
              <w:rPr>
                <w:rFonts w:ascii="Angsana New" w:hAnsi="Angsana New" w:hint="cs"/>
                <w:sz w:val="30"/>
                <w:szCs w:val="30"/>
                <w:cs/>
              </w:rPr>
              <w:t>ในส่วนของ</w:t>
            </w:r>
            <w:r w:rsidR="005B4CD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4058B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="005B4CDD">
              <w:rPr>
                <w:rFonts w:ascii="Angsana New" w:hAnsi="Angsana New" w:hint="cs"/>
                <w:sz w:val="30"/>
                <w:szCs w:val="30"/>
                <w:cs/>
              </w:rPr>
              <w:t xml:space="preserve"> (ดูหมายเหตุ </w:t>
            </w:r>
            <w:r w:rsidR="005B4CDD">
              <w:rPr>
                <w:rFonts w:ascii="Angsana New" w:hAnsi="Angsana New"/>
                <w:sz w:val="30"/>
                <w:szCs w:val="30"/>
              </w:rPr>
              <w:t>12)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5D267D79" w14:textId="17B72730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675B1" w:rsidRPr="006675B1">
              <w:rPr>
                <w:rFonts w:ascii="Angsana New" w:hAnsi="Angsana New" w:hint="cs"/>
                <w:sz w:val="30"/>
                <w:szCs w:val="30"/>
              </w:rPr>
              <w:t>493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28A8726F" w14:textId="77777777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613AE03E" w14:textId="7119BD9F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2AB99526" w14:textId="77777777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2C9B987D" w14:textId="54FFB3FF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675B1" w:rsidRPr="006675B1">
              <w:rPr>
                <w:rFonts w:ascii="Angsana New" w:hAnsi="Angsana New" w:hint="cs"/>
                <w:sz w:val="30"/>
                <w:szCs w:val="30"/>
              </w:rPr>
              <w:t>493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6835CA66" w14:textId="77777777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vAlign w:val="bottom"/>
          </w:tcPr>
          <w:p w14:paraId="72A2A6D5" w14:textId="038C7F5E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2C09F458" w14:textId="77777777" w:rsidR="004F6683" w:rsidRPr="00235806" w:rsidRDefault="004F6683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72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6"/>
        <w:gridCol w:w="1247"/>
        <w:gridCol w:w="253"/>
        <w:gridCol w:w="1250"/>
        <w:gridCol w:w="256"/>
        <w:gridCol w:w="1247"/>
        <w:gridCol w:w="255"/>
        <w:gridCol w:w="1248"/>
      </w:tblGrid>
      <w:tr w:rsidR="00293C83" w:rsidRPr="00235806" w14:paraId="26BAD908" w14:textId="77777777" w:rsidTr="00A4058B">
        <w:tc>
          <w:tcPr>
            <w:tcW w:w="3966" w:type="dxa"/>
          </w:tcPr>
          <w:p w14:paraId="2D5823CA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6" w:type="dxa"/>
            <w:gridSpan w:val="7"/>
            <w:tcBorders>
              <w:bottom w:val="single" w:sz="4" w:space="0" w:color="auto"/>
            </w:tcBorders>
          </w:tcPr>
          <w:p w14:paraId="2961C477" w14:textId="4E4779DA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งวดหกเดือน (พันบาท)</w:t>
            </w:r>
          </w:p>
        </w:tc>
      </w:tr>
      <w:tr w:rsidR="00293C83" w:rsidRPr="00235806" w14:paraId="79D65F34" w14:textId="77777777" w:rsidTr="00094F47">
        <w:tc>
          <w:tcPr>
            <w:tcW w:w="3966" w:type="dxa"/>
          </w:tcPr>
          <w:p w14:paraId="6924CC8A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7B2A8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5F1DBFC8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332F3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F47" w:rsidRPr="00235806" w14:paraId="6831A3A3" w14:textId="77777777" w:rsidTr="00094F47">
        <w:tc>
          <w:tcPr>
            <w:tcW w:w="3966" w:type="dxa"/>
          </w:tcPr>
          <w:p w14:paraId="300F404F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422D843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57CF59B5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</w:tcPr>
          <w:p w14:paraId="48B146A6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6" w:type="dxa"/>
          </w:tcPr>
          <w:p w14:paraId="53F03C99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251A1CF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0B94F13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01B73AD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4F47" w:rsidRPr="00235806" w14:paraId="0F920AE9" w14:textId="77777777" w:rsidTr="00094F47">
        <w:tc>
          <w:tcPr>
            <w:tcW w:w="3966" w:type="dxa"/>
          </w:tcPr>
          <w:p w14:paraId="535FA4B7" w14:textId="77777777" w:rsidR="00293C83" w:rsidRPr="00235806" w:rsidRDefault="00293C83" w:rsidP="002B76A8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73EEE07" w14:textId="36062E03" w:rsidR="00293C83" w:rsidRPr="00235806" w:rsidRDefault="00E746DA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253" w:type="dxa"/>
            <w:vAlign w:val="bottom"/>
          </w:tcPr>
          <w:p w14:paraId="643E4B72" w14:textId="77777777" w:rsidR="00293C83" w:rsidRPr="00235806" w:rsidRDefault="00293C83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44E14A80" w14:textId="6012ED7D" w:rsidR="00293C83" w:rsidRPr="00235806" w:rsidRDefault="00293C83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256" w:type="dxa"/>
            <w:vAlign w:val="bottom"/>
          </w:tcPr>
          <w:p w14:paraId="11F3F488" w14:textId="77777777" w:rsidR="00293C83" w:rsidRPr="00235806" w:rsidRDefault="00293C83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6F8CBB0" w14:textId="77777777" w:rsidR="00293C83" w:rsidRPr="00235806" w:rsidRDefault="00293C83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vAlign w:val="bottom"/>
          </w:tcPr>
          <w:p w14:paraId="21AB0751" w14:textId="77777777" w:rsidR="00293C83" w:rsidRPr="00235806" w:rsidRDefault="00293C83" w:rsidP="002C22EE">
            <w:pPr>
              <w:tabs>
                <w:tab w:val="clear" w:pos="227"/>
                <w:tab w:val="clear" w:pos="907"/>
                <w:tab w:val="left" w:pos="0"/>
                <w:tab w:val="decimal" w:pos="600"/>
                <w:tab w:val="decimal" w:pos="860"/>
                <w:tab w:val="left" w:pos="1440"/>
                <w:tab w:val="left" w:pos="21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94462E0" w14:textId="77777777" w:rsidR="00293C83" w:rsidRPr="00235806" w:rsidRDefault="00293C83" w:rsidP="002C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058B" w:rsidRPr="00235806" w14:paraId="6F0B96C7" w14:textId="77777777" w:rsidTr="00094F47">
        <w:tc>
          <w:tcPr>
            <w:tcW w:w="3966" w:type="dxa"/>
            <w:vAlign w:val="bottom"/>
          </w:tcPr>
          <w:p w14:paraId="70B956D2" w14:textId="2CA30DFF" w:rsidR="00A4058B" w:rsidRPr="00235806" w:rsidRDefault="00A4058B" w:rsidP="00A4058B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ลดลง(</w:t>
            </w:r>
            <w:r w:rsidRPr="0023580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47" w:type="dxa"/>
            <w:vAlign w:val="bottom"/>
          </w:tcPr>
          <w:p w14:paraId="1144AFC0" w14:textId="255D6DCF" w:rsidR="00A4058B" w:rsidRPr="00235806" w:rsidRDefault="006675B1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6675B1">
              <w:rPr>
                <w:rFonts w:ascii="Angsana New" w:hAnsi="Angsana New" w:hint="cs"/>
                <w:sz w:val="30"/>
                <w:szCs w:val="30"/>
              </w:rPr>
              <w:t>749</w:t>
            </w:r>
          </w:p>
        </w:tc>
        <w:tc>
          <w:tcPr>
            <w:tcW w:w="253" w:type="dxa"/>
          </w:tcPr>
          <w:p w14:paraId="13171D2A" w14:textId="77777777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vAlign w:val="bottom"/>
          </w:tcPr>
          <w:p w14:paraId="78C68183" w14:textId="75F286CE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(17,189)</w:t>
            </w:r>
          </w:p>
        </w:tc>
        <w:tc>
          <w:tcPr>
            <w:tcW w:w="256" w:type="dxa"/>
          </w:tcPr>
          <w:p w14:paraId="726373B3" w14:textId="77777777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6C5A96A1" w14:textId="589FB840" w:rsidR="00A4058B" w:rsidRPr="00235806" w:rsidRDefault="006675B1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6675B1">
              <w:rPr>
                <w:rFonts w:ascii="Angsana New" w:hAnsi="Angsana New" w:hint="cs"/>
                <w:sz w:val="30"/>
                <w:szCs w:val="30"/>
              </w:rPr>
              <w:t>881</w:t>
            </w:r>
          </w:p>
        </w:tc>
        <w:tc>
          <w:tcPr>
            <w:tcW w:w="255" w:type="dxa"/>
          </w:tcPr>
          <w:p w14:paraId="6A51A163" w14:textId="77777777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right" w:pos="8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8A93964" w14:textId="328CE9E0" w:rsidR="00A4058B" w:rsidRPr="00235806" w:rsidRDefault="00A4058B" w:rsidP="00A405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(17,054)</w:t>
            </w:r>
          </w:p>
        </w:tc>
      </w:tr>
      <w:tr w:rsidR="00E746DA" w:rsidRPr="00235806" w14:paraId="32597078" w14:textId="77777777" w:rsidTr="00A4058B">
        <w:tc>
          <w:tcPr>
            <w:tcW w:w="3966" w:type="dxa"/>
            <w:vAlign w:val="bottom"/>
          </w:tcPr>
          <w:p w14:paraId="2AA44E40" w14:textId="3BE9FB62" w:rsidR="00E746DA" w:rsidRPr="00235806" w:rsidRDefault="00E746DA" w:rsidP="00E746D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หนี้สินภาษีเงินได้รอการตัดบัญชีเพิ่มขึ้น (ลดลง)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C5AADC3" w14:textId="03F8BBA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(1,822)</w:t>
            </w:r>
          </w:p>
        </w:tc>
        <w:tc>
          <w:tcPr>
            <w:tcW w:w="253" w:type="dxa"/>
          </w:tcPr>
          <w:p w14:paraId="3DC8FABD" w14:textId="7777777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bottom"/>
          </w:tcPr>
          <w:p w14:paraId="624809E3" w14:textId="739301A6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56" w:type="dxa"/>
          </w:tcPr>
          <w:p w14:paraId="00B03285" w14:textId="7777777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28EBEC2" w14:textId="4EF83455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(1,822)</w:t>
            </w:r>
          </w:p>
        </w:tc>
        <w:tc>
          <w:tcPr>
            <w:tcW w:w="255" w:type="dxa"/>
          </w:tcPr>
          <w:p w14:paraId="3938D2EC" w14:textId="7777777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right" w:pos="8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540080C9" w14:textId="19C36FE9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130</w:t>
            </w:r>
          </w:p>
        </w:tc>
      </w:tr>
      <w:tr w:rsidR="00E746DA" w:rsidRPr="00235806" w14:paraId="5E796F1F" w14:textId="77777777" w:rsidTr="00A4058B">
        <w:tc>
          <w:tcPr>
            <w:tcW w:w="3966" w:type="dxa"/>
            <w:vAlign w:val="bottom"/>
          </w:tcPr>
          <w:p w14:paraId="25A489DB" w14:textId="1CC2D551" w:rsidR="00E746DA" w:rsidRPr="00235806" w:rsidRDefault="00E746DA" w:rsidP="00E746D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ภาษีเงินได้ที่แสดงในงบกำไรขาดทุนเบ็ดเสร็จ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96130" w14:textId="499A96B0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75B1" w:rsidRPr="006675B1">
              <w:rPr>
                <w:rFonts w:ascii="Angsana New" w:hAnsi="Angsana New" w:hint="cs"/>
                <w:sz w:val="30"/>
                <w:szCs w:val="30"/>
              </w:rPr>
              <w:t>250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</w:tcPr>
          <w:p w14:paraId="7E2244FA" w14:textId="7777777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D2329" w14:textId="78F247FD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(16,147)</w:t>
            </w:r>
          </w:p>
        </w:tc>
        <w:tc>
          <w:tcPr>
            <w:tcW w:w="256" w:type="dxa"/>
          </w:tcPr>
          <w:p w14:paraId="09FA8496" w14:textId="7777777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BD13CE" w14:textId="1CB5CE4B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675B1" w:rsidRPr="006675B1">
              <w:rPr>
                <w:rFonts w:ascii="Angsana New" w:hAnsi="Angsana New" w:hint="cs"/>
                <w:sz w:val="30"/>
                <w:szCs w:val="30"/>
              </w:rPr>
              <w:t>941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</w:tcPr>
          <w:p w14:paraId="72ADB135" w14:textId="7777777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right" w:pos="8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42343" w14:textId="2088327A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(16,924)</w:t>
            </w:r>
          </w:p>
        </w:tc>
      </w:tr>
      <w:tr w:rsidR="00E746DA" w:rsidRPr="00235806" w14:paraId="78C21ED2" w14:textId="77777777" w:rsidTr="00A4058B">
        <w:tc>
          <w:tcPr>
            <w:tcW w:w="3966" w:type="dxa"/>
            <w:vAlign w:val="bottom"/>
          </w:tcPr>
          <w:p w14:paraId="29AA1842" w14:textId="77777777" w:rsidR="00E746DA" w:rsidRPr="00A4058B" w:rsidRDefault="00E746DA" w:rsidP="00E746D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bottom"/>
          </w:tcPr>
          <w:p w14:paraId="7D716F85" w14:textId="77777777" w:rsidR="00E746DA" w:rsidRPr="00A4058B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3" w:type="dxa"/>
          </w:tcPr>
          <w:p w14:paraId="03D02F77" w14:textId="77777777" w:rsidR="00E746DA" w:rsidRPr="00A4058B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vAlign w:val="bottom"/>
          </w:tcPr>
          <w:p w14:paraId="64B99C4E" w14:textId="77777777" w:rsidR="00E746DA" w:rsidRPr="00A4058B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6" w:type="dxa"/>
          </w:tcPr>
          <w:p w14:paraId="3FAE3F64" w14:textId="77777777" w:rsidR="00E746DA" w:rsidRPr="00A4058B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vAlign w:val="bottom"/>
          </w:tcPr>
          <w:p w14:paraId="1AC2BE1D" w14:textId="77777777" w:rsidR="00E746DA" w:rsidRPr="00A4058B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</w:tcPr>
          <w:p w14:paraId="3C042FC2" w14:textId="77777777" w:rsidR="00E746DA" w:rsidRPr="00A4058B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right" w:pos="878"/>
              </w:tabs>
              <w:ind w:left="57"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vAlign w:val="bottom"/>
          </w:tcPr>
          <w:p w14:paraId="07A8FB6C" w14:textId="77777777" w:rsidR="00E746DA" w:rsidRPr="00A4058B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46DA" w:rsidRPr="00235806" w14:paraId="707B317E" w14:textId="77777777" w:rsidTr="00A4058B">
        <w:tc>
          <w:tcPr>
            <w:tcW w:w="3966" w:type="dxa"/>
            <w:vAlign w:val="bottom"/>
          </w:tcPr>
          <w:p w14:paraId="2D4DE88E" w14:textId="0568213F" w:rsidR="00E746DA" w:rsidRPr="00235806" w:rsidRDefault="00E746DA" w:rsidP="00E746DA">
            <w:pPr>
              <w:tabs>
                <w:tab w:val="clear" w:pos="227"/>
                <w:tab w:val="clear" w:pos="907"/>
                <w:tab w:val="left" w:pos="0"/>
                <w:tab w:val="left" w:pos="900"/>
                <w:tab w:val="left" w:pos="1440"/>
                <w:tab w:val="left" w:pos="2160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4058B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A4058B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5B4CDD" w:rsidRPr="00A4058B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="005B4CD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5B4CDD" w:rsidRPr="00A4058B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="005B4CDD">
              <w:rPr>
                <w:rFonts w:ascii="Angsana New" w:hAnsi="Angsana New" w:hint="cs"/>
                <w:sz w:val="30"/>
                <w:szCs w:val="30"/>
                <w:cs/>
              </w:rPr>
              <w:t xml:space="preserve"> (ดูหมายเหตุ </w:t>
            </w:r>
            <w:r w:rsidR="005B4CDD">
              <w:rPr>
                <w:rFonts w:ascii="Angsana New" w:hAnsi="Angsana New"/>
                <w:sz w:val="30"/>
                <w:szCs w:val="30"/>
              </w:rPr>
              <w:t>12)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20DF5EA3" w14:textId="7A65C9CD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675B1" w:rsidRPr="006675B1">
              <w:rPr>
                <w:rFonts w:ascii="Angsana New" w:hAnsi="Angsana New" w:hint="cs"/>
                <w:sz w:val="30"/>
                <w:szCs w:val="30"/>
              </w:rPr>
              <w:t>493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343E5EE5" w14:textId="7777777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8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vAlign w:val="bottom"/>
          </w:tcPr>
          <w:p w14:paraId="57CB3C33" w14:textId="3FFEDD5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2AD15588" w14:textId="7777777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14:paraId="3BCB168D" w14:textId="2D01AF19" w:rsidR="00E746DA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675B1" w:rsidRPr="006675B1">
              <w:rPr>
                <w:rFonts w:ascii="Angsana New" w:hAnsi="Angsana New" w:hint="cs"/>
                <w:sz w:val="30"/>
                <w:szCs w:val="30"/>
              </w:rPr>
              <w:t>493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</w:tcPr>
          <w:p w14:paraId="792CF862" w14:textId="77777777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  <w:tab w:val="right" w:pos="878"/>
              </w:tabs>
              <w:ind w:left="57"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vAlign w:val="bottom"/>
          </w:tcPr>
          <w:p w14:paraId="4D41CDA6" w14:textId="2F7E222E" w:rsidR="00E746DA" w:rsidRPr="00235806" w:rsidRDefault="00E746DA" w:rsidP="00E7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73A8D16C" w14:textId="77777777" w:rsidR="00293C83" w:rsidRPr="00235806" w:rsidRDefault="00293C83" w:rsidP="00293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201522A" w14:textId="77777777" w:rsidR="00B51BC3" w:rsidRDefault="00B51BC3" w:rsidP="00293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409A6744" w14:textId="32DE60A7" w:rsidR="009D08F9" w:rsidRPr="00235806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235806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สินทรัพย์และหนี้สินภาษีเงินได้รอการตัดบัญชีที่แสดงในงบฐานะการเงิน ณ วันที่</w:t>
      </w:r>
      <w:r w:rsidRPr="00235806">
        <w:rPr>
          <w:rFonts w:ascii="Angsana New" w:hAnsi="Angsana New"/>
          <w:sz w:val="30"/>
          <w:szCs w:val="30"/>
        </w:rPr>
        <w:t xml:space="preserve"> </w:t>
      </w:r>
      <w:r w:rsidR="002200BA" w:rsidRPr="00235806">
        <w:rPr>
          <w:rFonts w:ascii="Angsana New" w:hAnsi="Angsana New"/>
          <w:sz w:val="30"/>
          <w:szCs w:val="30"/>
        </w:rPr>
        <w:t xml:space="preserve">30 </w:t>
      </w:r>
      <w:r w:rsidR="002200BA" w:rsidRPr="00235806">
        <w:rPr>
          <w:rFonts w:ascii="Angsana New" w:hAnsi="Angsana New"/>
          <w:sz w:val="30"/>
          <w:szCs w:val="30"/>
          <w:cs/>
        </w:rPr>
        <w:t>มิถุนายน</w:t>
      </w:r>
      <w:r w:rsidRPr="00235806">
        <w:rPr>
          <w:rFonts w:ascii="Angsana New" w:hAnsi="Angsana New"/>
          <w:sz w:val="30"/>
          <w:szCs w:val="30"/>
          <w:cs/>
        </w:rPr>
        <w:t xml:space="preserve"> </w:t>
      </w:r>
      <w:r w:rsidRPr="00235806">
        <w:rPr>
          <w:rFonts w:ascii="Angsana New" w:hAnsi="Angsana New"/>
          <w:sz w:val="30"/>
          <w:szCs w:val="30"/>
        </w:rPr>
        <w:t>256</w:t>
      </w:r>
      <w:r w:rsidR="001F2435" w:rsidRPr="00235806">
        <w:rPr>
          <w:rFonts w:ascii="Angsana New" w:hAnsi="Angsana New"/>
          <w:sz w:val="30"/>
          <w:szCs w:val="30"/>
        </w:rPr>
        <w:t>8</w:t>
      </w:r>
      <w:r w:rsidRPr="00235806">
        <w:rPr>
          <w:rFonts w:ascii="Angsana New" w:hAnsi="Angsana New"/>
          <w:sz w:val="30"/>
          <w:szCs w:val="30"/>
        </w:rPr>
        <w:t xml:space="preserve"> </w:t>
      </w:r>
      <w:r w:rsidRPr="0023580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235806">
        <w:rPr>
          <w:rFonts w:ascii="Angsana New" w:hAnsi="Angsana New"/>
          <w:sz w:val="30"/>
          <w:szCs w:val="30"/>
        </w:rPr>
        <w:t xml:space="preserve">31 </w:t>
      </w:r>
      <w:r w:rsidRPr="0023580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35806">
        <w:rPr>
          <w:rFonts w:ascii="Angsana New" w:hAnsi="Angsana New"/>
          <w:sz w:val="30"/>
          <w:szCs w:val="30"/>
        </w:rPr>
        <w:t>256</w:t>
      </w:r>
      <w:r w:rsidR="001F2435" w:rsidRPr="00235806">
        <w:rPr>
          <w:rFonts w:ascii="Angsana New" w:hAnsi="Angsana New"/>
          <w:sz w:val="30"/>
          <w:szCs w:val="30"/>
        </w:rPr>
        <w:t>7</w:t>
      </w:r>
      <w:r w:rsidRPr="00235806">
        <w:rPr>
          <w:rFonts w:ascii="Angsana New" w:hAnsi="Angsana New"/>
          <w:sz w:val="30"/>
          <w:szCs w:val="30"/>
        </w:rPr>
        <w:t xml:space="preserve"> </w:t>
      </w:r>
      <w:r w:rsidRPr="00235806">
        <w:rPr>
          <w:rFonts w:ascii="Angsana New" w:hAnsi="Angsana New"/>
          <w:sz w:val="30"/>
          <w:szCs w:val="30"/>
          <w:cs/>
        </w:rPr>
        <w:t>ประกอบด้วยรายการดังต่อไปนี้</w:t>
      </w:r>
    </w:p>
    <w:p w14:paraId="340F41E2" w14:textId="77777777" w:rsidR="00B51BC3" w:rsidRPr="00235806" w:rsidRDefault="00B51BC3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781" w:type="dxa"/>
        <w:tblInd w:w="-113" w:type="dxa"/>
        <w:tblLook w:val="0000" w:firstRow="0" w:lastRow="0" w:firstColumn="0" w:lastColumn="0" w:noHBand="0" w:noVBand="0"/>
      </w:tblPr>
      <w:tblGrid>
        <w:gridCol w:w="4251"/>
        <w:gridCol w:w="1191"/>
        <w:gridCol w:w="255"/>
        <w:gridCol w:w="1191"/>
        <w:gridCol w:w="255"/>
        <w:gridCol w:w="1191"/>
        <w:gridCol w:w="255"/>
        <w:gridCol w:w="1192"/>
      </w:tblGrid>
      <w:tr w:rsidR="002B048B" w:rsidRPr="00235806" w14:paraId="5E2DD5BB" w14:textId="77777777" w:rsidTr="000F2F43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309A41C8" w14:textId="77777777" w:rsidR="002B048B" w:rsidRPr="00235806" w:rsidRDefault="002B048B" w:rsidP="002B76A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A6A54" w14:textId="77777777" w:rsidR="002B048B" w:rsidRPr="00235806" w:rsidRDefault="002B048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2B048B" w:rsidRPr="00235806" w14:paraId="182250FE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1F6D5023" w14:textId="77777777" w:rsidR="002B048B" w:rsidRPr="00235806" w:rsidRDefault="002B048B" w:rsidP="002B76A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6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80317" w14:textId="77777777" w:rsidR="002B048B" w:rsidRPr="00235806" w:rsidRDefault="002B048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B61EC" w14:textId="77777777" w:rsidR="002B048B" w:rsidRPr="00235806" w:rsidRDefault="002B048B" w:rsidP="002B76A8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86909" w14:textId="77777777" w:rsidR="002B048B" w:rsidRPr="00235806" w:rsidRDefault="002B048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48B" w:rsidRPr="00235806" w14:paraId="0167BAD8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7789E820" w14:textId="77777777" w:rsidR="002B048B" w:rsidRPr="00235806" w:rsidRDefault="002B048B" w:rsidP="002B048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28E8A" w14:textId="6EF1DE6D" w:rsidR="002B048B" w:rsidRPr="00235806" w:rsidRDefault="005A259C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2358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  <w:p w14:paraId="009B1B40" w14:textId="737BD657" w:rsidR="002B048B" w:rsidRPr="00235806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5806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1108" w14:textId="77777777" w:rsidR="002B048B" w:rsidRPr="00235806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E0635" w14:textId="77777777" w:rsidR="002B048B" w:rsidRPr="00235806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5806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358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61A7553E" w14:textId="1466BF91" w:rsidR="002B048B" w:rsidRPr="00235806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5806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E220F" w14:textId="77777777" w:rsidR="002B048B" w:rsidRPr="00235806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2E593" w14:textId="77777777" w:rsidR="005A259C" w:rsidRPr="00235806" w:rsidRDefault="005A259C" w:rsidP="005A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2358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  <w:p w14:paraId="60ED80EC" w14:textId="6F9E0FEA" w:rsidR="002B048B" w:rsidRPr="00235806" w:rsidRDefault="005A259C" w:rsidP="005A2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5806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7D818" w14:textId="77777777" w:rsidR="002B048B" w:rsidRPr="00235806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93C4A" w14:textId="77777777" w:rsidR="002B048B" w:rsidRPr="00235806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5806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3580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</w:p>
          <w:p w14:paraId="1AA9DBF3" w14:textId="5079E9E1" w:rsidR="002B048B" w:rsidRPr="00235806" w:rsidRDefault="002B048B" w:rsidP="002B0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5806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2B048B" w:rsidRPr="00235806" w14:paraId="57A1A56D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0377A17A" w14:textId="77777777" w:rsidR="002B048B" w:rsidRPr="00235806" w:rsidRDefault="002B048B" w:rsidP="002B048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35806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7A70DB" w14:textId="77777777" w:rsidR="002B048B" w:rsidRPr="00235806" w:rsidRDefault="002B048B" w:rsidP="002B76A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74854FD" w14:textId="77777777" w:rsidR="002B048B" w:rsidRPr="00235806" w:rsidRDefault="002B048B" w:rsidP="002B76A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136C7" w14:textId="77777777" w:rsidR="002B048B" w:rsidRPr="00235806" w:rsidRDefault="002B048B" w:rsidP="002B76A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CCF4FC0" w14:textId="77777777" w:rsidR="002B048B" w:rsidRPr="00235806" w:rsidRDefault="002B048B" w:rsidP="002B76A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3627A" w14:textId="77777777" w:rsidR="002B048B" w:rsidRPr="00235806" w:rsidRDefault="002B048B" w:rsidP="002B76A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655A130" w14:textId="77777777" w:rsidR="002B048B" w:rsidRPr="00235806" w:rsidRDefault="002B048B" w:rsidP="002B76A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57120" w14:textId="77777777" w:rsidR="002B048B" w:rsidRPr="00235806" w:rsidRDefault="002B048B" w:rsidP="002B76A8">
            <w:pPr>
              <w:ind w:right="1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48B" w:rsidRPr="00235806" w14:paraId="0AA8B750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6F542767" w14:textId="77777777" w:rsidR="002B048B" w:rsidRPr="00235806" w:rsidRDefault="002B048B" w:rsidP="002B048B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ผลกระทบของรายการซึ่งยังไม่สามารถ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A788E56" w14:textId="77777777" w:rsidR="002B048B" w:rsidRPr="00235806" w:rsidRDefault="002B048B" w:rsidP="002B76A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DF92CB8" w14:textId="77777777" w:rsidR="002B048B" w:rsidRPr="00235806" w:rsidRDefault="002B048B" w:rsidP="002B76A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B356083" w14:textId="77777777" w:rsidR="002B048B" w:rsidRPr="00235806" w:rsidRDefault="002B048B" w:rsidP="002B76A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9C48157" w14:textId="77777777" w:rsidR="002B048B" w:rsidRPr="00235806" w:rsidRDefault="002B048B" w:rsidP="002B76A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2A2DB46" w14:textId="77777777" w:rsidR="002B048B" w:rsidRPr="00235806" w:rsidRDefault="002B048B" w:rsidP="002B76A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3CC2B8DD" w14:textId="77777777" w:rsidR="002B048B" w:rsidRPr="00235806" w:rsidRDefault="002B048B" w:rsidP="002B76A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153AC51D" w14:textId="77777777" w:rsidR="002B048B" w:rsidRPr="00235806" w:rsidRDefault="002B048B" w:rsidP="002B76A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48B" w:rsidRPr="00235806" w14:paraId="566E01E1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058D405F" w14:textId="77198BD9" w:rsidR="002B048B" w:rsidRPr="00235806" w:rsidRDefault="002B048B" w:rsidP="002B048B">
            <w:pPr>
              <w:tabs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58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ถือเป็นค่าใช้จ่าย</w:t>
            </w:r>
            <w:r w:rsidR="005B4C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หรือหนี้สิน</w:t>
            </w:r>
            <w:r w:rsidRPr="002358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ทางภาษี 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16EB3ADB" w14:textId="77777777" w:rsidR="002B048B" w:rsidRPr="00235806" w:rsidRDefault="002B048B" w:rsidP="002B76A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93D9BD4" w14:textId="77777777" w:rsidR="002B048B" w:rsidRPr="00235806" w:rsidRDefault="002B048B" w:rsidP="002B76A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B8FFDAB" w14:textId="77777777" w:rsidR="002B048B" w:rsidRPr="00235806" w:rsidRDefault="002B048B" w:rsidP="002B76A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E0340F1" w14:textId="77777777" w:rsidR="002B048B" w:rsidRPr="00235806" w:rsidRDefault="002B048B" w:rsidP="002B76A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DDF43C0" w14:textId="77777777" w:rsidR="002B048B" w:rsidRPr="00235806" w:rsidRDefault="002B048B" w:rsidP="002B76A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93713AA" w14:textId="77777777" w:rsidR="002B048B" w:rsidRPr="00235806" w:rsidRDefault="002B048B" w:rsidP="002B76A8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40FA1E6D" w14:textId="77777777" w:rsidR="002B048B" w:rsidRPr="00235806" w:rsidRDefault="002B048B" w:rsidP="002B76A8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F43" w:rsidRPr="00235806" w14:paraId="1F54B427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386BB5FB" w14:textId="77777777" w:rsidR="000F2F43" w:rsidRPr="00235806" w:rsidRDefault="000F2F43" w:rsidP="000F2F43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ค่าเผื่อการลดลงของมูลค่าสินค้าคงเหลือที่</w:t>
            </w:r>
            <w:r w:rsidRPr="00235806">
              <w:rPr>
                <w:rFonts w:ascii="Angsana New" w:hAnsi="Angsana New"/>
                <w:sz w:val="30"/>
                <w:szCs w:val="30"/>
              </w:rPr>
              <w:tab/>
            </w:r>
            <w:r w:rsidRPr="00235806">
              <w:rPr>
                <w:rFonts w:ascii="Angsana New" w:hAnsi="Angsana New"/>
                <w:sz w:val="30"/>
                <w:szCs w:val="30"/>
              </w:rPr>
              <w:tab/>
            </w:r>
          </w:p>
          <w:p w14:paraId="554AFD1D" w14:textId="53A14DFC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ab/>
            </w:r>
            <w:r w:rsidRPr="00235806">
              <w:rPr>
                <w:rFonts w:ascii="Angsana New" w:hAnsi="Angsana New"/>
                <w:sz w:val="30"/>
                <w:szCs w:val="30"/>
              </w:rPr>
              <w:tab/>
            </w:r>
            <w:r w:rsidRPr="00235806">
              <w:rPr>
                <w:rFonts w:ascii="Angsana New" w:hAnsi="Angsana New"/>
                <w:sz w:val="30"/>
                <w:szCs w:val="30"/>
                <w:cs/>
              </w:rPr>
              <w:t>เคลื่อนไหวช้าและเสื่อมสภาพ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38DD1C59" w14:textId="3A354E3E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25,652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59561DE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1ED84BD4" w14:textId="180EFE6F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15,997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AE1D71C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750637DE" w14:textId="397012CF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25,652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A9A32AB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89676B4" w14:textId="5D0A3364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15,997</w:t>
            </w:r>
          </w:p>
        </w:tc>
      </w:tr>
      <w:tr w:rsidR="000F2F43" w:rsidRPr="00235806" w14:paraId="743ABBC3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0F901111" w14:textId="77777777" w:rsidR="000F2F43" w:rsidRPr="00235806" w:rsidRDefault="000F2F43" w:rsidP="000F2F43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ค่าเผื่อการด้อยค่าของลูกหนี้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24EB64F0" w14:textId="348D2C41" w:rsidR="000F2F43" w:rsidRPr="00235806" w:rsidRDefault="009707F1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20,214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58C01A8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17288C42" w14:textId="4B20C694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13,616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9998E21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62EE4CC5" w14:textId="1B8E6DFC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18,873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B041807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171AA50E" w14:textId="39187B39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12,352</w:t>
            </w:r>
          </w:p>
        </w:tc>
      </w:tr>
      <w:tr w:rsidR="000F2F43" w:rsidRPr="00235806" w14:paraId="6A14522A" w14:textId="77777777" w:rsidTr="003040C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0C421217" w14:textId="77777777" w:rsidR="000F2F43" w:rsidRPr="00235806" w:rsidRDefault="000F2F43" w:rsidP="000F2F43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ค่าเผื่อการด้อยค่าของอาคารและเครื่องจักร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DBCC5B5" w14:textId="29377E0F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DF9AA4A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E06A42F" w14:textId="12BCEDE4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FD58DF8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7EB43656" w14:textId="421E2DC5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29579E0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1B71714D" w14:textId="49B2BFF2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1,092</w:t>
            </w:r>
          </w:p>
        </w:tc>
      </w:tr>
      <w:tr w:rsidR="000F2F43" w:rsidRPr="00235806" w14:paraId="17DB3BCC" w14:textId="77777777" w:rsidTr="003040C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28A10221" w14:textId="77777777" w:rsidR="000F2F43" w:rsidRPr="00235806" w:rsidRDefault="000F2F43" w:rsidP="000F2F43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43DB82E8" w14:textId="57964A45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5739CCBB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F700297" w14:textId="72E3EE35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72040D5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B640D62" w14:textId="1ACEB483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10,347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86258EC" w14:textId="77777777" w:rsidR="000F2F43" w:rsidRPr="00235806" w:rsidRDefault="000F2F43" w:rsidP="000F2F43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FFA13EC" w14:textId="1D6AA99D" w:rsidR="000F2F43" w:rsidRPr="00235806" w:rsidRDefault="000F2F43" w:rsidP="000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</w:tr>
      <w:tr w:rsidR="008474E7" w:rsidRPr="00235806" w14:paraId="08AE0BDE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5091CCA3" w14:textId="77777777" w:rsidR="008474E7" w:rsidRPr="00235806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046466A8" w14:textId="3026D693" w:rsidR="008474E7" w:rsidRPr="00235806" w:rsidRDefault="000F2F43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AC2DB8D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406D839E" w14:textId="1704351B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3,030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445F249B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110C30D8" w14:textId="08137628" w:rsidR="008474E7" w:rsidRPr="00235806" w:rsidRDefault="000F2F43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BBA7C7A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5C461C06" w14:textId="47BC6700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3,030</w:t>
            </w:r>
          </w:p>
        </w:tc>
      </w:tr>
      <w:tr w:rsidR="008474E7" w:rsidRPr="00235806" w14:paraId="7F7D7976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1809F687" w14:textId="3AB1FCC2" w:rsidR="008474E7" w:rsidRPr="00235806" w:rsidRDefault="00FF7A3C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="008474E7" w:rsidRPr="00235806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51435955" w14:textId="28B77C51" w:rsidR="008474E7" w:rsidRPr="00235806" w:rsidRDefault="009707F1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FC6E5E0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C6D8D9B" w14:textId="247A27C1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1DE34E0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449F2661" w14:textId="2B8EBD36" w:rsidR="008474E7" w:rsidRPr="00235806" w:rsidRDefault="000F2F43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28902924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3D8702A6" w14:textId="1CD1A916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4,093</w:t>
            </w:r>
          </w:p>
        </w:tc>
      </w:tr>
      <w:tr w:rsidR="008474E7" w:rsidRPr="00235806" w14:paraId="6CF8CF4F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0BA997EF" w14:textId="77777777" w:rsidR="008474E7" w:rsidRPr="00235806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04366D3E" w14:textId="2228ED9E" w:rsidR="008474E7" w:rsidRPr="00235806" w:rsidRDefault="009707F1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37098697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37D2900" w14:textId="160DCC4F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76,381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739A85D1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</w:tcPr>
          <w:p w14:paraId="0A0C9233" w14:textId="35F5C9D7" w:rsidR="008474E7" w:rsidRPr="00235806" w:rsidRDefault="000F2F43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55,581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F5157F7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0EA8635E" w14:textId="55C5AC3E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76,381</w:t>
            </w:r>
          </w:p>
        </w:tc>
      </w:tr>
      <w:tr w:rsidR="008474E7" w:rsidRPr="00235806" w14:paraId="43DD66E1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2035F274" w14:textId="77777777" w:rsidR="008474E7" w:rsidRPr="00235806" w:rsidRDefault="008474E7" w:rsidP="008474E7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0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FD38" w14:textId="3C060AFB" w:rsidR="008474E7" w:rsidRPr="00235806" w:rsidRDefault="009707F1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17D92636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9BA96E" w14:textId="4F43777B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6EBFA332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4A4E2" w14:textId="4A51C590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14:paraId="069650E4" w14:textId="77777777" w:rsidR="008474E7" w:rsidRPr="00235806" w:rsidRDefault="008474E7" w:rsidP="008474E7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9E5B0" w14:textId="575D6514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474E7" w:rsidRPr="00235806" w14:paraId="7AC9171F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1FC0ACB1" w14:textId="77777777" w:rsidR="008474E7" w:rsidRPr="00235806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02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ADCBCE" w14:textId="2591AB5C" w:rsidR="008474E7" w:rsidRPr="00235806" w:rsidRDefault="009707F1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119,977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4F707EF1" w14:textId="77777777" w:rsidR="008474E7" w:rsidRPr="00235806" w:rsidRDefault="008474E7" w:rsidP="008474E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2CCFA" w14:textId="6DDEFEE7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120,233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313E5C1A" w14:textId="77777777" w:rsidR="008474E7" w:rsidRPr="00235806" w:rsidRDefault="008474E7" w:rsidP="008474E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601DA6" w14:textId="0BE825B2" w:rsidR="008474E7" w:rsidRPr="00235806" w:rsidRDefault="000F2F43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118,232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vAlign w:val="bottom"/>
          </w:tcPr>
          <w:p w14:paraId="425E38BB" w14:textId="77777777" w:rsidR="008474E7" w:rsidRPr="00235806" w:rsidRDefault="008474E7" w:rsidP="008474E7">
            <w:pPr>
              <w:tabs>
                <w:tab w:val="clear" w:pos="907"/>
                <w:tab w:val="left" w:pos="1440"/>
                <w:tab w:val="left" w:pos="2160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32617" w14:textId="30E83FBE" w:rsidR="008474E7" w:rsidRPr="00235806" w:rsidRDefault="008474E7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118,620</w:t>
            </w:r>
          </w:p>
        </w:tc>
      </w:tr>
      <w:tr w:rsidR="004F200E" w:rsidRPr="00235806" w14:paraId="2CAF77E0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39D023E4" w14:textId="77777777" w:rsidR="004F200E" w:rsidRPr="00235806" w:rsidRDefault="004F200E" w:rsidP="004F200E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0FDB920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0B3A531" w14:textId="77777777" w:rsidR="004F200E" w:rsidRPr="00235806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26D514DB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78DE28C" w14:textId="77777777" w:rsidR="004F200E" w:rsidRPr="00235806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7938F3E7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18F1E1C0" w14:textId="77777777" w:rsidR="004F200E" w:rsidRPr="00235806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126E4DE8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00E" w:rsidRPr="00235806" w14:paraId="15255484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6296A7DC" w14:textId="77777777" w:rsidR="004F200E" w:rsidRPr="00235806" w:rsidRDefault="004F200E" w:rsidP="004F200E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ผลกระทบของรายการซึ่งยังไม่ถือเป็น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48B29ACF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6E9C2A8" w14:textId="77777777" w:rsidR="004F200E" w:rsidRPr="00235806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0DD5722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5664A4B8" w14:textId="77777777" w:rsidR="004F200E" w:rsidRPr="00235806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E0FF9DD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5F17703" w14:textId="77777777" w:rsidR="004F200E" w:rsidRPr="00235806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4B6FA54D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200E" w:rsidRPr="00235806" w14:paraId="2D350C57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542801C0" w14:textId="668DA998" w:rsidR="004F200E" w:rsidRPr="00235806" w:rsidRDefault="005B4CDD" w:rsidP="004F200E">
            <w:pPr>
              <w:tabs>
                <w:tab w:val="clear" w:pos="227"/>
                <w:tab w:val="left" w:pos="44"/>
                <w:tab w:val="left" w:pos="1440"/>
                <w:tab w:val="left" w:pos="2160"/>
              </w:tabs>
              <w:ind w:left="13" w:right="-64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สินทรัพย์ทางภาษีหรือ</w:t>
            </w:r>
            <w:r w:rsidR="004F200E" w:rsidRPr="002358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ค่าใช้จ่ายทางบัญชี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1DD80CA0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46922DB" w14:textId="77777777" w:rsidR="004F200E" w:rsidRPr="00235806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06ADF09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EFB2DF1" w14:textId="77777777" w:rsidR="004F200E" w:rsidRPr="00235806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751E4FF0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6ED9EC7" w14:textId="77777777" w:rsidR="004F200E" w:rsidRPr="00235806" w:rsidRDefault="004F200E" w:rsidP="004F200E">
            <w:pPr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04F1040D" w14:textId="77777777" w:rsidR="004F200E" w:rsidRPr="00235806" w:rsidRDefault="004F200E" w:rsidP="000E3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07F1" w:rsidRPr="00235806" w14:paraId="0034A3C8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6727201F" w14:textId="77777777" w:rsidR="009707F1" w:rsidRPr="00235806" w:rsidRDefault="009707F1" w:rsidP="009707F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3084024" w14:textId="48CF18BA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2,971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E91A115" w14:textId="77777777" w:rsidR="009707F1" w:rsidRPr="00235806" w:rsidRDefault="009707F1" w:rsidP="009707F1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43DD9412" w14:textId="7045BADB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26865088" w14:textId="77777777" w:rsidR="009707F1" w:rsidRPr="00235806" w:rsidRDefault="009707F1" w:rsidP="009707F1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09CC2AA8" w14:textId="127C8D0E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2,971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88D19D0" w14:textId="77777777" w:rsidR="009707F1" w:rsidRPr="00235806" w:rsidRDefault="009707F1" w:rsidP="009707F1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82435E6" w14:textId="74A465B8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5,162</w:t>
            </w:r>
          </w:p>
        </w:tc>
      </w:tr>
      <w:tr w:rsidR="009707F1" w:rsidRPr="00235806" w14:paraId="24093715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7E7BE05B" w14:textId="77777777" w:rsidR="009707F1" w:rsidRPr="00235806" w:rsidRDefault="009707F1" w:rsidP="009707F1">
            <w:pPr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44"/>
                <w:tab w:val="left" w:pos="186"/>
                <w:tab w:val="left" w:pos="2160"/>
              </w:tabs>
              <w:ind w:left="13" w:right="-43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715B05CF" w14:textId="36A86FCF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4BFABD13" w14:textId="77777777" w:rsidR="009707F1" w:rsidRPr="00235806" w:rsidRDefault="009707F1" w:rsidP="009707F1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D346AE0" w14:textId="2E6A6713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0EF4FF93" w14:textId="77777777" w:rsidR="009707F1" w:rsidRPr="00235806" w:rsidRDefault="009707F1" w:rsidP="009707F1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67FD68F7" w14:textId="5B210B4C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1,564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14:paraId="7FB0BF44" w14:textId="77777777" w:rsidR="009707F1" w:rsidRPr="00235806" w:rsidRDefault="009707F1" w:rsidP="009707F1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3AA6975A" w14:textId="4C341E43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</w:tr>
      <w:tr w:rsidR="009707F1" w:rsidRPr="00235806" w14:paraId="7CEABC21" w14:textId="77777777" w:rsidTr="005C2D56"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</w:tcPr>
          <w:p w14:paraId="1092DCE0" w14:textId="77777777" w:rsidR="009707F1" w:rsidRPr="00235806" w:rsidRDefault="009707F1" w:rsidP="009707F1">
            <w:pPr>
              <w:tabs>
                <w:tab w:val="clear" w:pos="227"/>
                <w:tab w:val="clear" w:pos="907"/>
                <w:tab w:val="left" w:pos="44"/>
                <w:tab w:val="left" w:pos="900"/>
                <w:tab w:val="left" w:pos="1440"/>
                <w:tab w:val="left" w:pos="2160"/>
              </w:tabs>
              <w:ind w:left="13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03259" w14:textId="69161E5E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6D086A47" w14:textId="77777777" w:rsidR="009707F1" w:rsidRPr="00235806" w:rsidRDefault="009707F1" w:rsidP="009707F1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E21FFF" w14:textId="1A9D0DB1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6,357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5BF283BA" w14:textId="77777777" w:rsidR="009707F1" w:rsidRPr="00235806" w:rsidRDefault="009707F1" w:rsidP="009707F1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46DC9" w14:textId="2BCB78C6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4,535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 w14:paraId="01E46B20" w14:textId="77777777" w:rsidR="009707F1" w:rsidRPr="00235806" w:rsidRDefault="009707F1" w:rsidP="009707F1">
            <w:pPr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E5975" w14:textId="0AD7E6AB" w:rsidR="009707F1" w:rsidRPr="00235806" w:rsidRDefault="009707F1" w:rsidP="00970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235806">
              <w:rPr>
                <w:rFonts w:ascii="Angsana New" w:hAnsi="Angsana New"/>
                <w:sz w:val="30"/>
                <w:szCs w:val="30"/>
              </w:rPr>
              <w:t>6,357</w:t>
            </w:r>
          </w:p>
        </w:tc>
      </w:tr>
    </w:tbl>
    <w:p w14:paraId="7E787BFC" w14:textId="77777777" w:rsidR="009D08F9" w:rsidRPr="00235806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353D4E7D" w14:textId="77777777" w:rsidR="001F2435" w:rsidRDefault="001F2435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632CF88C" w14:textId="77777777" w:rsidR="001F2435" w:rsidRDefault="001F2435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177E079D" w14:textId="77777777" w:rsidR="001F2435" w:rsidRDefault="001F2435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4E7CFCF3" w14:textId="77777777" w:rsidR="009D08F9" w:rsidRPr="00E843C8" w:rsidRDefault="009D08F9" w:rsidP="009D08F9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843C8">
        <w:rPr>
          <w:rFonts w:ascii="Angsana New" w:hAnsi="Angsana New"/>
          <w:b/>
          <w:bCs/>
          <w:sz w:val="30"/>
          <w:szCs w:val="30"/>
          <w:cs/>
        </w:rPr>
        <w:lastRenderedPageBreak/>
        <w:t>ขาดทุนต่อหุ้น</w:t>
      </w:r>
    </w:p>
    <w:p w14:paraId="2C00E699" w14:textId="77777777" w:rsidR="009D08F9" w:rsidRPr="00E843C8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4"/>
          <w:szCs w:val="24"/>
          <w:lang w:eastAsia="zh-CN"/>
        </w:rPr>
      </w:pPr>
    </w:p>
    <w:p w14:paraId="399B39C6" w14:textId="0F556673" w:rsidR="009D08F9" w:rsidRPr="00E843C8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E843C8">
        <w:rPr>
          <w:rFonts w:ascii="Angsana New" w:hAnsi="Angsana New"/>
          <w:b/>
          <w:bCs/>
          <w:sz w:val="30"/>
          <w:szCs w:val="30"/>
          <w:cs/>
        </w:rPr>
        <w:t>ขาดทุนต่อหุ้นขั้นพื้นฐาน</w:t>
      </w:r>
    </w:p>
    <w:p w14:paraId="130431A1" w14:textId="77777777" w:rsidR="009D08F9" w:rsidRPr="00E843C8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22F0B905" w14:textId="52F98D2D" w:rsidR="009D08F9" w:rsidRPr="00E843C8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E843C8">
        <w:rPr>
          <w:rFonts w:ascii="Angsana New" w:hAnsi="Angsana New"/>
          <w:sz w:val="30"/>
          <w:szCs w:val="30"/>
          <w:cs/>
        </w:rPr>
        <w:t>ขาดทุนต่อหุ้นขั้นพื้นฐานสำหรับงวดสามเดือน</w:t>
      </w:r>
      <w:r w:rsidR="002B2A38" w:rsidRPr="00E843C8">
        <w:rPr>
          <w:rFonts w:ascii="Angsana New" w:hAnsi="Angsana New"/>
          <w:sz w:val="30"/>
          <w:szCs w:val="30"/>
          <w:cs/>
        </w:rPr>
        <w:t>และหกเดือน</w:t>
      </w:r>
      <w:r w:rsidRPr="00E843C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B2A38" w:rsidRPr="00E843C8">
        <w:rPr>
          <w:rFonts w:ascii="Angsana New" w:hAnsi="Angsana New"/>
          <w:sz w:val="30"/>
          <w:szCs w:val="30"/>
        </w:rPr>
        <w:t xml:space="preserve">30 </w:t>
      </w:r>
      <w:r w:rsidR="002B2A38" w:rsidRPr="00E843C8">
        <w:rPr>
          <w:rFonts w:ascii="Angsana New" w:hAnsi="Angsana New"/>
          <w:sz w:val="30"/>
          <w:szCs w:val="30"/>
          <w:cs/>
        </w:rPr>
        <w:t>มิถุนายน</w:t>
      </w:r>
      <w:r w:rsidRPr="00E843C8">
        <w:rPr>
          <w:rFonts w:ascii="Angsana New" w:hAnsi="Angsana New"/>
          <w:sz w:val="30"/>
          <w:szCs w:val="30"/>
          <w:cs/>
        </w:rPr>
        <w:t xml:space="preserve"> </w:t>
      </w:r>
      <w:r w:rsidRPr="00E843C8">
        <w:rPr>
          <w:rFonts w:ascii="Angsana New" w:hAnsi="Angsana New"/>
          <w:sz w:val="30"/>
          <w:szCs w:val="30"/>
        </w:rPr>
        <w:t>256</w:t>
      </w:r>
      <w:r w:rsidR="00AA5364" w:rsidRPr="00E843C8">
        <w:rPr>
          <w:rFonts w:ascii="Angsana New" w:hAnsi="Angsana New"/>
          <w:sz w:val="30"/>
          <w:szCs w:val="30"/>
        </w:rPr>
        <w:t>8</w:t>
      </w:r>
      <w:r w:rsidRPr="00E843C8">
        <w:rPr>
          <w:rFonts w:ascii="Angsana New" w:hAnsi="Angsana New"/>
          <w:sz w:val="30"/>
          <w:szCs w:val="30"/>
          <w:cs/>
        </w:rPr>
        <w:t xml:space="preserve"> และ </w:t>
      </w:r>
      <w:r w:rsidRPr="00E843C8">
        <w:rPr>
          <w:rFonts w:ascii="Angsana New" w:hAnsi="Angsana New"/>
          <w:sz w:val="30"/>
          <w:szCs w:val="30"/>
        </w:rPr>
        <w:t>256</w:t>
      </w:r>
      <w:r w:rsidR="00AA5364" w:rsidRPr="00E843C8">
        <w:rPr>
          <w:rFonts w:ascii="Angsana New" w:hAnsi="Angsana New"/>
          <w:sz w:val="30"/>
          <w:szCs w:val="30"/>
        </w:rPr>
        <w:t>7</w:t>
      </w:r>
      <w:r w:rsidRPr="00E843C8">
        <w:rPr>
          <w:rFonts w:ascii="Angsana New" w:hAnsi="Angsana New"/>
          <w:sz w:val="30"/>
          <w:szCs w:val="30"/>
          <w:cs/>
        </w:rPr>
        <w:t xml:space="preserve"> คำนวณโดยการหารขาดทุนสำหรับงวดที่เป็นส่วนของผู้ถือหุ้นของบริษัทด้วยจำนวนถัวเฉลี่ยถ่วงน้ำหนักของหุ้นสามัญที่ออกในระหว่างงวดซึ่งแสดงการคำนวณได้ดังนี้</w:t>
      </w:r>
    </w:p>
    <w:p w14:paraId="07F6ABE4" w14:textId="77777777" w:rsidR="009D08F9" w:rsidRPr="00E843C8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837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4817"/>
        <w:gridCol w:w="1077"/>
        <w:gridCol w:w="236"/>
        <w:gridCol w:w="1079"/>
        <w:gridCol w:w="236"/>
        <w:gridCol w:w="1077"/>
        <w:gridCol w:w="236"/>
        <w:gridCol w:w="1071"/>
        <w:gridCol w:w="8"/>
      </w:tblGrid>
      <w:tr w:rsidR="002B2A38" w:rsidRPr="00E843C8" w14:paraId="6B0C3201" w14:textId="77777777" w:rsidTr="002B2A38">
        <w:trPr>
          <w:gridAfter w:val="1"/>
          <w:wAfter w:w="8" w:type="dxa"/>
          <w:cantSplit/>
        </w:trPr>
        <w:tc>
          <w:tcPr>
            <w:tcW w:w="4817" w:type="dxa"/>
          </w:tcPr>
          <w:p w14:paraId="43F22E31" w14:textId="77777777" w:rsidR="002B2A38" w:rsidRPr="00E843C8" w:rsidRDefault="002B2A38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12" w:type="dxa"/>
            <w:gridSpan w:val="7"/>
            <w:tcBorders>
              <w:bottom w:val="single" w:sz="4" w:space="0" w:color="auto"/>
            </w:tcBorders>
          </w:tcPr>
          <w:p w14:paraId="1EA2EA88" w14:textId="29F05A51" w:rsidR="002B2A38" w:rsidRPr="00E843C8" w:rsidRDefault="002B2A38" w:rsidP="002B2A38">
            <w:pPr>
              <w:pStyle w:val="a1"/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งวดสามเดือน</w:t>
            </w:r>
          </w:p>
        </w:tc>
      </w:tr>
      <w:tr w:rsidR="009D08F9" w:rsidRPr="00E843C8" w14:paraId="617361F2" w14:textId="77777777" w:rsidTr="002B2A38">
        <w:trPr>
          <w:cantSplit/>
        </w:trPr>
        <w:tc>
          <w:tcPr>
            <w:tcW w:w="4817" w:type="dxa"/>
          </w:tcPr>
          <w:p w14:paraId="1D2D10B6" w14:textId="77777777" w:rsidR="009D08F9" w:rsidRPr="00E843C8" w:rsidRDefault="009D08F9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64E6E983" w14:textId="77777777" w:rsidR="009D08F9" w:rsidRPr="00E843C8" w:rsidRDefault="009D08F9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99926CD" w14:textId="77777777" w:rsidR="009D08F9" w:rsidRPr="00E843C8" w:rsidRDefault="009D08F9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4"/>
            <w:tcBorders>
              <w:bottom w:val="single" w:sz="4" w:space="0" w:color="auto"/>
            </w:tcBorders>
          </w:tcPr>
          <w:p w14:paraId="537242A4" w14:textId="77777777" w:rsidR="009D08F9" w:rsidRPr="00E843C8" w:rsidRDefault="009D08F9" w:rsidP="002B76A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8F9" w:rsidRPr="00E843C8" w14:paraId="640B0D37" w14:textId="77777777" w:rsidTr="002B2A38">
        <w:trPr>
          <w:cantSplit/>
        </w:trPr>
        <w:tc>
          <w:tcPr>
            <w:tcW w:w="4817" w:type="dxa"/>
          </w:tcPr>
          <w:p w14:paraId="22816EFC" w14:textId="77777777" w:rsidR="009D08F9" w:rsidRPr="00E843C8" w:rsidRDefault="009D08F9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A8B8CDE" w14:textId="4E263710" w:rsidR="009D08F9" w:rsidRPr="00E843C8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256</w:t>
            </w:r>
            <w:r w:rsidR="00AA5364" w:rsidRPr="00E843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6A7F9E4" w14:textId="77777777" w:rsidR="009D08F9" w:rsidRPr="00E843C8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52A601D" w14:textId="4E7ACC47" w:rsidR="009D08F9" w:rsidRPr="00E843C8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256</w:t>
            </w:r>
            <w:r w:rsidR="00AA5364" w:rsidRPr="00E843C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5B632E5" w14:textId="77777777" w:rsidR="009D08F9" w:rsidRPr="00E843C8" w:rsidRDefault="009D08F9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9CB466B" w14:textId="6DB425D1" w:rsidR="009D08F9" w:rsidRPr="00E843C8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256</w:t>
            </w:r>
            <w:r w:rsidR="00AA5364" w:rsidRPr="00E843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6595ECB" w14:textId="77777777" w:rsidR="009D08F9" w:rsidRPr="00E843C8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0D968F7B" w14:textId="4B27FA03" w:rsidR="009D08F9" w:rsidRPr="00E843C8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256</w:t>
            </w:r>
            <w:r w:rsidR="00AA5364" w:rsidRPr="00E843C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474E7" w:rsidRPr="00E843C8" w14:paraId="1F929F44" w14:textId="77777777" w:rsidTr="002B2A38">
        <w:trPr>
          <w:cantSplit/>
        </w:trPr>
        <w:tc>
          <w:tcPr>
            <w:tcW w:w="4817" w:type="dxa"/>
          </w:tcPr>
          <w:p w14:paraId="1706E547" w14:textId="4CE2E743" w:rsidR="008474E7" w:rsidRPr="00E843C8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</w:rPr>
              <w:t xml:space="preserve">ขาดทุนที่เป็นส่วนของผู้ถือหุ้นของบริษัท </w:t>
            </w:r>
            <w:r w:rsidRPr="00E843C8">
              <w:rPr>
                <w:rFonts w:ascii="Angsana New" w:hAnsi="Angsana New"/>
                <w:sz w:val="30"/>
                <w:szCs w:val="30"/>
              </w:rPr>
              <w:t>(</w:t>
            </w:r>
            <w:r w:rsidRPr="00E843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8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E9696A7" w14:textId="751F434D" w:rsidR="008474E7" w:rsidRPr="00E843C8" w:rsidRDefault="00C677CE" w:rsidP="002B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688A">
              <w:rPr>
                <w:rFonts w:ascii="Angsana New" w:hAnsi="Angsana New"/>
                <w:sz w:val="30"/>
                <w:szCs w:val="30"/>
              </w:rPr>
              <w:t>288,388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21E77E8" w14:textId="77777777" w:rsidR="008474E7" w:rsidRPr="00E843C8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15EAE736" w14:textId="0B843BDB" w:rsidR="008474E7" w:rsidRPr="00E843C8" w:rsidRDefault="008474E7" w:rsidP="002B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(</w:t>
            </w:r>
            <w:r w:rsidR="00EB086B" w:rsidRPr="00E843C8">
              <w:rPr>
                <w:rFonts w:ascii="Angsana New" w:hAnsi="Angsana New"/>
                <w:sz w:val="30"/>
                <w:szCs w:val="30"/>
              </w:rPr>
              <w:t>36,341</w:t>
            </w:r>
            <w:r w:rsidRPr="00E8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B4B3B1" w14:textId="77777777" w:rsidR="008474E7" w:rsidRPr="00E843C8" w:rsidRDefault="008474E7" w:rsidP="002B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025E8C88" w14:textId="0EE27AD0" w:rsidR="008474E7" w:rsidRPr="00E843C8" w:rsidRDefault="00C677CE" w:rsidP="002B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3688A">
              <w:rPr>
                <w:rFonts w:ascii="Angsana New" w:hAnsi="Angsana New"/>
                <w:sz w:val="30"/>
                <w:szCs w:val="30"/>
              </w:rPr>
              <w:t>302,462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042015F" w14:textId="77777777" w:rsidR="008474E7" w:rsidRPr="00E843C8" w:rsidRDefault="008474E7" w:rsidP="002B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7F3B4352" w14:textId="018610E6" w:rsidR="008474E7" w:rsidRPr="00E843C8" w:rsidRDefault="008474E7" w:rsidP="002B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(</w:t>
            </w:r>
            <w:r w:rsidR="00EB086B" w:rsidRPr="00E843C8">
              <w:rPr>
                <w:rFonts w:ascii="Angsana New" w:hAnsi="Angsana New"/>
                <w:sz w:val="30"/>
                <w:szCs w:val="30"/>
              </w:rPr>
              <w:t>39,457</w:t>
            </w:r>
            <w:r w:rsidRPr="00E8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474E7" w:rsidRPr="00E843C8" w14:paraId="5ECDC4D1" w14:textId="77777777" w:rsidTr="002B2A38">
        <w:trPr>
          <w:cantSplit/>
          <w:trHeight w:val="170"/>
        </w:trPr>
        <w:tc>
          <w:tcPr>
            <w:tcW w:w="4817" w:type="dxa"/>
          </w:tcPr>
          <w:p w14:paraId="56F4AE5F" w14:textId="77777777" w:rsidR="008474E7" w:rsidRPr="00E843C8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3D254F9" w14:textId="77777777" w:rsidR="008474E7" w:rsidRPr="00E843C8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7127B7F" w14:textId="77777777" w:rsidR="008474E7" w:rsidRPr="00E843C8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B1882F6" w14:textId="77777777" w:rsidR="008474E7" w:rsidRPr="00E843C8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66510AD" w14:textId="77777777" w:rsidR="008474E7" w:rsidRPr="00E843C8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7E3D999B" w14:textId="77777777" w:rsidR="008474E7" w:rsidRPr="00E843C8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3ACA91" w14:textId="77777777" w:rsidR="008474E7" w:rsidRPr="00E843C8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1679EEE0" w14:textId="77777777" w:rsidR="008474E7" w:rsidRPr="00E843C8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3546" w:rsidRPr="00E843C8" w14:paraId="78DF8CA0" w14:textId="77777777" w:rsidTr="002B2A38">
        <w:trPr>
          <w:cantSplit/>
        </w:trPr>
        <w:tc>
          <w:tcPr>
            <w:tcW w:w="4817" w:type="dxa"/>
          </w:tcPr>
          <w:p w14:paraId="17045DAB" w14:textId="77777777" w:rsidR="00A03546" w:rsidRPr="00E843C8" w:rsidRDefault="00A03546" w:rsidP="00A0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E843C8">
              <w:rPr>
                <w:rFonts w:ascii="Angsana New" w:hAnsi="Angsana New"/>
                <w:sz w:val="30"/>
                <w:szCs w:val="30"/>
              </w:rPr>
              <w:t>(</w:t>
            </w:r>
            <w:r w:rsidRPr="00E843C8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E8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D8A3780" w14:textId="75865E7A" w:rsidR="00A03546" w:rsidRPr="00E843C8" w:rsidRDefault="00A03546" w:rsidP="00A0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14E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14EE9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36" w:type="dxa"/>
          </w:tcPr>
          <w:p w14:paraId="5A7FDCD3" w14:textId="77777777" w:rsidR="00A03546" w:rsidRPr="00E843C8" w:rsidRDefault="00A03546" w:rsidP="00A035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764774BF" w14:textId="4FBD1345" w:rsidR="00A03546" w:rsidRPr="00E843C8" w:rsidRDefault="00A03546" w:rsidP="00A0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47,975</w:t>
            </w:r>
          </w:p>
        </w:tc>
        <w:tc>
          <w:tcPr>
            <w:tcW w:w="236" w:type="dxa"/>
          </w:tcPr>
          <w:p w14:paraId="2E56CB62" w14:textId="77777777" w:rsidR="00A03546" w:rsidRPr="00E843C8" w:rsidRDefault="00A03546" w:rsidP="00A0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52C53C27" w14:textId="57C16A54" w:rsidR="00A03546" w:rsidRPr="00E843C8" w:rsidRDefault="00A03546" w:rsidP="00A0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F14E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14EE9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36" w:type="dxa"/>
          </w:tcPr>
          <w:p w14:paraId="73A17DEE" w14:textId="77777777" w:rsidR="00A03546" w:rsidRPr="00E843C8" w:rsidRDefault="00A03546" w:rsidP="00A0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15690488" w14:textId="43B56B43" w:rsidR="00A03546" w:rsidRPr="00E843C8" w:rsidRDefault="00A03546" w:rsidP="00A0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47,975</w:t>
            </w:r>
          </w:p>
        </w:tc>
      </w:tr>
      <w:tr w:rsidR="00A03546" w:rsidRPr="00E843C8" w14:paraId="38F4B4B0" w14:textId="77777777" w:rsidTr="002B2A38">
        <w:trPr>
          <w:cantSplit/>
        </w:trPr>
        <w:tc>
          <w:tcPr>
            <w:tcW w:w="4817" w:type="dxa"/>
          </w:tcPr>
          <w:p w14:paraId="3322D14F" w14:textId="77777777" w:rsidR="00A03546" w:rsidRPr="00E843C8" w:rsidRDefault="00A03546" w:rsidP="00A0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59C48EDA" w14:textId="77777777" w:rsidR="00A03546" w:rsidRPr="00E843C8" w:rsidRDefault="00A03546" w:rsidP="00A0354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A92227" w14:textId="77777777" w:rsidR="00A03546" w:rsidRPr="00E843C8" w:rsidRDefault="00A03546" w:rsidP="00A035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47900DA8" w14:textId="77777777" w:rsidR="00A03546" w:rsidRPr="00E843C8" w:rsidRDefault="00A03546" w:rsidP="00A0354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68B78D" w14:textId="77777777" w:rsidR="00A03546" w:rsidRPr="00E843C8" w:rsidRDefault="00A03546" w:rsidP="00A035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58568E0A" w14:textId="77777777" w:rsidR="00A03546" w:rsidRPr="00E843C8" w:rsidRDefault="00A03546" w:rsidP="00A0354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93EC2E" w14:textId="77777777" w:rsidR="00A03546" w:rsidRPr="00E843C8" w:rsidRDefault="00A03546" w:rsidP="00A035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44D84C52" w14:textId="77777777" w:rsidR="00A03546" w:rsidRPr="00E843C8" w:rsidRDefault="00A03546" w:rsidP="00A03546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3546" w:rsidRPr="00E843C8" w14:paraId="3A8466B1" w14:textId="77777777" w:rsidTr="002B2A38">
        <w:trPr>
          <w:cantSplit/>
        </w:trPr>
        <w:tc>
          <w:tcPr>
            <w:tcW w:w="4817" w:type="dxa"/>
          </w:tcPr>
          <w:p w14:paraId="1EC4A80B" w14:textId="7F3CFC9F" w:rsidR="00A03546" w:rsidRPr="00E843C8" w:rsidRDefault="00A03546" w:rsidP="00A03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96F7B3E" w14:textId="1C626989" w:rsidR="00A03546" w:rsidRPr="00E843C8" w:rsidRDefault="00C677CE" w:rsidP="00A03546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(5.7999)</w:t>
            </w:r>
          </w:p>
        </w:tc>
        <w:tc>
          <w:tcPr>
            <w:tcW w:w="236" w:type="dxa"/>
          </w:tcPr>
          <w:p w14:paraId="44D80424" w14:textId="77777777" w:rsidR="00A03546" w:rsidRPr="00E843C8" w:rsidRDefault="00A03546" w:rsidP="00A035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E23B46B" w14:textId="5264F1B3" w:rsidR="00A03546" w:rsidRPr="00E843C8" w:rsidRDefault="00C677CE" w:rsidP="00A03546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(0.7575)</w:t>
            </w:r>
          </w:p>
        </w:tc>
        <w:tc>
          <w:tcPr>
            <w:tcW w:w="236" w:type="dxa"/>
          </w:tcPr>
          <w:p w14:paraId="2ACD3075" w14:textId="77777777" w:rsidR="00A03546" w:rsidRPr="00E843C8" w:rsidRDefault="00A03546" w:rsidP="00A035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CC8CC34" w14:textId="059BEFD9" w:rsidR="00A03546" w:rsidRPr="00E843C8" w:rsidRDefault="00C677CE" w:rsidP="00A03546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(6.0829)</w:t>
            </w:r>
          </w:p>
        </w:tc>
        <w:tc>
          <w:tcPr>
            <w:tcW w:w="236" w:type="dxa"/>
          </w:tcPr>
          <w:p w14:paraId="5E4E963E" w14:textId="77777777" w:rsidR="00A03546" w:rsidRPr="00E843C8" w:rsidRDefault="00A03546" w:rsidP="00A0354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07E6C0F0" w14:textId="75C7AAA8" w:rsidR="00A03546" w:rsidRPr="00E843C8" w:rsidRDefault="00C677CE" w:rsidP="00A03546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(0.8224)</w:t>
            </w:r>
          </w:p>
        </w:tc>
      </w:tr>
    </w:tbl>
    <w:p w14:paraId="1AD0B30C" w14:textId="77777777" w:rsidR="00EB086B" w:rsidRPr="00E843C8" w:rsidRDefault="00EB086B" w:rsidP="00EB0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837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4817"/>
        <w:gridCol w:w="1077"/>
        <w:gridCol w:w="236"/>
        <w:gridCol w:w="1079"/>
        <w:gridCol w:w="236"/>
        <w:gridCol w:w="1077"/>
        <w:gridCol w:w="236"/>
        <w:gridCol w:w="1071"/>
        <w:gridCol w:w="8"/>
      </w:tblGrid>
      <w:tr w:rsidR="00EB086B" w:rsidRPr="00E843C8" w14:paraId="3B19C282" w14:textId="77777777" w:rsidTr="002B76A8">
        <w:trPr>
          <w:gridAfter w:val="1"/>
          <w:wAfter w:w="8" w:type="dxa"/>
          <w:cantSplit/>
        </w:trPr>
        <w:tc>
          <w:tcPr>
            <w:tcW w:w="4817" w:type="dxa"/>
          </w:tcPr>
          <w:p w14:paraId="5371845D" w14:textId="77777777" w:rsidR="00EB086B" w:rsidRPr="00E843C8" w:rsidRDefault="00EB086B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12" w:type="dxa"/>
            <w:gridSpan w:val="7"/>
            <w:tcBorders>
              <w:bottom w:val="single" w:sz="4" w:space="0" w:color="auto"/>
            </w:tcBorders>
          </w:tcPr>
          <w:p w14:paraId="44EFB5AF" w14:textId="16C41A57" w:rsidR="00EB086B" w:rsidRPr="00E843C8" w:rsidRDefault="00EB086B" w:rsidP="002B76A8">
            <w:pPr>
              <w:pStyle w:val="a1"/>
              <w:spacing w:line="240" w:lineRule="atLeast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งวดหกเดือน</w:t>
            </w:r>
          </w:p>
        </w:tc>
      </w:tr>
      <w:tr w:rsidR="00EB086B" w:rsidRPr="00E843C8" w14:paraId="3ED6FC80" w14:textId="77777777" w:rsidTr="002B76A8">
        <w:trPr>
          <w:cantSplit/>
        </w:trPr>
        <w:tc>
          <w:tcPr>
            <w:tcW w:w="4817" w:type="dxa"/>
          </w:tcPr>
          <w:p w14:paraId="6647B716" w14:textId="77777777" w:rsidR="00EB086B" w:rsidRPr="00E843C8" w:rsidRDefault="00EB086B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6847BA3B" w14:textId="77777777" w:rsidR="00EB086B" w:rsidRPr="00E843C8" w:rsidRDefault="00EB086B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2C05136" w14:textId="77777777" w:rsidR="00EB086B" w:rsidRPr="00E843C8" w:rsidRDefault="00EB086B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2" w:type="dxa"/>
            <w:gridSpan w:val="4"/>
            <w:tcBorders>
              <w:bottom w:val="single" w:sz="4" w:space="0" w:color="auto"/>
            </w:tcBorders>
          </w:tcPr>
          <w:p w14:paraId="46F84E0C" w14:textId="77777777" w:rsidR="00EB086B" w:rsidRPr="00E843C8" w:rsidRDefault="00EB086B" w:rsidP="002B76A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86B" w:rsidRPr="00E843C8" w14:paraId="5E94FDC6" w14:textId="77777777" w:rsidTr="002B76A8">
        <w:trPr>
          <w:cantSplit/>
        </w:trPr>
        <w:tc>
          <w:tcPr>
            <w:tcW w:w="4817" w:type="dxa"/>
          </w:tcPr>
          <w:p w14:paraId="58A181AE" w14:textId="77777777" w:rsidR="00EB086B" w:rsidRPr="00E843C8" w:rsidRDefault="00EB086B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6F8DF7B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54A24168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FB416CF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ADBEFD8" w14:textId="77777777" w:rsidR="00EB086B" w:rsidRPr="00E843C8" w:rsidRDefault="00EB086B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28D19FF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A2B0E19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70C8B357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B086B" w:rsidRPr="00E843C8" w14:paraId="4E4F76CB" w14:textId="77777777" w:rsidTr="002B76A8">
        <w:trPr>
          <w:cantSplit/>
        </w:trPr>
        <w:tc>
          <w:tcPr>
            <w:tcW w:w="4817" w:type="dxa"/>
          </w:tcPr>
          <w:p w14:paraId="14D887CC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</w:rPr>
              <w:t xml:space="preserve">ขาดทุนที่เป็นส่วนของผู้ถือหุ้นของบริษัท </w:t>
            </w:r>
            <w:r w:rsidRPr="00E843C8">
              <w:rPr>
                <w:rFonts w:ascii="Angsana New" w:hAnsi="Angsana New"/>
                <w:sz w:val="30"/>
                <w:szCs w:val="30"/>
              </w:rPr>
              <w:t>(</w:t>
            </w:r>
            <w:r w:rsidRPr="00E843C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E8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51DE620B" w14:textId="79AD14B5" w:rsidR="00EB086B" w:rsidRPr="00E843C8" w:rsidRDefault="00A03546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(360,644)</w:t>
            </w:r>
          </w:p>
        </w:tc>
        <w:tc>
          <w:tcPr>
            <w:tcW w:w="236" w:type="dxa"/>
          </w:tcPr>
          <w:p w14:paraId="5B641E08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AE0F12C" w14:textId="6B4993DA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(53,191)</w:t>
            </w:r>
          </w:p>
        </w:tc>
        <w:tc>
          <w:tcPr>
            <w:tcW w:w="236" w:type="dxa"/>
          </w:tcPr>
          <w:p w14:paraId="1290FDC7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5F647822" w14:textId="39A79211" w:rsidR="00EB086B" w:rsidRPr="00E843C8" w:rsidRDefault="00A03546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(378,750)</w:t>
            </w:r>
          </w:p>
        </w:tc>
        <w:tc>
          <w:tcPr>
            <w:tcW w:w="236" w:type="dxa"/>
          </w:tcPr>
          <w:p w14:paraId="2C619D13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37D3AAE2" w14:textId="00BA1519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</w:rPr>
              <w:t>(67,901)</w:t>
            </w:r>
          </w:p>
        </w:tc>
      </w:tr>
      <w:tr w:rsidR="00EB086B" w:rsidRPr="00E843C8" w14:paraId="02A5D547" w14:textId="77777777" w:rsidTr="002B76A8">
        <w:trPr>
          <w:cantSplit/>
          <w:trHeight w:val="170"/>
        </w:trPr>
        <w:tc>
          <w:tcPr>
            <w:tcW w:w="4817" w:type="dxa"/>
          </w:tcPr>
          <w:p w14:paraId="598D29A7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1783D8B1" w14:textId="77777777" w:rsidR="00EB086B" w:rsidRPr="00E843C8" w:rsidRDefault="00EB086B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81CBCCB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41837DF4" w14:textId="77777777" w:rsidR="00EB086B" w:rsidRPr="00E843C8" w:rsidRDefault="00EB086B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C83DB0C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19773A4C" w14:textId="77777777" w:rsidR="00EB086B" w:rsidRPr="00E843C8" w:rsidRDefault="00EB086B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042E7C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5177F95A" w14:textId="77777777" w:rsidR="00EB086B" w:rsidRPr="00E843C8" w:rsidRDefault="00EB086B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086B" w:rsidRPr="00E843C8" w14:paraId="235BBAFF" w14:textId="77777777" w:rsidTr="002B76A8">
        <w:trPr>
          <w:cantSplit/>
        </w:trPr>
        <w:tc>
          <w:tcPr>
            <w:tcW w:w="4817" w:type="dxa"/>
          </w:tcPr>
          <w:p w14:paraId="2EF3C7A1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E843C8">
              <w:rPr>
                <w:rFonts w:ascii="Angsana New" w:hAnsi="Angsana New"/>
                <w:sz w:val="30"/>
                <w:szCs w:val="30"/>
              </w:rPr>
              <w:t>(</w:t>
            </w:r>
            <w:r w:rsidRPr="00E843C8">
              <w:rPr>
                <w:rFonts w:ascii="Angsana New" w:hAnsi="Angsana New"/>
                <w:sz w:val="30"/>
                <w:szCs w:val="30"/>
                <w:cs/>
              </w:rPr>
              <w:t>พันหุ้น</w:t>
            </w:r>
            <w:r w:rsidRPr="00E843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593E463A" w14:textId="28058A7F" w:rsidR="00EB086B" w:rsidRPr="00E843C8" w:rsidRDefault="00A03546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48,854</w:t>
            </w:r>
          </w:p>
        </w:tc>
        <w:tc>
          <w:tcPr>
            <w:tcW w:w="236" w:type="dxa"/>
          </w:tcPr>
          <w:p w14:paraId="45190EA3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D536ECF" w14:textId="759BEDE8" w:rsidR="00EB086B" w:rsidRPr="00E843C8" w:rsidRDefault="00A03546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47,975</w:t>
            </w:r>
          </w:p>
        </w:tc>
        <w:tc>
          <w:tcPr>
            <w:tcW w:w="236" w:type="dxa"/>
          </w:tcPr>
          <w:p w14:paraId="34CEF51C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029DFB08" w14:textId="65AE840E" w:rsidR="00EB086B" w:rsidRPr="00E843C8" w:rsidRDefault="00A03546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48,854</w:t>
            </w:r>
          </w:p>
        </w:tc>
        <w:tc>
          <w:tcPr>
            <w:tcW w:w="236" w:type="dxa"/>
          </w:tcPr>
          <w:p w14:paraId="01B41CCE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75C1B578" w14:textId="6D955E42" w:rsidR="00EB086B" w:rsidRPr="00E843C8" w:rsidRDefault="00A03546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47,975</w:t>
            </w:r>
          </w:p>
        </w:tc>
      </w:tr>
      <w:tr w:rsidR="00EB086B" w:rsidRPr="00E843C8" w14:paraId="79F3F055" w14:textId="77777777" w:rsidTr="002B76A8">
        <w:trPr>
          <w:cantSplit/>
        </w:trPr>
        <w:tc>
          <w:tcPr>
            <w:tcW w:w="4817" w:type="dxa"/>
          </w:tcPr>
          <w:p w14:paraId="112184F5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4DF666F2" w14:textId="77777777" w:rsidR="00EB086B" w:rsidRPr="00E843C8" w:rsidRDefault="00EB086B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D837BF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1DF4819" w14:textId="77777777" w:rsidR="00EB086B" w:rsidRPr="00E843C8" w:rsidRDefault="00EB086B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DD92EA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685A0A4F" w14:textId="77777777" w:rsidR="00EB086B" w:rsidRPr="00E843C8" w:rsidRDefault="00EB086B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4A6E8F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7F80596F" w14:textId="77777777" w:rsidR="00EB086B" w:rsidRPr="00E843C8" w:rsidRDefault="00EB086B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086B" w:rsidRPr="00E843C8" w14:paraId="5D433EAD" w14:textId="77777777" w:rsidTr="002B76A8">
        <w:trPr>
          <w:cantSplit/>
        </w:trPr>
        <w:tc>
          <w:tcPr>
            <w:tcW w:w="4817" w:type="dxa"/>
          </w:tcPr>
          <w:p w14:paraId="1E57D435" w14:textId="77777777" w:rsidR="00EB086B" w:rsidRPr="00E843C8" w:rsidRDefault="00EB086B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843C8">
              <w:rPr>
                <w:rFonts w:ascii="Angsana New" w:hAnsi="Angsana New"/>
                <w:sz w:val="30"/>
                <w:szCs w:val="30"/>
                <w:cs/>
              </w:rPr>
              <w:t>ขาดทุนต่อหุ้นขั้นพื้นฐาน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A74BB50" w14:textId="48897839" w:rsidR="00EB086B" w:rsidRPr="00E843C8" w:rsidRDefault="00C677CE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(7.3821)</w:t>
            </w:r>
          </w:p>
        </w:tc>
        <w:tc>
          <w:tcPr>
            <w:tcW w:w="236" w:type="dxa"/>
          </w:tcPr>
          <w:p w14:paraId="5B42BF88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ABAAB96" w14:textId="09981812" w:rsidR="00EB086B" w:rsidRPr="00E843C8" w:rsidRDefault="00C677CE" w:rsidP="002477FA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(1.1087)</w:t>
            </w:r>
          </w:p>
        </w:tc>
        <w:tc>
          <w:tcPr>
            <w:tcW w:w="236" w:type="dxa"/>
          </w:tcPr>
          <w:p w14:paraId="5655518A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2225EFE1" w14:textId="50D14EB0" w:rsidR="00EB086B" w:rsidRPr="00E843C8" w:rsidRDefault="00C677CE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(7.7527)</w:t>
            </w:r>
          </w:p>
        </w:tc>
        <w:tc>
          <w:tcPr>
            <w:tcW w:w="236" w:type="dxa"/>
          </w:tcPr>
          <w:p w14:paraId="24704EED" w14:textId="77777777" w:rsidR="00EB086B" w:rsidRPr="00E843C8" w:rsidRDefault="00EB086B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039098D1" w14:textId="6EE87A55" w:rsidR="00EB086B" w:rsidRPr="00E843C8" w:rsidRDefault="00C677CE" w:rsidP="002477FA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(1.4153)</w:t>
            </w:r>
          </w:p>
        </w:tc>
      </w:tr>
    </w:tbl>
    <w:p w14:paraId="0464744A" w14:textId="77777777" w:rsidR="009D08F9" w:rsidRPr="00E843C8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1CCDE226" w14:textId="31F29288" w:rsidR="009D08F9" w:rsidRPr="00E843C8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843C8">
        <w:rPr>
          <w:rFonts w:ascii="Angsana New" w:hAnsi="Angsana New"/>
          <w:b/>
          <w:bCs/>
          <w:sz w:val="30"/>
          <w:szCs w:val="30"/>
          <w:cs/>
        </w:rPr>
        <w:t>ขาดทุนต่อหุ้นปรับลด</w:t>
      </w:r>
    </w:p>
    <w:p w14:paraId="2169862D" w14:textId="77777777" w:rsidR="009D08F9" w:rsidRPr="00E843C8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684D32EE" w14:textId="640AA75A" w:rsidR="009D08F9" w:rsidRPr="00E843C8" w:rsidRDefault="009D08F9" w:rsidP="009D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E843C8">
        <w:rPr>
          <w:rFonts w:ascii="Angsana New" w:hAnsi="Angsana New"/>
          <w:spacing w:val="-4"/>
          <w:sz w:val="30"/>
          <w:szCs w:val="30"/>
          <w:cs/>
        </w:rPr>
        <w:t>ขาดทุนต่อหุ้นปรับลดสำหรับงวดสามเดือน</w:t>
      </w:r>
      <w:r w:rsidR="009141A0" w:rsidRPr="00E843C8">
        <w:rPr>
          <w:rFonts w:ascii="Angsana New" w:hAnsi="Angsana New"/>
          <w:spacing w:val="-4"/>
          <w:sz w:val="30"/>
          <w:szCs w:val="30"/>
          <w:cs/>
        </w:rPr>
        <w:t>และหกเดือน</w:t>
      </w:r>
      <w:r w:rsidRPr="00E843C8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E843C8">
        <w:rPr>
          <w:rFonts w:ascii="Angsana New" w:hAnsi="Angsana New"/>
          <w:color w:val="FFFFFF"/>
          <w:spacing w:val="-4"/>
          <w:sz w:val="30"/>
          <w:szCs w:val="30"/>
          <w:cs/>
        </w:rPr>
        <w:t xml:space="preserve"> </w:t>
      </w:r>
      <w:r w:rsidR="009141A0" w:rsidRPr="00E843C8">
        <w:rPr>
          <w:rFonts w:ascii="Angsana New" w:eastAsia="Cordia New" w:hAnsi="Angsana New"/>
          <w:sz w:val="30"/>
          <w:szCs w:val="30"/>
        </w:rPr>
        <w:t xml:space="preserve">30 </w:t>
      </w:r>
      <w:r w:rsidR="009141A0" w:rsidRPr="00E843C8">
        <w:rPr>
          <w:rFonts w:ascii="Angsana New" w:eastAsia="Cordia New" w:hAnsi="Angsana New"/>
          <w:sz w:val="30"/>
          <w:szCs w:val="30"/>
          <w:cs/>
        </w:rPr>
        <w:t>มิถุนายน</w:t>
      </w:r>
      <w:r w:rsidRPr="00E843C8">
        <w:rPr>
          <w:rFonts w:ascii="Angsana New" w:eastAsia="Cordia New" w:hAnsi="Angsana New"/>
          <w:sz w:val="30"/>
          <w:szCs w:val="30"/>
          <w:cs/>
        </w:rPr>
        <w:t xml:space="preserve"> </w:t>
      </w:r>
      <w:r w:rsidRPr="00E843C8">
        <w:rPr>
          <w:rFonts w:ascii="Angsana New" w:eastAsia="Cordia New" w:hAnsi="Angsana New"/>
          <w:sz w:val="30"/>
          <w:szCs w:val="30"/>
        </w:rPr>
        <w:t>256</w:t>
      </w:r>
      <w:r w:rsidR="00AA5364" w:rsidRPr="00E843C8">
        <w:rPr>
          <w:rFonts w:ascii="Angsana New" w:eastAsia="Cordia New" w:hAnsi="Angsana New"/>
          <w:sz w:val="30"/>
          <w:szCs w:val="30"/>
        </w:rPr>
        <w:t>8</w:t>
      </w:r>
      <w:r w:rsidRPr="00E843C8">
        <w:rPr>
          <w:rFonts w:ascii="Angsana New" w:eastAsia="Cordia New" w:hAnsi="Angsana New"/>
          <w:sz w:val="30"/>
          <w:szCs w:val="30"/>
        </w:rPr>
        <w:t xml:space="preserve"> </w:t>
      </w:r>
      <w:r w:rsidRPr="00E843C8">
        <w:rPr>
          <w:rFonts w:ascii="Angsana New" w:eastAsia="Cordia New" w:hAnsi="Angsana New"/>
          <w:sz w:val="30"/>
          <w:szCs w:val="30"/>
          <w:cs/>
        </w:rPr>
        <w:t xml:space="preserve">และ </w:t>
      </w:r>
      <w:r w:rsidRPr="00E843C8">
        <w:rPr>
          <w:rFonts w:ascii="Angsana New" w:eastAsia="Cordia New" w:hAnsi="Angsana New"/>
          <w:sz w:val="30"/>
          <w:szCs w:val="30"/>
        </w:rPr>
        <w:t>256</w:t>
      </w:r>
      <w:r w:rsidR="00AA5364" w:rsidRPr="00E843C8">
        <w:rPr>
          <w:rFonts w:ascii="Angsana New" w:eastAsia="Cordia New" w:hAnsi="Angsana New"/>
          <w:sz w:val="30"/>
          <w:szCs w:val="30"/>
        </w:rPr>
        <w:t>7</w:t>
      </w:r>
      <w:r w:rsidRPr="00E843C8">
        <w:rPr>
          <w:rFonts w:ascii="Angsana New" w:hAnsi="Angsana New"/>
          <w:sz w:val="30"/>
          <w:szCs w:val="30"/>
        </w:rPr>
        <w:t xml:space="preserve"> </w:t>
      </w:r>
      <w:r w:rsidRPr="00E843C8">
        <w:rPr>
          <w:rFonts w:ascii="Angsana New" w:hAnsi="Angsana New"/>
          <w:sz w:val="30"/>
          <w:szCs w:val="30"/>
          <w:cs/>
        </w:rPr>
        <w:t>คำนวณโดยการหารขาดทุนสำหรับงวดที่เป็นส่วนของผู้ถือหุ้นของบริษัทด้วยจำนวนถัวเฉลี่ยถ่วงน้ำหนักของหุ้นสามัญที่ออกในระหว่างงวดหลังจากที่ได้ปรับปรุงผลกระทบของตราสารที่อาจเปลี่ยนเป็นหุ้นสามัญปรับลดซึ่งแสดงการคำนวณได้ดังนี้</w:t>
      </w:r>
    </w:p>
    <w:tbl>
      <w:tblPr>
        <w:tblW w:w="9837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4817"/>
        <w:gridCol w:w="1077"/>
        <w:gridCol w:w="236"/>
        <w:gridCol w:w="1079"/>
        <w:gridCol w:w="236"/>
        <w:gridCol w:w="1077"/>
        <w:gridCol w:w="236"/>
        <w:gridCol w:w="1079"/>
      </w:tblGrid>
      <w:tr w:rsidR="00262DC8" w:rsidRPr="006A112F" w14:paraId="1CEF8C7A" w14:textId="77777777" w:rsidTr="002B76A8">
        <w:trPr>
          <w:cantSplit/>
        </w:trPr>
        <w:tc>
          <w:tcPr>
            <w:tcW w:w="4817" w:type="dxa"/>
          </w:tcPr>
          <w:p w14:paraId="2B82846E" w14:textId="77777777" w:rsidR="00262DC8" w:rsidRPr="006A112F" w:rsidRDefault="00262DC8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20" w:type="dxa"/>
            <w:gridSpan w:val="7"/>
            <w:tcBorders>
              <w:bottom w:val="single" w:sz="4" w:space="0" w:color="auto"/>
            </w:tcBorders>
          </w:tcPr>
          <w:p w14:paraId="27199ED8" w14:textId="42E53181" w:rsidR="00262DC8" w:rsidRPr="006A112F" w:rsidRDefault="00262DC8" w:rsidP="00262DC8">
            <w:pPr>
              <w:pStyle w:val="a1"/>
              <w:spacing w:line="240" w:lineRule="atLeast"/>
              <w:ind w:right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งวดสามเดือน</w:t>
            </w:r>
          </w:p>
        </w:tc>
      </w:tr>
      <w:tr w:rsidR="009D08F9" w:rsidRPr="006A112F" w14:paraId="4B80FB3D" w14:textId="77777777" w:rsidTr="002D6C03">
        <w:trPr>
          <w:cantSplit/>
        </w:trPr>
        <w:tc>
          <w:tcPr>
            <w:tcW w:w="4817" w:type="dxa"/>
          </w:tcPr>
          <w:p w14:paraId="6071CAA9" w14:textId="77777777" w:rsidR="009D08F9" w:rsidRPr="006A112F" w:rsidRDefault="009D08F9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0878966E" w14:textId="77777777" w:rsidR="009D08F9" w:rsidRPr="006A112F" w:rsidRDefault="009D08F9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52FB60E" w14:textId="77777777" w:rsidR="009D08F9" w:rsidRPr="006A112F" w:rsidRDefault="009D08F9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6268047C" w14:textId="77777777" w:rsidR="009D08F9" w:rsidRPr="006A112F" w:rsidRDefault="009D08F9" w:rsidP="002B76A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6A112F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9D08F9" w:rsidRPr="006A112F" w14:paraId="5635BF01" w14:textId="77777777" w:rsidTr="00262DC8">
        <w:trPr>
          <w:cantSplit/>
        </w:trPr>
        <w:tc>
          <w:tcPr>
            <w:tcW w:w="4817" w:type="dxa"/>
          </w:tcPr>
          <w:p w14:paraId="2E33261B" w14:textId="77777777" w:rsidR="009D08F9" w:rsidRPr="006A112F" w:rsidRDefault="009D08F9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B49B691" w14:textId="6BA910C9" w:rsidR="009D08F9" w:rsidRPr="006A112F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256</w:t>
            </w:r>
            <w:r w:rsidR="005073B6" w:rsidRPr="006A11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5EDD3EF" w14:textId="77777777" w:rsidR="009D08F9" w:rsidRPr="006A112F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FE84A06" w14:textId="271E23F2" w:rsidR="009D08F9" w:rsidRPr="006A112F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256</w:t>
            </w:r>
            <w:r w:rsidR="005073B6" w:rsidRPr="006A112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D6C859F" w14:textId="77777777" w:rsidR="009D08F9" w:rsidRPr="006A112F" w:rsidRDefault="009D08F9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74EFC81" w14:textId="54749F79" w:rsidR="009D08F9" w:rsidRPr="006A112F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256</w:t>
            </w:r>
            <w:r w:rsidR="005073B6" w:rsidRPr="006A112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C39AF3C" w14:textId="77777777" w:rsidR="009D08F9" w:rsidRPr="006A112F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C0490D9" w14:textId="19F2BAA7" w:rsidR="009D08F9" w:rsidRPr="006A112F" w:rsidRDefault="009D08F9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256</w:t>
            </w:r>
            <w:r w:rsidR="005073B6" w:rsidRPr="006A112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474E7" w:rsidRPr="006A112F" w14:paraId="15F7C41A" w14:textId="77777777" w:rsidTr="00262DC8">
        <w:trPr>
          <w:cantSplit/>
        </w:trPr>
        <w:tc>
          <w:tcPr>
            <w:tcW w:w="4817" w:type="dxa"/>
          </w:tcPr>
          <w:p w14:paraId="66ED7209" w14:textId="028161E7" w:rsidR="008474E7" w:rsidRPr="006A112F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 xml:space="preserve">ขาดทุนที่เป็นส่วนของผู้ถือหุ้นของบริษัท </w:t>
            </w:r>
            <w:r w:rsidRPr="006A112F">
              <w:rPr>
                <w:rFonts w:ascii="Angsana New" w:hAnsi="Angsana New"/>
                <w:sz w:val="28"/>
                <w:szCs w:val="28"/>
              </w:rPr>
              <w:t>(</w:t>
            </w:r>
            <w:r w:rsidRPr="006A112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3E3CB9F5" w14:textId="43EA4D0E" w:rsidR="008474E7" w:rsidRPr="006A112F" w:rsidRDefault="006A112F" w:rsidP="002D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(</w:t>
            </w:r>
            <w:r w:rsidR="00E3688A">
              <w:rPr>
                <w:rFonts w:ascii="Angsana New" w:hAnsi="Angsana New"/>
                <w:sz w:val="28"/>
                <w:szCs w:val="28"/>
              </w:rPr>
              <w:t>288,388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AB6BB0E" w14:textId="77777777" w:rsidR="008474E7" w:rsidRPr="006A112F" w:rsidRDefault="008474E7" w:rsidP="002D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F32D3C4" w14:textId="10223627" w:rsidR="008474E7" w:rsidRPr="006A112F" w:rsidRDefault="008474E7" w:rsidP="00247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(</w:t>
            </w:r>
            <w:r w:rsidR="000F5B6F" w:rsidRPr="006A112F">
              <w:rPr>
                <w:rFonts w:ascii="Angsana New" w:hAnsi="Angsana New"/>
                <w:sz w:val="28"/>
                <w:szCs w:val="28"/>
              </w:rPr>
              <w:t>36,341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BF2CB37" w14:textId="77777777" w:rsidR="008474E7" w:rsidRPr="006A112F" w:rsidRDefault="008474E7" w:rsidP="002D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C6ABB9F" w14:textId="2D90D115" w:rsidR="008474E7" w:rsidRPr="006A112F" w:rsidRDefault="006A112F" w:rsidP="002D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(</w:t>
            </w:r>
            <w:r w:rsidR="00E3688A">
              <w:rPr>
                <w:rFonts w:ascii="Angsana New" w:hAnsi="Angsana New"/>
                <w:sz w:val="28"/>
                <w:szCs w:val="28"/>
              </w:rPr>
              <w:t>302,462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5AC96E8" w14:textId="77777777" w:rsidR="008474E7" w:rsidRPr="006A112F" w:rsidRDefault="008474E7" w:rsidP="002D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9261B73" w14:textId="6EEF1318" w:rsidR="008474E7" w:rsidRPr="006A112F" w:rsidRDefault="008474E7" w:rsidP="002D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(</w:t>
            </w:r>
            <w:r w:rsidR="000F5B6F" w:rsidRPr="006A112F">
              <w:rPr>
                <w:rFonts w:ascii="Angsana New" w:hAnsi="Angsana New"/>
                <w:sz w:val="28"/>
                <w:szCs w:val="28"/>
              </w:rPr>
              <w:t>39,457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474E7" w:rsidRPr="006A112F" w14:paraId="44901F80" w14:textId="77777777" w:rsidTr="00262DC8">
        <w:trPr>
          <w:cantSplit/>
        </w:trPr>
        <w:tc>
          <w:tcPr>
            <w:tcW w:w="4817" w:type="dxa"/>
          </w:tcPr>
          <w:p w14:paraId="5D2ACB32" w14:textId="77777777" w:rsidR="008474E7" w:rsidRPr="006A112F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4DC22E61" w14:textId="77777777" w:rsidR="008474E7" w:rsidRPr="006A112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2D7A2AB0" w14:textId="77777777" w:rsidR="008474E7" w:rsidRPr="006A112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42C4678C" w14:textId="77777777" w:rsidR="008474E7" w:rsidRPr="006A112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03C535E3" w14:textId="77777777" w:rsidR="008474E7" w:rsidRPr="006A112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FB0F8A4" w14:textId="77777777" w:rsidR="008474E7" w:rsidRPr="006A112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33F87BE" w14:textId="77777777" w:rsidR="008474E7" w:rsidRPr="006A112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7474789" w14:textId="77777777" w:rsidR="008474E7" w:rsidRPr="006A112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6A112F" w:rsidRPr="006A112F" w14:paraId="12DB8996" w14:textId="77777777" w:rsidTr="00262DC8">
        <w:trPr>
          <w:cantSplit/>
        </w:trPr>
        <w:tc>
          <w:tcPr>
            <w:tcW w:w="4817" w:type="dxa"/>
          </w:tcPr>
          <w:p w14:paraId="68153BFA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6A112F">
              <w:rPr>
                <w:rFonts w:ascii="Angsana New" w:hAnsi="Angsana New"/>
                <w:sz w:val="28"/>
                <w:szCs w:val="28"/>
              </w:rPr>
              <w:t>(</w:t>
            </w:r>
            <w:r w:rsidRPr="006A112F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11AAD4CB" w14:textId="5869487F" w:rsidR="006A112F" w:rsidRPr="006A112F" w:rsidRDefault="00E02C41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6A112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236" w:type="dxa"/>
          </w:tcPr>
          <w:p w14:paraId="61B22398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A0C72BC" w14:textId="0235A74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47,975</w:t>
            </w:r>
          </w:p>
        </w:tc>
        <w:tc>
          <w:tcPr>
            <w:tcW w:w="236" w:type="dxa"/>
          </w:tcPr>
          <w:p w14:paraId="1A9A5B15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2EA504BB" w14:textId="1117E9CD" w:rsidR="006A112F" w:rsidRPr="006A112F" w:rsidRDefault="00E02C41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6A112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236" w:type="dxa"/>
          </w:tcPr>
          <w:p w14:paraId="0BB33415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74E1BB4E" w14:textId="7BDE8113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47,975</w:t>
            </w:r>
          </w:p>
        </w:tc>
      </w:tr>
      <w:tr w:rsidR="008474E7" w:rsidRPr="006A112F" w14:paraId="63648611" w14:textId="77777777" w:rsidTr="00262DC8">
        <w:trPr>
          <w:cantSplit/>
        </w:trPr>
        <w:tc>
          <w:tcPr>
            <w:tcW w:w="4817" w:type="dxa"/>
          </w:tcPr>
          <w:p w14:paraId="0B3A08DA" w14:textId="77777777" w:rsidR="008474E7" w:rsidRPr="006A112F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ผลกระทบจากการถือเสมือนว่ามีการใช้สิทธิ</w:t>
            </w:r>
          </w:p>
          <w:p w14:paraId="4C724001" w14:textId="77777777" w:rsidR="008474E7" w:rsidRPr="006A112F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ของใบสำคัญแสดงสิทธิซื้อหุ้นสามัญ</w:t>
            </w:r>
            <w:r w:rsidRPr="006A112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A112F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60E31AA" w14:textId="67AA0B68" w:rsidR="008474E7" w:rsidRPr="006A112F" w:rsidRDefault="00C677CE" w:rsidP="002D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9435A6" w14:textId="77777777" w:rsidR="008474E7" w:rsidRPr="006A112F" w:rsidRDefault="008474E7" w:rsidP="002D6C03">
            <w:pPr>
              <w:pStyle w:val="a1"/>
              <w:tabs>
                <w:tab w:val="decimal" w:pos="794"/>
              </w:tabs>
              <w:spacing w:line="240" w:lineRule="atLeast"/>
              <w:ind w:left="-57" w:right="-57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5DB1AEA" w14:textId="51AF0077" w:rsidR="008474E7" w:rsidRPr="006A112F" w:rsidRDefault="008474E7" w:rsidP="002D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1A4555C" w14:textId="77777777" w:rsidR="008474E7" w:rsidRPr="006A112F" w:rsidRDefault="008474E7" w:rsidP="002D6C03">
            <w:pPr>
              <w:pStyle w:val="a1"/>
              <w:tabs>
                <w:tab w:val="decimal" w:pos="794"/>
              </w:tabs>
              <w:spacing w:line="240" w:lineRule="atLeast"/>
              <w:ind w:left="-57" w:right="-57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86B4F70" w14:textId="018490CB" w:rsidR="008474E7" w:rsidRPr="006A112F" w:rsidRDefault="00C677CE" w:rsidP="002D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D34B2F" w14:textId="77777777" w:rsidR="008474E7" w:rsidRPr="006A112F" w:rsidRDefault="008474E7" w:rsidP="002D6C03">
            <w:pPr>
              <w:pStyle w:val="a1"/>
              <w:tabs>
                <w:tab w:val="decimal" w:pos="794"/>
              </w:tabs>
              <w:spacing w:line="240" w:lineRule="atLeast"/>
              <w:ind w:left="-57" w:right="-57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2FF84B11" w14:textId="24A01B80" w:rsidR="008474E7" w:rsidRPr="006A112F" w:rsidRDefault="008474E7" w:rsidP="002D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112F" w:rsidRPr="006A112F" w14:paraId="2536AA31" w14:textId="77777777" w:rsidTr="00262DC8">
        <w:trPr>
          <w:cantSplit/>
        </w:trPr>
        <w:tc>
          <w:tcPr>
            <w:tcW w:w="4817" w:type="dxa"/>
          </w:tcPr>
          <w:p w14:paraId="2278318A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จำนวนหุ้นสามัญถัวเฉลี่ยถ่วงน้ำหนักปรับลด </w:t>
            </w:r>
            <w:r w:rsidRPr="006A112F">
              <w:rPr>
                <w:rFonts w:ascii="Angsana New" w:hAnsi="Angsana New"/>
                <w:sz w:val="28"/>
                <w:szCs w:val="28"/>
              </w:rPr>
              <w:t>(</w:t>
            </w:r>
            <w:r w:rsidRPr="006A112F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8113C2B" w14:textId="650E2F10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</w:t>
            </w:r>
            <w:r w:rsidR="00E02C41">
              <w:rPr>
                <w:rFonts w:ascii="Angsana New" w:hAnsi="Angsana New"/>
                <w:sz w:val="28"/>
                <w:szCs w:val="28"/>
              </w:rPr>
              <w:t>9</w:t>
            </w:r>
            <w:r w:rsidRPr="006A112F">
              <w:rPr>
                <w:rFonts w:ascii="Angsana New" w:hAnsi="Angsana New"/>
                <w:sz w:val="28"/>
                <w:szCs w:val="28"/>
              </w:rPr>
              <w:t>,</w:t>
            </w:r>
            <w:r w:rsidR="00E02C41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236" w:type="dxa"/>
          </w:tcPr>
          <w:p w14:paraId="483E30F0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4E82FA5" w14:textId="15875403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47,975</w:t>
            </w:r>
          </w:p>
        </w:tc>
        <w:tc>
          <w:tcPr>
            <w:tcW w:w="236" w:type="dxa"/>
          </w:tcPr>
          <w:p w14:paraId="2A789938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F9ACFBC" w14:textId="73A0DEC0" w:rsidR="006A112F" w:rsidRPr="006A112F" w:rsidRDefault="00E02C41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6A112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236" w:type="dxa"/>
          </w:tcPr>
          <w:p w14:paraId="212049B2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EB808CE" w14:textId="7C666653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47,975</w:t>
            </w:r>
          </w:p>
        </w:tc>
      </w:tr>
      <w:tr w:rsidR="008474E7" w:rsidRPr="006A112F" w14:paraId="35710D53" w14:textId="77777777" w:rsidTr="00262DC8">
        <w:trPr>
          <w:cantSplit/>
        </w:trPr>
        <w:tc>
          <w:tcPr>
            <w:tcW w:w="4817" w:type="dxa"/>
          </w:tcPr>
          <w:p w14:paraId="3D2BEE3F" w14:textId="77777777" w:rsidR="008474E7" w:rsidRPr="006A112F" w:rsidRDefault="008474E7" w:rsidP="0084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595FB58F" w14:textId="77777777" w:rsidR="008474E7" w:rsidRPr="006A112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52483" w14:textId="77777777" w:rsidR="008474E7" w:rsidRPr="006A112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1168F34" w14:textId="77777777" w:rsidR="008474E7" w:rsidRPr="006A112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80A106" w14:textId="77777777" w:rsidR="008474E7" w:rsidRPr="006A112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26AE22A5" w14:textId="77777777" w:rsidR="008474E7" w:rsidRPr="006A112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73E804" w14:textId="77777777" w:rsidR="008474E7" w:rsidRPr="006A112F" w:rsidRDefault="008474E7" w:rsidP="008474E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6988D49" w14:textId="77777777" w:rsidR="008474E7" w:rsidRPr="006A112F" w:rsidRDefault="008474E7" w:rsidP="008474E7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112F" w:rsidRPr="006A112F" w14:paraId="36FBEAA3" w14:textId="77777777" w:rsidTr="00262DC8">
        <w:trPr>
          <w:cantSplit/>
        </w:trPr>
        <w:tc>
          <w:tcPr>
            <w:tcW w:w="4817" w:type="dxa"/>
          </w:tcPr>
          <w:p w14:paraId="4D190C5B" w14:textId="2C2CE75C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ขาดทุนต่อหุ้นปรับลด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54FBEBC7" w14:textId="5D1302B7" w:rsidR="006A112F" w:rsidRPr="006A112F" w:rsidRDefault="006A112F" w:rsidP="006A112F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112F">
              <w:rPr>
                <w:rFonts w:ascii="Angsana New" w:hAnsi="Angsana New" w:cs="Angsana New"/>
                <w:sz w:val="28"/>
                <w:szCs w:val="28"/>
              </w:rPr>
              <w:t>(5.7999)</w:t>
            </w:r>
          </w:p>
        </w:tc>
        <w:tc>
          <w:tcPr>
            <w:tcW w:w="236" w:type="dxa"/>
          </w:tcPr>
          <w:p w14:paraId="5F9120A3" w14:textId="77777777" w:rsidR="006A112F" w:rsidRPr="006A112F" w:rsidRDefault="006A112F" w:rsidP="006A11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5D9DE3E8" w14:textId="11453045" w:rsidR="006A112F" w:rsidRPr="006A112F" w:rsidRDefault="006A112F" w:rsidP="006A112F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112F">
              <w:rPr>
                <w:rFonts w:ascii="Angsana New" w:hAnsi="Angsana New" w:cs="Angsana New"/>
                <w:sz w:val="28"/>
                <w:szCs w:val="28"/>
              </w:rPr>
              <w:t>(0.7575)</w:t>
            </w:r>
          </w:p>
        </w:tc>
        <w:tc>
          <w:tcPr>
            <w:tcW w:w="236" w:type="dxa"/>
          </w:tcPr>
          <w:p w14:paraId="0D3D1B31" w14:textId="77777777" w:rsidR="006A112F" w:rsidRPr="006A112F" w:rsidRDefault="006A112F" w:rsidP="006A11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C48ED74" w14:textId="26597EBD" w:rsidR="006A112F" w:rsidRPr="006A112F" w:rsidRDefault="006A112F" w:rsidP="006A112F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112F">
              <w:rPr>
                <w:rFonts w:ascii="Angsana New" w:hAnsi="Angsana New" w:cs="Angsana New"/>
                <w:sz w:val="28"/>
                <w:szCs w:val="28"/>
              </w:rPr>
              <w:t>(6.0829)</w:t>
            </w:r>
          </w:p>
        </w:tc>
        <w:tc>
          <w:tcPr>
            <w:tcW w:w="236" w:type="dxa"/>
          </w:tcPr>
          <w:p w14:paraId="14CA865C" w14:textId="77777777" w:rsidR="006A112F" w:rsidRPr="006A112F" w:rsidRDefault="006A112F" w:rsidP="006A11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8913DC8" w14:textId="45AA8CE3" w:rsidR="006A112F" w:rsidRPr="006A112F" w:rsidRDefault="006A112F" w:rsidP="006A112F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112F">
              <w:rPr>
                <w:rFonts w:ascii="Angsana New" w:hAnsi="Angsana New" w:cs="Angsana New"/>
                <w:sz w:val="28"/>
                <w:szCs w:val="28"/>
              </w:rPr>
              <w:t>(0.8224)</w:t>
            </w:r>
          </w:p>
        </w:tc>
      </w:tr>
    </w:tbl>
    <w:p w14:paraId="1B870E59" w14:textId="77777777" w:rsidR="009141A0" w:rsidRPr="006A112F" w:rsidRDefault="009141A0" w:rsidP="009D08F9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37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4817"/>
        <w:gridCol w:w="1077"/>
        <w:gridCol w:w="236"/>
        <w:gridCol w:w="1079"/>
        <w:gridCol w:w="236"/>
        <w:gridCol w:w="1077"/>
        <w:gridCol w:w="236"/>
        <w:gridCol w:w="1079"/>
      </w:tblGrid>
      <w:tr w:rsidR="00753A4E" w:rsidRPr="006A112F" w14:paraId="4407521D" w14:textId="77777777" w:rsidTr="002B76A8">
        <w:trPr>
          <w:cantSplit/>
        </w:trPr>
        <w:tc>
          <w:tcPr>
            <w:tcW w:w="4817" w:type="dxa"/>
          </w:tcPr>
          <w:p w14:paraId="2912A0CB" w14:textId="77777777" w:rsidR="00753A4E" w:rsidRPr="006A112F" w:rsidRDefault="00753A4E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20" w:type="dxa"/>
            <w:gridSpan w:val="7"/>
            <w:tcBorders>
              <w:bottom w:val="single" w:sz="4" w:space="0" w:color="auto"/>
            </w:tcBorders>
          </w:tcPr>
          <w:p w14:paraId="4AAF5972" w14:textId="1E7DCFA8" w:rsidR="00753A4E" w:rsidRPr="006A112F" w:rsidRDefault="00753A4E" w:rsidP="002B76A8">
            <w:pPr>
              <w:pStyle w:val="a1"/>
              <w:spacing w:line="240" w:lineRule="atLeast"/>
              <w:ind w:right="0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งวดหกเดือน</w:t>
            </w:r>
          </w:p>
        </w:tc>
      </w:tr>
      <w:tr w:rsidR="00753A4E" w:rsidRPr="006A112F" w14:paraId="654D1ABE" w14:textId="77777777" w:rsidTr="002B76A8">
        <w:trPr>
          <w:cantSplit/>
        </w:trPr>
        <w:tc>
          <w:tcPr>
            <w:tcW w:w="4817" w:type="dxa"/>
          </w:tcPr>
          <w:p w14:paraId="67E60B5C" w14:textId="77777777" w:rsidR="00753A4E" w:rsidRPr="006A112F" w:rsidRDefault="00753A4E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7F4EA6AE" w14:textId="77777777" w:rsidR="00753A4E" w:rsidRPr="006A112F" w:rsidRDefault="00753A4E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75D4E63" w14:textId="77777777" w:rsidR="00753A4E" w:rsidRPr="006A112F" w:rsidRDefault="00753A4E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3"/>
            <w:tcBorders>
              <w:bottom w:val="single" w:sz="4" w:space="0" w:color="auto"/>
            </w:tcBorders>
          </w:tcPr>
          <w:p w14:paraId="2194D21B" w14:textId="77777777" w:rsidR="00753A4E" w:rsidRPr="006A112F" w:rsidRDefault="00753A4E" w:rsidP="002B76A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6A112F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753A4E" w:rsidRPr="006A112F" w14:paraId="3037B00D" w14:textId="77777777" w:rsidTr="002B76A8">
        <w:trPr>
          <w:cantSplit/>
        </w:trPr>
        <w:tc>
          <w:tcPr>
            <w:tcW w:w="4817" w:type="dxa"/>
          </w:tcPr>
          <w:p w14:paraId="5A07C90F" w14:textId="77777777" w:rsidR="00753A4E" w:rsidRPr="006A112F" w:rsidRDefault="00753A4E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7B91CB6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38F7146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0F9475A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632EEA8" w14:textId="77777777" w:rsidR="00753A4E" w:rsidRPr="006A112F" w:rsidRDefault="00753A4E" w:rsidP="002B76A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AFA8E42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930364C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9FBD8D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A112F" w:rsidRPr="006A112F" w14:paraId="54C2BCA1" w14:textId="77777777" w:rsidTr="002B76A8">
        <w:trPr>
          <w:cantSplit/>
        </w:trPr>
        <w:tc>
          <w:tcPr>
            <w:tcW w:w="4817" w:type="dxa"/>
          </w:tcPr>
          <w:p w14:paraId="6369B6CA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 xml:space="preserve">ขาดทุนที่เป็นส่วนของผู้ถือหุ้นของบริษัท </w:t>
            </w:r>
            <w:r w:rsidRPr="006A112F">
              <w:rPr>
                <w:rFonts w:ascii="Angsana New" w:hAnsi="Angsana New"/>
                <w:sz w:val="28"/>
                <w:szCs w:val="28"/>
              </w:rPr>
              <w:t>(</w:t>
            </w:r>
            <w:r w:rsidRPr="006A112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69965BF1" w14:textId="17070389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(360,644)</w:t>
            </w:r>
          </w:p>
        </w:tc>
        <w:tc>
          <w:tcPr>
            <w:tcW w:w="236" w:type="dxa"/>
          </w:tcPr>
          <w:p w14:paraId="4852105B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F4A4ACE" w14:textId="66CAC83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(53,191)</w:t>
            </w:r>
          </w:p>
        </w:tc>
        <w:tc>
          <w:tcPr>
            <w:tcW w:w="236" w:type="dxa"/>
          </w:tcPr>
          <w:p w14:paraId="302468D9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FD72685" w14:textId="0C6FDE9F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(378,750)</w:t>
            </w:r>
          </w:p>
        </w:tc>
        <w:tc>
          <w:tcPr>
            <w:tcW w:w="236" w:type="dxa"/>
          </w:tcPr>
          <w:p w14:paraId="7BEDA669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67161223" w14:textId="605CAC1D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(67,901)</w:t>
            </w:r>
          </w:p>
        </w:tc>
      </w:tr>
      <w:tr w:rsidR="00753A4E" w:rsidRPr="006A112F" w14:paraId="65101075" w14:textId="77777777" w:rsidTr="002B76A8">
        <w:trPr>
          <w:cantSplit/>
        </w:trPr>
        <w:tc>
          <w:tcPr>
            <w:tcW w:w="4817" w:type="dxa"/>
          </w:tcPr>
          <w:p w14:paraId="4DCB4640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A52F652" w14:textId="77777777" w:rsidR="00753A4E" w:rsidRPr="006A112F" w:rsidRDefault="00753A4E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2BC05EF0" w14:textId="77777777" w:rsidR="00753A4E" w:rsidRPr="006A112F" w:rsidRDefault="00753A4E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E06EB0B" w14:textId="77777777" w:rsidR="00753A4E" w:rsidRPr="006A112F" w:rsidRDefault="00753A4E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36" w:type="dxa"/>
          </w:tcPr>
          <w:p w14:paraId="3A73ADE8" w14:textId="77777777" w:rsidR="00753A4E" w:rsidRPr="006A112F" w:rsidRDefault="00753A4E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2E37DDE" w14:textId="77777777" w:rsidR="00753A4E" w:rsidRPr="006A112F" w:rsidRDefault="00753A4E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6C60664B" w14:textId="77777777" w:rsidR="00753A4E" w:rsidRPr="006A112F" w:rsidRDefault="00753A4E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49413160" w14:textId="77777777" w:rsidR="00753A4E" w:rsidRPr="006A112F" w:rsidRDefault="00753A4E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6A112F" w:rsidRPr="006A112F" w14:paraId="1B1A9DD2" w14:textId="77777777" w:rsidTr="002B76A8">
        <w:trPr>
          <w:cantSplit/>
        </w:trPr>
        <w:tc>
          <w:tcPr>
            <w:tcW w:w="4817" w:type="dxa"/>
          </w:tcPr>
          <w:p w14:paraId="34543784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จำนวนหุ้นสามัญถัวเฉลี่ยถ่วงน้ำหนักขั้นพื้นฐาน </w:t>
            </w:r>
            <w:r w:rsidRPr="006A112F">
              <w:rPr>
                <w:rFonts w:ascii="Angsana New" w:hAnsi="Angsana New"/>
                <w:sz w:val="28"/>
                <w:szCs w:val="28"/>
              </w:rPr>
              <w:t>(</w:t>
            </w:r>
            <w:r w:rsidRPr="006A112F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</w:tcPr>
          <w:p w14:paraId="1DE282B8" w14:textId="36268C21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48,854</w:t>
            </w:r>
          </w:p>
        </w:tc>
        <w:tc>
          <w:tcPr>
            <w:tcW w:w="236" w:type="dxa"/>
          </w:tcPr>
          <w:p w14:paraId="15BD966D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25409550" w14:textId="017F4C0A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47,975</w:t>
            </w:r>
          </w:p>
        </w:tc>
        <w:tc>
          <w:tcPr>
            <w:tcW w:w="236" w:type="dxa"/>
          </w:tcPr>
          <w:p w14:paraId="39ACDD01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37A73905" w14:textId="0B94BF3A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48,854</w:t>
            </w:r>
          </w:p>
        </w:tc>
        <w:tc>
          <w:tcPr>
            <w:tcW w:w="236" w:type="dxa"/>
          </w:tcPr>
          <w:p w14:paraId="25433D80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1F9B1252" w14:textId="0A27308B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47,975</w:t>
            </w:r>
          </w:p>
        </w:tc>
      </w:tr>
      <w:tr w:rsidR="00753A4E" w:rsidRPr="006A112F" w14:paraId="2CA9F894" w14:textId="77777777" w:rsidTr="002B76A8">
        <w:trPr>
          <w:cantSplit/>
        </w:trPr>
        <w:tc>
          <w:tcPr>
            <w:tcW w:w="4817" w:type="dxa"/>
          </w:tcPr>
          <w:p w14:paraId="67254672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ผลกระทบจากการถือเสมือนว่ามีการใช้สิทธิ</w:t>
            </w:r>
          </w:p>
          <w:p w14:paraId="1C0C765B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ของใบสำคัญแสดงสิทธิซื้อหุ้นสามัญ</w:t>
            </w:r>
            <w:r w:rsidRPr="006A112F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6A112F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5254CF7" w14:textId="55B36076" w:rsidR="00753A4E" w:rsidRPr="006A112F" w:rsidRDefault="00C677C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065349" w14:textId="77777777" w:rsidR="00753A4E" w:rsidRPr="006A112F" w:rsidRDefault="00753A4E" w:rsidP="002B76A8">
            <w:pPr>
              <w:pStyle w:val="a1"/>
              <w:tabs>
                <w:tab w:val="decimal" w:pos="794"/>
              </w:tabs>
              <w:spacing w:line="240" w:lineRule="atLeast"/>
              <w:ind w:left="-57" w:right="-57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4B5C9CC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D0B6C62" w14:textId="77777777" w:rsidR="00753A4E" w:rsidRPr="006A112F" w:rsidRDefault="00753A4E" w:rsidP="002B76A8">
            <w:pPr>
              <w:pStyle w:val="a1"/>
              <w:tabs>
                <w:tab w:val="decimal" w:pos="794"/>
              </w:tabs>
              <w:spacing w:line="240" w:lineRule="atLeast"/>
              <w:ind w:left="-57" w:right="-57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A4993D7" w14:textId="5D8868DB" w:rsidR="00753A4E" w:rsidRPr="006A112F" w:rsidRDefault="00C677C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B96756" w14:textId="77777777" w:rsidR="00753A4E" w:rsidRPr="006A112F" w:rsidRDefault="00753A4E" w:rsidP="002B76A8">
            <w:pPr>
              <w:pStyle w:val="a1"/>
              <w:tabs>
                <w:tab w:val="decimal" w:pos="794"/>
              </w:tabs>
              <w:spacing w:line="240" w:lineRule="atLeast"/>
              <w:ind w:left="-57" w:right="-57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ABE2BFA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A112F" w:rsidRPr="006A112F" w14:paraId="24624CCB" w14:textId="77777777" w:rsidTr="002B76A8">
        <w:trPr>
          <w:cantSplit/>
        </w:trPr>
        <w:tc>
          <w:tcPr>
            <w:tcW w:w="4817" w:type="dxa"/>
          </w:tcPr>
          <w:p w14:paraId="0FB208AE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จำนวนหุ้นสามัญถัวเฉลี่ยถ่วงน้ำหนักปรับลด </w:t>
            </w:r>
            <w:r w:rsidRPr="006A112F">
              <w:rPr>
                <w:rFonts w:ascii="Angsana New" w:hAnsi="Angsana New"/>
                <w:sz w:val="28"/>
                <w:szCs w:val="28"/>
              </w:rPr>
              <w:t>(</w:t>
            </w:r>
            <w:r w:rsidRPr="006A112F">
              <w:rPr>
                <w:rFonts w:ascii="Angsana New" w:hAnsi="Angsana New"/>
                <w:sz w:val="28"/>
                <w:szCs w:val="28"/>
                <w:cs/>
              </w:rPr>
              <w:t>พันหุ้น</w:t>
            </w:r>
            <w:r w:rsidRPr="006A112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C03B68E" w14:textId="78E50CD3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48,854</w:t>
            </w:r>
          </w:p>
        </w:tc>
        <w:tc>
          <w:tcPr>
            <w:tcW w:w="236" w:type="dxa"/>
          </w:tcPr>
          <w:p w14:paraId="757F3A07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CE21395" w14:textId="12672272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47,975</w:t>
            </w:r>
          </w:p>
        </w:tc>
        <w:tc>
          <w:tcPr>
            <w:tcW w:w="236" w:type="dxa"/>
          </w:tcPr>
          <w:p w14:paraId="78160A7A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09CD1E0" w14:textId="19A12A9C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48,854</w:t>
            </w:r>
          </w:p>
        </w:tc>
        <w:tc>
          <w:tcPr>
            <w:tcW w:w="236" w:type="dxa"/>
          </w:tcPr>
          <w:p w14:paraId="1B2C330D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9AF47CE" w14:textId="468BE0A1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6A112F">
              <w:rPr>
                <w:rFonts w:ascii="Angsana New" w:hAnsi="Angsana New"/>
                <w:sz w:val="28"/>
                <w:szCs w:val="28"/>
              </w:rPr>
              <w:t>47,975</w:t>
            </w:r>
          </w:p>
        </w:tc>
      </w:tr>
      <w:tr w:rsidR="00753A4E" w:rsidRPr="006A112F" w14:paraId="4956FD5B" w14:textId="77777777" w:rsidTr="002B76A8">
        <w:trPr>
          <w:cantSplit/>
        </w:trPr>
        <w:tc>
          <w:tcPr>
            <w:tcW w:w="4817" w:type="dxa"/>
          </w:tcPr>
          <w:p w14:paraId="6A28C440" w14:textId="77777777" w:rsidR="00753A4E" w:rsidRPr="006A112F" w:rsidRDefault="00753A4E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38FDABCC" w14:textId="77777777" w:rsidR="00753A4E" w:rsidRPr="006A112F" w:rsidRDefault="00753A4E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76B4797D" w14:textId="77777777" w:rsidR="00753A4E" w:rsidRPr="006A112F" w:rsidRDefault="00753A4E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4A59C16" w14:textId="77777777" w:rsidR="00753A4E" w:rsidRPr="006A112F" w:rsidRDefault="00753A4E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6061AC37" w14:textId="77777777" w:rsidR="00753A4E" w:rsidRPr="006A112F" w:rsidRDefault="00753A4E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1E18AAFA" w14:textId="77777777" w:rsidR="00753A4E" w:rsidRPr="006A112F" w:rsidRDefault="00753A4E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363E900" w14:textId="77777777" w:rsidR="00753A4E" w:rsidRPr="006A112F" w:rsidRDefault="00753A4E" w:rsidP="002B76A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1AEE76F9" w14:textId="77777777" w:rsidR="00753A4E" w:rsidRPr="006A112F" w:rsidRDefault="00753A4E" w:rsidP="002B76A8">
            <w:pPr>
              <w:pStyle w:val="acctfourfigures"/>
              <w:tabs>
                <w:tab w:val="clear" w:pos="765"/>
              </w:tabs>
              <w:spacing w:line="240" w:lineRule="atLeast"/>
              <w:ind w:left="-97" w:right="54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6A112F" w:rsidRPr="006A112F" w14:paraId="48406A30" w14:textId="77777777" w:rsidTr="002B76A8">
        <w:trPr>
          <w:cantSplit/>
        </w:trPr>
        <w:tc>
          <w:tcPr>
            <w:tcW w:w="4817" w:type="dxa"/>
          </w:tcPr>
          <w:p w14:paraId="2942702A" w14:textId="77777777" w:rsidR="006A112F" w:rsidRPr="006A112F" w:rsidRDefault="006A112F" w:rsidP="006A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112F">
              <w:rPr>
                <w:rFonts w:ascii="Angsana New" w:hAnsi="Angsana New"/>
                <w:sz w:val="28"/>
                <w:szCs w:val="28"/>
                <w:cs/>
              </w:rPr>
              <w:t>ขาดทุนต่อหุ้นปรับลด (บาท)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4D5C882" w14:textId="772A2B5C" w:rsidR="006A112F" w:rsidRPr="006A112F" w:rsidRDefault="006A112F" w:rsidP="006A112F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11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(7.3821)</w:t>
            </w:r>
          </w:p>
        </w:tc>
        <w:tc>
          <w:tcPr>
            <w:tcW w:w="236" w:type="dxa"/>
          </w:tcPr>
          <w:p w14:paraId="487A077B" w14:textId="77777777" w:rsidR="006A112F" w:rsidRPr="006A112F" w:rsidRDefault="006A112F" w:rsidP="006A11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C7DD506" w14:textId="33C19D2F" w:rsidR="006A112F" w:rsidRPr="006A112F" w:rsidRDefault="006A112F" w:rsidP="006A112F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11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(1.1087)</w:t>
            </w:r>
          </w:p>
        </w:tc>
        <w:tc>
          <w:tcPr>
            <w:tcW w:w="236" w:type="dxa"/>
          </w:tcPr>
          <w:p w14:paraId="52620AC4" w14:textId="77777777" w:rsidR="006A112F" w:rsidRPr="006A112F" w:rsidRDefault="006A112F" w:rsidP="006A11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1643D4E7" w14:textId="25B7EA3E" w:rsidR="006A112F" w:rsidRPr="006A112F" w:rsidRDefault="006A112F" w:rsidP="006A112F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11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(7.7527)</w:t>
            </w:r>
          </w:p>
        </w:tc>
        <w:tc>
          <w:tcPr>
            <w:tcW w:w="236" w:type="dxa"/>
          </w:tcPr>
          <w:p w14:paraId="434B5146" w14:textId="77777777" w:rsidR="006A112F" w:rsidRPr="006A112F" w:rsidRDefault="006A112F" w:rsidP="006A11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B79BC7A" w14:textId="35FFD6F5" w:rsidR="006A112F" w:rsidRPr="006A112F" w:rsidRDefault="006A112F" w:rsidP="006A112F">
            <w:pPr>
              <w:pStyle w:val="acctfourfigures"/>
              <w:tabs>
                <w:tab w:val="clear" w:pos="765"/>
              </w:tabs>
              <w:spacing w:line="240" w:lineRule="atLeast"/>
              <w:ind w:left="-9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A11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(1.4153)</w:t>
            </w:r>
          </w:p>
        </w:tc>
      </w:tr>
    </w:tbl>
    <w:p w14:paraId="190D2A0B" w14:textId="77777777" w:rsidR="00753A4E" w:rsidRPr="006A112F" w:rsidRDefault="00753A4E" w:rsidP="009D08F9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D37B531" w14:textId="090CBB3E" w:rsidR="009D08F9" w:rsidRPr="006A112F" w:rsidRDefault="009D08F9" w:rsidP="009D08F9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6A112F">
        <w:rPr>
          <w:rFonts w:ascii="Angsana New" w:hAnsi="Angsana New"/>
          <w:sz w:val="28"/>
          <w:szCs w:val="28"/>
          <w:cs/>
          <w:lang w:val="en-US"/>
        </w:rPr>
        <w:t>ขาดทุนต่อหุ้นปรับลดสำหรับงวดสามเดือน</w:t>
      </w:r>
      <w:r w:rsidR="00A12A84" w:rsidRPr="006A112F">
        <w:rPr>
          <w:rFonts w:ascii="Angsana New" w:hAnsi="Angsana New"/>
          <w:sz w:val="28"/>
          <w:szCs w:val="28"/>
          <w:cs/>
          <w:lang w:val="en-US"/>
        </w:rPr>
        <w:t>และหกเดือน</w:t>
      </w:r>
      <w:r w:rsidRPr="006A112F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A12A84" w:rsidRPr="006A112F">
        <w:rPr>
          <w:rFonts w:ascii="Angsana New" w:hAnsi="Angsana New"/>
          <w:sz w:val="28"/>
          <w:szCs w:val="28"/>
          <w:lang w:val="en-US"/>
        </w:rPr>
        <w:t xml:space="preserve">30 </w:t>
      </w:r>
      <w:r w:rsidR="00A12A84" w:rsidRPr="006A112F">
        <w:rPr>
          <w:rFonts w:ascii="Angsana New" w:hAnsi="Angsana New"/>
          <w:sz w:val="28"/>
          <w:szCs w:val="28"/>
          <w:cs/>
          <w:lang w:val="en-US"/>
        </w:rPr>
        <w:t>มิถุนายน</w:t>
      </w:r>
      <w:r w:rsidRPr="006A112F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6A112F">
        <w:rPr>
          <w:rFonts w:ascii="Angsana New" w:hAnsi="Angsana New"/>
          <w:sz w:val="28"/>
          <w:szCs w:val="28"/>
          <w:lang w:val="en-US"/>
        </w:rPr>
        <w:t>256</w:t>
      </w:r>
      <w:r w:rsidR="0009003F" w:rsidRPr="006A112F">
        <w:rPr>
          <w:rFonts w:ascii="Angsana New" w:hAnsi="Angsana New"/>
          <w:sz w:val="28"/>
          <w:szCs w:val="28"/>
          <w:lang w:val="en-US"/>
        </w:rPr>
        <w:t>8</w:t>
      </w:r>
      <w:r w:rsidRPr="006A112F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Pr="006A112F">
        <w:rPr>
          <w:rFonts w:ascii="Angsana New" w:hAnsi="Angsana New"/>
          <w:sz w:val="28"/>
          <w:szCs w:val="28"/>
          <w:lang w:val="en-US"/>
        </w:rPr>
        <w:t>256</w:t>
      </w:r>
      <w:r w:rsidR="0009003F" w:rsidRPr="006A112F">
        <w:rPr>
          <w:rFonts w:ascii="Angsana New" w:hAnsi="Angsana New"/>
          <w:sz w:val="28"/>
          <w:szCs w:val="28"/>
          <w:lang w:val="en-US"/>
        </w:rPr>
        <w:t>7</w:t>
      </w:r>
      <w:r w:rsidRPr="006A112F">
        <w:rPr>
          <w:rFonts w:ascii="Angsana New" w:hAnsi="Angsana New"/>
          <w:sz w:val="28"/>
          <w:szCs w:val="28"/>
          <w:cs/>
          <w:lang w:val="en-US"/>
        </w:rPr>
        <w:t xml:space="preserve"> มีจำนวนเงินเดียวกันกับขาดทุนต่อหุ้นขั้นพื้นฐานเนื่องจาก</w:t>
      </w:r>
      <w:r w:rsidR="0009003F" w:rsidRPr="006A112F">
        <w:rPr>
          <w:rFonts w:ascii="Angsana New" w:hAnsi="Angsana New"/>
          <w:sz w:val="28"/>
          <w:szCs w:val="28"/>
          <w:cs/>
          <w:lang w:val="en-US"/>
        </w:rPr>
        <w:t>ผลการดำเนินงานเป็นขาดทุนซึ่งไม่ก่อให้เกิดการปรับลดของกำไรและ</w:t>
      </w:r>
      <w:r w:rsidRPr="006A112F">
        <w:rPr>
          <w:rFonts w:ascii="Angsana New" w:hAnsi="Angsana New"/>
          <w:sz w:val="28"/>
          <w:szCs w:val="28"/>
          <w:cs/>
          <w:lang w:val="en-US"/>
        </w:rPr>
        <w:t>ราคาตลาดถัวเฉลี่ยของหุ้นสามัญของบริษัทสำหรับงวดเดียวกันนี้มี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14:paraId="7F63E3B9" w14:textId="77777777" w:rsidR="00E843C8" w:rsidRPr="006A112F" w:rsidRDefault="00E843C8" w:rsidP="009D08F9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A3F705C" w14:textId="7B35DA83" w:rsidR="009D08F9" w:rsidRDefault="00E843C8" w:rsidP="009D08F9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6A112F">
        <w:rPr>
          <w:rFonts w:ascii="Angsana New" w:hAnsi="Angsana New"/>
          <w:sz w:val="28"/>
          <w:szCs w:val="28"/>
          <w:cs/>
          <w:lang w:val="en-US"/>
        </w:rPr>
        <w:t xml:space="preserve">ขาดทุนต่อหุ้นขั้นพื้นฐานและขาดทุนต่อหุ้นปรับลดและจำนวนหุ้นสามัญถัวเฉลี่ยถ่วงน้ำหนักสำหรับงวดสามเดือนและหกเดือนสิ้นสุดวันที่ </w:t>
      </w:r>
      <w:r w:rsidRPr="006A112F">
        <w:rPr>
          <w:rFonts w:ascii="Angsana New" w:hAnsi="Angsana New"/>
          <w:sz w:val="28"/>
          <w:szCs w:val="28"/>
          <w:lang w:val="en-US"/>
        </w:rPr>
        <w:t>30</w:t>
      </w:r>
      <w:r w:rsidRPr="006A112F">
        <w:rPr>
          <w:rFonts w:ascii="Angsana New" w:hAnsi="Angsana New"/>
          <w:sz w:val="28"/>
          <w:szCs w:val="28"/>
          <w:cs/>
          <w:lang w:val="en-US"/>
        </w:rPr>
        <w:t xml:space="preserve"> มิถุนายน </w:t>
      </w:r>
      <w:r w:rsidRPr="006A112F">
        <w:rPr>
          <w:rFonts w:ascii="Angsana New" w:hAnsi="Angsana New"/>
          <w:sz w:val="28"/>
          <w:szCs w:val="28"/>
          <w:lang w:val="en-US"/>
        </w:rPr>
        <w:t>2567</w:t>
      </w:r>
      <w:r w:rsidRPr="006A112F">
        <w:rPr>
          <w:rFonts w:ascii="Angsana New" w:hAnsi="Angsana New"/>
          <w:sz w:val="28"/>
          <w:szCs w:val="28"/>
          <w:cs/>
          <w:lang w:val="en-US"/>
        </w:rPr>
        <w:t xml:space="preserve"> ได้ถูกคำนวณใหม่ตามการเปลี่ยนแปลงมูลค่าหุ้นตามที่กล่าวในหมายเหตุ </w:t>
      </w:r>
      <w:r w:rsidRPr="006A112F">
        <w:rPr>
          <w:rFonts w:ascii="Angsana New" w:hAnsi="Angsana New"/>
          <w:sz w:val="28"/>
          <w:szCs w:val="28"/>
          <w:lang w:val="en-US"/>
        </w:rPr>
        <w:t>14</w:t>
      </w:r>
    </w:p>
    <w:p w14:paraId="11EC179C" w14:textId="77777777" w:rsidR="00547BDF" w:rsidRPr="006A112F" w:rsidRDefault="00547BDF" w:rsidP="009D08F9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89260AE" w14:textId="7CE24B2A" w:rsidR="00B21856" w:rsidRPr="00FB6715" w:rsidRDefault="00933703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FB6715">
        <w:rPr>
          <w:rFonts w:ascii="Angsana New" w:hAnsi="Angsana New"/>
          <w:b/>
          <w:bCs/>
          <w:sz w:val="29"/>
          <w:szCs w:val="29"/>
          <w:cs/>
        </w:rPr>
        <w:lastRenderedPageBreak/>
        <w:t>ข้อมูลทางการเงินที่สำคัญจำแนกตามส่วนงานดำเนินงาน</w:t>
      </w:r>
    </w:p>
    <w:p w14:paraId="2293DCB6" w14:textId="77777777" w:rsidR="00475F76" w:rsidRPr="00FB6715" w:rsidRDefault="00475F76" w:rsidP="007A4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D87025E" w14:textId="23C75DAC" w:rsidR="00EF6C95" w:rsidRPr="00FB6715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9"/>
          <w:szCs w:val="29"/>
        </w:rPr>
      </w:pPr>
      <w:r w:rsidRPr="00FB6715">
        <w:rPr>
          <w:rFonts w:ascii="Angsana New" w:hAnsi="Angsana New"/>
          <w:sz w:val="29"/>
          <w:szCs w:val="29"/>
          <w:cs/>
        </w:rPr>
        <w:t>รายได้จากการขาย รายได้อื่น ต้นทุนขาย ค่าใช้จ่ายอื่น และกำไร/ขาดทุนก่อนค่าใช้จ่ายภาษีเงินได้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ที่มีสัดส่วนเป็นสาระสำคัญสองส่วนงานคือ (</w:t>
      </w:r>
      <w:r w:rsidR="0048512F" w:rsidRPr="00FB6715">
        <w:rPr>
          <w:rFonts w:ascii="Angsana New" w:hAnsi="Angsana New"/>
          <w:sz w:val="29"/>
          <w:szCs w:val="29"/>
        </w:rPr>
        <w:t>1</w:t>
      </w:r>
      <w:r w:rsidRPr="00FB6715">
        <w:rPr>
          <w:rFonts w:ascii="Angsana New" w:hAnsi="Angsana New"/>
          <w:sz w:val="29"/>
          <w:szCs w:val="29"/>
          <w:cs/>
        </w:rPr>
        <w:t>) เฟอร์นิเจอร์ไม้และแผ่นไม้ประกอบ (เฟอร์นิเจอร์ไม้ยางและเฟอร์นิเจอร์ไม้ปาร์ติเคิลบอร์ด) และ (</w:t>
      </w:r>
      <w:r w:rsidR="0048512F" w:rsidRPr="00FB6715">
        <w:rPr>
          <w:rFonts w:ascii="Angsana New" w:hAnsi="Angsana New"/>
          <w:sz w:val="29"/>
          <w:szCs w:val="29"/>
        </w:rPr>
        <w:t>2</w:t>
      </w:r>
      <w:r w:rsidRPr="00FB6715">
        <w:rPr>
          <w:rFonts w:ascii="Angsana New" w:hAnsi="Angsana New"/>
          <w:sz w:val="29"/>
          <w:szCs w:val="29"/>
          <w:cs/>
        </w:rPr>
        <w:t>) ส่วนงานอื่นๆ เช่น กระดาษปิดผิว ไม้แปรรูปอบแห้ง วัสดุตกแต่งเฟอร์นิเจอร์อื่นๆ การจัดจำหน่ายเฟอร์นิเจอร์ผ่านตัวแทน ธุรกิจพลังงานหมุนเวียนที่ดำเนินงานโดยบริษัทร่วมและธุรกิจให้บริการตรวจสอบอัตลักษณ์ของบริษัทร่วม</w:t>
      </w:r>
      <w:r w:rsidR="00D56FBF">
        <w:rPr>
          <w:rFonts w:ascii="Angsana New" w:hAnsi="Angsana New" w:hint="cs"/>
          <w:sz w:val="29"/>
          <w:szCs w:val="29"/>
          <w:cs/>
        </w:rPr>
        <w:t xml:space="preserve"> (จำหน่ายออกทั้งจำนวนในเดือนพฤษภาคม </w:t>
      </w:r>
      <w:r w:rsidR="00D56FBF">
        <w:rPr>
          <w:rFonts w:ascii="Angsana New" w:hAnsi="Angsana New"/>
          <w:sz w:val="29"/>
          <w:szCs w:val="29"/>
        </w:rPr>
        <w:t>2568)</w:t>
      </w:r>
      <w:r w:rsidRPr="00FB6715">
        <w:rPr>
          <w:rFonts w:ascii="Angsana New" w:hAnsi="Angsana New"/>
          <w:sz w:val="29"/>
          <w:szCs w:val="29"/>
          <w:cs/>
        </w:rPr>
        <w:t xml:space="preserve"> ในส่วนของธุรกิจการเกษตรของบริษัทย่อย (</w:t>
      </w:r>
      <w:r w:rsidRPr="00FB6715">
        <w:rPr>
          <w:rFonts w:ascii="Angsana New" w:hAnsi="Angsana New"/>
          <w:sz w:val="29"/>
          <w:szCs w:val="29"/>
        </w:rPr>
        <w:t xml:space="preserve">VVR) </w:t>
      </w:r>
      <w:r w:rsidRPr="00FB6715">
        <w:rPr>
          <w:rFonts w:ascii="Angsana New" w:hAnsi="Angsana New"/>
          <w:sz w:val="29"/>
          <w:szCs w:val="29"/>
          <w:cs/>
        </w:rPr>
        <w:t xml:space="preserve">นั้นยังมิได้เริ่มดำเนินการแต่อย่างใด ณ วันที่ </w:t>
      </w:r>
      <w:r w:rsidR="006E0B96" w:rsidRPr="00FB6715">
        <w:rPr>
          <w:rFonts w:ascii="Angsana New" w:hAnsi="Angsana New"/>
          <w:sz w:val="29"/>
          <w:szCs w:val="29"/>
        </w:rPr>
        <w:t xml:space="preserve">30 </w:t>
      </w:r>
      <w:r w:rsidR="006E0B96" w:rsidRPr="00FB6715">
        <w:rPr>
          <w:rFonts w:ascii="Angsana New" w:hAnsi="Angsana New" w:hint="cs"/>
          <w:sz w:val="29"/>
          <w:szCs w:val="29"/>
          <w:cs/>
        </w:rPr>
        <w:t>มิถุนายน</w:t>
      </w:r>
      <w:r w:rsidRPr="00FB6715">
        <w:rPr>
          <w:rFonts w:ascii="Angsana New" w:hAnsi="Angsana New"/>
          <w:sz w:val="29"/>
          <w:szCs w:val="29"/>
          <w:cs/>
        </w:rPr>
        <w:t xml:space="preserve"> </w:t>
      </w:r>
      <w:r w:rsidRPr="00FB6715">
        <w:rPr>
          <w:rFonts w:ascii="Angsana New" w:hAnsi="Angsana New"/>
          <w:sz w:val="29"/>
          <w:szCs w:val="29"/>
        </w:rPr>
        <w:t>2568</w:t>
      </w:r>
      <w:r w:rsidRPr="00FB6715">
        <w:rPr>
          <w:rFonts w:ascii="Angsana New" w:hAnsi="Angsana New"/>
          <w:sz w:val="29"/>
          <w:szCs w:val="29"/>
          <w:cs/>
        </w:rPr>
        <w:t xml:space="preserve"> ส่วนผลประกอบการจากธุรกิจพลังงานหมุนเวียนและธุรกิจให้บริการตรวจสอบอัตลักษณ์ที่ดำเนินงานโดยบริษัทร่วมและผลประกอบการจากการจัดจำหน่ายเฟอร์นิเจอร์ผ่านตัวแทนในต่างประเทศที่ดำเนินงานโดยการร่วมค้านั้นเป็นรายการส่วนแบ่งกำไรหรือขาดทุนตามที่กล่าวในหมายเหตุ </w:t>
      </w:r>
      <w:r w:rsidRPr="00FB6715">
        <w:rPr>
          <w:rFonts w:ascii="Angsana New" w:hAnsi="Angsana New"/>
          <w:sz w:val="29"/>
          <w:szCs w:val="29"/>
        </w:rPr>
        <w:t>7</w:t>
      </w:r>
      <w:r w:rsidRPr="00FB6715">
        <w:rPr>
          <w:rFonts w:ascii="Angsana New" w:hAnsi="Angsana New"/>
          <w:sz w:val="29"/>
          <w:szCs w:val="29"/>
          <w:cs/>
        </w:rPr>
        <w:t xml:space="preserve"> บริษัทและบริษัทย่อยบันทึกรายการโอนระหว่างส่วนงานในราคาทุนโดยนโยบายการบัญชีที่ใช้กับส่วนงานดำเนินงานของบริษัทและบริษัทย่อยเป็นไปตามที่กล่าวในหมายเหตุ </w:t>
      </w:r>
      <w:r w:rsidR="009734A6" w:rsidRPr="00FB6715">
        <w:rPr>
          <w:rFonts w:ascii="Angsana New" w:hAnsi="Angsana New"/>
          <w:sz w:val="29"/>
          <w:szCs w:val="29"/>
        </w:rPr>
        <w:t>3</w:t>
      </w:r>
      <w:r w:rsidRPr="00FB6715">
        <w:rPr>
          <w:rFonts w:ascii="Angsana New" w:hAnsi="Angsana New"/>
          <w:sz w:val="29"/>
          <w:szCs w:val="29"/>
          <w:cs/>
        </w:rPr>
        <w:t xml:space="preserve"> </w:t>
      </w:r>
      <w:r w:rsidR="007933F1" w:rsidRPr="007933F1">
        <w:rPr>
          <w:rFonts w:ascii="Angsana New" w:hAnsi="Angsana New" w:hint="cs"/>
          <w:sz w:val="29"/>
          <w:szCs w:val="29"/>
          <w:cs/>
        </w:rPr>
        <w:t>นอกจากนี้</w:t>
      </w:r>
      <w:r w:rsidR="007933F1" w:rsidRPr="007933F1">
        <w:rPr>
          <w:rFonts w:ascii="Angsana New" w:hAnsi="Angsana New"/>
          <w:sz w:val="29"/>
          <w:szCs w:val="29"/>
          <w:cs/>
        </w:rPr>
        <w:t xml:space="preserve"> </w:t>
      </w:r>
      <w:r w:rsidR="007933F1" w:rsidRPr="007933F1">
        <w:rPr>
          <w:rFonts w:ascii="Angsana New" w:hAnsi="Angsana New" w:hint="cs"/>
          <w:sz w:val="29"/>
          <w:szCs w:val="29"/>
          <w:cs/>
        </w:rPr>
        <w:t>ข้อมูลสินทรัพย์และหนี้สินตามส่วนงานมิได้เป็นข้อมูลที่ถูกนำเสนอให้กับผู้มีอำนาจตัดสินใจสูงสุดด้านการดำเนินงานพิจารณาเป็นประจำอย่างสม่ำเสมอ</w:t>
      </w:r>
    </w:p>
    <w:p w14:paraId="11491AE9" w14:textId="77777777" w:rsidR="00C51924" w:rsidRPr="00FB6715" w:rsidRDefault="00C5192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439" w:type="dxa"/>
        <w:tblInd w:w="-113" w:type="dxa"/>
        <w:tblLook w:val="01E0" w:firstRow="1" w:lastRow="1" w:firstColumn="1" w:lastColumn="1" w:noHBand="0" w:noVBand="0"/>
      </w:tblPr>
      <w:tblGrid>
        <w:gridCol w:w="5981"/>
        <w:gridCol w:w="1587"/>
        <w:gridCol w:w="284"/>
        <w:gridCol w:w="1587"/>
      </w:tblGrid>
      <w:tr w:rsidR="00C51924" w:rsidRPr="00FB6715" w14:paraId="60539C3F" w14:textId="77777777" w:rsidTr="00B13CA1">
        <w:trPr>
          <w:tblHeader/>
        </w:trPr>
        <w:tc>
          <w:tcPr>
            <w:tcW w:w="5981" w:type="dxa"/>
            <w:vAlign w:val="bottom"/>
          </w:tcPr>
          <w:p w14:paraId="1D41E625" w14:textId="18B88DD8" w:rsidR="00C51924" w:rsidRPr="00B13CA1" w:rsidRDefault="00C51924" w:rsidP="00B1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9"/>
                <w:szCs w:val="29"/>
                <w:u w:val="single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4" w:space="0" w:color="auto"/>
            </w:tcBorders>
            <w:vAlign w:val="bottom"/>
          </w:tcPr>
          <w:p w14:paraId="0426D204" w14:textId="7C0A6E6A" w:rsidR="00C51924" w:rsidRPr="00B13CA1" w:rsidRDefault="00C51924" w:rsidP="002B76A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color w:val="000000"/>
                <w:sz w:val="29"/>
                <w:szCs w:val="29"/>
                <w:cs/>
              </w:rPr>
              <w:t>งบการเงินรวม</w:t>
            </w:r>
            <w:r w:rsidR="00C33C96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 xml:space="preserve"> - งวดหกเดือน</w:t>
            </w:r>
            <w:r w:rsidRPr="00B13CA1">
              <w:rPr>
                <w:rFonts w:ascii="Angsana New" w:hAnsi="Angsana New"/>
                <w:color w:val="000000"/>
                <w:sz w:val="29"/>
                <w:szCs w:val="29"/>
                <w:cs/>
              </w:rPr>
              <w:t xml:space="preserve"> </w:t>
            </w:r>
            <w:r w:rsidR="00DE6131" w:rsidRPr="00B13CA1">
              <w:rPr>
                <w:rFonts w:ascii="Angsana New" w:hAnsi="Angsana New" w:hint="cs"/>
                <w:color w:val="000000"/>
                <w:sz w:val="29"/>
                <w:szCs w:val="29"/>
                <w:cs/>
              </w:rPr>
              <w:t>(</w:t>
            </w:r>
            <w:r w:rsidRPr="00B13CA1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="00DE6131" w:rsidRPr="00B13CA1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  <w:r w:rsidR="00C33C96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</w:tr>
      <w:tr w:rsidR="00C51924" w:rsidRPr="00FB6715" w14:paraId="09282210" w14:textId="77777777" w:rsidTr="00B13CA1">
        <w:trPr>
          <w:tblHeader/>
        </w:trPr>
        <w:tc>
          <w:tcPr>
            <w:tcW w:w="5981" w:type="dxa"/>
            <w:vAlign w:val="bottom"/>
          </w:tcPr>
          <w:p w14:paraId="029E10F4" w14:textId="7B26574E" w:rsidR="00C51924" w:rsidRPr="00B13CA1" w:rsidRDefault="00D229F0" w:rsidP="00B1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</w:rPr>
            </w:pPr>
            <w:r w:rsidRPr="00B13CA1">
              <w:rPr>
                <w:rFonts w:ascii="Angsana New" w:hAnsi="Angsana New"/>
                <w:i/>
                <w:iCs/>
                <w:sz w:val="29"/>
                <w:szCs w:val="29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D21FB" w14:textId="78121916" w:rsidR="00C51924" w:rsidRPr="00B13CA1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13CA1">
              <w:rPr>
                <w:rFonts w:ascii="Angsana New" w:hAnsi="Angsana New"/>
                <w:color w:val="000000"/>
                <w:sz w:val="29"/>
                <w:szCs w:val="29"/>
              </w:rPr>
              <w:t>2568</w:t>
            </w:r>
          </w:p>
        </w:tc>
        <w:tc>
          <w:tcPr>
            <w:tcW w:w="284" w:type="dxa"/>
            <w:vAlign w:val="bottom"/>
          </w:tcPr>
          <w:p w14:paraId="7E0D5CA5" w14:textId="77777777" w:rsidR="00C51924" w:rsidRPr="00B13CA1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61A81B31" w14:textId="63C789D4" w:rsidR="00C51924" w:rsidRPr="00B13CA1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  <w:r w:rsidRPr="00B13CA1">
              <w:rPr>
                <w:rFonts w:ascii="Angsana New" w:hAnsi="Angsana New"/>
                <w:color w:val="000000"/>
                <w:sz w:val="29"/>
                <w:szCs w:val="29"/>
              </w:rPr>
              <w:t>2567</w:t>
            </w:r>
          </w:p>
        </w:tc>
      </w:tr>
      <w:tr w:rsidR="00C51924" w:rsidRPr="00FB6715" w14:paraId="6D7D8D1A" w14:textId="77777777" w:rsidTr="00B13CA1">
        <w:tc>
          <w:tcPr>
            <w:tcW w:w="5981" w:type="dxa"/>
            <w:vAlign w:val="bottom"/>
          </w:tcPr>
          <w:p w14:paraId="63AF6B92" w14:textId="77777777" w:rsidR="00C51924" w:rsidRPr="00B13CA1" w:rsidRDefault="00C51924" w:rsidP="00B13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 - สุทธิ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BBE9CE0" w14:textId="77777777" w:rsidR="00C51924" w:rsidRPr="00B13CA1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  <w:tc>
          <w:tcPr>
            <w:tcW w:w="284" w:type="dxa"/>
          </w:tcPr>
          <w:p w14:paraId="3A95193D" w14:textId="77777777" w:rsidR="00C51924" w:rsidRPr="00B13CA1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87" w:type="dxa"/>
          </w:tcPr>
          <w:p w14:paraId="04F6072A" w14:textId="77777777" w:rsidR="00C51924" w:rsidRPr="00B13CA1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9"/>
                <w:szCs w:val="29"/>
                <w:highlight w:val="yellow"/>
              </w:rPr>
            </w:pPr>
          </w:p>
        </w:tc>
      </w:tr>
      <w:tr w:rsidR="007931FA" w:rsidRPr="00FB6715" w14:paraId="02C89B20" w14:textId="77777777" w:rsidTr="00B13CA1">
        <w:tc>
          <w:tcPr>
            <w:tcW w:w="5981" w:type="dxa"/>
            <w:vAlign w:val="bottom"/>
          </w:tcPr>
          <w:p w14:paraId="049B1D27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587" w:type="dxa"/>
            <w:vAlign w:val="bottom"/>
          </w:tcPr>
          <w:p w14:paraId="4DBA1AA3" w14:textId="5195E821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 w:rsidRPr="007931FA">
              <w:rPr>
                <w:rFonts w:ascii="Angsana New" w:hAnsi="Angsana New"/>
                <w:sz w:val="29"/>
                <w:szCs w:val="29"/>
              </w:rPr>
              <w:t>145,413</w:t>
            </w:r>
          </w:p>
        </w:tc>
        <w:tc>
          <w:tcPr>
            <w:tcW w:w="284" w:type="dxa"/>
            <w:vAlign w:val="bottom"/>
          </w:tcPr>
          <w:p w14:paraId="779CC544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587" w:type="dxa"/>
            <w:vAlign w:val="bottom"/>
          </w:tcPr>
          <w:p w14:paraId="5448AAAD" w14:textId="16E58FCE" w:rsidR="007931FA" w:rsidRPr="0032155D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682,476</w:t>
            </w:r>
          </w:p>
        </w:tc>
      </w:tr>
      <w:tr w:rsidR="007931FA" w:rsidRPr="00FB6715" w14:paraId="1DBBE73C" w14:textId="77777777" w:rsidTr="00B13CA1">
        <w:tc>
          <w:tcPr>
            <w:tcW w:w="5981" w:type="dxa"/>
            <w:vAlign w:val="bottom"/>
          </w:tcPr>
          <w:p w14:paraId="64F3B9CB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-     ผลิตภัณฑ์อื่น ๆ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752B902A" w14:textId="7EF71D31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 w:rsidRPr="007931FA">
              <w:rPr>
                <w:rFonts w:ascii="Angsana New" w:hAnsi="Angsana New"/>
                <w:sz w:val="29"/>
                <w:szCs w:val="29"/>
              </w:rPr>
              <w:t>14,355</w:t>
            </w:r>
          </w:p>
        </w:tc>
        <w:tc>
          <w:tcPr>
            <w:tcW w:w="284" w:type="dxa"/>
            <w:vAlign w:val="bottom"/>
          </w:tcPr>
          <w:p w14:paraId="23468FEC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650C2387" w14:textId="458C34F7" w:rsidR="007931FA" w:rsidRPr="0032155D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37,444</w:t>
            </w:r>
          </w:p>
        </w:tc>
      </w:tr>
      <w:tr w:rsidR="007931FA" w:rsidRPr="00FB6715" w14:paraId="7D5B1214" w14:textId="77777777" w:rsidTr="00B13CA1">
        <w:tc>
          <w:tcPr>
            <w:tcW w:w="5981" w:type="dxa"/>
            <w:vAlign w:val="bottom"/>
          </w:tcPr>
          <w:p w14:paraId="4CA29F92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0756A" w14:textId="6927CD85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 w:rsidRPr="007931FA">
              <w:rPr>
                <w:rFonts w:ascii="Angsana New" w:hAnsi="Angsana New"/>
                <w:sz w:val="29"/>
                <w:szCs w:val="29"/>
              </w:rPr>
              <w:t>159,768</w:t>
            </w:r>
          </w:p>
        </w:tc>
        <w:tc>
          <w:tcPr>
            <w:tcW w:w="284" w:type="dxa"/>
            <w:vAlign w:val="bottom"/>
          </w:tcPr>
          <w:p w14:paraId="79352105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0C1E5" w14:textId="26DA7452" w:rsidR="007931FA" w:rsidRPr="0032155D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719,920</w:t>
            </w:r>
          </w:p>
        </w:tc>
      </w:tr>
      <w:tr w:rsidR="007931FA" w:rsidRPr="00FB6715" w14:paraId="5982E54A" w14:textId="77777777" w:rsidTr="00B13CA1">
        <w:tc>
          <w:tcPr>
            <w:tcW w:w="5981" w:type="dxa"/>
            <w:vAlign w:val="bottom"/>
          </w:tcPr>
          <w:p w14:paraId="4350D08E" w14:textId="2273CD56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587" w:type="dxa"/>
            <w:vAlign w:val="bottom"/>
          </w:tcPr>
          <w:p w14:paraId="0E5DBB3E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3CE50354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87" w:type="dxa"/>
            <w:vAlign w:val="bottom"/>
          </w:tcPr>
          <w:p w14:paraId="38BD8422" w14:textId="77777777" w:rsidR="007931FA" w:rsidRPr="0032155D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931FA" w:rsidRPr="00FB6715" w14:paraId="5E19E97D" w14:textId="77777777" w:rsidTr="00B13CA1">
        <w:tc>
          <w:tcPr>
            <w:tcW w:w="5981" w:type="dxa"/>
            <w:vAlign w:val="bottom"/>
          </w:tcPr>
          <w:p w14:paraId="0DA33907" w14:textId="05CC85D2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2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</w:rPr>
              <w:t>-</w:t>
            </w:r>
            <w:r w:rsidRPr="00B13CA1">
              <w:rPr>
                <w:rFonts w:ascii="Angsana New" w:hAnsi="Angsana New"/>
                <w:sz w:val="29"/>
                <w:szCs w:val="29"/>
              </w:rPr>
              <w:tab/>
            </w:r>
            <w:r w:rsidRPr="00B13CA1">
              <w:rPr>
                <w:rFonts w:ascii="Angsana New" w:hAnsi="Angsana New"/>
                <w:sz w:val="29"/>
                <w:szCs w:val="29"/>
                <w:cs/>
              </w:rPr>
              <w:t>เฟอร์นิเจอร์ไม้และแผ่นไม้ประกอบ</w:t>
            </w:r>
          </w:p>
        </w:tc>
        <w:tc>
          <w:tcPr>
            <w:tcW w:w="1587" w:type="dxa"/>
            <w:vAlign w:val="bottom"/>
          </w:tcPr>
          <w:p w14:paraId="49CF7FA9" w14:textId="370456BC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  <w:cs/>
              </w:rPr>
            </w:pPr>
            <w:r w:rsidRPr="007931FA">
              <w:rPr>
                <w:rFonts w:ascii="Angsana New" w:hAnsi="Angsana New"/>
                <w:sz w:val="29"/>
                <w:szCs w:val="29"/>
              </w:rPr>
              <w:t>15,754</w:t>
            </w:r>
          </w:p>
        </w:tc>
        <w:tc>
          <w:tcPr>
            <w:tcW w:w="284" w:type="dxa"/>
            <w:vAlign w:val="bottom"/>
          </w:tcPr>
          <w:p w14:paraId="38614020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9"/>
                <w:szCs w:val="29"/>
                <w:u w:val="single"/>
              </w:rPr>
            </w:pPr>
          </w:p>
        </w:tc>
        <w:tc>
          <w:tcPr>
            <w:tcW w:w="1587" w:type="dxa"/>
            <w:vAlign w:val="bottom"/>
          </w:tcPr>
          <w:p w14:paraId="05E5DB47" w14:textId="506EE953" w:rsidR="007931FA" w:rsidRPr="0032155D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33,667</w:t>
            </w:r>
          </w:p>
        </w:tc>
      </w:tr>
      <w:tr w:rsidR="007931FA" w:rsidRPr="00FB6715" w14:paraId="31CD9B5E" w14:textId="77777777" w:rsidTr="00B13CA1">
        <w:tc>
          <w:tcPr>
            <w:tcW w:w="5981" w:type="dxa"/>
            <w:vAlign w:val="bottom"/>
          </w:tcPr>
          <w:p w14:paraId="037A135A" w14:textId="74A8B940" w:rsidR="007931FA" w:rsidRPr="00B13CA1" w:rsidRDefault="007931FA" w:rsidP="007E7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ind w:right="-119"/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-     ผลิตภัณฑ์อื่น ๆ (</w:t>
            </w:r>
            <w:r w:rsidRPr="00B13CA1">
              <w:rPr>
                <w:rFonts w:ascii="Angsana New" w:hAnsi="Angsana New" w:hint="cs"/>
                <w:sz w:val="29"/>
                <w:szCs w:val="29"/>
                <w:cs/>
              </w:rPr>
              <w:t>รวมส่วนแบ่งกำไรจากบริษัทร่วมและการร่วมค้า</w:t>
            </w:r>
            <w:r w:rsidRPr="00B13CA1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B13CA1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  <w:r w:rsidRPr="00B13CA1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7D451BAA" w14:textId="3C8047F5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  <w:cs/>
              </w:rPr>
            </w:pPr>
            <w:r w:rsidRPr="007931FA">
              <w:rPr>
                <w:rFonts w:ascii="Angsana New" w:hAnsi="Angsana New"/>
                <w:sz w:val="29"/>
                <w:szCs w:val="29"/>
              </w:rPr>
              <w:t>14,517</w:t>
            </w:r>
          </w:p>
        </w:tc>
        <w:tc>
          <w:tcPr>
            <w:tcW w:w="284" w:type="dxa"/>
            <w:vAlign w:val="bottom"/>
          </w:tcPr>
          <w:p w14:paraId="5F433CE5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31840C03" w14:textId="34D88225" w:rsidR="007931FA" w:rsidRPr="0032155D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5,928</w:t>
            </w:r>
          </w:p>
        </w:tc>
      </w:tr>
      <w:tr w:rsidR="007931FA" w:rsidRPr="00FB6715" w14:paraId="1049B326" w14:textId="77777777" w:rsidTr="00B13CA1">
        <w:tc>
          <w:tcPr>
            <w:tcW w:w="5981" w:type="dxa"/>
            <w:vAlign w:val="bottom"/>
          </w:tcPr>
          <w:p w14:paraId="37CE3B8B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F0787" w14:textId="20555DCB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 w:rsidRPr="007931FA">
              <w:rPr>
                <w:rFonts w:ascii="Angsana New" w:hAnsi="Angsana New"/>
                <w:sz w:val="29"/>
                <w:szCs w:val="29"/>
              </w:rPr>
              <w:t>30,271</w:t>
            </w:r>
          </w:p>
        </w:tc>
        <w:tc>
          <w:tcPr>
            <w:tcW w:w="284" w:type="dxa"/>
            <w:vAlign w:val="bottom"/>
          </w:tcPr>
          <w:p w14:paraId="0A60C38D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3AB54A" w14:textId="61BC58F6" w:rsidR="007931FA" w:rsidRPr="0032155D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39,595</w:t>
            </w:r>
          </w:p>
        </w:tc>
      </w:tr>
      <w:tr w:rsidR="007931FA" w:rsidRPr="00FB6715" w14:paraId="111AB3F9" w14:textId="77777777" w:rsidTr="00B13CA1">
        <w:tc>
          <w:tcPr>
            <w:tcW w:w="5981" w:type="dxa"/>
            <w:vAlign w:val="bottom"/>
          </w:tcPr>
          <w:p w14:paraId="75596049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ต้นทุนขาย</w:t>
            </w:r>
          </w:p>
        </w:tc>
        <w:tc>
          <w:tcPr>
            <w:tcW w:w="1587" w:type="dxa"/>
            <w:vAlign w:val="bottom"/>
          </w:tcPr>
          <w:p w14:paraId="00CFBE12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4" w:type="dxa"/>
            <w:vAlign w:val="bottom"/>
          </w:tcPr>
          <w:p w14:paraId="3CBB5B3B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87" w:type="dxa"/>
            <w:vAlign w:val="bottom"/>
          </w:tcPr>
          <w:p w14:paraId="7AA7C418" w14:textId="77777777" w:rsidR="007931FA" w:rsidRPr="0032155D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931FA" w:rsidRPr="00FB6715" w14:paraId="764DA261" w14:textId="77777777" w:rsidTr="00B13CA1">
        <w:tc>
          <w:tcPr>
            <w:tcW w:w="5981" w:type="dxa"/>
            <w:vAlign w:val="bottom"/>
          </w:tcPr>
          <w:p w14:paraId="4877169F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587" w:type="dxa"/>
            <w:vAlign w:val="bottom"/>
          </w:tcPr>
          <w:p w14:paraId="1BABB053" w14:textId="05FBFBC8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 w:rsidRPr="007931FA">
              <w:rPr>
                <w:rFonts w:ascii="Angsana New" w:hAnsi="Angsana New"/>
                <w:sz w:val="29"/>
                <w:szCs w:val="29"/>
              </w:rPr>
              <w:t>136,923</w:t>
            </w:r>
          </w:p>
        </w:tc>
        <w:tc>
          <w:tcPr>
            <w:tcW w:w="284" w:type="dxa"/>
            <w:vAlign w:val="bottom"/>
          </w:tcPr>
          <w:p w14:paraId="24981C79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87" w:type="dxa"/>
            <w:vAlign w:val="bottom"/>
          </w:tcPr>
          <w:p w14:paraId="7A8909E5" w14:textId="2F962D7E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579,375</w:t>
            </w:r>
          </w:p>
        </w:tc>
      </w:tr>
      <w:tr w:rsidR="007931FA" w:rsidRPr="00FB6715" w14:paraId="051F5531" w14:textId="77777777" w:rsidTr="00B13CA1">
        <w:tc>
          <w:tcPr>
            <w:tcW w:w="5981" w:type="dxa"/>
            <w:vAlign w:val="bottom"/>
          </w:tcPr>
          <w:p w14:paraId="1B5B5DC0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-     ผลิตภัณฑ์อื่น ๆ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1B2841A1" w14:textId="2EF6E2A0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 w:rsidRPr="007931FA">
              <w:rPr>
                <w:rFonts w:ascii="Angsana New" w:hAnsi="Angsana New"/>
                <w:sz w:val="29"/>
                <w:szCs w:val="29"/>
              </w:rPr>
              <w:t>10,544</w:t>
            </w:r>
          </w:p>
        </w:tc>
        <w:tc>
          <w:tcPr>
            <w:tcW w:w="284" w:type="dxa"/>
            <w:vAlign w:val="bottom"/>
          </w:tcPr>
          <w:p w14:paraId="726A7DC6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7A680F49" w14:textId="0A8B36F1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23,240</w:t>
            </w:r>
          </w:p>
        </w:tc>
      </w:tr>
      <w:tr w:rsidR="007931FA" w:rsidRPr="00FB6715" w14:paraId="128A26AB" w14:textId="77777777" w:rsidTr="00B13CA1">
        <w:trPr>
          <w:trHeight w:val="422"/>
        </w:trPr>
        <w:tc>
          <w:tcPr>
            <w:tcW w:w="5981" w:type="dxa"/>
            <w:vAlign w:val="bottom"/>
          </w:tcPr>
          <w:p w14:paraId="1E13DB0C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B13CA1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70F35" w14:textId="5060EC1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 w:rsidRPr="007931FA">
              <w:rPr>
                <w:rFonts w:ascii="Angsana New" w:hAnsi="Angsana New"/>
                <w:sz w:val="29"/>
                <w:szCs w:val="29"/>
              </w:rPr>
              <w:t>147,467</w:t>
            </w:r>
          </w:p>
        </w:tc>
        <w:tc>
          <w:tcPr>
            <w:tcW w:w="284" w:type="dxa"/>
            <w:vAlign w:val="bottom"/>
          </w:tcPr>
          <w:p w14:paraId="419F58C5" w14:textId="77777777" w:rsidR="007931FA" w:rsidRPr="00B13CA1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9"/>
                <w:szCs w:val="29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D426E" w14:textId="2A7DF6C6" w:rsidR="007931FA" w:rsidRPr="0032155D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602,615</w:t>
            </w:r>
          </w:p>
        </w:tc>
      </w:tr>
    </w:tbl>
    <w:p w14:paraId="7D165F51" w14:textId="77777777" w:rsidR="007931FA" w:rsidRDefault="007931FA"/>
    <w:p w14:paraId="049CDC8E" w14:textId="77777777" w:rsidR="00F47689" w:rsidRDefault="00F47689"/>
    <w:tbl>
      <w:tblPr>
        <w:tblW w:w="9439" w:type="dxa"/>
        <w:tblInd w:w="-113" w:type="dxa"/>
        <w:tblLook w:val="01E0" w:firstRow="1" w:lastRow="1" w:firstColumn="1" w:lastColumn="1" w:noHBand="0" w:noVBand="0"/>
      </w:tblPr>
      <w:tblGrid>
        <w:gridCol w:w="5981"/>
        <w:gridCol w:w="1587"/>
        <w:gridCol w:w="284"/>
        <w:gridCol w:w="1587"/>
      </w:tblGrid>
      <w:tr w:rsidR="007931FA" w:rsidRPr="007931FA" w14:paraId="3124F66D" w14:textId="77777777" w:rsidTr="007931FA">
        <w:tc>
          <w:tcPr>
            <w:tcW w:w="5981" w:type="dxa"/>
            <w:vAlign w:val="bottom"/>
          </w:tcPr>
          <w:p w14:paraId="3B11B4B5" w14:textId="77777777" w:rsidR="007931FA" w:rsidRPr="007931FA" w:rsidRDefault="007931FA" w:rsidP="00535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58" w:type="dxa"/>
            <w:gridSpan w:val="3"/>
            <w:tcBorders>
              <w:bottom w:val="single" w:sz="4" w:space="0" w:color="auto"/>
            </w:tcBorders>
            <w:vAlign w:val="bottom"/>
          </w:tcPr>
          <w:p w14:paraId="49C1F6C6" w14:textId="035A104E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 - งวดหกเดือน (</w:t>
            </w:r>
            <w:r w:rsidRPr="007931F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931FA" w:rsidRPr="007931FA" w14:paraId="6BA7970C" w14:textId="77777777" w:rsidTr="007931FA">
        <w:tc>
          <w:tcPr>
            <w:tcW w:w="5981" w:type="dxa"/>
            <w:vAlign w:val="bottom"/>
          </w:tcPr>
          <w:p w14:paraId="1412CB84" w14:textId="2E32704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ข้อมูลเชิงผลิตภัณฑ์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63D21" w14:textId="453FC30A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033DAFA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874E" w14:textId="3A2A411B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7931FA" w:rsidRPr="007931FA" w14:paraId="1CB7BC8D" w14:textId="77777777" w:rsidTr="007931FA">
        <w:tc>
          <w:tcPr>
            <w:tcW w:w="5981" w:type="dxa"/>
            <w:vAlign w:val="bottom"/>
          </w:tcPr>
          <w:p w14:paraId="3A2C4E78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  <w:r w:rsidRPr="007931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31FA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0CB2570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C681D58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613A82C5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1FA" w:rsidRPr="007931FA" w14:paraId="1808CD48" w14:textId="77777777" w:rsidTr="00B13CA1">
        <w:tc>
          <w:tcPr>
            <w:tcW w:w="5981" w:type="dxa"/>
            <w:vAlign w:val="bottom"/>
          </w:tcPr>
          <w:p w14:paraId="4FC91FCC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587" w:type="dxa"/>
            <w:vAlign w:val="bottom"/>
          </w:tcPr>
          <w:p w14:paraId="71D5C640" w14:textId="664E7ED6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380,703</w:t>
            </w:r>
          </w:p>
        </w:tc>
        <w:tc>
          <w:tcPr>
            <w:tcW w:w="284" w:type="dxa"/>
            <w:vAlign w:val="bottom"/>
          </w:tcPr>
          <w:p w14:paraId="312369BB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7" w:type="dxa"/>
            <w:vAlign w:val="bottom"/>
          </w:tcPr>
          <w:p w14:paraId="369BF4BD" w14:textId="3CCE738E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210,441</w:t>
            </w:r>
          </w:p>
        </w:tc>
      </w:tr>
      <w:tr w:rsidR="007931FA" w:rsidRPr="007931FA" w14:paraId="2475BE88" w14:textId="77777777" w:rsidTr="00B13CA1">
        <w:tc>
          <w:tcPr>
            <w:tcW w:w="5981" w:type="dxa"/>
            <w:vAlign w:val="bottom"/>
          </w:tcPr>
          <w:p w14:paraId="24B7F5BC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ผลิตภัณฑ์อื่น ๆ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05AF813" w14:textId="6C64C356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23,557</w:t>
            </w:r>
          </w:p>
        </w:tc>
        <w:tc>
          <w:tcPr>
            <w:tcW w:w="284" w:type="dxa"/>
            <w:vAlign w:val="bottom"/>
          </w:tcPr>
          <w:p w14:paraId="7CEBD561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7E65DA54" w14:textId="708E6CAD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15,690</w:t>
            </w:r>
          </w:p>
        </w:tc>
      </w:tr>
      <w:tr w:rsidR="007931FA" w:rsidRPr="007931FA" w14:paraId="532B3371" w14:textId="77777777" w:rsidTr="00B13CA1">
        <w:tc>
          <w:tcPr>
            <w:tcW w:w="5981" w:type="dxa"/>
            <w:vAlign w:val="bottom"/>
          </w:tcPr>
          <w:p w14:paraId="541B1E2E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19C16" w14:textId="70A6B426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404,260</w:t>
            </w:r>
          </w:p>
        </w:tc>
        <w:tc>
          <w:tcPr>
            <w:tcW w:w="284" w:type="dxa"/>
            <w:vAlign w:val="bottom"/>
          </w:tcPr>
          <w:p w14:paraId="4EADB582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91AEF" w14:textId="5B0730A8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226,131</w:t>
            </w:r>
          </w:p>
        </w:tc>
      </w:tr>
      <w:tr w:rsidR="007931FA" w:rsidRPr="007931FA" w14:paraId="214CE8E8" w14:textId="77777777" w:rsidTr="00B13CA1">
        <w:tc>
          <w:tcPr>
            <w:tcW w:w="5981" w:type="dxa"/>
            <w:vAlign w:val="bottom"/>
          </w:tcPr>
          <w:p w14:paraId="1FAF66B6" w14:textId="601EFE83" w:rsidR="007931FA" w:rsidRPr="007931FA" w:rsidRDefault="00524979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7931FA" w:rsidRPr="007931F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7931FA" w:rsidRPr="007931FA">
              <w:rPr>
                <w:rFonts w:ascii="Angsana New" w:hAnsi="Angsana New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587" w:type="dxa"/>
            <w:vAlign w:val="bottom"/>
          </w:tcPr>
          <w:p w14:paraId="27041622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2D1CACD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255DFA02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31FA" w:rsidRPr="007931FA" w14:paraId="6039EFCC" w14:textId="77777777" w:rsidTr="00B13CA1">
        <w:tc>
          <w:tcPr>
            <w:tcW w:w="5981" w:type="dxa"/>
            <w:vAlign w:val="bottom"/>
          </w:tcPr>
          <w:p w14:paraId="1E8FDF61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587" w:type="dxa"/>
            <w:vAlign w:val="bottom"/>
          </w:tcPr>
          <w:p w14:paraId="10795093" w14:textId="465A0406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(356,459)</w:t>
            </w:r>
          </w:p>
        </w:tc>
        <w:tc>
          <w:tcPr>
            <w:tcW w:w="284" w:type="dxa"/>
            <w:vAlign w:val="bottom"/>
          </w:tcPr>
          <w:p w14:paraId="1914E40F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7" w:type="dxa"/>
            <w:vAlign w:val="bottom"/>
          </w:tcPr>
          <w:p w14:paraId="517DBFF5" w14:textId="6F027B6A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(73,673)</w:t>
            </w:r>
          </w:p>
        </w:tc>
      </w:tr>
      <w:tr w:rsidR="007931FA" w:rsidRPr="007931FA" w14:paraId="51533706" w14:textId="77777777" w:rsidTr="00B13CA1">
        <w:tc>
          <w:tcPr>
            <w:tcW w:w="5981" w:type="dxa"/>
            <w:vAlign w:val="bottom"/>
          </w:tcPr>
          <w:p w14:paraId="29B13E20" w14:textId="5EFEFF9D" w:rsidR="007931FA" w:rsidRPr="007931FA" w:rsidRDefault="007931FA" w:rsidP="00F47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ผลิตภัณฑ์อื่น ๆ (รวมส่วนแบ่งกำไรจากบริษัทร่วมและการร่วมค้า</w:t>
            </w:r>
            <w:r w:rsidRPr="007931F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31FA">
              <w:rPr>
                <w:rFonts w:ascii="Angsana New" w:hAnsi="Angsana New"/>
                <w:sz w:val="28"/>
                <w:szCs w:val="28"/>
                <w:cs/>
              </w:rPr>
              <w:t>- สุทธิ)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0FA92360" w14:textId="06593B84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(5,229)</w:t>
            </w:r>
          </w:p>
        </w:tc>
        <w:tc>
          <w:tcPr>
            <w:tcW w:w="284" w:type="dxa"/>
            <w:vAlign w:val="bottom"/>
          </w:tcPr>
          <w:p w14:paraId="66BED3DE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41D2DC1E" w14:textId="52F33B3D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4,442</w:t>
            </w:r>
          </w:p>
        </w:tc>
      </w:tr>
      <w:tr w:rsidR="007931FA" w:rsidRPr="007931FA" w14:paraId="44015C50" w14:textId="77777777" w:rsidTr="00B13CA1">
        <w:tc>
          <w:tcPr>
            <w:tcW w:w="5981" w:type="dxa"/>
            <w:vAlign w:val="bottom"/>
          </w:tcPr>
          <w:p w14:paraId="0072D001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25C47" w14:textId="284CE88F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(361,688)</w:t>
            </w:r>
          </w:p>
        </w:tc>
        <w:tc>
          <w:tcPr>
            <w:tcW w:w="284" w:type="dxa"/>
            <w:vAlign w:val="bottom"/>
          </w:tcPr>
          <w:p w14:paraId="22BAE630" w14:textId="77777777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D8EEF" w14:textId="4FDE0DFE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(69,231)</w:t>
            </w:r>
          </w:p>
        </w:tc>
      </w:tr>
    </w:tbl>
    <w:p w14:paraId="46D62385" w14:textId="77777777" w:rsidR="00D229F0" w:rsidRPr="007931FA" w:rsidRDefault="00D229F0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33F3BB6" w14:textId="597FCBE2" w:rsidR="00C51924" w:rsidRPr="007931FA" w:rsidRDefault="00D229F0" w:rsidP="00830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931FA">
        <w:rPr>
          <w:rFonts w:ascii="Angsana New" w:hAnsi="Angsana New"/>
          <w:sz w:val="28"/>
          <w:szCs w:val="28"/>
          <w:cs/>
        </w:rPr>
        <w:t>เนื่องจากบริษัทอยู่ในช่วงการปรับโครงสร้างองค์กรและปรับเปลี่ยนแผนงานต่าง ๆ จึงมีกำลังการผลิตลดลงอันเนื่องมาจากลดกำลังการผลิตตามแผนงานของฝ่ายบริหาร โดยค่าใช้จ่ายการผลิตคงที่ที่ปันส่วนเข้าสู่ต้นทุนแปลงสภาพนั้นอ้างอิงจากฐานกำลังการผลิตปกติของบริษัท</w:t>
      </w:r>
      <w:r w:rsidR="00D02EC2" w:rsidRPr="007931FA">
        <w:rPr>
          <w:rFonts w:ascii="Angsana New" w:hAnsi="Angsana New"/>
          <w:sz w:val="28"/>
          <w:szCs w:val="28"/>
          <w:cs/>
        </w:rPr>
        <w:t>และ</w:t>
      </w:r>
      <w:r w:rsidRPr="007931FA">
        <w:rPr>
          <w:rFonts w:ascii="Angsana New" w:hAnsi="Angsana New"/>
          <w:sz w:val="28"/>
          <w:szCs w:val="28"/>
          <w:cs/>
        </w:rPr>
        <w:t xml:space="preserve">ส่วนที่ต่ำกว่ากำลังการผลิตปกติจำนวน </w:t>
      </w:r>
      <w:r w:rsidR="007931FA" w:rsidRPr="007931FA">
        <w:rPr>
          <w:rFonts w:ascii="Angsana New" w:hAnsi="Angsana New"/>
          <w:sz w:val="28"/>
          <w:szCs w:val="28"/>
        </w:rPr>
        <w:t xml:space="preserve">27.63 </w:t>
      </w:r>
      <w:r w:rsidRPr="007931FA">
        <w:rPr>
          <w:rFonts w:ascii="Angsana New" w:hAnsi="Angsana New"/>
          <w:sz w:val="28"/>
          <w:szCs w:val="28"/>
          <w:cs/>
        </w:rPr>
        <w:t xml:space="preserve">ล้านบาทถูกปันส่วนและแสดงรายการเป็นส่วนหนึ่งของ “ค่าใช้จ่ายในการบริหาร” </w:t>
      </w:r>
      <w:r w:rsidR="00A31027" w:rsidRPr="007931FA">
        <w:rPr>
          <w:rFonts w:ascii="Angsana New" w:hAnsi="Angsana New"/>
          <w:sz w:val="28"/>
          <w:szCs w:val="28"/>
          <w:cs/>
        </w:rPr>
        <w:t>สำหรับงวด</w:t>
      </w:r>
      <w:r w:rsidR="00C9752E" w:rsidRPr="007931FA">
        <w:rPr>
          <w:rFonts w:ascii="Angsana New" w:hAnsi="Angsana New"/>
          <w:sz w:val="28"/>
          <w:szCs w:val="28"/>
          <w:cs/>
        </w:rPr>
        <w:t>หก</w:t>
      </w:r>
      <w:r w:rsidR="00A31027" w:rsidRPr="007931F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9752E" w:rsidRPr="007931FA">
        <w:rPr>
          <w:rFonts w:ascii="Angsana New" w:hAnsi="Angsana New"/>
          <w:sz w:val="28"/>
          <w:szCs w:val="28"/>
        </w:rPr>
        <w:t xml:space="preserve">30 </w:t>
      </w:r>
      <w:r w:rsidR="00C9752E" w:rsidRPr="007931FA">
        <w:rPr>
          <w:rFonts w:ascii="Angsana New" w:hAnsi="Angsana New"/>
          <w:sz w:val="28"/>
          <w:szCs w:val="28"/>
          <w:cs/>
        </w:rPr>
        <w:t>มิถุนายน</w:t>
      </w:r>
      <w:r w:rsidR="00A31027" w:rsidRPr="007931FA">
        <w:rPr>
          <w:rFonts w:ascii="Angsana New" w:hAnsi="Angsana New"/>
          <w:sz w:val="28"/>
          <w:szCs w:val="28"/>
          <w:cs/>
        </w:rPr>
        <w:t xml:space="preserve"> </w:t>
      </w:r>
      <w:r w:rsidRPr="007931FA">
        <w:rPr>
          <w:rFonts w:ascii="Angsana New" w:hAnsi="Angsana New"/>
          <w:sz w:val="28"/>
          <w:szCs w:val="28"/>
        </w:rPr>
        <w:t>2568</w:t>
      </w:r>
    </w:p>
    <w:p w14:paraId="7628468B" w14:textId="77777777" w:rsidR="007931FA" w:rsidRPr="007931FA" w:rsidRDefault="007931FA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BE27602" w14:textId="6A24A770" w:rsidR="00C51924" w:rsidRPr="007931FA" w:rsidRDefault="007931FA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931FA">
        <w:rPr>
          <w:rFonts w:ascii="Angsana New" w:hAnsi="Angsana New"/>
          <w:sz w:val="28"/>
          <w:szCs w:val="28"/>
          <w:cs/>
        </w:rPr>
        <w:t>ค่าใช้จ่ายอื่นๆ ของส่วนงานเฟอร์นิเจอร์ไม้และแผ่นไม้ประกอบ</w:t>
      </w:r>
      <w:r w:rsidR="00F47689" w:rsidRPr="00F47689">
        <w:rPr>
          <w:rFonts w:ascii="Angsana New" w:hAnsi="Angsana New" w:hint="cs"/>
          <w:sz w:val="28"/>
          <w:szCs w:val="28"/>
          <w:cs/>
        </w:rPr>
        <w:t>สำหรับงวดหกเดือนสิ้นสุดวันที่</w:t>
      </w:r>
      <w:r w:rsidR="00F47689" w:rsidRPr="00F47689">
        <w:rPr>
          <w:rFonts w:ascii="Angsana New" w:hAnsi="Angsana New"/>
          <w:sz w:val="28"/>
          <w:szCs w:val="28"/>
          <w:cs/>
        </w:rPr>
        <w:t xml:space="preserve"> </w:t>
      </w:r>
      <w:r w:rsidR="00F47689">
        <w:rPr>
          <w:rFonts w:ascii="Angsana New" w:hAnsi="Angsana New"/>
          <w:sz w:val="28"/>
          <w:szCs w:val="28"/>
        </w:rPr>
        <w:t>30</w:t>
      </w:r>
      <w:r w:rsidR="00F47689" w:rsidRPr="00F47689">
        <w:rPr>
          <w:rFonts w:ascii="Angsana New" w:hAnsi="Angsana New"/>
          <w:sz w:val="28"/>
          <w:szCs w:val="28"/>
          <w:cs/>
        </w:rPr>
        <w:t xml:space="preserve"> </w:t>
      </w:r>
      <w:r w:rsidR="00F47689" w:rsidRPr="00F47689">
        <w:rPr>
          <w:rFonts w:ascii="Angsana New" w:hAnsi="Angsana New" w:hint="cs"/>
          <w:sz w:val="28"/>
          <w:szCs w:val="28"/>
          <w:cs/>
        </w:rPr>
        <w:t>มิถุนายน</w:t>
      </w:r>
      <w:r w:rsidR="00F47689" w:rsidRPr="00F47689">
        <w:rPr>
          <w:rFonts w:ascii="Angsana New" w:hAnsi="Angsana New"/>
          <w:sz w:val="28"/>
          <w:szCs w:val="28"/>
          <w:cs/>
        </w:rPr>
        <w:t xml:space="preserve"> </w:t>
      </w:r>
      <w:r w:rsidR="00F47689">
        <w:rPr>
          <w:rFonts w:ascii="Angsana New" w:hAnsi="Angsana New"/>
          <w:sz w:val="28"/>
          <w:szCs w:val="28"/>
        </w:rPr>
        <w:t xml:space="preserve">2568 </w:t>
      </w:r>
      <w:r w:rsidRPr="007931FA">
        <w:rPr>
          <w:rFonts w:ascii="Angsana New" w:hAnsi="Angsana New"/>
          <w:sz w:val="28"/>
          <w:szCs w:val="28"/>
          <w:cs/>
        </w:rPr>
        <w:t xml:space="preserve">ได้รวมผลขาดทุนจากอัคคีภัยจำนวนประมาณ </w:t>
      </w:r>
      <w:r w:rsidRPr="007931FA">
        <w:rPr>
          <w:rFonts w:ascii="Angsana New" w:hAnsi="Angsana New"/>
          <w:sz w:val="28"/>
          <w:szCs w:val="28"/>
        </w:rPr>
        <w:t xml:space="preserve">108.95 </w:t>
      </w:r>
      <w:r w:rsidRPr="007931FA">
        <w:rPr>
          <w:rFonts w:ascii="Angsana New" w:hAnsi="Angsana New"/>
          <w:sz w:val="28"/>
          <w:szCs w:val="28"/>
          <w:cs/>
        </w:rPr>
        <w:t>ล้านบาท</w:t>
      </w:r>
      <w:r w:rsidR="00F47689">
        <w:rPr>
          <w:rFonts w:ascii="Angsana New" w:hAnsi="Angsana New"/>
          <w:sz w:val="28"/>
          <w:szCs w:val="28"/>
        </w:rPr>
        <w:t xml:space="preserve"> (</w:t>
      </w:r>
      <w:r w:rsidR="00F47689">
        <w:rPr>
          <w:rFonts w:ascii="Angsana New" w:hAnsi="Angsana New" w:hint="cs"/>
          <w:sz w:val="28"/>
          <w:szCs w:val="28"/>
          <w:cs/>
        </w:rPr>
        <w:t xml:space="preserve">ดูหมายเหตุ </w:t>
      </w:r>
      <w:r w:rsidR="00F47689">
        <w:rPr>
          <w:rFonts w:ascii="Angsana New" w:hAnsi="Angsana New"/>
          <w:sz w:val="28"/>
          <w:szCs w:val="28"/>
        </w:rPr>
        <w:t>19)</w:t>
      </w:r>
    </w:p>
    <w:p w14:paraId="0274DA80" w14:textId="77777777" w:rsidR="007931FA" w:rsidRPr="007931FA" w:rsidRDefault="007931FA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439" w:type="dxa"/>
        <w:tblInd w:w="-113" w:type="dxa"/>
        <w:tblLook w:val="01E0" w:firstRow="1" w:lastRow="1" w:firstColumn="1" w:lastColumn="1" w:noHBand="0" w:noVBand="0"/>
      </w:tblPr>
      <w:tblGrid>
        <w:gridCol w:w="5981"/>
        <w:gridCol w:w="1587"/>
        <w:gridCol w:w="283"/>
        <w:gridCol w:w="1588"/>
      </w:tblGrid>
      <w:tr w:rsidR="007931FA" w:rsidRPr="007931FA" w14:paraId="638CB2C7" w14:textId="77777777" w:rsidTr="007931FA">
        <w:trPr>
          <w:tblHeader/>
        </w:trPr>
        <w:tc>
          <w:tcPr>
            <w:tcW w:w="5981" w:type="dxa"/>
            <w:vAlign w:val="bottom"/>
          </w:tcPr>
          <w:p w14:paraId="32D330DB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</w:pPr>
            <w:r w:rsidRPr="007931FA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ข้อมูลเกี่ยวกับเขตภูมิศาสตร์</w:t>
            </w:r>
          </w:p>
        </w:tc>
        <w:tc>
          <w:tcPr>
            <w:tcW w:w="3458" w:type="dxa"/>
            <w:gridSpan w:val="3"/>
            <w:tcBorders>
              <w:bottom w:val="single" w:sz="4" w:space="0" w:color="auto"/>
            </w:tcBorders>
            <w:vAlign w:val="bottom"/>
          </w:tcPr>
          <w:p w14:paraId="6B061626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 - งวดหกเดือน (พันบาท)</w:t>
            </w:r>
          </w:p>
        </w:tc>
      </w:tr>
      <w:tr w:rsidR="007931FA" w:rsidRPr="007931FA" w14:paraId="72000A64" w14:textId="77777777" w:rsidTr="007366E6">
        <w:trPr>
          <w:tblHeader/>
        </w:trPr>
        <w:tc>
          <w:tcPr>
            <w:tcW w:w="5981" w:type="dxa"/>
            <w:vAlign w:val="bottom"/>
          </w:tcPr>
          <w:p w14:paraId="27B3699D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78667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1FA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551BD324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277FEEFC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931FA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7931FA" w:rsidRPr="007931FA" w14:paraId="5C9DDF4A" w14:textId="77777777" w:rsidTr="007366E6">
        <w:tc>
          <w:tcPr>
            <w:tcW w:w="5981" w:type="dxa"/>
            <w:vAlign w:val="bottom"/>
          </w:tcPr>
          <w:p w14:paraId="069B9E29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รายได้จากการขายต่างประเทศ - สุทธิ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1B0F39E1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14:paraId="322C1BF2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</w:tcPr>
          <w:p w14:paraId="6138D706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931FA" w:rsidRPr="007931FA" w14:paraId="49824A4D" w14:textId="77777777" w:rsidTr="007366E6">
        <w:tc>
          <w:tcPr>
            <w:tcW w:w="5981" w:type="dxa"/>
            <w:vAlign w:val="bottom"/>
          </w:tcPr>
          <w:p w14:paraId="2F8BF91E" w14:textId="77777777" w:rsidR="007931FA" w:rsidRPr="007931FA" w:rsidRDefault="007931FA" w:rsidP="007366E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ญี่ปุ่น</w:t>
            </w:r>
          </w:p>
        </w:tc>
        <w:tc>
          <w:tcPr>
            <w:tcW w:w="1587" w:type="dxa"/>
            <w:vAlign w:val="bottom"/>
          </w:tcPr>
          <w:p w14:paraId="27E0C892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42,373</w:t>
            </w:r>
          </w:p>
        </w:tc>
        <w:tc>
          <w:tcPr>
            <w:tcW w:w="283" w:type="dxa"/>
            <w:vAlign w:val="bottom"/>
          </w:tcPr>
          <w:p w14:paraId="757B4641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vAlign w:val="bottom"/>
          </w:tcPr>
          <w:p w14:paraId="154314D1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144,142</w:t>
            </w:r>
          </w:p>
        </w:tc>
      </w:tr>
      <w:tr w:rsidR="007931FA" w:rsidRPr="007931FA" w14:paraId="08AEB03E" w14:textId="77777777" w:rsidTr="007366E6">
        <w:tc>
          <w:tcPr>
            <w:tcW w:w="5981" w:type="dxa"/>
            <w:vAlign w:val="bottom"/>
          </w:tcPr>
          <w:p w14:paraId="2669448A" w14:textId="77777777" w:rsidR="007931FA" w:rsidRPr="007931FA" w:rsidRDefault="007931FA" w:rsidP="007366E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สหรัฐอาหรับเอมิเรตส์</w:t>
            </w:r>
          </w:p>
        </w:tc>
        <w:tc>
          <w:tcPr>
            <w:tcW w:w="1587" w:type="dxa"/>
            <w:vAlign w:val="bottom"/>
          </w:tcPr>
          <w:p w14:paraId="2F77306F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1,504</w:t>
            </w:r>
          </w:p>
        </w:tc>
        <w:tc>
          <w:tcPr>
            <w:tcW w:w="283" w:type="dxa"/>
            <w:vAlign w:val="bottom"/>
          </w:tcPr>
          <w:p w14:paraId="0A89E50C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vAlign w:val="bottom"/>
          </w:tcPr>
          <w:p w14:paraId="6724C537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2,577</w:t>
            </w:r>
          </w:p>
        </w:tc>
      </w:tr>
      <w:tr w:rsidR="007931FA" w:rsidRPr="007931FA" w14:paraId="3B505728" w14:textId="77777777" w:rsidTr="007366E6">
        <w:tc>
          <w:tcPr>
            <w:tcW w:w="5981" w:type="dxa"/>
            <w:vAlign w:val="bottom"/>
          </w:tcPr>
          <w:p w14:paraId="30ABE529" w14:textId="77777777" w:rsidR="007931FA" w:rsidRPr="007931FA" w:rsidRDefault="007931FA" w:rsidP="007366E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สหรัฐอเมริกา</w:t>
            </w:r>
          </w:p>
        </w:tc>
        <w:tc>
          <w:tcPr>
            <w:tcW w:w="1587" w:type="dxa"/>
            <w:vAlign w:val="bottom"/>
          </w:tcPr>
          <w:p w14:paraId="4D8316EF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1,265</w:t>
            </w:r>
          </w:p>
        </w:tc>
        <w:tc>
          <w:tcPr>
            <w:tcW w:w="283" w:type="dxa"/>
            <w:vAlign w:val="bottom"/>
          </w:tcPr>
          <w:p w14:paraId="39139BC7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vAlign w:val="bottom"/>
          </w:tcPr>
          <w:p w14:paraId="404BE9AD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11,168</w:t>
            </w:r>
          </w:p>
        </w:tc>
      </w:tr>
      <w:tr w:rsidR="007931FA" w:rsidRPr="007931FA" w14:paraId="3A114A94" w14:textId="77777777" w:rsidTr="007366E6">
        <w:tc>
          <w:tcPr>
            <w:tcW w:w="5981" w:type="dxa"/>
            <w:vAlign w:val="bottom"/>
          </w:tcPr>
          <w:p w14:paraId="142C740C" w14:textId="77777777" w:rsidR="007931FA" w:rsidRPr="007931FA" w:rsidRDefault="007931FA" w:rsidP="007366E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อินเดีย</w:t>
            </w:r>
          </w:p>
        </w:tc>
        <w:tc>
          <w:tcPr>
            <w:tcW w:w="1587" w:type="dxa"/>
            <w:vAlign w:val="bottom"/>
          </w:tcPr>
          <w:p w14:paraId="086CB406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83" w:type="dxa"/>
            <w:vAlign w:val="bottom"/>
          </w:tcPr>
          <w:p w14:paraId="4D42FE7B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vAlign w:val="bottom"/>
          </w:tcPr>
          <w:p w14:paraId="1E298648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98,177</w:t>
            </w:r>
          </w:p>
        </w:tc>
      </w:tr>
      <w:tr w:rsidR="007931FA" w:rsidRPr="007931FA" w14:paraId="52624257" w14:textId="77777777" w:rsidTr="007366E6">
        <w:tc>
          <w:tcPr>
            <w:tcW w:w="5981" w:type="dxa"/>
            <w:vAlign w:val="bottom"/>
          </w:tcPr>
          <w:p w14:paraId="4466E21D" w14:textId="3709FA23" w:rsidR="007931FA" w:rsidRPr="007931FA" w:rsidRDefault="007931FA" w:rsidP="007366E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เมียนมา</w:t>
            </w:r>
            <w:r w:rsidR="00C1274E">
              <w:rPr>
                <w:rFonts w:ascii="Angsana New" w:hAnsi="Angsana New" w:hint="cs"/>
                <w:sz w:val="28"/>
                <w:szCs w:val="28"/>
                <w:cs/>
              </w:rPr>
              <w:t>ร์</w:t>
            </w:r>
          </w:p>
        </w:tc>
        <w:tc>
          <w:tcPr>
            <w:tcW w:w="1587" w:type="dxa"/>
            <w:vAlign w:val="bottom"/>
          </w:tcPr>
          <w:p w14:paraId="39FD3DEA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83" w:type="dxa"/>
            <w:vAlign w:val="bottom"/>
          </w:tcPr>
          <w:p w14:paraId="433D0982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vAlign w:val="bottom"/>
          </w:tcPr>
          <w:p w14:paraId="17A28F5B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</w:tr>
      <w:tr w:rsidR="007931FA" w:rsidRPr="007931FA" w14:paraId="6E1F8DD1" w14:textId="77777777" w:rsidTr="007366E6">
        <w:tc>
          <w:tcPr>
            <w:tcW w:w="5981" w:type="dxa"/>
            <w:vAlign w:val="bottom"/>
          </w:tcPr>
          <w:p w14:paraId="1E97EADC" w14:textId="77777777" w:rsidR="007931FA" w:rsidRPr="007931FA" w:rsidRDefault="007931FA" w:rsidP="007366E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ฟิลิปปินส์</w:t>
            </w:r>
          </w:p>
        </w:tc>
        <w:tc>
          <w:tcPr>
            <w:tcW w:w="1587" w:type="dxa"/>
            <w:vAlign w:val="bottom"/>
          </w:tcPr>
          <w:p w14:paraId="4519B8F0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6D89FD0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vAlign w:val="bottom"/>
          </w:tcPr>
          <w:p w14:paraId="3F77B31F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12,511</w:t>
            </w:r>
          </w:p>
        </w:tc>
      </w:tr>
      <w:tr w:rsidR="007931FA" w:rsidRPr="007931FA" w14:paraId="5B237D07" w14:textId="77777777" w:rsidTr="007366E6">
        <w:tc>
          <w:tcPr>
            <w:tcW w:w="5981" w:type="dxa"/>
            <w:vAlign w:val="bottom"/>
          </w:tcPr>
          <w:p w14:paraId="4B9077CC" w14:textId="77777777" w:rsidR="007931FA" w:rsidRPr="007931FA" w:rsidRDefault="007931FA" w:rsidP="007366E6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-     อื่น ๆ</w:t>
            </w:r>
          </w:p>
        </w:tc>
        <w:tc>
          <w:tcPr>
            <w:tcW w:w="1587" w:type="dxa"/>
            <w:vAlign w:val="bottom"/>
          </w:tcPr>
          <w:p w14:paraId="0050A41B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30B44EDD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vAlign w:val="bottom"/>
          </w:tcPr>
          <w:p w14:paraId="104250D4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1,514</w:t>
            </w:r>
          </w:p>
        </w:tc>
      </w:tr>
      <w:tr w:rsidR="007931FA" w:rsidRPr="007931FA" w14:paraId="5403DCF7" w14:textId="77777777" w:rsidTr="007366E6">
        <w:tc>
          <w:tcPr>
            <w:tcW w:w="5981" w:type="dxa"/>
            <w:vAlign w:val="bottom"/>
          </w:tcPr>
          <w:p w14:paraId="7B804F3B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046C7489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46,430</w:t>
            </w:r>
          </w:p>
        </w:tc>
        <w:tc>
          <w:tcPr>
            <w:tcW w:w="283" w:type="dxa"/>
            <w:vAlign w:val="bottom"/>
          </w:tcPr>
          <w:p w14:paraId="4FBF670A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vAlign w:val="bottom"/>
          </w:tcPr>
          <w:p w14:paraId="7CE0B81B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271,100</w:t>
            </w:r>
          </w:p>
        </w:tc>
      </w:tr>
      <w:tr w:rsidR="007931FA" w:rsidRPr="007931FA" w14:paraId="2E8685F2" w14:textId="77777777" w:rsidTr="007366E6">
        <w:tc>
          <w:tcPr>
            <w:tcW w:w="5981" w:type="dxa"/>
            <w:vAlign w:val="bottom"/>
          </w:tcPr>
          <w:p w14:paraId="3340E4FF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 - สุทธิ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5B9DC860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113,338</w:t>
            </w:r>
          </w:p>
        </w:tc>
        <w:tc>
          <w:tcPr>
            <w:tcW w:w="283" w:type="dxa"/>
            <w:vAlign w:val="bottom"/>
          </w:tcPr>
          <w:p w14:paraId="4F1CFE7D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70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vAlign w:val="bottom"/>
          </w:tcPr>
          <w:p w14:paraId="265BE5AB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448,820</w:t>
            </w:r>
          </w:p>
        </w:tc>
      </w:tr>
      <w:tr w:rsidR="007931FA" w:rsidRPr="007931FA" w14:paraId="37BA30DB" w14:textId="77777777" w:rsidTr="007366E6">
        <w:tc>
          <w:tcPr>
            <w:tcW w:w="5981" w:type="dxa"/>
            <w:vAlign w:val="bottom"/>
          </w:tcPr>
          <w:p w14:paraId="79CD70EC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31FA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 - สุทธิ</w:t>
            </w: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21009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159,768</w:t>
            </w:r>
          </w:p>
        </w:tc>
        <w:tc>
          <w:tcPr>
            <w:tcW w:w="283" w:type="dxa"/>
            <w:vAlign w:val="bottom"/>
          </w:tcPr>
          <w:p w14:paraId="07DDFE51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2231E" w14:textId="77777777" w:rsidR="007931FA" w:rsidRPr="007931FA" w:rsidRDefault="007931FA" w:rsidP="00736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7931FA">
              <w:rPr>
                <w:rFonts w:ascii="Angsana New" w:hAnsi="Angsana New"/>
                <w:sz w:val="28"/>
                <w:szCs w:val="28"/>
              </w:rPr>
              <w:t>719,920</w:t>
            </w:r>
          </w:p>
        </w:tc>
      </w:tr>
    </w:tbl>
    <w:p w14:paraId="3EFD42D5" w14:textId="77777777" w:rsidR="00BC059D" w:rsidRDefault="00BC059D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AA25B28" w14:textId="3F551B18" w:rsidR="00C51924" w:rsidRPr="002F2229" w:rsidRDefault="00C51924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F2229">
        <w:rPr>
          <w:rFonts w:ascii="Angsana New" w:hAnsi="Angsana New"/>
          <w:sz w:val="30"/>
          <w:szCs w:val="30"/>
          <w:cs/>
        </w:rPr>
        <w:lastRenderedPageBreak/>
        <w:t>กลุ่มบริษัทไม่มีสินทรัพย์ไม่หมุนเวียนใดๆ ที่ตั้งอยู่ในประเทศอื่นนอกเหนือจากประเทศไทย</w:t>
      </w:r>
    </w:p>
    <w:p w14:paraId="2614CCB1" w14:textId="77777777" w:rsidR="009309C4" w:rsidRPr="009309C4" w:rsidRDefault="009309C4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4AC01D" w14:textId="77777777" w:rsidR="00C51924" w:rsidRPr="009309C4" w:rsidRDefault="00C51924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9309C4">
        <w:rPr>
          <w:rFonts w:ascii="Angsana New" w:hAnsi="Angsana New"/>
          <w:i/>
          <w:iCs/>
          <w:sz w:val="30"/>
          <w:szCs w:val="30"/>
          <w:u w:val="single"/>
          <w:cs/>
        </w:rPr>
        <w:t>ข้อมูลเกี่ยวกับลูกค้ารายใหญ่</w:t>
      </w:r>
      <w:r w:rsidRPr="009309C4">
        <w:rPr>
          <w:rFonts w:ascii="Angsana New" w:hAnsi="Angsana New"/>
          <w:i/>
          <w:iCs/>
          <w:sz w:val="30"/>
          <w:szCs w:val="30"/>
          <w:u w:val="single"/>
        </w:rPr>
        <w:t xml:space="preserve"> (</w:t>
      </w:r>
      <w:r w:rsidRPr="009309C4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ลูกค้าที่มียอดรายการค้าเกินกว่าร้อยละ </w:t>
      </w:r>
      <w:r w:rsidRPr="009309C4">
        <w:rPr>
          <w:rFonts w:ascii="Angsana New" w:hAnsi="Angsana New"/>
          <w:i/>
          <w:iCs/>
          <w:sz w:val="30"/>
          <w:szCs w:val="30"/>
          <w:u w:val="single"/>
        </w:rPr>
        <w:t>10</w:t>
      </w:r>
      <w:r w:rsidRPr="009309C4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 ของยอดรายการค้ารวม</w:t>
      </w:r>
      <w:r w:rsidRPr="009309C4">
        <w:rPr>
          <w:rFonts w:ascii="Angsana New" w:hAnsi="Angsana New"/>
          <w:i/>
          <w:iCs/>
          <w:sz w:val="30"/>
          <w:szCs w:val="30"/>
          <w:u w:val="single"/>
        </w:rPr>
        <w:t>)</w:t>
      </w:r>
    </w:p>
    <w:p w14:paraId="3E513CEA" w14:textId="77777777" w:rsidR="00DF782D" w:rsidRPr="009309C4" w:rsidRDefault="00DF782D" w:rsidP="00C51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</w:p>
    <w:tbl>
      <w:tblPr>
        <w:tblW w:w="9439" w:type="dxa"/>
        <w:tblInd w:w="-113" w:type="dxa"/>
        <w:tblLook w:val="01E0" w:firstRow="1" w:lastRow="1" w:firstColumn="1" w:lastColumn="1" w:noHBand="0" w:noVBand="0"/>
      </w:tblPr>
      <w:tblGrid>
        <w:gridCol w:w="5641"/>
        <w:gridCol w:w="1757"/>
        <w:gridCol w:w="283"/>
        <w:gridCol w:w="1758"/>
      </w:tblGrid>
      <w:tr w:rsidR="00C51924" w:rsidRPr="009309C4" w14:paraId="5727CEBD" w14:textId="77777777" w:rsidTr="00DE18D8">
        <w:tc>
          <w:tcPr>
            <w:tcW w:w="5641" w:type="dxa"/>
            <w:vAlign w:val="bottom"/>
          </w:tcPr>
          <w:p w14:paraId="1151B6EC" w14:textId="77777777" w:rsidR="00C51924" w:rsidRPr="009309C4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8" w:type="dxa"/>
            <w:gridSpan w:val="3"/>
            <w:tcBorders>
              <w:bottom w:val="single" w:sz="4" w:space="0" w:color="auto"/>
            </w:tcBorders>
            <w:vAlign w:val="bottom"/>
          </w:tcPr>
          <w:p w14:paraId="06E34056" w14:textId="067B5A88" w:rsidR="00C51924" w:rsidRPr="009309C4" w:rsidRDefault="00C061F8" w:rsidP="002B76A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ร้อยละของยอดที่มีกับ</w:t>
            </w:r>
            <w:r w:rsidR="00C51924" w:rsidRPr="009309C4">
              <w:rPr>
                <w:rFonts w:ascii="Angsana New" w:hAnsi="Angsana New"/>
                <w:sz w:val="30"/>
                <w:szCs w:val="30"/>
                <w:cs/>
              </w:rPr>
              <w:t>ลูกค้ารายใหญ่ต่อยอดรวม</w:t>
            </w:r>
          </w:p>
        </w:tc>
      </w:tr>
      <w:tr w:rsidR="00C51924" w:rsidRPr="009309C4" w14:paraId="241B5FAA" w14:textId="77777777" w:rsidTr="00DE18D8">
        <w:tc>
          <w:tcPr>
            <w:tcW w:w="5641" w:type="dxa"/>
            <w:vAlign w:val="bottom"/>
          </w:tcPr>
          <w:p w14:paraId="2D33004A" w14:textId="77777777" w:rsidR="00C51924" w:rsidRPr="009309C4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EEDF4" w14:textId="77F92378" w:rsidR="00C51924" w:rsidRPr="009309C4" w:rsidRDefault="00C51924" w:rsidP="002B76A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0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C51924" w:rsidRPr="009309C4" w14:paraId="690C1499" w14:textId="77777777" w:rsidTr="00DE18D8">
        <w:tc>
          <w:tcPr>
            <w:tcW w:w="5641" w:type="dxa"/>
            <w:vAlign w:val="bottom"/>
          </w:tcPr>
          <w:p w14:paraId="4931D52C" w14:textId="77777777" w:rsidR="00C51924" w:rsidRPr="009309C4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BDFB7" w14:textId="0103A0FA" w:rsidR="00C51924" w:rsidRPr="009309C4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09C4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83" w:type="dxa"/>
            <w:vAlign w:val="bottom"/>
          </w:tcPr>
          <w:p w14:paraId="03522416" w14:textId="77777777" w:rsidR="00C51924" w:rsidRPr="009309C4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013F00BD" w14:textId="4926E488" w:rsidR="00C51924" w:rsidRPr="009309C4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309C4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C51924" w:rsidRPr="009309C4" w14:paraId="271FC31D" w14:textId="77777777" w:rsidTr="00DE18D8">
        <w:tc>
          <w:tcPr>
            <w:tcW w:w="5641" w:type="dxa"/>
            <w:vAlign w:val="bottom"/>
          </w:tcPr>
          <w:p w14:paraId="0F7F1C6D" w14:textId="77777777" w:rsidR="00C51924" w:rsidRPr="009309C4" w:rsidRDefault="00C51924" w:rsidP="00C5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 - สุทธิ</w:t>
            </w: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1A724915" w14:textId="77777777" w:rsidR="00C51924" w:rsidRPr="009309C4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D6A690C" w14:textId="77777777" w:rsidR="00C51924" w:rsidRPr="009309C4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</w:tcPr>
          <w:p w14:paraId="664CB099" w14:textId="77777777" w:rsidR="00C51924" w:rsidRPr="009309C4" w:rsidRDefault="00C51924" w:rsidP="002B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14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31FA" w:rsidRPr="009309C4" w14:paraId="1624D966" w14:textId="77777777" w:rsidTr="00DE18D8">
        <w:tc>
          <w:tcPr>
            <w:tcW w:w="5641" w:type="dxa"/>
            <w:vAlign w:val="bottom"/>
          </w:tcPr>
          <w:p w14:paraId="088CE7BC" w14:textId="77777777" w:rsidR="007931FA" w:rsidRPr="009309C4" w:rsidRDefault="007931FA" w:rsidP="007931F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-     เฟอร์นิเจอร์ไม้และแผ่นไม้ประกอบ</w:t>
            </w:r>
          </w:p>
        </w:tc>
        <w:tc>
          <w:tcPr>
            <w:tcW w:w="1757" w:type="dxa"/>
            <w:vAlign w:val="bottom"/>
          </w:tcPr>
          <w:p w14:paraId="20A2D39E" w14:textId="0598D12C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  <w:cs/>
              </w:rPr>
            </w:pPr>
            <w:r w:rsidRPr="007931FA">
              <w:rPr>
                <w:rFonts w:ascii="Angsana New" w:hAnsi="Angsana New"/>
                <w:sz w:val="30"/>
                <w:szCs w:val="30"/>
              </w:rPr>
              <w:t>52.03</w:t>
            </w:r>
          </w:p>
        </w:tc>
        <w:tc>
          <w:tcPr>
            <w:tcW w:w="283" w:type="dxa"/>
          </w:tcPr>
          <w:p w14:paraId="219D1058" w14:textId="77777777" w:rsidR="007931FA" w:rsidRPr="009309C4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vAlign w:val="bottom"/>
          </w:tcPr>
          <w:p w14:paraId="2188BF6F" w14:textId="4E03804E" w:rsidR="007931FA" w:rsidRPr="009309C4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50.83</w:t>
            </w:r>
          </w:p>
        </w:tc>
      </w:tr>
      <w:tr w:rsidR="007931FA" w:rsidRPr="009309C4" w14:paraId="032B473F" w14:textId="77777777" w:rsidTr="00DE18D8">
        <w:tc>
          <w:tcPr>
            <w:tcW w:w="5641" w:type="dxa"/>
            <w:vAlign w:val="bottom"/>
          </w:tcPr>
          <w:p w14:paraId="1EB4C9E4" w14:textId="77777777" w:rsidR="007931FA" w:rsidRPr="009309C4" w:rsidRDefault="007931FA" w:rsidP="007931F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-     ผลิตภัณฑ์อื่น ๆ</w:t>
            </w:r>
          </w:p>
        </w:tc>
        <w:tc>
          <w:tcPr>
            <w:tcW w:w="1757" w:type="dxa"/>
            <w:vAlign w:val="bottom"/>
          </w:tcPr>
          <w:p w14:paraId="18B1ED46" w14:textId="529D445F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79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CE847CE" w14:textId="77777777" w:rsidR="007931FA" w:rsidRPr="009309C4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vAlign w:val="bottom"/>
          </w:tcPr>
          <w:p w14:paraId="76179E92" w14:textId="7229E0B7" w:rsidR="007931FA" w:rsidRPr="009309C4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 w:rsidRPr="009309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31FA" w:rsidRPr="009309C4" w14:paraId="03F44536" w14:textId="77777777" w:rsidTr="00DE18D8">
        <w:tc>
          <w:tcPr>
            <w:tcW w:w="5641" w:type="dxa"/>
            <w:vAlign w:val="bottom"/>
          </w:tcPr>
          <w:p w14:paraId="2E58E746" w14:textId="77777777" w:rsidR="007931FA" w:rsidRPr="009309C4" w:rsidRDefault="007931FA" w:rsidP="007931F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-     ต่างประเทศ</w:t>
            </w:r>
          </w:p>
        </w:tc>
        <w:tc>
          <w:tcPr>
            <w:tcW w:w="1757" w:type="dxa"/>
            <w:vAlign w:val="bottom"/>
          </w:tcPr>
          <w:p w14:paraId="23AD226E" w14:textId="7654E3F9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7931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40E90B4" w14:textId="77777777" w:rsidR="007931FA" w:rsidRPr="009309C4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vAlign w:val="bottom"/>
          </w:tcPr>
          <w:p w14:paraId="7DD232D0" w14:textId="1EC6CD77" w:rsidR="007931FA" w:rsidRPr="009309C4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35.89</w:t>
            </w:r>
          </w:p>
        </w:tc>
      </w:tr>
      <w:tr w:rsidR="007931FA" w:rsidRPr="009309C4" w14:paraId="11C017BF" w14:textId="77777777" w:rsidTr="00DE18D8">
        <w:tc>
          <w:tcPr>
            <w:tcW w:w="5641" w:type="dxa"/>
            <w:vAlign w:val="bottom"/>
          </w:tcPr>
          <w:p w14:paraId="4D0FCE9B" w14:textId="77777777" w:rsidR="007931FA" w:rsidRPr="009309C4" w:rsidRDefault="007931FA" w:rsidP="007931F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-     ในประเทศ</w:t>
            </w:r>
          </w:p>
        </w:tc>
        <w:tc>
          <w:tcPr>
            <w:tcW w:w="1757" w:type="dxa"/>
            <w:vAlign w:val="bottom"/>
          </w:tcPr>
          <w:p w14:paraId="7275EDAB" w14:textId="31BAC424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 w:rsidRPr="007931FA">
              <w:rPr>
                <w:rFonts w:ascii="Angsana New" w:hAnsi="Angsana New"/>
                <w:sz w:val="30"/>
                <w:szCs w:val="30"/>
              </w:rPr>
              <w:t>73.38</w:t>
            </w:r>
          </w:p>
        </w:tc>
        <w:tc>
          <w:tcPr>
            <w:tcW w:w="283" w:type="dxa"/>
          </w:tcPr>
          <w:p w14:paraId="312B9F66" w14:textId="77777777" w:rsidR="007931FA" w:rsidRPr="009309C4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vAlign w:val="bottom"/>
          </w:tcPr>
          <w:p w14:paraId="718EE3A5" w14:textId="6A8F86B6" w:rsidR="007931FA" w:rsidRPr="009309C4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55.62</w:t>
            </w:r>
          </w:p>
        </w:tc>
      </w:tr>
      <w:tr w:rsidR="007931FA" w:rsidRPr="009309C4" w14:paraId="5D1C06F9" w14:textId="77777777" w:rsidTr="00DE18D8">
        <w:tc>
          <w:tcPr>
            <w:tcW w:w="5641" w:type="dxa"/>
            <w:vAlign w:val="bottom"/>
          </w:tcPr>
          <w:p w14:paraId="115BB5F5" w14:textId="77777777" w:rsidR="007931FA" w:rsidRPr="009309C4" w:rsidRDefault="007931FA" w:rsidP="007931F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 w:hanging="426"/>
              <w:rPr>
                <w:rFonts w:ascii="Angsana New" w:hAnsi="Angsana New"/>
                <w:sz w:val="30"/>
                <w:szCs w:val="30"/>
                <w:cs/>
              </w:rPr>
            </w:pPr>
            <w:r w:rsidRPr="009309C4">
              <w:rPr>
                <w:rFonts w:ascii="Angsana New" w:hAnsi="Angsana New"/>
                <w:sz w:val="30"/>
                <w:szCs w:val="30"/>
                <w:cs/>
              </w:rPr>
              <w:t>-     รวม</w:t>
            </w:r>
          </w:p>
        </w:tc>
        <w:tc>
          <w:tcPr>
            <w:tcW w:w="1757" w:type="dxa"/>
            <w:vAlign w:val="bottom"/>
          </w:tcPr>
          <w:p w14:paraId="06603AFE" w14:textId="65035625" w:rsidR="007931FA" w:rsidRPr="007931FA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57" w:right="-57"/>
              <w:rPr>
                <w:rFonts w:ascii="Angsana New" w:hAnsi="Angsana New"/>
                <w:sz w:val="30"/>
                <w:szCs w:val="30"/>
              </w:rPr>
            </w:pPr>
            <w:r w:rsidRPr="007931FA">
              <w:rPr>
                <w:rFonts w:ascii="Angsana New" w:hAnsi="Angsana New"/>
                <w:sz w:val="30"/>
                <w:szCs w:val="30"/>
              </w:rPr>
              <w:t>52.06</w:t>
            </w:r>
          </w:p>
        </w:tc>
        <w:tc>
          <w:tcPr>
            <w:tcW w:w="283" w:type="dxa"/>
          </w:tcPr>
          <w:p w14:paraId="34C3E496" w14:textId="77777777" w:rsidR="007931FA" w:rsidRPr="009309C4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58" w:type="dxa"/>
            <w:vAlign w:val="bottom"/>
          </w:tcPr>
          <w:p w14:paraId="5A251ED0" w14:textId="2E33A2BF" w:rsidR="007931FA" w:rsidRPr="009309C4" w:rsidRDefault="007931FA" w:rsidP="00793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48.19</w:t>
            </w:r>
          </w:p>
        </w:tc>
      </w:tr>
    </w:tbl>
    <w:p w14:paraId="33BFB1D7" w14:textId="77777777" w:rsidR="005352E4" w:rsidRPr="009309C4" w:rsidRDefault="005352E4" w:rsidP="00EF6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0AA698" w14:textId="77777777" w:rsidR="00C92609" w:rsidRPr="009309C4" w:rsidRDefault="00506966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309C4">
        <w:rPr>
          <w:rFonts w:ascii="Angsana New" w:hAnsi="Angsana New"/>
          <w:b/>
          <w:bCs/>
          <w:sz w:val="30"/>
          <w:szCs w:val="30"/>
          <w:cs/>
        </w:rPr>
        <w:t>อื่น</w:t>
      </w:r>
      <w:r w:rsidR="008A44A1" w:rsidRPr="009309C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9309C4">
        <w:rPr>
          <w:rFonts w:ascii="Angsana New" w:hAnsi="Angsana New"/>
          <w:b/>
          <w:bCs/>
          <w:sz w:val="30"/>
          <w:szCs w:val="30"/>
          <w:cs/>
        </w:rPr>
        <w:t>ๆ</w:t>
      </w:r>
    </w:p>
    <w:p w14:paraId="1EA5F91A" w14:textId="77777777" w:rsidR="00C92609" w:rsidRPr="009309C4" w:rsidRDefault="00C92609" w:rsidP="00720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05212CA" w14:textId="368705DC" w:rsidR="00C92609" w:rsidRPr="009309C4" w:rsidRDefault="00C92609" w:rsidP="00C92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8501A4">
        <w:rPr>
          <w:rFonts w:ascii="Angsana New" w:hAnsi="Angsana New"/>
          <w:color w:val="000000"/>
          <w:sz w:val="30"/>
          <w:szCs w:val="30"/>
        </w:rPr>
        <w:t xml:space="preserve">30 </w:t>
      </w:r>
      <w:r w:rsidR="008501A4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8436EE"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505C9" w:rsidRPr="009309C4">
        <w:rPr>
          <w:rFonts w:ascii="Angsana New" w:hAnsi="Angsana New"/>
          <w:color w:val="000000"/>
          <w:sz w:val="30"/>
          <w:szCs w:val="30"/>
        </w:rPr>
        <w:t>256</w:t>
      </w:r>
      <w:r w:rsidR="00223D18" w:rsidRPr="009309C4">
        <w:rPr>
          <w:rFonts w:ascii="Angsana New" w:hAnsi="Angsana New"/>
          <w:color w:val="000000"/>
          <w:sz w:val="30"/>
          <w:szCs w:val="30"/>
        </w:rPr>
        <w:t>8</w:t>
      </w:r>
    </w:p>
    <w:p w14:paraId="47A7C000" w14:textId="77777777" w:rsidR="00C92609" w:rsidRPr="008501A4" w:rsidRDefault="00C92609" w:rsidP="00C92609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097D9A11" w14:textId="649427B9" w:rsidR="00044076" w:rsidRPr="00D20B63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D20B63">
        <w:rPr>
          <w:rFonts w:ascii="Angsana New" w:hAnsi="Angsana New"/>
          <w:color w:val="000000"/>
          <w:sz w:val="30"/>
          <w:szCs w:val="30"/>
          <w:cs/>
        </w:rPr>
        <w:t>บริษัทมีหนังสือค้ำประกันบริษัทซึ่งออกโดยธนาคารในประเทศ</w:t>
      </w:r>
      <w:r w:rsidR="0068601E" w:rsidRPr="00D20B63">
        <w:rPr>
          <w:rFonts w:ascii="Angsana New" w:hAnsi="Angsana New"/>
          <w:color w:val="000000"/>
          <w:sz w:val="30"/>
          <w:szCs w:val="30"/>
          <w:cs/>
        </w:rPr>
        <w:t>สอง</w:t>
      </w:r>
      <w:r w:rsidRPr="00D20B63">
        <w:rPr>
          <w:rFonts w:ascii="Angsana New" w:hAnsi="Angsana New"/>
          <w:color w:val="000000"/>
          <w:sz w:val="30"/>
          <w:szCs w:val="30"/>
          <w:cs/>
        </w:rPr>
        <w:t>แห่งให้กับบริษัทเอกชน</w:t>
      </w:r>
      <w:r w:rsidR="00FF7A3C" w:rsidRPr="00D20B63">
        <w:rPr>
          <w:rFonts w:ascii="Angsana New" w:hAnsi="Angsana New" w:hint="cs"/>
          <w:color w:val="000000"/>
          <w:sz w:val="30"/>
          <w:szCs w:val="30"/>
          <w:cs/>
        </w:rPr>
        <w:t>สอง</w:t>
      </w:r>
      <w:r w:rsidRPr="00D20B63">
        <w:rPr>
          <w:rFonts w:ascii="Angsana New" w:hAnsi="Angsana New"/>
          <w:color w:val="000000"/>
          <w:sz w:val="30"/>
          <w:szCs w:val="30"/>
          <w:cs/>
        </w:rPr>
        <w:t xml:space="preserve">แห่งและหน่วยงานรัฐบาลแห่งหนึ่งเป็นจำนวนเงินรวมประมาณ </w:t>
      </w:r>
      <w:r w:rsidR="00D229F0" w:rsidRPr="00D20B63">
        <w:rPr>
          <w:rFonts w:ascii="Angsana New" w:hAnsi="Angsana New"/>
          <w:color w:val="000000"/>
          <w:sz w:val="30"/>
          <w:szCs w:val="30"/>
        </w:rPr>
        <w:t>25.4</w:t>
      </w:r>
      <w:r w:rsidRPr="00D20B63">
        <w:rPr>
          <w:rFonts w:ascii="Angsana New" w:hAnsi="Angsana New"/>
          <w:color w:val="000000"/>
          <w:sz w:val="30"/>
          <w:szCs w:val="30"/>
        </w:rPr>
        <w:t xml:space="preserve"> </w:t>
      </w:r>
      <w:r w:rsidRPr="00D20B63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328C3E64" w14:textId="77777777" w:rsidR="00044076" w:rsidRPr="008501A4" w:rsidRDefault="00044076" w:rsidP="00044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49424F5B" w14:textId="5B3D4E3B" w:rsidR="00C92609" w:rsidRPr="009309C4" w:rsidRDefault="00DD0331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09C4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</w:t>
      </w:r>
      <w:r w:rsidR="00301AC7" w:rsidRPr="00930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01AC7" w:rsidRPr="009309C4">
        <w:rPr>
          <w:rFonts w:ascii="Angsana New" w:hAnsi="Angsana New"/>
          <w:color w:val="000000"/>
          <w:sz w:val="30"/>
          <w:szCs w:val="30"/>
        </w:rPr>
        <w:t xml:space="preserve">(1) </w:t>
      </w:r>
      <w:r w:rsidRPr="009309C4">
        <w:rPr>
          <w:rFonts w:ascii="Angsana New" w:hAnsi="Angsana New"/>
          <w:color w:val="000000"/>
          <w:sz w:val="30"/>
          <w:szCs w:val="30"/>
          <w:cs/>
        </w:rPr>
        <w:t>การ</w:t>
      </w:r>
      <w:r w:rsidR="00CC3F6C" w:rsidRPr="009309C4">
        <w:rPr>
          <w:rFonts w:ascii="Angsana New" w:hAnsi="Angsana New"/>
          <w:color w:val="000000"/>
          <w:sz w:val="30"/>
          <w:szCs w:val="30"/>
          <w:cs/>
        </w:rPr>
        <w:t>ก่อสร้าง</w:t>
      </w:r>
      <w:r w:rsidR="008F150E" w:rsidRPr="009309C4">
        <w:rPr>
          <w:rFonts w:ascii="Angsana New" w:hAnsi="Angsana New"/>
          <w:color w:val="000000"/>
          <w:sz w:val="30"/>
          <w:szCs w:val="30"/>
          <w:cs/>
        </w:rPr>
        <w:t>อาคารสำนักงาน</w:t>
      </w:r>
      <w:r w:rsidR="00301AC7" w:rsidRPr="009309C4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301AC7" w:rsidRPr="009309C4">
        <w:rPr>
          <w:rFonts w:ascii="Angsana New" w:hAnsi="Angsana New"/>
          <w:color w:val="000000"/>
          <w:sz w:val="30"/>
          <w:szCs w:val="30"/>
        </w:rPr>
        <w:t xml:space="preserve">(2) </w:t>
      </w:r>
      <w:r w:rsidR="008F150E" w:rsidRPr="009309C4">
        <w:rPr>
          <w:rFonts w:ascii="Angsana New" w:hAnsi="Angsana New"/>
          <w:color w:val="000000"/>
          <w:sz w:val="30"/>
          <w:szCs w:val="30"/>
          <w:cs/>
        </w:rPr>
        <w:t>งานปรับปรุงระบบโครงสร้างพื้นฐานและระบบโรงงาน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เป็นจำนวนเงินประมาณ </w:t>
      </w:r>
      <w:r w:rsidR="00E02C41">
        <w:rPr>
          <w:rFonts w:ascii="Angsana New" w:hAnsi="Angsana New"/>
          <w:color w:val="000000"/>
          <w:sz w:val="30"/>
          <w:szCs w:val="30"/>
        </w:rPr>
        <w:t>38.6</w:t>
      </w:r>
      <w:r w:rsidR="00D229F0" w:rsidRPr="009309C4">
        <w:rPr>
          <w:rFonts w:ascii="Angsana New" w:hAnsi="Angsana New"/>
          <w:color w:val="000000"/>
          <w:sz w:val="30"/>
          <w:szCs w:val="30"/>
        </w:rPr>
        <w:t xml:space="preserve"> </w:t>
      </w:r>
      <w:r w:rsidRPr="009309C4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361D42" w:rsidRPr="009309C4">
        <w:rPr>
          <w:rFonts w:ascii="Angsana New" w:hAnsi="Angsana New"/>
          <w:sz w:val="30"/>
          <w:szCs w:val="30"/>
          <w:cs/>
        </w:rPr>
        <w:t>และ</w:t>
      </w:r>
      <w:r w:rsidRPr="009309C4">
        <w:rPr>
          <w:rFonts w:ascii="Angsana New" w:hAnsi="Angsana New"/>
          <w:sz w:val="30"/>
          <w:szCs w:val="30"/>
          <w:cs/>
        </w:rPr>
        <w:t xml:space="preserve"> </w:t>
      </w:r>
      <w:r w:rsidR="00493275">
        <w:rPr>
          <w:rFonts w:ascii="Angsana New" w:hAnsi="Angsana New"/>
          <w:sz w:val="30"/>
          <w:szCs w:val="30"/>
        </w:rPr>
        <w:t>3</w:t>
      </w:r>
      <w:r w:rsidR="00E02C41">
        <w:rPr>
          <w:rFonts w:ascii="Angsana New" w:hAnsi="Angsana New"/>
          <w:sz w:val="30"/>
          <w:szCs w:val="30"/>
        </w:rPr>
        <w:t>5</w:t>
      </w:r>
      <w:r w:rsidR="00493275">
        <w:rPr>
          <w:rFonts w:ascii="Angsana New" w:hAnsi="Angsana New"/>
          <w:sz w:val="30"/>
          <w:szCs w:val="30"/>
        </w:rPr>
        <w:t>.</w:t>
      </w:r>
      <w:r w:rsidR="00E02C41">
        <w:rPr>
          <w:rFonts w:ascii="Angsana New" w:hAnsi="Angsana New"/>
          <w:sz w:val="30"/>
          <w:szCs w:val="30"/>
        </w:rPr>
        <w:t>7</w:t>
      </w:r>
      <w:r w:rsidR="00D229F0" w:rsidRPr="009309C4">
        <w:rPr>
          <w:rFonts w:ascii="Angsana New" w:hAnsi="Angsana New"/>
          <w:sz w:val="30"/>
          <w:szCs w:val="30"/>
        </w:rPr>
        <w:t xml:space="preserve"> </w:t>
      </w:r>
      <w:r w:rsidRPr="009309C4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1EDA057E" w14:textId="77777777" w:rsidR="00D229F0" w:rsidRPr="008501A4" w:rsidRDefault="00D229F0" w:rsidP="00D229F0">
      <w:pPr>
        <w:pStyle w:val="ListParagraph"/>
        <w:rPr>
          <w:rFonts w:ascii="Angsana New" w:hAnsi="Angsana New"/>
          <w:color w:val="000000"/>
          <w:sz w:val="24"/>
          <w:szCs w:val="24"/>
        </w:rPr>
      </w:pPr>
    </w:p>
    <w:p w14:paraId="6955E25D" w14:textId="205796B5" w:rsidR="00D229F0" w:rsidRPr="009309C4" w:rsidRDefault="00D229F0" w:rsidP="00EB47C7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09C4">
        <w:rPr>
          <w:rFonts w:ascii="Angsana New" w:hAnsi="Angsana New" w:hint="cs"/>
          <w:color w:val="000000"/>
          <w:sz w:val="30"/>
          <w:szCs w:val="30"/>
          <w:cs/>
        </w:rPr>
        <w:t>บริษัทต้องปฏิบัติตามเงื่อนไขและข้อกำหนดรวมถึงข้อผ่อนปรนของเงินกู้ยืม</w:t>
      </w:r>
      <w:r w:rsidR="00FD05C8" w:rsidRPr="009309C4">
        <w:rPr>
          <w:rFonts w:ascii="Angsana New" w:hAnsi="Angsana New" w:hint="cs"/>
          <w:color w:val="000000"/>
          <w:sz w:val="30"/>
          <w:szCs w:val="30"/>
          <w:cs/>
        </w:rPr>
        <w:t>ระยะยาว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เช่น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การดำรงอัตราส่วนความสามารถในการชำระหนี้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อัตราส่วนหนี้สินรวมต่อส่วนของผู้ถือหุ้นรวม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และอัตราส่วนสภาพคล่อง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เป็นต้น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26B12">
        <w:rPr>
          <w:rFonts w:ascii="Angsana New" w:hAnsi="Angsana New"/>
          <w:color w:val="000000"/>
          <w:sz w:val="30"/>
          <w:szCs w:val="30"/>
        </w:rPr>
        <w:t xml:space="preserve">30 </w:t>
      </w:r>
      <w:r w:rsidR="00926B12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/>
          <w:color w:val="000000"/>
          <w:sz w:val="30"/>
          <w:szCs w:val="30"/>
        </w:rPr>
        <w:t>256</w:t>
      </w:r>
      <w:r w:rsidR="006675B1" w:rsidRPr="006675B1">
        <w:rPr>
          <w:rFonts w:ascii="Angsana New" w:hAnsi="Angsana New" w:hint="cs"/>
          <w:color w:val="000000"/>
          <w:sz w:val="30"/>
          <w:szCs w:val="30"/>
        </w:rPr>
        <w:t>8</w:t>
      </w:r>
      <w:r w:rsidRPr="009309C4">
        <w:rPr>
          <w:rFonts w:ascii="Angsana New" w:hAnsi="Angsana New"/>
          <w:color w:val="000000"/>
          <w:sz w:val="30"/>
          <w:szCs w:val="30"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บริษัทได้ปฏิบัติผิดเงื่อนไขเกี่ยวกับการดำรงอัตราส่วนทางการเงินบางประการของเงินกู้ยืมระยะยาวจากธนาคารในประเทศ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9309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09C4">
        <w:rPr>
          <w:rFonts w:ascii="Angsana New" w:hAnsi="Angsana New" w:hint="cs"/>
          <w:color w:val="000000"/>
          <w:sz w:val="30"/>
          <w:szCs w:val="30"/>
          <w:cs/>
        </w:rPr>
        <w:t>บริษัทได้รับการอนุโลมเงื่อนไขการดำรงอัตราส่วนทางการเงินดังกล่าวจากธนาคาร</w:t>
      </w:r>
      <w:r w:rsidR="00301AC7" w:rsidRPr="009309C4">
        <w:rPr>
          <w:rFonts w:ascii="Angsana New" w:hAnsi="Angsana New" w:hint="cs"/>
          <w:color w:val="000000"/>
          <w:sz w:val="30"/>
          <w:szCs w:val="30"/>
          <w:cs/>
        </w:rPr>
        <w:t>แล้ว</w:t>
      </w:r>
    </w:p>
    <w:p w14:paraId="0D0EACB5" w14:textId="77777777" w:rsidR="00955BD8" w:rsidRPr="008501A4" w:rsidRDefault="00955BD8" w:rsidP="006B493F">
      <w:pPr>
        <w:rPr>
          <w:rFonts w:ascii="Angsana New" w:hAnsi="Angsana New"/>
          <w:sz w:val="30"/>
          <w:szCs w:val="30"/>
        </w:rPr>
      </w:pPr>
    </w:p>
    <w:p w14:paraId="3E746FC0" w14:textId="77777777" w:rsidR="008501A4" w:rsidRPr="008501A4" w:rsidRDefault="008501A4" w:rsidP="006B493F">
      <w:pPr>
        <w:rPr>
          <w:rFonts w:ascii="Angsana New" w:hAnsi="Angsana New"/>
          <w:sz w:val="30"/>
          <w:szCs w:val="30"/>
        </w:rPr>
      </w:pPr>
    </w:p>
    <w:p w14:paraId="69FDF214" w14:textId="41F0D2C0" w:rsidR="00924A6B" w:rsidRDefault="00924A6B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ค่าใช้จ่ายอื่น - ขาดทุนจากอัคคีภัย</w:t>
      </w:r>
    </w:p>
    <w:p w14:paraId="48DFCB01" w14:textId="77777777" w:rsidR="00924A6B" w:rsidRPr="00924A6B" w:rsidRDefault="00924A6B" w:rsidP="009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9B5E68C" w14:textId="2E103523" w:rsidR="00924A6B" w:rsidRPr="00924A6B" w:rsidRDefault="00924A6B" w:rsidP="009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 w:hint="cs"/>
          <w:sz w:val="30"/>
          <w:szCs w:val="30"/>
          <w:cs/>
        </w:rPr>
        <w:t>ได้เกิดเหตุเพลิงไหม้บางส่วนของพื้นที่โรงงานในส่วนของการผลิต</w:t>
      </w:r>
      <w:r w:rsidRPr="00924A6B">
        <w:rPr>
          <w:rFonts w:ascii="Angsana New" w:hAnsi="Angsana New"/>
          <w:sz w:val="30"/>
          <w:szCs w:val="30"/>
          <w:cs/>
        </w:rPr>
        <w:t>เฟอร์นิเจอร์ไม้ยางพารา</w:t>
      </w:r>
      <w:r>
        <w:rPr>
          <w:rFonts w:ascii="Angsana New" w:hAnsi="Angsana New" w:hint="cs"/>
          <w:sz w:val="30"/>
          <w:szCs w:val="30"/>
          <w:cs/>
        </w:rPr>
        <w:t xml:space="preserve"> (พื้นที่การพ่นสี) </w:t>
      </w:r>
      <w:r w:rsidRPr="00924A6B">
        <w:rPr>
          <w:rFonts w:ascii="Angsana New" w:hAnsi="Angsana New"/>
          <w:sz w:val="30"/>
          <w:szCs w:val="30"/>
          <w:cs/>
        </w:rPr>
        <w:t xml:space="preserve">ณ สำนักงานสาขา </w:t>
      </w:r>
      <w:r>
        <w:rPr>
          <w:rFonts w:ascii="Angsana New" w:hAnsi="Angsana New"/>
          <w:sz w:val="30"/>
          <w:szCs w:val="30"/>
        </w:rPr>
        <w:t>1</w:t>
      </w:r>
      <w:r w:rsidRPr="00924A6B">
        <w:rPr>
          <w:rFonts w:ascii="Angsana New" w:hAnsi="Angsana New"/>
          <w:sz w:val="30"/>
          <w:szCs w:val="30"/>
          <w:cs/>
        </w:rPr>
        <w:t xml:space="preserve"> อำเภอวังจันทร์ จังหวัดระยอง</w:t>
      </w:r>
      <w:r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924A6B">
        <w:rPr>
          <w:rFonts w:ascii="Angsana New" w:hAnsi="Angsana New"/>
          <w:sz w:val="30"/>
          <w:szCs w:val="30"/>
          <w:cs/>
        </w:rPr>
        <w:t>ผลเสียหายจากเหตุเพลิงไหม้ดังกล่าวในเบื้องต้นส่วนใหญ่ประกอบด้วย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(1) </w:t>
      </w:r>
      <w:r w:rsidRPr="00924A6B">
        <w:rPr>
          <w:rFonts w:ascii="Angsana New" w:hAnsi="Angsana New"/>
          <w:sz w:val="30"/>
          <w:szCs w:val="30"/>
          <w:cs/>
        </w:rPr>
        <w:t>สินค้าคงเหลือและ</w:t>
      </w:r>
      <w:r>
        <w:rPr>
          <w:rFonts w:ascii="Angsana New" w:hAnsi="Angsana New"/>
          <w:sz w:val="30"/>
          <w:szCs w:val="30"/>
        </w:rPr>
        <w:t xml:space="preserve"> (2) </w:t>
      </w:r>
      <w:r w:rsidRPr="00924A6B">
        <w:rPr>
          <w:rFonts w:ascii="Angsana New" w:hAnsi="Angsana New"/>
          <w:sz w:val="30"/>
          <w:szCs w:val="30"/>
          <w:cs/>
        </w:rPr>
        <w:t xml:space="preserve">อาคารและอุปกรณ์ซึ่งมีราคาตามบัญชีเป็นจำนวนเงินประมาณ </w:t>
      </w:r>
      <w:r w:rsidR="00706CD0">
        <w:rPr>
          <w:rFonts w:ascii="Angsana New" w:hAnsi="Angsana New"/>
          <w:sz w:val="30"/>
          <w:szCs w:val="30"/>
        </w:rPr>
        <w:t>80.0</w:t>
      </w:r>
      <w:r>
        <w:rPr>
          <w:rFonts w:ascii="Angsana New" w:hAnsi="Angsana New"/>
          <w:sz w:val="30"/>
          <w:szCs w:val="30"/>
        </w:rPr>
        <w:t xml:space="preserve"> </w:t>
      </w:r>
      <w:r w:rsidRPr="00924A6B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706CD0">
        <w:rPr>
          <w:rFonts w:ascii="Angsana New" w:hAnsi="Angsana New"/>
          <w:sz w:val="30"/>
          <w:szCs w:val="30"/>
        </w:rPr>
        <w:t>28.9</w:t>
      </w:r>
      <w:r w:rsidRPr="00924A6B">
        <w:rPr>
          <w:rFonts w:ascii="Angsana New" w:hAnsi="Angsana New"/>
          <w:sz w:val="30"/>
          <w:szCs w:val="30"/>
          <w:cs/>
        </w:rPr>
        <w:t xml:space="preserve"> ล้านบาท ตามลำดับ (รวมประมาณ </w:t>
      </w:r>
      <w:r w:rsidR="00706CD0">
        <w:rPr>
          <w:rFonts w:ascii="Angsana New" w:hAnsi="Angsana New"/>
          <w:sz w:val="30"/>
          <w:szCs w:val="30"/>
        </w:rPr>
        <w:t>108.9</w:t>
      </w:r>
      <w:r>
        <w:rPr>
          <w:rFonts w:ascii="Angsana New" w:hAnsi="Angsana New"/>
          <w:sz w:val="30"/>
          <w:szCs w:val="30"/>
        </w:rPr>
        <w:t xml:space="preserve"> </w:t>
      </w:r>
      <w:r w:rsidRPr="00924A6B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t xml:space="preserve"> </w:t>
      </w:r>
      <w:r w:rsidRPr="00924A6B">
        <w:rPr>
          <w:rFonts w:ascii="Angsana New" w:hAnsi="Angsana New"/>
          <w:sz w:val="30"/>
          <w:szCs w:val="30"/>
          <w:cs/>
        </w:rPr>
        <w:t>โดยบริษัทได้ทำกรมธรรม์ประกันอัคคีภัยไว้กับบริษัทประกันภัยในประเทศแห่งหนึ่ง</w:t>
      </w:r>
      <w:r w:rsidR="0073523A">
        <w:rPr>
          <w:rFonts w:ascii="Angsana New" w:hAnsi="Angsana New" w:hint="cs"/>
          <w:sz w:val="30"/>
          <w:szCs w:val="30"/>
          <w:cs/>
        </w:rPr>
        <w:t xml:space="preserve"> </w:t>
      </w:r>
      <w:r w:rsidRPr="00924A6B">
        <w:rPr>
          <w:rFonts w:ascii="Angsana New" w:hAnsi="Angsana New"/>
          <w:sz w:val="30"/>
          <w:szCs w:val="30"/>
          <w:cs/>
        </w:rPr>
        <w:t>ซึ่งจำนวนเงินที่แน่นอน</w:t>
      </w:r>
      <w:r w:rsidR="0073523A">
        <w:rPr>
          <w:rFonts w:ascii="Angsana New" w:hAnsi="Angsana New" w:hint="cs"/>
          <w:sz w:val="30"/>
          <w:szCs w:val="30"/>
          <w:cs/>
        </w:rPr>
        <w:t>ที่</w:t>
      </w:r>
      <w:r w:rsidRPr="00924A6B">
        <w:rPr>
          <w:rFonts w:ascii="Angsana New" w:hAnsi="Angsana New"/>
          <w:sz w:val="30"/>
          <w:szCs w:val="30"/>
          <w:cs/>
        </w:rPr>
        <w:t>บริษัทจะสามารถเคลมได้จากบริษัทประกันภัยนั้นยังอยู่ระหว่างการประเมินและสรุปผลโดยบริษัทประกันภัย</w:t>
      </w:r>
      <w:r w:rsidR="0073523A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1108B6">
        <w:rPr>
          <w:rFonts w:ascii="Angsana New" w:hAnsi="Angsana New" w:hint="cs"/>
          <w:sz w:val="30"/>
          <w:szCs w:val="30"/>
          <w:cs/>
        </w:rPr>
        <w:t>จึง</w:t>
      </w:r>
      <w:r w:rsidRPr="00924A6B">
        <w:rPr>
          <w:rFonts w:ascii="Angsana New" w:hAnsi="Angsana New"/>
          <w:sz w:val="30"/>
          <w:szCs w:val="30"/>
          <w:cs/>
        </w:rPr>
        <w:t>ยังไม่สามารถคาดการณ์หร</w:t>
      </w:r>
      <w:r w:rsidR="00DC4D1F">
        <w:rPr>
          <w:rFonts w:ascii="Angsana New" w:hAnsi="Angsana New" w:hint="cs"/>
          <w:sz w:val="30"/>
          <w:szCs w:val="30"/>
          <w:cs/>
        </w:rPr>
        <w:t>ื</w:t>
      </w:r>
      <w:r w:rsidRPr="00924A6B">
        <w:rPr>
          <w:rFonts w:ascii="Angsana New" w:hAnsi="Angsana New"/>
          <w:sz w:val="30"/>
          <w:szCs w:val="30"/>
          <w:cs/>
        </w:rPr>
        <w:t>อ</w:t>
      </w:r>
      <w:r w:rsidR="00C00AA7">
        <w:rPr>
          <w:rFonts w:ascii="Angsana New" w:hAnsi="Angsana New" w:hint="cs"/>
          <w:sz w:val="30"/>
          <w:szCs w:val="30"/>
          <w:cs/>
        </w:rPr>
        <w:t xml:space="preserve"> </w:t>
      </w:r>
      <w:r w:rsidRPr="00924A6B">
        <w:rPr>
          <w:rFonts w:ascii="Angsana New" w:hAnsi="Angsana New"/>
          <w:sz w:val="30"/>
          <w:szCs w:val="30"/>
          <w:cs/>
        </w:rPr>
        <w:t xml:space="preserve">ประมาณการได้ ณ ขณะนี้ บริษัทจึงยังไม่สามารถรับรู้รายการสำหรับส่วนนี้เพื่อมาชดเชยกับผลเสียหายข้างต้นในงบการเงินได้ ทั้งนี้ บริษัทได้รับรู้ผลขาดทุนจากการตัดจำหน่ายสินทรัพย์ที่เกี่ยวข้องข้างต้นรวมจำนวนเงินประมาณ </w:t>
      </w:r>
      <w:r w:rsidR="00706CD0">
        <w:rPr>
          <w:rFonts w:ascii="Angsana New" w:hAnsi="Angsana New"/>
          <w:sz w:val="30"/>
          <w:szCs w:val="30"/>
        </w:rPr>
        <w:t>108.9</w:t>
      </w:r>
      <w:r w:rsidRPr="00924A6B">
        <w:rPr>
          <w:rFonts w:ascii="Angsana New" w:hAnsi="Angsana New"/>
          <w:sz w:val="30"/>
          <w:szCs w:val="30"/>
          <w:cs/>
        </w:rPr>
        <w:t xml:space="preserve"> ล้านบาทและแสดงรายการเป็น </w:t>
      </w:r>
      <w:r w:rsidRPr="00924A6B">
        <w:rPr>
          <w:rFonts w:ascii="Angsana New" w:hAnsi="Angsana New"/>
          <w:sz w:val="30"/>
          <w:szCs w:val="30"/>
        </w:rPr>
        <w:t>“</w:t>
      </w:r>
      <w:r w:rsidRPr="00924A6B">
        <w:rPr>
          <w:rFonts w:ascii="Angsana New" w:hAnsi="Angsana New" w:hint="cs"/>
          <w:sz w:val="30"/>
          <w:szCs w:val="30"/>
          <w:cs/>
        </w:rPr>
        <w:t>ค่าใช้จ่ายอื่น - ขาดทุนจากอัคคีภัย</w:t>
      </w:r>
      <w:r w:rsidRPr="00924A6B">
        <w:rPr>
          <w:rFonts w:ascii="Angsana New" w:hAnsi="Angsana New"/>
          <w:sz w:val="30"/>
          <w:szCs w:val="30"/>
        </w:rPr>
        <w:t>”</w:t>
      </w:r>
      <w:r w:rsidRPr="00924A6B">
        <w:rPr>
          <w:rFonts w:ascii="Angsana New" w:hAnsi="Angsana New" w:hint="cs"/>
          <w:sz w:val="30"/>
          <w:szCs w:val="30"/>
          <w:cs/>
        </w:rPr>
        <w:t xml:space="preserve"> ในงบกำไรขาดทุนเบ็ดเสร็จรวมและเฉพาะกิจการสำหรับงวดสามเดือนและหกเดือนสิ้นสุดวันที่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924A6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2568</w:t>
      </w:r>
    </w:p>
    <w:p w14:paraId="4C18088B" w14:textId="77777777" w:rsidR="00924A6B" w:rsidRPr="00924A6B" w:rsidRDefault="00924A6B" w:rsidP="009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4D46980" w14:textId="0143C3BF" w:rsidR="00D10264" w:rsidRPr="00734C19" w:rsidRDefault="00D10264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734C19">
        <w:rPr>
          <w:rFonts w:ascii="Angsana New" w:hAnsi="Angsana New" w:hint="cs"/>
          <w:b/>
          <w:bCs/>
          <w:color w:val="000000" w:themeColor="text1"/>
          <w:sz w:val="30"/>
          <w:szCs w:val="30"/>
          <w:cs/>
        </w:rPr>
        <w:t>คดีฟ้องร้อง</w:t>
      </w:r>
    </w:p>
    <w:p w14:paraId="65ED8A4E" w14:textId="75A057B6" w:rsidR="008922B9" w:rsidRPr="00734C19" w:rsidRDefault="008922B9" w:rsidP="00892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</w:p>
    <w:p w14:paraId="767987A6" w14:textId="1FB92538" w:rsidR="00414298" w:rsidRPr="00734C19" w:rsidRDefault="00E421ED" w:rsidP="006B731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4"/>
        <w:jc w:val="thaiDistribute"/>
        <w:rPr>
          <w:rFonts w:ascii="Angsana New" w:hAnsi="Angsana New"/>
          <w:color w:val="000000" w:themeColor="text1"/>
          <w:spacing w:val="-2"/>
          <w:sz w:val="30"/>
          <w:szCs w:val="30"/>
        </w:rPr>
      </w:pPr>
      <w:r w:rsidRPr="00E421ED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ในช่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วงเดือนเมษายน - มิถุนายน </w:t>
      </w:r>
      <w:r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บริษัทถูกเจ้าหนี้หลายรายฟ้องร้องดำเนินคดีเกี่ยวกับการผิดสัญญาซื้อขาย สัญญาเรียกค่าบริการ และพระราชบัญญัติว่าด้วยความผิดอันเกิดจากการใช้เช็ค พ.ศ.</w:t>
      </w:r>
      <w:r w:rsidR="00874D1D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 w:themeColor="text1"/>
          <w:spacing w:val="-2"/>
          <w:sz w:val="30"/>
          <w:szCs w:val="30"/>
        </w:rPr>
        <w:t>2534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มาตรา </w:t>
      </w:r>
      <w:r>
        <w:rPr>
          <w:rFonts w:ascii="Angsana New" w:hAnsi="Angsana New"/>
          <w:color w:val="000000" w:themeColor="text1"/>
          <w:spacing w:val="-2"/>
          <w:sz w:val="30"/>
          <w:szCs w:val="30"/>
        </w:rPr>
        <w:t>4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ซึ่งเจ้าหนี้ขอให้ชำระหนี้และได้เรียกค่าชดเชย อย่างไรก็ตาม บริษัทได้ตกลงกับเจ้าหนี้เพื่อชำระหนี้พร้อมค่า</w:t>
      </w:r>
      <w:r w:rsidR="00874D1D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ชดเชย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และทำสัญญาประนีประนอมยอมความกับเจ้าหนี้บางส่วนในช่วงเดือนเมษายน - มิถุนายน </w:t>
      </w:r>
      <w:r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และนัดแถลงไกล่เกลี่ยเพื่อทำสัญญาประนีประนอมยอมความในช่วงเดือนกรกฎาคม - สิงหาคม </w:t>
      </w:r>
      <w:r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อย่างไรก็ดี ณ วันที่</w:t>
      </w:r>
      <w:r w:rsidR="00874D1D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 w:themeColor="text1"/>
          <w:spacing w:val="-2"/>
          <w:sz w:val="30"/>
          <w:szCs w:val="30"/>
        </w:rPr>
        <w:t>30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บริษัทได้ตั้งประมาณการค่า</w:t>
      </w:r>
      <w:r w:rsidR="00874D1D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ชดเชย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ที่อาจจะเกิดขึ้นแล้วจำนวนรวม </w:t>
      </w:r>
      <w:r>
        <w:rPr>
          <w:rFonts w:ascii="Angsana New" w:hAnsi="Angsana New"/>
          <w:color w:val="000000" w:themeColor="text1"/>
          <w:spacing w:val="-2"/>
          <w:sz w:val="30"/>
          <w:szCs w:val="30"/>
        </w:rPr>
        <w:t>5.3</w:t>
      </w:r>
      <w:r w:rsidRPr="00E421ED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ล้านบาท</w:t>
      </w:r>
    </w:p>
    <w:p w14:paraId="4F70778C" w14:textId="77777777" w:rsidR="00734C19" w:rsidRPr="00734C19" w:rsidRDefault="00734C19" w:rsidP="00734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"/>
        <w:jc w:val="thaiDistribute"/>
        <w:rPr>
          <w:rFonts w:ascii="Angsana New" w:hAnsi="Angsana New"/>
          <w:color w:val="EE0000"/>
          <w:spacing w:val="-2"/>
          <w:sz w:val="30"/>
          <w:szCs w:val="30"/>
        </w:rPr>
      </w:pPr>
    </w:p>
    <w:p w14:paraId="78157FDD" w14:textId="48ED5F90" w:rsidR="00E24E21" w:rsidRPr="00736E28" w:rsidRDefault="00E24E21" w:rsidP="00E24E2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4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36E28">
        <w:rPr>
          <w:rFonts w:ascii="Angsana New" w:hAnsi="Angsana New"/>
          <w:color w:val="000000" w:themeColor="text1"/>
          <w:sz w:val="30"/>
          <w:szCs w:val="30"/>
          <w:cs/>
        </w:rPr>
        <w:t>บริษัทถูกฟ้อง</w:t>
      </w:r>
      <w:r w:rsidR="00117302">
        <w:rPr>
          <w:rFonts w:ascii="Angsana New" w:hAnsi="Angsana New" w:hint="cs"/>
          <w:color w:val="000000" w:themeColor="text1"/>
          <w:sz w:val="30"/>
          <w:szCs w:val="30"/>
          <w:cs/>
        </w:rPr>
        <w:t>ร้อง</w:t>
      </w:r>
      <w:r w:rsidRPr="00736E28">
        <w:rPr>
          <w:rFonts w:ascii="Angsana New" w:hAnsi="Angsana New"/>
          <w:color w:val="000000" w:themeColor="text1"/>
          <w:sz w:val="30"/>
          <w:szCs w:val="30"/>
          <w:cs/>
        </w:rPr>
        <w:t>เป็นจำเลยในคดีแพ่งจากบุคคลธรรมดาท่านหนึ่งซึ่งเป็นผู้ให้กู้ยืมเงินแก่บริษัท</w:t>
      </w:r>
      <w:r w:rsidR="00736E28">
        <w:rPr>
          <w:rFonts w:ascii="Angsana New" w:hAnsi="Angsana New"/>
          <w:color w:val="000000" w:themeColor="text1"/>
          <w:sz w:val="30"/>
          <w:szCs w:val="30"/>
          <w:cs/>
        </w:rPr>
        <w:t>โดย</w:t>
      </w:r>
      <w:r w:rsidR="00736E28" w:rsidRPr="00734C1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ฟ้องร้อง</w:t>
      </w:r>
      <w:r w:rsidR="00736E28" w:rsidRPr="00736E28">
        <w:rPr>
          <w:rFonts w:ascii="Angsana New" w:hAnsi="Angsana New"/>
          <w:color w:val="000000" w:themeColor="text1"/>
          <w:sz w:val="30"/>
          <w:szCs w:val="30"/>
          <w:cs/>
        </w:rPr>
        <w:t>ดำเนินคดีเกี่ยวกับ</w:t>
      </w:r>
      <w:r w:rsidR="008F64B1">
        <w:rPr>
          <w:rFonts w:ascii="Angsana New" w:hAnsi="Angsana New" w:hint="cs"/>
          <w:color w:val="000000" w:themeColor="text1"/>
          <w:sz w:val="30"/>
          <w:szCs w:val="30"/>
          <w:cs/>
        </w:rPr>
        <w:t>การ</w:t>
      </w:r>
      <w:r w:rsidR="00736E28" w:rsidRPr="00736E28">
        <w:rPr>
          <w:rFonts w:ascii="Angsana New" w:hAnsi="Angsana New"/>
          <w:color w:val="000000" w:themeColor="text1"/>
          <w:sz w:val="30"/>
          <w:szCs w:val="30"/>
          <w:cs/>
        </w:rPr>
        <w:t>ผิดสัญญาเงินกู้ยืม</w:t>
      </w:r>
      <w:r w:rsidRPr="00736E28">
        <w:rPr>
          <w:rFonts w:ascii="Angsana New" w:hAnsi="Angsana New"/>
          <w:color w:val="000000" w:themeColor="text1"/>
          <w:sz w:val="30"/>
          <w:szCs w:val="30"/>
          <w:cs/>
        </w:rPr>
        <w:t>มูลหนี้</w:t>
      </w:r>
      <w:r w:rsidR="00736E28" w:rsidRPr="00736E28">
        <w:rPr>
          <w:rFonts w:ascii="Angsana New" w:hAnsi="Angsana New"/>
          <w:color w:val="000000" w:themeColor="text1"/>
          <w:sz w:val="30"/>
          <w:szCs w:val="30"/>
          <w:cs/>
        </w:rPr>
        <w:t>รวม</w:t>
      </w:r>
      <w:r w:rsidRPr="00736E28">
        <w:rPr>
          <w:rFonts w:ascii="Angsana New" w:hAnsi="Angsana New"/>
          <w:color w:val="000000" w:themeColor="text1"/>
          <w:sz w:val="30"/>
          <w:szCs w:val="30"/>
          <w:cs/>
        </w:rPr>
        <w:t xml:space="preserve">จำนวนประมาณ </w:t>
      </w:r>
      <w:r w:rsidR="00736E28" w:rsidRPr="00736E28">
        <w:rPr>
          <w:rFonts w:ascii="Angsana New" w:hAnsi="Angsana New"/>
          <w:color w:val="000000" w:themeColor="text1"/>
          <w:sz w:val="30"/>
          <w:szCs w:val="30"/>
        </w:rPr>
        <w:t>58.9</w:t>
      </w:r>
      <w:r w:rsidRPr="00736E28">
        <w:rPr>
          <w:rFonts w:ascii="Angsana New" w:hAnsi="Angsana New"/>
          <w:color w:val="000000" w:themeColor="text1"/>
          <w:sz w:val="30"/>
          <w:szCs w:val="30"/>
          <w:cs/>
        </w:rPr>
        <w:t xml:space="preserve"> ล้านบาท</w:t>
      </w:r>
      <w:r w:rsidR="00736E2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BF7B8C" w:rsidRPr="00734C1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อย่างไรก็ดี ณ วันที่ </w:t>
      </w:r>
      <w:r w:rsidR="00BF7B8C">
        <w:rPr>
          <w:rFonts w:ascii="Angsana New" w:hAnsi="Angsana New"/>
          <w:color w:val="000000" w:themeColor="text1"/>
          <w:spacing w:val="-2"/>
          <w:sz w:val="30"/>
          <w:szCs w:val="30"/>
        </w:rPr>
        <w:t>24</w:t>
      </w:r>
      <w:r w:rsidR="00BF7B8C" w:rsidRPr="00734C1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มิถุนายน </w:t>
      </w:r>
      <w:r w:rsidR="00BF7B8C" w:rsidRPr="00734C19">
        <w:rPr>
          <w:rFonts w:ascii="Angsana New" w:hAnsi="Angsana New"/>
          <w:color w:val="000000" w:themeColor="text1"/>
          <w:spacing w:val="-2"/>
          <w:sz w:val="30"/>
          <w:szCs w:val="30"/>
        </w:rPr>
        <w:t>2568</w:t>
      </w:r>
      <w:r w:rsidR="00BF7B8C" w:rsidRPr="00734C1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 </w:t>
      </w:r>
      <w:r w:rsidR="00BF7B8C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บริษัทได้ท</w:t>
      </w:r>
      <w:r w:rsidR="00874D1D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ำ</w:t>
      </w:r>
      <w:r w:rsidR="00736E28" w:rsidRPr="00734C19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สัญญาประนีประนอมยอมความ</w:t>
      </w:r>
      <w:r w:rsidR="00BF7B8C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 xml:space="preserve">กับเจ้าหนี้รายดังกล่าวโดยจะทยอยผ่อนชำระในเดือนกันยายน - ธันวาคม </w:t>
      </w:r>
      <w:r w:rsidR="00BF7B8C">
        <w:rPr>
          <w:rFonts w:ascii="Angsana New" w:hAnsi="Angsana New"/>
          <w:color w:val="000000" w:themeColor="text1"/>
          <w:spacing w:val="-2"/>
          <w:sz w:val="30"/>
          <w:szCs w:val="30"/>
        </w:rPr>
        <w:t xml:space="preserve">2568 </w:t>
      </w:r>
      <w:r w:rsidR="00BF7B8C">
        <w:rPr>
          <w:rFonts w:ascii="Angsana New" w:hAnsi="Angsana New"/>
          <w:color w:val="000000" w:themeColor="text1"/>
          <w:spacing w:val="-2"/>
          <w:sz w:val="30"/>
          <w:szCs w:val="30"/>
          <w:cs/>
        </w:rPr>
        <w:t>ทั้งจำนวน</w:t>
      </w:r>
      <w:r w:rsidR="00117302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 xml:space="preserve"> (ดูหมายเหตุ </w:t>
      </w:r>
      <w:r w:rsidR="00117302">
        <w:rPr>
          <w:rFonts w:ascii="Angsana New" w:hAnsi="Angsana New"/>
          <w:color w:val="000000" w:themeColor="text1"/>
          <w:spacing w:val="-2"/>
          <w:sz w:val="30"/>
          <w:szCs w:val="30"/>
        </w:rPr>
        <w:t>11</w:t>
      </w:r>
      <w:r w:rsidR="00246F67">
        <w:rPr>
          <w:rFonts w:ascii="Angsana New" w:hAnsi="Angsana New" w:hint="cs"/>
          <w:color w:val="000000" w:themeColor="text1"/>
          <w:spacing w:val="-2"/>
          <w:sz w:val="30"/>
          <w:szCs w:val="30"/>
          <w:cs/>
        </w:rPr>
        <w:t>)</w:t>
      </w:r>
    </w:p>
    <w:p w14:paraId="5364C8AF" w14:textId="77777777" w:rsidR="00E24E21" w:rsidRDefault="00E24E21" w:rsidP="00E24E21">
      <w:pPr>
        <w:rPr>
          <w:rFonts w:ascii="Angsana New" w:hAnsi="Angsana New"/>
          <w:color w:val="EE0000"/>
          <w:sz w:val="30"/>
          <w:szCs w:val="30"/>
        </w:rPr>
      </w:pPr>
    </w:p>
    <w:p w14:paraId="0801F827" w14:textId="77777777" w:rsidR="00BF7B8C" w:rsidRDefault="00BF7B8C" w:rsidP="00E24E21">
      <w:pPr>
        <w:rPr>
          <w:rFonts w:ascii="Angsana New" w:hAnsi="Angsana New"/>
          <w:color w:val="EE0000"/>
          <w:sz w:val="30"/>
          <w:szCs w:val="30"/>
        </w:rPr>
      </w:pPr>
    </w:p>
    <w:p w14:paraId="77852E68" w14:textId="77777777" w:rsidR="00BF7B8C" w:rsidRPr="00E24E21" w:rsidRDefault="00BF7B8C" w:rsidP="00E24E21">
      <w:pPr>
        <w:rPr>
          <w:rFonts w:ascii="Angsana New" w:hAnsi="Angsana New"/>
          <w:color w:val="EE0000"/>
          <w:sz w:val="30"/>
          <w:szCs w:val="30"/>
          <w:cs/>
        </w:rPr>
      </w:pPr>
    </w:p>
    <w:p w14:paraId="66FCF721" w14:textId="77777777" w:rsidR="00B3143E" w:rsidRPr="00902D00" w:rsidRDefault="00B3143E" w:rsidP="000F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EE0000"/>
          <w:sz w:val="30"/>
          <w:szCs w:val="30"/>
        </w:rPr>
      </w:pPr>
    </w:p>
    <w:p w14:paraId="5A585898" w14:textId="7920A7DB" w:rsidR="00463967" w:rsidRPr="0010020E" w:rsidRDefault="00463967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020E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6F54DE7" w14:textId="77777777" w:rsidR="00440E20" w:rsidRPr="0010020E" w:rsidRDefault="00440E20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  <w:highlight w:val="red"/>
        </w:rPr>
      </w:pPr>
    </w:p>
    <w:p w14:paraId="0FA91189" w14:textId="73145BB3" w:rsidR="00FC6959" w:rsidRPr="0010020E" w:rsidRDefault="00FC6959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10020E">
        <w:rPr>
          <w:rFonts w:ascii="Angsana New" w:hAnsi="Angsana New" w:cs="Angsana New" w:hint="cs"/>
          <w:sz w:val="30"/>
          <w:szCs w:val="30"/>
          <w:u w:val="single"/>
          <w:cs/>
        </w:rPr>
        <w:t>ทุนเรือนหุ้น</w:t>
      </w:r>
      <w:r w:rsidR="00882764">
        <w:rPr>
          <w:rFonts w:ascii="Angsana New" w:hAnsi="Angsana New" w:cs="Angsana New"/>
          <w:sz w:val="30"/>
          <w:szCs w:val="30"/>
          <w:u w:val="single"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u w:val="single"/>
          <w:cs/>
        </w:rPr>
        <w:t>ใบสำคัญแสดงสิทธิ</w:t>
      </w:r>
      <w:r w:rsidR="0010020E">
        <w:rPr>
          <w:rFonts w:ascii="Angsana New" w:hAnsi="Angsana New" w:cs="Angsana New" w:hint="cs"/>
          <w:sz w:val="30"/>
          <w:szCs w:val="30"/>
          <w:u w:val="single"/>
          <w:cs/>
        </w:rPr>
        <w:t>และหุ้นกู้แปลงสภาพ</w:t>
      </w:r>
    </w:p>
    <w:p w14:paraId="321080BB" w14:textId="77777777" w:rsidR="00FC6959" w:rsidRPr="0010020E" w:rsidRDefault="00FC6959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FE85AC0" w14:textId="724DA6B3" w:rsidR="00743EAE" w:rsidRPr="0010020E" w:rsidRDefault="00743EAE" w:rsidP="00743EA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bookmarkStart w:id="5" w:name="_Hlk205971141"/>
      <w:r w:rsidRPr="0010020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30 </w:t>
      </w:r>
      <w:r w:rsidRPr="0010020E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10020E">
        <w:rPr>
          <w:rFonts w:ascii="Angsana New" w:hAnsi="Angsana New" w:cs="Angsana New"/>
          <w:sz w:val="30"/>
          <w:szCs w:val="30"/>
        </w:rPr>
        <w:t>2568 (</w:t>
      </w:r>
      <w:r w:rsidRPr="0010020E">
        <w:rPr>
          <w:rFonts w:ascii="Angsana New" w:hAnsi="Angsana New" w:cs="Angsana New" w:hint="cs"/>
          <w:sz w:val="30"/>
          <w:szCs w:val="30"/>
          <w:cs/>
        </w:rPr>
        <w:t xml:space="preserve">ดูหมายเหตุ </w:t>
      </w:r>
      <w:r w:rsidRPr="0010020E">
        <w:rPr>
          <w:rFonts w:ascii="Angsana New" w:hAnsi="Angsana New" w:cs="Angsana New"/>
          <w:sz w:val="30"/>
          <w:szCs w:val="30"/>
        </w:rPr>
        <w:t xml:space="preserve">14) </w:t>
      </w:r>
      <w:r w:rsidRPr="0010020E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10020E">
        <w:rPr>
          <w:rFonts w:ascii="Angsana New" w:hAnsi="Angsana New" w:cs="Angsana New"/>
          <w:sz w:val="30"/>
          <w:szCs w:val="30"/>
        </w:rPr>
        <w:t xml:space="preserve">1-4 </w:t>
      </w:r>
      <w:r w:rsidRPr="0010020E">
        <w:rPr>
          <w:rFonts w:ascii="Angsana New" w:hAnsi="Angsana New" w:cs="Angsana New" w:hint="cs"/>
          <w:sz w:val="30"/>
          <w:szCs w:val="30"/>
          <w:cs/>
        </w:rPr>
        <w:t xml:space="preserve">กรกฎาคม </w:t>
      </w:r>
      <w:r w:rsidRPr="0010020E">
        <w:rPr>
          <w:rFonts w:ascii="Angsana New" w:hAnsi="Angsana New" w:cs="Angsana New"/>
          <w:sz w:val="30"/>
          <w:szCs w:val="30"/>
        </w:rPr>
        <w:t>2568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บริษัทได้รับชำระมูลค่าหุ้นสามัญเพิ่มทุนจำนวน </w:t>
      </w:r>
      <w:r w:rsidRPr="0010020E">
        <w:rPr>
          <w:rFonts w:ascii="Angsana New" w:hAnsi="Angsana New" w:cs="Angsana New"/>
          <w:sz w:val="30"/>
          <w:szCs w:val="30"/>
        </w:rPr>
        <w:t xml:space="preserve">199,901,128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</w:t>
      </w:r>
      <w:r w:rsidR="00DC2EB7" w:rsidRPr="001002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จากการจัดสรรหุ้นสามัญเพิ่มทุนจำนวนไม่เกิน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>999,505,640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>5.0</w:t>
      </w:r>
      <w:r w:rsidR="000750A4" w:rsidRPr="0010020E">
        <w:rPr>
          <w:rFonts w:ascii="Angsana New" w:hAnsi="Angsana New" w:cs="Angsana New"/>
          <w:sz w:val="30"/>
          <w:szCs w:val="30"/>
        </w:rPr>
        <w:t>0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เพื่อเสนอขายให้แก่ผู้ถือหุ้นเดิมตามสัดส่วนการถือหุ้น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0020E">
        <w:rPr>
          <w:rFonts w:ascii="Angsana New" w:hAnsi="Angsana New" w:cs="Angsana New"/>
          <w:sz w:val="30"/>
          <w:szCs w:val="30"/>
        </w:rPr>
        <w:t xml:space="preserve">Right Offering) </w:t>
      </w:r>
      <w:r w:rsidRPr="0010020E">
        <w:rPr>
          <w:rFonts w:ascii="Angsana New" w:hAnsi="Angsana New" w:cs="Angsana New" w:hint="cs"/>
          <w:sz w:val="30"/>
          <w:szCs w:val="30"/>
          <w:cs/>
        </w:rPr>
        <w:t>ในอัตราส่วนการจัดสรร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>1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หุ้นสามัญเดิมต่อ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>20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หุ้นสามัญเพิ่มทุน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โดยกำหนดราคาเสนอขายหุ้นสามัญเพิ่มทุนที่ราคาหุ้นละ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>0.20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 บริษัทได้จดทะเบียนการเพิ่มทุนที่ออกและชำระแล้วกับกระทรวงพาณิชย์เมื่อวันที่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>9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>2568</w:t>
      </w:r>
    </w:p>
    <w:bookmarkEnd w:id="5"/>
    <w:p w14:paraId="2AC4DAE4" w14:textId="77777777" w:rsidR="00736B2C" w:rsidRPr="0010020E" w:rsidRDefault="00736B2C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6E91930B" w14:textId="2B75FB1D" w:rsidR="008922B9" w:rsidRPr="0010020E" w:rsidRDefault="008922B9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0020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2 </w:t>
      </w:r>
      <w:r w:rsidRPr="0010020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2568 </w:t>
      </w:r>
      <w:r w:rsidR="0010020E" w:rsidRPr="0010020E">
        <w:rPr>
          <w:rFonts w:ascii="Angsana New" w:hAnsi="Angsana New" w:cs="Angsana New" w:hint="cs"/>
          <w:sz w:val="30"/>
          <w:szCs w:val="30"/>
          <w:cs/>
        </w:rPr>
        <w:t>บริษัทได้</w:t>
      </w:r>
      <w:r w:rsidRPr="0010020E">
        <w:rPr>
          <w:rFonts w:ascii="Angsana New" w:hAnsi="Angsana New" w:cs="Angsana New" w:hint="cs"/>
          <w:sz w:val="30"/>
          <w:szCs w:val="30"/>
          <w:cs/>
        </w:rPr>
        <w:t>ปรับราคาการใช้สิทธิและอัตราการใช้สิทธิตามใบสำคัญแสดงสิทธิที่จะซื้อหุ้นสามัญ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BC48BC" w:rsidRPr="0010020E">
        <w:rPr>
          <w:rFonts w:ascii="Angsana New" w:hAnsi="Angsana New" w:cs="Angsana New"/>
          <w:sz w:val="30"/>
          <w:szCs w:val="30"/>
        </w:rPr>
        <w:t xml:space="preserve">    </w:t>
      </w:r>
      <w:r w:rsidRPr="0010020E">
        <w:rPr>
          <w:rFonts w:ascii="Angsana New" w:hAnsi="Angsana New" w:cs="Angsana New"/>
          <w:sz w:val="30"/>
          <w:szCs w:val="30"/>
        </w:rPr>
        <w:t xml:space="preserve">ECF-W5 </w:t>
      </w:r>
      <w:r w:rsidRPr="0010020E">
        <w:rPr>
          <w:rFonts w:ascii="Angsana New" w:hAnsi="Angsana New" w:cs="Angsana New" w:hint="cs"/>
          <w:sz w:val="30"/>
          <w:szCs w:val="30"/>
          <w:cs/>
        </w:rPr>
        <w:t>โดยปรับราคาการใช้สิทธิจาก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11.00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บาทต่อหุ้นเป็น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>5.0</w:t>
      </w:r>
      <w:r w:rsidR="00DC2EB7" w:rsidRPr="0010020E">
        <w:rPr>
          <w:rFonts w:ascii="Angsana New" w:hAnsi="Angsana New" w:cs="Angsana New" w:hint="cs"/>
          <w:sz w:val="30"/>
          <w:szCs w:val="30"/>
          <w:cs/>
        </w:rPr>
        <w:t>0</w:t>
      </w:r>
      <w:r w:rsidRPr="0010020E">
        <w:rPr>
          <w:rFonts w:ascii="Angsana New" w:hAnsi="Angsana New" w:cs="Angsana New"/>
          <w:sz w:val="30"/>
          <w:szCs w:val="30"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บาทต่อหุ้น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และปรับอัตราการใช้สิทธิจากใบสำคัญแสดงสิทธิ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1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หน่วยต่อหุ้นสามัญเพิ่มทุน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0.05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หุ้นเป็นใบสำคัญแสดงสิทธิ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1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หน่วยต่อหุ้นสามัญเพิ่มทุน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2.33605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หุ้น</w:t>
      </w:r>
    </w:p>
    <w:p w14:paraId="672C41C5" w14:textId="77777777" w:rsidR="00FD4602" w:rsidRPr="0010020E" w:rsidRDefault="00FD4602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6C84B9F7" w14:textId="4632729D" w:rsidR="008922B9" w:rsidRPr="0010020E" w:rsidRDefault="00C534B2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0020E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2A42EE" w:rsidRPr="0010020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2A42EE"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D87A04" w:rsidRPr="0010020E">
        <w:rPr>
          <w:rFonts w:ascii="Angsana New" w:hAnsi="Angsana New" w:cs="Angsana New"/>
          <w:sz w:val="30"/>
          <w:szCs w:val="30"/>
        </w:rPr>
        <w:t xml:space="preserve">29 </w:t>
      </w:r>
      <w:r w:rsidR="002A42EE" w:rsidRPr="0010020E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2A42EE"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2A42EE" w:rsidRPr="0010020E">
        <w:rPr>
          <w:rFonts w:ascii="Angsana New" w:hAnsi="Angsana New" w:cs="Angsana New"/>
          <w:sz w:val="30"/>
          <w:szCs w:val="30"/>
        </w:rPr>
        <w:t xml:space="preserve">2568 </w:t>
      </w:r>
      <w:r w:rsidR="002A42EE" w:rsidRPr="0010020E">
        <w:rPr>
          <w:rFonts w:ascii="Angsana New" w:hAnsi="Angsana New" w:cs="Angsana New" w:hint="cs"/>
          <w:sz w:val="30"/>
          <w:szCs w:val="30"/>
          <w:cs/>
        </w:rPr>
        <w:t>มีผู้มาใช้สิทธิใบสำคัญแสดงสิทธิซื้อหุ้นสามัญเพิ่มทุน</w:t>
      </w:r>
      <w:r w:rsidR="002A42EE"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2A42EE" w:rsidRPr="0010020E">
        <w:rPr>
          <w:rFonts w:ascii="Angsana New" w:hAnsi="Angsana New" w:cs="Angsana New"/>
          <w:sz w:val="30"/>
          <w:szCs w:val="30"/>
        </w:rPr>
        <w:t xml:space="preserve">ECF-W5 </w:t>
      </w:r>
      <w:r w:rsidRPr="0010020E">
        <w:rPr>
          <w:rFonts w:ascii="Angsana New" w:hAnsi="Angsana New" w:cs="Angsana New" w:hint="cs"/>
          <w:sz w:val="30"/>
          <w:szCs w:val="30"/>
          <w:cs/>
        </w:rPr>
        <w:t>โดยมี</w:t>
      </w:r>
      <w:r w:rsidR="002A42EE" w:rsidRPr="0010020E">
        <w:rPr>
          <w:rFonts w:ascii="Angsana New" w:hAnsi="Angsana New" w:cs="Angsana New" w:hint="cs"/>
          <w:sz w:val="30"/>
          <w:szCs w:val="30"/>
          <w:cs/>
        </w:rPr>
        <w:t>รายละเอียดการใช้ใบสำคัญแสดงสิทธิ</w:t>
      </w:r>
      <w:r w:rsidR="002A42EE"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2A42EE" w:rsidRPr="0010020E">
        <w:rPr>
          <w:rFonts w:ascii="Angsana New" w:hAnsi="Angsana New" w:cs="Angsana New"/>
          <w:sz w:val="30"/>
          <w:szCs w:val="30"/>
        </w:rPr>
        <w:t>ECF-W</w:t>
      </w:r>
      <w:r w:rsidR="006675B1" w:rsidRPr="0010020E">
        <w:rPr>
          <w:rFonts w:ascii="Angsana New" w:hAnsi="Angsana New" w:cs="Angsana New" w:hint="cs"/>
          <w:sz w:val="30"/>
          <w:szCs w:val="30"/>
        </w:rPr>
        <w:t>5</w:t>
      </w:r>
      <w:r w:rsidR="002A42EE" w:rsidRPr="0010020E">
        <w:rPr>
          <w:rFonts w:ascii="Angsana New" w:hAnsi="Angsana New" w:cs="Angsana New"/>
          <w:sz w:val="30"/>
          <w:szCs w:val="30"/>
        </w:rPr>
        <w:t xml:space="preserve"> </w:t>
      </w:r>
      <w:r w:rsidR="002A42EE" w:rsidRPr="0010020E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6D9908B" w14:textId="77777777" w:rsidR="002A42EE" w:rsidRPr="0010020E" w:rsidRDefault="002A42EE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82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1460"/>
        <w:gridCol w:w="236"/>
        <w:gridCol w:w="1223"/>
        <w:gridCol w:w="236"/>
        <w:gridCol w:w="1077"/>
        <w:gridCol w:w="236"/>
        <w:gridCol w:w="733"/>
        <w:gridCol w:w="236"/>
        <w:gridCol w:w="771"/>
        <w:gridCol w:w="236"/>
        <w:gridCol w:w="1315"/>
        <w:gridCol w:w="236"/>
        <w:gridCol w:w="1587"/>
      </w:tblGrid>
      <w:tr w:rsidR="002A42EE" w:rsidRPr="0010020E" w14:paraId="47C76BEA" w14:textId="77777777" w:rsidTr="00F14EE9">
        <w:trPr>
          <w:trHeight w:val="1247"/>
        </w:trPr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2523A5E0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639F4EE0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71A1D2AB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681BEE84" w14:textId="77777777" w:rsidR="002A42EE" w:rsidRPr="0010020E" w:rsidRDefault="002A42EE" w:rsidP="007366E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9A3CA9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วันที่ใช้สิทธิ</w:t>
            </w:r>
          </w:p>
        </w:tc>
        <w:tc>
          <w:tcPr>
            <w:tcW w:w="236" w:type="dxa"/>
            <w:vAlign w:val="bottom"/>
          </w:tcPr>
          <w:p w14:paraId="4215D8CA" w14:textId="77777777" w:rsidR="002A42EE" w:rsidRPr="0010020E" w:rsidRDefault="002A42EE" w:rsidP="007366E6">
            <w:pPr>
              <w:pStyle w:val="Heading3"/>
              <w:tabs>
                <w:tab w:val="clear" w:pos="227"/>
                <w:tab w:val="left" w:pos="-216"/>
                <w:tab w:val="center" w:pos="4536"/>
                <w:tab w:val="right" w:pos="9072"/>
              </w:tabs>
              <w:ind w:left="-103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B2A9C77" w14:textId="77777777" w:rsidR="002A42EE" w:rsidRPr="0010020E" w:rsidRDefault="002A42EE" w:rsidP="007366E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จำนวนใบสำคัญแสดงสิทธิที่นำมาซื้อหุ้นสามัญ</w:t>
            </w: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หน่วย</w:t>
            </w: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CC16E54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5EB77A8" w14:textId="77777777" w:rsidR="00D87A04" w:rsidRPr="0010020E" w:rsidRDefault="00D87A04" w:rsidP="00D87A04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จำนวนหุ้น</w:t>
            </w:r>
          </w:p>
          <w:p w14:paraId="155A4D43" w14:textId="77777777" w:rsidR="00D87A04" w:rsidRPr="0010020E" w:rsidRDefault="00D87A04" w:rsidP="00D87A04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ที่เกิดจาก</w:t>
            </w:r>
          </w:p>
          <w:p w14:paraId="1891DBF8" w14:textId="4452C607" w:rsidR="002A42EE" w:rsidRPr="0010020E" w:rsidRDefault="00D87A04" w:rsidP="00D87A04">
            <w:pPr>
              <w:pStyle w:val="Heading3"/>
              <w:tabs>
                <w:tab w:val="clear" w:pos="227"/>
                <w:tab w:val="clear" w:pos="90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การใช้สิทธิ</w:t>
            </w: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(</w:t>
            </w:r>
            <w:r w:rsidRPr="0010020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หุ้น</w:t>
            </w: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EB07B68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vAlign w:val="bottom"/>
          </w:tcPr>
          <w:p w14:paraId="33262AE9" w14:textId="77777777" w:rsidR="00FC6959" w:rsidRPr="0010020E" w:rsidRDefault="00FC6959" w:rsidP="00FC6959">
            <w:pPr>
              <w:tabs>
                <w:tab w:val="clear" w:pos="227"/>
                <w:tab w:val="clear" w:pos="680"/>
                <w:tab w:val="left" w:pos="1119"/>
              </w:tabs>
              <w:ind w:left="-126" w:right="-102" w:firstLine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20E">
              <w:rPr>
                <w:rFonts w:ascii="Angsana New" w:hAnsi="Angsana New" w:hint="cs"/>
                <w:sz w:val="28"/>
                <w:szCs w:val="28"/>
                <w:cs/>
              </w:rPr>
              <w:t>ราคาการใช้สิทธิ</w:t>
            </w:r>
          </w:p>
          <w:p w14:paraId="65B242F4" w14:textId="6B9E4E13" w:rsidR="002A42EE" w:rsidRPr="0010020E" w:rsidRDefault="00FC6959" w:rsidP="00FC6959">
            <w:pPr>
              <w:tabs>
                <w:tab w:val="clear" w:pos="227"/>
                <w:tab w:val="clear" w:pos="680"/>
                <w:tab w:val="left" w:pos="1119"/>
              </w:tabs>
              <w:ind w:left="-126" w:right="-102" w:firstLine="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20E">
              <w:rPr>
                <w:rFonts w:ascii="Angsana New" w:hAnsi="Angsana New"/>
                <w:sz w:val="28"/>
                <w:szCs w:val="28"/>
              </w:rPr>
              <w:t>(</w:t>
            </w:r>
            <w:r w:rsidRPr="0010020E">
              <w:rPr>
                <w:rFonts w:ascii="Angsana New" w:hAnsi="Angsana New" w:hint="cs"/>
                <w:sz w:val="28"/>
                <w:szCs w:val="28"/>
                <w:cs/>
              </w:rPr>
              <w:t>บาทต่อหุ้น</w:t>
            </w:r>
            <w:r w:rsidRPr="001002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2BF6FB9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vAlign w:val="bottom"/>
          </w:tcPr>
          <w:p w14:paraId="6FAF0641" w14:textId="77777777" w:rsidR="00FC6959" w:rsidRPr="0010020E" w:rsidRDefault="00FC6959" w:rsidP="00FC69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ทุนที่ชำระแล้ว</w:t>
            </w:r>
          </w:p>
          <w:p w14:paraId="1A9321C1" w14:textId="288FCC7F" w:rsidR="002A42EE" w:rsidRPr="0010020E" w:rsidRDefault="00FC6959" w:rsidP="00FC6959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(</w:t>
            </w: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บาท</w:t>
            </w: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9829E17" w14:textId="77777777" w:rsidR="002A42EE" w:rsidRPr="0010020E" w:rsidRDefault="002A42EE" w:rsidP="007366E6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42F79BF1" w14:textId="77777777" w:rsidR="002A42EE" w:rsidRPr="0010020E" w:rsidRDefault="002A42EE" w:rsidP="007366E6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3026403F" w14:textId="77777777" w:rsidR="002A42EE" w:rsidRPr="0010020E" w:rsidRDefault="002A42EE" w:rsidP="007366E6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จำนวนใบสำคัญแสดงสิทธิที่</w:t>
            </w:r>
          </w:p>
          <w:p w14:paraId="467B869B" w14:textId="77777777" w:rsidR="002A42EE" w:rsidRPr="0010020E" w:rsidRDefault="002A42EE" w:rsidP="007366E6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ยังไม่ได้ถูก</w:t>
            </w:r>
          </w:p>
          <w:p w14:paraId="0BE7BA5C" w14:textId="77777777" w:rsidR="002A42EE" w:rsidRPr="0010020E" w:rsidRDefault="002A42EE" w:rsidP="007366E6">
            <w:pPr>
              <w:pStyle w:val="Heading3"/>
              <w:tabs>
                <w:tab w:val="clear" w:pos="227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ใช้สิทธิ (หน่วย)</w:t>
            </w:r>
          </w:p>
        </w:tc>
        <w:tc>
          <w:tcPr>
            <w:tcW w:w="236" w:type="dxa"/>
            <w:vAlign w:val="bottom"/>
          </w:tcPr>
          <w:p w14:paraId="53E50AED" w14:textId="77777777" w:rsidR="002A42EE" w:rsidRPr="0010020E" w:rsidRDefault="002A42EE" w:rsidP="007366E6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1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14E10615" w14:textId="77777777" w:rsidR="002A42EE" w:rsidRPr="0010020E" w:rsidRDefault="002A42EE" w:rsidP="007366E6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  <w:p w14:paraId="17B32142" w14:textId="77777777" w:rsidR="002A42EE" w:rsidRPr="0010020E" w:rsidRDefault="002A42EE" w:rsidP="007366E6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วันที่จดทะเบียน</w:t>
            </w:r>
          </w:p>
          <w:p w14:paraId="4E0F9B58" w14:textId="77777777" w:rsidR="002A42EE" w:rsidRPr="0010020E" w:rsidRDefault="002A42EE" w:rsidP="007366E6">
            <w:pPr>
              <w:pStyle w:val="Heading3"/>
              <w:tabs>
                <w:tab w:val="clear" w:pos="227"/>
                <w:tab w:val="left" w:pos="1119"/>
                <w:tab w:val="center" w:pos="4536"/>
                <w:tab w:val="right" w:pos="9072"/>
              </w:tabs>
              <w:ind w:left="-57" w:right="-5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การเพิ่มทุนที่ออกและชำระแล้วกับกระทรวงพาณิชย์</w:t>
            </w:r>
          </w:p>
        </w:tc>
      </w:tr>
      <w:tr w:rsidR="002A42EE" w:rsidRPr="0010020E" w14:paraId="19EEA2A5" w14:textId="77777777" w:rsidTr="00F14EE9">
        <w:trPr>
          <w:trHeight w:val="322"/>
        </w:trPr>
        <w:tc>
          <w:tcPr>
            <w:tcW w:w="1460" w:type="dxa"/>
          </w:tcPr>
          <w:p w14:paraId="38EB44BF" w14:textId="08402612" w:rsidR="002A42EE" w:rsidRPr="0010020E" w:rsidRDefault="00D87A04" w:rsidP="007366E6">
            <w:pPr>
              <w:pStyle w:val="Heading3"/>
              <w:tabs>
                <w:tab w:val="center" w:pos="4536"/>
                <w:tab w:val="right" w:pos="9072"/>
              </w:tabs>
              <w:ind w:left="-113" w:right="-113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29 </w:t>
            </w:r>
            <w:r w:rsidRPr="0010020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กรกฎาคม</w:t>
            </w: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34B92ECD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ind w:left="-103" w:right="176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23" w:type="dxa"/>
          </w:tcPr>
          <w:p w14:paraId="3F453907" w14:textId="4E69B9EB" w:rsidR="002A42EE" w:rsidRPr="0010020E" w:rsidRDefault="00D87A04" w:rsidP="007366E6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171</w:t>
            </w:r>
          </w:p>
        </w:tc>
        <w:tc>
          <w:tcPr>
            <w:tcW w:w="236" w:type="dxa"/>
          </w:tcPr>
          <w:p w14:paraId="5DA9911E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D3101FE" w14:textId="59F19E38" w:rsidR="002A42EE" w:rsidRPr="0010020E" w:rsidRDefault="00D87A04" w:rsidP="007366E6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398</w:t>
            </w:r>
          </w:p>
        </w:tc>
        <w:tc>
          <w:tcPr>
            <w:tcW w:w="236" w:type="dxa"/>
          </w:tcPr>
          <w:p w14:paraId="6C263BCC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ind w:right="157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33" w:type="dxa"/>
          </w:tcPr>
          <w:p w14:paraId="11D0E8BD" w14:textId="55DC3DED" w:rsidR="002A42EE" w:rsidRPr="0010020E" w:rsidRDefault="00FC6959" w:rsidP="00FC6959">
            <w:pPr>
              <w:pStyle w:val="Heading3"/>
              <w:tabs>
                <w:tab w:val="clear" w:pos="454"/>
                <w:tab w:val="clear" w:pos="680"/>
                <w:tab w:val="clear" w:pos="907"/>
                <w:tab w:val="left" w:pos="886"/>
                <w:tab w:val="center" w:pos="4536"/>
                <w:tab w:val="right" w:pos="9072"/>
              </w:tabs>
              <w:ind w:left="-126" w:right="-102" w:firstLine="69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67D563B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ind w:right="14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771" w:type="dxa"/>
          </w:tcPr>
          <w:p w14:paraId="6161D86B" w14:textId="64806AD9" w:rsidR="002A42EE" w:rsidRPr="0010020E" w:rsidRDefault="00FC6959" w:rsidP="007366E6">
            <w:pPr>
              <w:pStyle w:val="Heading3"/>
              <w:tabs>
                <w:tab w:val="clear" w:pos="227"/>
                <w:tab w:val="clear" w:pos="680"/>
                <w:tab w:val="left" w:pos="101"/>
                <w:tab w:val="center" w:pos="4536"/>
                <w:tab w:val="right" w:pos="9072"/>
              </w:tabs>
              <w:ind w:hanging="182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1,990</w:t>
            </w:r>
          </w:p>
        </w:tc>
        <w:tc>
          <w:tcPr>
            <w:tcW w:w="236" w:type="dxa"/>
          </w:tcPr>
          <w:p w14:paraId="01B8698D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ind w:right="176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15" w:type="dxa"/>
          </w:tcPr>
          <w:p w14:paraId="1AB5F02F" w14:textId="57FCFAE5" w:rsidR="002A42EE" w:rsidRPr="0010020E" w:rsidRDefault="00FC6959" w:rsidP="007366E6">
            <w:pPr>
              <w:pStyle w:val="Heading3"/>
              <w:tabs>
                <w:tab w:val="clear" w:pos="907"/>
                <w:tab w:val="center" w:pos="4536"/>
                <w:tab w:val="right" w:pos="9072"/>
              </w:tabs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23,986,739</w:t>
            </w:r>
          </w:p>
        </w:tc>
        <w:tc>
          <w:tcPr>
            <w:tcW w:w="236" w:type="dxa"/>
          </w:tcPr>
          <w:p w14:paraId="50CC0A20" w14:textId="77777777" w:rsidR="002A42EE" w:rsidRPr="0010020E" w:rsidRDefault="002A42EE" w:rsidP="007366E6">
            <w:pPr>
              <w:pStyle w:val="Heading3"/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EAD504E" w14:textId="7F48E557" w:rsidR="002A42EE" w:rsidRPr="0010020E" w:rsidRDefault="00FC6959" w:rsidP="00D87A04">
            <w:pPr>
              <w:pStyle w:val="Heading3"/>
              <w:tabs>
                <w:tab w:val="center" w:pos="4536"/>
                <w:tab w:val="right" w:pos="9072"/>
              </w:tabs>
              <w:ind w:left="-89" w:right="-85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31</w:t>
            </w:r>
            <w:r w:rsidR="00D87A04"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</w:t>
            </w:r>
            <w:r w:rsidR="00D87A04" w:rsidRPr="0010020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กรกฎาคม</w:t>
            </w:r>
            <w:r w:rsidR="00D87A04" w:rsidRPr="0010020E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D87A04" w:rsidRPr="0010020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2568</w:t>
            </w:r>
          </w:p>
        </w:tc>
      </w:tr>
    </w:tbl>
    <w:p w14:paraId="1A901934" w14:textId="77777777" w:rsidR="002A42EE" w:rsidRPr="0010020E" w:rsidRDefault="002A42EE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7D2E954" w14:textId="481A5394" w:rsidR="002A42EE" w:rsidRPr="0010020E" w:rsidRDefault="00F14EE9" w:rsidP="00440E20">
      <w:pPr>
        <w:pStyle w:val="NoSpacing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วันที่</w:t>
      </w:r>
      <w:r w:rsidRPr="0010020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54DF1" w:rsidRPr="0010020E">
        <w:rPr>
          <w:rFonts w:ascii="Angsana New" w:hAnsi="Angsana New" w:cs="Angsana New"/>
          <w:spacing w:val="-2"/>
          <w:sz w:val="30"/>
          <w:szCs w:val="30"/>
        </w:rPr>
        <w:t>29</w:t>
      </w:r>
      <w:r w:rsidRPr="0010020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กรกฎาคม</w:t>
      </w:r>
      <w:r w:rsidRPr="0010020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pacing w:val="-2"/>
          <w:sz w:val="30"/>
          <w:szCs w:val="30"/>
        </w:rPr>
        <w:t>256</w:t>
      </w:r>
      <w:r w:rsidR="005D0276" w:rsidRPr="0010020E">
        <w:rPr>
          <w:rFonts w:ascii="Angsana New" w:hAnsi="Angsana New" w:cs="Angsana New" w:hint="cs"/>
          <w:spacing w:val="-2"/>
          <w:sz w:val="30"/>
          <w:szCs w:val="30"/>
        </w:rPr>
        <w:t>8</w:t>
      </w:r>
      <w:r w:rsidRPr="0010020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เป็นวันใช้สิทธิครั้งสุดท้ายของ</w:t>
      </w:r>
      <w:r w:rsidRPr="0010020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pacing w:val="-2"/>
          <w:sz w:val="30"/>
          <w:szCs w:val="30"/>
        </w:rPr>
        <w:t>ECF-W</w:t>
      </w:r>
      <w:r w:rsidR="005D0276" w:rsidRPr="0010020E">
        <w:rPr>
          <w:rFonts w:ascii="Angsana New" w:hAnsi="Angsana New" w:cs="Angsana New" w:hint="cs"/>
          <w:spacing w:val="-2"/>
          <w:sz w:val="30"/>
          <w:szCs w:val="30"/>
        </w:rPr>
        <w:t>5</w:t>
      </w:r>
      <w:r w:rsidRPr="0010020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54DF1" w:rsidRPr="0010020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และต่อมาเมื่อวันที่ </w:t>
      </w:r>
      <w:r w:rsidR="00054DF1" w:rsidRPr="0010020E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054DF1" w:rsidRPr="0010020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กรกฎาคม </w:t>
      </w:r>
      <w:r w:rsidR="00054DF1" w:rsidRPr="0010020E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ส่วนที่ยังไม่ใช้สิทธิจำนวน</w:t>
      </w:r>
      <w:r w:rsidRPr="0010020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pacing w:val="-2"/>
          <w:sz w:val="30"/>
          <w:szCs w:val="30"/>
        </w:rPr>
        <w:t xml:space="preserve">23,986,739 </w:t>
      </w: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หน่วยได้พ้นสภาพ</w:t>
      </w:r>
      <w:r w:rsidR="00054DF1" w:rsidRPr="0010020E">
        <w:rPr>
          <w:rFonts w:ascii="Angsana New" w:hAnsi="Angsana New" w:cs="Angsana New" w:hint="cs"/>
          <w:spacing w:val="-2"/>
          <w:sz w:val="30"/>
          <w:szCs w:val="30"/>
          <w:cs/>
        </w:rPr>
        <w:t>จาก</w:t>
      </w: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การเป็นหลักทรัพย์จดทะเบียนในตลาดหลักทรัพย์</w:t>
      </w:r>
      <w:r w:rsidRPr="0010020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เอ็ม</w:t>
      </w:r>
      <w:r w:rsidRPr="0010020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เอ</w:t>
      </w:r>
      <w:r w:rsidRPr="0010020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ไอ</w:t>
      </w:r>
      <w:r w:rsidRPr="0010020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054DF1" w:rsidRPr="0010020E">
        <w:rPr>
          <w:rFonts w:ascii="Angsana New" w:hAnsi="Angsana New" w:cs="Angsana New" w:hint="cs"/>
          <w:spacing w:val="-2"/>
          <w:sz w:val="30"/>
          <w:szCs w:val="30"/>
          <w:cs/>
        </w:rPr>
        <w:t>และ</w:t>
      </w: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ไม่สามารถใช้สิทธิใดๆ</w:t>
      </w:r>
      <w:r w:rsidRPr="0010020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pacing w:val="-2"/>
          <w:sz w:val="30"/>
          <w:szCs w:val="30"/>
          <w:cs/>
        </w:rPr>
        <w:t>ได้อีก</w:t>
      </w:r>
    </w:p>
    <w:p w14:paraId="0CC37F59" w14:textId="77777777" w:rsidR="00B3143E" w:rsidRDefault="00B3143E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2ED6BA89" w14:textId="77777777" w:rsidR="0010020E" w:rsidRDefault="0010020E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7B7DFCE8" w14:textId="77777777" w:rsidR="0010020E" w:rsidRPr="0010020E" w:rsidRDefault="0010020E" w:rsidP="00440E20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C7ABFDE" w14:textId="526D3141" w:rsidR="00BC48BC" w:rsidRDefault="00BC48BC" w:rsidP="00C6409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0020E">
        <w:rPr>
          <w:rFonts w:ascii="Angsana New" w:hAnsi="Angsana New" w:cs="Angsana New" w:hint="cs"/>
          <w:sz w:val="30"/>
          <w:szCs w:val="30"/>
          <w:cs/>
        </w:rPr>
        <w:lastRenderedPageBreak/>
        <w:t>ในที่ประชุมคณะกรรมการบริษัทเมื่อวันที่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D10B28" w:rsidRPr="0010020E">
        <w:rPr>
          <w:rFonts w:ascii="Angsana New" w:hAnsi="Angsana New" w:cs="Angsana New"/>
          <w:sz w:val="30"/>
          <w:szCs w:val="30"/>
        </w:rPr>
        <w:t>6</w:t>
      </w:r>
      <w:r w:rsidRPr="0010020E">
        <w:rPr>
          <w:rFonts w:ascii="Angsana New" w:hAnsi="Angsana New" w:cs="Angsana New"/>
          <w:sz w:val="30"/>
          <w:szCs w:val="30"/>
        </w:rPr>
        <w:t xml:space="preserve"> </w:t>
      </w:r>
      <w:r w:rsidR="00C64096" w:rsidRPr="0010020E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10020E">
        <w:rPr>
          <w:rFonts w:ascii="Angsana New" w:hAnsi="Angsana New" w:cs="Angsana New" w:hint="cs"/>
          <w:sz w:val="30"/>
          <w:szCs w:val="30"/>
          <w:cs/>
        </w:rPr>
        <w:t>าคม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2568 </w:t>
      </w:r>
      <w:r w:rsidRPr="0010020E">
        <w:rPr>
          <w:rFonts w:ascii="Angsana New" w:hAnsi="Angsana New" w:cs="Angsana New" w:hint="cs"/>
          <w:sz w:val="30"/>
          <w:szCs w:val="30"/>
          <w:cs/>
        </w:rPr>
        <w:t>คณะกรรมการบริษัทได้มีมติอนุมัติ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CD695D6" w14:textId="77777777" w:rsidR="0010020E" w:rsidRPr="0010020E" w:rsidRDefault="0010020E" w:rsidP="00C6409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545ECA15" w14:textId="763229D0" w:rsidR="00C64096" w:rsidRDefault="00C64096" w:rsidP="00C64096">
      <w:pPr>
        <w:pStyle w:val="NoSpacing"/>
        <w:numPr>
          <w:ilvl w:val="0"/>
          <w:numId w:val="30"/>
        </w:numPr>
        <w:ind w:left="588" w:hanging="588"/>
        <w:jc w:val="thaiDistribute"/>
        <w:rPr>
          <w:rFonts w:ascii="Angsana New" w:hAnsi="Angsana New" w:cs="Angsana New"/>
          <w:sz w:val="30"/>
          <w:szCs w:val="30"/>
        </w:rPr>
      </w:pPr>
      <w:r w:rsidRPr="0010020E">
        <w:rPr>
          <w:rFonts w:ascii="Angsana New" w:hAnsi="Angsana New" w:cs="Angsana New" w:hint="cs"/>
          <w:sz w:val="30"/>
          <w:szCs w:val="30"/>
          <w:cs/>
        </w:rPr>
        <w:t>การลดทุนจดทะเบียนของบริษัทจำนวน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119,933,695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0020E">
        <w:rPr>
          <w:rFonts w:ascii="Angsana New" w:hAnsi="Angsana New" w:cs="Angsana New" w:hint="cs"/>
          <w:sz w:val="30"/>
          <w:szCs w:val="30"/>
          <w:cs/>
        </w:rPr>
        <w:t>โดยการตัดหุ้นสามัญที่ยังไม่ได้ออกจำหน่ายจำนวน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23,986,739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5.00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บาทซึ่งเป็นหุ้นสามัญเพิ่มทุนที่จัดสรรไว้เพื่อรองรับการใช้สิทธิตามใบสำคัญแสดงสิทธิ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>ECF-W</w:t>
      </w:r>
      <w:r w:rsidR="005D0276" w:rsidRPr="0010020E">
        <w:rPr>
          <w:rFonts w:ascii="Angsana New" w:hAnsi="Angsana New" w:cs="Angsana New"/>
          <w:sz w:val="30"/>
          <w:szCs w:val="30"/>
        </w:rPr>
        <w:t>5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ซึ่งหมดอายุแล้ว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0020E">
        <w:rPr>
          <w:rFonts w:ascii="Angsana New" w:hAnsi="Angsana New" w:cs="Angsana New" w:hint="cs"/>
          <w:sz w:val="30"/>
          <w:szCs w:val="30"/>
          <w:cs/>
        </w:rPr>
        <w:t>จากเดิม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7,366,351,575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บาทเป็น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7,246,417,880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แบ่งออกเป็นหุ้นสามัญจำนวน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>1,</w:t>
      </w:r>
      <w:r w:rsidR="00506744" w:rsidRPr="0010020E">
        <w:rPr>
          <w:rFonts w:ascii="Angsana New" w:hAnsi="Angsana New" w:cs="Angsana New"/>
          <w:sz w:val="30"/>
          <w:szCs w:val="30"/>
        </w:rPr>
        <w:t>449</w:t>
      </w:r>
      <w:r w:rsidRPr="0010020E">
        <w:rPr>
          <w:rFonts w:ascii="Angsana New" w:hAnsi="Angsana New" w:cs="Angsana New"/>
          <w:sz w:val="30"/>
          <w:szCs w:val="30"/>
        </w:rPr>
        <w:t>,</w:t>
      </w:r>
      <w:r w:rsidR="00506744" w:rsidRPr="0010020E">
        <w:rPr>
          <w:rFonts w:ascii="Angsana New" w:hAnsi="Angsana New" w:cs="Angsana New"/>
          <w:sz w:val="30"/>
          <w:szCs w:val="30"/>
        </w:rPr>
        <w:t>283</w:t>
      </w:r>
      <w:r w:rsidRPr="0010020E">
        <w:rPr>
          <w:rFonts w:ascii="Angsana New" w:hAnsi="Angsana New" w:cs="Angsana New"/>
          <w:sz w:val="30"/>
          <w:szCs w:val="30"/>
        </w:rPr>
        <w:t>,</w:t>
      </w:r>
      <w:r w:rsidR="00506744" w:rsidRPr="0010020E">
        <w:rPr>
          <w:rFonts w:ascii="Angsana New" w:hAnsi="Angsana New" w:cs="Angsana New"/>
          <w:sz w:val="30"/>
          <w:szCs w:val="30"/>
        </w:rPr>
        <w:t>576</w:t>
      </w:r>
      <w:r w:rsidRPr="0010020E">
        <w:rPr>
          <w:rFonts w:ascii="Angsana New" w:hAnsi="Angsana New" w:cs="Angsana New"/>
          <w:sz w:val="30"/>
          <w:szCs w:val="30"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5.00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 </w:t>
      </w:r>
    </w:p>
    <w:p w14:paraId="4ACAE740" w14:textId="77777777" w:rsidR="0010020E" w:rsidRPr="0010020E" w:rsidRDefault="0010020E" w:rsidP="0010020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6E742AE6" w14:textId="76FA01E1" w:rsidR="00506744" w:rsidRDefault="00B3143E" w:rsidP="00C64096">
      <w:pPr>
        <w:pStyle w:val="NoSpacing"/>
        <w:numPr>
          <w:ilvl w:val="0"/>
          <w:numId w:val="30"/>
        </w:numPr>
        <w:ind w:left="588" w:hanging="588"/>
        <w:jc w:val="thaiDistribute"/>
        <w:rPr>
          <w:rFonts w:ascii="Angsana New" w:hAnsi="Angsana New" w:cs="Angsana New"/>
          <w:sz w:val="30"/>
          <w:szCs w:val="30"/>
        </w:rPr>
      </w:pPr>
      <w:r w:rsidRPr="0010020E">
        <w:rPr>
          <w:rFonts w:ascii="Angsana New" w:hAnsi="Angsana New" w:cs="Angsana New" w:hint="cs"/>
          <w:sz w:val="30"/>
          <w:szCs w:val="30"/>
          <w:cs/>
        </w:rPr>
        <w:t>การออกและเสนอขายหุ้นกู้แปลงสภาพจำนวนรวมทั้งสิ้นไม่เกิน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780461" w:rsidRPr="0010020E">
        <w:rPr>
          <w:rFonts w:ascii="Angsana New" w:hAnsi="Angsana New" w:cs="Angsana New"/>
          <w:sz w:val="30"/>
          <w:szCs w:val="30"/>
        </w:rPr>
        <w:t>8</w:t>
      </w:r>
      <w:r w:rsidRPr="0010020E">
        <w:rPr>
          <w:rFonts w:ascii="Angsana New" w:hAnsi="Angsana New" w:cs="Angsana New"/>
          <w:sz w:val="30"/>
          <w:szCs w:val="30"/>
        </w:rPr>
        <w:t xml:space="preserve">00,000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หน่วย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ราคาเสนอขาย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1,000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บาทต่อ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1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หน่วยหุ้นกู้แปลงสภาพ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มูลค่าที่เสนอขายรวมทั้งสิ้นไม่เกิน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780461" w:rsidRPr="0010020E">
        <w:rPr>
          <w:rFonts w:ascii="Angsana New" w:hAnsi="Angsana New" w:cs="Angsana New"/>
          <w:sz w:val="30"/>
          <w:szCs w:val="30"/>
        </w:rPr>
        <w:t>800,000,0</w:t>
      </w:r>
      <w:r w:rsidRPr="0010020E">
        <w:rPr>
          <w:rFonts w:ascii="Angsana New" w:hAnsi="Angsana New" w:cs="Angsana New"/>
          <w:sz w:val="30"/>
          <w:szCs w:val="30"/>
        </w:rPr>
        <w:t xml:space="preserve">00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</w:t>
      </w:r>
      <w:r w:rsidR="00780461" w:rsidRPr="0010020E">
        <w:rPr>
          <w:rFonts w:ascii="Angsana New" w:hAnsi="Angsana New" w:cs="Angsana New" w:hint="cs"/>
          <w:sz w:val="30"/>
          <w:szCs w:val="30"/>
          <w:cs/>
        </w:rPr>
        <w:t>ให้แก่ผู้ลงทุนโดยเฉพาะเจาะจง</w:t>
      </w:r>
      <w:r w:rsidR="00780461" w:rsidRPr="0010020E">
        <w:rPr>
          <w:rFonts w:ascii="Angsana New" w:hAnsi="Angsana New" w:cs="Angsana New"/>
          <w:sz w:val="30"/>
          <w:szCs w:val="30"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ราคาแปลงสภาพของหุ้นกู้แปลงสภาพจะไม่ต่ำกว่าร้อยละ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90.00 </w:t>
      </w:r>
      <w:r w:rsidRPr="0010020E">
        <w:rPr>
          <w:rFonts w:ascii="Angsana New" w:hAnsi="Angsana New" w:cs="Angsana New" w:hint="cs"/>
          <w:sz w:val="30"/>
          <w:szCs w:val="30"/>
          <w:cs/>
        </w:rPr>
        <w:t>ของราคาตลาด</w:t>
      </w:r>
      <w:r w:rsidR="0010020E">
        <w:rPr>
          <w:rFonts w:ascii="Angsana New" w:hAnsi="Angsana New" w:cs="Angsana New" w:hint="cs"/>
          <w:sz w:val="30"/>
          <w:szCs w:val="30"/>
          <w:cs/>
        </w:rPr>
        <w:t>โดย</w:t>
      </w:r>
      <w:r w:rsidRPr="0010020E">
        <w:rPr>
          <w:rFonts w:ascii="Angsana New" w:hAnsi="Angsana New" w:cs="Angsana New" w:hint="cs"/>
          <w:sz w:val="30"/>
          <w:szCs w:val="30"/>
          <w:cs/>
        </w:rPr>
        <w:t>ราคาตลาดคำนวณจากราคาถัวเฉลี่ยถ่วงน้ำหนักของหุ้นของบริษัทที่จดทะเบียนในตลาดหลักทรัพย์ฯ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ย้อนหลังไม่น้อยกว่า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7 </w:t>
      </w:r>
      <w:r w:rsidRPr="0010020E">
        <w:rPr>
          <w:rFonts w:ascii="Angsana New" w:hAnsi="Angsana New" w:cs="Angsana New" w:hint="cs"/>
          <w:sz w:val="30"/>
          <w:szCs w:val="30"/>
          <w:cs/>
        </w:rPr>
        <w:t>วันทำการติดต่อกันแต่ไม่เกิน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/>
          <w:sz w:val="30"/>
          <w:szCs w:val="30"/>
        </w:rPr>
        <w:t xml:space="preserve">15 </w:t>
      </w:r>
      <w:r w:rsidRPr="0010020E">
        <w:rPr>
          <w:rFonts w:ascii="Angsana New" w:hAnsi="Angsana New" w:cs="Angsana New" w:hint="cs"/>
          <w:sz w:val="30"/>
          <w:szCs w:val="30"/>
          <w:cs/>
        </w:rPr>
        <w:t>วันทำการติดต่อกันก่อนวันกำหนดราคาที่ผู้ถือหุ้นกู้แปลงสภาพจะใช้สิทธิแปลงสภาพ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3F7A5A0" w14:textId="77777777" w:rsidR="0010020E" w:rsidRPr="0010020E" w:rsidRDefault="0010020E" w:rsidP="0010020E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14:paraId="3B93B4B0" w14:textId="4CCE2D81" w:rsidR="00C64096" w:rsidRDefault="00C64096" w:rsidP="00B3143E">
      <w:pPr>
        <w:pStyle w:val="NoSpacing"/>
        <w:numPr>
          <w:ilvl w:val="0"/>
          <w:numId w:val="30"/>
        </w:numPr>
        <w:ind w:left="588" w:hanging="588"/>
        <w:jc w:val="thaiDistribute"/>
        <w:rPr>
          <w:rFonts w:ascii="Angsana New" w:hAnsi="Angsana New" w:cs="Angsana New"/>
          <w:sz w:val="30"/>
          <w:szCs w:val="30"/>
        </w:rPr>
      </w:pPr>
      <w:r w:rsidRPr="0010020E">
        <w:rPr>
          <w:rFonts w:ascii="Angsana New" w:hAnsi="Angsana New" w:cs="Angsana New" w:hint="cs"/>
          <w:sz w:val="30"/>
          <w:szCs w:val="30"/>
          <w:cs/>
        </w:rPr>
        <w:t>การเพิ่มทุนจดทะเบียนของบริษัทจำนวน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B3143E" w:rsidRPr="0010020E">
        <w:rPr>
          <w:rFonts w:ascii="Angsana New" w:hAnsi="Angsana New" w:cs="Angsana New"/>
          <w:sz w:val="30"/>
          <w:szCs w:val="30"/>
        </w:rPr>
        <w:t>585,569,120</w:t>
      </w:r>
      <w:r w:rsidRPr="0010020E">
        <w:rPr>
          <w:rFonts w:ascii="Angsana New" w:hAnsi="Angsana New" w:cs="Angsana New"/>
          <w:sz w:val="30"/>
          <w:szCs w:val="30"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(</w:t>
      </w:r>
      <w:r w:rsidRPr="0010020E">
        <w:rPr>
          <w:rFonts w:ascii="Angsana New" w:hAnsi="Angsana New" w:cs="Angsana New" w:hint="cs"/>
          <w:sz w:val="30"/>
          <w:szCs w:val="30"/>
          <w:cs/>
        </w:rPr>
        <w:t>จากเดิม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B3143E" w:rsidRPr="0010020E">
        <w:rPr>
          <w:rFonts w:ascii="Angsana New" w:hAnsi="Angsana New" w:cs="Angsana New"/>
          <w:sz w:val="30"/>
          <w:szCs w:val="30"/>
        </w:rPr>
        <w:t>7,246,417,880</w:t>
      </w:r>
      <w:r w:rsidRPr="0010020E">
        <w:rPr>
          <w:rFonts w:ascii="Angsana New" w:hAnsi="Angsana New" w:cs="Angsana New"/>
          <w:sz w:val="30"/>
          <w:szCs w:val="30"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บาทเป็น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B3143E" w:rsidRPr="0010020E">
        <w:rPr>
          <w:rFonts w:ascii="Angsana New" w:hAnsi="Angsana New" w:cs="Angsana New"/>
          <w:sz w:val="30"/>
          <w:szCs w:val="30"/>
        </w:rPr>
        <w:t>7,831,987,000</w:t>
      </w:r>
      <w:r w:rsidRPr="0010020E">
        <w:rPr>
          <w:rFonts w:ascii="Angsana New" w:hAnsi="Angsana New" w:cs="Angsana New"/>
          <w:sz w:val="30"/>
          <w:szCs w:val="30"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0020E">
        <w:rPr>
          <w:rFonts w:ascii="Angsana New" w:hAnsi="Angsana New" w:cs="Angsana New" w:hint="cs"/>
          <w:sz w:val="30"/>
          <w:szCs w:val="30"/>
          <w:cs/>
        </w:rPr>
        <w:t>โดยการออกหุ้นสามัญเพิ่มทุนจำนวน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B3143E" w:rsidRPr="0010020E">
        <w:rPr>
          <w:rFonts w:ascii="Angsana New" w:hAnsi="Angsana New" w:cs="Angsana New"/>
          <w:sz w:val="30"/>
          <w:szCs w:val="30"/>
        </w:rPr>
        <w:t>117</w:t>
      </w:r>
      <w:r w:rsidRPr="0010020E">
        <w:rPr>
          <w:rFonts w:ascii="Angsana New" w:hAnsi="Angsana New" w:cs="Angsana New"/>
          <w:sz w:val="30"/>
          <w:szCs w:val="30"/>
        </w:rPr>
        <w:t>,</w:t>
      </w:r>
      <w:r w:rsidR="00B3143E" w:rsidRPr="0010020E">
        <w:rPr>
          <w:rFonts w:ascii="Angsana New" w:hAnsi="Angsana New" w:cs="Angsana New"/>
          <w:sz w:val="30"/>
          <w:szCs w:val="30"/>
        </w:rPr>
        <w:t>113,824</w:t>
      </w:r>
      <w:r w:rsidRPr="0010020E">
        <w:rPr>
          <w:rFonts w:ascii="Angsana New" w:hAnsi="Angsana New" w:cs="Angsana New"/>
          <w:sz w:val="30"/>
          <w:szCs w:val="30"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B3143E" w:rsidRPr="0010020E">
        <w:rPr>
          <w:rFonts w:ascii="Angsana New" w:hAnsi="Angsana New" w:cs="Angsana New"/>
          <w:sz w:val="30"/>
          <w:szCs w:val="30"/>
        </w:rPr>
        <w:t>5.00</w:t>
      </w:r>
      <w:r w:rsidRPr="0010020E">
        <w:rPr>
          <w:rFonts w:ascii="Angsana New" w:hAnsi="Angsana New" w:cs="Angsana New"/>
          <w:sz w:val="30"/>
          <w:szCs w:val="30"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บาท</w:t>
      </w:r>
      <w:r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020E">
        <w:rPr>
          <w:rFonts w:ascii="Angsana New" w:hAnsi="Angsana New" w:cs="Angsana New" w:hint="cs"/>
          <w:sz w:val="30"/>
          <w:szCs w:val="30"/>
          <w:cs/>
        </w:rPr>
        <w:t>และจัดสรรหุ้นสามัญเพิ่มทุนดังกล่าว</w:t>
      </w:r>
      <w:r w:rsidR="00B3143E" w:rsidRPr="0010020E">
        <w:rPr>
          <w:rFonts w:ascii="Angsana New" w:hAnsi="Angsana New" w:cs="Angsana New" w:hint="cs"/>
          <w:sz w:val="30"/>
          <w:szCs w:val="30"/>
          <w:cs/>
        </w:rPr>
        <w:t>เพื่อรองรับการใช้สิทธิแปลงสภาพของหุ้นกู้แปลงสภาพที่ออกและเสนอขายให้แก่ผู้ลงทุนโดยเฉพาะเจาะจง</w:t>
      </w:r>
    </w:p>
    <w:p w14:paraId="0FE85BD0" w14:textId="77777777" w:rsidR="0010020E" w:rsidRPr="0010020E" w:rsidRDefault="0010020E" w:rsidP="0010020E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A452544" w14:textId="7D10A9BB" w:rsidR="00C64096" w:rsidRPr="0010020E" w:rsidRDefault="00C64096" w:rsidP="00C6409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10020E">
        <w:rPr>
          <w:rFonts w:ascii="Angsana New" w:hAnsi="Angsana New" w:cs="Angsana New" w:hint="cs"/>
          <w:sz w:val="30"/>
          <w:szCs w:val="30"/>
          <w:cs/>
        </w:rPr>
        <w:t>ซึ่งเรื่องดังกล่าวนี้ขึ้นอยู่กับมติของที่ประชุมวิสามัญผู้ถือหุ้นที่จะมีขึ้นใน</w:t>
      </w:r>
      <w:r w:rsidR="008052F2" w:rsidRPr="0010020E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8052F2" w:rsidRPr="0010020E">
        <w:rPr>
          <w:rFonts w:ascii="Angsana New" w:hAnsi="Angsana New" w:cs="Angsana New"/>
          <w:sz w:val="30"/>
          <w:szCs w:val="30"/>
        </w:rPr>
        <w:t>16</w:t>
      </w:r>
      <w:r w:rsidR="008052F2"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8052F2" w:rsidRPr="0010020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8052F2" w:rsidRPr="0010020E">
        <w:rPr>
          <w:rFonts w:ascii="Angsana New" w:hAnsi="Angsana New" w:cs="Angsana New"/>
          <w:sz w:val="30"/>
          <w:szCs w:val="30"/>
          <w:cs/>
        </w:rPr>
        <w:t xml:space="preserve"> </w:t>
      </w:r>
      <w:r w:rsidR="008052F2" w:rsidRPr="0010020E">
        <w:rPr>
          <w:rFonts w:ascii="Angsana New" w:hAnsi="Angsana New" w:cs="Angsana New"/>
          <w:sz w:val="30"/>
          <w:szCs w:val="30"/>
        </w:rPr>
        <w:t>2568</w:t>
      </w:r>
    </w:p>
    <w:p w14:paraId="152606EC" w14:textId="77777777" w:rsidR="00D10264" w:rsidRPr="0010020E" w:rsidRDefault="00D10264" w:rsidP="00A657B3">
      <w:pPr>
        <w:pStyle w:val="NoSpacing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14A1037" w14:textId="77777777" w:rsidR="009609FC" w:rsidRPr="0010020E" w:rsidRDefault="009609FC" w:rsidP="00081103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0020E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715CF7B4" w14:textId="77777777" w:rsidR="00660749" w:rsidRPr="0010020E" w:rsidRDefault="00660749" w:rsidP="0066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697998C" w14:textId="486F0163" w:rsidR="00222462" w:rsidRPr="0010020E" w:rsidRDefault="00222462" w:rsidP="00D22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z w:val="30"/>
          <w:szCs w:val="30"/>
          <w:cs/>
        </w:rPr>
      </w:pPr>
      <w:r w:rsidRPr="0010020E">
        <w:rPr>
          <w:rFonts w:ascii="Angsana New" w:hAnsi="Angsana New"/>
          <w:sz w:val="30"/>
          <w:szCs w:val="30"/>
          <w:cs/>
        </w:rPr>
        <w:t>ข้อมูลทางการเงินระหว่างกาลนี้ได้รับอนุมัติ</w:t>
      </w:r>
      <w:r w:rsidR="00792514" w:rsidRPr="0010020E">
        <w:rPr>
          <w:rFonts w:ascii="Angsana New" w:hAnsi="Angsana New"/>
          <w:sz w:val="30"/>
          <w:szCs w:val="30"/>
          <w:cs/>
        </w:rPr>
        <w:t>ให้ออกโดยที่ประชุมคณะกรรมการบริษัท</w:t>
      </w:r>
      <w:r w:rsidRPr="0010020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505C9" w:rsidRPr="0010020E">
        <w:rPr>
          <w:rFonts w:ascii="Angsana New" w:hAnsi="Angsana New"/>
          <w:sz w:val="30"/>
          <w:szCs w:val="30"/>
        </w:rPr>
        <w:t>1</w:t>
      </w:r>
      <w:r w:rsidR="00D54797" w:rsidRPr="0010020E">
        <w:rPr>
          <w:rFonts w:ascii="Angsana New" w:hAnsi="Angsana New"/>
          <w:sz w:val="30"/>
          <w:szCs w:val="30"/>
        </w:rPr>
        <w:t>4</w:t>
      </w:r>
      <w:r w:rsidR="0067593C" w:rsidRPr="0010020E">
        <w:rPr>
          <w:rFonts w:ascii="Angsana New" w:hAnsi="Angsana New"/>
          <w:sz w:val="30"/>
          <w:szCs w:val="30"/>
        </w:rPr>
        <w:t xml:space="preserve"> </w:t>
      </w:r>
      <w:r w:rsidR="00D54797" w:rsidRPr="0010020E">
        <w:rPr>
          <w:rFonts w:ascii="Angsana New" w:hAnsi="Angsana New" w:hint="cs"/>
          <w:sz w:val="30"/>
          <w:szCs w:val="30"/>
          <w:cs/>
        </w:rPr>
        <w:t>สิงหา</w:t>
      </w:r>
      <w:r w:rsidR="00B74C64" w:rsidRPr="0010020E">
        <w:rPr>
          <w:rFonts w:ascii="Angsana New" w:hAnsi="Angsana New"/>
          <w:sz w:val="30"/>
          <w:szCs w:val="30"/>
          <w:cs/>
        </w:rPr>
        <w:t xml:space="preserve">คม </w:t>
      </w:r>
      <w:r w:rsidR="00F505C9" w:rsidRPr="0010020E">
        <w:rPr>
          <w:rFonts w:ascii="Angsana New" w:hAnsi="Angsana New"/>
          <w:sz w:val="30"/>
          <w:szCs w:val="30"/>
        </w:rPr>
        <w:t>25</w:t>
      </w:r>
      <w:r w:rsidR="005A5561" w:rsidRPr="0010020E">
        <w:rPr>
          <w:rFonts w:ascii="Angsana New" w:hAnsi="Angsana New"/>
          <w:sz w:val="30"/>
          <w:szCs w:val="30"/>
        </w:rPr>
        <w:t>6</w:t>
      </w:r>
      <w:r w:rsidR="009E36B1" w:rsidRPr="0010020E">
        <w:rPr>
          <w:rFonts w:ascii="Angsana New" w:hAnsi="Angsana New"/>
          <w:sz w:val="30"/>
          <w:szCs w:val="30"/>
        </w:rPr>
        <w:t>8</w:t>
      </w:r>
    </w:p>
    <w:sectPr w:rsidR="00222462" w:rsidRPr="0010020E" w:rsidSect="007B0023">
      <w:headerReference w:type="first" r:id="rId16"/>
      <w:footerReference w:type="first" r:id="rId17"/>
      <w:pgSz w:w="11909" w:h="16834" w:code="9"/>
      <w:pgMar w:top="1219" w:right="1134" w:bottom="567" w:left="1440" w:header="992" w:footer="411" w:gutter="0"/>
      <w:pgNumType w:chapStyle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3A332E" w14:textId="77777777" w:rsidR="00E673D0" w:rsidRDefault="00E673D0">
      <w:r>
        <w:separator/>
      </w:r>
    </w:p>
  </w:endnote>
  <w:endnote w:type="continuationSeparator" w:id="0">
    <w:p w14:paraId="5316B323" w14:textId="77777777" w:rsidR="00E673D0" w:rsidRDefault="00E6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FED62A" w14:textId="77777777" w:rsidR="00AD0EF1" w:rsidRDefault="000D558D" w:rsidP="006737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D0E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76AB970" w14:textId="77777777" w:rsidR="00AD0EF1" w:rsidRDefault="00AD0EF1" w:rsidP="00082BE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C025A" w14:textId="77777777" w:rsidR="00AD0EF1" w:rsidRDefault="00AD0EF1" w:rsidP="00DD70D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21"/>
      <w:jc w:val="right"/>
      <w:rPr>
        <w:rStyle w:val="PageNumber"/>
        <w:rFonts w:ascii="Angsana New" w:hAnsi="Angsana New"/>
        <w:sz w:val="30"/>
        <w:szCs w:val="30"/>
      </w:rPr>
    </w:pPr>
    <w:r>
      <w:rPr>
        <w:rStyle w:val="PageNumber"/>
      </w:rPr>
      <w:tab/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begin"/>
    </w:r>
    <w:r w:rsidRPr="006F44F4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separate"/>
    </w:r>
    <w:r w:rsidR="00666455">
      <w:rPr>
        <w:rStyle w:val="PageNumber"/>
        <w:rFonts w:ascii="Angsana New" w:hAnsi="Angsana New"/>
        <w:noProof/>
        <w:sz w:val="30"/>
        <w:szCs w:val="30"/>
      </w:rPr>
      <w:t>49</w:t>
    </w:r>
    <w:r w:rsidR="000D558D" w:rsidRPr="006F44F4">
      <w:rPr>
        <w:rStyle w:val="PageNumber"/>
        <w:rFonts w:ascii="Angsana New" w:hAnsi="Angsana New"/>
        <w:sz w:val="30"/>
        <w:szCs w:val="30"/>
      </w:rPr>
      <w:fldChar w:fldCharType="end"/>
    </w:r>
  </w:p>
  <w:p w14:paraId="324303F3" w14:textId="77777777" w:rsidR="00AD0EF1" w:rsidRPr="006F7758" w:rsidRDefault="00AD0EF1" w:rsidP="001113D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Style w:val="PageNumber"/>
        <w:rFonts w:ascii="Angsana New" w:hAnsi="Angsana New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2C854" w14:textId="77777777" w:rsidR="00AD0EF1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1A527B">
      <w:rPr>
        <w:rFonts w:ascii="Angsana New" w:hAnsi="Angsana New"/>
        <w:sz w:val="30"/>
        <w:szCs w:val="30"/>
      </w:rPr>
      <w:fldChar w:fldCharType="begin"/>
    </w:r>
    <w:r w:rsidR="00AD0EF1" w:rsidRPr="001A527B">
      <w:rPr>
        <w:rFonts w:ascii="Angsana New" w:hAnsi="Angsana New"/>
        <w:sz w:val="30"/>
        <w:szCs w:val="30"/>
      </w:rPr>
      <w:instrText xml:space="preserve"> PAGE   \* MERGEFORMAT </w:instrText>
    </w:r>
    <w:r w:rsidRPr="001A527B">
      <w:rPr>
        <w:rFonts w:ascii="Angsana New" w:hAnsi="Angsana New"/>
        <w:sz w:val="30"/>
        <w:szCs w:val="30"/>
      </w:rPr>
      <w:fldChar w:fldCharType="separate"/>
    </w:r>
    <w:r w:rsidR="00666455">
      <w:rPr>
        <w:rFonts w:ascii="Angsana New" w:hAnsi="Angsana New"/>
        <w:noProof/>
        <w:sz w:val="30"/>
        <w:szCs w:val="30"/>
      </w:rPr>
      <w:t>15</w:t>
    </w:r>
    <w:r w:rsidRPr="001A527B">
      <w:rPr>
        <w:rFonts w:ascii="Angsana New" w:hAnsi="Angsana New"/>
        <w:sz w:val="30"/>
        <w:szCs w:val="30"/>
      </w:rPr>
      <w:fldChar w:fldCharType="end"/>
    </w:r>
  </w:p>
  <w:p w14:paraId="26AC301C" w14:textId="77777777" w:rsidR="00AD0EF1" w:rsidRPr="00A71887" w:rsidRDefault="00AD0EF1" w:rsidP="00756154">
    <w:pPr>
      <w:pStyle w:val="Footer"/>
      <w:ind w:right="-31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9157764"/>
      <w:docPartObj>
        <w:docPartGallery w:val="Page Numbers (Bottom of Page)"/>
        <w:docPartUnique/>
      </w:docPartObj>
    </w:sdtPr>
    <w:sdtEndPr/>
    <w:sdtContent>
      <w:p w14:paraId="4104FAAA" w14:textId="77777777" w:rsidR="00AD0EF1" w:rsidRDefault="000D558D">
        <w:pPr>
          <w:pStyle w:val="Footer"/>
          <w:jc w:val="right"/>
        </w:pP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begin"/>
        </w:r>
        <w:r w:rsidR="00AD0EF1" w:rsidRPr="00A71887">
          <w:rPr>
            <w:rStyle w:val="PageNumber"/>
            <w:rFonts w:ascii="Angsana New" w:hAnsi="Angsana New"/>
            <w:sz w:val="30"/>
            <w:szCs w:val="30"/>
          </w:rPr>
          <w:instrText xml:space="preserve"> PAGE   \* MERGEFORMAT </w:instrTex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separate"/>
        </w:r>
        <w:r w:rsidR="00666455">
          <w:rPr>
            <w:rStyle w:val="PageNumber"/>
            <w:rFonts w:ascii="Angsana New" w:hAnsi="Angsana New"/>
            <w:noProof/>
            <w:sz w:val="30"/>
            <w:szCs w:val="30"/>
          </w:rPr>
          <w:t>27</w:t>
        </w:r>
        <w:r w:rsidRPr="00A71887">
          <w:rPr>
            <w:rStyle w:val="PageNumber"/>
            <w:rFonts w:ascii="Angsana New" w:hAnsi="Angsana New"/>
            <w:sz w:val="30"/>
            <w:szCs w:val="30"/>
          </w:rPr>
          <w:fldChar w:fldCharType="end"/>
        </w:r>
      </w:p>
    </w:sdtContent>
  </w:sdt>
  <w:p w14:paraId="77111DA7" w14:textId="77777777" w:rsidR="00AD0EF1" w:rsidRPr="00A71887" w:rsidRDefault="00AD0EF1" w:rsidP="00D149B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jc w:val="right"/>
      <w:rPr>
        <w:rStyle w:val="PageNumber"/>
        <w:rFonts w:ascii="Angsana New" w:hAnsi="Angsana New"/>
        <w:sz w:val="16"/>
        <w:szCs w:val="16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B4C87D" w14:textId="77777777" w:rsidR="00FE2051" w:rsidRDefault="00FE2051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5071D9">
      <w:rPr>
        <w:rFonts w:ascii="Angsana New" w:hAnsi="Angsana New"/>
        <w:sz w:val="30"/>
        <w:szCs w:val="30"/>
      </w:rPr>
      <w:fldChar w:fldCharType="end"/>
    </w:r>
  </w:p>
  <w:p w14:paraId="6F7C433E" w14:textId="77777777" w:rsidR="00FE2051" w:rsidRPr="00EE6D5E" w:rsidRDefault="00FE2051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C2E97" w14:textId="77777777" w:rsidR="00AD0EF1" w:rsidRDefault="000D558D">
    <w:pPr>
      <w:pStyle w:val="Footer"/>
      <w:jc w:val="right"/>
      <w:rPr>
        <w:rFonts w:ascii="Angsana New" w:hAnsi="Angsana New"/>
        <w:sz w:val="30"/>
        <w:szCs w:val="30"/>
      </w:rPr>
    </w:pPr>
    <w:r w:rsidRPr="005071D9">
      <w:rPr>
        <w:rFonts w:ascii="Angsana New" w:hAnsi="Angsana New"/>
        <w:sz w:val="30"/>
        <w:szCs w:val="30"/>
      </w:rPr>
      <w:fldChar w:fldCharType="begin"/>
    </w:r>
    <w:r w:rsidR="00AD0EF1" w:rsidRPr="005071D9">
      <w:rPr>
        <w:rFonts w:ascii="Angsana New" w:hAnsi="Angsana New"/>
        <w:sz w:val="30"/>
        <w:szCs w:val="30"/>
      </w:rPr>
      <w:instrText xml:space="preserve"> PAGE   \* MERGEFORMAT </w:instrText>
    </w:r>
    <w:r w:rsidRPr="005071D9">
      <w:rPr>
        <w:rFonts w:ascii="Angsana New" w:hAnsi="Angsana New"/>
        <w:sz w:val="30"/>
        <w:szCs w:val="30"/>
      </w:rPr>
      <w:fldChar w:fldCharType="separate"/>
    </w:r>
    <w:r w:rsidR="00666455">
      <w:rPr>
        <w:rFonts w:ascii="Angsana New" w:hAnsi="Angsana New"/>
        <w:noProof/>
        <w:sz w:val="30"/>
        <w:szCs w:val="30"/>
      </w:rPr>
      <w:t>33</w:t>
    </w:r>
    <w:r w:rsidRPr="005071D9">
      <w:rPr>
        <w:rFonts w:ascii="Angsana New" w:hAnsi="Angsana New"/>
        <w:sz w:val="30"/>
        <w:szCs w:val="30"/>
      </w:rPr>
      <w:fldChar w:fldCharType="end"/>
    </w:r>
  </w:p>
  <w:p w14:paraId="060A64CE" w14:textId="77777777" w:rsidR="003F2913" w:rsidRPr="003F2913" w:rsidRDefault="003F2913">
    <w:pPr>
      <w:pStyle w:val="Footer"/>
      <w:jc w:val="right"/>
      <w:rPr>
        <w:rFonts w:ascii="Angsana New" w:hAnsi="Angsana Ne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B29C7" w14:textId="77777777" w:rsidR="00E673D0" w:rsidRDefault="00E673D0">
      <w:r>
        <w:separator/>
      </w:r>
    </w:p>
  </w:footnote>
  <w:footnote w:type="continuationSeparator" w:id="0">
    <w:p w14:paraId="7DFF8BA4" w14:textId="77777777" w:rsidR="00E673D0" w:rsidRDefault="00E67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05B53" w14:textId="77777777" w:rsidR="00AD0EF1" w:rsidRPr="005875F9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5875F9">
      <w:rPr>
        <w:rFonts w:ascii="Angsana New" w:hAnsi="Angsana New"/>
        <w:b/>
        <w:bCs/>
        <w:sz w:val="32"/>
        <w:szCs w:val="32"/>
        <w:cs/>
      </w:rPr>
      <w:t>อีสต์โคสท์เฟอร์นิเทค จำกัด</w:t>
    </w:r>
    <w:r w:rsidRPr="005875F9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 w:rsidRPr="006E14CC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5875F9">
      <w:rPr>
        <w:rFonts w:ascii="Angsana New" w:hAnsi="Angsana New"/>
        <w:b/>
        <w:bCs/>
        <w:sz w:val="32"/>
        <w:szCs w:val="32"/>
        <w:cs/>
      </w:rPr>
      <w:tab/>
    </w:r>
  </w:p>
  <w:p w14:paraId="136C2A8A" w14:textId="77777777" w:rsidR="00AD0EF1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(ต่อ)</w:t>
    </w:r>
  </w:p>
  <w:p w14:paraId="37A8AA21" w14:textId="0399FA7B" w:rsidR="00AD0EF1" w:rsidRDefault="00AD0EF1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C87F80">
      <w:rPr>
        <w:rFonts w:ascii="Angsana New" w:hAnsi="Angsana New"/>
        <w:b/>
        <w:bCs/>
        <w:sz w:val="32"/>
        <w:szCs w:val="32"/>
      </w:rPr>
      <w:t xml:space="preserve">30 </w:t>
    </w:r>
    <w:r w:rsidR="00C87F80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F505C9" w:rsidRPr="00F505C9">
      <w:rPr>
        <w:rFonts w:ascii="Angsana New" w:hAnsi="Angsana New" w:hint="cs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F505C9" w:rsidRPr="00F505C9">
      <w:rPr>
        <w:rFonts w:ascii="Angsana New" w:hAnsi="Angsana New" w:hint="cs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</w:t>
    </w:r>
    <w:r w:rsidRPr="00D03286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สอบทานแล้ว</w:t>
    </w:r>
    <w:r>
      <w:rPr>
        <w:rFonts w:ascii="Angsana New" w:hAnsi="Angsana New"/>
        <w:b/>
        <w:bCs/>
        <w:sz w:val="32"/>
        <w:szCs w:val="32"/>
      </w:rPr>
      <w:t>)</w:t>
    </w:r>
  </w:p>
  <w:p w14:paraId="5C937E17" w14:textId="7B4FDE5D" w:rsidR="00AD0EF1" w:rsidRDefault="00627673" w:rsidP="00EB20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AD0EF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AD0EF1">
      <w:rPr>
        <w:rFonts w:ascii="Angsana New" w:hAnsi="Angsana New"/>
        <w:b/>
        <w:bCs/>
        <w:sz w:val="32"/>
        <w:szCs w:val="32"/>
      </w:rPr>
      <w:t xml:space="preserve">31 </w:t>
    </w:r>
    <w:r w:rsidR="00AD0EF1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505C9" w:rsidRPr="00F505C9">
      <w:rPr>
        <w:rFonts w:ascii="Angsana New" w:hAnsi="Angsana New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7</w:t>
    </w:r>
    <w:r w:rsidR="00AD0EF1">
      <w:rPr>
        <w:rFonts w:ascii="Angsana New" w:hAnsi="Angsana New"/>
        <w:b/>
        <w:bCs/>
        <w:sz w:val="32"/>
        <w:szCs w:val="32"/>
      </w:rPr>
      <w:t xml:space="preserve"> (</w:t>
    </w:r>
    <w:r w:rsidR="00AD0EF1">
      <w:rPr>
        <w:rFonts w:ascii="Angsana New" w:hAnsi="Angsana New" w:hint="cs"/>
        <w:b/>
        <w:bCs/>
        <w:sz w:val="32"/>
        <w:szCs w:val="32"/>
        <w:cs/>
      </w:rPr>
      <w:t>ตรวจสอบ</w:t>
    </w:r>
    <w:r w:rsidR="00AD0EF1">
      <w:rPr>
        <w:rFonts w:ascii="Angsana New" w:hAnsi="Angsana New"/>
        <w:b/>
        <w:bCs/>
        <w:sz w:val="32"/>
        <w:szCs w:val="32"/>
        <w:cs/>
      </w:rPr>
      <w:t>แล้ว</w:t>
    </w:r>
    <w:r w:rsidR="00AD0EF1">
      <w:rPr>
        <w:rFonts w:ascii="Angsana New" w:hAnsi="Angsana New"/>
        <w:b/>
        <w:bCs/>
        <w:sz w:val="32"/>
        <w:szCs w:val="32"/>
      </w:rPr>
      <w:t>)</w:t>
    </w:r>
  </w:p>
  <w:p w14:paraId="21592AD9" w14:textId="77777777" w:rsidR="00AD0EF1" w:rsidRPr="002E77D8" w:rsidRDefault="00AD0EF1" w:rsidP="007A1795">
    <w:pPr>
      <w:pStyle w:val="Header"/>
      <w:rPr>
        <w:rFonts w:ascii="Angsana New" w:hAnsi="Angsana New"/>
        <w:sz w:val="24"/>
        <w:szCs w:val="24"/>
      </w:rPr>
    </w:pPr>
  </w:p>
  <w:p w14:paraId="3DE8A721" w14:textId="77777777" w:rsidR="002D4E82" w:rsidRPr="002D4E82" w:rsidRDefault="002D4E82" w:rsidP="007A1795">
    <w:pPr>
      <w:pStyle w:val="Header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32FCE" w14:textId="3490C2F8" w:rsidR="00AD0EF1" w:rsidRPr="0080114D" w:rsidRDefault="00AD0EF1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>บริษัท อีสต์โคสท์เฟอร์นิเทค จำกัด</w:t>
    </w:r>
    <w:r w:rsidRPr="0080114D">
      <w:rPr>
        <w:rFonts w:ascii="Angsana New" w:hAnsi="Angsana New"/>
        <w:b/>
        <w:bCs/>
        <w:sz w:val="32"/>
        <w:szCs w:val="32"/>
      </w:rPr>
      <w:t xml:space="preserve"> (</w:t>
    </w:r>
    <w:r w:rsidRPr="0080114D">
      <w:rPr>
        <w:rFonts w:ascii="Angsana New" w:hAnsi="Angsana New"/>
        <w:b/>
        <w:bCs/>
        <w:sz w:val="32"/>
        <w:szCs w:val="32"/>
        <w:cs/>
      </w:rPr>
      <w:t>มหาชน</w:t>
    </w:r>
    <w:r w:rsidRPr="0080114D">
      <w:rPr>
        <w:rFonts w:ascii="Angsana New" w:hAnsi="Angsana New"/>
        <w:b/>
        <w:bCs/>
        <w:sz w:val="32"/>
        <w:szCs w:val="32"/>
      </w:rPr>
      <w:t xml:space="preserve">) </w:t>
    </w:r>
    <w:r w:rsidRPr="0080114D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80114D">
      <w:rPr>
        <w:rFonts w:ascii="Angsana New" w:hAnsi="Angsana New"/>
        <w:b/>
        <w:bCs/>
        <w:sz w:val="32"/>
        <w:szCs w:val="32"/>
        <w:cs/>
      </w:rPr>
      <w:tab/>
    </w:r>
  </w:p>
  <w:p w14:paraId="193DF437" w14:textId="0E44D190" w:rsidR="00AD0EF1" w:rsidRPr="0080114D" w:rsidRDefault="00AD0EF1" w:rsidP="008703A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76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หมายเหตุประกอบงบการเงินแบบย่อ</w:t>
    </w:r>
  </w:p>
  <w:p w14:paraId="78CE978D" w14:textId="38142706" w:rsidR="00AD0EF1" w:rsidRPr="0080114D" w:rsidRDefault="00AD0EF1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756154">
      <w:rPr>
        <w:rFonts w:ascii="Angsana New" w:hAnsi="Angsana New"/>
        <w:b/>
        <w:bCs/>
        <w:sz w:val="32"/>
        <w:szCs w:val="32"/>
      </w:rPr>
      <w:t xml:space="preserve">30 </w:t>
    </w:r>
    <w:r w:rsidR="00756154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0114D">
      <w:rPr>
        <w:rFonts w:ascii="Angsana New" w:hAnsi="Angsana New"/>
        <w:b/>
        <w:bCs/>
        <w:sz w:val="32"/>
        <w:szCs w:val="32"/>
        <w:cs/>
      </w:rPr>
      <w:t xml:space="preserve"> </w:t>
    </w:r>
    <w:r w:rsidR="00F505C9" w:rsidRPr="0080114D">
      <w:rPr>
        <w:rFonts w:ascii="Angsana New" w:hAnsi="Angsana New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8</w:t>
    </w:r>
    <w:r w:rsidRPr="0080114D"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F505C9" w:rsidRPr="0080114D">
      <w:rPr>
        <w:rFonts w:ascii="Angsana New" w:hAnsi="Angsana New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7</w:t>
    </w:r>
    <w:r w:rsidRPr="0080114D">
      <w:rPr>
        <w:rFonts w:ascii="Angsana New" w:hAnsi="Angsana New"/>
        <w:b/>
        <w:bCs/>
        <w:sz w:val="32"/>
        <w:szCs w:val="32"/>
        <w:cs/>
      </w:rPr>
      <w:t xml:space="preserve"> (ยังไม่ได้ตรวจสอบ) </w:t>
    </w:r>
    <w:r w:rsidRPr="0080114D">
      <w:rPr>
        <w:rFonts w:ascii="Angsana New" w:hAnsi="Angsana New"/>
        <w:b/>
        <w:bCs/>
        <w:sz w:val="32"/>
        <w:szCs w:val="32"/>
      </w:rPr>
      <w:t>(</w:t>
    </w:r>
    <w:r w:rsidRPr="0080114D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80114D">
      <w:rPr>
        <w:rFonts w:ascii="Angsana New" w:hAnsi="Angsana New"/>
        <w:b/>
        <w:bCs/>
        <w:sz w:val="32"/>
        <w:szCs w:val="32"/>
      </w:rPr>
      <w:t>)</w:t>
    </w:r>
  </w:p>
  <w:p w14:paraId="2898F78E" w14:textId="07094141" w:rsidR="00AD0EF1" w:rsidRPr="0080114D" w:rsidRDefault="00627673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0114D">
      <w:rPr>
        <w:rFonts w:ascii="Angsana New" w:hAnsi="Angsana New"/>
        <w:b/>
        <w:bCs/>
        <w:sz w:val="32"/>
        <w:szCs w:val="32"/>
        <w:cs/>
      </w:rPr>
      <w:t>และ</w:t>
    </w:r>
    <w:r w:rsidR="00AD0EF1" w:rsidRPr="0080114D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AD0EF1" w:rsidRPr="0080114D">
      <w:rPr>
        <w:rFonts w:ascii="Angsana New" w:hAnsi="Angsana New"/>
        <w:b/>
        <w:bCs/>
        <w:sz w:val="32"/>
        <w:szCs w:val="32"/>
      </w:rPr>
      <w:t xml:space="preserve">31 </w:t>
    </w:r>
    <w:r w:rsidR="00AD0EF1" w:rsidRPr="0080114D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505C9" w:rsidRPr="0080114D">
      <w:rPr>
        <w:rFonts w:ascii="Angsana New" w:hAnsi="Angsana New"/>
        <w:b/>
        <w:bCs/>
        <w:sz w:val="32"/>
        <w:szCs w:val="32"/>
      </w:rPr>
      <w:t>256</w:t>
    </w:r>
    <w:r w:rsidR="0080114D">
      <w:rPr>
        <w:rFonts w:ascii="Angsana New" w:hAnsi="Angsana New"/>
        <w:b/>
        <w:bCs/>
        <w:sz w:val="32"/>
        <w:szCs w:val="32"/>
      </w:rPr>
      <w:t>7</w:t>
    </w:r>
    <w:r w:rsidR="00AD0EF1" w:rsidRPr="0080114D">
      <w:rPr>
        <w:rFonts w:ascii="Angsana New" w:hAnsi="Angsana New"/>
        <w:b/>
        <w:bCs/>
        <w:sz w:val="32"/>
        <w:szCs w:val="32"/>
      </w:rPr>
      <w:t xml:space="preserve"> (</w:t>
    </w:r>
    <w:r w:rsidR="00AD0EF1" w:rsidRPr="0080114D">
      <w:rPr>
        <w:rFonts w:ascii="Angsana New" w:hAnsi="Angsana New"/>
        <w:b/>
        <w:bCs/>
        <w:sz w:val="32"/>
        <w:szCs w:val="32"/>
        <w:cs/>
      </w:rPr>
      <w:t>ตรวจสอบแล้ว</w:t>
    </w:r>
    <w:r w:rsidR="00AD0EF1" w:rsidRPr="0080114D">
      <w:rPr>
        <w:rFonts w:ascii="Angsana New" w:hAnsi="Angsana New"/>
        <w:b/>
        <w:bCs/>
        <w:sz w:val="32"/>
        <w:szCs w:val="32"/>
      </w:rPr>
      <w:t>)</w:t>
    </w:r>
  </w:p>
  <w:p w14:paraId="0F5DDBD4" w14:textId="77777777" w:rsidR="00AD0EF1" w:rsidRPr="0080114D" w:rsidRDefault="00AD0EF1">
    <w:pPr>
      <w:pStyle w:val="Header"/>
      <w:rPr>
        <w:rFonts w:ascii="Angsana New" w:hAnsi="Angsana New"/>
        <w:sz w:val="24"/>
        <w:szCs w:val="24"/>
      </w:rPr>
    </w:pPr>
  </w:p>
  <w:p w14:paraId="55013A79" w14:textId="77777777" w:rsidR="002D4E82" w:rsidRPr="0080114D" w:rsidRDefault="002D4E82">
    <w:pPr>
      <w:pStyle w:val="Header"/>
      <w:rPr>
        <w:rFonts w:ascii="Angsana New" w:hAnsi="Angsana New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341C3" w14:textId="77777777" w:rsidR="00A4058B" w:rsidRPr="0080114D" w:rsidRDefault="00A4058B" w:rsidP="00587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>บริษัท อีสต์โคสท์เฟอร์นิเทค จำกัด</w:t>
    </w:r>
    <w:r w:rsidRPr="0080114D">
      <w:rPr>
        <w:rFonts w:ascii="Angsana New" w:hAnsi="Angsana New"/>
        <w:b/>
        <w:bCs/>
        <w:sz w:val="32"/>
        <w:szCs w:val="32"/>
      </w:rPr>
      <w:t xml:space="preserve"> (</w:t>
    </w:r>
    <w:r w:rsidRPr="0080114D">
      <w:rPr>
        <w:rFonts w:ascii="Angsana New" w:hAnsi="Angsana New"/>
        <w:b/>
        <w:bCs/>
        <w:sz w:val="32"/>
        <w:szCs w:val="32"/>
        <w:cs/>
      </w:rPr>
      <w:t>มหาชน</w:t>
    </w:r>
    <w:r w:rsidRPr="0080114D">
      <w:rPr>
        <w:rFonts w:ascii="Angsana New" w:hAnsi="Angsana New"/>
        <w:b/>
        <w:bCs/>
        <w:sz w:val="32"/>
        <w:szCs w:val="32"/>
      </w:rPr>
      <w:t xml:space="preserve">) </w:t>
    </w:r>
    <w:r w:rsidRPr="0080114D">
      <w:rPr>
        <w:rFonts w:ascii="Angsana New" w:hAnsi="Angsana New"/>
        <w:b/>
        <w:bCs/>
        <w:sz w:val="32"/>
        <w:szCs w:val="32"/>
        <w:cs/>
      </w:rPr>
      <w:t>และบริษัทย่อย</w:t>
    </w:r>
    <w:r w:rsidRPr="0080114D">
      <w:rPr>
        <w:rFonts w:ascii="Angsana New" w:hAnsi="Angsana New"/>
        <w:b/>
        <w:bCs/>
        <w:sz w:val="32"/>
        <w:szCs w:val="32"/>
        <w:cs/>
      </w:rPr>
      <w:tab/>
    </w:r>
  </w:p>
  <w:p w14:paraId="4E4E795B" w14:textId="77B3611D" w:rsidR="00A4058B" w:rsidRPr="0080114D" w:rsidRDefault="00A4058B" w:rsidP="005C53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หมายเหตุประกอบงบการเงินแบบย่อ</w:t>
    </w:r>
    <w:r>
      <w:rPr>
        <w:rFonts w:ascii="Angsana New" w:hAnsi="Angsana New"/>
        <w:b/>
        <w:bCs/>
        <w:sz w:val="32"/>
        <w:szCs w:val="32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</w:rPr>
      <w:t>ต่อ)</w:t>
    </w:r>
  </w:p>
  <w:p w14:paraId="33928126" w14:textId="77777777" w:rsidR="00A4058B" w:rsidRPr="0080114D" w:rsidRDefault="00A4058B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0114D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80114D">
      <w:rPr>
        <w:rFonts w:ascii="Angsana New" w:hAnsi="Angsana New"/>
        <w:b/>
        <w:bCs/>
        <w:sz w:val="32"/>
        <w:szCs w:val="32"/>
        <w:cs/>
      </w:rPr>
      <w:t xml:space="preserve"> </w:t>
    </w:r>
    <w:r w:rsidRPr="0080114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80114D"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80114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80114D">
      <w:rPr>
        <w:rFonts w:ascii="Angsana New" w:hAnsi="Angsana New"/>
        <w:b/>
        <w:bCs/>
        <w:sz w:val="32"/>
        <w:szCs w:val="32"/>
        <w:cs/>
      </w:rPr>
      <w:t xml:space="preserve"> (ยังไม่ได้ตรวจสอบ) </w:t>
    </w:r>
    <w:r w:rsidRPr="0080114D">
      <w:rPr>
        <w:rFonts w:ascii="Angsana New" w:hAnsi="Angsana New"/>
        <w:b/>
        <w:bCs/>
        <w:sz w:val="32"/>
        <w:szCs w:val="32"/>
      </w:rPr>
      <w:t>(</w:t>
    </w:r>
    <w:r w:rsidRPr="0080114D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80114D">
      <w:rPr>
        <w:rFonts w:ascii="Angsana New" w:hAnsi="Angsana New"/>
        <w:b/>
        <w:bCs/>
        <w:sz w:val="32"/>
        <w:szCs w:val="32"/>
      </w:rPr>
      <w:t>)</w:t>
    </w:r>
  </w:p>
  <w:p w14:paraId="16714BF3" w14:textId="77777777" w:rsidR="00A4058B" w:rsidRPr="0080114D" w:rsidRDefault="00A4058B" w:rsidP="00A405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0114D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80114D">
      <w:rPr>
        <w:rFonts w:ascii="Angsana New" w:hAnsi="Angsana New"/>
        <w:b/>
        <w:bCs/>
        <w:sz w:val="32"/>
        <w:szCs w:val="32"/>
      </w:rPr>
      <w:t xml:space="preserve">31 </w:t>
    </w:r>
    <w:r w:rsidRPr="0080114D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80114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80114D">
      <w:rPr>
        <w:rFonts w:ascii="Angsana New" w:hAnsi="Angsana New"/>
        <w:b/>
        <w:bCs/>
        <w:sz w:val="32"/>
        <w:szCs w:val="32"/>
      </w:rPr>
      <w:t xml:space="preserve"> (</w:t>
    </w:r>
    <w:r w:rsidRPr="0080114D">
      <w:rPr>
        <w:rFonts w:ascii="Angsana New" w:hAnsi="Angsana New"/>
        <w:b/>
        <w:bCs/>
        <w:sz w:val="32"/>
        <w:szCs w:val="32"/>
        <w:cs/>
      </w:rPr>
      <w:t>ตรวจสอบแล้ว</w:t>
    </w:r>
    <w:r w:rsidRPr="0080114D">
      <w:rPr>
        <w:rFonts w:ascii="Angsana New" w:hAnsi="Angsana New"/>
        <w:b/>
        <w:bCs/>
        <w:sz w:val="32"/>
        <w:szCs w:val="32"/>
      </w:rPr>
      <w:t>)</w:t>
    </w:r>
  </w:p>
  <w:p w14:paraId="137B6526" w14:textId="77777777" w:rsidR="00A4058B" w:rsidRPr="0080114D" w:rsidRDefault="00A4058B">
    <w:pPr>
      <w:pStyle w:val="Header"/>
      <w:rPr>
        <w:rFonts w:ascii="Angsana New" w:hAnsi="Angsana New"/>
        <w:sz w:val="24"/>
        <w:szCs w:val="24"/>
      </w:rPr>
    </w:pPr>
  </w:p>
  <w:p w14:paraId="7FE41B4C" w14:textId="77777777" w:rsidR="00A4058B" w:rsidRPr="0080114D" w:rsidRDefault="00A4058B">
    <w:pPr>
      <w:pStyle w:val="Header"/>
      <w:rPr>
        <w:rFonts w:ascii="Angsana New" w:hAnsi="Angsana New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860678"/>
    <w:multiLevelType w:val="hybridMultilevel"/>
    <w:tmpl w:val="D6F06A6C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5F0CCA"/>
    <w:multiLevelType w:val="hybridMultilevel"/>
    <w:tmpl w:val="EFA2D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26A362EF"/>
    <w:multiLevelType w:val="hybridMultilevel"/>
    <w:tmpl w:val="62303A88"/>
    <w:lvl w:ilvl="0" w:tplc="438CCFE0">
      <w:start w:val="6"/>
      <w:numFmt w:val="decimal"/>
      <w:lvlText w:val="%1."/>
      <w:lvlJc w:val="left"/>
      <w:pPr>
        <w:ind w:left="90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A3350"/>
    <w:multiLevelType w:val="hybridMultilevel"/>
    <w:tmpl w:val="5186F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185A90"/>
    <w:multiLevelType w:val="hybridMultilevel"/>
    <w:tmpl w:val="02B658FE"/>
    <w:lvl w:ilvl="0" w:tplc="31C6D74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41923F52"/>
    <w:multiLevelType w:val="hybridMultilevel"/>
    <w:tmpl w:val="FF44951A"/>
    <w:lvl w:ilvl="0" w:tplc="7FE0120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9C42365A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8FA7EB6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E6788"/>
    <w:multiLevelType w:val="hybridMultilevel"/>
    <w:tmpl w:val="D5F818EA"/>
    <w:lvl w:ilvl="0" w:tplc="41D27778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AB53FB"/>
    <w:multiLevelType w:val="hybridMultilevel"/>
    <w:tmpl w:val="B5343C0A"/>
    <w:lvl w:ilvl="0" w:tplc="5F3012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B211C59"/>
    <w:multiLevelType w:val="hybridMultilevel"/>
    <w:tmpl w:val="8626D354"/>
    <w:lvl w:ilvl="0" w:tplc="5454A47A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69784B"/>
    <w:multiLevelType w:val="hybridMultilevel"/>
    <w:tmpl w:val="60D40E52"/>
    <w:lvl w:ilvl="0" w:tplc="AAECC1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321C78"/>
    <w:multiLevelType w:val="hybridMultilevel"/>
    <w:tmpl w:val="CC5C6C22"/>
    <w:lvl w:ilvl="0" w:tplc="42869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C191581"/>
    <w:multiLevelType w:val="hybridMultilevel"/>
    <w:tmpl w:val="20049F78"/>
    <w:lvl w:ilvl="0" w:tplc="8444C10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6A52C2"/>
    <w:multiLevelType w:val="hybridMultilevel"/>
    <w:tmpl w:val="FE023D94"/>
    <w:lvl w:ilvl="0" w:tplc="830268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3"/>
  </w:num>
  <w:num w:numId="13">
    <w:abstractNumId w:val="24"/>
  </w:num>
  <w:num w:numId="14">
    <w:abstractNumId w:val="18"/>
  </w:num>
  <w:num w:numId="15">
    <w:abstractNumId w:val="20"/>
  </w:num>
  <w:num w:numId="16">
    <w:abstractNumId w:val="1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27"/>
  </w:num>
  <w:num w:numId="22">
    <w:abstractNumId w:val="10"/>
  </w:num>
  <w:num w:numId="23">
    <w:abstractNumId w:val="14"/>
  </w:num>
  <w:num w:numId="24">
    <w:abstractNumId w:val="15"/>
  </w:num>
  <w:num w:numId="25">
    <w:abstractNumId w:val="29"/>
  </w:num>
  <w:num w:numId="26">
    <w:abstractNumId w:val="22"/>
  </w:num>
  <w:num w:numId="27">
    <w:abstractNumId w:val="22"/>
  </w:num>
  <w:num w:numId="28">
    <w:abstractNumId w:val="23"/>
  </w:num>
  <w:num w:numId="29">
    <w:abstractNumId w:val="26"/>
  </w:num>
  <w:num w:numId="30">
    <w:abstractNumId w:val="28"/>
  </w:num>
  <w:num w:numId="31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E6"/>
    <w:rsid w:val="0000002A"/>
    <w:rsid w:val="00000058"/>
    <w:rsid w:val="0000017D"/>
    <w:rsid w:val="00000299"/>
    <w:rsid w:val="000004E4"/>
    <w:rsid w:val="0000059C"/>
    <w:rsid w:val="0000075D"/>
    <w:rsid w:val="00000B21"/>
    <w:rsid w:val="00000EAE"/>
    <w:rsid w:val="00001190"/>
    <w:rsid w:val="00001229"/>
    <w:rsid w:val="00001519"/>
    <w:rsid w:val="00001D69"/>
    <w:rsid w:val="00002652"/>
    <w:rsid w:val="00002734"/>
    <w:rsid w:val="00002809"/>
    <w:rsid w:val="00003153"/>
    <w:rsid w:val="000032E3"/>
    <w:rsid w:val="000034BC"/>
    <w:rsid w:val="000039E8"/>
    <w:rsid w:val="00003B0F"/>
    <w:rsid w:val="00003DA8"/>
    <w:rsid w:val="00003E02"/>
    <w:rsid w:val="00003EED"/>
    <w:rsid w:val="00003F17"/>
    <w:rsid w:val="000044B2"/>
    <w:rsid w:val="00004A97"/>
    <w:rsid w:val="00004DC8"/>
    <w:rsid w:val="00004F5B"/>
    <w:rsid w:val="00004FDB"/>
    <w:rsid w:val="000050AD"/>
    <w:rsid w:val="00005243"/>
    <w:rsid w:val="000059C1"/>
    <w:rsid w:val="00005A69"/>
    <w:rsid w:val="00005B7D"/>
    <w:rsid w:val="00005D11"/>
    <w:rsid w:val="00005E61"/>
    <w:rsid w:val="00006828"/>
    <w:rsid w:val="00006EA2"/>
    <w:rsid w:val="000070C2"/>
    <w:rsid w:val="000071BA"/>
    <w:rsid w:val="000077B5"/>
    <w:rsid w:val="000078D2"/>
    <w:rsid w:val="0001012F"/>
    <w:rsid w:val="0001076F"/>
    <w:rsid w:val="00010C82"/>
    <w:rsid w:val="00010FA5"/>
    <w:rsid w:val="00011207"/>
    <w:rsid w:val="00011237"/>
    <w:rsid w:val="000112AA"/>
    <w:rsid w:val="00011478"/>
    <w:rsid w:val="0001154B"/>
    <w:rsid w:val="000117B0"/>
    <w:rsid w:val="00011B30"/>
    <w:rsid w:val="00012443"/>
    <w:rsid w:val="000124DA"/>
    <w:rsid w:val="000125C1"/>
    <w:rsid w:val="000126BD"/>
    <w:rsid w:val="000128F2"/>
    <w:rsid w:val="00012BAA"/>
    <w:rsid w:val="00012CBB"/>
    <w:rsid w:val="00013D53"/>
    <w:rsid w:val="00013FAF"/>
    <w:rsid w:val="00014372"/>
    <w:rsid w:val="000143F4"/>
    <w:rsid w:val="00014405"/>
    <w:rsid w:val="000144A9"/>
    <w:rsid w:val="000144D8"/>
    <w:rsid w:val="0001490A"/>
    <w:rsid w:val="000149FF"/>
    <w:rsid w:val="00014A87"/>
    <w:rsid w:val="00014BDD"/>
    <w:rsid w:val="00014D05"/>
    <w:rsid w:val="000150AB"/>
    <w:rsid w:val="000153D9"/>
    <w:rsid w:val="00015934"/>
    <w:rsid w:val="00015B07"/>
    <w:rsid w:val="00015F30"/>
    <w:rsid w:val="000164A4"/>
    <w:rsid w:val="000164F1"/>
    <w:rsid w:val="0001683E"/>
    <w:rsid w:val="0001729A"/>
    <w:rsid w:val="0001767E"/>
    <w:rsid w:val="000177B6"/>
    <w:rsid w:val="00017848"/>
    <w:rsid w:val="0001785A"/>
    <w:rsid w:val="00017C09"/>
    <w:rsid w:val="00017CB8"/>
    <w:rsid w:val="00017D04"/>
    <w:rsid w:val="00017DD9"/>
    <w:rsid w:val="00017F82"/>
    <w:rsid w:val="0002004E"/>
    <w:rsid w:val="000207A6"/>
    <w:rsid w:val="0002118F"/>
    <w:rsid w:val="00021844"/>
    <w:rsid w:val="00021D86"/>
    <w:rsid w:val="000226ED"/>
    <w:rsid w:val="0002271E"/>
    <w:rsid w:val="00022750"/>
    <w:rsid w:val="00022E8D"/>
    <w:rsid w:val="00023069"/>
    <w:rsid w:val="000237D8"/>
    <w:rsid w:val="00023913"/>
    <w:rsid w:val="00023A7C"/>
    <w:rsid w:val="00023C49"/>
    <w:rsid w:val="00023CF9"/>
    <w:rsid w:val="00023D13"/>
    <w:rsid w:val="000240A4"/>
    <w:rsid w:val="00024209"/>
    <w:rsid w:val="00024305"/>
    <w:rsid w:val="00024BD4"/>
    <w:rsid w:val="00024EFF"/>
    <w:rsid w:val="000252D0"/>
    <w:rsid w:val="000253B8"/>
    <w:rsid w:val="00025416"/>
    <w:rsid w:val="00025A51"/>
    <w:rsid w:val="00025A8E"/>
    <w:rsid w:val="000264A4"/>
    <w:rsid w:val="00026738"/>
    <w:rsid w:val="00026870"/>
    <w:rsid w:val="00026909"/>
    <w:rsid w:val="00026E8D"/>
    <w:rsid w:val="00026F94"/>
    <w:rsid w:val="000274CE"/>
    <w:rsid w:val="000276DF"/>
    <w:rsid w:val="000277C1"/>
    <w:rsid w:val="00027DC9"/>
    <w:rsid w:val="00030053"/>
    <w:rsid w:val="000308E5"/>
    <w:rsid w:val="0003094C"/>
    <w:rsid w:val="00030982"/>
    <w:rsid w:val="00030A7C"/>
    <w:rsid w:val="00030CB6"/>
    <w:rsid w:val="00030FB1"/>
    <w:rsid w:val="00031ABD"/>
    <w:rsid w:val="00031CA1"/>
    <w:rsid w:val="0003266C"/>
    <w:rsid w:val="000326FA"/>
    <w:rsid w:val="000329E7"/>
    <w:rsid w:val="00032A9F"/>
    <w:rsid w:val="00032C27"/>
    <w:rsid w:val="00032DC4"/>
    <w:rsid w:val="00032EC8"/>
    <w:rsid w:val="00032FC8"/>
    <w:rsid w:val="0003331A"/>
    <w:rsid w:val="00033716"/>
    <w:rsid w:val="00033D0F"/>
    <w:rsid w:val="00033EF0"/>
    <w:rsid w:val="00034050"/>
    <w:rsid w:val="0003423D"/>
    <w:rsid w:val="00034E04"/>
    <w:rsid w:val="00035262"/>
    <w:rsid w:val="000354D7"/>
    <w:rsid w:val="0003570B"/>
    <w:rsid w:val="000357EB"/>
    <w:rsid w:val="00035AE8"/>
    <w:rsid w:val="00035C76"/>
    <w:rsid w:val="00035DD8"/>
    <w:rsid w:val="00035E0D"/>
    <w:rsid w:val="0003634F"/>
    <w:rsid w:val="000365DB"/>
    <w:rsid w:val="000366F1"/>
    <w:rsid w:val="0003706F"/>
    <w:rsid w:val="00037A17"/>
    <w:rsid w:val="00040147"/>
    <w:rsid w:val="0004072C"/>
    <w:rsid w:val="00040A5F"/>
    <w:rsid w:val="00041702"/>
    <w:rsid w:val="00041B6F"/>
    <w:rsid w:val="00041E5E"/>
    <w:rsid w:val="000422F5"/>
    <w:rsid w:val="0004240F"/>
    <w:rsid w:val="00042576"/>
    <w:rsid w:val="0004260D"/>
    <w:rsid w:val="0004299F"/>
    <w:rsid w:val="000429AD"/>
    <w:rsid w:val="00042A04"/>
    <w:rsid w:val="00043139"/>
    <w:rsid w:val="00043259"/>
    <w:rsid w:val="00043785"/>
    <w:rsid w:val="00043BB8"/>
    <w:rsid w:val="00044076"/>
    <w:rsid w:val="000440D0"/>
    <w:rsid w:val="00044319"/>
    <w:rsid w:val="00044575"/>
    <w:rsid w:val="00044797"/>
    <w:rsid w:val="00044968"/>
    <w:rsid w:val="000449C5"/>
    <w:rsid w:val="00044BD2"/>
    <w:rsid w:val="00044DDC"/>
    <w:rsid w:val="00044E7B"/>
    <w:rsid w:val="00044F27"/>
    <w:rsid w:val="00045029"/>
    <w:rsid w:val="000457FF"/>
    <w:rsid w:val="0004622E"/>
    <w:rsid w:val="000463CC"/>
    <w:rsid w:val="000465C6"/>
    <w:rsid w:val="00046685"/>
    <w:rsid w:val="00046FBF"/>
    <w:rsid w:val="000472ED"/>
    <w:rsid w:val="00047489"/>
    <w:rsid w:val="0004774E"/>
    <w:rsid w:val="00047ABE"/>
    <w:rsid w:val="00047B6F"/>
    <w:rsid w:val="00047C63"/>
    <w:rsid w:val="00047CBC"/>
    <w:rsid w:val="000504D0"/>
    <w:rsid w:val="000505AE"/>
    <w:rsid w:val="000507C7"/>
    <w:rsid w:val="00050B9C"/>
    <w:rsid w:val="00050E6B"/>
    <w:rsid w:val="00051458"/>
    <w:rsid w:val="00051A69"/>
    <w:rsid w:val="00051B88"/>
    <w:rsid w:val="00051D0D"/>
    <w:rsid w:val="00051FC5"/>
    <w:rsid w:val="000521EE"/>
    <w:rsid w:val="00052A19"/>
    <w:rsid w:val="00052C85"/>
    <w:rsid w:val="00052E57"/>
    <w:rsid w:val="00052FD8"/>
    <w:rsid w:val="000538C2"/>
    <w:rsid w:val="00053C51"/>
    <w:rsid w:val="00053F46"/>
    <w:rsid w:val="00054051"/>
    <w:rsid w:val="0005434C"/>
    <w:rsid w:val="000544A6"/>
    <w:rsid w:val="00054911"/>
    <w:rsid w:val="000549A8"/>
    <w:rsid w:val="00054A44"/>
    <w:rsid w:val="00054DF1"/>
    <w:rsid w:val="0005510D"/>
    <w:rsid w:val="0005516E"/>
    <w:rsid w:val="00055EDE"/>
    <w:rsid w:val="00055FAA"/>
    <w:rsid w:val="00055FAE"/>
    <w:rsid w:val="0005608B"/>
    <w:rsid w:val="00056598"/>
    <w:rsid w:val="00056664"/>
    <w:rsid w:val="000566BA"/>
    <w:rsid w:val="0005692F"/>
    <w:rsid w:val="00056A47"/>
    <w:rsid w:val="00056D20"/>
    <w:rsid w:val="00056DB4"/>
    <w:rsid w:val="00056E18"/>
    <w:rsid w:val="000575F8"/>
    <w:rsid w:val="00057813"/>
    <w:rsid w:val="00057863"/>
    <w:rsid w:val="00057A8B"/>
    <w:rsid w:val="00057C59"/>
    <w:rsid w:val="00057CA6"/>
    <w:rsid w:val="00057D94"/>
    <w:rsid w:val="00057F30"/>
    <w:rsid w:val="000602BA"/>
    <w:rsid w:val="0006052B"/>
    <w:rsid w:val="00060533"/>
    <w:rsid w:val="00060D9F"/>
    <w:rsid w:val="00060DF2"/>
    <w:rsid w:val="00060F4C"/>
    <w:rsid w:val="0006177A"/>
    <w:rsid w:val="00061853"/>
    <w:rsid w:val="00061ADA"/>
    <w:rsid w:val="00061D13"/>
    <w:rsid w:val="00061DC6"/>
    <w:rsid w:val="00061F15"/>
    <w:rsid w:val="000624A8"/>
    <w:rsid w:val="00062595"/>
    <w:rsid w:val="00062D50"/>
    <w:rsid w:val="00062DAD"/>
    <w:rsid w:val="0006352C"/>
    <w:rsid w:val="0006364C"/>
    <w:rsid w:val="000638B5"/>
    <w:rsid w:val="00063901"/>
    <w:rsid w:val="00063A01"/>
    <w:rsid w:val="00063C0E"/>
    <w:rsid w:val="00064528"/>
    <w:rsid w:val="0006477F"/>
    <w:rsid w:val="00064C89"/>
    <w:rsid w:val="0006547B"/>
    <w:rsid w:val="000654FC"/>
    <w:rsid w:val="000657C0"/>
    <w:rsid w:val="000659C3"/>
    <w:rsid w:val="00065D3E"/>
    <w:rsid w:val="00065EB1"/>
    <w:rsid w:val="0006604C"/>
    <w:rsid w:val="00066050"/>
    <w:rsid w:val="00066286"/>
    <w:rsid w:val="0006669A"/>
    <w:rsid w:val="00066962"/>
    <w:rsid w:val="00066AFE"/>
    <w:rsid w:val="00066F68"/>
    <w:rsid w:val="00067110"/>
    <w:rsid w:val="0006740B"/>
    <w:rsid w:val="00067741"/>
    <w:rsid w:val="000677D7"/>
    <w:rsid w:val="00067ACF"/>
    <w:rsid w:val="00067B49"/>
    <w:rsid w:val="00070014"/>
    <w:rsid w:val="00070140"/>
    <w:rsid w:val="00070D35"/>
    <w:rsid w:val="00071174"/>
    <w:rsid w:val="00071716"/>
    <w:rsid w:val="000719E3"/>
    <w:rsid w:val="00071BA6"/>
    <w:rsid w:val="00071D05"/>
    <w:rsid w:val="00071D5B"/>
    <w:rsid w:val="00071FBE"/>
    <w:rsid w:val="00072163"/>
    <w:rsid w:val="00072839"/>
    <w:rsid w:val="00072EBB"/>
    <w:rsid w:val="00072F7D"/>
    <w:rsid w:val="0007336E"/>
    <w:rsid w:val="00073520"/>
    <w:rsid w:val="00073C4A"/>
    <w:rsid w:val="00074681"/>
    <w:rsid w:val="00074C09"/>
    <w:rsid w:val="00074C2B"/>
    <w:rsid w:val="00074C3C"/>
    <w:rsid w:val="000750A4"/>
    <w:rsid w:val="0007532D"/>
    <w:rsid w:val="00075420"/>
    <w:rsid w:val="000759FD"/>
    <w:rsid w:val="00075B2B"/>
    <w:rsid w:val="00075C77"/>
    <w:rsid w:val="00075D9F"/>
    <w:rsid w:val="00075EAA"/>
    <w:rsid w:val="00075F32"/>
    <w:rsid w:val="00076109"/>
    <w:rsid w:val="000764CE"/>
    <w:rsid w:val="00076777"/>
    <w:rsid w:val="00076EBA"/>
    <w:rsid w:val="00077196"/>
    <w:rsid w:val="000776DE"/>
    <w:rsid w:val="000776F9"/>
    <w:rsid w:val="00077AA7"/>
    <w:rsid w:val="00077D25"/>
    <w:rsid w:val="00077D95"/>
    <w:rsid w:val="00080361"/>
    <w:rsid w:val="0008056D"/>
    <w:rsid w:val="00080A5A"/>
    <w:rsid w:val="00080C67"/>
    <w:rsid w:val="00080DB7"/>
    <w:rsid w:val="00080FC4"/>
    <w:rsid w:val="00081103"/>
    <w:rsid w:val="00081567"/>
    <w:rsid w:val="000818E3"/>
    <w:rsid w:val="0008191F"/>
    <w:rsid w:val="00081B15"/>
    <w:rsid w:val="00081B55"/>
    <w:rsid w:val="00081F14"/>
    <w:rsid w:val="00082435"/>
    <w:rsid w:val="00082690"/>
    <w:rsid w:val="000828DD"/>
    <w:rsid w:val="00082A63"/>
    <w:rsid w:val="00082B78"/>
    <w:rsid w:val="00082BEB"/>
    <w:rsid w:val="00082C49"/>
    <w:rsid w:val="00082E15"/>
    <w:rsid w:val="00082EFB"/>
    <w:rsid w:val="00082F8D"/>
    <w:rsid w:val="000834EE"/>
    <w:rsid w:val="000835D0"/>
    <w:rsid w:val="00083ABC"/>
    <w:rsid w:val="000840ED"/>
    <w:rsid w:val="00084153"/>
    <w:rsid w:val="000841C6"/>
    <w:rsid w:val="00084220"/>
    <w:rsid w:val="000843D8"/>
    <w:rsid w:val="00084564"/>
    <w:rsid w:val="00085083"/>
    <w:rsid w:val="0008538F"/>
    <w:rsid w:val="00085568"/>
    <w:rsid w:val="00085585"/>
    <w:rsid w:val="00085A7A"/>
    <w:rsid w:val="00085AD8"/>
    <w:rsid w:val="00085D4A"/>
    <w:rsid w:val="00085F25"/>
    <w:rsid w:val="0008617D"/>
    <w:rsid w:val="00086431"/>
    <w:rsid w:val="0008649F"/>
    <w:rsid w:val="000864EC"/>
    <w:rsid w:val="0008662E"/>
    <w:rsid w:val="00086DE0"/>
    <w:rsid w:val="00087928"/>
    <w:rsid w:val="00087D90"/>
    <w:rsid w:val="0009003F"/>
    <w:rsid w:val="00090340"/>
    <w:rsid w:val="0009076C"/>
    <w:rsid w:val="00090969"/>
    <w:rsid w:val="00090FDB"/>
    <w:rsid w:val="00090FDC"/>
    <w:rsid w:val="000912E5"/>
    <w:rsid w:val="0009145B"/>
    <w:rsid w:val="0009180B"/>
    <w:rsid w:val="00091901"/>
    <w:rsid w:val="0009197F"/>
    <w:rsid w:val="00091EDF"/>
    <w:rsid w:val="0009208F"/>
    <w:rsid w:val="000921AB"/>
    <w:rsid w:val="00092637"/>
    <w:rsid w:val="0009274F"/>
    <w:rsid w:val="000929EE"/>
    <w:rsid w:val="000929F3"/>
    <w:rsid w:val="00092A04"/>
    <w:rsid w:val="00092B7E"/>
    <w:rsid w:val="00092DA5"/>
    <w:rsid w:val="000932BD"/>
    <w:rsid w:val="00093584"/>
    <w:rsid w:val="00093755"/>
    <w:rsid w:val="00093871"/>
    <w:rsid w:val="000938B5"/>
    <w:rsid w:val="0009392C"/>
    <w:rsid w:val="00093A6D"/>
    <w:rsid w:val="00093AA7"/>
    <w:rsid w:val="00093BAB"/>
    <w:rsid w:val="00093E78"/>
    <w:rsid w:val="000940D8"/>
    <w:rsid w:val="0009411E"/>
    <w:rsid w:val="000945E6"/>
    <w:rsid w:val="0009464B"/>
    <w:rsid w:val="00094A14"/>
    <w:rsid w:val="00094F47"/>
    <w:rsid w:val="000959D0"/>
    <w:rsid w:val="00096176"/>
    <w:rsid w:val="00096914"/>
    <w:rsid w:val="00096B04"/>
    <w:rsid w:val="00097350"/>
    <w:rsid w:val="00097488"/>
    <w:rsid w:val="000974BC"/>
    <w:rsid w:val="0009782E"/>
    <w:rsid w:val="000979EA"/>
    <w:rsid w:val="00097E04"/>
    <w:rsid w:val="000A039A"/>
    <w:rsid w:val="000A051B"/>
    <w:rsid w:val="000A0E31"/>
    <w:rsid w:val="000A0F32"/>
    <w:rsid w:val="000A154F"/>
    <w:rsid w:val="000A1842"/>
    <w:rsid w:val="000A2064"/>
    <w:rsid w:val="000A216F"/>
    <w:rsid w:val="000A2975"/>
    <w:rsid w:val="000A2FA8"/>
    <w:rsid w:val="000A31BF"/>
    <w:rsid w:val="000A35B4"/>
    <w:rsid w:val="000A3A08"/>
    <w:rsid w:val="000A3CC9"/>
    <w:rsid w:val="000A3D0E"/>
    <w:rsid w:val="000A3E25"/>
    <w:rsid w:val="000A3E7C"/>
    <w:rsid w:val="000A4008"/>
    <w:rsid w:val="000A4251"/>
    <w:rsid w:val="000A441E"/>
    <w:rsid w:val="000A44F9"/>
    <w:rsid w:val="000A46F5"/>
    <w:rsid w:val="000A523D"/>
    <w:rsid w:val="000A54AF"/>
    <w:rsid w:val="000A5956"/>
    <w:rsid w:val="000A5EA3"/>
    <w:rsid w:val="000A5EEE"/>
    <w:rsid w:val="000A5FD9"/>
    <w:rsid w:val="000A60B6"/>
    <w:rsid w:val="000A6168"/>
    <w:rsid w:val="000A629D"/>
    <w:rsid w:val="000A637D"/>
    <w:rsid w:val="000A6909"/>
    <w:rsid w:val="000A6AA2"/>
    <w:rsid w:val="000A6BC9"/>
    <w:rsid w:val="000A6EEB"/>
    <w:rsid w:val="000A7098"/>
    <w:rsid w:val="000A7A78"/>
    <w:rsid w:val="000A7A9B"/>
    <w:rsid w:val="000A7F79"/>
    <w:rsid w:val="000B0000"/>
    <w:rsid w:val="000B0B1B"/>
    <w:rsid w:val="000B0C29"/>
    <w:rsid w:val="000B0C5A"/>
    <w:rsid w:val="000B15D8"/>
    <w:rsid w:val="000B1652"/>
    <w:rsid w:val="000B169D"/>
    <w:rsid w:val="000B1E10"/>
    <w:rsid w:val="000B1F05"/>
    <w:rsid w:val="000B24FF"/>
    <w:rsid w:val="000B2516"/>
    <w:rsid w:val="000B25D6"/>
    <w:rsid w:val="000B27CF"/>
    <w:rsid w:val="000B28FA"/>
    <w:rsid w:val="000B2F14"/>
    <w:rsid w:val="000B3456"/>
    <w:rsid w:val="000B360B"/>
    <w:rsid w:val="000B377A"/>
    <w:rsid w:val="000B3A7F"/>
    <w:rsid w:val="000B4308"/>
    <w:rsid w:val="000B43A8"/>
    <w:rsid w:val="000B43BF"/>
    <w:rsid w:val="000B45DE"/>
    <w:rsid w:val="000B468D"/>
    <w:rsid w:val="000B469E"/>
    <w:rsid w:val="000B4711"/>
    <w:rsid w:val="000B490D"/>
    <w:rsid w:val="000B55DA"/>
    <w:rsid w:val="000B5663"/>
    <w:rsid w:val="000B5CBC"/>
    <w:rsid w:val="000B5F7A"/>
    <w:rsid w:val="000B602E"/>
    <w:rsid w:val="000B62EC"/>
    <w:rsid w:val="000B6314"/>
    <w:rsid w:val="000B650F"/>
    <w:rsid w:val="000B66CC"/>
    <w:rsid w:val="000B6CC0"/>
    <w:rsid w:val="000B73D7"/>
    <w:rsid w:val="000B7798"/>
    <w:rsid w:val="000B7A52"/>
    <w:rsid w:val="000B7E12"/>
    <w:rsid w:val="000C0381"/>
    <w:rsid w:val="000C04E1"/>
    <w:rsid w:val="000C0605"/>
    <w:rsid w:val="000C0733"/>
    <w:rsid w:val="000C0A6A"/>
    <w:rsid w:val="000C0BD3"/>
    <w:rsid w:val="000C0C3D"/>
    <w:rsid w:val="000C0CAD"/>
    <w:rsid w:val="000C0DEA"/>
    <w:rsid w:val="000C0FE9"/>
    <w:rsid w:val="000C16AE"/>
    <w:rsid w:val="000C1864"/>
    <w:rsid w:val="000C1A21"/>
    <w:rsid w:val="000C1DDA"/>
    <w:rsid w:val="000C1EAD"/>
    <w:rsid w:val="000C21E0"/>
    <w:rsid w:val="000C30C6"/>
    <w:rsid w:val="000C3B01"/>
    <w:rsid w:val="000C3C76"/>
    <w:rsid w:val="000C3EA4"/>
    <w:rsid w:val="000C4350"/>
    <w:rsid w:val="000C4970"/>
    <w:rsid w:val="000C502A"/>
    <w:rsid w:val="000C517E"/>
    <w:rsid w:val="000C52D7"/>
    <w:rsid w:val="000C5B47"/>
    <w:rsid w:val="000C61A5"/>
    <w:rsid w:val="000C6680"/>
    <w:rsid w:val="000C6B1B"/>
    <w:rsid w:val="000C6B21"/>
    <w:rsid w:val="000C6B32"/>
    <w:rsid w:val="000C6D40"/>
    <w:rsid w:val="000C6F0E"/>
    <w:rsid w:val="000C6FF2"/>
    <w:rsid w:val="000C7522"/>
    <w:rsid w:val="000C7652"/>
    <w:rsid w:val="000C7FA7"/>
    <w:rsid w:val="000D00C7"/>
    <w:rsid w:val="000D00F9"/>
    <w:rsid w:val="000D02D5"/>
    <w:rsid w:val="000D0490"/>
    <w:rsid w:val="000D06C0"/>
    <w:rsid w:val="000D072F"/>
    <w:rsid w:val="000D0914"/>
    <w:rsid w:val="000D0E23"/>
    <w:rsid w:val="000D0EB4"/>
    <w:rsid w:val="000D1580"/>
    <w:rsid w:val="000D1591"/>
    <w:rsid w:val="000D1CA2"/>
    <w:rsid w:val="000D1E5D"/>
    <w:rsid w:val="000D254F"/>
    <w:rsid w:val="000D2938"/>
    <w:rsid w:val="000D2AA7"/>
    <w:rsid w:val="000D300A"/>
    <w:rsid w:val="000D337D"/>
    <w:rsid w:val="000D3407"/>
    <w:rsid w:val="000D392A"/>
    <w:rsid w:val="000D3BE1"/>
    <w:rsid w:val="000D3D40"/>
    <w:rsid w:val="000D3EAB"/>
    <w:rsid w:val="000D3ED5"/>
    <w:rsid w:val="000D4081"/>
    <w:rsid w:val="000D4420"/>
    <w:rsid w:val="000D4471"/>
    <w:rsid w:val="000D4E25"/>
    <w:rsid w:val="000D4F25"/>
    <w:rsid w:val="000D5139"/>
    <w:rsid w:val="000D558D"/>
    <w:rsid w:val="000D5745"/>
    <w:rsid w:val="000D5793"/>
    <w:rsid w:val="000D5A16"/>
    <w:rsid w:val="000D5C7D"/>
    <w:rsid w:val="000D5F88"/>
    <w:rsid w:val="000D6030"/>
    <w:rsid w:val="000D6382"/>
    <w:rsid w:val="000D6434"/>
    <w:rsid w:val="000D64C9"/>
    <w:rsid w:val="000D661E"/>
    <w:rsid w:val="000D6721"/>
    <w:rsid w:val="000D6856"/>
    <w:rsid w:val="000D6BA8"/>
    <w:rsid w:val="000D6CAD"/>
    <w:rsid w:val="000D7100"/>
    <w:rsid w:val="000D7450"/>
    <w:rsid w:val="000D77B8"/>
    <w:rsid w:val="000D7821"/>
    <w:rsid w:val="000D786B"/>
    <w:rsid w:val="000D78FE"/>
    <w:rsid w:val="000D7B32"/>
    <w:rsid w:val="000E0048"/>
    <w:rsid w:val="000E01BB"/>
    <w:rsid w:val="000E02EA"/>
    <w:rsid w:val="000E0379"/>
    <w:rsid w:val="000E0649"/>
    <w:rsid w:val="000E0F64"/>
    <w:rsid w:val="000E13A5"/>
    <w:rsid w:val="000E149A"/>
    <w:rsid w:val="000E150D"/>
    <w:rsid w:val="000E164C"/>
    <w:rsid w:val="000E18C5"/>
    <w:rsid w:val="000E1B19"/>
    <w:rsid w:val="000E1B6B"/>
    <w:rsid w:val="000E1FCD"/>
    <w:rsid w:val="000E206A"/>
    <w:rsid w:val="000E227D"/>
    <w:rsid w:val="000E22BB"/>
    <w:rsid w:val="000E292D"/>
    <w:rsid w:val="000E2FA4"/>
    <w:rsid w:val="000E33EB"/>
    <w:rsid w:val="000E3490"/>
    <w:rsid w:val="000E35FA"/>
    <w:rsid w:val="000E3CF9"/>
    <w:rsid w:val="000E42A9"/>
    <w:rsid w:val="000E5128"/>
    <w:rsid w:val="000E5452"/>
    <w:rsid w:val="000E6089"/>
    <w:rsid w:val="000E612B"/>
    <w:rsid w:val="000E63F6"/>
    <w:rsid w:val="000E64BF"/>
    <w:rsid w:val="000E64CF"/>
    <w:rsid w:val="000E69A8"/>
    <w:rsid w:val="000E6E65"/>
    <w:rsid w:val="000E7516"/>
    <w:rsid w:val="000E7AF1"/>
    <w:rsid w:val="000E7B86"/>
    <w:rsid w:val="000E7DCE"/>
    <w:rsid w:val="000F00B6"/>
    <w:rsid w:val="000F050E"/>
    <w:rsid w:val="000F0557"/>
    <w:rsid w:val="000F0E3E"/>
    <w:rsid w:val="000F1304"/>
    <w:rsid w:val="000F146E"/>
    <w:rsid w:val="000F18BF"/>
    <w:rsid w:val="000F1BB0"/>
    <w:rsid w:val="000F1CAE"/>
    <w:rsid w:val="000F25FC"/>
    <w:rsid w:val="000F27FC"/>
    <w:rsid w:val="000F2896"/>
    <w:rsid w:val="000F2F43"/>
    <w:rsid w:val="000F34E1"/>
    <w:rsid w:val="000F3748"/>
    <w:rsid w:val="000F3AA4"/>
    <w:rsid w:val="000F3C83"/>
    <w:rsid w:val="000F3CBF"/>
    <w:rsid w:val="000F3D48"/>
    <w:rsid w:val="000F49DE"/>
    <w:rsid w:val="000F4AA0"/>
    <w:rsid w:val="000F4AE9"/>
    <w:rsid w:val="000F4DD3"/>
    <w:rsid w:val="000F4E91"/>
    <w:rsid w:val="000F4FFE"/>
    <w:rsid w:val="000F5726"/>
    <w:rsid w:val="000F579F"/>
    <w:rsid w:val="000F5B6F"/>
    <w:rsid w:val="000F5B96"/>
    <w:rsid w:val="000F5CA8"/>
    <w:rsid w:val="000F5DCC"/>
    <w:rsid w:val="000F5E6F"/>
    <w:rsid w:val="000F609B"/>
    <w:rsid w:val="000F65AC"/>
    <w:rsid w:val="000F6740"/>
    <w:rsid w:val="000F6A7A"/>
    <w:rsid w:val="000F7077"/>
    <w:rsid w:val="000F7081"/>
    <w:rsid w:val="000F71CD"/>
    <w:rsid w:val="000F7803"/>
    <w:rsid w:val="000F7AA5"/>
    <w:rsid w:val="0010020E"/>
    <w:rsid w:val="00100ABC"/>
    <w:rsid w:val="00100EE1"/>
    <w:rsid w:val="00100F0B"/>
    <w:rsid w:val="00101689"/>
    <w:rsid w:val="00102390"/>
    <w:rsid w:val="00102631"/>
    <w:rsid w:val="00102806"/>
    <w:rsid w:val="00102A52"/>
    <w:rsid w:val="00103600"/>
    <w:rsid w:val="00103976"/>
    <w:rsid w:val="00103ABE"/>
    <w:rsid w:val="00103B5B"/>
    <w:rsid w:val="00103BE2"/>
    <w:rsid w:val="00103DD1"/>
    <w:rsid w:val="001041DF"/>
    <w:rsid w:val="0010440D"/>
    <w:rsid w:val="00104854"/>
    <w:rsid w:val="00104D50"/>
    <w:rsid w:val="00104E88"/>
    <w:rsid w:val="00105409"/>
    <w:rsid w:val="001054EC"/>
    <w:rsid w:val="00105AB7"/>
    <w:rsid w:val="00105C38"/>
    <w:rsid w:val="00105D11"/>
    <w:rsid w:val="00105FEF"/>
    <w:rsid w:val="001065B3"/>
    <w:rsid w:val="00106773"/>
    <w:rsid w:val="00106941"/>
    <w:rsid w:val="00106B2C"/>
    <w:rsid w:val="00106D04"/>
    <w:rsid w:val="00106FC2"/>
    <w:rsid w:val="001075A6"/>
    <w:rsid w:val="0010784B"/>
    <w:rsid w:val="00107A0A"/>
    <w:rsid w:val="00107B81"/>
    <w:rsid w:val="00107E30"/>
    <w:rsid w:val="00107F28"/>
    <w:rsid w:val="00107F52"/>
    <w:rsid w:val="00110823"/>
    <w:rsid w:val="00110845"/>
    <w:rsid w:val="001108B6"/>
    <w:rsid w:val="00111250"/>
    <w:rsid w:val="001113D1"/>
    <w:rsid w:val="00111843"/>
    <w:rsid w:val="00111ADC"/>
    <w:rsid w:val="00111C41"/>
    <w:rsid w:val="00111CDF"/>
    <w:rsid w:val="00111E11"/>
    <w:rsid w:val="0011210F"/>
    <w:rsid w:val="001125DD"/>
    <w:rsid w:val="00112617"/>
    <w:rsid w:val="00112C9D"/>
    <w:rsid w:val="00112DA3"/>
    <w:rsid w:val="001130D2"/>
    <w:rsid w:val="0011330D"/>
    <w:rsid w:val="00113586"/>
    <w:rsid w:val="001137AD"/>
    <w:rsid w:val="0011383B"/>
    <w:rsid w:val="001138CF"/>
    <w:rsid w:val="00113992"/>
    <w:rsid w:val="001139A0"/>
    <w:rsid w:val="00113FC3"/>
    <w:rsid w:val="001142DA"/>
    <w:rsid w:val="00114361"/>
    <w:rsid w:val="001146C0"/>
    <w:rsid w:val="001148F9"/>
    <w:rsid w:val="001149B3"/>
    <w:rsid w:val="00114A5E"/>
    <w:rsid w:val="0011510F"/>
    <w:rsid w:val="001153E9"/>
    <w:rsid w:val="0011548B"/>
    <w:rsid w:val="00115598"/>
    <w:rsid w:val="00115FED"/>
    <w:rsid w:val="0011635A"/>
    <w:rsid w:val="0011636B"/>
    <w:rsid w:val="001163BA"/>
    <w:rsid w:val="00116525"/>
    <w:rsid w:val="001165FA"/>
    <w:rsid w:val="00116BD2"/>
    <w:rsid w:val="00117302"/>
    <w:rsid w:val="00117644"/>
    <w:rsid w:val="00117C1C"/>
    <w:rsid w:val="0012086A"/>
    <w:rsid w:val="00120B1A"/>
    <w:rsid w:val="00120CFB"/>
    <w:rsid w:val="0012100B"/>
    <w:rsid w:val="00121678"/>
    <w:rsid w:val="00121944"/>
    <w:rsid w:val="00121F1A"/>
    <w:rsid w:val="0012218F"/>
    <w:rsid w:val="001224CF"/>
    <w:rsid w:val="00122D45"/>
    <w:rsid w:val="00122D5F"/>
    <w:rsid w:val="00122DD2"/>
    <w:rsid w:val="001230EE"/>
    <w:rsid w:val="001233D9"/>
    <w:rsid w:val="00123564"/>
    <w:rsid w:val="00123A19"/>
    <w:rsid w:val="00123A9E"/>
    <w:rsid w:val="00123CAD"/>
    <w:rsid w:val="00123CD0"/>
    <w:rsid w:val="00123D6D"/>
    <w:rsid w:val="00123F52"/>
    <w:rsid w:val="00124021"/>
    <w:rsid w:val="0012480F"/>
    <w:rsid w:val="00124ABB"/>
    <w:rsid w:val="00124BB8"/>
    <w:rsid w:val="00124DD4"/>
    <w:rsid w:val="00124F42"/>
    <w:rsid w:val="00124FA2"/>
    <w:rsid w:val="0012505E"/>
    <w:rsid w:val="001252F0"/>
    <w:rsid w:val="0012597F"/>
    <w:rsid w:val="00126252"/>
    <w:rsid w:val="00126624"/>
    <w:rsid w:val="00126648"/>
    <w:rsid w:val="00126C19"/>
    <w:rsid w:val="00126C78"/>
    <w:rsid w:val="00126CA8"/>
    <w:rsid w:val="00126D8B"/>
    <w:rsid w:val="001271EF"/>
    <w:rsid w:val="001271FA"/>
    <w:rsid w:val="001273A6"/>
    <w:rsid w:val="00127470"/>
    <w:rsid w:val="001279C0"/>
    <w:rsid w:val="00127BD9"/>
    <w:rsid w:val="00127BE2"/>
    <w:rsid w:val="00130070"/>
    <w:rsid w:val="0013014B"/>
    <w:rsid w:val="00130297"/>
    <w:rsid w:val="001305B3"/>
    <w:rsid w:val="001305CC"/>
    <w:rsid w:val="0013077C"/>
    <w:rsid w:val="00130D7A"/>
    <w:rsid w:val="001313FF"/>
    <w:rsid w:val="00131943"/>
    <w:rsid w:val="00131ADB"/>
    <w:rsid w:val="00132278"/>
    <w:rsid w:val="0013245C"/>
    <w:rsid w:val="00132480"/>
    <w:rsid w:val="0013275E"/>
    <w:rsid w:val="00132C61"/>
    <w:rsid w:val="00132D01"/>
    <w:rsid w:val="00133575"/>
    <w:rsid w:val="001338F1"/>
    <w:rsid w:val="00133A29"/>
    <w:rsid w:val="00133AF4"/>
    <w:rsid w:val="00133CEB"/>
    <w:rsid w:val="00133F11"/>
    <w:rsid w:val="001349F1"/>
    <w:rsid w:val="00134A46"/>
    <w:rsid w:val="00134CC4"/>
    <w:rsid w:val="001353BA"/>
    <w:rsid w:val="001354B8"/>
    <w:rsid w:val="00135CD9"/>
    <w:rsid w:val="00136374"/>
    <w:rsid w:val="0013637C"/>
    <w:rsid w:val="0013684F"/>
    <w:rsid w:val="001369DD"/>
    <w:rsid w:val="00136A93"/>
    <w:rsid w:val="00136BC1"/>
    <w:rsid w:val="00136CCA"/>
    <w:rsid w:val="00136F7E"/>
    <w:rsid w:val="0013721B"/>
    <w:rsid w:val="0013723E"/>
    <w:rsid w:val="00137433"/>
    <w:rsid w:val="00137484"/>
    <w:rsid w:val="00137983"/>
    <w:rsid w:val="001379B0"/>
    <w:rsid w:val="00137E5F"/>
    <w:rsid w:val="001403B1"/>
    <w:rsid w:val="001407FE"/>
    <w:rsid w:val="00140AB9"/>
    <w:rsid w:val="00140AE6"/>
    <w:rsid w:val="00140D1E"/>
    <w:rsid w:val="00141043"/>
    <w:rsid w:val="0014123F"/>
    <w:rsid w:val="001415C0"/>
    <w:rsid w:val="00141CFB"/>
    <w:rsid w:val="00142016"/>
    <w:rsid w:val="0014201F"/>
    <w:rsid w:val="001420F3"/>
    <w:rsid w:val="00142212"/>
    <w:rsid w:val="00142534"/>
    <w:rsid w:val="00142DEF"/>
    <w:rsid w:val="001432B9"/>
    <w:rsid w:val="001439DE"/>
    <w:rsid w:val="00143B90"/>
    <w:rsid w:val="00143E8E"/>
    <w:rsid w:val="001443F3"/>
    <w:rsid w:val="001444B8"/>
    <w:rsid w:val="00144B58"/>
    <w:rsid w:val="001451C4"/>
    <w:rsid w:val="00145421"/>
    <w:rsid w:val="001456A7"/>
    <w:rsid w:val="00145797"/>
    <w:rsid w:val="00145864"/>
    <w:rsid w:val="001458A5"/>
    <w:rsid w:val="00145C41"/>
    <w:rsid w:val="00145D60"/>
    <w:rsid w:val="00145F03"/>
    <w:rsid w:val="00146110"/>
    <w:rsid w:val="00146A51"/>
    <w:rsid w:val="00146AA8"/>
    <w:rsid w:val="00146AF7"/>
    <w:rsid w:val="00146E81"/>
    <w:rsid w:val="00146F61"/>
    <w:rsid w:val="001470B4"/>
    <w:rsid w:val="00147387"/>
    <w:rsid w:val="00147553"/>
    <w:rsid w:val="00147AD6"/>
    <w:rsid w:val="00147ADF"/>
    <w:rsid w:val="00147C77"/>
    <w:rsid w:val="00147D79"/>
    <w:rsid w:val="00147E15"/>
    <w:rsid w:val="001501D8"/>
    <w:rsid w:val="00150272"/>
    <w:rsid w:val="001506E9"/>
    <w:rsid w:val="0015099C"/>
    <w:rsid w:val="00150D8D"/>
    <w:rsid w:val="00151123"/>
    <w:rsid w:val="0015146A"/>
    <w:rsid w:val="0015186F"/>
    <w:rsid w:val="00151A91"/>
    <w:rsid w:val="00151EB0"/>
    <w:rsid w:val="00151FE7"/>
    <w:rsid w:val="00152023"/>
    <w:rsid w:val="00152151"/>
    <w:rsid w:val="001524CE"/>
    <w:rsid w:val="00152645"/>
    <w:rsid w:val="00152E8A"/>
    <w:rsid w:val="00152FF9"/>
    <w:rsid w:val="001530A0"/>
    <w:rsid w:val="00153196"/>
    <w:rsid w:val="00153909"/>
    <w:rsid w:val="00153F9F"/>
    <w:rsid w:val="00154159"/>
    <w:rsid w:val="0015431A"/>
    <w:rsid w:val="00154D88"/>
    <w:rsid w:val="00154DAA"/>
    <w:rsid w:val="00154DBB"/>
    <w:rsid w:val="001550FE"/>
    <w:rsid w:val="001553B8"/>
    <w:rsid w:val="001553FD"/>
    <w:rsid w:val="00155428"/>
    <w:rsid w:val="00155479"/>
    <w:rsid w:val="00155623"/>
    <w:rsid w:val="00155893"/>
    <w:rsid w:val="00155E78"/>
    <w:rsid w:val="001563AA"/>
    <w:rsid w:val="00156479"/>
    <w:rsid w:val="00156520"/>
    <w:rsid w:val="00156571"/>
    <w:rsid w:val="0015657B"/>
    <w:rsid w:val="001567E1"/>
    <w:rsid w:val="00156A24"/>
    <w:rsid w:val="00156A93"/>
    <w:rsid w:val="00156D65"/>
    <w:rsid w:val="00156DB3"/>
    <w:rsid w:val="00156F8D"/>
    <w:rsid w:val="00157136"/>
    <w:rsid w:val="0015719D"/>
    <w:rsid w:val="00157206"/>
    <w:rsid w:val="00157F34"/>
    <w:rsid w:val="001603DB"/>
    <w:rsid w:val="00160768"/>
    <w:rsid w:val="00160CEE"/>
    <w:rsid w:val="001611C1"/>
    <w:rsid w:val="00161371"/>
    <w:rsid w:val="0016161B"/>
    <w:rsid w:val="0016177E"/>
    <w:rsid w:val="00161D7B"/>
    <w:rsid w:val="00161E84"/>
    <w:rsid w:val="00162114"/>
    <w:rsid w:val="00162C1C"/>
    <w:rsid w:val="00162F83"/>
    <w:rsid w:val="00163046"/>
    <w:rsid w:val="001630FD"/>
    <w:rsid w:val="00163692"/>
    <w:rsid w:val="001636C8"/>
    <w:rsid w:val="00163C1C"/>
    <w:rsid w:val="00164116"/>
    <w:rsid w:val="001648B8"/>
    <w:rsid w:val="001648EA"/>
    <w:rsid w:val="00164979"/>
    <w:rsid w:val="001649A9"/>
    <w:rsid w:val="001649DD"/>
    <w:rsid w:val="00164AE4"/>
    <w:rsid w:val="00164B55"/>
    <w:rsid w:val="001653BB"/>
    <w:rsid w:val="001656EB"/>
    <w:rsid w:val="00166786"/>
    <w:rsid w:val="0016691D"/>
    <w:rsid w:val="00166CAB"/>
    <w:rsid w:val="00166F03"/>
    <w:rsid w:val="001671F5"/>
    <w:rsid w:val="001672A9"/>
    <w:rsid w:val="00167493"/>
    <w:rsid w:val="00167538"/>
    <w:rsid w:val="0016756B"/>
    <w:rsid w:val="001676AD"/>
    <w:rsid w:val="00167B54"/>
    <w:rsid w:val="00167ED0"/>
    <w:rsid w:val="00170921"/>
    <w:rsid w:val="00170F5E"/>
    <w:rsid w:val="00171263"/>
    <w:rsid w:val="001714CB"/>
    <w:rsid w:val="001718DE"/>
    <w:rsid w:val="00171A46"/>
    <w:rsid w:val="00172369"/>
    <w:rsid w:val="0017262B"/>
    <w:rsid w:val="00172A7C"/>
    <w:rsid w:val="00172BDE"/>
    <w:rsid w:val="00172CFB"/>
    <w:rsid w:val="00173096"/>
    <w:rsid w:val="0017319C"/>
    <w:rsid w:val="001732A2"/>
    <w:rsid w:val="001734B6"/>
    <w:rsid w:val="00173751"/>
    <w:rsid w:val="00174154"/>
    <w:rsid w:val="001741DF"/>
    <w:rsid w:val="001744D9"/>
    <w:rsid w:val="00174695"/>
    <w:rsid w:val="00174DA4"/>
    <w:rsid w:val="00174DF4"/>
    <w:rsid w:val="001750B6"/>
    <w:rsid w:val="0017528C"/>
    <w:rsid w:val="00175BAF"/>
    <w:rsid w:val="00175CC4"/>
    <w:rsid w:val="00176316"/>
    <w:rsid w:val="001763B3"/>
    <w:rsid w:val="00176407"/>
    <w:rsid w:val="00176882"/>
    <w:rsid w:val="00176E2C"/>
    <w:rsid w:val="00176E76"/>
    <w:rsid w:val="00176EFA"/>
    <w:rsid w:val="0017717C"/>
    <w:rsid w:val="00177361"/>
    <w:rsid w:val="001773E5"/>
    <w:rsid w:val="00177A35"/>
    <w:rsid w:val="00177BEA"/>
    <w:rsid w:val="00177EFE"/>
    <w:rsid w:val="0018012C"/>
    <w:rsid w:val="00180441"/>
    <w:rsid w:val="001809E1"/>
    <w:rsid w:val="00180A49"/>
    <w:rsid w:val="00180C10"/>
    <w:rsid w:val="00180D69"/>
    <w:rsid w:val="00181226"/>
    <w:rsid w:val="00181AC5"/>
    <w:rsid w:val="00181D6B"/>
    <w:rsid w:val="0018230B"/>
    <w:rsid w:val="0018357F"/>
    <w:rsid w:val="0018391F"/>
    <w:rsid w:val="00183A6B"/>
    <w:rsid w:val="00183EB9"/>
    <w:rsid w:val="00183F90"/>
    <w:rsid w:val="001844BF"/>
    <w:rsid w:val="00185029"/>
    <w:rsid w:val="0018530D"/>
    <w:rsid w:val="001855A8"/>
    <w:rsid w:val="00185608"/>
    <w:rsid w:val="00185621"/>
    <w:rsid w:val="001858D5"/>
    <w:rsid w:val="00185A27"/>
    <w:rsid w:val="00185AFB"/>
    <w:rsid w:val="00185C54"/>
    <w:rsid w:val="00185E19"/>
    <w:rsid w:val="0018636C"/>
    <w:rsid w:val="001865F1"/>
    <w:rsid w:val="0018663C"/>
    <w:rsid w:val="001866D9"/>
    <w:rsid w:val="00186B70"/>
    <w:rsid w:val="00186B9E"/>
    <w:rsid w:val="0018749D"/>
    <w:rsid w:val="0019014C"/>
    <w:rsid w:val="00190642"/>
    <w:rsid w:val="0019064E"/>
    <w:rsid w:val="0019074F"/>
    <w:rsid w:val="00190E9D"/>
    <w:rsid w:val="001915C2"/>
    <w:rsid w:val="0019164C"/>
    <w:rsid w:val="00191B15"/>
    <w:rsid w:val="0019202E"/>
    <w:rsid w:val="00192E0F"/>
    <w:rsid w:val="001937FC"/>
    <w:rsid w:val="00193960"/>
    <w:rsid w:val="00193991"/>
    <w:rsid w:val="00193B7F"/>
    <w:rsid w:val="00193F2E"/>
    <w:rsid w:val="00193FE3"/>
    <w:rsid w:val="001942B2"/>
    <w:rsid w:val="001944A1"/>
    <w:rsid w:val="00194696"/>
    <w:rsid w:val="00194702"/>
    <w:rsid w:val="00194841"/>
    <w:rsid w:val="0019521A"/>
    <w:rsid w:val="00195641"/>
    <w:rsid w:val="00195695"/>
    <w:rsid w:val="0019626A"/>
    <w:rsid w:val="001967A2"/>
    <w:rsid w:val="001970F9"/>
    <w:rsid w:val="001974E1"/>
    <w:rsid w:val="001975F1"/>
    <w:rsid w:val="00197804"/>
    <w:rsid w:val="00197819"/>
    <w:rsid w:val="00197964"/>
    <w:rsid w:val="00197E1B"/>
    <w:rsid w:val="001A075B"/>
    <w:rsid w:val="001A0C77"/>
    <w:rsid w:val="001A0CEB"/>
    <w:rsid w:val="001A0DFD"/>
    <w:rsid w:val="001A0FE8"/>
    <w:rsid w:val="001A14B7"/>
    <w:rsid w:val="001A1A85"/>
    <w:rsid w:val="001A219E"/>
    <w:rsid w:val="001A29AC"/>
    <w:rsid w:val="001A2CCA"/>
    <w:rsid w:val="001A2FF1"/>
    <w:rsid w:val="001A3160"/>
    <w:rsid w:val="001A34B5"/>
    <w:rsid w:val="001A36A1"/>
    <w:rsid w:val="001A3CCB"/>
    <w:rsid w:val="001A3F4B"/>
    <w:rsid w:val="001A3FB4"/>
    <w:rsid w:val="001A421F"/>
    <w:rsid w:val="001A45CF"/>
    <w:rsid w:val="001A4743"/>
    <w:rsid w:val="001A4AA7"/>
    <w:rsid w:val="001A527B"/>
    <w:rsid w:val="001A5668"/>
    <w:rsid w:val="001A5955"/>
    <w:rsid w:val="001A5A47"/>
    <w:rsid w:val="001A5B54"/>
    <w:rsid w:val="001A6603"/>
    <w:rsid w:val="001A6612"/>
    <w:rsid w:val="001A6886"/>
    <w:rsid w:val="001A69FC"/>
    <w:rsid w:val="001A6BC7"/>
    <w:rsid w:val="001A79C7"/>
    <w:rsid w:val="001A7C9C"/>
    <w:rsid w:val="001A7CCD"/>
    <w:rsid w:val="001A7F10"/>
    <w:rsid w:val="001B030E"/>
    <w:rsid w:val="001B06CB"/>
    <w:rsid w:val="001B0F4E"/>
    <w:rsid w:val="001B1785"/>
    <w:rsid w:val="001B1967"/>
    <w:rsid w:val="001B1E5F"/>
    <w:rsid w:val="001B213E"/>
    <w:rsid w:val="001B23C9"/>
    <w:rsid w:val="001B2C21"/>
    <w:rsid w:val="001B2DE7"/>
    <w:rsid w:val="001B2F4B"/>
    <w:rsid w:val="001B3637"/>
    <w:rsid w:val="001B3E2A"/>
    <w:rsid w:val="001B42A5"/>
    <w:rsid w:val="001B4304"/>
    <w:rsid w:val="001B4365"/>
    <w:rsid w:val="001B468B"/>
    <w:rsid w:val="001B4702"/>
    <w:rsid w:val="001B5468"/>
    <w:rsid w:val="001B5FF8"/>
    <w:rsid w:val="001B623B"/>
    <w:rsid w:val="001B6728"/>
    <w:rsid w:val="001B6738"/>
    <w:rsid w:val="001B6B80"/>
    <w:rsid w:val="001B6DED"/>
    <w:rsid w:val="001B7015"/>
    <w:rsid w:val="001B7173"/>
    <w:rsid w:val="001B73A0"/>
    <w:rsid w:val="001B7747"/>
    <w:rsid w:val="001B79CD"/>
    <w:rsid w:val="001B7CB1"/>
    <w:rsid w:val="001C0020"/>
    <w:rsid w:val="001C0A1B"/>
    <w:rsid w:val="001C11D2"/>
    <w:rsid w:val="001C124D"/>
    <w:rsid w:val="001C19D9"/>
    <w:rsid w:val="001C1C71"/>
    <w:rsid w:val="001C2171"/>
    <w:rsid w:val="001C243C"/>
    <w:rsid w:val="001C272F"/>
    <w:rsid w:val="001C2B4D"/>
    <w:rsid w:val="001C2CE7"/>
    <w:rsid w:val="001C3145"/>
    <w:rsid w:val="001C31E6"/>
    <w:rsid w:val="001C31EE"/>
    <w:rsid w:val="001C321E"/>
    <w:rsid w:val="001C34DB"/>
    <w:rsid w:val="001C3616"/>
    <w:rsid w:val="001C382D"/>
    <w:rsid w:val="001C39F3"/>
    <w:rsid w:val="001C3EDB"/>
    <w:rsid w:val="001C3FCF"/>
    <w:rsid w:val="001C40A6"/>
    <w:rsid w:val="001C4144"/>
    <w:rsid w:val="001C429D"/>
    <w:rsid w:val="001C4536"/>
    <w:rsid w:val="001C4538"/>
    <w:rsid w:val="001C4920"/>
    <w:rsid w:val="001C4A99"/>
    <w:rsid w:val="001C4F24"/>
    <w:rsid w:val="001C5091"/>
    <w:rsid w:val="001C52C6"/>
    <w:rsid w:val="001C530E"/>
    <w:rsid w:val="001C5691"/>
    <w:rsid w:val="001C5821"/>
    <w:rsid w:val="001C5C19"/>
    <w:rsid w:val="001C5CC5"/>
    <w:rsid w:val="001C5D40"/>
    <w:rsid w:val="001C635C"/>
    <w:rsid w:val="001C6716"/>
    <w:rsid w:val="001C697A"/>
    <w:rsid w:val="001C6AC6"/>
    <w:rsid w:val="001C6C11"/>
    <w:rsid w:val="001C7002"/>
    <w:rsid w:val="001C73F8"/>
    <w:rsid w:val="001D01CB"/>
    <w:rsid w:val="001D093A"/>
    <w:rsid w:val="001D0AA4"/>
    <w:rsid w:val="001D0B06"/>
    <w:rsid w:val="001D0DA9"/>
    <w:rsid w:val="001D0E66"/>
    <w:rsid w:val="001D0FB9"/>
    <w:rsid w:val="001D1372"/>
    <w:rsid w:val="001D1426"/>
    <w:rsid w:val="001D1578"/>
    <w:rsid w:val="001D167C"/>
    <w:rsid w:val="001D171E"/>
    <w:rsid w:val="001D19A2"/>
    <w:rsid w:val="001D1B3B"/>
    <w:rsid w:val="001D213C"/>
    <w:rsid w:val="001D22B0"/>
    <w:rsid w:val="001D2566"/>
    <w:rsid w:val="001D2787"/>
    <w:rsid w:val="001D2C61"/>
    <w:rsid w:val="001D2DA6"/>
    <w:rsid w:val="001D327C"/>
    <w:rsid w:val="001D3399"/>
    <w:rsid w:val="001D363F"/>
    <w:rsid w:val="001D3A62"/>
    <w:rsid w:val="001D3ADC"/>
    <w:rsid w:val="001D3E2C"/>
    <w:rsid w:val="001D4430"/>
    <w:rsid w:val="001D444A"/>
    <w:rsid w:val="001D484F"/>
    <w:rsid w:val="001D4979"/>
    <w:rsid w:val="001D4C5D"/>
    <w:rsid w:val="001D4DF5"/>
    <w:rsid w:val="001D4E98"/>
    <w:rsid w:val="001D54E6"/>
    <w:rsid w:val="001D58D3"/>
    <w:rsid w:val="001D60D0"/>
    <w:rsid w:val="001D69B6"/>
    <w:rsid w:val="001D72F6"/>
    <w:rsid w:val="001D73E2"/>
    <w:rsid w:val="001D7592"/>
    <w:rsid w:val="001D76BC"/>
    <w:rsid w:val="001D78DA"/>
    <w:rsid w:val="001D7D2A"/>
    <w:rsid w:val="001E00A7"/>
    <w:rsid w:val="001E0110"/>
    <w:rsid w:val="001E0486"/>
    <w:rsid w:val="001E096C"/>
    <w:rsid w:val="001E10B3"/>
    <w:rsid w:val="001E1122"/>
    <w:rsid w:val="001E1174"/>
    <w:rsid w:val="001E118A"/>
    <w:rsid w:val="001E118D"/>
    <w:rsid w:val="001E172E"/>
    <w:rsid w:val="001E1F4F"/>
    <w:rsid w:val="001E20D1"/>
    <w:rsid w:val="001E21FE"/>
    <w:rsid w:val="001E24CF"/>
    <w:rsid w:val="001E2696"/>
    <w:rsid w:val="001E2A9F"/>
    <w:rsid w:val="001E2CD3"/>
    <w:rsid w:val="001E3518"/>
    <w:rsid w:val="001E3950"/>
    <w:rsid w:val="001E39A7"/>
    <w:rsid w:val="001E3B3B"/>
    <w:rsid w:val="001E3C72"/>
    <w:rsid w:val="001E4020"/>
    <w:rsid w:val="001E46D2"/>
    <w:rsid w:val="001E4874"/>
    <w:rsid w:val="001E5576"/>
    <w:rsid w:val="001E56C8"/>
    <w:rsid w:val="001E5E49"/>
    <w:rsid w:val="001E60F9"/>
    <w:rsid w:val="001E62D4"/>
    <w:rsid w:val="001E6544"/>
    <w:rsid w:val="001E665F"/>
    <w:rsid w:val="001E66B4"/>
    <w:rsid w:val="001E6A5C"/>
    <w:rsid w:val="001E6EBD"/>
    <w:rsid w:val="001E6FAB"/>
    <w:rsid w:val="001E72E7"/>
    <w:rsid w:val="001E7444"/>
    <w:rsid w:val="001E75BA"/>
    <w:rsid w:val="001E79DE"/>
    <w:rsid w:val="001E7AFA"/>
    <w:rsid w:val="001E7D9B"/>
    <w:rsid w:val="001E7F51"/>
    <w:rsid w:val="001F02C4"/>
    <w:rsid w:val="001F1219"/>
    <w:rsid w:val="001F12EF"/>
    <w:rsid w:val="001F17E8"/>
    <w:rsid w:val="001F205B"/>
    <w:rsid w:val="001F2295"/>
    <w:rsid w:val="001F2318"/>
    <w:rsid w:val="001F23AE"/>
    <w:rsid w:val="001F2422"/>
    <w:rsid w:val="001F2435"/>
    <w:rsid w:val="001F25A9"/>
    <w:rsid w:val="001F2959"/>
    <w:rsid w:val="001F2F7A"/>
    <w:rsid w:val="001F3491"/>
    <w:rsid w:val="001F368C"/>
    <w:rsid w:val="001F38C5"/>
    <w:rsid w:val="001F3913"/>
    <w:rsid w:val="001F3DA9"/>
    <w:rsid w:val="001F4110"/>
    <w:rsid w:val="001F427A"/>
    <w:rsid w:val="001F4716"/>
    <w:rsid w:val="001F4844"/>
    <w:rsid w:val="001F5F1F"/>
    <w:rsid w:val="001F5F2E"/>
    <w:rsid w:val="001F656F"/>
    <w:rsid w:val="001F68D1"/>
    <w:rsid w:val="001F6C28"/>
    <w:rsid w:val="001F6C4C"/>
    <w:rsid w:val="001F72E3"/>
    <w:rsid w:val="001F7432"/>
    <w:rsid w:val="0020009C"/>
    <w:rsid w:val="00200A11"/>
    <w:rsid w:val="00200BAF"/>
    <w:rsid w:val="00200CA5"/>
    <w:rsid w:val="00201AD1"/>
    <w:rsid w:val="002028DC"/>
    <w:rsid w:val="0020291E"/>
    <w:rsid w:val="00202928"/>
    <w:rsid w:val="00202936"/>
    <w:rsid w:val="00203093"/>
    <w:rsid w:val="0020311C"/>
    <w:rsid w:val="00204026"/>
    <w:rsid w:val="0020466C"/>
    <w:rsid w:val="00204715"/>
    <w:rsid w:val="00204D8E"/>
    <w:rsid w:val="00204D98"/>
    <w:rsid w:val="00204ECB"/>
    <w:rsid w:val="00204EDB"/>
    <w:rsid w:val="00204F6F"/>
    <w:rsid w:val="00205033"/>
    <w:rsid w:val="0020505A"/>
    <w:rsid w:val="002054B6"/>
    <w:rsid w:val="002057D6"/>
    <w:rsid w:val="00205B67"/>
    <w:rsid w:val="0020607D"/>
    <w:rsid w:val="002060DD"/>
    <w:rsid w:val="002065BE"/>
    <w:rsid w:val="00206A2F"/>
    <w:rsid w:val="00206AD5"/>
    <w:rsid w:val="00206B69"/>
    <w:rsid w:val="00206E18"/>
    <w:rsid w:val="00207349"/>
    <w:rsid w:val="002073BA"/>
    <w:rsid w:val="00207778"/>
    <w:rsid w:val="00207D5D"/>
    <w:rsid w:val="0021007B"/>
    <w:rsid w:val="002104CF"/>
    <w:rsid w:val="002107F3"/>
    <w:rsid w:val="00211217"/>
    <w:rsid w:val="00211708"/>
    <w:rsid w:val="0021193E"/>
    <w:rsid w:val="00211B08"/>
    <w:rsid w:val="00211BE8"/>
    <w:rsid w:val="00211D5D"/>
    <w:rsid w:val="00211D62"/>
    <w:rsid w:val="00211F4D"/>
    <w:rsid w:val="00212491"/>
    <w:rsid w:val="00212706"/>
    <w:rsid w:val="002127C8"/>
    <w:rsid w:val="00212E52"/>
    <w:rsid w:val="00212F29"/>
    <w:rsid w:val="0021325D"/>
    <w:rsid w:val="002132D5"/>
    <w:rsid w:val="00213D21"/>
    <w:rsid w:val="00213D93"/>
    <w:rsid w:val="00213E42"/>
    <w:rsid w:val="00214065"/>
    <w:rsid w:val="002140EE"/>
    <w:rsid w:val="002144DB"/>
    <w:rsid w:val="00214655"/>
    <w:rsid w:val="00214907"/>
    <w:rsid w:val="00215510"/>
    <w:rsid w:val="00215639"/>
    <w:rsid w:val="002161C2"/>
    <w:rsid w:val="002163F4"/>
    <w:rsid w:val="002166A6"/>
    <w:rsid w:val="00216B05"/>
    <w:rsid w:val="00216CC6"/>
    <w:rsid w:val="00217391"/>
    <w:rsid w:val="00217913"/>
    <w:rsid w:val="00217D46"/>
    <w:rsid w:val="002200BA"/>
    <w:rsid w:val="00220928"/>
    <w:rsid w:val="00220FEB"/>
    <w:rsid w:val="00221333"/>
    <w:rsid w:val="0022168B"/>
    <w:rsid w:val="002216F9"/>
    <w:rsid w:val="00221778"/>
    <w:rsid w:val="0022180A"/>
    <w:rsid w:val="00221E75"/>
    <w:rsid w:val="00222462"/>
    <w:rsid w:val="0022266A"/>
    <w:rsid w:val="0022269A"/>
    <w:rsid w:val="00222EB0"/>
    <w:rsid w:val="00222F4D"/>
    <w:rsid w:val="00223ABA"/>
    <w:rsid w:val="00223D18"/>
    <w:rsid w:val="00223E18"/>
    <w:rsid w:val="00223FE5"/>
    <w:rsid w:val="002248F4"/>
    <w:rsid w:val="00224AD5"/>
    <w:rsid w:val="00224B03"/>
    <w:rsid w:val="00224F82"/>
    <w:rsid w:val="0022523F"/>
    <w:rsid w:val="0022594B"/>
    <w:rsid w:val="00225C61"/>
    <w:rsid w:val="00226304"/>
    <w:rsid w:val="00226370"/>
    <w:rsid w:val="00226534"/>
    <w:rsid w:val="002269CA"/>
    <w:rsid w:val="00227A04"/>
    <w:rsid w:val="00227A2B"/>
    <w:rsid w:val="00227BE8"/>
    <w:rsid w:val="0023010C"/>
    <w:rsid w:val="0023031C"/>
    <w:rsid w:val="00230702"/>
    <w:rsid w:val="0023073A"/>
    <w:rsid w:val="00230CDE"/>
    <w:rsid w:val="00230E74"/>
    <w:rsid w:val="00230F1E"/>
    <w:rsid w:val="00230F80"/>
    <w:rsid w:val="0023120E"/>
    <w:rsid w:val="002313F3"/>
    <w:rsid w:val="00231813"/>
    <w:rsid w:val="00231A19"/>
    <w:rsid w:val="00231E67"/>
    <w:rsid w:val="00231F8E"/>
    <w:rsid w:val="00232101"/>
    <w:rsid w:val="002321B2"/>
    <w:rsid w:val="002325CD"/>
    <w:rsid w:val="00232B12"/>
    <w:rsid w:val="00232BC3"/>
    <w:rsid w:val="00232D5D"/>
    <w:rsid w:val="002331E4"/>
    <w:rsid w:val="0023385A"/>
    <w:rsid w:val="002339B0"/>
    <w:rsid w:val="00233A9E"/>
    <w:rsid w:val="00233EAD"/>
    <w:rsid w:val="00234002"/>
    <w:rsid w:val="0023491C"/>
    <w:rsid w:val="002349B7"/>
    <w:rsid w:val="00235344"/>
    <w:rsid w:val="002354FC"/>
    <w:rsid w:val="00235555"/>
    <w:rsid w:val="00235806"/>
    <w:rsid w:val="002361B9"/>
    <w:rsid w:val="0023624D"/>
    <w:rsid w:val="00236365"/>
    <w:rsid w:val="002364CA"/>
    <w:rsid w:val="002365D7"/>
    <w:rsid w:val="002365E2"/>
    <w:rsid w:val="0023711C"/>
    <w:rsid w:val="0023724F"/>
    <w:rsid w:val="0023741C"/>
    <w:rsid w:val="0023743A"/>
    <w:rsid w:val="002374D8"/>
    <w:rsid w:val="002379E4"/>
    <w:rsid w:val="00237BDE"/>
    <w:rsid w:val="002404B3"/>
    <w:rsid w:val="002407C4"/>
    <w:rsid w:val="00240C81"/>
    <w:rsid w:val="00240C96"/>
    <w:rsid w:val="00240D2F"/>
    <w:rsid w:val="0024114D"/>
    <w:rsid w:val="00241268"/>
    <w:rsid w:val="0024182E"/>
    <w:rsid w:val="00241930"/>
    <w:rsid w:val="00241F21"/>
    <w:rsid w:val="002420F4"/>
    <w:rsid w:val="002421B9"/>
    <w:rsid w:val="0024245B"/>
    <w:rsid w:val="00242CED"/>
    <w:rsid w:val="00242DA6"/>
    <w:rsid w:val="00242DD8"/>
    <w:rsid w:val="002431A9"/>
    <w:rsid w:val="002436FD"/>
    <w:rsid w:val="002437FC"/>
    <w:rsid w:val="002438C0"/>
    <w:rsid w:val="002439DE"/>
    <w:rsid w:val="00243F3C"/>
    <w:rsid w:val="00244890"/>
    <w:rsid w:val="00244938"/>
    <w:rsid w:val="00244961"/>
    <w:rsid w:val="00245690"/>
    <w:rsid w:val="00245836"/>
    <w:rsid w:val="00245CAE"/>
    <w:rsid w:val="00246183"/>
    <w:rsid w:val="00246499"/>
    <w:rsid w:val="0024657B"/>
    <w:rsid w:val="0024681B"/>
    <w:rsid w:val="00246935"/>
    <w:rsid w:val="002469F0"/>
    <w:rsid w:val="00246F67"/>
    <w:rsid w:val="0024703F"/>
    <w:rsid w:val="00247365"/>
    <w:rsid w:val="002477FA"/>
    <w:rsid w:val="0024798F"/>
    <w:rsid w:val="00247C11"/>
    <w:rsid w:val="00247EFF"/>
    <w:rsid w:val="00247F8D"/>
    <w:rsid w:val="00250000"/>
    <w:rsid w:val="002503B9"/>
    <w:rsid w:val="0025067C"/>
    <w:rsid w:val="00250980"/>
    <w:rsid w:val="00250B0F"/>
    <w:rsid w:val="00250ED1"/>
    <w:rsid w:val="0025108D"/>
    <w:rsid w:val="0025120C"/>
    <w:rsid w:val="0025155F"/>
    <w:rsid w:val="0025184F"/>
    <w:rsid w:val="00251C70"/>
    <w:rsid w:val="00252435"/>
    <w:rsid w:val="0025289A"/>
    <w:rsid w:val="0025356B"/>
    <w:rsid w:val="00253598"/>
    <w:rsid w:val="002538DA"/>
    <w:rsid w:val="00253C46"/>
    <w:rsid w:val="00253C70"/>
    <w:rsid w:val="002548CA"/>
    <w:rsid w:val="00254943"/>
    <w:rsid w:val="00254B73"/>
    <w:rsid w:val="00254BA2"/>
    <w:rsid w:val="00254DFA"/>
    <w:rsid w:val="00254F9F"/>
    <w:rsid w:val="00255184"/>
    <w:rsid w:val="00255399"/>
    <w:rsid w:val="002557BC"/>
    <w:rsid w:val="00255AF3"/>
    <w:rsid w:val="00255DAF"/>
    <w:rsid w:val="00255DD5"/>
    <w:rsid w:val="002560D6"/>
    <w:rsid w:val="0025651B"/>
    <w:rsid w:val="00256E1F"/>
    <w:rsid w:val="00257357"/>
    <w:rsid w:val="00257A1A"/>
    <w:rsid w:val="00257E7F"/>
    <w:rsid w:val="002605AE"/>
    <w:rsid w:val="00260C2C"/>
    <w:rsid w:val="00260C3F"/>
    <w:rsid w:val="00260E28"/>
    <w:rsid w:val="00260FB7"/>
    <w:rsid w:val="0026142E"/>
    <w:rsid w:val="002615A1"/>
    <w:rsid w:val="0026167F"/>
    <w:rsid w:val="00261701"/>
    <w:rsid w:val="00261F2A"/>
    <w:rsid w:val="00262479"/>
    <w:rsid w:val="00262A47"/>
    <w:rsid w:val="00262DC8"/>
    <w:rsid w:val="00262DFE"/>
    <w:rsid w:val="002630A4"/>
    <w:rsid w:val="00263C58"/>
    <w:rsid w:val="00263F45"/>
    <w:rsid w:val="002640E4"/>
    <w:rsid w:val="0026416B"/>
    <w:rsid w:val="00264716"/>
    <w:rsid w:val="00264E85"/>
    <w:rsid w:val="00264EF4"/>
    <w:rsid w:val="00265361"/>
    <w:rsid w:val="002655A5"/>
    <w:rsid w:val="002655B0"/>
    <w:rsid w:val="0026590C"/>
    <w:rsid w:val="00265D16"/>
    <w:rsid w:val="00265F26"/>
    <w:rsid w:val="00266057"/>
    <w:rsid w:val="00266096"/>
    <w:rsid w:val="002661CF"/>
    <w:rsid w:val="00266307"/>
    <w:rsid w:val="00266317"/>
    <w:rsid w:val="002666CC"/>
    <w:rsid w:val="00266ABE"/>
    <w:rsid w:val="00266F3A"/>
    <w:rsid w:val="00267210"/>
    <w:rsid w:val="002673E6"/>
    <w:rsid w:val="00267612"/>
    <w:rsid w:val="00267A92"/>
    <w:rsid w:val="00267C5A"/>
    <w:rsid w:val="00267EDF"/>
    <w:rsid w:val="00267FC2"/>
    <w:rsid w:val="0027010C"/>
    <w:rsid w:val="0027010E"/>
    <w:rsid w:val="00270126"/>
    <w:rsid w:val="00270206"/>
    <w:rsid w:val="0027029E"/>
    <w:rsid w:val="00270526"/>
    <w:rsid w:val="00270703"/>
    <w:rsid w:val="002707B7"/>
    <w:rsid w:val="00270B4A"/>
    <w:rsid w:val="00270EBC"/>
    <w:rsid w:val="0027121C"/>
    <w:rsid w:val="002715A5"/>
    <w:rsid w:val="00271732"/>
    <w:rsid w:val="00271A7A"/>
    <w:rsid w:val="0027206C"/>
    <w:rsid w:val="002722F8"/>
    <w:rsid w:val="0027239E"/>
    <w:rsid w:val="0027272A"/>
    <w:rsid w:val="002727E3"/>
    <w:rsid w:val="0027293B"/>
    <w:rsid w:val="002732DE"/>
    <w:rsid w:val="00273309"/>
    <w:rsid w:val="00273AED"/>
    <w:rsid w:val="00273DC3"/>
    <w:rsid w:val="00273FB0"/>
    <w:rsid w:val="0027463F"/>
    <w:rsid w:val="00274C6F"/>
    <w:rsid w:val="00274D83"/>
    <w:rsid w:val="00274DE4"/>
    <w:rsid w:val="00274E4D"/>
    <w:rsid w:val="002753CA"/>
    <w:rsid w:val="00275BAD"/>
    <w:rsid w:val="00275BF8"/>
    <w:rsid w:val="002761C8"/>
    <w:rsid w:val="0027649A"/>
    <w:rsid w:val="002765B4"/>
    <w:rsid w:val="00276A30"/>
    <w:rsid w:val="00276B12"/>
    <w:rsid w:val="00276B69"/>
    <w:rsid w:val="00276C68"/>
    <w:rsid w:val="00277166"/>
    <w:rsid w:val="00277519"/>
    <w:rsid w:val="00277C5A"/>
    <w:rsid w:val="00280010"/>
    <w:rsid w:val="00280321"/>
    <w:rsid w:val="002806D9"/>
    <w:rsid w:val="00280703"/>
    <w:rsid w:val="00280C98"/>
    <w:rsid w:val="00281240"/>
    <w:rsid w:val="0028152D"/>
    <w:rsid w:val="00281725"/>
    <w:rsid w:val="00281824"/>
    <w:rsid w:val="00281AE7"/>
    <w:rsid w:val="00281F55"/>
    <w:rsid w:val="002822CA"/>
    <w:rsid w:val="002827A7"/>
    <w:rsid w:val="00282933"/>
    <w:rsid w:val="0028293F"/>
    <w:rsid w:val="00282BD7"/>
    <w:rsid w:val="00282C8E"/>
    <w:rsid w:val="00282F75"/>
    <w:rsid w:val="00283232"/>
    <w:rsid w:val="00283DF4"/>
    <w:rsid w:val="00284027"/>
    <w:rsid w:val="002843B1"/>
    <w:rsid w:val="002844EF"/>
    <w:rsid w:val="00284779"/>
    <w:rsid w:val="00284C1A"/>
    <w:rsid w:val="0028538F"/>
    <w:rsid w:val="00285643"/>
    <w:rsid w:val="00285711"/>
    <w:rsid w:val="0028582A"/>
    <w:rsid w:val="00285910"/>
    <w:rsid w:val="00285912"/>
    <w:rsid w:val="00285B25"/>
    <w:rsid w:val="00285FBF"/>
    <w:rsid w:val="00285FF2"/>
    <w:rsid w:val="0028697F"/>
    <w:rsid w:val="00286BA1"/>
    <w:rsid w:val="00286CB3"/>
    <w:rsid w:val="0028778A"/>
    <w:rsid w:val="00287B06"/>
    <w:rsid w:val="00290119"/>
    <w:rsid w:val="00290797"/>
    <w:rsid w:val="002907CD"/>
    <w:rsid w:val="00290B0F"/>
    <w:rsid w:val="00290CF3"/>
    <w:rsid w:val="00290D95"/>
    <w:rsid w:val="0029129C"/>
    <w:rsid w:val="002915FA"/>
    <w:rsid w:val="00291722"/>
    <w:rsid w:val="00292157"/>
    <w:rsid w:val="00292261"/>
    <w:rsid w:val="002924D9"/>
    <w:rsid w:val="00292675"/>
    <w:rsid w:val="002926D8"/>
    <w:rsid w:val="00293150"/>
    <w:rsid w:val="00293227"/>
    <w:rsid w:val="00293301"/>
    <w:rsid w:val="002933D3"/>
    <w:rsid w:val="0029364A"/>
    <w:rsid w:val="00293C83"/>
    <w:rsid w:val="00293F4C"/>
    <w:rsid w:val="002947B7"/>
    <w:rsid w:val="002947CF"/>
    <w:rsid w:val="00294A6F"/>
    <w:rsid w:val="00294EAA"/>
    <w:rsid w:val="00294FB5"/>
    <w:rsid w:val="0029502C"/>
    <w:rsid w:val="00295042"/>
    <w:rsid w:val="00295412"/>
    <w:rsid w:val="00295BE7"/>
    <w:rsid w:val="00295DFA"/>
    <w:rsid w:val="0029607B"/>
    <w:rsid w:val="00296124"/>
    <w:rsid w:val="0029624C"/>
    <w:rsid w:val="00296537"/>
    <w:rsid w:val="002966D2"/>
    <w:rsid w:val="00296781"/>
    <w:rsid w:val="00296974"/>
    <w:rsid w:val="002970B6"/>
    <w:rsid w:val="0029717A"/>
    <w:rsid w:val="0029726B"/>
    <w:rsid w:val="0029739F"/>
    <w:rsid w:val="002978EF"/>
    <w:rsid w:val="0029791A"/>
    <w:rsid w:val="00297B74"/>
    <w:rsid w:val="002A0365"/>
    <w:rsid w:val="002A0386"/>
    <w:rsid w:val="002A0823"/>
    <w:rsid w:val="002A0A87"/>
    <w:rsid w:val="002A0D7E"/>
    <w:rsid w:val="002A0F00"/>
    <w:rsid w:val="002A152C"/>
    <w:rsid w:val="002A15D8"/>
    <w:rsid w:val="002A17C4"/>
    <w:rsid w:val="002A18B5"/>
    <w:rsid w:val="002A1A25"/>
    <w:rsid w:val="002A1A7A"/>
    <w:rsid w:val="002A1C43"/>
    <w:rsid w:val="002A2327"/>
    <w:rsid w:val="002A23B1"/>
    <w:rsid w:val="002A2410"/>
    <w:rsid w:val="002A263A"/>
    <w:rsid w:val="002A26A9"/>
    <w:rsid w:val="002A2A78"/>
    <w:rsid w:val="002A2CA5"/>
    <w:rsid w:val="002A3128"/>
    <w:rsid w:val="002A315A"/>
    <w:rsid w:val="002A350B"/>
    <w:rsid w:val="002A3966"/>
    <w:rsid w:val="002A3A5F"/>
    <w:rsid w:val="002A3F8F"/>
    <w:rsid w:val="002A407A"/>
    <w:rsid w:val="002A4153"/>
    <w:rsid w:val="002A429D"/>
    <w:rsid w:val="002A42EE"/>
    <w:rsid w:val="002A4905"/>
    <w:rsid w:val="002A4CFE"/>
    <w:rsid w:val="002A4D0D"/>
    <w:rsid w:val="002A5376"/>
    <w:rsid w:val="002A54A3"/>
    <w:rsid w:val="002A58AC"/>
    <w:rsid w:val="002A5AA3"/>
    <w:rsid w:val="002A5C91"/>
    <w:rsid w:val="002A6284"/>
    <w:rsid w:val="002A7042"/>
    <w:rsid w:val="002A7191"/>
    <w:rsid w:val="002A72EA"/>
    <w:rsid w:val="002A7401"/>
    <w:rsid w:val="002A74DA"/>
    <w:rsid w:val="002A7686"/>
    <w:rsid w:val="002A7737"/>
    <w:rsid w:val="002A7D4F"/>
    <w:rsid w:val="002A7D95"/>
    <w:rsid w:val="002B0148"/>
    <w:rsid w:val="002B01D2"/>
    <w:rsid w:val="002B048B"/>
    <w:rsid w:val="002B0D84"/>
    <w:rsid w:val="002B0FCF"/>
    <w:rsid w:val="002B0FED"/>
    <w:rsid w:val="002B132D"/>
    <w:rsid w:val="002B17C4"/>
    <w:rsid w:val="002B2039"/>
    <w:rsid w:val="002B2816"/>
    <w:rsid w:val="002B28F2"/>
    <w:rsid w:val="002B290B"/>
    <w:rsid w:val="002B298D"/>
    <w:rsid w:val="002B2A38"/>
    <w:rsid w:val="002B2AAC"/>
    <w:rsid w:val="002B2C39"/>
    <w:rsid w:val="002B2DB2"/>
    <w:rsid w:val="002B30AC"/>
    <w:rsid w:val="002B30D5"/>
    <w:rsid w:val="002B3607"/>
    <w:rsid w:val="002B3FDC"/>
    <w:rsid w:val="002B422D"/>
    <w:rsid w:val="002B4326"/>
    <w:rsid w:val="002B48AC"/>
    <w:rsid w:val="002B4B69"/>
    <w:rsid w:val="002B5089"/>
    <w:rsid w:val="002B554A"/>
    <w:rsid w:val="002B5C03"/>
    <w:rsid w:val="002B5F7A"/>
    <w:rsid w:val="002B6046"/>
    <w:rsid w:val="002B6663"/>
    <w:rsid w:val="002B700D"/>
    <w:rsid w:val="002B76A8"/>
    <w:rsid w:val="002B7702"/>
    <w:rsid w:val="002B79CF"/>
    <w:rsid w:val="002B7CED"/>
    <w:rsid w:val="002C044F"/>
    <w:rsid w:val="002C0536"/>
    <w:rsid w:val="002C08B3"/>
    <w:rsid w:val="002C0C1A"/>
    <w:rsid w:val="002C0C7B"/>
    <w:rsid w:val="002C0C9C"/>
    <w:rsid w:val="002C0E41"/>
    <w:rsid w:val="002C10D9"/>
    <w:rsid w:val="002C156A"/>
    <w:rsid w:val="002C1921"/>
    <w:rsid w:val="002C1FF4"/>
    <w:rsid w:val="002C215C"/>
    <w:rsid w:val="002C22C1"/>
    <w:rsid w:val="002C22EE"/>
    <w:rsid w:val="002C255C"/>
    <w:rsid w:val="002C27ED"/>
    <w:rsid w:val="002C27F9"/>
    <w:rsid w:val="002C29B7"/>
    <w:rsid w:val="002C2AF8"/>
    <w:rsid w:val="002C2EA7"/>
    <w:rsid w:val="002C2F89"/>
    <w:rsid w:val="002C359F"/>
    <w:rsid w:val="002C38E3"/>
    <w:rsid w:val="002C3CD4"/>
    <w:rsid w:val="002C3F80"/>
    <w:rsid w:val="002C43D7"/>
    <w:rsid w:val="002C4583"/>
    <w:rsid w:val="002C4916"/>
    <w:rsid w:val="002C4A82"/>
    <w:rsid w:val="002C4A8B"/>
    <w:rsid w:val="002C4B49"/>
    <w:rsid w:val="002C51FB"/>
    <w:rsid w:val="002C5609"/>
    <w:rsid w:val="002C58F3"/>
    <w:rsid w:val="002C5A4D"/>
    <w:rsid w:val="002C5DCE"/>
    <w:rsid w:val="002C5F71"/>
    <w:rsid w:val="002C6202"/>
    <w:rsid w:val="002C6470"/>
    <w:rsid w:val="002C6511"/>
    <w:rsid w:val="002C6EB8"/>
    <w:rsid w:val="002C6FA4"/>
    <w:rsid w:val="002C7113"/>
    <w:rsid w:val="002C76F9"/>
    <w:rsid w:val="002C7847"/>
    <w:rsid w:val="002C79AE"/>
    <w:rsid w:val="002C7A09"/>
    <w:rsid w:val="002C7C7E"/>
    <w:rsid w:val="002D03E8"/>
    <w:rsid w:val="002D08A9"/>
    <w:rsid w:val="002D0DEF"/>
    <w:rsid w:val="002D1229"/>
    <w:rsid w:val="002D129D"/>
    <w:rsid w:val="002D146E"/>
    <w:rsid w:val="002D1485"/>
    <w:rsid w:val="002D1623"/>
    <w:rsid w:val="002D1F9C"/>
    <w:rsid w:val="002D2034"/>
    <w:rsid w:val="002D20EE"/>
    <w:rsid w:val="002D23A8"/>
    <w:rsid w:val="002D27D8"/>
    <w:rsid w:val="002D28ED"/>
    <w:rsid w:val="002D2E14"/>
    <w:rsid w:val="002D2E7E"/>
    <w:rsid w:val="002D3D89"/>
    <w:rsid w:val="002D3E4B"/>
    <w:rsid w:val="002D42EF"/>
    <w:rsid w:val="002D482A"/>
    <w:rsid w:val="002D49DA"/>
    <w:rsid w:val="002D4E82"/>
    <w:rsid w:val="002D57FB"/>
    <w:rsid w:val="002D58CF"/>
    <w:rsid w:val="002D5D26"/>
    <w:rsid w:val="002D5E38"/>
    <w:rsid w:val="002D5F7B"/>
    <w:rsid w:val="002D66EF"/>
    <w:rsid w:val="002D6825"/>
    <w:rsid w:val="002D6990"/>
    <w:rsid w:val="002D6C03"/>
    <w:rsid w:val="002D6C0B"/>
    <w:rsid w:val="002D6CAD"/>
    <w:rsid w:val="002D73A6"/>
    <w:rsid w:val="002D7555"/>
    <w:rsid w:val="002D75AD"/>
    <w:rsid w:val="002D762D"/>
    <w:rsid w:val="002D7E13"/>
    <w:rsid w:val="002E01C4"/>
    <w:rsid w:val="002E04A2"/>
    <w:rsid w:val="002E0678"/>
    <w:rsid w:val="002E0BB1"/>
    <w:rsid w:val="002E0CD2"/>
    <w:rsid w:val="002E1120"/>
    <w:rsid w:val="002E11F2"/>
    <w:rsid w:val="002E1381"/>
    <w:rsid w:val="002E1721"/>
    <w:rsid w:val="002E1FD6"/>
    <w:rsid w:val="002E21FC"/>
    <w:rsid w:val="002E2335"/>
    <w:rsid w:val="002E24DE"/>
    <w:rsid w:val="002E25A5"/>
    <w:rsid w:val="002E2781"/>
    <w:rsid w:val="002E308F"/>
    <w:rsid w:val="002E3302"/>
    <w:rsid w:val="002E367F"/>
    <w:rsid w:val="002E370D"/>
    <w:rsid w:val="002E37FC"/>
    <w:rsid w:val="002E3A5E"/>
    <w:rsid w:val="002E3ACD"/>
    <w:rsid w:val="002E3B56"/>
    <w:rsid w:val="002E3EED"/>
    <w:rsid w:val="002E401E"/>
    <w:rsid w:val="002E499F"/>
    <w:rsid w:val="002E50EC"/>
    <w:rsid w:val="002E554B"/>
    <w:rsid w:val="002E5595"/>
    <w:rsid w:val="002E56E5"/>
    <w:rsid w:val="002E6A13"/>
    <w:rsid w:val="002E6DF0"/>
    <w:rsid w:val="002E6FAE"/>
    <w:rsid w:val="002E715B"/>
    <w:rsid w:val="002E77D8"/>
    <w:rsid w:val="002E7EDE"/>
    <w:rsid w:val="002F01EF"/>
    <w:rsid w:val="002F0232"/>
    <w:rsid w:val="002F04D1"/>
    <w:rsid w:val="002F06ED"/>
    <w:rsid w:val="002F0760"/>
    <w:rsid w:val="002F0808"/>
    <w:rsid w:val="002F0AC5"/>
    <w:rsid w:val="002F0F1D"/>
    <w:rsid w:val="002F1136"/>
    <w:rsid w:val="002F1370"/>
    <w:rsid w:val="002F144C"/>
    <w:rsid w:val="002F15C8"/>
    <w:rsid w:val="002F1C95"/>
    <w:rsid w:val="002F1FCF"/>
    <w:rsid w:val="002F215A"/>
    <w:rsid w:val="002F2229"/>
    <w:rsid w:val="002F25BB"/>
    <w:rsid w:val="002F25C3"/>
    <w:rsid w:val="002F28A0"/>
    <w:rsid w:val="002F2A8C"/>
    <w:rsid w:val="002F2B91"/>
    <w:rsid w:val="002F2BF4"/>
    <w:rsid w:val="002F2CA5"/>
    <w:rsid w:val="002F2D47"/>
    <w:rsid w:val="002F2E12"/>
    <w:rsid w:val="002F2EA6"/>
    <w:rsid w:val="002F3B00"/>
    <w:rsid w:val="002F40C8"/>
    <w:rsid w:val="002F44CB"/>
    <w:rsid w:val="002F4611"/>
    <w:rsid w:val="002F4778"/>
    <w:rsid w:val="002F4806"/>
    <w:rsid w:val="002F580E"/>
    <w:rsid w:val="002F5ED1"/>
    <w:rsid w:val="002F5F98"/>
    <w:rsid w:val="002F60EA"/>
    <w:rsid w:val="002F639F"/>
    <w:rsid w:val="002F6783"/>
    <w:rsid w:val="002F6913"/>
    <w:rsid w:val="002F6A9C"/>
    <w:rsid w:val="002F6DAF"/>
    <w:rsid w:val="002F6E2B"/>
    <w:rsid w:val="002F73D1"/>
    <w:rsid w:val="002F7412"/>
    <w:rsid w:val="002F76BA"/>
    <w:rsid w:val="002F7C34"/>
    <w:rsid w:val="002F7D09"/>
    <w:rsid w:val="0030006F"/>
    <w:rsid w:val="00300392"/>
    <w:rsid w:val="00300620"/>
    <w:rsid w:val="00300875"/>
    <w:rsid w:val="003009F2"/>
    <w:rsid w:val="00300B41"/>
    <w:rsid w:val="00300CB7"/>
    <w:rsid w:val="0030100F"/>
    <w:rsid w:val="003012CE"/>
    <w:rsid w:val="00301611"/>
    <w:rsid w:val="00301676"/>
    <w:rsid w:val="003016E8"/>
    <w:rsid w:val="00301AC7"/>
    <w:rsid w:val="00301BDC"/>
    <w:rsid w:val="00301C94"/>
    <w:rsid w:val="00301EA9"/>
    <w:rsid w:val="003022B5"/>
    <w:rsid w:val="003024BF"/>
    <w:rsid w:val="003028F0"/>
    <w:rsid w:val="00302CA0"/>
    <w:rsid w:val="003036FE"/>
    <w:rsid w:val="00303774"/>
    <w:rsid w:val="0030378D"/>
    <w:rsid w:val="00303798"/>
    <w:rsid w:val="00303DEE"/>
    <w:rsid w:val="003042F7"/>
    <w:rsid w:val="00304738"/>
    <w:rsid w:val="003047F0"/>
    <w:rsid w:val="0030480E"/>
    <w:rsid w:val="0030490C"/>
    <w:rsid w:val="003050E0"/>
    <w:rsid w:val="003050E3"/>
    <w:rsid w:val="003058EC"/>
    <w:rsid w:val="00305C32"/>
    <w:rsid w:val="00305EDD"/>
    <w:rsid w:val="00305EFD"/>
    <w:rsid w:val="003060BE"/>
    <w:rsid w:val="0030696F"/>
    <w:rsid w:val="00306D30"/>
    <w:rsid w:val="00306F15"/>
    <w:rsid w:val="00306F19"/>
    <w:rsid w:val="00307B6F"/>
    <w:rsid w:val="00307C24"/>
    <w:rsid w:val="00307D8A"/>
    <w:rsid w:val="00310253"/>
    <w:rsid w:val="00310362"/>
    <w:rsid w:val="003104DB"/>
    <w:rsid w:val="00310643"/>
    <w:rsid w:val="00310864"/>
    <w:rsid w:val="003114FF"/>
    <w:rsid w:val="003115B4"/>
    <w:rsid w:val="003115EF"/>
    <w:rsid w:val="00311705"/>
    <w:rsid w:val="00311AD1"/>
    <w:rsid w:val="00311E42"/>
    <w:rsid w:val="00311EED"/>
    <w:rsid w:val="0031215A"/>
    <w:rsid w:val="00312165"/>
    <w:rsid w:val="0031235A"/>
    <w:rsid w:val="003123D8"/>
    <w:rsid w:val="00312D57"/>
    <w:rsid w:val="0031317B"/>
    <w:rsid w:val="0031342C"/>
    <w:rsid w:val="00313D97"/>
    <w:rsid w:val="003148A9"/>
    <w:rsid w:val="00314DAE"/>
    <w:rsid w:val="00314DE2"/>
    <w:rsid w:val="0031516A"/>
    <w:rsid w:val="003153D4"/>
    <w:rsid w:val="003156DC"/>
    <w:rsid w:val="00315E04"/>
    <w:rsid w:val="00316028"/>
    <w:rsid w:val="00316340"/>
    <w:rsid w:val="0031688C"/>
    <w:rsid w:val="003169FF"/>
    <w:rsid w:val="00316DFD"/>
    <w:rsid w:val="00316E98"/>
    <w:rsid w:val="0031741C"/>
    <w:rsid w:val="00317666"/>
    <w:rsid w:val="00317764"/>
    <w:rsid w:val="00317901"/>
    <w:rsid w:val="00320365"/>
    <w:rsid w:val="0032079C"/>
    <w:rsid w:val="00320BC9"/>
    <w:rsid w:val="00320F7D"/>
    <w:rsid w:val="00321164"/>
    <w:rsid w:val="0032155D"/>
    <w:rsid w:val="0032161E"/>
    <w:rsid w:val="0032185F"/>
    <w:rsid w:val="00321981"/>
    <w:rsid w:val="00321D38"/>
    <w:rsid w:val="0032209E"/>
    <w:rsid w:val="003220BB"/>
    <w:rsid w:val="003220DC"/>
    <w:rsid w:val="00322134"/>
    <w:rsid w:val="00322470"/>
    <w:rsid w:val="00322890"/>
    <w:rsid w:val="00322A3C"/>
    <w:rsid w:val="00322E48"/>
    <w:rsid w:val="00322EB8"/>
    <w:rsid w:val="003230C0"/>
    <w:rsid w:val="0032319D"/>
    <w:rsid w:val="003234BD"/>
    <w:rsid w:val="0032363B"/>
    <w:rsid w:val="00323860"/>
    <w:rsid w:val="00323C04"/>
    <w:rsid w:val="00323FF3"/>
    <w:rsid w:val="00324345"/>
    <w:rsid w:val="0032444E"/>
    <w:rsid w:val="0032463D"/>
    <w:rsid w:val="00324AF8"/>
    <w:rsid w:val="00324FA5"/>
    <w:rsid w:val="0032522E"/>
    <w:rsid w:val="00325578"/>
    <w:rsid w:val="003259AA"/>
    <w:rsid w:val="00325F82"/>
    <w:rsid w:val="003260BB"/>
    <w:rsid w:val="003260FE"/>
    <w:rsid w:val="003262D4"/>
    <w:rsid w:val="00326548"/>
    <w:rsid w:val="0032671C"/>
    <w:rsid w:val="00326872"/>
    <w:rsid w:val="0032712A"/>
    <w:rsid w:val="003274BE"/>
    <w:rsid w:val="00327747"/>
    <w:rsid w:val="00327C8F"/>
    <w:rsid w:val="00327C9E"/>
    <w:rsid w:val="003302C0"/>
    <w:rsid w:val="003306E5"/>
    <w:rsid w:val="003307AA"/>
    <w:rsid w:val="00330CFA"/>
    <w:rsid w:val="003311E9"/>
    <w:rsid w:val="00331DF6"/>
    <w:rsid w:val="00331E3B"/>
    <w:rsid w:val="00331F73"/>
    <w:rsid w:val="003321A9"/>
    <w:rsid w:val="003326AC"/>
    <w:rsid w:val="00332721"/>
    <w:rsid w:val="0033296A"/>
    <w:rsid w:val="00332A30"/>
    <w:rsid w:val="00332CCE"/>
    <w:rsid w:val="003330CA"/>
    <w:rsid w:val="003333C0"/>
    <w:rsid w:val="00333A16"/>
    <w:rsid w:val="00333AE4"/>
    <w:rsid w:val="00333CA6"/>
    <w:rsid w:val="00334376"/>
    <w:rsid w:val="00334412"/>
    <w:rsid w:val="003344F3"/>
    <w:rsid w:val="0033482D"/>
    <w:rsid w:val="00334A37"/>
    <w:rsid w:val="00334FF2"/>
    <w:rsid w:val="003354FF"/>
    <w:rsid w:val="00335B7C"/>
    <w:rsid w:val="00336486"/>
    <w:rsid w:val="003364CD"/>
    <w:rsid w:val="00336503"/>
    <w:rsid w:val="00336A2B"/>
    <w:rsid w:val="00336B9C"/>
    <w:rsid w:val="00336CA6"/>
    <w:rsid w:val="00336F3C"/>
    <w:rsid w:val="00337172"/>
    <w:rsid w:val="00337375"/>
    <w:rsid w:val="00337EBD"/>
    <w:rsid w:val="00337FDF"/>
    <w:rsid w:val="00340A0C"/>
    <w:rsid w:val="00340B5F"/>
    <w:rsid w:val="00340B85"/>
    <w:rsid w:val="00340BE2"/>
    <w:rsid w:val="00340F33"/>
    <w:rsid w:val="0034110E"/>
    <w:rsid w:val="003411BB"/>
    <w:rsid w:val="003411F8"/>
    <w:rsid w:val="0034127C"/>
    <w:rsid w:val="00341831"/>
    <w:rsid w:val="00341BD4"/>
    <w:rsid w:val="00341C26"/>
    <w:rsid w:val="00341DA2"/>
    <w:rsid w:val="00341F55"/>
    <w:rsid w:val="003420F7"/>
    <w:rsid w:val="00342AA1"/>
    <w:rsid w:val="00343117"/>
    <w:rsid w:val="0034317A"/>
    <w:rsid w:val="0034327A"/>
    <w:rsid w:val="00343DA5"/>
    <w:rsid w:val="00343E38"/>
    <w:rsid w:val="00344273"/>
    <w:rsid w:val="0034447C"/>
    <w:rsid w:val="00344A56"/>
    <w:rsid w:val="00344FFC"/>
    <w:rsid w:val="00345147"/>
    <w:rsid w:val="00345182"/>
    <w:rsid w:val="003454C8"/>
    <w:rsid w:val="00345BCB"/>
    <w:rsid w:val="00345E8B"/>
    <w:rsid w:val="00346091"/>
    <w:rsid w:val="0034618A"/>
    <w:rsid w:val="0034624B"/>
    <w:rsid w:val="003462F7"/>
    <w:rsid w:val="0034698B"/>
    <w:rsid w:val="00346C3C"/>
    <w:rsid w:val="00346C78"/>
    <w:rsid w:val="00346DCB"/>
    <w:rsid w:val="003472F4"/>
    <w:rsid w:val="00347592"/>
    <w:rsid w:val="00347812"/>
    <w:rsid w:val="0034799E"/>
    <w:rsid w:val="00347BA2"/>
    <w:rsid w:val="00347F5F"/>
    <w:rsid w:val="00350D0B"/>
    <w:rsid w:val="00350F0D"/>
    <w:rsid w:val="00351312"/>
    <w:rsid w:val="003513DA"/>
    <w:rsid w:val="003514B9"/>
    <w:rsid w:val="003514C5"/>
    <w:rsid w:val="00351AC5"/>
    <w:rsid w:val="00352382"/>
    <w:rsid w:val="00352543"/>
    <w:rsid w:val="00352D82"/>
    <w:rsid w:val="00352E2E"/>
    <w:rsid w:val="00352E82"/>
    <w:rsid w:val="00353528"/>
    <w:rsid w:val="003535C3"/>
    <w:rsid w:val="00353605"/>
    <w:rsid w:val="00353841"/>
    <w:rsid w:val="003538A4"/>
    <w:rsid w:val="003538F3"/>
    <w:rsid w:val="00353FC6"/>
    <w:rsid w:val="003540C3"/>
    <w:rsid w:val="00354CE2"/>
    <w:rsid w:val="003552B6"/>
    <w:rsid w:val="00355306"/>
    <w:rsid w:val="003558A9"/>
    <w:rsid w:val="003559B0"/>
    <w:rsid w:val="00355A9C"/>
    <w:rsid w:val="00355D99"/>
    <w:rsid w:val="00355DE4"/>
    <w:rsid w:val="00355E0C"/>
    <w:rsid w:val="00355EF6"/>
    <w:rsid w:val="00355F21"/>
    <w:rsid w:val="00356067"/>
    <w:rsid w:val="00356261"/>
    <w:rsid w:val="00356678"/>
    <w:rsid w:val="00356C1A"/>
    <w:rsid w:val="00356F79"/>
    <w:rsid w:val="003572A7"/>
    <w:rsid w:val="003572A8"/>
    <w:rsid w:val="00357389"/>
    <w:rsid w:val="0035744C"/>
    <w:rsid w:val="00357889"/>
    <w:rsid w:val="00357BD9"/>
    <w:rsid w:val="00357DBC"/>
    <w:rsid w:val="00360285"/>
    <w:rsid w:val="003603C6"/>
    <w:rsid w:val="00360429"/>
    <w:rsid w:val="00360851"/>
    <w:rsid w:val="00360992"/>
    <w:rsid w:val="00360AC4"/>
    <w:rsid w:val="00360CFF"/>
    <w:rsid w:val="003612DC"/>
    <w:rsid w:val="00361597"/>
    <w:rsid w:val="003617CD"/>
    <w:rsid w:val="00361C19"/>
    <w:rsid w:val="00361D42"/>
    <w:rsid w:val="00362059"/>
    <w:rsid w:val="0036213E"/>
    <w:rsid w:val="00362313"/>
    <w:rsid w:val="00362458"/>
    <w:rsid w:val="00362675"/>
    <w:rsid w:val="00362708"/>
    <w:rsid w:val="003643B5"/>
    <w:rsid w:val="003646F7"/>
    <w:rsid w:val="00364B2E"/>
    <w:rsid w:val="00364CE1"/>
    <w:rsid w:val="00364CFA"/>
    <w:rsid w:val="0036504B"/>
    <w:rsid w:val="00365451"/>
    <w:rsid w:val="003654E4"/>
    <w:rsid w:val="00365D3C"/>
    <w:rsid w:val="003663A1"/>
    <w:rsid w:val="00366A3A"/>
    <w:rsid w:val="00366CA5"/>
    <w:rsid w:val="00366FE2"/>
    <w:rsid w:val="00367521"/>
    <w:rsid w:val="00367B3A"/>
    <w:rsid w:val="00367D2F"/>
    <w:rsid w:val="00367EFE"/>
    <w:rsid w:val="00370763"/>
    <w:rsid w:val="00370850"/>
    <w:rsid w:val="00370856"/>
    <w:rsid w:val="0037085D"/>
    <w:rsid w:val="00370996"/>
    <w:rsid w:val="003710A4"/>
    <w:rsid w:val="003712B6"/>
    <w:rsid w:val="00371439"/>
    <w:rsid w:val="003719E5"/>
    <w:rsid w:val="00371A56"/>
    <w:rsid w:val="00371C20"/>
    <w:rsid w:val="00371D6B"/>
    <w:rsid w:val="00371F2A"/>
    <w:rsid w:val="00371F64"/>
    <w:rsid w:val="0037207C"/>
    <w:rsid w:val="00372393"/>
    <w:rsid w:val="00372495"/>
    <w:rsid w:val="0037268A"/>
    <w:rsid w:val="00372937"/>
    <w:rsid w:val="00372C8C"/>
    <w:rsid w:val="00373332"/>
    <w:rsid w:val="003737BF"/>
    <w:rsid w:val="003737D0"/>
    <w:rsid w:val="00373943"/>
    <w:rsid w:val="00373EFC"/>
    <w:rsid w:val="00374726"/>
    <w:rsid w:val="003749B3"/>
    <w:rsid w:val="00374C95"/>
    <w:rsid w:val="00374F61"/>
    <w:rsid w:val="00374FC2"/>
    <w:rsid w:val="00375212"/>
    <w:rsid w:val="0037535C"/>
    <w:rsid w:val="0037558B"/>
    <w:rsid w:val="0037559E"/>
    <w:rsid w:val="003755D2"/>
    <w:rsid w:val="00375859"/>
    <w:rsid w:val="003758E2"/>
    <w:rsid w:val="0037629E"/>
    <w:rsid w:val="00376378"/>
    <w:rsid w:val="0037670C"/>
    <w:rsid w:val="003771E0"/>
    <w:rsid w:val="00377335"/>
    <w:rsid w:val="0037734F"/>
    <w:rsid w:val="00377799"/>
    <w:rsid w:val="00377891"/>
    <w:rsid w:val="00377EAE"/>
    <w:rsid w:val="0038007F"/>
    <w:rsid w:val="003800AE"/>
    <w:rsid w:val="00380618"/>
    <w:rsid w:val="00380824"/>
    <w:rsid w:val="00380A6C"/>
    <w:rsid w:val="00380BC3"/>
    <w:rsid w:val="00381BD1"/>
    <w:rsid w:val="00381BDD"/>
    <w:rsid w:val="00381BF9"/>
    <w:rsid w:val="0038200A"/>
    <w:rsid w:val="00382069"/>
    <w:rsid w:val="003820DE"/>
    <w:rsid w:val="00382242"/>
    <w:rsid w:val="0038231D"/>
    <w:rsid w:val="003829CF"/>
    <w:rsid w:val="00382BD3"/>
    <w:rsid w:val="003832F1"/>
    <w:rsid w:val="003832FB"/>
    <w:rsid w:val="00383319"/>
    <w:rsid w:val="003833D6"/>
    <w:rsid w:val="0038375D"/>
    <w:rsid w:val="00383B40"/>
    <w:rsid w:val="00384397"/>
    <w:rsid w:val="0038467B"/>
    <w:rsid w:val="003846B2"/>
    <w:rsid w:val="00384752"/>
    <w:rsid w:val="0038492D"/>
    <w:rsid w:val="00384B06"/>
    <w:rsid w:val="00384BCC"/>
    <w:rsid w:val="00384C2A"/>
    <w:rsid w:val="003855BF"/>
    <w:rsid w:val="0038565F"/>
    <w:rsid w:val="00385EDE"/>
    <w:rsid w:val="0038601E"/>
    <w:rsid w:val="00386285"/>
    <w:rsid w:val="00386A87"/>
    <w:rsid w:val="00386BB7"/>
    <w:rsid w:val="00386C41"/>
    <w:rsid w:val="00386DC8"/>
    <w:rsid w:val="0038721A"/>
    <w:rsid w:val="00387302"/>
    <w:rsid w:val="00387603"/>
    <w:rsid w:val="00387635"/>
    <w:rsid w:val="00387663"/>
    <w:rsid w:val="00387720"/>
    <w:rsid w:val="00387CBA"/>
    <w:rsid w:val="00387D7A"/>
    <w:rsid w:val="0039037A"/>
    <w:rsid w:val="003906BD"/>
    <w:rsid w:val="0039086E"/>
    <w:rsid w:val="003911D7"/>
    <w:rsid w:val="003911FD"/>
    <w:rsid w:val="003916BB"/>
    <w:rsid w:val="003918D2"/>
    <w:rsid w:val="00391F85"/>
    <w:rsid w:val="0039202C"/>
    <w:rsid w:val="00392121"/>
    <w:rsid w:val="00392175"/>
    <w:rsid w:val="003924F4"/>
    <w:rsid w:val="0039289D"/>
    <w:rsid w:val="00392984"/>
    <w:rsid w:val="00392D36"/>
    <w:rsid w:val="003931F9"/>
    <w:rsid w:val="0039364D"/>
    <w:rsid w:val="00393F8C"/>
    <w:rsid w:val="00394322"/>
    <w:rsid w:val="00394450"/>
    <w:rsid w:val="0039452D"/>
    <w:rsid w:val="00394601"/>
    <w:rsid w:val="003949ED"/>
    <w:rsid w:val="00394FFD"/>
    <w:rsid w:val="00395260"/>
    <w:rsid w:val="00395509"/>
    <w:rsid w:val="003959E5"/>
    <w:rsid w:val="00395B80"/>
    <w:rsid w:val="00395CCB"/>
    <w:rsid w:val="00396415"/>
    <w:rsid w:val="003965A2"/>
    <w:rsid w:val="00396ADF"/>
    <w:rsid w:val="00396FD8"/>
    <w:rsid w:val="00397185"/>
    <w:rsid w:val="003971B4"/>
    <w:rsid w:val="00397304"/>
    <w:rsid w:val="0039757C"/>
    <w:rsid w:val="0039784F"/>
    <w:rsid w:val="00397D09"/>
    <w:rsid w:val="00397DC9"/>
    <w:rsid w:val="003A017C"/>
    <w:rsid w:val="003A0184"/>
    <w:rsid w:val="003A0A48"/>
    <w:rsid w:val="003A11F9"/>
    <w:rsid w:val="003A13D8"/>
    <w:rsid w:val="003A1B45"/>
    <w:rsid w:val="003A1C4D"/>
    <w:rsid w:val="003A1D75"/>
    <w:rsid w:val="003A2145"/>
    <w:rsid w:val="003A2405"/>
    <w:rsid w:val="003A28F5"/>
    <w:rsid w:val="003A2AC7"/>
    <w:rsid w:val="003A2C30"/>
    <w:rsid w:val="003A336A"/>
    <w:rsid w:val="003A3481"/>
    <w:rsid w:val="003A3899"/>
    <w:rsid w:val="003A3B27"/>
    <w:rsid w:val="003A3DA0"/>
    <w:rsid w:val="003A3FBC"/>
    <w:rsid w:val="003A43A9"/>
    <w:rsid w:val="003A4734"/>
    <w:rsid w:val="003A4D0B"/>
    <w:rsid w:val="003A4D6B"/>
    <w:rsid w:val="003A4E8E"/>
    <w:rsid w:val="003A4EC6"/>
    <w:rsid w:val="003A4FFD"/>
    <w:rsid w:val="003A5048"/>
    <w:rsid w:val="003A5155"/>
    <w:rsid w:val="003A53E4"/>
    <w:rsid w:val="003A5CA2"/>
    <w:rsid w:val="003A5E4D"/>
    <w:rsid w:val="003A62A4"/>
    <w:rsid w:val="003A6B3A"/>
    <w:rsid w:val="003A6D91"/>
    <w:rsid w:val="003A707D"/>
    <w:rsid w:val="003A79A0"/>
    <w:rsid w:val="003B09F8"/>
    <w:rsid w:val="003B0A8E"/>
    <w:rsid w:val="003B0D6B"/>
    <w:rsid w:val="003B1771"/>
    <w:rsid w:val="003B1873"/>
    <w:rsid w:val="003B1EE6"/>
    <w:rsid w:val="003B1F21"/>
    <w:rsid w:val="003B233A"/>
    <w:rsid w:val="003B289C"/>
    <w:rsid w:val="003B3779"/>
    <w:rsid w:val="003B37FD"/>
    <w:rsid w:val="003B3ED9"/>
    <w:rsid w:val="003B40B5"/>
    <w:rsid w:val="003B410B"/>
    <w:rsid w:val="003B4200"/>
    <w:rsid w:val="003B448D"/>
    <w:rsid w:val="003B465B"/>
    <w:rsid w:val="003B49D6"/>
    <w:rsid w:val="003B4AA2"/>
    <w:rsid w:val="003B4B0F"/>
    <w:rsid w:val="003B50FF"/>
    <w:rsid w:val="003B5103"/>
    <w:rsid w:val="003B51D5"/>
    <w:rsid w:val="003B536E"/>
    <w:rsid w:val="003B5E01"/>
    <w:rsid w:val="003B5EBA"/>
    <w:rsid w:val="003B62B7"/>
    <w:rsid w:val="003B6860"/>
    <w:rsid w:val="003B74BC"/>
    <w:rsid w:val="003B77CC"/>
    <w:rsid w:val="003B77D3"/>
    <w:rsid w:val="003B7CCA"/>
    <w:rsid w:val="003B7D0B"/>
    <w:rsid w:val="003C0333"/>
    <w:rsid w:val="003C05A0"/>
    <w:rsid w:val="003C0BD9"/>
    <w:rsid w:val="003C0EAE"/>
    <w:rsid w:val="003C0FB9"/>
    <w:rsid w:val="003C1245"/>
    <w:rsid w:val="003C1B74"/>
    <w:rsid w:val="003C283B"/>
    <w:rsid w:val="003C3239"/>
    <w:rsid w:val="003C32A6"/>
    <w:rsid w:val="003C34C8"/>
    <w:rsid w:val="003C38E9"/>
    <w:rsid w:val="003C4099"/>
    <w:rsid w:val="003C42BC"/>
    <w:rsid w:val="003C4323"/>
    <w:rsid w:val="003C471F"/>
    <w:rsid w:val="003C4880"/>
    <w:rsid w:val="003C4A2F"/>
    <w:rsid w:val="003C50FE"/>
    <w:rsid w:val="003C53EE"/>
    <w:rsid w:val="003C5AB5"/>
    <w:rsid w:val="003C768E"/>
    <w:rsid w:val="003C7853"/>
    <w:rsid w:val="003C7BA2"/>
    <w:rsid w:val="003C7D10"/>
    <w:rsid w:val="003D0302"/>
    <w:rsid w:val="003D065D"/>
    <w:rsid w:val="003D0760"/>
    <w:rsid w:val="003D0BAE"/>
    <w:rsid w:val="003D0E4C"/>
    <w:rsid w:val="003D121F"/>
    <w:rsid w:val="003D123E"/>
    <w:rsid w:val="003D1D0A"/>
    <w:rsid w:val="003D1D0E"/>
    <w:rsid w:val="003D2337"/>
    <w:rsid w:val="003D25DB"/>
    <w:rsid w:val="003D2A89"/>
    <w:rsid w:val="003D3571"/>
    <w:rsid w:val="003D3AF7"/>
    <w:rsid w:val="003D3ED3"/>
    <w:rsid w:val="003D47C3"/>
    <w:rsid w:val="003D4886"/>
    <w:rsid w:val="003D4916"/>
    <w:rsid w:val="003D4A0D"/>
    <w:rsid w:val="003D4AB9"/>
    <w:rsid w:val="003D4D49"/>
    <w:rsid w:val="003D4F85"/>
    <w:rsid w:val="003D4FAC"/>
    <w:rsid w:val="003D4FBF"/>
    <w:rsid w:val="003D520A"/>
    <w:rsid w:val="003D530A"/>
    <w:rsid w:val="003D57C0"/>
    <w:rsid w:val="003D57C4"/>
    <w:rsid w:val="003D5C50"/>
    <w:rsid w:val="003D5E4B"/>
    <w:rsid w:val="003D66FF"/>
    <w:rsid w:val="003D6BB9"/>
    <w:rsid w:val="003D71B5"/>
    <w:rsid w:val="003D740D"/>
    <w:rsid w:val="003D7712"/>
    <w:rsid w:val="003D7935"/>
    <w:rsid w:val="003D7981"/>
    <w:rsid w:val="003D7AF6"/>
    <w:rsid w:val="003D7BDE"/>
    <w:rsid w:val="003D7D14"/>
    <w:rsid w:val="003D7E9C"/>
    <w:rsid w:val="003E046C"/>
    <w:rsid w:val="003E0828"/>
    <w:rsid w:val="003E08E9"/>
    <w:rsid w:val="003E0A0F"/>
    <w:rsid w:val="003E0F00"/>
    <w:rsid w:val="003E118C"/>
    <w:rsid w:val="003E1192"/>
    <w:rsid w:val="003E1218"/>
    <w:rsid w:val="003E217B"/>
    <w:rsid w:val="003E2324"/>
    <w:rsid w:val="003E291C"/>
    <w:rsid w:val="003E2980"/>
    <w:rsid w:val="003E2ADB"/>
    <w:rsid w:val="003E32F1"/>
    <w:rsid w:val="003E375B"/>
    <w:rsid w:val="003E4102"/>
    <w:rsid w:val="003E417D"/>
    <w:rsid w:val="003E4490"/>
    <w:rsid w:val="003E4651"/>
    <w:rsid w:val="003E4825"/>
    <w:rsid w:val="003E4D57"/>
    <w:rsid w:val="003E51CD"/>
    <w:rsid w:val="003E52A3"/>
    <w:rsid w:val="003E536D"/>
    <w:rsid w:val="003E5434"/>
    <w:rsid w:val="003E5D31"/>
    <w:rsid w:val="003E5E0B"/>
    <w:rsid w:val="003E62FD"/>
    <w:rsid w:val="003E637B"/>
    <w:rsid w:val="003E65AC"/>
    <w:rsid w:val="003E65E1"/>
    <w:rsid w:val="003E671F"/>
    <w:rsid w:val="003E6CDC"/>
    <w:rsid w:val="003E6E4D"/>
    <w:rsid w:val="003E6F70"/>
    <w:rsid w:val="003E6FE0"/>
    <w:rsid w:val="003E7266"/>
    <w:rsid w:val="003E743A"/>
    <w:rsid w:val="003E74FC"/>
    <w:rsid w:val="003E75E2"/>
    <w:rsid w:val="003E76DD"/>
    <w:rsid w:val="003E7938"/>
    <w:rsid w:val="003E7986"/>
    <w:rsid w:val="003F00CF"/>
    <w:rsid w:val="003F01AD"/>
    <w:rsid w:val="003F03FD"/>
    <w:rsid w:val="003F05A8"/>
    <w:rsid w:val="003F0BA5"/>
    <w:rsid w:val="003F11BA"/>
    <w:rsid w:val="003F11BD"/>
    <w:rsid w:val="003F1305"/>
    <w:rsid w:val="003F179C"/>
    <w:rsid w:val="003F19DB"/>
    <w:rsid w:val="003F27AC"/>
    <w:rsid w:val="003F2913"/>
    <w:rsid w:val="003F2933"/>
    <w:rsid w:val="003F2C91"/>
    <w:rsid w:val="003F2D17"/>
    <w:rsid w:val="003F2D7F"/>
    <w:rsid w:val="003F2FE1"/>
    <w:rsid w:val="003F3044"/>
    <w:rsid w:val="003F3F87"/>
    <w:rsid w:val="003F45D1"/>
    <w:rsid w:val="003F4A30"/>
    <w:rsid w:val="003F4A31"/>
    <w:rsid w:val="003F4E22"/>
    <w:rsid w:val="003F572B"/>
    <w:rsid w:val="003F57DB"/>
    <w:rsid w:val="003F597E"/>
    <w:rsid w:val="003F5E4B"/>
    <w:rsid w:val="003F5E53"/>
    <w:rsid w:val="003F60BF"/>
    <w:rsid w:val="003F63FC"/>
    <w:rsid w:val="003F677F"/>
    <w:rsid w:val="003F6C48"/>
    <w:rsid w:val="003F6D0F"/>
    <w:rsid w:val="003F6D2B"/>
    <w:rsid w:val="003F6DA5"/>
    <w:rsid w:val="003F6FCA"/>
    <w:rsid w:val="003F728B"/>
    <w:rsid w:val="003F7389"/>
    <w:rsid w:val="003F74BB"/>
    <w:rsid w:val="003F76E9"/>
    <w:rsid w:val="003F78B3"/>
    <w:rsid w:val="003F7ADC"/>
    <w:rsid w:val="00400336"/>
    <w:rsid w:val="00400580"/>
    <w:rsid w:val="00400D09"/>
    <w:rsid w:val="004011AA"/>
    <w:rsid w:val="004011F4"/>
    <w:rsid w:val="0040137B"/>
    <w:rsid w:val="00401454"/>
    <w:rsid w:val="00401509"/>
    <w:rsid w:val="004015DA"/>
    <w:rsid w:val="004016F4"/>
    <w:rsid w:val="0040184B"/>
    <w:rsid w:val="00401922"/>
    <w:rsid w:val="00401CB8"/>
    <w:rsid w:val="00402055"/>
    <w:rsid w:val="004022C0"/>
    <w:rsid w:val="0040257C"/>
    <w:rsid w:val="00402D8D"/>
    <w:rsid w:val="00402F8F"/>
    <w:rsid w:val="00403006"/>
    <w:rsid w:val="00403799"/>
    <w:rsid w:val="00403807"/>
    <w:rsid w:val="004038C8"/>
    <w:rsid w:val="00403A64"/>
    <w:rsid w:val="00403FA2"/>
    <w:rsid w:val="0040406B"/>
    <w:rsid w:val="004040FC"/>
    <w:rsid w:val="004041AC"/>
    <w:rsid w:val="0040427E"/>
    <w:rsid w:val="00404336"/>
    <w:rsid w:val="00404514"/>
    <w:rsid w:val="00404BB9"/>
    <w:rsid w:val="00404D57"/>
    <w:rsid w:val="00404D72"/>
    <w:rsid w:val="00404DEB"/>
    <w:rsid w:val="00405144"/>
    <w:rsid w:val="0040540C"/>
    <w:rsid w:val="0040561C"/>
    <w:rsid w:val="00405991"/>
    <w:rsid w:val="00405A22"/>
    <w:rsid w:val="00405FA4"/>
    <w:rsid w:val="00406946"/>
    <w:rsid w:val="00406B08"/>
    <w:rsid w:val="00406DDD"/>
    <w:rsid w:val="00407150"/>
    <w:rsid w:val="00407AC8"/>
    <w:rsid w:val="00407B1E"/>
    <w:rsid w:val="00407C8C"/>
    <w:rsid w:val="00407D4D"/>
    <w:rsid w:val="004102B4"/>
    <w:rsid w:val="004102ED"/>
    <w:rsid w:val="00410392"/>
    <w:rsid w:val="004108C4"/>
    <w:rsid w:val="00410BCF"/>
    <w:rsid w:val="00411443"/>
    <w:rsid w:val="00411870"/>
    <w:rsid w:val="00411CC2"/>
    <w:rsid w:val="00411CFD"/>
    <w:rsid w:val="00411E69"/>
    <w:rsid w:val="00411EA3"/>
    <w:rsid w:val="0041254C"/>
    <w:rsid w:val="00412781"/>
    <w:rsid w:val="00412794"/>
    <w:rsid w:val="00412F86"/>
    <w:rsid w:val="004137EC"/>
    <w:rsid w:val="00413BAB"/>
    <w:rsid w:val="00413C41"/>
    <w:rsid w:val="004140CA"/>
    <w:rsid w:val="00414298"/>
    <w:rsid w:val="004142E2"/>
    <w:rsid w:val="004145F5"/>
    <w:rsid w:val="004146F7"/>
    <w:rsid w:val="00414952"/>
    <w:rsid w:val="004152CD"/>
    <w:rsid w:val="00415613"/>
    <w:rsid w:val="00415764"/>
    <w:rsid w:val="00415C09"/>
    <w:rsid w:val="00415C12"/>
    <w:rsid w:val="00415EF3"/>
    <w:rsid w:val="00415F7B"/>
    <w:rsid w:val="004163EF"/>
    <w:rsid w:val="004164F0"/>
    <w:rsid w:val="004166F4"/>
    <w:rsid w:val="00416805"/>
    <w:rsid w:val="00416B55"/>
    <w:rsid w:val="00416B60"/>
    <w:rsid w:val="00416ED6"/>
    <w:rsid w:val="00417103"/>
    <w:rsid w:val="004171BF"/>
    <w:rsid w:val="004178DD"/>
    <w:rsid w:val="00417962"/>
    <w:rsid w:val="00417F2E"/>
    <w:rsid w:val="00417FAD"/>
    <w:rsid w:val="0042016B"/>
    <w:rsid w:val="0042024F"/>
    <w:rsid w:val="004203A6"/>
    <w:rsid w:val="004206DF"/>
    <w:rsid w:val="004209DB"/>
    <w:rsid w:val="00420E5C"/>
    <w:rsid w:val="004218AD"/>
    <w:rsid w:val="00421F00"/>
    <w:rsid w:val="00421F37"/>
    <w:rsid w:val="004221EF"/>
    <w:rsid w:val="0042223B"/>
    <w:rsid w:val="004224F0"/>
    <w:rsid w:val="004224FC"/>
    <w:rsid w:val="00422AC3"/>
    <w:rsid w:val="00422ADF"/>
    <w:rsid w:val="00422BBC"/>
    <w:rsid w:val="00422C5F"/>
    <w:rsid w:val="00422C68"/>
    <w:rsid w:val="00422CA0"/>
    <w:rsid w:val="00422E4D"/>
    <w:rsid w:val="00423B0A"/>
    <w:rsid w:val="00423D73"/>
    <w:rsid w:val="00423DB5"/>
    <w:rsid w:val="0042406F"/>
    <w:rsid w:val="0042419B"/>
    <w:rsid w:val="00424254"/>
    <w:rsid w:val="0042443D"/>
    <w:rsid w:val="00424748"/>
    <w:rsid w:val="00424D0C"/>
    <w:rsid w:val="00425554"/>
    <w:rsid w:val="0042575B"/>
    <w:rsid w:val="004259EA"/>
    <w:rsid w:val="00425A4E"/>
    <w:rsid w:val="004261BA"/>
    <w:rsid w:val="00426A50"/>
    <w:rsid w:val="00426C66"/>
    <w:rsid w:val="00426DB9"/>
    <w:rsid w:val="004270A2"/>
    <w:rsid w:val="004277E4"/>
    <w:rsid w:val="004278A7"/>
    <w:rsid w:val="00427CCD"/>
    <w:rsid w:val="00427D4F"/>
    <w:rsid w:val="00427D80"/>
    <w:rsid w:val="00430075"/>
    <w:rsid w:val="004304D1"/>
    <w:rsid w:val="004306BA"/>
    <w:rsid w:val="004306D3"/>
    <w:rsid w:val="00430996"/>
    <w:rsid w:val="00430C58"/>
    <w:rsid w:val="00431024"/>
    <w:rsid w:val="00431D50"/>
    <w:rsid w:val="00431D66"/>
    <w:rsid w:val="00431F12"/>
    <w:rsid w:val="0043212C"/>
    <w:rsid w:val="0043236C"/>
    <w:rsid w:val="0043237B"/>
    <w:rsid w:val="0043282C"/>
    <w:rsid w:val="004328D9"/>
    <w:rsid w:val="0043329E"/>
    <w:rsid w:val="00433846"/>
    <w:rsid w:val="004342B5"/>
    <w:rsid w:val="0043432E"/>
    <w:rsid w:val="00434555"/>
    <w:rsid w:val="004345EE"/>
    <w:rsid w:val="00434A23"/>
    <w:rsid w:val="00434B9C"/>
    <w:rsid w:val="00434BF1"/>
    <w:rsid w:val="00434C07"/>
    <w:rsid w:val="00434DCA"/>
    <w:rsid w:val="00434F02"/>
    <w:rsid w:val="00435097"/>
    <w:rsid w:val="004359E2"/>
    <w:rsid w:val="00435C51"/>
    <w:rsid w:val="00435CE1"/>
    <w:rsid w:val="00435F35"/>
    <w:rsid w:val="00435FD6"/>
    <w:rsid w:val="00436345"/>
    <w:rsid w:val="004366A9"/>
    <w:rsid w:val="004368DA"/>
    <w:rsid w:val="00436929"/>
    <w:rsid w:val="0043695F"/>
    <w:rsid w:val="00436AA0"/>
    <w:rsid w:val="00436AD4"/>
    <w:rsid w:val="00436EB5"/>
    <w:rsid w:val="00436EFC"/>
    <w:rsid w:val="004371A1"/>
    <w:rsid w:val="00437475"/>
    <w:rsid w:val="00437671"/>
    <w:rsid w:val="00437841"/>
    <w:rsid w:val="004379C9"/>
    <w:rsid w:val="00437B39"/>
    <w:rsid w:val="00437BA4"/>
    <w:rsid w:val="00437CC7"/>
    <w:rsid w:val="00437D42"/>
    <w:rsid w:val="00440140"/>
    <w:rsid w:val="00440192"/>
    <w:rsid w:val="00440341"/>
    <w:rsid w:val="00440599"/>
    <w:rsid w:val="0044071D"/>
    <w:rsid w:val="004408D0"/>
    <w:rsid w:val="00440DA6"/>
    <w:rsid w:val="00440E20"/>
    <w:rsid w:val="004412F5"/>
    <w:rsid w:val="00441D20"/>
    <w:rsid w:val="00441DE8"/>
    <w:rsid w:val="004421B5"/>
    <w:rsid w:val="004422A8"/>
    <w:rsid w:val="00442413"/>
    <w:rsid w:val="004427BE"/>
    <w:rsid w:val="00442C23"/>
    <w:rsid w:val="00442D18"/>
    <w:rsid w:val="00443643"/>
    <w:rsid w:val="00443DFD"/>
    <w:rsid w:val="00443E44"/>
    <w:rsid w:val="0044412E"/>
    <w:rsid w:val="00444551"/>
    <w:rsid w:val="00444DB6"/>
    <w:rsid w:val="00444E0F"/>
    <w:rsid w:val="00445347"/>
    <w:rsid w:val="004453F0"/>
    <w:rsid w:val="00445675"/>
    <w:rsid w:val="004456A4"/>
    <w:rsid w:val="004459C8"/>
    <w:rsid w:val="00445EBC"/>
    <w:rsid w:val="00445F80"/>
    <w:rsid w:val="0044610E"/>
    <w:rsid w:val="004461FA"/>
    <w:rsid w:val="004464A1"/>
    <w:rsid w:val="00446B62"/>
    <w:rsid w:val="00446D7E"/>
    <w:rsid w:val="00447717"/>
    <w:rsid w:val="00447860"/>
    <w:rsid w:val="00447918"/>
    <w:rsid w:val="00447A30"/>
    <w:rsid w:val="004501EB"/>
    <w:rsid w:val="004506AF"/>
    <w:rsid w:val="004506C9"/>
    <w:rsid w:val="004507D9"/>
    <w:rsid w:val="00450809"/>
    <w:rsid w:val="0045161F"/>
    <w:rsid w:val="0045170A"/>
    <w:rsid w:val="004519D0"/>
    <w:rsid w:val="00451B24"/>
    <w:rsid w:val="00451C38"/>
    <w:rsid w:val="00451C5E"/>
    <w:rsid w:val="00451D4C"/>
    <w:rsid w:val="00451F5D"/>
    <w:rsid w:val="004523D0"/>
    <w:rsid w:val="00452977"/>
    <w:rsid w:val="00452C1B"/>
    <w:rsid w:val="0045300A"/>
    <w:rsid w:val="004532F4"/>
    <w:rsid w:val="004533B7"/>
    <w:rsid w:val="0045342B"/>
    <w:rsid w:val="00453DAE"/>
    <w:rsid w:val="00454176"/>
    <w:rsid w:val="004545C8"/>
    <w:rsid w:val="00454C2E"/>
    <w:rsid w:val="00454D8F"/>
    <w:rsid w:val="00454E0D"/>
    <w:rsid w:val="0045542B"/>
    <w:rsid w:val="00455447"/>
    <w:rsid w:val="00455A60"/>
    <w:rsid w:val="00455DD2"/>
    <w:rsid w:val="00455EFE"/>
    <w:rsid w:val="0045600F"/>
    <w:rsid w:val="00456319"/>
    <w:rsid w:val="0045642F"/>
    <w:rsid w:val="00456DE6"/>
    <w:rsid w:val="00456EEF"/>
    <w:rsid w:val="00456F7F"/>
    <w:rsid w:val="004572A0"/>
    <w:rsid w:val="004575CD"/>
    <w:rsid w:val="0045775F"/>
    <w:rsid w:val="00457AD5"/>
    <w:rsid w:val="0046054A"/>
    <w:rsid w:val="00460667"/>
    <w:rsid w:val="00460F34"/>
    <w:rsid w:val="0046143E"/>
    <w:rsid w:val="004617CD"/>
    <w:rsid w:val="00461FCE"/>
    <w:rsid w:val="00462628"/>
    <w:rsid w:val="0046268C"/>
    <w:rsid w:val="004628CE"/>
    <w:rsid w:val="0046299B"/>
    <w:rsid w:val="0046361E"/>
    <w:rsid w:val="0046370B"/>
    <w:rsid w:val="00463967"/>
    <w:rsid w:val="00463BA6"/>
    <w:rsid w:val="00463D4A"/>
    <w:rsid w:val="004641EA"/>
    <w:rsid w:val="004642CC"/>
    <w:rsid w:val="004642F6"/>
    <w:rsid w:val="00464A56"/>
    <w:rsid w:val="00464B35"/>
    <w:rsid w:val="004650C7"/>
    <w:rsid w:val="00465202"/>
    <w:rsid w:val="004654F4"/>
    <w:rsid w:val="004655BB"/>
    <w:rsid w:val="00465766"/>
    <w:rsid w:val="0046590F"/>
    <w:rsid w:val="004663C7"/>
    <w:rsid w:val="004663CB"/>
    <w:rsid w:val="00466422"/>
    <w:rsid w:val="004664EB"/>
    <w:rsid w:val="00466512"/>
    <w:rsid w:val="00466801"/>
    <w:rsid w:val="00466A94"/>
    <w:rsid w:val="004671DC"/>
    <w:rsid w:val="004672EA"/>
    <w:rsid w:val="004673E9"/>
    <w:rsid w:val="004679F1"/>
    <w:rsid w:val="00467ACC"/>
    <w:rsid w:val="00467C9F"/>
    <w:rsid w:val="00467FA6"/>
    <w:rsid w:val="00467FF3"/>
    <w:rsid w:val="00470110"/>
    <w:rsid w:val="0047042B"/>
    <w:rsid w:val="004708EE"/>
    <w:rsid w:val="00470D01"/>
    <w:rsid w:val="00470DA1"/>
    <w:rsid w:val="004710E7"/>
    <w:rsid w:val="00471213"/>
    <w:rsid w:val="00471339"/>
    <w:rsid w:val="00471477"/>
    <w:rsid w:val="004714CD"/>
    <w:rsid w:val="004719C9"/>
    <w:rsid w:val="00471DFD"/>
    <w:rsid w:val="00471EB2"/>
    <w:rsid w:val="0047210B"/>
    <w:rsid w:val="00472469"/>
    <w:rsid w:val="00472513"/>
    <w:rsid w:val="004725EC"/>
    <w:rsid w:val="0047295A"/>
    <w:rsid w:val="00472B4A"/>
    <w:rsid w:val="004730FD"/>
    <w:rsid w:val="00473D20"/>
    <w:rsid w:val="00473D43"/>
    <w:rsid w:val="00474387"/>
    <w:rsid w:val="00474502"/>
    <w:rsid w:val="00474616"/>
    <w:rsid w:val="00474C6C"/>
    <w:rsid w:val="00474FCD"/>
    <w:rsid w:val="00475349"/>
    <w:rsid w:val="004753B8"/>
    <w:rsid w:val="004756C7"/>
    <w:rsid w:val="004756EF"/>
    <w:rsid w:val="0047593D"/>
    <w:rsid w:val="004759BB"/>
    <w:rsid w:val="00475AFE"/>
    <w:rsid w:val="00475E53"/>
    <w:rsid w:val="00475F76"/>
    <w:rsid w:val="00476292"/>
    <w:rsid w:val="004767E4"/>
    <w:rsid w:val="0047692B"/>
    <w:rsid w:val="00476EF0"/>
    <w:rsid w:val="00476FAB"/>
    <w:rsid w:val="00477615"/>
    <w:rsid w:val="00477697"/>
    <w:rsid w:val="00477709"/>
    <w:rsid w:val="0047782F"/>
    <w:rsid w:val="004778B4"/>
    <w:rsid w:val="00477900"/>
    <w:rsid w:val="00477BED"/>
    <w:rsid w:val="00477C59"/>
    <w:rsid w:val="00477D9C"/>
    <w:rsid w:val="00477F16"/>
    <w:rsid w:val="00477F35"/>
    <w:rsid w:val="004809A7"/>
    <w:rsid w:val="00480CA2"/>
    <w:rsid w:val="0048109F"/>
    <w:rsid w:val="00481773"/>
    <w:rsid w:val="004819DC"/>
    <w:rsid w:val="00481A79"/>
    <w:rsid w:val="00481FCA"/>
    <w:rsid w:val="0048209B"/>
    <w:rsid w:val="004822DD"/>
    <w:rsid w:val="004826B3"/>
    <w:rsid w:val="004827AE"/>
    <w:rsid w:val="00482A3C"/>
    <w:rsid w:val="00483982"/>
    <w:rsid w:val="00483DD8"/>
    <w:rsid w:val="00484216"/>
    <w:rsid w:val="004847FB"/>
    <w:rsid w:val="004848C3"/>
    <w:rsid w:val="00484EAA"/>
    <w:rsid w:val="00484EB2"/>
    <w:rsid w:val="00484FB8"/>
    <w:rsid w:val="0048506B"/>
    <w:rsid w:val="0048507B"/>
    <w:rsid w:val="0048512F"/>
    <w:rsid w:val="004855FC"/>
    <w:rsid w:val="00485F8B"/>
    <w:rsid w:val="00486227"/>
    <w:rsid w:val="00486439"/>
    <w:rsid w:val="004864E4"/>
    <w:rsid w:val="0048664A"/>
    <w:rsid w:val="004866C1"/>
    <w:rsid w:val="00486768"/>
    <w:rsid w:val="00486821"/>
    <w:rsid w:val="00486B35"/>
    <w:rsid w:val="0048700A"/>
    <w:rsid w:val="00487BD7"/>
    <w:rsid w:val="00487C4F"/>
    <w:rsid w:val="00490243"/>
    <w:rsid w:val="0049025D"/>
    <w:rsid w:val="004903C4"/>
    <w:rsid w:val="0049054C"/>
    <w:rsid w:val="0049096E"/>
    <w:rsid w:val="00490997"/>
    <w:rsid w:val="00490E95"/>
    <w:rsid w:val="00491097"/>
    <w:rsid w:val="004913BB"/>
    <w:rsid w:val="00491443"/>
    <w:rsid w:val="00491B4B"/>
    <w:rsid w:val="00491CB1"/>
    <w:rsid w:val="004921CD"/>
    <w:rsid w:val="004926C9"/>
    <w:rsid w:val="0049273B"/>
    <w:rsid w:val="00493275"/>
    <w:rsid w:val="0049367A"/>
    <w:rsid w:val="00493824"/>
    <w:rsid w:val="004939BC"/>
    <w:rsid w:val="00493F45"/>
    <w:rsid w:val="0049412E"/>
    <w:rsid w:val="00494138"/>
    <w:rsid w:val="00494953"/>
    <w:rsid w:val="004949CE"/>
    <w:rsid w:val="004949E2"/>
    <w:rsid w:val="004951B3"/>
    <w:rsid w:val="004954EC"/>
    <w:rsid w:val="00495C27"/>
    <w:rsid w:val="00496138"/>
    <w:rsid w:val="00496897"/>
    <w:rsid w:val="004968F3"/>
    <w:rsid w:val="00496E36"/>
    <w:rsid w:val="00497159"/>
    <w:rsid w:val="004972B1"/>
    <w:rsid w:val="004973DE"/>
    <w:rsid w:val="0049765E"/>
    <w:rsid w:val="00497906"/>
    <w:rsid w:val="00497991"/>
    <w:rsid w:val="00497FA0"/>
    <w:rsid w:val="004A01EE"/>
    <w:rsid w:val="004A0682"/>
    <w:rsid w:val="004A0BBE"/>
    <w:rsid w:val="004A1778"/>
    <w:rsid w:val="004A1A52"/>
    <w:rsid w:val="004A1C6A"/>
    <w:rsid w:val="004A1E93"/>
    <w:rsid w:val="004A20EA"/>
    <w:rsid w:val="004A23F4"/>
    <w:rsid w:val="004A245E"/>
    <w:rsid w:val="004A2B5B"/>
    <w:rsid w:val="004A3079"/>
    <w:rsid w:val="004A33D3"/>
    <w:rsid w:val="004A3718"/>
    <w:rsid w:val="004A3AAE"/>
    <w:rsid w:val="004A3C05"/>
    <w:rsid w:val="004A3CE3"/>
    <w:rsid w:val="004A3E19"/>
    <w:rsid w:val="004A3E9A"/>
    <w:rsid w:val="004A3EF4"/>
    <w:rsid w:val="004A403A"/>
    <w:rsid w:val="004A414A"/>
    <w:rsid w:val="004A4163"/>
    <w:rsid w:val="004A44A1"/>
    <w:rsid w:val="004A458E"/>
    <w:rsid w:val="004A4BD4"/>
    <w:rsid w:val="004A5501"/>
    <w:rsid w:val="004A55B1"/>
    <w:rsid w:val="004A5A4C"/>
    <w:rsid w:val="004A5CC3"/>
    <w:rsid w:val="004A5DF1"/>
    <w:rsid w:val="004A5E78"/>
    <w:rsid w:val="004A5E80"/>
    <w:rsid w:val="004A6202"/>
    <w:rsid w:val="004A6205"/>
    <w:rsid w:val="004A63FE"/>
    <w:rsid w:val="004A64E9"/>
    <w:rsid w:val="004A6AF1"/>
    <w:rsid w:val="004A6D61"/>
    <w:rsid w:val="004A6F59"/>
    <w:rsid w:val="004A7452"/>
    <w:rsid w:val="004A74A1"/>
    <w:rsid w:val="004A75BF"/>
    <w:rsid w:val="004A7633"/>
    <w:rsid w:val="004A7D19"/>
    <w:rsid w:val="004A7D39"/>
    <w:rsid w:val="004A7D6C"/>
    <w:rsid w:val="004B0013"/>
    <w:rsid w:val="004B0303"/>
    <w:rsid w:val="004B0927"/>
    <w:rsid w:val="004B0FEA"/>
    <w:rsid w:val="004B10F7"/>
    <w:rsid w:val="004B12B9"/>
    <w:rsid w:val="004B13D3"/>
    <w:rsid w:val="004B1A31"/>
    <w:rsid w:val="004B1B58"/>
    <w:rsid w:val="004B1C04"/>
    <w:rsid w:val="004B1DA5"/>
    <w:rsid w:val="004B1ECF"/>
    <w:rsid w:val="004B22D8"/>
    <w:rsid w:val="004B243F"/>
    <w:rsid w:val="004B250A"/>
    <w:rsid w:val="004B284D"/>
    <w:rsid w:val="004B2D2A"/>
    <w:rsid w:val="004B2E9B"/>
    <w:rsid w:val="004B3100"/>
    <w:rsid w:val="004B3221"/>
    <w:rsid w:val="004B340D"/>
    <w:rsid w:val="004B3A3C"/>
    <w:rsid w:val="004B3F28"/>
    <w:rsid w:val="004B40FF"/>
    <w:rsid w:val="004B43EE"/>
    <w:rsid w:val="004B466C"/>
    <w:rsid w:val="004B4693"/>
    <w:rsid w:val="004B49D9"/>
    <w:rsid w:val="004B534E"/>
    <w:rsid w:val="004B53FE"/>
    <w:rsid w:val="004B5530"/>
    <w:rsid w:val="004B5656"/>
    <w:rsid w:val="004B56FA"/>
    <w:rsid w:val="004B57DC"/>
    <w:rsid w:val="004B5892"/>
    <w:rsid w:val="004B5CC2"/>
    <w:rsid w:val="004B61BC"/>
    <w:rsid w:val="004B65B1"/>
    <w:rsid w:val="004B66C1"/>
    <w:rsid w:val="004B67D6"/>
    <w:rsid w:val="004B6C5B"/>
    <w:rsid w:val="004B6D58"/>
    <w:rsid w:val="004B72E0"/>
    <w:rsid w:val="004B7313"/>
    <w:rsid w:val="004B736B"/>
    <w:rsid w:val="004B75DF"/>
    <w:rsid w:val="004B787D"/>
    <w:rsid w:val="004B7D4B"/>
    <w:rsid w:val="004B7F62"/>
    <w:rsid w:val="004C00AB"/>
    <w:rsid w:val="004C03AB"/>
    <w:rsid w:val="004C1782"/>
    <w:rsid w:val="004C1AD7"/>
    <w:rsid w:val="004C1C1B"/>
    <w:rsid w:val="004C2E43"/>
    <w:rsid w:val="004C3006"/>
    <w:rsid w:val="004C36E4"/>
    <w:rsid w:val="004C43B4"/>
    <w:rsid w:val="004C448D"/>
    <w:rsid w:val="004C4557"/>
    <w:rsid w:val="004C4A05"/>
    <w:rsid w:val="004C4D03"/>
    <w:rsid w:val="004C4D33"/>
    <w:rsid w:val="004C4E9F"/>
    <w:rsid w:val="004C501D"/>
    <w:rsid w:val="004C52E2"/>
    <w:rsid w:val="004C5797"/>
    <w:rsid w:val="004C5895"/>
    <w:rsid w:val="004C5B9A"/>
    <w:rsid w:val="004C5C56"/>
    <w:rsid w:val="004C5D43"/>
    <w:rsid w:val="004C6883"/>
    <w:rsid w:val="004C6FC0"/>
    <w:rsid w:val="004C6FE3"/>
    <w:rsid w:val="004C700F"/>
    <w:rsid w:val="004C7343"/>
    <w:rsid w:val="004C77A5"/>
    <w:rsid w:val="004C7ED6"/>
    <w:rsid w:val="004D0924"/>
    <w:rsid w:val="004D0C68"/>
    <w:rsid w:val="004D0D24"/>
    <w:rsid w:val="004D0F41"/>
    <w:rsid w:val="004D11ED"/>
    <w:rsid w:val="004D1340"/>
    <w:rsid w:val="004D13AC"/>
    <w:rsid w:val="004D1B11"/>
    <w:rsid w:val="004D1B64"/>
    <w:rsid w:val="004D1B68"/>
    <w:rsid w:val="004D1C59"/>
    <w:rsid w:val="004D1E98"/>
    <w:rsid w:val="004D20D6"/>
    <w:rsid w:val="004D2C03"/>
    <w:rsid w:val="004D2D80"/>
    <w:rsid w:val="004D3069"/>
    <w:rsid w:val="004D309F"/>
    <w:rsid w:val="004D3578"/>
    <w:rsid w:val="004D3A25"/>
    <w:rsid w:val="004D3FE9"/>
    <w:rsid w:val="004D4ABD"/>
    <w:rsid w:val="004D4CE5"/>
    <w:rsid w:val="004D4DA7"/>
    <w:rsid w:val="004D5227"/>
    <w:rsid w:val="004D5310"/>
    <w:rsid w:val="004D53FD"/>
    <w:rsid w:val="004D5990"/>
    <w:rsid w:val="004D5EC1"/>
    <w:rsid w:val="004D66B1"/>
    <w:rsid w:val="004D6986"/>
    <w:rsid w:val="004D7A48"/>
    <w:rsid w:val="004D7ADA"/>
    <w:rsid w:val="004D7BBA"/>
    <w:rsid w:val="004D7D21"/>
    <w:rsid w:val="004E01CE"/>
    <w:rsid w:val="004E062C"/>
    <w:rsid w:val="004E0BFC"/>
    <w:rsid w:val="004E0D37"/>
    <w:rsid w:val="004E1106"/>
    <w:rsid w:val="004E11C8"/>
    <w:rsid w:val="004E1713"/>
    <w:rsid w:val="004E1898"/>
    <w:rsid w:val="004E267F"/>
    <w:rsid w:val="004E2685"/>
    <w:rsid w:val="004E2750"/>
    <w:rsid w:val="004E291C"/>
    <w:rsid w:val="004E2AC9"/>
    <w:rsid w:val="004E2B4F"/>
    <w:rsid w:val="004E33AC"/>
    <w:rsid w:val="004E3601"/>
    <w:rsid w:val="004E37A4"/>
    <w:rsid w:val="004E3E5F"/>
    <w:rsid w:val="004E40DA"/>
    <w:rsid w:val="004E4268"/>
    <w:rsid w:val="004E4653"/>
    <w:rsid w:val="004E4658"/>
    <w:rsid w:val="004E4794"/>
    <w:rsid w:val="004E49DF"/>
    <w:rsid w:val="004E4A53"/>
    <w:rsid w:val="004E4DAB"/>
    <w:rsid w:val="004E4F97"/>
    <w:rsid w:val="004E5447"/>
    <w:rsid w:val="004E588B"/>
    <w:rsid w:val="004E5915"/>
    <w:rsid w:val="004E5ACD"/>
    <w:rsid w:val="004E5E0D"/>
    <w:rsid w:val="004E61D7"/>
    <w:rsid w:val="004E6375"/>
    <w:rsid w:val="004E63DB"/>
    <w:rsid w:val="004E6541"/>
    <w:rsid w:val="004E65C7"/>
    <w:rsid w:val="004E68F7"/>
    <w:rsid w:val="004E69D9"/>
    <w:rsid w:val="004E6A5F"/>
    <w:rsid w:val="004E6D95"/>
    <w:rsid w:val="004E6F7F"/>
    <w:rsid w:val="004E702A"/>
    <w:rsid w:val="004E7069"/>
    <w:rsid w:val="004F0012"/>
    <w:rsid w:val="004F01CE"/>
    <w:rsid w:val="004F0295"/>
    <w:rsid w:val="004F04C8"/>
    <w:rsid w:val="004F0C0B"/>
    <w:rsid w:val="004F0F44"/>
    <w:rsid w:val="004F1338"/>
    <w:rsid w:val="004F1905"/>
    <w:rsid w:val="004F1A67"/>
    <w:rsid w:val="004F1D24"/>
    <w:rsid w:val="004F1EB7"/>
    <w:rsid w:val="004F200E"/>
    <w:rsid w:val="004F22DA"/>
    <w:rsid w:val="004F2B65"/>
    <w:rsid w:val="004F300A"/>
    <w:rsid w:val="004F3371"/>
    <w:rsid w:val="004F3A3A"/>
    <w:rsid w:val="004F3E74"/>
    <w:rsid w:val="004F43CD"/>
    <w:rsid w:val="004F4C52"/>
    <w:rsid w:val="004F4D67"/>
    <w:rsid w:val="004F5042"/>
    <w:rsid w:val="004F5177"/>
    <w:rsid w:val="004F55FF"/>
    <w:rsid w:val="004F5771"/>
    <w:rsid w:val="004F57C9"/>
    <w:rsid w:val="004F57E8"/>
    <w:rsid w:val="004F643B"/>
    <w:rsid w:val="004F6683"/>
    <w:rsid w:val="004F669F"/>
    <w:rsid w:val="004F68DC"/>
    <w:rsid w:val="004F6923"/>
    <w:rsid w:val="004F7C03"/>
    <w:rsid w:val="004F7D21"/>
    <w:rsid w:val="0050038C"/>
    <w:rsid w:val="005003DF"/>
    <w:rsid w:val="0050059A"/>
    <w:rsid w:val="005005D3"/>
    <w:rsid w:val="005017B1"/>
    <w:rsid w:val="0050182C"/>
    <w:rsid w:val="00501855"/>
    <w:rsid w:val="00501C1E"/>
    <w:rsid w:val="00501E8D"/>
    <w:rsid w:val="00502100"/>
    <w:rsid w:val="00502132"/>
    <w:rsid w:val="005023B4"/>
    <w:rsid w:val="005026F3"/>
    <w:rsid w:val="00502726"/>
    <w:rsid w:val="00502F79"/>
    <w:rsid w:val="005035A3"/>
    <w:rsid w:val="00503789"/>
    <w:rsid w:val="00503904"/>
    <w:rsid w:val="00503D43"/>
    <w:rsid w:val="005040E6"/>
    <w:rsid w:val="005041DB"/>
    <w:rsid w:val="005042DF"/>
    <w:rsid w:val="00504660"/>
    <w:rsid w:val="00504A06"/>
    <w:rsid w:val="00504BE4"/>
    <w:rsid w:val="005060CD"/>
    <w:rsid w:val="00506523"/>
    <w:rsid w:val="00506744"/>
    <w:rsid w:val="00506966"/>
    <w:rsid w:val="00506CBD"/>
    <w:rsid w:val="00506E05"/>
    <w:rsid w:val="005071D9"/>
    <w:rsid w:val="005073B6"/>
    <w:rsid w:val="0050782C"/>
    <w:rsid w:val="00507BEC"/>
    <w:rsid w:val="00507FFB"/>
    <w:rsid w:val="00510469"/>
    <w:rsid w:val="0051062B"/>
    <w:rsid w:val="0051076F"/>
    <w:rsid w:val="00510B04"/>
    <w:rsid w:val="00510E44"/>
    <w:rsid w:val="00511016"/>
    <w:rsid w:val="00511025"/>
    <w:rsid w:val="005110B6"/>
    <w:rsid w:val="00511999"/>
    <w:rsid w:val="00511A76"/>
    <w:rsid w:val="00511E5E"/>
    <w:rsid w:val="00511F3E"/>
    <w:rsid w:val="0051228B"/>
    <w:rsid w:val="00512408"/>
    <w:rsid w:val="005127BD"/>
    <w:rsid w:val="00512C60"/>
    <w:rsid w:val="00512CD3"/>
    <w:rsid w:val="00512D74"/>
    <w:rsid w:val="0051347F"/>
    <w:rsid w:val="005135B1"/>
    <w:rsid w:val="00513CF6"/>
    <w:rsid w:val="00513D16"/>
    <w:rsid w:val="00513D81"/>
    <w:rsid w:val="00513E82"/>
    <w:rsid w:val="00513FBA"/>
    <w:rsid w:val="00514101"/>
    <w:rsid w:val="00514201"/>
    <w:rsid w:val="005148D3"/>
    <w:rsid w:val="00514F51"/>
    <w:rsid w:val="00515106"/>
    <w:rsid w:val="00515921"/>
    <w:rsid w:val="00515CEE"/>
    <w:rsid w:val="00515EA4"/>
    <w:rsid w:val="00516130"/>
    <w:rsid w:val="0051632D"/>
    <w:rsid w:val="005165C7"/>
    <w:rsid w:val="00516C5B"/>
    <w:rsid w:val="0051707D"/>
    <w:rsid w:val="005174D7"/>
    <w:rsid w:val="0051769F"/>
    <w:rsid w:val="005178FD"/>
    <w:rsid w:val="00517EF3"/>
    <w:rsid w:val="0052058D"/>
    <w:rsid w:val="00520610"/>
    <w:rsid w:val="00520CF6"/>
    <w:rsid w:val="00520E6A"/>
    <w:rsid w:val="00521151"/>
    <w:rsid w:val="005213D5"/>
    <w:rsid w:val="005214A8"/>
    <w:rsid w:val="00521D80"/>
    <w:rsid w:val="00521E1F"/>
    <w:rsid w:val="005220F3"/>
    <w:rsid w:val="005220FF"/>
    <w:rsid w:val="00522D30"/>
    <w:rsid w:val="00522EC8"/>
    <w:rsid w:val="0052344F"/>
    <w:rsid w:val="00523542"/>
    <w:rsid w:val="005236FF"/>
    <w:rsid w:val="0052401C"/>
    <w:rsid w:val="00524090"/>
    <w:rsid w:val="00524323"/>
    <w:rsid w:val="005243D5"/>
    <w:rsid w:val="00524979"/>
    <w:rsid w:val="00524A72"/>
    <w:rsid w:val="00525193"/>
    <w:rsid w:val="0052558C"/>
    <w:rsid w:val="00525836"/>
    <w:rsid w:val="005258E1"/>
    <w:rsid w:val="0052590B"/>
    <w:rsid w:val="00525ADF"/>
    <w:rsid w:val="00525C12"/>
    <w:rsid w:val="00525C41"/>
    <w:rsid w:val="00525D7D"/>
    <w:rsid w:val="005263E1"/>
    <w:rsid w:val="0052684C"/>
    <w:rsid w:val="00526913"/>
    <w:rsid w:val="00526CCE"/>
    <w:rsid w:val="00526E2C"/>
    <w:rsid w:val="00526EFB"/>
    <w:rsid w:val="00526F8D"/>
    <w:rsid w:val="00526FD7"/>
    <w:rsid w:val="0052789D"/>
    <w:rsid w:val="00530052"/>
    <w:rsid w:val="005303C2"/>
    <w:rsid w:val="005306AF"/>
    <w:rsid w:val="005309C6"/>
    <w:rsid w:val="00530A13"/>
    <w:rsid w:val="00530B5D"/>
    <w:rsid w:val="00530FE5"/>
    <w:rsid w:val="00531D7F"/>
    <w:rsid w:val="00531EE0"/>
    <w:rsid w:val="0053218E"/>
    <w:rsid w:val="005324A0"/>
    <w:rsid w:val="0053276E"/>
    <w:rsid w:val="00532786"/>
    <w:rsid w:val="005329CC"/>
    <w:rsid w:val="00532CB8"/>
    <w:rsid w:val="00532E61"/>
    <w:rsid w:val="00533477"/>
    <w:rsid w:val="005334BE"/>
    <w:rsid w:val="005336D6"/>
    <w:rsid w:val="005338BC"/>
    <w:rsid w:val="00533925"/>
    <w:rsid w:val="00533AC7"/>
    <w:rsid w:val="00533B1F"/>
    <w:rsid w:val="00533B9E"/>
    <w:rsid w:val="00533DBF"/>
    <w:rsid w:val="00534275"/>
    <w:rsid w:val="00534D3B"/>
    <w:rsid w:val="005352E4"/>
    <w:rsid w:val="0053556F"/>
    <w:rsid w:val="00535978"/>
    <w:rsid w:val="0053611B"/>
    <w:rsid w:val="00536A41"/>
    <w:rsid w:val="00536A81"/>
    <w:rsid w:val="00536C98"/>
    <w:rsid w:val="00537745"/>
    <w:rsid w:val="00540202"/>
    <w:rsid w:val="00540347"/>
    <w:rsid w:val="005404EF"/>
    <w:rsid w:val="00540B54"/>
    <w:rsid w:val="00540B78"/>
    <w:rsid w:val="00540BF2"/>
    <w:rsid w:val="00540E09"/>
    <w:rsid w:val="005412CD"/>
    <w:rsid w:val="0054139C"/>
    <w:rsid w:val="005415B8"/>
    <w:rsid w:val="00541DCD"/>
    <w:rsid w:val="00541F69"/>
    <w:rsid w:val="005422DF"/>
    <w:rsid w:val="005423E1"/>
    <w:rsid w:val="00542635"/>
    <w:rsid w:val="005427BF"/>
    <w:rsid w:val="00542A61"/>
    <w:rsid w:val="00542C05"/>
    <w:rsid w:val="00542F86"/>
    <w:rsid w:val="005435BA"/>
    <w:rsid w:val="005444C3"/>
    <w:rsid w:val="00544E08"/>
    <w:rsid w:val="00545141"/>
    <w:rsid w:val="005452AE"/>
    <w:rsid w:val="005456CC"/>
    <w:rsid w:val="005458B8"/>
    <w:rsid w:val="00545A37"/>
    <w:rsid w:val="00546702"/>
    <w:rsid w:val="0054674E"/>
    <w:rsid w:val="00546788"/>
    <w:rsid w:val="00546BCF"/>
    <w:rsid w:val="00546C7D"/>
    <w:rsid w:val="00546C98"/>
    <w:rsid w:val="00546D76"/>
    <w:rsid w:val="00546DFF"/>
    <w:rsid w:val="00546FC5"/>
    <w:rsid w:val="005471C4"/>
    <w:rsid w:val="005471ED"/>
    <w:rsid w:val="00547306"/>
    <w:rsid w:val="00547351"/>
    <w:rsid w:val="0054768E"/>
    <w:rsid w:val="00547970"/>
    <w:rsid w:val="00547BDF"/>
    <w:rsid w:val="00547CB4"/>
    <w:rsid w:val="00547FCD"/>
    <w:rsid w:val="00550234"/>
    <w:rsid w:val="00550549"/>
    <w:rsid w:val="00550886"/>
    <w:rsid w:val="0055090F"/>
    <w:rsid w:val="00550EB1"/>
    <w:rsid w:val="0055156A"/>
    <w:rsid w:val="005517DD"/>
    <w:rsid w:val="005518EA"/>
    <w:rsid w:val="00551909"/>
    <w:rsid w:val="00551E9F"/>
    <w:rsid w:val="00551FDA"/>
    <w:rsid w:val="00552222"/>
    <w:rsid w:val="00552309"/>
    <w:rsid w:val="00552638"/>
    <w:rsid w:val="00552D8E"/>
    <w:rsid w:val="0055329A"/>
    <w:rsid w:val="0055379B"/>
    <w:rsid w:val="00553925"/>
    <w:rsid w:val="00553CC8"/>
    <w:rsid w:val="00553EF6"/>
    <w:rsid w:val="00554733"/>
    <w:rsid w:val="0055473A"/>
    <w:rsid w:val="00555105"/>
    <w:rsid w:val="00555910"/>
    <w:rsid w:val="005559A6"/>
    <w:rsid w:val="00555A76"/>
    <w:rsid w:val="00555D80"/>
    <w:rsid w:val="00555E7E"/>
    <w:rsid w:val="00555ED8"/>
    <w:rsid w:val="00556106"/>
    <w:rsid w:val="0055611F"/>
    <w:rsid w:val="005563C8"/>
    <w:rsid w:val="0055682E"/>
    <w:rsid w:val="00557616"/>
    <w:rsid w:val="00557733"/>
    <w:rsid w:val="00557755"/>
    <w:rsid w:val="00557891"/>
    <w:rsid w:val="00557987"/>
    <w:rsid w:val="005579B7"/>
    <w:rsid w:val="005579C0"/>
    <w:rsid w:val="00557BCC"/>
    <w:rsid w:val="00557CB3"/>
    <w:rsid w:val="005602B5"/>
    <w:rsid w:val="00560CFD"/>
    <w:rsid w:val="00560D12"/>
    <w:rsid w:val="00561249"/>
    <w:rsid w:val="0056125A"/>
    <w:rsid w:val="00561E5E"/>
    <w:rsid w:val="005622C2"/>
    <w:rsid w:val="00562393"/>
    <w:rsid w:val="00563310"/>
    <w:rsid w:val="00563340"/>
    <w:rsid w:val="00563A1C"/>
    <w:rsid w:val="00563FA8"/>
    <w:rsid w:val="005644A5"/>
    <w:rsid w:val="00564664"/>
    <w:rsid w:val="005647FA"/>
    <w:rsid w:val="00564811"/>
    <w:rsid w:val="00564AE7"/>
    <w:rsid w:val="00564DC5"/>
    <w:rsid w:val="00564F17"/>
    <w:rsid w:val="00564FF0"/>
    <w:rsid w:val="00565006"/>
    <w:rsid w:val="0056527D"/>
    <w:rsid w:val="005653BD"/>
    <w:rsid w:val="00565679"/>
    <w:rsid w:val="00565910"/>
    <w:rsid w:val="00565A43"/>
    <w:rsid w:val="00565D74"/>
    <w:rsid w:val="00565F84"/>
    <w:rsid w:val="00565FDA"/>
    <w:rsid w:val="005661FB"/>
    <w:rsid w:val="00566345"/>
    <w:rsid w:val="005663ED"/>
    <w:rsid w:val="00566AA0"/>
    <w:rsid w:val="00566E18"/>
    <w:rsid w:val="00566F73"/>
    <w:rsid w:val="00567446"/>
    <w:rsid w:val="0056778A"/>
    <w:rsid w:val="005679D0"/>
    <w:rsid w:val="005702BC"/>
    <w:rsid w:val="0057037D"/>
    <w:rsid w:val="00570466"/>
    <w:rsid w:val="005709A9"/>
    <w:rsid w:val="00570AA8"/>
    <w:rsid w:val="00570DA4"/>
    <w:rsid w:val="00570F67"/>
    <w:rsid w:val="00571134"/>
    <w:rsid w:val="0057147F"/>
    <w:rsid w:val="00571605"/>
    <w:rsid w:val="005717B4"/>
    <w:rsid w:val="005720A5"/>
    <w:rsid w:val="00572394"/>
    <w:rsid w:val="0057239F"/>
    <w:rsid w:val="00572861"/>
    <w:rsid w:val="00572B0A"/>
    <w:rsid w:val="00572C08"/>
    <w:rsid w:val="00572D47"/>
    <w:rsid w:val="00572F99"/>
    <w:rsid w:val="00573059"/>
    <w:rsid w:val="00573C1C"/>
    <w:rsid w:val="00573D44"/>
    <w:rsid w:val="00573D58"/>
    <w:rsid w:val="00573DBF"/>
    <w:rsid w:val="00573DF2"/>
    <w:rsid w:val="00574182"/>
    <w:rsid w:val="0057449E"/>
    <w:rsid w:val="0057473F"/>
    <w:rsid w:val="005750F0"/>
    <w:rsid w:val="005751E0"/>
    <w:rsid w:val="00575334"/>
    <w:rsid w:val="005757C7"/>
    <w:rsid w:val="00575914"/>
    <w:rsid w:val="00575AC2"/>
    <w:rsid w:val="005761B2"/>
    <w:rsid w:val="00576375"/>
    <w:rsid w:val="005768D4"/>
    <w:rsid w:val="0057717A"/>
    <w:rsid w:val="0057740D"/>
    <w:rsid w:val="005774BF"/>
    <w:rsid w:val="0057787F"/>
    <w:rsid w:val="00577D70"/>
    <w:rsid w:val="00580366"/>
    <w:rsid w:val="0058046D"/>
    <w:rsid w:val="00580486"/>
    <w:rsid w:val="005804A1"/>
    <w:rsid w:val="00580747"/>
    <w:rsid w:val="00580920"/>
    <w:rsid w:val="00580CEB"/>
    <w:rsid w:val="00581213"/>
    <w:rsid w:val="0058132B"/>
    <w:rsid w:val="00581472"/>
    <w:rsid w:val="005819D5"/>
    <w:rsid w:val="00581A7D"/>
    <w:rsid w:val="00581DC7"/>
    <w:rsid w:val="005828F3"/>
    <w:rsid w:val="00582AF2"/>
    <w:rsid w:val="00582FC4"/>
    <w:rsid w:val="00583496"/>
    <w:rsid w:val="005834C1"/>
    <w:rsid w:val="0058378B"/>
    <w:rsid w:val="00583921"/>
    <w:rsid w:val="00583978"/>
    <w:rsid w:val="00583EF8"/>
    <w:rsid w:val="00584030"/>
    <w:rsid w:val="00584449"/>
    <w:rsid w:val="00584526"/>
    <w:rsid w:val="005848A7"/>
    <w:rsid w:val="005851C5"/>
    <w:rsid w:val="005855EC"/>
    <w:rsid w:val="00585DCD"/>
    <w:rsid w:val="005860AD"/>
    <w:rsid w:val="0058645D"/>
    <w:rsid w:val="005865B4"/>
    <w:rsid w:val="00586A14"/>
    <w:rsid w:val="00586A4C"/>
    <w:rsid w:val="00586C94"/>
    <w:rsid w:val="00586F8D"/>
    <w:rsid w:val="005875F9"/>
    <w:rsid w:val="005879B7"/>
    <w:rsid w:val="0059002C"/>
    <w:rsid w:val="005900A6"/>
    <w:rsid w:val="0059036E"/>
    <w:rsid w:val="00590438"/>
    <w:rsid w:val="00590588"/>
    <w:rsid w:val="00590722"/>
    <w:rsid w:val="00590802"/>
    <w:rsid w:val="00590B26"/>
    <w:rsid w:val="00590D6B"/>
    <w:rsid w:val="00590F7F"/>
    <w:rsid w:val="00590FE8"/>
    <w:rsid w:val="00591635"/>
    <w:rsid w:val="00591779"/>
    <w:rsid w:val="005917FD"/>
    <w:rsid w:val="0059196E"/>
    <w:rsid w:val="00591C8C"/>
    <w:rsid w:val="0059204A"/>
    <w:rsid w:val="00592122"/>
    <w:rsid w:val="005926F1"/>
    <w:rsid w:val="00592859"/>
    <w:rsid w:val="00592931"/>
    <w:rsid w:val="00592984"/>
    <w:rsid w:val="00592987"/>
    <w:rsid w:val="005929CF"/>
    <w:rsid w:val="00592D82"/>
    <w:rsid w:val="00593139"/>
    <w:rsid w:val="00593183"/>
    <w:rsid w:val="00593187"/>
    <w:rsid w:val="0059380B"/>
    <w:rsid w:val="00593E3A"/>
    <w:rsid w:val="005940A1"/>
    <w:rsid w:val="00594B36"/>
    <w:rsid w:val="00594EC3"/>
    <w:rsid w:val="00595026"/>
    <w:rsid w:val="00595069"/>
    <w:rsid w:val="0059512E"/>
    <w:rsid w:val="00595879"/>
    <w:rsid w:val="00595DD1"/>
    <w:rsid w:val="00595E06"/>
    <w:rsid w:val="005964EB"/>
    <w:rsid w:val="005968E3"/>
    <w:rsid w:val="005970AD"/>
    <w:rsid w:val="005970E2"/>
    <w:rsid w:val="00597AA4"/>
    <w:rsid w:val="00597B37"/>
    <w:rsid w:val="00597C1A"/>
    <w:rsid w:val="00597DE3"/>
    <w:rsid w:val="00597E62"/>
    <w:rsid w:val="00597FF4"/>
    <w:rsid w:val="005A0CA7"/>
    <w:rsid w:val="005A113F"/>
    <w:rsid w:val="005A1392"/>
    <w:rsid w:val="005A14C4"/>
    <w:rsid w:val="005A1856"/>
    <w:rsid w:val="005A1B18"/>
    <w:rsid w:val="005A2156"/>
    <w:rsid w:val="005A2179"/>
    <w:rsid w:val="005A23F0"/>
    <w:rsid w:val="005A2456"/>
    <w:rsid w:val="005A259C"/>
    <w:rsid w:val="005A260C"/>
    <w:rsid w:val="005A2829"/>
    <w:rsid w:val="005A2B41"/>
    <w:rsid w:val="005A2BCA"/>
    <w:rsid w:val="005A3329"/>
    <w:rsid w:val="005A33C3"/>
    <w:rsid w:val="005A3712"/>
    <w:rsid w:val="005A387C"/>
    <w:rsid w:val="005A38A0"/>
    <w:rsid w:val="005A38B5"/>
    <w:rsid w:val="005A3A18"/>
    <w:rsid w:val="005A3E91"/>
    <w:rsid w:val="005A3EC5"/>
    <w:rsid w:val="005A4455"/>
    <w:rsid w:val="005A45C5"/>
    <w:rsid w:val="005A54D2"/>
    <w:rsid w:val="005A54F7"/>
    <w:rsid w:val="005A5561"/>
    <w:rsid w:val="005A5B67"/>
    <w:rsid w:val="005A5F58"/>
    <w:rsid w:val="005A60D9"/>
    <w:rsid w:val="005A61A5"/>
    <w:rsid w:val="005A6473"/>
    <w:rsid w:val="005A65F8"/>
    <w:rsid w:val="005A679E"/>
    <w:rsid w:val="005A6A91"/>
    <w:rsid w:val="005A6E81"/>
    <w:rsid w:val="005A7063"/>
    <w:rsid w:val="005A74CB"/>
    <w:rsid w:val="005A7BF4"/>
    <w:rsid w:val="005B0125"/>
    <w:rsid w:val="005B0730"/>
    <w:rsid w:val="005B0D02"/>
    <w:rsid w:val="005B13FF"/>
    <w:rsid w:val="005B1607"/>
    <w:rsid w:val="005B1621"/>
    <w:rsid w:val="005B16EE"/>
    <w:rsid w:val="005B17C3"/>
    <w:rsid w:val="005B219C"/>
    <w:rsid w:val="005B2383"/>
    <w:rsid w:val="005B2391"/>
    <w:rsid w:val="005B26F2"/>
    <w:rsid w:val="005B2A50"/>
    <w:rsid w:val="005B30DB"/>
    <w:rsid w:val="005B34E4"/>
    <w:rsid w:val="005B3691"/>
    <w:rsid w:val="005B36A2"/>
    <w:rsid w:val="005B39DB"/>
    <w:rsid w:val="005B4875"/>
    <w:rsid w:val="005B48DE"/>
    <w:rsid w:val="005B4CDD"/>
    <w:rsid w:val="005B50DF"/>
    <w:rsid w:val="005B5436"/>
    <w:rsid w:val="005B5577"/>
    <w:rsid w:val="005B5673"/>
    <w:rsid w:val="005B59F2"/>
    <w:rsid w:val="005B5B99"/>
    <w:rsid w:val="005B5E4C"/>
    <w:rsid w:val="005B5F7D"/>
    <w:rsid w:val="005B6137"/>
    <w:rsid w:val="005B6193"/>
    <w:rsid w:val="005B6549"/>
    <w:rsid w:val="005B6A86"/>
    <w:rsid w:val="005B73EE"/>
    <w:rsid w:val="005B7575"/>
    <w:rsid w:val="005B7A79"/>
    <w:rsid w:val="005B7CA7"/>
    <w:rsid w:val="005B7DA4"/>
    <w:rsid w:val="005C0006"/>
    <w:rsid w:val="005C040B"/>
    <w:rsid w:val="005C0C5F"/>
    <w:rsid w:val="005C0F70"/>
    <w:rsid w:val="005C1392"/>
    <w:rsid w:val="005C183D"/>
    <w:rsid w:val="005C20BF"/>
    <w:rsid w:val="005C215A"/>
    <w:rsid w:val="005C2294"/>
    <w:rsid w:val="005C2400"/>
    <w:rsid w:val="005C2CF9"/>
    <w:rsid w:val="005C2D56"/>
    <w:rsid w:val="005C2DEA"/>
    <w:rsid w:val="005C36C0"/>
    <w:rsid w:val="005C370F"/>
    <w:rsid w:val="005C3DBB"/>
    <w:rsid w:val="005C429C"/>
    <w:rsid w:val="005C47CC"/>
    <w:rsid w:val="005C484C"/>
    <w:rsid w:val="005C4993"/>
    <w:rsid w:val="005C4AD7"/>
    <w:rsid w:val="005C4BC4"/>
    <w:rsid w:val="005C4BDD"/>
    <w:rsid w:val="005C4D54"/>
    <w:rsid w:val="005C4E29"/>
    <w:rsid w:val="005C4EC5"/>
    <w:rsid w:val="005C4ECB"/>
    <w:rsid w:val="005C4F9E"/>
    <w:rsid w:val="005C53D4"/>
    <w:rsid w:val="005C57C4"/>
    <w:rsid w:val="005C5890"/>
    <w:rsid w:val="005C5A17"/>
    <w:rsid w:val="005C5D66"/>
    <w:rsid w:val="005C5F39"/>
    <w:rsid w:val="005C603F"/>
    <w:rsid w:val="005C6202"/>
    <w:rsid w:val="005C6522"/>
    <w:rsid w:val="005C6A83"/>
    <w:rsid w:val="005C6DC7"/>
    <w:rsid w:val="005C6E10"/>
    <w:rsid w:val="005C6F02"/>
    <w:rsid w:val="005C714B"/>
    <w:rsid w:val="005C794C"/>
    <w:rsid w:val="005C7F3D"/>
    <w:rsid w:val="005D0160"/>
    <w:rsid w:val="005D0276"/>
    <w:rsid w:val="005D0377"/>
    <w:rsid w:val="005D0450"/>
    <w:rsid w:val="005D0745"/>
    <w:rsid w:val="005D101F"/>
    <w:rsid w:val="005D128A"/>
    <w:rsid w:val="005D1447"/>
    <w:rsid w:val="005D159C"/>
    <w:rsid w:val="005D1E58"/>
    <w:rsid w:val="005D1E73"/>
    <w:rsid w:val="005D2071"/>
    <w:rsid w:val="005D247B"/>
    <w:rsid w:val="005D2803"/>
    <w:rsid w:val="005D2A92"/>
    <w:rsid w:val="005D2C7B"/>
    <w:rsid w:val="005D2CC6"/>
    <w:rsid w:val="005D2D37"/>
    <w:rsid w:val="005D2F99"/>
    <w:rsid w:val="005D34BB"/>
    <w:rsid w:val="005D3574"/>
    <w:rsid w:val="005D4397"/>
    <w:rsid w:val="005D4420"/>
    <w:rsid w:val="005D477A"/>
    <w:rsid w:val="005D4D00"/>
    <w:rsid w:val="005D56B4"/>
    <w:rsid w:val="005D5B34"/>
    <w:rsid w:val="005D5FE1"/>
    <w:rsid w:val="005D647D"/>
    <w:rsid w:val="005D6912"/>
    <w:rsid w:val="005D6949"/>
    <w:rsid w:val="005D6964"/>
    <w:rsid w:val="005D6CDD"/>
    <w:rsid w:val="005D7094"/>
    <w:rsid w:val="005D7143"/>
    <w:rsid w:val="005D7BCE"/>
    <w:rsid w:val="005D7FF8"/>
    <w:rsid w:val="005E086D"/>
    <w:rsid w:val="005E0E44"/>
    <w:rsid w:val="005E0F73"/>
    <w:rsid w:val="005E121B"/>
    <w:rsid w:val="005E167A"/>
    <w:rsid w:val="005E16EF"/>
    <w:rsid w:val="005E24EC"/>
    <w:rsid w:val="005E2537"/>
    <w:rsid w:val="005E27DE"/>
    <w:rsid w:val="005E2808"/>
    <w:rsid w:val="005E288C"/>
    <w:rsid w:val="005E2DFF"/>
    <w:rsid w:val="005E2E70"/>
    <w:rsid w:val="005E3030"/>
    <w:rsid w:val="005E3839"/>
    <w:rsid w:val="005E38F0"/>
    <w:rsid w:val="005E3A9E"/>
    <w:rsid w:val="005E46C7"/>
    <w:rsid w:val="005E46D2"/>
    <w:rsid w:val="005E4760"/>
    <w:rsid w:val="005E478A"/>
    <w:rsid w:val="005E4969"/>
    <w:rsid w:val="005E4A9D"/>
    <w:rsid w:val="005E4B3A"/>
    <w:rsid w:val="005E5349"/>
    <w:rsid w:val="005E538C"/>
    <w:rsid w:val="005E55EE"/>
    <w:rsid w:val="005E58B8"/>
    <w:rsid w:val="005E5D1C"/>
    <w:rsid w:val="005E6259"/>
    <w:rsid w:val="005E63AC"/>
    <w:rsid w:val="005E6787"/>
    <w:rsid w:val="005E680C"/>
    <w:rsid w:val="005E6E56"/>
    <w:rsid w:val="005E73B1"/>
    <w:rsid w:val="005E7795"/>
    <w:rsid w:val="005E79FD"/>
    <w:rsid w:val="005E7DAD"/>
    <w:rsid w:val="005F0419"/>
    <w:rsid w:val="005F0D36"/>
    <w:rsid w:val="005F0E95"/>
    <w:rsid w:val="005F0EBB"/>
    <w:rsid w:val="005F1559"/>
    <w:rsid w:val="005F1C49"/>
    <w:rsid w:val="005F1D96"/>
    <w:rsid w:val="005F1EB1"/>
    <w:rsid w:val="005F29CB"/>
    <w:rsid w:val="005F30DC"/>
    <w:rsid w:val="005F3308"/>
    <w:rsid w:val="005F3616"/>
    <w:rsid w:val="005F3E6F"/>
    <w:rsid w:val="005F408A"/>
    <w:rsid w:val="005F45A5"/>
    <w:rsid w:val="005F4617"/>
    <w:rsid w:val="005F4B93"/>
    <w:rsid w:val="005F4DB8"/>
    <w:rsid w:val="005F4F96"/>
    <w:rsid w:val="005F5041"/>
    <w:rsid w:val="005F52B7"/>
    <w:rsid w:val="005F53B1"/>
    <w:rsid w:val="005F55F6"/>
    <w:rsid w:val="005F5B59"/>
    <w:rsid w:val="005F5D65"/>
    <w:rsid w:val="005F5E3F"/>
    <w:rsid w:val="005F6069"/>
    <w:rsid w:val="005F61A9"/>
    <w:rsid w:val="005F62A3"/>
    <w:rsid w:val="005F69A7"/>
    <w:rsid w:val="005F6FE8"/>
    <w:rsid w:val="005F7B9D"/>
    <w:rsid w:val="005F7D1E"/>
    <w:rsid w:val="005F7DCD"/>
    <w:rsid w:val="005F7E20"/>
    <w:rsid w:val="005F7FCA"/>
    <w:rsid w:val="006001CC"/>
    <w:rsid w:val="0060033A"/>
    <w:rsid w:val="00600724"/>
    <w:rsid w:val="00600CF8"/>
    <w:rsid w:val="006010BD"/>
    <w:rsid w:val="00601296"/>
    <w:rsid w:val="006018BE"/>
    <w:rsid w:val="00601B7C"/>
    <w:rsid w:val="00601C49"/>
    <w:rsid w:val="006020AE"/>
    <w:rsid w:val="006021AD"/>
    <w:rsid w:val="0060234A"/>
    <w:rsid w:val="00602850"/>
    <w:rsid w:val="0060289B"/>
    <w:rsid w:val="00602BE5"/>
    <w:rsid w:val="0060384C"/>
    <w:rsid w:val="00603876"/>
    <w:rsid w:val="00603B2D"/>
    <w:rsid w:val="00603B92"/>
    <w:rsid w:val="00603BB7"/>
    <w:rsid w:val="00603EF2"/>
    <w:rsid w:val="006040C7"/>
    <w:rsid w:val="00604702"/>
    <w:rsid w:val="00604749"/>
    <w:rsid w:val="00604ABF"/>
    <w:rsid w:val="00604D14"/>
    <w:rsid w:val="00604E49"/>
    <w:rsid w:val="00604E4A"/>
    <w:rsid w:val="00605261"/>
    <w:rsid w:val="00605433"/>
    <w:rsid w:val="00605574"/>
    <w:rsid w:val="00605809"/>
    <w:rsid w:val="00605C47"/>
    <w:rsid w:val="00605DC3"/>
    <w:rsid w:val="006066E6"/>
    <w:rsid w:val="0060694E"/>
    <w:rsid w:val="00606FDA"/>
    <w:rsid w:val="006071B9"/>
    <w:rsid w:val="006072C1"/>
    <w:rsid w:val="00607645"/>
    <w:rsid w:val="006077B9"/>
    <w:rsid w:val="006077D4"/>
    <w:rsid w:val="0060795A"/>
    <w:rsid w:val="00607988"/>
    <w:rsid w:val="00607A80"/>
    <w:rsid w:val="00607C49"/>
    <w:rsid w:val="0061026B"/>
    <w:rsid w:val="006105F0"/>
    <w:rsid w:val="00610762"/>
    <w:rsid w:val="00610C8A"/>
    <w:rsid w:val="0061112B"/>
    <w:rsid w:val="00611394"/>
    <w:rsid w:val="00612020"/>
    <w:rsid w:val="00612308"/>
    <w:rsid w:val="00612333"/>
    <w:rsid w:val="0061251C"/>
    <w:rsid w:val="006127C3"/>
    <w:rsid w:val="006129B7"/>
    <w:rsid w:val="00612A05"/>
    <w:rsid w:val="00612A0B"/>
    <w:rsid w:val="0061334B"/>
    <w:rsid w:val="00613521"/>
    <w:rsid w:val="0061377B"/>
    <w:rsid w:val="00614082"/>
    <w:rsid w:val="006146CE"/>
    <w:rsid w:val="00614882"/>
    <w:rsid w:val="00614CA1"/>
    <w:rsid w:val="00614CE1"/>
    <w:rsid w:val="00614EC8"/>
    <w:rsid w:val="00615139"/>
    <w:rsid w:val="00615334"/>
    <w:rsid w:val="00615531"/>
    <w:rsid w:val="0061554D"/>
    <w:rsid w:val="006159FB"/>
    <w:rsid w:val="00615CB8"/>
    <w:rsid w:val="006164F1"/>
    <w:rsid w:val="00616CFA"/>
    <w:rsid w:val="00616FD4"/>
    <w:rsid w:val="006178D6"/>
    <w:rsid w:val="006179A3"/>
    <w:rsid w:val="00617DFA"/>
    <w:rsid w:val="00617E2C"/>
    <w:rsid w:val="006200AE"/>
    <w:rsid w:val="00620237"/>
    <w:rsid w:val="00620D7C"/>
    <w:rsid w:val="00620D89"/>
    <w:rsid w:val="006212A5"/>
    <w:rsid w:val="00621717"/>
    <w:rsid w:val="006218A4"/>
    <w:rsid w:val="006218DE"/>
    <w:rsid w:val="0062190E"/>
    <w:rsid w:val="00621C70"/>
    <w:rsid w:val="00622675"/>
    <w:rsid w:val="00622762"/>
    <w:rsid w:val="00622816"/>
    <w:rsid w:val="00622DD3"/>
    <w:rsid w:val="0062305A"/>
    <w:rsid w:val="00623590"/>
    <w:rsid w:val="00623A5B"/>
    <w:rsid w:val="0062418D"/>
    <w:rsid w:val="00624369"/>
    <w:rsid w:val="0062456E"/>
    <w:rsid w:val="00624696"/>
    <w:rsid w:val="006247F3"/>
    <w:rsid w:val="00624D1B"/>
    <w:rsid w:val="00624DB9"/>
    <w:rsid w:val="006253C1"/>
    <w:rsid w:val="006254D6"/>
    <w:rsid w:val="006259E1"/>
    <w:rsid w:val="00626107"/>
    <w:rsid w:val="006270B5"/>
    <w:rsid w:val="006273C9"/>
    <w:rsid w:val="00627673"/>
    <w:rsid w:val="0062799A"/>
    <w:rsid w:val="006279B8"/>
    <w:rsid w:val="00627AFC"/>
    <w:rsid w:val="00627CB6"/>
    <w:rsid w:val="00627CBB"/>
    <w:rsid w:val="00627E7E"/>
    <w:rsid w:val="00627F36"/>
    <w:rsid w:val="00630003"/>
    <w:rsid w:val="006300EE"/>
    <w:rsid w:val="0063049F"/>
    <w:rsid w:val="00630BAB"/>
    <w:rsid w:val="006315C8"/>
    <w:rsid w:val="00631A48"/>
    <w:rsid w:val="0063220D"/>
    <w:rsid w:val="00632259"/>
    <w:rsid w:val="006322A6"/>
    <w:rsid w:val="0063257D"/>
    <w:rsid w:val="006325D5"/>
    <w:rsid w:val="00632698"/>
    <w:rsid w:val="006328EF"/>
    <w:rsid w:val="00632AB9"/>
    <w:rsid w:val="00632C23"/>
    <w:rsid w:val="00632C48"/>
    <w:rsid w:val="00632ED2"/>
    <w:rsid w:val="00632F06"/>
    <w:rsid w:val="0063321D"/>
    <w:rsid w:val="00633487"/>
    <w:rsid w:val="006334E6"/>
    <w:rsid w:val="0063398E"/>
    <w:rsid w:val="006339A2"/>
    <w:rsid w:val="00633A73"/>
    <w:rsid w:val="00633C92"/>
    <w:rsid w:val="00633FC6"/>
    <w:rsid w:val="00633FCB"/>
    <w:rsid w:val="006342DC"/>
    <w:rsid w:val="006342E0"/>
    <w:rsid w:val="006343F3"/>
    <w:rsid w:val="0063484E"/>
    <w:rsid w:val="0063490C"/>
    <w:rsid w:val="006349CB"/>
    <w:rsid w:val="00634C19"/>
    <w:rsid w:val="00635047"/>
    <w:rsid w:val="00635118"/>
    <w:rsid w:val="0063540F"/>
    <w:rsid w:val="006356D4"/>
    <w:rsid w:val="006358A0"/>
    <w:rsid w:val="00635EC5"/>
    <w:rsid w:val="00636C43"/>
    <w:rsid w:val="00636F45"/>
    <w:rsid w:val="006372EE"/>
    <w:rsid w:val="006376A6"/>
    <w:rsid w:val="00637911"/>
    <w:rsid w:val="00637B00"/>
    <w:rsid w:val="00637F55"/>
    <w:rsid w:val="0064065E"/>
    <w:rsid w:val="00640887"/>
    <w:rsid w:val="006408A6"/>
    <w:rsid w:val="00640CB9"/>
    <w:rsid w:val="00640D56"/>
    <w:rsid w:val="00640ED8"/>
    <w:rsid w:val="00641060"/>
    <w:rsid w:val="00641417"/>
    <w:rsid w:val="0064152A"/>
    <w:rsid w:val="00641CD9"/>
    <w:rsid w:val="00642018"/>
    <w:rsid w:val="00642627"/>
    <w:rsid w:val="00642DBF"/>
    <w:rsid w:val="00642EC7"/>
    <w:rsid w:val="00643407"/>
    <w:rsid w:val="0064350F"/>
    <w:rsid w:val="00643A97"/>
    <w:rsid w:val="00644215"/>
    <w:rsid w:val="00644CD9"/>
    <w:rsid w:val="00645001"/>
    <w:rsid w:val="006450C1"/>
    <w:rsid w:val="006451EF"/>
    <w:rsid w:val="006451F6"/>
    <w:rsid w:val="006452DC"/>
    <w:rsid w:val="00645377"/>
    <w:rsid w:val="00645455"/>
    <w:rsid w:val="0064583C"/>
    <w:rsid w:val="00645845"/>
    <w:rsid w:val="00645AA8"/>
    <w:rsid w:val="00645DA4"/>
    <w:rsid w:val="0064617F"/>
    <w:rsid w:val="0064638B"/>
    <w:rsid w:val="00646C57"/>
    <w:rsid w:val="00647190"/>
    <w:rsid w:val="0064736A"/>
    <w:rsid w:val="0064787E"/>
    <w:rsid w:val="006479AF"/>
    <w:rsid w:val="00647B23"/>
    <w:rsid w:val="00647D07"/>
    <w:rsid w:val="00647E90"/>
    <w:rsid w:val="0065051E"/>
    <w:rsid w:val="00650641"/>
    <w:rsid w:val="00650871"/>
    <w:rsid w:val="00650FA6"/>
    <w:rsid w:val="0065132C"/>
    <w:rsid w:val="0065143B"/>
    <w:rsid w:val="00651746"/>
    <w:rsid w:val="0065186F"/>
    <w:rsid w:val="00651CBD"/>
    <w:rsid w:val="0065215E"/>
    <w:rsid w:val="00652363"/>
    <w:rsid w:val="00652442"/>
    <w:rsid w:val="00652496"/>
    <w:rsid w:val="00652525"/>
    <w:rsid w:val="00652554"/>
    <w:rsid w:val="0065260D"/>
    <w:rsid w:val="00652FDA"/>
    <w:rsid w:val="00653602"/>
    <w:rsid w:val="006537BD"/>
    <w:rsid w:val="006537C6"/>
    <w:rsid w:val="00653B5A"/>
    <w:rsid w:val="00653CD9"/>
    <w:rsid w:val="00653E49"/>
    <w:rsid w:val="006545FB"/>
    <w:rsid w:val="006549E8"/>
    <w:rsid w:val="0065503C"/>
    <w:rsid w:val="006555D3"/>
    <w:rsid w:val="00655680"/>
    <w:rsid w:val="00655739"/>
    <w:rsid w:val="00655CF1"/>
    <w:rsid w:val="006560B8"/>
    <w:rsid w:val="00656281"/>
    <w:rsid w:val="0065631C"/>
    <w:rsid w:val="00656D2A"/>
    <w:rsid w:val="00657278"/>
    <w:rsid w:val="006574B2"/>
    <w:rsid w:val="006578AE"/>
    <w:rsid w:val="00657996"/>
    <w:rsid w:val="00657A44"/>
    <w:rsid w:val="00657ACA"/>
    <w:rsid w:val="00657B13"/>
    <w:rsid w:val="0066016B"/>
    <w:rsid w:val="0066021C"/>
    <w:rsid w:val="006602A5"/>
    <w:rsid w:val="00660749"/>
    <w:rsid w:val="00660885"/>
    <w:rsid w:val="00661138"/>
    <w:rsid w:val="00661474"/>
    <w:rsid w:val="00661B07"/>
    <w:rsid w:val="006621CA"/>
    <w:rsid w:val="006621DB"/>
    <w:rsid w:val="0066258F"/>
    <w:rsid w:val="00662B73"/>
    <w:rsid w:val="00662CCC"/>
    <w:rsid w:val="00662D02"/>
    <w:rsid w:val="00663032"/>
    <w:rsid w:val="0066308E"/>
    <w:rsid w:val="00663480"/>
    <w:rsid w:val="006634C7"/>
    <w:rsid w:val="006637D9"/>
    <w:rsid w:val="00663A38"/>
    <w:rsid w:val="00663E9F"/>
    <w:rsid w:val="0066428F"/>
    <w:rsid w:val="00664663"/>
    <w:rsid w:val="00664959"/>
    <w:rsid w:val="00664AEF"/>
    <w:rsid w:val="00664B7D"/>
    <w:rsid w:val="00664E5D"/>
    <w:rsid w:val="00665939"/>
    <w:rsid w:val="00665F9C"/>
    <w:rsid w:val="00666455"/>
    <w:rsid w:val="006667E1"/>
    <w:rsid w:val="0066694B"/>
    <w:rsid w:val="00666E0E"/>
    <w:rsid w:val="00667417"/>
    <w:rsid w:val="0066741A"/>
    <w:rsid w:val="006674AA"/>
    <w:rsid w:val="00667546"/>
    <w:rsid w:val="006675B1"/>
    <w:rsid w:val="006676F5"/>
    <w:rsid w:val="00667AAD"/>
    <w:rsid w:val="00667E84"/>
    <w:rsid w:val="00667EDA"/>
    <w:rsid w:val="0067047D"/>
    <w:rsid w:val="00670E7B"/>
    <w:rsid w:val="00670EE9"/>
    <w:rsid w:val="006712D0"/>
    <w:rsid w:val="00671462"/>
    <w:rsid w:val="00671528"/>
    <w:rsid w:val="006719CF"/>
    <w:rsid w:val="00671B48"/>
    <w:rsid w:val="00672470"/>
    <w:rsid w:val="0067247A"/>
    <w:rsid w:val="00672513"/>
    <w:rsid w:val="006726AD"/>
    <w:rsid w:val="006729E3"/>
    <w:rsid w:val="00672D63"/>
    <w:rsid w:val="00672E23"/>
    <w:rsid w:val="00672F19"/>
    <w:rsid w:val="00673090"/>
    <w:rsid w:val="0067345C"/>
    <w:rsid w:val="00673688"/>
    <w:rsid w:val="006737A8"/>
    <w:rsid w:val="00674232"/>
    <w:rsid w:val="006744D9"/>
    <w:rsid w:val="00674529"/>
    <w:rsid w:val="006747F5"/>
    <w:rsid w:val="00674A82"/>
    <w:rsid w:val="00675031"/>
    <w:rsid w:val="00675417"/>
    <w:rsid w:val="0067578E"/>
    <w:rsid w:val="006757F9"/>
    <w:rsid w:val="0067593C"/>
    <w:rsid w:val="00675954"/>
    <w:rsid w:val="00675E6B"/>
    <w:rsid w:val="006765BB"/>
    <w:rsid w:val="0067669D"/>
    <w:rsid w:val="00677082"/>
    <w:rsid w:val="00677317"/>
    <w:rsid w:val="0067757A"/>
    <w:rsid w:val="00677A41"/>
    <w:rsid w:val="00677A7C"/>
    <w:rsid w:val="00677BC3"/>
    <w:rsid w:val="00677D8A"/>
    <w:rsid w:val="006807BF"/>
    <w:rsid w:val="00680A79"/>
    <w:rsid w:val="00680B4A"/>
    <w:rsid w:val="00680F8B"/>
    <w:rsid w:val="006810AE"/>
    <w:rsid w:val="006810C5"/>
    <w:rsid w:val="006818DA"/>
    <w:rsid w:val="00681C80"/>
    <w:rsid w:val="00682183"/>
    <w:rsid w:val="00682374"/>
    <w:rsid w:val="0068252F"/>
    <w:rsid w:val="00682898"/>
    <w:rsid w:val="00682B99"/>
    <w:rsid w:val="00682CBA"/>
    <w:rsid w:val="00682E0B"/>
    <w:rsid w:val="00683056"/>
    <w:rsid w:val="00683507"/>
    <w:rsid w:val="006838DF"/>
    <w:rsid w:val="00683B8C"/>
    <w:rsid w:val="00684093"/>
    <w:rsid w:val="006843EA"/>
    <w:rsid w:val="006847BB"/>
    <w:rsid w:val="00684851"/>
    <w:rsid w:val="00684AEE"/>
    <w:rsid w:val="00684E33"/>
    <w:rsid w:val="00685081"/>
    <w:rsid w:val="006851E3"/>
    <w:rsid w:val="00685470"/>
    <w:rsid w:val="0068550E"/>
    <w:rsid w:val="00685D66"/>
    <w:rsid w:val="0068601E"/>
    <w:rsid w:val="006861EB"/>
    <w:rsid w:val="006865F4"/>
    <w:rsid w:val="00686691"/>
    <w:rsid w:val="00686C73"/>
    <w:rsid w:val="00686D61"/>
    <w:rsid w:val="00686D98"/>
    <w:rsid w:val="00686E8B"/>
    <w:rsid w:val="0068702E"/>
    <w:rsid w:val="0068706C"/>
    <w:rsid w:val="006871B8"/>
    <w:rsid w:val="006873AA"/>
    <w:rsid w:val="00687682"/>
    <w:rsid w:val="00687C36"/>
    <w:rsid w:val="00687C92"/>
    <w:rsid w:val="00687FE9"/>
    <w:rsid w:val="006904CA"/>
    <w:rsid w:val="0069088E"/>
    <w:rsid w:val="00690CD7"/>
    <w:rsid w:val="00690D78"/>
    <w:rsid w:val="0069163C"/>
    <w:rsid w:val="00691C51"/>
    <w:rsid w:val="00691F46"/>
    <w:rsid w:val="00692BA9"/>
    <w:rsid w:val="00692BC7"/>
    <w:rsid w:val="00692C3F"/>
    <w:rsid w:val="00692D71"/>
    <w:rsid w:val="00692E97"/>
    <w:rsid w:val="0069305C"/>
    <w:rsid w:val="0069310C"/>
    <w:rsid w:val="00693136"/>
    <w:rsid w:val="00693A27"/>
    <w:rsid w:val="00693D78"/>
    <w:rsid w:val="0069427F"/>
    <w:rsid w:val="00694312"/>
    <w:rsid w:val="0069441E"/>
    <w:rsid w:val="00694756"/>
    <w:rsid w:val="006948D9"/>
    <w:rsid w:val="00694CD4"/>
    <w:rsid w:val="00694EC8"/>
    <w:rsid w:val="006952A8"/>
    <w:rsid w:val="00695302"/>
    <w:rsid w:val="0069547C"/>
    <w:rsid w:val="00695498"/>
    <w:rsid w:val="00695505"/>
    <w:rsid w:val="0069553D"/>
    <w:rsid w:val="00695B3E"/>
    <w:rsid w:val="00695FBE"/>
    <w:rsid w:val="00696000"/>
    <w:rsid w:val="00696083"/>
    <w:rsid w:val="006964E9"/>
    <w:rsid w:val="00696CB3"/>
    <w:rsid w:val="00696D36"/>
    <w:rsid w:val="006970BB"/>
    <w:rsid w:val="00697229"/>
    <w:rsid w:val="0069778F"/>
    <w:rsid w:val="00697891"/>
    <w:rsid w:val="00697A0A"/>
    <w:rsid w:val="00697C7E"/>
    <w:rsid w:val="00697D1E"/>
    <w:rsid w:val="006A005C"/>
    <w:rsid w:val="006A112F"/>
    <w:rsid w:val="006A1312"/>
    <w:rsid w:val="006A1516"/>
    <w:rsid w:val="006A1799"/>
    <w:rsid w:val="006A2182"/>
    <w:rsid w:val="006A2906"/>
    <w:rsid w:val="006A2996"/>
    <w:rsid w:val="006A2BCC"/>
    <w:rsid w:val="006A3194"/>
    <w:rsid w:val="006A3562"/>
    <w:rsid w:val="006A36D4"/>
    <w:rsid w:val="006A36ED"/>
    <w:rsid w:val="006A3990"/>
    <w:rsid w:val="006A39CA"/>
    <w:rsid w:val="006A3D77"/>
    <w:rsid w:val="006A3E3D"/>
    <w:rsid w:val="006A3EB0"/>
    <w:rsid w:val="006A40F0"/>
    <w:rsid w:val="006A46A7"/>
    <w:rsid w:val="006A4710"/>
    <w:rsid w:val="006A483C"/>
    <w:rsid w:val="006A4F8C"/>
    <w:rsid w:val="006A578E"/>
    <w:rsid w:val="006A5903"/>
    <w:rsid w:val="006A5DD1"/>
    <w:rsid w:val="006A5E36"/>
    <w:rsid w:val="006A5FB3"/>
    <w:rsid w:val="006A6476"/>
    <w:rsid w:val="006A674C"/>
    <w:rsid w:val="006A681F"/>
    <w:rsid w:val="006A6A80"/>
    <w:rsid w:val="006A6C80"/>
    <w:rsid w:val="006A700C"/>
    <w:rsid w:val="006A708C"/>
    <w:rsid w:val="006A7338"/>
    <w:rsid w:val="006A73C2"/>
    <w:rsid w:val="006A73FC"/>
    <w:rsid w:val="006A7570"/>
    <w:rsid w:val="006A75FB"/>
    <w:rsid w:val="006A7633"/>
    <w:rsid w:val="006A77A2"/>
    <w:rsid w:val="006A7AED"/>
    <w:rsid w:val="006A7B00"/>
    <w:rsid w:val="006B008E"/>
    <w:rsid w:val="006B01D8"/>
    <w:rsid w:val="006B041C"/>
    <w:rsid w:val="006B07BF"/>
    <w:rsid w:val="006B09C1"/>
    <w:rsid w:val="006B0D3C"/>
    <w:rsid w:val="006B13E1"/>
    <w:rsid w:val="006B16A0"/>
    <w:rsid w:val="006B1C8F"/>
    <w:rsid w:val="006B1E33"/>
    <w:rsid w:val="006B244A"/>
    <w:rsid w:val="006B2674"/>
    <w:rsid w:val="006B279F"/>
    <w:rsid w:val="006B2F5F"/>
    <w:rsid w:val="006B33FD"/>
    <w:rsid w:val="006B3647"/>
    <w:rsid w:val="006B3759"/>
    <w:rsid w:val="006B3863"/>
    <w:rsid w:val="006B3A32"/>
    <w:rsid w:val="006B3B38"/>
    <w:rsid w:val="006B3CE8"/>
    <w:rsid w:val="006B3EAB"/>
    <w:rsid w:val="006B3FB9"/>
    <w:rsid w:val="006B4103"/>
    <w:rsid w:val="006B4149"/>
    <w:rsid w:val="006B415B"/>
    <w:rsid w:val="006B453B"/>
    <w:rsid w:val="006B475A"/>
    <w:rsid w:val="006B493F"/>
    <w:rsid w:val="006B4A3D"/>
    <w:rsid w:val="006B4B11"/>
    <w:rsid w:val="006B4EC9"/>
    <w:rsid w:val="006B51E3"/>
    <w:rsid w:val="006B5338"/>
    <w:rsid w:val="006B572E"/>
    <w:rsid w:val="006B64C3"/>
    <w:rsid w:val="006B718A"/>
    <w:rsid w:val="006B72E2"/>
    <w:rsid w:val="006B731B"/>
    <w:rsid w:val="006B78F1"/>
    <w:rsid w:val="006B7CA2"/>
    <w:rsid w:val="006B7CC8"/>
    <w:rsid w:val="006B7D3D"/>
    <w:rsid w:val="006B7ECC"/>
    <w:rsid w:val="006C0123"/>
    <w:rsid w:val="006C0540"/>
    <w:rsid w:val="006C0551"/>
    <w:rsid w:val="006C0787"/>
    <w:rsid w:val="006C0901"/>
    <w:rsid w:val="006C0C5E"/>
    <w:rsid w:val="006C0CB6"/>
    <w:rsid w:val="006C1C4F"/>
    <w:rsid w:val="006C1E35"/>
    <w:rsid w:val="006C2136"/>
    <w:rsid w:val="006C23E7"/>
    <w:rsid w:val="006C2A96"/>
    <w:rsid w:val="006C2FE7"/>
    <w:rsid w:val="006C356A"/>
    <w:rsid w:val="006C3621"/>
    <w:rsid w:val="006C39B8"/>
    <w:rsid w:val="006C3E7C"/>
    <w:rsid w:val="006C3EB7"/>
    <w:rsid w:val="006C3EF0"/>
    <w:rsid w:val="006C4099"/>
    <w:rsid w:val="006C47F8"/>
    <w:rsid w:val="006C4A28"/>
    <w:rsid w:val="006C4C21"/>
    <w:rsid w:val="006C5060"/>
    <w:rsid w:val="006C5092"/>
    <w:rsid w:val="006C5177"/>
    <w:rsid w:val="006C5294"/>
    <w:rsid w:val="006C54E7"/>
    <w:rsid w:val="006C5D92"/>
    <w:rsid w:val="006C5E54"/>
    <w:rsid w:val="006C6019"/>
    <w:rsid w:val="006C6105"/>
    <w:rsid w:val="006C6491"/>
    <w:rsid w:val="006C689B"/>
    <w:rsid w:val="006C69B6"/>
    <w:rsid w:val="006C7211"/>
    <w:rsid w:val="006C7664"/>
    <w:rsid w:val="006C7A64"/>
    <w:rsid w:val="006D0016"/>
    <w:rsid w:val="006D0A62"/>
    <w:rsid w:val="006D0ACA"/>
    <w:rsid w:val="006D0BBE"/>
    <w:rsid w:val="006D114B"/>
    <w:rsid w:val="006D129B"/>
    <w:rsid w:val="006D1601"/>
    <w:rsid w:val="006D2521"/>
    <w:rsid w:val="006D26E5"/>
    <w:rsid w:val="006D282A"/>
    <w:rsid w:val="006D2CFB"/>
    <w:rsid w:val="006D2F2A"/>
    <w:rsid w:val="006D3066"/>
    <w:rsid w:val="006D31F0"/>
    <w:rsid w:val="006D321D"/>
    <w:rsid w:val="006D3F6E"/>
    <w:rsid w:val="006D41A6"/>
    <w:rsid w:val="006D41D0"/>
    <w:rsid w:val="006D4A29"/>
    <w:rsid w:val="006D4BED"/>
    <w:rsid w:val="006D52E6"/>
    <w:rsid w:val="006D531D"/>
    <w:rsid w:val="006D56CD"/>
    <w:rsid w:val="006D5CA6"/>
    <w:rsid w:val="006D6115"/>
    <w:rsid w:val="006D61A5"/>
    <w:rsid w:val="006D6378"/>
    <w:rsid w:val="006D63F3"/>
    <w:rsid w:val="006D6613"/>
    <w:rsid w:val="006D684B"/>
    <w:rsid w:val="006D69DD"/>
    <w:rsid w:val="006D6A20"/>
    <w:rsid w:val="006D6B80"/>
    <w:rsid w:val="006D6E34"/>
    <w:rsid w:val="006D7E07"/>
    <w:rsid w:val="006E03F6"/>
    <w:rsid w:val="006E045C"/>
    <w:rsid w:val="006E048B"/>
    <w:rsid w:val="006E0910"/>
    <w:rsid w:val="006E0B96"/>
    <w:rsid w:val="006E1074"/>
    <w:rsid w:val="006E1417"/>
    <w:rsid w:val="006E174E"/>
    <w:rsid w:val="006E17D3"/>
    <w:rsid w:val="006E1F0C"/>
    <w:rsid w:val="006E222F"/>
    <w:rsid w:val="006E22DA"/>
    <w:rsid w:val="006E24CD"/>
    <w:rsid w:val="006E34ED"/>
    <w:rsid w:val="006E35E8"/>
    <w:rsid w:val="006E3821"/>
    <w:rsid w:val="006E385F"/>
    <w:rsid w:val="006E47FF"/>
    <w:rsid w:val="006E4CCC"/>
    <w:rsid w:val="006E4DF1"/>
    <w:rsid w:val="006E4E0C"/>
    <w:rsid w:val="006E5254"/>
    <w:rsid w:val="006E52E8"/>
    <w:rsid w:val="006E53DE"/>
    <w:rsid w:val="006E59B4"/>
    <w:rsid w:val="006E5CC6"/>
    <w:rsid w:val="006E5E4A"/>
    <w:rsid w:val="006E6083"/>
    <w:rsid w:val="006E63D4"/>
    <w:rsid w:val="006E6749"/>
    <w:rsid w:val="006E6972"/>
    <w:rsid w:val="006E6D1F"/>
    <w:rsid w:val="006E7D8C"/>
    <w:rsid w:val="006E7DB8"/>
    <w:rsid w:val="006E7E26"/>
    <w:rsid w:val="006E7F9E"/>
    <w:rsid w:val="006F0139"/>
    <w:rsid w:val="006F0208"/>
    <w:rsid w:val="006F0430"/>
    <w:rsid w:val="006F0876"/>
    <w:rsid w:val="006F0944"/>
    <w:rsid w:val="006F0A3A"/>
    <w:rsid w:val="006F0E7D"/>
    <w:rsid w:val="006F20C6"/>
    <w:rsid w:val="006F20F7"/>
    <w:rsid w:val="006F241F"/>
    <w:rsid w:val="006F2429"/>
    <w:rsid w:val="006F296F"/>
    <w:rsid w:val="006F3585"/>
    <w:rsid w:val="006F3741"/>
    <w:rsid w:val="006F39B9"/>
    <w:rsid w:val="006F3E36"/>
    <w:rsid w:val="006F437E"/>
    <w:rsid w:val="006F448E"/>
    <w:rsid w:val="006F44F1"/>
    <w:rsid w:val="006F44F4"/>
    <w:rsid w:val="006F4523"/>
    <w:rsid w:val="006F48B8"/>
    <w:rsid w:val="006F4A14"/>
    <w:rsid w:val="006F59CD"/>
    <w:rsid w:val="006F5B5C"/>
    <w:rsid w:val="006F5DF6"/>
    <w:rsid w:val="006F6660"/>
    <w:rsid w:val="006F6A30"/>
    <w:rsid w:val="006F6A85"/>
    <w:rsid w:val="006F6D09"/>
    <w:rsid w:val="006F73A0"/>
    <w:rsid w:val="006F7491"/>
    <w:rsid w:val="006F7758"/>
    <w:rsid w:val="006F7E30"/>
    <w:rsid w:val="00700206"/>
    <w:rsid w:val="0070022E"/>
    <w:rsid w:val="007003BF"/>
    <w:rsid w:val="0070048C"/>
    <w:rsid w:val="00700522"/>
    <w:rsid w:val="00700644"/>
    <w:rsid w:val="00700990"/>
    <w:rsid w:val="00701647"/>
    <w:rsid w:val="007016BD"/>
    <w:rsid w:val="00701BFD"/>
    <w:rsid w:val="007024AE"/>
    <w:rsid w:val="00702579"/>
    <w:rsid w:val="00702746"/>
    <w:rsid w:val="00702976"/>
    <w:rsid w:val="00702ADF"/>
    <w:rsid w:val="00702D61"/>
    <w:rsid w:val="00702D90"/>
    <w:rsid w:val="007032BC"/>
    <w:rsid w:val="007033D4"/>
    <w:rsid w:val="007037C8"/>
    <w:rsid w:val="00703911"/>
    <w:rsid w:val="007041BB"/>
    <w:rsid w:val="0070439B"/>
    <w:rsid w:val="00704573"/>
    <w:rsid w:val="0070469D"/>
    <w:rsid w:val="00704803"/>
    <w:rsid w:val="00704874"/>
    <w:rsid w:val="00704B86"/>
    <w:rsid w:val="00704BCB"/>
    <w:rsid w:val="00704CF4"/>
    <w:rsid w:val="00704E9D"/>
    <w:rsid w:val="00704F62"/>
    <w:rsid w:val="0070518A"/>
    <w:rsid w:val="007051FB"/>
    <w:rsid w:val="007056EE"/>
    <w:rsid w:val="00705CE2"/>
    <w:rsid w:val="0070617E"/>
    <w:rsid w:val="00706389"/>
    <w:rsid w:val="007064CD"/>
    <w:rsid w:val="00706C69"/>
    <w:rsid w:val="00706CD0"/>
    <w:rsid w:val="007071E0"/>
    <w:rsid w:val="00707311"/>
    <w:rsid w:val="00707CF1"/>
    <w:rsid w:val="007104EF"/>
    <w:rsid w:val="00710531"/>
    <w:rsid w:val="007105D4"/>
    <w:rsid w:val="007107FE"/>
    <w:rsid w:val="00710B50"/>
    <w:rsid w:val="00710C74"/>
    <w:rsid w:val="007111A3"/>
    <w:rsid w:val="00711449"/>
    <w:rsid w:val="00711BD2"/>
    <w:rsid w:val="00711CEF"/>
    <w:rsid w:val="00711FD7"/>
    <w:rsid w:val="00712248"/>
    <w:rsid w:val="00712252"/>
    <w:rsid w:val="0071254D"/>
    <w:rsid w:val="00712FD2"/>
    <w:rsid w:val="0071399C"/>
    <w:rsid w:val="00713EDF"/>
    <w:rsid w:val="007140D3"/>
    <w:rsid w:val="0071460B"/>
    <w:rsid w:val="00714D2C"/>
    <w:rsid w:val="00714FBD"/>
    <w:rsid w:val="0071540F"/>
    <w:rsid w:val="00715863"/>
    <w:rsid w:val="00715BF9"/>
    <w:rsid w:val="00715F65"/>
    <w:rsid w:val="00716130"/>
    <w:rsid w:val="00716589"/>
    <w:rsid w:val="00716D92"/>
    <w:rsid w:val="00716FC9"/>
    <w:rsid w:val="00717442"/>
    <w:rsid w:val="0071799C"/>
    <w:rsid w:val="00717EB8"/>
    <w:rsid w:val="00720266"/>
    <w:rsid w:val="00720308"/>
    <w:rsid w:val="0072032F"/>
    <w:rsid w:val="0072035E"/>
    <w:rsid w:val="0072055C"/>
    <w:rsid w:val="0072065A"/>
    <w:rsid w:val="00720764"/>
    <w:rsid w:val="007207E9"/>
    <w:rsid w:val="007207F5"/>
    <w:rsid w:val="0072092D"/>
    <w:rsid w:val="00720954"/>
    <w:rsid w:val="00720E56"/>
    <w:rsid w:val="00721295"/>
    <w:rsid w:val="0072163B"/>
    <w:rsid w:val="00721895"/>
    <w:rsid w:val="00721B7A"/>
    <w:rsid w:val="00721F37"/>
    <w:rsid w:val="00722050"/>
    <w:rsid w:val="00722ACB"/>
    <w:rsid w:val="00722C6E"/>
    <w:rsid w:val="00723307"/>
    <w:rsid w:val="00723490"/>
    <w:rsid w:val="00723757"/>
    <w:rsid w:val="0072376E"/>
    <w:rsid w:val="00723942"/>
    <w:rsid w:val="00723A43"/>
    <w:rsid w:val="00723B5B"/>
    <w:rsid w:val="00723B71"/>
    <w:rsid w:val="00723EDB"/>
    <w:rsid w:val="0072456B"/>
    <w:rsid w:val="007247D3"/>
    <w:rsid w:val="0072529F"/>
    <w:rsid w:val="007254D7"/>
    <w:rsid w:val="00725795"/>
    <w:rsid w:val="00725B45"/>
    <w:rsid w:val="00726053"/>
    <w:rsid w:val="00726216"/>
    <w:rsid w:val="00726298"/>
    <w:rsid w:val="007264F8"/>
    <w:rsid w:val="00726626"/>
    <w:rsid w:val="007266B5"/>
    <w:rsid w:val="00726918"/>
    <w:rsid w:val="00726A02"/>
    <w:rsid w:val="00726B1D"/>
    <w:rsid w:val="00727175"/>
    <w:rsid w:val="00727488"/>
    <w:rsid w:val="007275A0"/>
    <w:rsid w:val="007275A9"/>
    <w:rsid w:val="00727693"/>
    <w:rsid w:val="00727E82"/>
    <w:rsid w:val="00727EC4"/>
    <w:rsid w:val="00730465"/>
    <w:rsid w:val="00730C02"/>
    <w:rsid w:val="00730D48"/>
    <w:rsid w:val="00730EC5"/>
    <w:rsid w:val="00731DE3"/>
    <w:rsid w:val="00731FDC"/>
    <w:rsid w:val="00732134"/>
    <w:rsid w:val="007321DF"/>
    <w:rsid w:val="007328F5"/>
    <w:rsid w:val="0073296C"/>
    <w:rsid w:val="00732CBD"/>
    <w:rsid w:val="00732E46"/>
    <w:rsid w:val="00732F2A"/>
    <w:rsid w:val="0073317B"/>
    <w:rsid w:val="007331B5"/>
    <w:rsid w:val="0073327A"/>
    <w:rsid w:val="0073342E"/>
    <w:rsid w:val="00733538"/>
    <w:rsid w:val="007335DD"/>
    <w:rsid w:val="00733E98"/>
    <w:rsid w:val="007340DE"/>
    <w:rsid w:val="00734267"/>
    <w:rsid w:val="00734C19"/>
    <w:rsid w:val="00735064"/>
    <w:rsid w:val="007350A2"/>
    <w:rsid w:val="0073523A"/>
    <w:rsid w:val="007353D5"/>
    <w:rsid w:val="00735C14"/>
    <w:rsid w:val="00735FD3"/>
    <w:rsid w:val="00736434"/>
    <w:rsid w:val="00736466"/>
    <w:rsid w:val="00736500"/>
    <w:rsid w:val="00736523"/>
    <w:rsid w:val="00736B2C"/>
    <w:rsid w:val="00736B53"/>
    <w:rsid w:val="00736E28"/>
    <w:rsid w:val="00736F69"/>
    <w:rsid w:val="007375CB"/>
    <w:rsid w:val="00737795"/>
    <w:rsid w:val="00737B8F"/>
    <w:rsid w:val="00737BB0"/>
    <w:rsid w:val="00737C0D"/>
    <w:rsid w:val="00737C2B"/>
    <w:rsid w:val="00737D89"/>
    <w:rsid w:val="007408D6"/>
    <w:rsid w:val="007411A2"/>
    <w:rsid w:val="0074122B"/>
    <w:rsid w:val="00741479"/>
    <w:rsid w:val="007414A2"/>
    <w:rsid w:val="00741772"/>
    <w:rsid w:val="00741DFF"/>
    <w:rsid w:val="00742744"/>
    <w:rsid w:val="007428EB"/>
    <w:rsid w:val="0074297F"/>
    <w:rsid w:val="00742BB5"/>
    <w:rsid w:val="00742F22"/>
    <w:rsid w:val="007430AA"/>
    <w:rsid w:val="007432EB"/>
    <w:rsid w:val="00743995"/>
    <w:rsid w:val="00743CA3"/>
    <w:rsid w:val="00743E4B"/>
    <w:rsid w:val="00743EAE"/>
    <w:rsid w:val="00744066"/>
    <w:rsid w:val="007440C5"/>
    <w:rsid w:val="00744248"/>
    <w:rsid w:val="00744360"/>
    <w:rsid w:val="0074480E"/>
    <w:rsid w:val="00744D86"/>
    <w:rsid w:val="00744ED0"/>
    <w:rsid w:val="007451B7"/>
    <w:rsid w:val="007459B4"/>
    <w:rsid w:val="00745CE0"/>
    <w:rsid w:val="00745EAC"/>
    <w:rsid w:val="00746105"/>
    <w:rsid w:val="0074615E"/>
    <w:rsid w:val="007463D8"/>
    <w:rsid w:val="00746891"/>
    <w:rsid w:val="00746A21"/>
    <w:rsid w:val="00746D9E"/>
    <w:rsid w:val="00746E56"/>
    <w:rsid w:val="00747096"/>
    <w:rsid w:val="00747563"/>
    <w:rsid w:val="007476F7"/>
    <w:rsid w:val="00747837"/>
    <w:rsid w:val="00747980"/>
    <w:rsid w:val="00750091"/>
    <w:rsid w:val="007502F2"/>
    <w:rsid w:val="0075084B"/>
    <w:rsid w:val="00751A24"/>
    <w:rsid w:val="00751F19"/>
    <w:rsid w:val="00752155"/>
    <w:rsid w:val="007527B4"/>
    <w:rsid w:val="0075296D"/>
    <w:rsid w:val="00753134"/>
    <w:rsid w:val="00753296"/>
    <w:rsid w:val="00753645"/>
    <w:rsid w:val="007537AF"/>
    <w:rsid w:val="0075381F"/>
    <w:rsid w:val="00753A4E"/>
    <w:rsid w:val="00753F4A"/>
    <w:rsid w:val="0075407E"/>
    <w:rsid w:val="00754138"/>
    <w:rsid w:val="0075431B"/>
    <w:rsid w:val="00754B44"/>
    <w:rsid w:val="00754C61"/>
    <w:rsid w:val="00754D78"/>
    <w:rsid w:val="00754EAF"/>
    <w:rsid w:val="0075541E"/>
    <w:rsid w:val="007555AA"/>
    <w:rsid w:val="00755654"/>
    <w:rsid w:val="0075572F"/>
    <w:rsid w:val="00755A54"/>
    <w:rsid w:val="00755C49"/>
    <w:rsid w:val="00755F94"/>
    <w:rsid w:val="00756154"/>
    <w:rsid w:val="007561F5"/>
    <w:rsid w:val="0075621A"/>
    <w:rsid w:val="00756568"/>
    <w:rsid w:val="0075686E"/>
    <w:rsid w:val="007570CE"/>
    <w:rsid w:val="007575A6"/>
    <w:rsid w:val="00757880"/>
    <w:rsid w:val="007578EE"/>
    <w:rsid w:val="00757D7D"/>
    <w:rsid w:val="00757E59"/>
    <w:rsid w:val="00757E6D"/>
    <w:rsid w:val="00760245"/>
    <w:rsid w:val="0076032D"/>
    <w:rsid w:val="00760345"/>
    <w:rsid w:val="0076042C"/>
    <w:rsid w:val="00760797"/>
    <w:rsid w:val="007609CB"/>
    <w:rsid w:val="0076103D"/>
    <w:rsid w:val="007611DC"/>
    <w:rsid w:val="0076123D"/>
    <w:rsid w:val="007613A8"/>
    <w:rsid w:val="00761469"/>
    <w:rsid w:val="0076156F"/>
    <w:rsid w:val="00761A7D"/>
    <w:rsid w:val="00761AD1"/>
    <w:rsid w:val="00761FC7"/>
    <w:rsid w:val="007620E3"/>
    <w:rsid w:val="0076226B"/>
    <w:rsid w:val="0076239C"/>
    <w:rsid w:val="00762A09"/>
    <w:rsid w:val="0076369F"/>
    <w:rsid w:val="00763A56"/>
    <w:rsid w:val="00763BA9"/>
    <w:rsid w:val="00764184"/>
    <w:rsid w:val="00764332"/>
    <w:rsid w:val="007644BC"/>
    <w:rsid w:val="00764B12"/>
    <w:rsid w:val="00764C23"/>
    <w:rsid w:val="007651D5"/>
    <w:rsid w:val="007655AA"/>
    <w:rsid w:val="007656C2"/>
    <w:rsid w:val="007657C3"/>
    <w:rsid w:val="00766041"/>
    <w:rsid w:val="00766221"/>
    <w:rsid w:val="0076642F"/>
    <w:rsid w:val="00766481"/>
    <w:rsid w:val="00766993"/>
    <w:rsid w:val="007669DC"/>
    <w:rsid w:val="00766B0F"/>
    <w:rsid w:val="00766D1B"/>
    <w:rsid w:val="00767751"/>
    <w:rsid w:val="00767752"/>
    <w:rsid w:val="007677EC"/>
    <w:rsid w:val="00767B0D"/>
    <w:rsid w:val="00767D2C"/>
    <w:rsid w:val="007703A4"/>
    <w:rsid w:val="007704D8"/>
    <w:rsid w:val="00771022"/>
    <w:rsid w:val="0077197B"/>
    <w:rsid w:val="00771AF2"/>
    <w:rsid w:val="00771F13"/>
    <w:rsid w:val="007721C4"/>
    <w:rsid w:val="00772802"/>
    <w:rsid w:val="00772C94"/>
    <w:rsid w:val="007732AC"/>
    <w:rsid w:val="00773625"/>
    <w:rsid w:val="007736B3"/>
    <w:rsid w:val="00773969"/>
    <w:rsid w:val="00773A13"/>
    <w:rsid w:val="00773CA7"/>
    <w:rsid w:val="00774009"/>
    <w:rsid w:val="007746D2"/>
    <w:rsid w:val="0077470E"/>
    <w:rsid w:val="00774B90"/>
    <w:rsid w:val="00774E50"/>
    <w:rsid w:val="007752A9"/>
    <w:rsid w:val="00775F95"/>
    <w:rsid w:val="00776650"/>
    <w:rsid w:val="007766C7"/>
    <w:rsid w:val="0077673C"/>
    <w:rsid w:val="00776A11"/>
    <w:rsid w:val="00776BB3"/>
    <w:rsid w:val="00776D83"/>
    <w:rsid w:val="00776D9C"/>
    <w:rsid w:val="00776DFE"/>
    <w:rsid w:val="00777395"/>
    <w:rsid w:val="007774F8"/>
    <w:rsid w:val="0077750D"/>
    <w:rsid w:val="007776DB"/>
    <w:rsid w:val="00777D11"/>
    <w:rsid w:val="00780461"/>
    <w:rsid w:val="00780771"/>
    <w:rsid w:val="00780906"/>
    <w:rsid w:val="00780F0E"/>
    <w:rsid w:val="00780FCD"/>
    <w:rsid w:val="00781033"/>
    <w:rsid w:val="007812D4"/>
    <w:rsid w:val="00781399"/>
    <w:rsid w:val="0078154C"/>
    <w:rsid w:val="007817E1"/>
    <w:rsid w:val="00781C0C"/>
    <w:rsid w:val="00781CA8"/>
    <w:rsid w:val="00781DA9"/>
    <w:rsid w:val="00781DB9"/>
    <w:rsid w:val="00781F4B"/>
    <w:rsid w:val="00782115"/>
    <w:rsid w:val="00782675"/>
    <w:rsid w:val="0078390D"/>
    <w:rsid w:val="00784476"/>
    <w:rsid w:val="0078481A"/>
    <w:rsid w:val="0078490F"/>
    <w:rsid w:val="00784EEF"/>
    <w:rsid w:val="00785520"/>
    <w:rsid w:val="0078565E"/>
    <w:rsid w:val="007856CA"/>
    <w:rsid w:val="007858C3"/>
    <w:rsid w:val="00785AAC"/>
    <w:rsid w:val="00785CBD"/>
    <w:rsid w:val="00785EC8"/>
    <w:rsid w:val="007860F1"/>
    <w:rsid w:val="007863C5"/>
    <w:rsid w:val="00786BB5"/>
    <w:rsid w:val="00786DE1"/>
    <w:rsid w:val="0078718C"/>
    <w:rsid w:val="00787369"/>
    <w:rsid w:val="00787641"/>
    <w:rsid w:val="007900EA"/>
    <w:rsid w:val="007908DC"/>
    <w:rsid w:val="00790AD8"/>
    <w:rsid w:val="007916BA"/>
    <w:rsid w:val="00791761"/>
    <w:rsid w:val="0079177F"/>
    <w:rsid w:val="007919F5"/>
    <w:rsid w:val="00791A91"/>
    <w:rsid w:val="00791D40"/>
    <w:rsid w:val="0079228A"/>
    <w:rsid w:val="0079232D"/>
    <w:rsid w:val="00792489"/>
    <w:rsid w:val="00792514"/>
    <w:rsid w:val="0079273C"/>
    <w:rsid w:val="007929F3"/>
    <w:rsid w:val="00792CA9"/>
    <w:rsid w:val="00792EEF"/>
    <w:rsid w:val="00793075"/>
    <w:rsid w:val="007931EB"/>
    <w:rsid w:val="007931FA"/>
    <w:rsid w:val="007933F1"/>
    <w:rsid w:val="00793A4C"/>
    <w:rsid w:val="00793AA7"/>
    <w:rsid w:val="00793B96"/>
    <w:rsid w:val="00793DC5"/>
    <w:rsid w:val="0079415D"/>
    <w:rsid w:val="0079442E"/>
    <w:rsid w:val="007946C0"/>
    <w:rsid w:val="00794B82"/>
    <w:rsid w:val="00794D2B"/>
    <w:rsid w:val="0079543A"/>
    <w:rsid w:val="007957D0"/>
    <w:rsid w:val="00795828"/>
    <w:rsid w:val="00795918"/>
    <w:rsid w:val="007959AA"/>
    <w:rsid w:val="00795DC4"/>
    <w:rsid w:val="00795E4B"/>
    <w:rsid w:val="007962AD"/>
    <w:rsid w:val="007962F3"/>
    <w:rsid w:val="00796957"/>
    <w:rsid w:val="00796BD2"/>
    <w:rsid w:val="00796F45"/>
    <w:rsid w:val="00796FCA"/>
    <w:rsid w:val="0079756A"/>
    <w:rsid w:val="0079790E"/>
    <w:rsid w:val="0079798E"/>
    <w:rsid w:val="00797FAE"/>
    <w:rsid w:val="007A03EA"/>
    <w:rsid w:val="007A07CE"/>
    <w:rsid w:val="007A0828"/>
    <w:rsid w:val="007A0EAA"/>
    <w:rsid w:val="007A1795"/>
    <w:rsid w:val="007A235B"/>
    <w:rsid w:val="007A2578"/>
    <w:rsid w:val="007A26A0"/>
    <w:rsid w:val="007A2864"/>
    <w:rsid w:val="007A28B6"/>
    <w:rsid w:val="007A2AC7"/>
    <w:rsid w:val="007A2DE3"/>
    <w:rsid w:val="007A3783"/>
    <w:rsid w:val="007A413E"/>
    <w:rsid w:val="007A4322"/>
    <w:rsid w:val="007A4688"/>
    <w:rsid w:val="007A4A36"/>
    <w:rsid w:val="007A4FBF"/>
    <w:rsid w:val="007A516C"/>
    <w:rsid w:val="007A51A6"/>
    <w:rsid w:val="007A559F"/>
    <w:rsid w:val="007A58AD"/>
    <w:rsid w:val="007A5CDB"/>
    <w:rsid w:val="007A5E07"/>
    <w:rsid w:val="007A5F36"/>
    <w:rsid w:val="007A64C5"/>
    <w:rsid w:val="007A6745"/>
    <w:rsid w:val="007A6E53"/>
    <w:rsid w:val="007A6E78"/>
    <w:rsid w:val="007A7237"/>
    <w:rsid w:val="007A7408"/>
    <w:rsid w:val="007A7B30"/>
    <w:rsid w:val="007B0023"/>
    <w:rsid w:val="007B0087"/>
    <w:rsid w:val="007B045A"/>
    <w:rsid w:val="007B0819"/>
    <w:rsid w:val="007B096D"/>
    <w:rsid w:val="007B0FC6"/>
    <w:rsid w:val="007B13FC"/>
    <w:rsid w:val="007B162B"/>
    <w:rsid w:val="007B1751"/>
    <w:rsid w:val="007B1910"/>
    <w:rsid w:val="007B19BE"/>
    <w:rsid w:val="007B1BD3"/>
    <w:rsid w:val="007B1C50"/>
    <w:rsid w:val="007B1F00"/>
    <w:rsid w:val="007B25AF"/>
    <w:rsid w:val="007B2640"/>
    <w:rsid w:val="007B27A1"/>
    <w:rsid w:val="007B2E08"/>
    <w:rsid w:val="007B2ED6"/>
    <w:rsid w:val="007B33CF"/>
    <w:rsid w:val="007B35BB"/>
    <w:rsid w:val="007B3619"/>
    <w:rsid w:val="007B3634"/>
    <w:rsid w:val="007B3A9C"/>
    <w:rsid w:val="007B47B9"/>
    <w:rsid w:val="007B4A1A"/>
    <w:rsid w:val="007B4AA2"/>
    <w:rsid w:val="007B5692"/>
    <w:rsid w:val="007B5CC5"/>
    <w:rsid w:val="007B5E83"/>
    <w:rsid w:val="007B60AA"/>
    <w:rsid w:val="007B6181"/>
    <w:rsid w:val="007B6466"/>
    <w:rsid w:val="007B68C6"/>
    <w:rsid w:val="007B68E5"/>
    <w:rsid w:val="007B6A73"/>
    <w:rsid w:val="007B6AC0"/>
    <w:rsid w:val="007B6B44"/>
    <w:rsid w:val="007B6D13"/>
    <w:rsid w:val="007B725A"/>
    <w:rsid w:val="007B74FF"/>
    <w:rsid w:val="007B7694"/>
    <w:rsid w:val="007B7ADB"/>
    <w:rsid w:val="007B7BBB"/>
    <w:rsid w:val="007C017B"/>
    <w:rsid w:val="007C067F"/>
    <w:rsid w:val="007C0B6B"/>
    <w:rsid w:val="007C0B9C"/>
    <w:rsid w:val="007C0C5E"/>
    <w:rsid w:val="007C1344"/>
    <w:rsid w:val="007C1605"/>
    <w:rsid w:val="007C1CC4"/>
    <w:rsid w:val="007C1CD6"/>
    <w:rsid w:val="007C1F20"/>
    <w:rsid w:val="007C2102"/>
    <w:rsid w:val="007C27BC"/>
    <w:rsid w:val="007C2C90"/>
    <w:rsid w:val="007C3085"/>
    <w:rsid w:val="007C30F9"/>
    <w:rsid w:val="007C33ED"/>
    <w:rsid w:val="007C3582"/>
    <w:rsid w:val="007C35BB"/>
    <w:rsid w:val="007C386F"/>
    <w:rsid w:val="007C38AE"/>
    <w:rsid w:val="007C3EB0"/>
    <w:rsid w:val="007C4044"/>
    <w:rsid w:val="007C40D1"/>
    <w:rsid w:val="007C46B8"/>
    <w:rsid w:val="007C4995"/>
    <w:rsid w:val="007C4DFF"/>
    <w:rsid w:val="007C4ED1"/>
    <w:rsid w:val="007C51BD"/>
    <w:rsid w:val="007C575D"/>
    <w:rsid w:val="007C58A4"/>
    <w:rsid w:val="007C5AE4"/>
    <w:rsid w:val="007C5B6F"/>
    <w:rsid w:val="007C5BBD"/>
    <w:rsid w:val="007C5F4B"/>
    <w:rsid w:val="007C61A9"/>
    <w:rsid w:val="007C6408"/>
    <w:rsid w:val="007C66B5"/>
    <w:rsid w:val="007C79C4"/>
    <w:rsid w:val="007C7DE0"/>
    <w:rsid w:val="007C7EB5"/>
    <w:rsid w:val="007D0221"/>
    <w:rsid w:val="007D03DF"/>
    <w:rsid w:val="007D044D"/>
    <w:rsid w:val="007D0749"/>
    <w:rsid w:val="007D0966"/>
    <w:rsid w:val="007D0A4B"/>
    <w:rsid w:val="007D143A"/>
    <w:rsid w:val="007D148F"/>
    <w:rsid w:val="007D1678"/>
    <w:rsid w:val="007D188F"/>
    <w:rsid w:val="007D1A7C"/>
    <w:rsid w:val="007D1B59"/>
    <w:rsid w:val="007D2255"/>
    <w:rsid w:val="007D2A10"/>
    <w:rsid w:val="007D2A36"/>
    <w:rsid w:val="007D2B9E"/>
    <w:rsid w:val="007D2C48"/>
    <w:rsid w:val="007D2C71"/>
    <w:rsid w:val="007D3858"/>
    <w:rsid w:val="007D3C3D"/>
    <w:rsid w:val="007D3E2A"/>
    <w:rsid w:val="007D402C"/>
    <w:rsid w:val="007D4084"/>
    <w:rsid w:val="007D4148"/>
    <w:rsid w:val="007D446D"/>
    <w:rsid w:val="007D4471"/>
    <w:rsid w:val="007D47E8"/>
    <w:rsid w:val="007D49DB"/>
    <w:rsid w:val="007D4AEB"/>
    <w:rsid w:val="007D4C1C"/>
    <w:rsid w:val="007D4CD2"/>
    <w:rsid w:val="007D4EFF"/>
    <w:rsid w:val="007D53D0"/>
    <w:rsid w:val="007D5D88"/>
    <w:rsid w:val="007D5D8A"/>
    <w:rsid w:val="007D5F77"/>
    <w:rsid w:val="007D5FD7"/>
    <w:rsid w:val="007D634C"/>
    <w:rsid w:val="007D6497"/>
    <w:rsid w:val="007D6820"/>
    <w:rsid w:val="007D68D9"/>
    <w:rsid w:val="007D6A5D"/>
    <w:rsid w:val="007D6AE9"/>
    <w:rsid w:val="007D6CF9"/>
    <w:rsid w:val="007D6EBD"/>
    <w:rsid w:val="007D727C"/>
    <w:rsid w:val="007D7461"/>
    <w:rsid w:val="007D7693"/>
    <w:rsid w:val="007D7731"/>
    <w:rsid w:val="007D78A0"/>
    <w:rsid w:val="007D790B"/>
    <w:rsid w:val="007D7A81"/>
    <w:rsid w:val="007D7ADF"/>
    <w:rsid w:val="007D7BD8"/>
    <w:rsid w:val="007E00A2"/>
    <w:rsid w:val="007E06D5"/>
    <w:rsid w:val="007E0C0B"/>
    <w:rsid w:val="007E10D3"/>
    <w:rsid w:val="007E11CC"/>
    <w:rsid w:val="007E12F0"/>
    <w:rsid w:val="007E17E4"/>
    <w:rsid w:val="007E1836"/>
    <w:rsid w:val="007E1F9B"/>
    <w:rsid w:val="007E2136"/>
    <w:rsid w:val="007E23D6"/>
    <w:rsid w:val="007E2551"/>
    <w:rsid w:val="007E262A"/>
    <w:rsid w:val="007E2AD1"/>
    <w:rsid w:val="007E2F67"/>
    <w:rsid w:val="007E3598"/>
    <w:rsid w:val="007E390E"/>
    <w:rsid w:val="007E4332"/>
    <w:rsid w:val="007E4652"/>
    <w:rsid w:val="007E4808"/>
    <w:rsid w:val="007E4921"/>
    <w:rsid w:val="007E4BF3"/>
    <w:rsid w:val="007E533C"/>
    <w:rsid w:val="007E5678"/>
    <w:rsid w:val="007E5992"/>
    <w:rsid w:val="007E5C59"/>
    <w:rsid w:val="007E5DC5"/>
    <w:rsid w:val="007E5DFB"/>
    <w:rsid w:val="007E5EC6"/>
    <w:rsid w:val="007E6182"/>
    <w:rsid w:val="007E682E"/>
    <w:rsid w:val="007E6DAB"/>
    <w:rsid w:val="007E6F98"/>
    <w:rsid w:val="007E724A"/>
    <w:rsid w:val="007E72C7"/>
    <w:rsid w:val="007E78BE"/>
    <w:rsid w:val="007E7A46"/>
    <w:rsid w:val="007E7AC7"/>
    <w:rsid w:val="007E7C88"/>
    <w:rsid w:val="007F05C7"/>
    <w:rsid w:val="007F0A62"/>
    <w:rsid w:val="007F0BDB"/>
    <w:rsid w:val="007F0C03"/>
    <w:rsid w:val="007F0E6A"/>
    <w:rsid w:val="007F12E6"/>
    <w:rsid w:val="007F16C8"/>
    <w:rsid w:val="007F18B5"/>
    <w:rsid w:val="007F1C48"/>
    <w:rsid w:val="007F1C88"/>
    <w:rsid w:val="007F1CD7"/>
    <w:rsid w:val="007F1D39"/>
    <w:rsid w:val="007F1EC1"/>
    <w:rsid w:val="007F1F46"/>
    <w:rsid w:val="007F31B1"/>
    <w:rsid w:val="007F34F1"/>
    <w:rsid w:val="007F410A"/>
    <w:rsid w:val="007F4333"/>
    <w:rsid w:val="007F471C"/>
    <w:rsid w:val="007F4A00"/>
    <w:rsid w:val="007F4B24"/>
    <w:rsid w:val="007F5169"/>
    <w:rsid w:val="007F53D5"/>
    <w:rsid w:val="007F5415"/>
    <w:rsid w:val="007F5588"/>
    <w:rsid w:val="007F5EF2"/>
    <w:rsid w:val="007F5FE7"/>
    <w:rsid w:val="007F6CD9"/>
    <w:rsid w:val="007F6D4E"/>
    <w:rsid w:val="007F72F7"/>
    <w:rsid w:val="007F7ABC"/>
    <w:rsid w:val="008003C5"/>
    <w:rsid w:val="00800945"/>
    <w:rsid w:val="00800B5D"/>
    <w:rsid w:val="00800BD0"/>
    <w:rsid w:val="00800D83"/>
    <w:rsid w:val="00801050"/>
    <w:rsid w:val="0080114D"/>
    <w:rsid w:val="00801C97"/>
    <w:rsid w:val="008020CE"/>
    <w:rsid w:val="008025D1"/>
    <w:rsid w:val="008026CB"/>
    <w:rsid w:val="00802898"/>
    <w:rsid w:val="00802BD2"/>
    <w:rsid w:val="00802C3F"/>
    <w:rsid w:val="00802D69"/>
    <w:rsid w:val="00802EC6"/>
    <w:rsid w:val="00802F54"/>
    <w:rsid w:val="00803373"/>
    <w:rsid w:val="008034FF"/>
    <w:rsid w:val="0080365B"/>
    <w:rsid w:val="0080367C"/>
    <w:rsid w:val="00804338"/>
    <w:rsid w:val="008046A0"/>
    <w:rsid w:val="00804C4B"/>
    <w:rsid w:val="00804F9D"/>
    <w:rsid w:val="00804FB0"/>
    <w:rsid w:val="00805058"/>
    <w:rsid w:val="0080505E"/>
    <w:rsid w:val="008051FE"/>
    <w:rsid w:val="008052F2"/>
    <w:rsid w:val="00805399"/>
    <w:rsid w:val="00805514"/>
    <w:rsid w:val="00805F0C"/>
    <w:rsid w:val="00805FDA"/>
    <w:rsid w:val="0080622D"/>
    <w:rsid w:val="00806257"/>
    <w:rsid w:val="00806277"/>
    <w:rsid w:val="008064BA"/>
    <w:rsid w:val="00806E7D"/>
    <w:rsid w:val="00806EDF"/>
    <w:rsid w:val="00806FC0"/>
    <w:rsid w:val="00807257"/>
    <w:rsid w:val="00807472"/>
    <w:rsid w:val="00807797"/>
    <w:rsid w:val="00807835"/>
    <w:rsid w:val="00807AD5"/>
    <w:rsid w:val="00807C7C"/>
    <w:rsid w:val="00811196"/>
    <w:rsid w:val="0081150B"/>
    <w:rsid w:val="00811651"/>
    <w:rsid w:val="0081172C"/>
    <w:rsid w:val="00811744"/>
    <w:rsid w:val="00811830"/>
    <w:rsid w:val="00811938"/>
    <w:rsid w:val="00811DEB"/>
    <w:rsid w:val="00811EB0"/>
    <w:rsid w:val="00811F1B"/>
    <w:rsid w:val="00812068"/>
    <w:rsid w:val="008123D3"/>
    <w:rsid w:val="0081248D"/>
    <w:rsid w:val="0081270E"/>
    <w:rsid w:val="00812D70"/>
    <w:rsid w:val="0081329D"/>
    <w:rsid w:val="00813468"/>
    <w:rsid w:val="008138BA"/>
    <w:rsid w:val="00813B1A"/>
    <w:rsid w:val="00813E9A"/>
    <w:rsid w:val="00814187"/>
    <w:rsid w:val="008143D4"/>
    <w:rsid w:val="00814A5B"/>
    <w:rsid w:val="00814DEE"/>
    <w:rsid w:val="00814DFB"/>
    <w:rsid w:val="00814F4B"/>
    <w:rsid w:val="008150C8"/>
    <w:rsid w:val="00815209"/>
    <w:rsid w:val="008158B7"/>
    <w:rsid w:val="008159B3"/>
    <w:rsid w:val="00815C49"/>
    <w:rsid w:val="00815C67"/>
    <w:rsid w:val="00815DCF"/>
    <w:rsid w:val="00816319"/>
    <w:rsid w:val="0081632E"/>
    <w:rsid w:val="008167D3"/>
    <w:rsid w:val="00816B23"/>
    <w:rsid w:val="00816D21"/>
    <w:rsid w:val="00816F36"/>
    <w:rsid w:val="00816F5B"/>
    <w:rsid w:val="00816F74"/>
    <w:rsid w:val="008172B4"/>
    <w:rsid w:val="00817481"/>
    <w:rsid w:val="008200CF"/>
    <w:rsid w:val="0082024A"/>
    <w:rsid w:val="00820261"/>
    <w:rsid w:val="00820518"/>
    <w:rsid w:val="00820532"/>
    <w:rsid w:val="00820603"/>
    <w:rsid w:val="00820CD6"/>
    <w:rsid w:val="00820CDC"/>
    <w:rsid w:val="00820F3E"/>
    <w:rsid w:val="00821085"/>
    <w:rsid w:val="008212BA"/>
    <w:rsid w:val="00821559"/>
    <w:rsid w:val="0082194A"/>
    <w:rsid w:val="008219F3"/>
    <w:rsid w:val="00821BA2"/>
    <w:rsid w:val="00821D1C"/>
    <w:rsid w:val="008225C0"/>
    <w:rsid w:val="0082261B"/>
    <w:rsid w:val="008226B0"/>
    <w:rsid w:val="008226F2"/>
    <w:rsid w:val="00822A8F"/>
    <w:rsid w:val="0082330E"/>
    <w:rsid w:val="00823388"/>
    <w:rsid w:val="00823889"/>
    <w:rsid w:val="00823B85"/>
    <w:rsid w:val="00823F38"/>
    <w:rsid w:val="00823F42"/>
    <w:rsid w:val="0082401C"/>
    <w:rsid w:val="00824169"/>
    <w:rsid w:val="008242BB"/>
    <w:rsid w:val="00824425"/>
    <w:rsid w:val="0082454E"/>
    <w:rsid w:val="00824728"/>
    <w:rsid w:val="0082499C"/>
    <w:rsid w:val="008249F9"/>
    <w:rsid w:val="00824F1D"/>
    <w:rsid w:val="0082509C"/>
    <w:rsid w:val="008256F2"/>
    <w:rsid w:val="008259F7"/>
    <w:rsid w:val="00825C60"/>
    <w:rsid w:val="00825C82"/>
    <w:rsid w:val="00825E1E"/>
    <w:rsid w:val="0082619D"/>
    <w:rsid w:val="00826379"/>
    <w:rsid w:val="00826C0D"/>
    <w:rsid w:val="00826F42"/>
    <w:rsid w:val="0082748F"/>
    <w:rsid w:val="008275BA"/>
    <w:rsid w:val="00827F32"/>
    <w:rsid w:val="00827F81"/>
    <w:rsid w:val="00830170"/>
    <w:rsid w:val="00830542"/>
    <w:rsid w:val="00830547"/>
    <w:rsid w:val="00830D1B"/>
    <w:rsid w:val="00830DAE"/>
    <w:rsid w:val="00830F12"/>
    <w:rsid w:val="00831071"/>
    <w:rsid w:val="008310C2"/>
    <w:rsid w:val="00831224"/>
    <w:rsid w:val="00831B0B"/>
    <w:rsid w:val="00831F5B"/>
    <w:rsid w:val="00831FA9"/>
    <w:rsid w:val="00832003"/>
    <w:rsid w:val="00832789"/>
    <w:rsid w:val="008329DA"/>
    <w:rsid w:val="00832C24"/>
    <w:rsid w:val="0083341B"/>
    <w:rsid w:val="008335AF"/>
    <w:rsid w:val="00833B4C"/>
    <w:rsid w:val="0083422A"/>
    <w:rsid w:val="00834413"/>
    <w:rsid w:val="00834583"/>
    <w:rsid w:val="00834D84"/>
    <w:rsid w:val="008352C2"/>
    <w:rsid w:val="008353BD"/>
    <w:rsid w:val="008355E2"/>
    <w:rsid w:val="00835BD4"/>
    <w:rsid w:val="00835C6E"/>
    <w:rsid w:val="00835D68"/>
    <w:rsid w:val="00835EE9"/>
    <w:rsid w:val="00836553"/>
    <w:rsid w:val="0083674B"/>
    <w:rsid w:val="00836B60"/>
    <w:rsid w:val="00836EE0"/>
    <w:rsid w:val="0083709A"/>
    <w:rsid w:val="008372B2"/>
    <w:rsid w:val="0083736D"/>
    <w:rsid w:val="008377CE"/>
    <w:rsid w:val="00837AF5"/>
    <w:rsid w:val="00837C8B"/>
    <w:rsid w:val="00837E3B"/>
    <w:rsid w:val="008403CD"/>
    <w:rsid w:val="0084078B"/>
    <w:rsid w:val="00840BCF"/>
    <w:rsid w:val="00841242"/>
    <w:rsid w:val="008415F3"/>
    <w:rsid w:val="00841863"/>
    <w:rsid w:val="008418E1"/>
    <w:rsid w:val="00841C59"/>
    <w:rsid w:val="00841F56"/>
    <w:rsid w:val="00842755"/>
    <w:rsid w:val="00842B2A"/>
    <w:rsid w:val="00842C7D"/>
    <w:rsid w:val="00842D16"/>
    <w:rsid w:val="00842D22"/>
    <w:rsid w:val="00842F3E"/>
    <w:rsid w:val="00843342"/>
    <w:rsid w:val="00843506"/>
    <w:rsid w:val="008436EE"/>
    <w:rsid w:val="0084383B"/>
    <w:rsid w:val="00843F5C"/>
    <w:rsid w:val="00844233"/>
    <w:rsid w:val="0084477B"/>
    <w:rsid w:val="00844D6F"/>
    <w:rsid w:val="008450FB"/>
    <w:rsid w:val="00845155"/>
    <w:rsid w:val="00845158"/>
    <w:rsid w:val="008451BC"/>
    <w:rsid w:val="008451D8"/>
    <w:rsid w:val="008456AA"/>
    <w:rsid w:val="00845736"/>
    <w:rsid w:val="00846631"/>
    <w:rsid w:val="00846682"/>
    <w:rsid w:val="0084671F"/>
    <w:rsid w:val="00846729"/>
    <w:rsid w:val="008467FD"/>
    <w:rsid w:val="00846CBA"/>
    <w:rsid w:val="00847156"/>
    <w:rsid w:val="008472F1"/>
    <w:rsid w:val="008474E7"/>
    <w:rsid w:val="00847642"/>
    <w:rsid w:val="008478B0"/>
    <w:rsid w:val="008479FF"/>
    <w:rsid w:val="00847C38"/>
    <w:rsid w:val="00847C99"/>
    <w:rsid w:val="00847DE2"/>
    <w:rsid w:val="00847E26"/>
    <w:rsid w:val="00847FA4"/>
    <w:rsid w:val="008501A4"/>
    <w:rsid w:val="00850816"/>
    <w:rsid w:val="00850F5D"/>
    <w:rsid w:val="0085118B"/>
    <w:rsid w:val="008512DF"/>
    <w:rsid w:val="008513A4"/>
    <w:rsid w:val="00851F07"/>
    <w:rsid w:val="0085298F"/>
    <w:rsid w:val="00852D77"/>
    <w:rsid w:val="008530B4"/>
    <w:rsid w:val="008531EF"/>
    <w:rsid w:val="008538C2"/>
    <w:rsid w:val="00853B32"/>
    <w:rsid w:val="00853BA5"/>
    <w:rsid w:val="00853CE2"/>
    <w:rsid w:val="008543F8"/>
    <w:rsid w:val="00854628"/>
    <w:rsid w:val="00854D5E"/>
    <w:rsid w:val="00854E64"/>
    <w:rsid w:val="0085504D"/>
    <w:rsid w:val="008554E8"/>
    <w:rsid w:val="00855573"/>
    <w:rsid w:val="0085582E"/>
    <w:rsid w:val="00856134"/>
    <w:rsid w:val="00856200"/>
    <w:rsid w:val="008565AF"/>
    <w:rsid w:val="00856B89"/>
    <w:rsid w:val="008576A8"/>
    <w:rsid w:val="0085770A"/>
    <w:rsid w:val="00857723"/>
    <w:rsid w:val="00857AFF"/>
    <w:rsid w:val="00857BDB"/>
    <w:rsid w:val="008605C8"/>
    <w:rsid w:val="00860863"/>
    <w:rsid w:val="008608CB"/>
    <w:rsid w:val="00860A3D"/>
    <w:rsid w:val="00860E03"/>
    <w:rsid w:val="00860F70"/>
    <w:rsid w:val="008615ED"/>
    <w:rsid w:val="00861D29"/>
    <w:rsid w:val="00861F4C"/>
    <w:rsid w:val="00861F7E"/>
    <w:rsid w:val="0086259E"/>
    <w:rsid w:val="00862839"/>
    <w:rsid w:val="00862C2D"/>
    <w:rsid w:val="008632DA"/>
    <w:rsid w:val="008633F7"/>
    <w:rsid w:val="0086356D"/>
    <w:rsid w:val="008637A0"/>
    <w:rsid w:val="00863815"/>
    <w:rsid w:val="00863A59"/>
    <w:rsid w:val="00863B4D"/>
    <w:rsid w:val="00864EB4"/>
    <w:rsid w:val="00864F25"/>
    <w:rsid w:val="0086597A"/>
    <w:rsid w:val="00865C2F"/>
    <w:rsid w:val="00865C50"/>
    <w:rsid w:val="00865E27"/>
    <w:rsid w:val="00866181"/>
    <w:rsid w:val="00866D05"/>
    <w:rsid w:val="00866E97"/>
    <w:rsid w:val="00867127"/>
    <w:rsid w:val="00867CC9"/>
    <w:rsid w:val="00867F0B"/>
    <w:rsid w:val="008703AB"/>
    <w:rsid w:val="00870D40"/>
    <w:rsid w:val="008710F6"/>
    <w:rsid w:val="008712B7"/>
    <w:rsid w:val="008713C3"/>
    <w:rsid w:val="008713F0"/>
    <w:rsid w:val="00871456"/>
    <w:rsid w:val="00871CB1"/>
    <w:rsid w:val="008722E9"/>
    <w:rsid w:val="0087246B"/>
    <w:rsid w:val="008729D1"/>
    <w:rsid w:val="00872B3D"/>
    <w:rsid w:val="00872D11"/>
    <w:rsid w:val="0087335A"/>
    <w:rsid w:val="008734BE"/>
    <w:rsid w:val="00873597"/>
    <w:rsid w:val="008737F5"/>
    <w:rsid w:val="00873867"/>
    <w:rsid w:val="00873DE3"/>
    <w:rsid w:val="008743C7"/>
    <w:rsid w:val="00874458"/>
    <w:rsid w:val="00874A46"/>
    <w:rsid w:val="00874CEB"/>
    <w:rsid w:val="00874D1D"/>
    <w:rsid w:val="008751EB"/>
    <w:rsid w:val="008756E3"/>
    <w:rsid w:val="008757A2"/>
    <w:rsid w:val="00875A6D"/>
    <w:rsid w:val="00875BEF"/>
    <w:rsid w:val="00875C14"/>
    <w:rsid w:val="008763CA"/>
    <w:rsid w:val="00876646"/>
    <w:rsid w:val="00876901"/>
    <w:rsid w:val="00876C39"/>
    <w:rsid w:val="0087741D"/>
    <w:rsid w:val="0087742F"/>
    <w:rsid w:val="008778ED"/>
    <w:rsid w:val="00877A31"/>
    <w:rsid w:val="00877D3E"/>
    <w:rsid w:val="00877E67"/>
    <w:rsid w:val="00880587"/>
    <w:rsid w:val="00880A3C"/>
    <w:rsid w:val="008811FC"/>
    <w:rsid w:val="00881218"/>
    <w:rsid w:val="0088121A"/>
    <w:rsid w:val="0088128B"/>
    <w:rsid w:val="0088146C"/>
    <w:rsid w:val="008817B4"/>
    <w:rsid w:val="008819FC"/>
    <w:rsid w:val="00881BE2"/>
    <w:rsid w:val="00881C0C"/>
    <w:rsid w:val="00881C42"/>
    <w:rsid w:val="00881E9E"/>
    <w:rsid w:val="008824CF"/>
    <w:rsid w:val="008826D9"/>
    <w:rsid w:val="00882764"/>
    <w:rsid w:val="008828EC"/>
    <w:rsid w:val="00882C0C"/>
    <w:rsid w:val="00882D81"/>
    <w:rsid w:val="00883130"/>
    <w:rsid w:val="0088376B"/>
    <w:rsid w:val="00883EA7"/>
    <w:rsid w:val="0088417C"/>
    <w:rsid w:val="00884264"/>
    <w:rsid w:val="008842F8"/>
    <w:rsid w:val="008844B8"/>
    <w:rsid w:val="00884536"/>
    <w:rsid w:val="00884718"/>
    <w:rsid w:val="0088482B"/>
    <w:rsid w:val="00884A95"/>
    <w:rsid w:val="00884D7F"/>
    <w:rsid w:val="0088589E"/>
    <w:rsid w:val="00885F2C"/>
    <w:rsid w:val="008863A7"/>
    <w:rsid w:val="0088644C"/>
    <w:rsid w:val="0088674E"/>
    <w:rsid w:val="0088685B"/>
    <w:rsid w:val="0088686B"/>
    <w:rsid w:val="008869DC"/>
    <w:rsid w:val="00886BC7"/>
    <w:rsid w:val="008871E0"/>
    <w:rsid w:val="008874A8"/>
    <w:rsid w:val="0088791E"/>
    <w:rsid w:val="00887B44"/>
    <w:rsid w:val="00890576"/>
    <w:rsid w:val="008906CB"/>
    <w:rsid w:val="008906DD"/>
    <w:rsid w:val="008907F0"/>
    <w:rsid w:val="00890921"/>
    <w:rsid w:val="008909A1"/>
    <w:rsid w:val="00890F8C"/>
    <w:rsid w:val="00890FAC"/>
    <w:rsid w:val="00891018"/>
    <w:rsid w:val="00891200"/>
    <w:rsid w:val="00891342"/>
    <w:rsid w:val="00891601"/>
    <w:rsid w:val="0089179F"/>
    <w:rsid w:val="00891A32"/>
    <w:rsid w:val="00891AFA"/>
    <w:rsid w:val="00891D95"/>
    <w:rsid w:val="0089222D"/>
    <w:rsid w:val="008922B9"/>
    <w:rsid w:val="008922F2"/>
    <w:rsid w:val="00892E83"/>
    <w:rsid w:val="008933A9"/>
    <w:rsid w:val="008935EB"/>
    <w:rsid w:val="00893687"/>
    <w:rsid w:val="008937C7"/>
    <w:rsid w:val="00893F74"/>
    <w:rsid w:val="0089435F"/>
    <w:rsid w:val="00894606"/>
    <w:rsid w:val="00894720"/>
    <w:rsid w:val="00894923"/>
    <w:rsid w:val="00894988"/>
    <w:rsid w:val="00894F6B"/>
    <w:rsid w:val="008953BD"/>
    <w:rsid w:val="008955A8"/>
    <w:rsid w:val="0089562D"/>
    <w:rsid w:val="00895C0D"/>
    <w:rsid w:val="00895E7E"/>
    <w:rsid w:val="00895FB2"/>
    <w:rsid w:val="008962B8"/>
    <w:rsid w:val="00896B68"/>
    <w:rsid w:val="00896BE0"/>
    <w:rsid w:val="00896E9B"/>
    <w:rsid w:val="00896F2C"/>
    <w:rsid w:val="00896F46"/>
    <w:rsid w:val="00896FB0"/>
    <w:rsid w:val="0089708B"/>
    <w:rsid w:val="00897124"/>
    <w:rsid w:val="00897500"/>
    <w:rsid w:val="00897B61"/>
    <w:rsid w:val="00897BC4"/>
    <w:rsid w:val="00897E82"/>
    <w:rsid w:val="008A02F9"/>
    <w:rsid w:val="008A0500"/>
    <w:rsid w:val="008A0A37"/>
    <w:rsid w:val="008A0C19"/>
    <w:rsid w:val="008A1536"/>
    <w:rsid w:val="008A1606"/>
    <w:rsid w:val="008A1808"/>
    <w:rsid w:val="008A1869"/>
    <w:rsid w:val="008A18F9"/>
    <w:rsid w:val="008A199B"/>
    <w:rsid w:val="008A1D44"/>
    <w:rsid w:val="008A1F21"/>
    <w:rsid w:val="008A1FD5"/>
    <w:rsid w:val="008A208E"/>
    <w:rsid w:val="008A20FC"/>
    <w:rsid w:val="008A214A"/>
    <w:rsid w:val="008A2653"/>
    <w:rsid w:val="008A2910"/>
    <w:rsid w:val="008A2976"/>
    <w:rsid w:val="008A3E5F"/>
    <w:rsid w:val="008A44A1"/>
    <w:rsid w:val="008A46F5"/>
    <w:rsid w:val="008A47E7"/>
    <w:rsid w:val="008A4BDC"/>
    <w:rsid w:val="008A4ED4"/>
    <w:rsid w:val="008A4F84"/>
    <w:rsid w:val="008A51B8"/>
    <w:rsid w:val="008A543D"/>
    <w:rsid w:val="008A57B2"/>
    <w:rsid w:val="008A57C3"/>
    <w:rsid w:val="008A585D"/>
    <w:rsid w:val="008A5B70"/>
    <w:rsid w:val="008A5BF4"/>
    <w:rsid w:val="008A5C06"/>
    <w:rsid w:val="008A5EA2"/>
    <w:rsid w:val="008A5F9C"/>
    <w:rsid w:val="008A6257"/>
    <w:rsid w:val="008A68A0"/>
    <w:rsid w:val="008A6ADE"/>
    <w:rsid w:val="008A6B55"/>
    <w:rsid w:val="008A6CAB"/>
    <w:rsid w:val="008A71BE"/>
    <w:rsid w:val="008A7443"/>
    <w:rsid w:val="008A7E42"/>
    <w:rsid w:val="008A7E44"/>
    <w:rsid w:val="008B00C1"/>
    <w:rsid w:val="008B081B"/>
    <w:rsid w:val="008B0841"/>
    <w:rsid w:val="008B1534"/>
    <w:rsid w:val="008B1768"/>
    <w:rsid w:val="008B1BE0"/>
    <w:rsid w:val="008B1C0C"/>
    <w:rsid w:val="008B1EFC"/>
    <w:rsid w:val="008B24D4"/>
    <w:rsid w:val="008B274E"/>
    <w:rsid w:val="008B2CE4"/>
    <w:rsid w:val="008B2F81"/>
    <w:rsid w:val="008B30B6"/>
    <w:rsid w:val="008B356E"/>
    <w:rsid w:val="008B36EB"/>
    <w:rsid w:val="008B3B46"/>
    <w:rsid w:val="008B465A"/>
    <w:rsid w:val="008B467A"/>
    <w:rsid w:val="008B48C1"/>
    <w:rsid w:val="008B4E06"/>
    <w:rsid w:val="008B4FC8"/>
    <w:rsid w:val="008B5313"/>
    <w:rsid w:val="008B5601"/>
    <w:rsid w:val="008B5961"/>
    <w:rsid w:val="008B5AAF"/>
    <w:rsid w:val="008B5CF8"/>
    <w:rsid w:val="008B6221"/>
    <w:rsid w:val="008B62CA"/>
    <w:rsid w:val="008B6345"/>
    <w:rsid w:val="008B66A9"/>
    <w:rsid w:val="008B6965"/>
    <w:rsid w:val="008B69BD"/>
    <w:rsid w:val="008B69EE"/>
    <w:rsid w:val="008B6D2E"/>
    <w:rsid w:val="008B6D32"/>
    <w:rsid w:val="008B6D8E"/>
    <w:rsid w:val="008B6E0B"/>
    <w:rsid w:val="008B70B2"/>
    <w:rsid w:val="008B7402"/>
    <w:rsid w:val="008B74B0"/>
    <w:rsid w:val="008B74D4"/>
    <w:rsid w:val="008B79CC"/>
    <w:rsid w:val="008B7FB7"/>
    <w:rsid w:val="008C020E"/>
    <w:rsid w:val="008C02E0"/>
    <w:rsid w:val="008C0502"/>
    <w:rsid w:val="008C0554"/>
    <w:rsid w:val="008C0562"/>
    <w:rsid w:val="008C0594"/>
    <w:rsid w:val="008C0A9C"/>
    <w:rsid w:val="008C0ADC"/>
    <w:rsid w:val="008C1048"/>
    <w:rsid w:val="008C126C"/>
    <w:rsid w:val="008C1419"/>
    <w:rsid w:val="008C14C5"/>
    <w:rsid w:val="008C17E7"/>
    <w:rsid w:val="008C186E"/>
    <w:rsid w:val="008C1C0D"/>
    <w:rsid w:val="008C1F76"/>
    <w:rsid w:val="008C2203"/>
    <w:rsid w:val="008C2295"/>
    <w:rsid w:val="008C24CC"/>
    <w:rsid w:val="008C2D8F"/>
    <w:rsid w:val="008C2E02"/>
    <w:rsid w:val="008C34AB"/>
    <w:rsid w:val="008C370D"/>
    <w:rsid w:val="008C37FF"/>
    <w:rsid w:val="008C391A"/>
    <w:rsid w:val="008C3B23"/>
    <w:rsid w:val="008C3D7B"/>
    <w:rsid w:val="008C3DF7"/>
    <w:rsid w:val="008C3E91"/>
    <w:rsid w:val="008C3F1C"/>
    <w:rsid w:val="008C45CC"/>
    <w:rsid w:val="008C45F1"/>
    <w:rsid w:val="008C482D"/>
    <w:rsid w:val="008C488E"/>
    <w:rsid w:val="008C4FF9"/>
    <w:rsid w:val="008C5494"/>
    <w:rsid w:val="008C562F"/>
    <w:rsid w:val="008C581B"/>
    <w:rsid w:val="008C584E"/>
    <w:rsid w:val="008C63A5"/>
    <w:rsid w:val="008C646D"/>
    <w:rsid w:val="008C70FB"/>
    <w:rsid w:val="008D017D"/>
    <w:rsid w:val="008D01C2"/>
    <w:rsid w:val="008D0211"/>
    <w:rsid w:val="008D0B8E"/>
    <w:rsid w:val="008D1027"/>
    <w:rsid w:val="008D1032"/>
    <w:rsid w:val="008D2216"/>
    <w:rsid w:val="008D2296"/>
    <w:rsid w:val="008D22BC"/>
    <w:rsid w:val="008D2411"/>
    <w:rsid w:val="008D2AC5"/>
    <w:rsid w:val="008D2C30"/>
    <w:rsid w:val="008D2C3C"/>
    <w:rsid w:val="008D2D13"/>
    <w:rsid w:val="008D2E38"/>
    <w:rsid w:val="008D305F"/>
    <w:rsid w:val="008D35F5"/>
    <w:rsid w:val="008D378E"/>
    <w:rsid w:val="008D37A8"/>
    <w:rsid w:val="008D3AB1"/>
    <w:rsid w:val="008D3B0C"/>
    <w:rsid w:val="008D3DD7"/>
    <w:rsid w:val="008D3E8A"/>
    <w:rsid w:val="008D4387"/>
    <w:rsid w:val="008D43B5"/>
    <w:rsid w:val="008D445B"/>
    <w:rsid w:val="008D466A"/>
    <w:rsid w:val="008D4D9F"/>
    <w:rsid w:val="008D5013"/>
    <w:rsid w:val="008D5121"/>
    <w:rsid w:val="008D52A8"/>
    <w:rsid w:val="008D5464"/>
    <w:rsid w:val="008D562A"/>
    <w:rsid w:val="008D56DF"/>
    <w:rsid w:val="008D57FA"/>
    <w:rsid w:val="008D6178"/>
    <w:rsid w:val="008D6387"/>
    <w:rsid w:val="008D69AE"/>
    <w:rsid w:val="008D6C2C"/>
    <w:rsid w:val="008D70C0"/>
    <w:rsid w:val="008D723C"/>
    <w:rsid w:val="008D75C2"/>
    <w:rsid w:val="008D76B3"/>
    <w:rsid w:val="008D77A5"/>
    <w:rsid w:val="008D77D4"/>
    <w:rsid w:val="008D7990"/>
    <w:rsid w:val="008D7B8C"/>
    <w:rsid w:val="008D7BE2"/>
    <w:rsid w:val="008D7F56"/>
    <w:rsid w:val="008E0202"/>
    <w:rsid w:val="008E0416"/>
    <w:rsid w:val="008E051E"/>
    <w:rsid w:val="008E0981"/>
    <w:rsid w:val="008E0AF5"/>
    <w:rsid w:val="008E0E95"/>
    <w:rsid w:val="008E133C"/>
    <w:rsid w:val="008E14C8"/>
    <w:rsid w:val="008E19EE"/>
    <w:rsid w:val="008E1AEF"/>
    <w:rsid w:val="008E1BB3"/>
    <w:rsid w:val="008E1F24"/>
    <w:rsid w:val="008E2081"/>
    <w:rsid w:val="008E24AA"/>
    <w:rsid w:val="008E290F"/>
    <w:rsid w:val="008E2F4C"/>
    <w:rsid w:val="008E31F3"/>
    <w:rsid w:val="008E3362"/>
    <w:rsid w:val="008E3659"/>
    <w:rsid w:val="008E421B"/>
    <w:rsid w:val="008E426A"/>
    <w:rsid w:val="008E42F7"/>
    <w:rsid w:val="008E4537"/>
    <w:rsid w:val="008E49AF"/>
    <w:rsid w:val="008E4AC2"/>
    <w:rsid w:val="008E4D49"/>
    <w:rsid w:val="008E4E25"/>
    <w:rsid w:val="008E4F51"/>
    <w:rsid w:val="008E5167"/>
    <w:rsid w:val="008E55B9"/>
    <w:rsid w:val="008E5602"/>
    <w:rsid w:val="008E5967"/>
    <w:rsid w:val="008E5B4E"/>
    <w:rsid w:val="008E5F5F"/>
    <w:rsid w:val="008E63E9"/>
    <w:rsid w:val="008E6689"/>
    <w:rsid w:val="008E66BE"/>
    <w:rsid w:val="008E67B9"/>
    <w:rsid w:val="008E7694"/>
    <w:rsid w:val="008F150E"/>
    <w:rsid w:val="008F2188"/>
    <w:rsid w:val="008F2215"/>
    <w:rsid w:val="008F250C"/>
    <w:rsid w:val="008F2748"/>
    <w:rsid w:val="008F2A13"/>
    <w:rsid w:val="008F2D0C"/>
    <w:rsid w:val="008F32DD"/>
    <w:rsid w:val="008F33A1"/>
    <w:rsid w:val="008F35A2"/>
    <w:rsid w:val="008F39B0"/>
    <w:rsid w:val="008F3C4F"/>
    <w:rsid w:val="008F3E36"/>
    <w:rsid w:val="008F3FB8"/>
    <w:rsid w:val="008F4247"/>
    <w:rsid w:val="008F44B7"/>
    <w:rsid w:val="008F4686"/>
    <w:rsid w:val="008F4835"/>
    <w:rsid w:val="008F4889"/>
    <w:rsid w:val="008F4BC4"/>
    <w:rsid w:val="008F525D"/>
    <w:rsid w:val="008F5E2B"/>
    <w:rsid w:val="008F5EA0"/>
    <w:rsid w:val="008F63F1"/>
    <w:rsid w:val="008F64B1"/>
    <w:rsid w:val="008F6EEF"/>
    <w:rsid w:val="008F7620"/>
    <w:rsid w:val="008F7632"/>
    <w:rsid w:val="008F7AB2"/>
    <w:rsid w:val="0090039C"/>
    <w:rsid w:val="0090041C"/>
    <w:rsid w:val="009008AE"/>
    <w:rsid w:val="009009ED"/>
    <w:rsid w:val="00900A90"/>
    <w:rsid w:val="00900BB7"/>
    <w:rsid w:val="00900BC6"/>
    <w:rsid w:val="00900E79"/>
    <w:rsid w:val="0090132E"/>
    <w:rsid w:val="00901E27"/>
    <w:rsid w:val="00902220"/>
    <w:rsid w:val="00902390"/>
    <w:rsid w:val="009029F7"/>
    <w:rsid w:val="00902A27"/>
    <w:rsid w:val="00902D00"/>
    <w:rsid w:val="00902D82"/>
    <w:rsid w:val="009033C7"/>
    <w:rsid w:val="00903443"/>
    <w:rsid w:val="0090376E"/>
    <w:rsid w:val="00903857"/>
    <w:rsid w:val="00903D71"/>
    <w:rsid w:val="00903F32"/>
    <w:rsid w:val="009040B2"/>
    <w:rsid w:val="009045DE"/>
    <w:rsid w:val="00904B1C"/>
    <w:rsid w:val="00904E6A"/>
    <w:rsid w:val="00904F0C"/>
    <w:rsid w:val="00904F50"/>
    <w:rsid w:val="00905690"/>
    <w:rsid w:val="00905928"/>
    <w:rsid w:val="00906047"/>
    <w:rsid w:val="009062CA"/>
    <w:rsid w:val="00906761"/>
    <w:rsid w:val="00906B00"/>
    <w:rsid w:val="00906DFB"/>
    <w:rsid w:val="009070F5"/>
    <w:rsid w:val="00907196"/>
    <w:rsid w:val="0090741A"/>
    <w:rsid w:val="00907CAD"/>
    <w:rsid w:val="0091023B"/>
    <w:rsid w:val="009103BB"/>
    <w:rsid w:val="009105C2"/>
    <w:rsid w:val="00910A71"/>
    <w:rsid w:val="00910E97"/>
    <w:rsid w:val="00911BF2"/>
    <w:rsid w:val="00911CA4"/>
    <w:rsid w:val="00911DAC"/>
    <w:rsid w:val="0091245B"/>
    <w:rsid w:val="00912970"/>
    <w:rsid w:val="00912ED8"/>
    <w:rsid w:val="009130AF"/>
    <w:rsid w:val="0091310F"/>
    <w:rsid w:val="00913458"/>
    <w:rsid w:val="00913603"/>
    <w:rsid w:val="009136EE"/>
    <w:rsid w:val="009137F8"/>
    <w:rsid w:val="00913BFA"/>
    <w:rsid w:val="00913E16"/>
    <w:rsid w:val="0091412E"/>
    <w:rsid w:val="009141A0"/>
    <w:rsid w:val="0091429A"/>
    <w:rsid w:val="009142F6"/>
    <w:rsid w:val="009145E7"/>
    <w:rsid w:val="009147D6"/>
    <w:rsid w:val="00914831"/>
    <w:rsid w:val="00914F96"/>
    <w:rsid w:val="009153FA"/>
    <w:rsid w:val="009155B8"/>
    <w:rsid w:val="00915864"/>
    <w:rsid w:val="00915B46"/>
    <w:rsid w:val="00915EF7"/>
    <w:rsid w:val="00916034"/>
    <w:rsid w:val="00916068"/>
    <w:rsid w:val="009161F8"/>
    <w:rsid w:val="009166CF"/>
    <w:rsid w:val="00916872"/>
    <w:rsid w:val="00916CAA"/>
    <w:rsid w:val="00916CFB"/>
    <w:rsid w:val="00917BB7"/>
    <w:rsid w:val="00920143"/>
    <w:rsid w:val="0092072C"/>
    <w:rsid w:val="00920B64"/>
    <w:rsid w:val="0092114F"/>
    <w:rsid w:val="009214E8"/>
    <w:rsid w:val="009215D5"/>
    <w:rsid w:val="00921643"/>
    <w:rsid w:val="009216C8"/>
    <w:rsid w:val="009217D8"/>
    <w:rsid w:val="00921D8C"/>
    <w:rsid w:val="00921DA1"/>
    <w:rsid w:val="0092226C"/>
    <w:rsid w:val="009222E8"/>
    <w:rsid w:val="00922C0B"/>
    <w:rsid w:val="00922D57"/>
    <w:rsid w:val="00923239"/>
    <w:rsid w:val="0092359B"/>
    <w:rsid w:val="00923684"/>
    <w:rsid w:val="0092376A"/>
    <w:rsid w:val="00923872"/>
    <w:rsid w:val="00923D69"/>
    <w:rsid w:val="0092403C"/>
    <w:rsid w:val="00924112"/>
    <w:rsid w:val="00924349"/>
    <w:rsid w:val="00924653"/>
    <w:rsid w:val="009249E8"/>
    <w:rsid w:val="00924A6B"/>
    <w:rsid w:val="00924B82"/>
    <w:rsid w:val="00924FB8"/>
    <w:rsid w:val="00924FD6"/>
    <w:rsid w:val="009252B4"/>
    <w:rsid w:val="0092533E"/>
    <w:rsid w:val="0092541C"/>
    <w:rsid w:val="00925570"/>
    <w:rsid w:val="009256B9"/>
    <w:rsid w:val="00925804"/>
    <w:rsid w:val="00925927"/>
    <w:rsid w:val="00926342"/>
    <w:rsid w:val="0092639D"/>
    <w:rsid w:val="009264CD"/>
    <w:rsid w:val="00926B12"/>
    <w:rsid w:val="00926E81"/>
    <w:rsid w:val="00926F96"/>
    <w:rsid w:val="00930016"/>
    <w:rsid w:val="009305D0"/>
    <w:rsid w:val="0093074F"/>
    <w:rsid w:val="009309C4"/>
    <w:rsid w:val="009313B9"/>
    <w:rsid w:val="009314BC"/>
    <w:rsid w:val="00931773"/>
    <w:rsid w:val="0093197C"/>
    <w:rsid w:val="009319F8"/>
    <w:rsid w:val="00931BF1"/>
    <w:rsid w:val="00931DCA"/>
    <w:rsid w:val="009320E7"/>
    <w:rsid w:val="0093249A"/>
    <w:rsid w:val="00932721"/>
    <w:rsid w:val="009327B6"/>
    <w:rsid w:val="0093287F"/>
    <w:rsid w:val="00932C43"/>
    <w:rsid w:val="00932C6B"/>
    <w:rsid w:val="00932CE9"/>
    <w:rsid w:val="00932D31"/>
    <w:rsid w:val="00932EBC"/>
    <w:rsid w:val="00932FE5"/>
    <w:rsid w:val="00933101"/>
    <w:rsid w:val="00933227"/>
    <w:rsid w:val="009333CE"/>
    <w:rsid w:val="00933688"/>
    <w:rsid w:val="00933703"/>
    <w:rsid w:val="00933883"/>
    <w:rsid w:val="009339D6"/>
    <w:rsid w:val="00933B8D"/>
    <w:rsid w:val="00934035"/>
    <w:rsid w:val="009348A7"/>
    <w:rsid w:val="009348E9"/>
    <w:rsid w:val="00934915"/>
    <w:rsid w:val="00935438"/>
    <w:rsid w:val="009354F4"/>
    <w:rsid w:val="0093550C"/>
    <w:rsid w:val="009355ED"/>
    <w:rsid w:val="00935E57"/>
    <w:rsid w:val="00936480"/>
    <w:rsid w:val="009368C8"/>
    <w:rsid w:val="00936A72"/>
    <w:rsid w:val="00936F83"/>
    <w:rsid w:val="00936FB5"/>
    <w:rsid w:val="00937B68"/>
    <w:rsid w:val="00937FD4"/>
    <w:rsid w:val="00940029"/>
    <w:rsid w:val="00940228"/>
    <w:rsid w:val="00940265"/>
    <w:rsid w:val="00940954"/>
    <w:rsid w:val="0094096A"/>
    <w:rsid w:val="00940FE7"/>
    <w:rsid w:val="00941066"/>
    <w:rsid w:val="00941136"/>
    <w:rsid w:val="00941D95"/>
    <w:rsid w:val="0094216A"/>
    <w:rsid w:val="00942494"/>
    <w:rsid w:val="009424FF"/>
    <w:rsid w:val="00942CBC"/>
    <w:rsid w:val="00942D59"/>
    <w:rsid w:val="00942F10"/>
    <w:rsid w:val="00943375"/>
    <w:rsid w:val="009434DE"/>
    <w:rsid w:val="00943D1C"/>
    <w:rsid w:val="0094498F"/>
    <w:rsid w:val="00944DC1"/>
    <w:rsid w:val="00944EC9"/>
    <w:rsid w:val="00944EDA"/>
    <w:rsid w:val="0094584C"/>
    <w:rsid w:val="00945A02"/>
    <w:rsid w:val="00945E48"/>
    <w:rsid w:val="009468ED"/>
    <w:rsid w:val="00946E13"/>
    <w:rsid w:val="00947277"/>
    <w:rsid w:val="0094765A"/>
    <w:rsid w:val="00947820"/>
    <w:rsid w:val="00947AB7"/>
    <w:rsid w:val="00947EA2"/>
    <w:rsid w:val="0095027A"/>
    <w:rsid w:val="0095066F"/>
    <w:rsid w:val="00950ACF"/>
    <w:rsid w:val="00950D7A"/>
    <w:rsid w:val="00950DD4"/>
    <w:rsid w:val="00951469"/>
    <w:rsid w:val="009515F9"/>
    <w:rsid w:val="0095188F"/>
    <w:rsid w:val="0095199B"/>
    <w:rsid w:val="00951AB8"/>
    <w:rsid w:val="00951B0D"/>
    <w:rsid w:val="009522A7"/>
    <w:rsid w:val="009525EC"/>
    <w:rsid w:val="00952661"/>
    <w:rsid w:val="00952719"/>
    <w:rsid w:val="009529E8"/>
    <w:rsid w:val="00952AAE"/>
    <w:rsid w:val="00952CA4"/>
    <w:rsid w:val="00952F8B"/>
    <w:rsid w:val="009530A4"/>
    <w:rsid w:val="0095347E"/>
    <w:rsid w:val="0095358E"/>
    <w:rsid w:val="0095373D"/>
    <w:rsid w:val="009537D6"/>
    <w:rsid w:val="00953928"/>
    <w:rsid w:val="00953BCE"/>
    <w:rsid w:val="00953BE0"/>
    <w:rsid w:val="00953ED7"/>
    <w:rsid w:val="00954354"/>
    <w:rsid w:val="009548A0"/>
    <w:rsid w:val="00954904"/>
    <w:rsid w:val="00954FE3"/>
    <w:rsid w:val="00955358"/>
    <w:rsid w:val="00955A69"/>
    <w:rsid w:val="00955B06"/>
    <w:rsid w:val="00955BD8"/>
    <w:rsid w:val="00955D91"/>
    <w:rsid w:val="00955E4E"/>
    <w:rsid w:val="00955FA3"/>
    <w:rsid w:val="00956405"/>
    <w:rsid w:val="0095640C"/>
    <w:rsid w:val="009567E0"/>
    <w:rsid w:val="00956A69"/>
    <w:rsid w:val="00957007"/>
    <w:rsid w:val="0095748F"/>
    <w:rsid w:val="00957601"/>
    <w:rsid w:val="0095762A"/>
    <w:rsid w:val="0095796C"/>
    <w:rsid w:val="00957DEC"/>
    <w:rsid w:val="00957E68"/>
    <w:rsid w:val="009603C3"/>
    <w:rsid w:val="009604DD"/>
    <w:rsid w:val="009606C2"/>
    <w:rsid w:val="009606CE"/>
    <w:rsid w:val="0096071A"/>
    <w:rsid w:val="009609FC"/>
    <w:rsid w:val="00960B59"/>
    <w:rsid w:val="00960C1E"/>
    <w:rsid w:val="00960FB5"/>
    <w:rsid w:val="00961194"/>
    <w:rsid w:val="009616F0"/>
    <w:rsid w:val="00961855"/>
    <w:rsid w:val="00961D28"/>
    <w:rsid w:val="00961E1E"/>
    <w:rsid w:val="00961F4E"/>
    <w:rsid w:val="00962262"/>
    <w:rsid w:val="0096229A"/>
    <w:rsid w:val="009629B9"/>
    <w:rsid w:val="00962D2A"/>
    <w:rsid w:val="00962D49"/>
    <w:rsid w:val="0096332F"/>
    <w:rsid w:val="009633EC"/>
    <w:rsid w:val="0096344E"/>
    <w:rsid w:val="009635BF"/>
    <w:rsid w:val="00963925"/>
    <w:rsid w:val="00963B16"/>
    <w:rsid w:val="00963D69"/>
    <w:rsid w:val="009641C6"/>
    <w:rsid w:val="00964247"/>
    <w:rsid w:val="009642F8"/>
    <w:rsid w:val="00964526"/>
    <w:rsid w:val="00964AD0"/>
    <w:rsid w:val="00965AB9"/>
    <w:rsid w:val="00965EF7"/>
    <w:rsid w:val="0096605B"/>
    <w:rsid w:val="0096608C"/>
    <w:rsid w:val="0096622D"/>
    <w:rsid w:val="00966799"/>
    <w:rsid w:val="009669C0"/>
    <w:rsid w:val="00966E97"/>
    <w:rsid w:val="00966F39"/>
    <w:rsid w:val="00966FFD"/>
    <w:rsid w:val="00967192"/>
    <w:rsid w:val="009675F7"/>
    <w:rsid w:val="009678EA"/>
    <w:rsid w:val="00970329"/>
    <w:rsid w:val="00970338"/>
    <w:rsid w:val="009704B7"/>
    <w:rsid w:val="0097054A"/>
    <w:rsid w:val="009707F1"/>
    <w:rsid w:val="00970CC7"/>
    <w:rsid w:val="00970DB5"/>
    <w:rsid w:val="00971039"/>
    <w:rsid w:val="0097175E"/>
    <w:rsid w:val="00971CEB"/>
    <w:rsid w:val="00971CEE"/>
    <w:rsid w:val="00972409"/>
    <w:rsid w:val="0097243F"/>
    <w:rsid w:val="009724AB"/>
    <w:rsid w:val="00973268"/>
    <w:rsid w:val="009734A6"/>
    <w:rsid w:val="00973512"/>
    <w:rsid w:val="00973611"/>
    <w:rsid w:val="00973752"/>
    <w:rsid w:val="00973E31"/>
    <w:rsid w:val="00974520"/>
    <w:rsid w:val="009745D4"/>
    <w:rsid w:val="00974937"/>
    <w:rsid w:val="00974943"/>
    <w:rsid w:val="00975172"/>
    <w:rsid w:val="00975400"/>
    <w:rsid w:val="0097593C"/>
    <w:rsid w:val="00975A05"/>
    <w:rsid w:val="00975A78"/>
    <w:rsid w:val="00975EF8"/>
    <w:rsid w:val="00976820"/>
    <w:rsid w:val="0097683A"/>
    <w:rsid w:val="009770B3"/>
    <w:rsid w:val="00977ADD"/>
    <w:rsid w:val="00977C50"/>
    <w:rsid w:val="0098035C"/>
    <w:rsid w:val="00980712"/>
    <w:rsid w:val="009809A7"/>
    <w:rsid w:val="00980B0F"/>
    <w:rsid w:val="00980E0D"/>
    <w:rsid w:val="00980E3F"/>
    <w:rsid w:val="00980EE9"/>
    <w:rsid w:val="009814E1"/>
    <w:rsid w:val="009817FF"/>
    <w:rsid w:val="00981986"/>
    <w:rsid w:val="00981A90"/>
    <w:rsid w:val="00981C9E"/>
    <w:rsid w:val="00981F14"/>
    <w:rsid w:val="00981FF7"/>
    <w:rsid w:val="00982098"/>
    <w:rsid w:val="009822A1"/>
    <w:rsid w:val="009822D7"/>
    <w:rsid w:val="00982302"/>
    <w:rsid w:val="009824EC"/>
    <w:rsid w:val="009827F3"/>
    <w:rsid w:val="009828AE"/>
    <w:rsid w:val="00982AA7"/>
    <w:rsid w:val="00982F05"/>
    <w:rsid w:val="00983072"/>
    <w:rsid w:val="00983279"/>
    <w:rsid w:val="00983285"/>
    <w:rsid w:val="00983511"/>
    <w:rsid w:val="00983745"/>
    <w:rsid w:val="00983861"/>
    <w:rsid w:val="00983A01"/>
    <w:rsid w:val="00983A0D"/>
    <w:rsid w:val="00983DF9"/>
    <w:rsid w:val="0098410A"/>
    <w:rsid w:val="00984436"/>
    <w:rsid w:val="0098474F"/>
    <w:rsid w:val="009848DF"/>
    <w:rsid w:val="00984C8E"/>
    <w:rsid w:val="00985045"/>
    <w:rsid w:val="00985C93"/>
    <w:rsid w:val="00985E4F"/>
    <w:rsid w:val="00985F64"/>
    <w:rsid w:val="0098659A"/>
    <w:rsid w:val="00986606"/>
    <w:rsid w:val="0098687D"/>
    <w:rsid w:val="00986E4B"/>
    <w:rsid w:val="009870BC"/>
    <w:rsid w:val="009877D4"/>
    <w:rsid w:val="00987842"/>
    <w:rsid w:val="009878FE"/>
    <w:rsid w:val="00987BA8"/>
    <w:rsid w:val="00987EF0"/>
    <w:rsid w:val="00990064"/>
    <w:rsid w:val="009901CA"/>
    <w:rsid w:val="00990200"/>
    <w:rsid w:val="009902B5"/>
    <w:rsid w:val="009905BA"/>
    <w:rsid w:val="00990916"/>
    <w:rsid w:val="00990ABB"/>
    <w:rsid w:val="00990EFD"/>
    <w:rsid w:val="00990FAE"/>
    <w:rsid w:val="009915EC"/>
    <w:rsid w:val="009916A1"/>
    <w:rsid w:val="009916D8"/>
    <w:rsid w:val="0099184B"/>
    <w:rsid w:val="00991A3D"/>
    <w:rsid w:val="00991D9A"/>
    <w:rsid w:val="00991EA3"/>
    <w:rsid w:val="0099215A"/>
    <w:rsid w:val="009922B9"/>
    <w:rsid w:val="009924D4"/>
    <w:rsid w:val="00992991"/>
    <w:rsid w:val="00992B55"/>
    <w:rsid w:val="00992B6A"/>
    <w:rsid w:val="00992C05"/>
    <w:rsid w:val="00993594"/>
    <w:rsid w:val="009936E6"/>
    <w:rsid w:val="009939AA"/>
    <w:rsid w:val="00993B73"/>
    <w:rsid w:val="00993E20"/>
    <w:rsid w:val="00994272"/>
    <w:rsid w:val="00994400"/>
    <w:rsid w:val="00995226"/>
    <w:rsid w:val="009952FF"/>
    <w:rsid w:val="009956D2"/>
    <w:rsid w:val="0099575D"/>
    <w:rsid w:val="009959F4"/>
    <w:rsid w:val="00995A9A"/>
    <w:rsid w:val="00995A9B"/>
    <w:rsid w:val="00995B93"/>
    <w:rsid w:val="00995DEB"/>
    <w:rsid w:val="00995FBB"/>
    <w:rsid w:val="009966AC"/>
    <w:rsid w:val="009966E2"/>
    <w:rsid w:val="009966FE"/>
    <w:rsid w:val="00996CCC"/>
    <w:rsid w:val="00996D6B"/>
    <w:rsid w:val="00996D74"/>
    <w:rsid w:val="0099712D"/>
    <w:rsid w:val="0099732D"/>
    <w:rsid w:val="009973AC"/>
    <w:rsid w:val="00997479"/>
    <w:rsid w:val="00997577"/>
    <w:rsid w:val="00997A56"/>
    <w:rsid w:val="00997EBF"/>
    <w:rsid w:val="009A0019"/>
    <w:rsid w:val="009A06B2"/>
    <w:rsid w:val="009A0995"/>
    <w:rsid w:val="009A10DC"/>
    <w:rsid w:val="009A1C2C"/>
    <w:rsid w:val="009A1FB2"/>
    <w:rsid w:val="009A2285"/>
    <w:rsid w:val="009A292F"/>
    <w:rsid w:val="009A31BF"/>
    <w:rsid w:val="009A31DE"/>
    <w:rsid w:val="009A32DF"/>
    <w:rsid w:val="009A3F22"/>
    <w:rsid w:val="009A4053"/>
    <w:rsid w:val="009A43D5"/>
    <w:rsid w:val="009A488A"/>
    <w:rsid w:val="009A4A7D"/>
    <w:rsid w:val="009A4A80"/>
    <w:rsid w:val="009A4BC6"/>
    <w:rsid w:val="009A4D77"/>
    <w:rsid w:val="009A51C2"/>
    <w:rsid w:val="009A5477"/>
    <w:rsid w:val="009A55C8"/>
    <w:rsid w:val="009A59A1"/>
    <w:rsid w:val="009A5D5F"/>
    <w:rsid w:val="009A5F36"/>
    <w:rsid w:val="009A60CE"/>
    <w:rsid w:val="009A626A"/>
    <w:rsid w:val="009A6376"/>
    <w:rsid w:val="009A63AA"/>
    <w:rsid w:val="009A6449"/>
    <w:rsid w:val="009A6701"/>
    <w:rsid w:val="009A69A3"/>
    <w:rsid w:val="009A6DE6"/>
    <w:rsid w:val="009A751B"/>
    <w:rsid w:val="009A757E"/>
    <w:rsid w:val="009A769B"/>
    <w:rsid w:val="009A782C"/>
    <w:rsid w:val="009A78CF"/>
    <w:rsid w:val="009A7D20"/>
    <w:rsid w:val="009A7DF3"/>
    <w:rsid w:val="009B0888"/>
    <w:rsid w:val="009B0CC3"/>
    <w:rsid w:val="009B0CDF"/>
    <w:rsid w:val="009B11AF"/>
    <w:rsid w:val="009B190C"/>
    <w:rsid w:val="009B1AAE"/>
    <w:rsid w:val="009B2005"/>
    <w:rsid w:val="009B21EF"/>
    <w:rsid w:val="009B2247"/>
    <w:rsid w:val="009B26CD"/>
    <w:rsid w:val="009B2813"/>
    <w:rsid w:val="009B28C8"/>
    <w:rsid w:val="009B28CC"/>
    <w:rsid w:val="009B2909"/>
    <w:rsid w:val="009B2AC1"/>
    <w:rsid w:val="009B2C64"/>
    <w:rsid w:val="009B2E12"/>
    <w:rsid w:val="009B3671"/>
    <w:rsid w:val="009B36D5"/>
    <w:rsid w:val="009B38DD"/>
    <w:rsid w:val="009B3C4E"/>
    <w:rsid w:val="009B47B0"/>
    <w:rsid w:val="009B4AC8"/>
    <w:rsid w:val="009B50C6"/>
    <w:rsid w:val="009B5117"/>
    <w:rsid w:val="009B5216"/>
    <w:rsid w:val="009B5260"/>
    <w:rsid w:val="009B52FA"/>
    <w:rsid w:val="009B558A"/>
    <w:rsid w:val="009B56F4"/>
    <w:rsid w:val="009B57F2"/>
    <w:rsid w:val="009B5D09"/>
    <w:rsid w:val="009B5FA4"/>
    <w:rsid w:val="009B609F"/>
    <w:rsid w:val="009B6885"/>
    <w:rsid w:val="009B690F"/>
    <w:rsid w:val="009B691C"/>
    <w:rsid w:val="009B6BFA"/>
    <w:rsid w:val="009B6E50"/>
    <w:rsid w:val="009B6F4C"/>
    <w:rsid w:val="009B7330"/>
    <w:rsid w:val="009B74B3"/>
    <w:rsid w:val="009B7E6E"/>
    <w:rsid w:val="009C056A"/>
    <w:rsid w:val="009C0E1B"/>
    <w:rsid w:val="009C0EE0"/>
    <w:rsid w:val="009C1254"/>
    <w:rsid w:val="009C12AB"/>
    <w:rsid w:val="009C1964"/>
    <w:rsid w:val="009C1FCD"/>
    <w:rsid w:val="009C27FB"/>
    <w:rsid w:val="009C32B2"/>
    <w:rsid w:val="009C3589"/>
    <w:rsid w:val="009C35A7"/>
    <w:rsid w:val="009C380D"/>
    <w:rsid w:val="009C390E"/>
    <w:rsid w:val="009C3914"/>
    <w:rsid w:val="009C40CE"/>
    <w:rsid w:val="009C41FE"/>
    <w:rsid w:val="009C45A2"/>
    <w:rsid w:val="009C45BB"/>
    <w:rsid w:val="009C472B"/>
    <w:rsid w:val="009C49FB"/>
    <w:rsid w:val="009C4E61"/>
    <w:rsid w:val="009C5262"/>
    <w:rsid w:val="009C53A5"/>
    <w:rsid w:val="009C5B47"/>
    <w:rsid w:val="009C5B87"/>
    <w:rsid w:val="009C5F8E"/>
    <w:rsid w:val="009C5FA1"/>
    <w:rsid w:val="009C6064"/>
    <w:rsid w:val="009C649C"/>
    <w:rsid w:val="009C6801"/>
    <w:rsid w:val="009C6896"/>
    <w:rsid w:val="009C69F4"/>
    <w:rsid w:val="009C6DBB"/>
    <w:rsid w:val="009C6F47"/>
    <w:rsid w:val="009C789D"/>
    <w:rsid w:val="009C7CBB"/>
    <w:rsid w:val="009D0807"/>
    <w:rsid w:val="009D08F9"/>
    <w:rsid w:val="009D0FC0"/>
    <w:rsid w:val="009D1317"/>
    <w:rsid w:val="009D167F"/>
    <w:rsid w:val="009D1876"/>
    <w:rsid w:val="009D1A76"/>
    <w:rsid w:val="009D1A9F"/>
    <w:rsid w:val="009D1C05"/>
    <w:rsid w:val="009D1C85"/>
    <w:rsid w:val="009D1E93"/>
    <w:rsid w:val="009D2950"/>
    <w:rsid w:val="009D2CC5"/>
    <w:rsid w:val="009D2D51"/>
    <w:rsid w:val="009D2F4B"/>
    <w:rsid w:val="009D3728"/>
    <w:rsid w:val="009D39EF"/>
    <w:rsid w:val="009D3AC7"/>
    <w:rsid w:val="009D3CF9"/>
    <w:rsid w:val="009D3F9D"/>
    <w:rsid w:val="009D3FE0"/>
    <w:rsid w:val="009D4068"/>
    <w:rsid w:val="009D4193"/>
    <w:rsid w:val="009D4F6A"/>
    <w:rsid w:val="009D5FC6"/>
    <w:rsid w:val="009D648D"/>
    <w:rsid w:val="009D6496"/>
    <w:rsid w:val="009D67F2"/>
    <w:rsid w:val="009D685E"/>
    <w:rsid w:val="009D7139"/>
    <w:rsid w:val="009D73C4"/>
    <w:rsid w:val="009D7496"/>
    <w:rsid w:val="009D7C05"/>
    <w:rsid w:val="009D7DCE"/>
    <w:rsid w:val="009E09EC"/>
    <w:rsid w:val="009E0E7A"/>
    <w:rsid w:val="009E0EEB"/>
    <w:rsid w:val="009E0FF5"/>
    <w:rsid w:val="009E147E"/>
    <w:rsid w:val="009E18C0"/>
    <w:rsid w:val="009E2042"/>
    <w:rsid w:val="009E20AC"/>
    <w:rsid w:val="009E2216"/>
    <w:rsid w:val="009E27BD"/>
    <w:rsid w:val="009E2A3E"/>
    <w:rsid w:val="009E2D2A"/>
    <w:rsid w:val="009E36B1"/>
    <w:rsid w:val="009E374B"/>
    <w:rsid w:val="009E3CE8"/>
    <w:rsid w:val="009E3EB7"/>
    <w:rsid w:val="009E3FD5"/>
    <w:rsid w:val="009E403F"/>
    <w:rsid w:val="009E443D"/>
    <w:rsid w:val="009E44FE"/>
    <w:rsid w:val="009E4EF7"/>
    <w:rsid w:val="009E4F15"/>
    <w:rsid w:val="009E50AD"/>
    <w:rsid w:val="009E50DD"/>
    <w:rsid w:val="009E558C"/>
    <w:rsid w:val="009E59BE"/>
    <w:rsid w:val="009E5A50"/>
    <w:rsid w:val="009E5ABC"/>
    <w:rsid w:val="009E5C3A"/>
    <w:rsid w:val="009E5F42"/>
    <w:rsid w:val="009E6974"/>
    <w:rsid w:val="009E6AC1"/>
    <w:rsid w:val="009E6D4A"/>
    <w:rsid w:val="009E76BF"/>
    <w:rsid w:val="009E77D6"/>
    <w:rsid w:val="009E78A2"/>
    <w:rsid w:val="009E7CC0"/>
    <w:rsid w:val="009F0049"/>
    <w:rsid w:val="009F004B"/>
    <w:rsid w:val="009F013D"/>
    <w:rsid w:val="009F0D9C"/>
    <w:rsid w:val="009F0F53"/>
    <w:rsid w:val="009F1424"/>
    <w:rsid w:val="009F148E"/>
    <w:rsid w:val="009F1874"/>
    <w:rsid w:val="009F1BFC"/>
    <w:rsid w:val="009F1D43"/>
    <w:rsid w:val="009F2079"/>
    <w:rsid w:val="009F2663"/>
    <w:rsid w:val="009F2E1F"/>
    <w:rsid w:val="009F2EFC"/>
    <w:rsid w:val="009F37F5"/>
    <w:rsid w:val="009F3ABE"/>
    <w:rsid w:val="009F3F3F"/>
    <w:rsid w:val="009F3F7F"/>
    <w:rsid w:val="009F42CA"/>
    <w:rsid w:val="009F48BF"/>
    <w:rsid w:val="009F4A3F"/>
    <w:rsid w:val="009F4D6A"/>
    <w:rsid w:val="009F55A3"/>
    <w:rsid w:val="009F5736"/>
    <w:rsid w:val="009F5A87"/>
    <w:rsid w:val="009F61D4"/>
    <w:rsid w:val="009F6408"/>
    <w:rsid w:val="009F643F"/>
    <w:rsid w:val="009F680F"/>
    <w:rsid w:val="009F6A94"/>
    <w:rsid w:val="009F6B43"/>
    <w:rsid w:val="009F77BA"/>
    <w:rsid w:val="009F79C5"/>
    <w:rsid w:val="009F7AF3"/>
    <w:rsid w:val="009F7CD7"/>
    <w:rsid w:val="009F7DCA"/>
    <w:rsid w:val="009F7FA5"/>
    <w:rsid w:val="00A00194"/>
    <w:rsid w:val="00A003EF"/>
    <w:rsid w:val="00A00419"/>
    <w:rsid w:val="00A0082E"/>
    <w:rsid w:val="00A00862"/>
    <w:rsid w:val="00A0086E"/>
    <w:rsid w:val="00A00CC7"/>
    <w:rsid w:val="00A00D33"/>
    <w:rsid w:val="00A00E81"/>
    <w:rsid w:val="00A021DE"/>
    <w:rsid w:val="00A02B15"/>
    <w:rsid w:val="00A02B9D"/>
    <w:rsid w:val="00A02C46"/>
    <w:rsid w:val="00A02EDB"/>
    <w:rsid w:val="00A0322E"/>
    <w:rsid w:val="00A0328F"/>
    <w:rsid w:val="00A03546"/>
    <w:rsid w:val="00A035EF"/>
    <w:rsid w:val="00A03676"/>
    <w:rsid w:val="00A03705"/>
    <w:rsid w:val="00A038A2"/>
    <w:rsid w:val="00A039A3"/>
    <w:rsid w:val="00A03CAC"/>
    <w:rsid w:val="00A03E6F"/>
    <w:rsid w:val="00A040D8"/>
    <w:rsid w:val="00A042CD"/>
    <w:rsid w:val="00A04433"/>
    <w:rsid w:val="00A04497"/>
    <w:rsid w:val="00A044EF"/>
    <w:rsid w:val="00A04595"/>
    <w:rsid w:val="00A04941"/>
    <w:rsid w:val="00A04D43"/>
    <w:rsid w:val="00A054DC"/>
    <w:rsid w:val="00A05705"/>
    <w:rsid w:val="00A059F8"/>
    <w:rsid w:val="00A05B0E"/>
    <w:rsid w:val="00A05E18"/>
    <w:rsid w:val="00A0602C"/>
    <w:rsid w:val="00A06311"/>
    <w:rsid w:val="00A0658B"/>
    <w:rsid w:val="00A065CB"/>
    <w:rsid w:val="00A06A75"/>
    <w:rsid w:val="00A06D08"/>
    <w:rsid w:val="00A06F6A"/>
    <w:rsid w:val="00A07144"/>
    <w:rsid w:val="00A10594"/>
    <w:rsid w:val="00A1079C"/>
    <w:rsid w:val="00A10CC4"/>
    <w:rsid w:val="00A113BF"/>
    <w:rsid w:val="00A11B6F"/>
    <w:rsid w:val="00A11E1A"/>
    <w:rsid w:val="00A120A7"/>
    <w:rsid w:val="00A120E6"/>
    <w:rsid w:val="00A12241"/>
    <w:rsid w:val="00A12464"/>
    <w:rsid w:val="00A1286A"/>
    <w:rsid w:val="00A12A84"/>
    <w:rsid w:val="00A12D26"/>
    <w:rsid w:val="00A12E4E"/>
    <w:rsid w:val="00A12F1F"/>
    <w:rsid w:val="00A12FE1"/>
    <w:rsid w:val="00A130F7"/>
    <w:rsid w:val="00A13126"/>
    <w:rsid w:val="00A13552"/>
    <w:rsid w:val="00A13639"/>
    <w:rsid w:val="00A13B78"/>
    <w:rsid w:val="00A13DDD"/>
    <w:rsid w:val="00A13F7D"/>
    <w:rsid w:val="00A1417C"/>
    <w:rsid w:val="00A141EB"/>
    <w:rsid w:val="00A146DD"/>
    <w:rsid w:val="00A15077"/>
    <w:rsid w:val="00A1527A"/>
    <w:rsid w:val="00A16031"/>
    <w:rsid w:val="00A160A3"/>
    <w:rsid w:val="00A161C2"/>
    <w:rsid w:val="00A1660A"/>
    <w:rsid w:val="00A166A0"/>
    <w:rsid w:val="00A166DD"/>
    <w:rsid w:val="00A167E6"/>
    <w:rsid w:val="00A16B61"/>
    <w:rsid w:val="00A16F7B"/>
    <w:rsid w:val="00A17289"/>
    <w:rsid w:val="00A172AB"/>
    <w:rsid w:val="00A173A9"/>
    <w:rsid w:val="00A178E5"/>
    <w:rsid w:val="00A17CED"/>
    <w:rsid w:val="00A17E60"/>
    <w:rsid w:val="00A20082"/>
    <w:rsid w:val="00A201A4"/>
    <w:rsid w:val="00A20609"/>
    <w:rsid w:val="00A20754"/>
    <w:rsid w:val="00A2085A"/>
    <w:rsid w:val="00A20CD9"/>
    <w:rsid w:val="00A20DB8"/>
    <w:rsid w:val="00A20F07"/>
    <w:rsid w:val="00A20F97"/>
    <w:rsid w:val="00A21044"/>
    <w:rsid w:val="00A21507"/>
    <w:rsid w:val="00A2193B"/>
    <w:rsid w:val="00A219AE"/>
    <w:rsid w:val="00A21A49"/>
    <w:rsid w:val="00A21BC3"/>
    <w:rsid w:val="00A21BEC"/>
    <w:rsid w:val="00A21D85"/>
    <w:rsid w:val="00A22200"/>
    <w:rsid w:val="00A22300"/>
    <w:rsid w:val="00A22485"/>
    <w:rsid w:val="00A22A61"/>
    <w:rsid w:val="00A22C18"/>
    <w:rsid w:val="00A22D28"/>
    <w:rsid w:val="00A22D96"/>
    <w:rsid w:val="00A23019"/>
    <w:rsid w:val="00A231B4"/>
    <w:rsid w:val="00A231EE"/>
    <w:rsid w:val="00A2388F"/>
    <w:rsid w:val="00A24287"/>
    <w:rsid w:val="00A242B1"/>
    <w:rsid w:val="00A245B6"/>
    <w:rsid w:val="00A2464C"/>
    <w:rsid w:val="00A24726"/>
    <w:rsid w:val="00A251C3"/>
    <w:rsid w:val="00A25359"/>
    <w:rsid w:val="00A25466"/>
    <w:rsid w:val="00A2548B"/>
    <w:rsid w:val="00A258B9"/>
    <w:rsid w:val="00A25ED1"/>
    <w:rsid w:val="00A262AD"/>
    <w:rsid w:val="00A26561"/>
    <w:rsid w:val="00A2696E"/>
    <w:rsid w:val="00A26D63"/>
    <w:rsid w:val="00A26EB5"/>
    <w:rsid w:val="00A26FE7"/>
    <w:rsid w:val="00A275CB"/>
    <w:rsid w:val="00A27A5E"/>
    <w:rsid w:val="00A27E7B"/>
    <w:rsid w:val="00A30044"/>
    <w:rsid w:val="00A30197"/>
    <w:rsid w:val="00A305B6"/>
    <w:rsid w:val="00A307C8"/>
    <w:rsid w:val="00A30BAD"/>
    <w:rsid w:val="00A31027"/>
    <w:rsid w:val="00A31355"/>
    <w:rsid w:val="00A314FD"/>
    <w:rsid w:val="00A3175D"/>
    <w:rsid w:val="00A317D4"/>
    <w:rsid w:val="00A318B5"/>
    <w:rsid w:val="00A31913"/>
    <w:rsid w:val="00A31AF9"/>
    <w:rsid w:val="00A31E5E"/>
    <w:rsid w:val="00A31F94"/>
    <w:rsid w:val="00A321E9"/>
    <w:rsid w:val="00A32293"/>
    <w:rsid w:val="00A3258C"/>
    <w:rsid w:val="00A329EE"/>
    <w:rsid w:val="00A32C9D"/>
    <w:rsid w:val="00A32F64"/>
    <w:rsid w:val="00A33767"/>
    <w:rsid w:val="00A338C3"/>
    <w:rsid w:val="00A33C17"/>
    <w:rsid w:val="00A33C46"/>
    <w:rsid w:val="00A33CC4"/>
    <w:rsid w:val="00A33FCE"/>
    <w:rsid w:val="00A3401F"/>
    <w:rsid w:val="00A343F9"/>
    <w:rsid w:val="00A34551"/>
    <w:rsid w:val="00A346E6"/>
    <w:rsid w:val="00A349A4"/>
    <w:rsid w:val="00A34F89"/>
    <w:rsid w:val="00A35106"/>
    <w:rsid w:val="00A3525E"/>
    <w:rsid w:val="00A35331"/>
    <w:rsid w:val="00A357EA"/>
    <w:rsid w:val="00A363BB"/>
    <w:rsid w:val="00A364A1"/>
    <w:rsid w:val="00A36864"/>
    <w:rsid w:val="00A36937"/>
    <w:rsid w:val="00A36AAF"/>
    <w:rsid w:val="00A36AE1"/>
    <w:rsid w:val="00A371E6"/>
    <w:rsid w:val="00A3752F"/>
    <w:rsid w:val="00A376D2"/>
    <w:rsid w:val="00A37769"/>
    <w:rsid w:val="00A37B22"/>
    <w:rsid w:val="00A37CC5"/>
    <w:rsid w:val="00A37E1B"/>
    <w:rsid w:val="00A402E6"/>
    <w:rsid w:val="00A4033A"/>
    <w:rsid w:val="00A40429"/>
    <w:rsid w:val="00A404B1"/>
    <w:rsid w:val="00A4058B"/>
    <w:rsid w:val="00A405DD"/>
    <w:rsid w:val="00A40E12"/>
    <w:rsid w:val="00A410ED"/>
    <w:rsid w:val="00A413F5"/>
    <w:rsid w:val="00A41498"/>
    <w:rsid w:val="00A41535"/>
    <w:rsid w:val="00A4156F"/>
    <w:rsid w:val="00A416D0"/>
    <w:rsid w:val="00A417BA"/>
    <w:rsid w:val="00A418DB"/>
    <w:rsid w:val="00A41DFD"/>
    <w:rsid w:val="00A42135"/>
    <w:rsid w:val="00A421E2"/>
    <w:rsid w:val="00A42676"/>
    <w:rsid w:val="00A42C0D"/>
    <w:rsid w:val="00A42DA9"/>
    <w:rsid w:val="00A42E10"/>
    <w:rsid w:val="00A4328F"/>
    <w:rsid w:val="00A434BB"/>
    <w:rsid w:val="00A43969"/>
    <w:rsid w:val="00A43E4C"/>
    <w:rsid w:val="00A43F57"/>
    <w:rsid w:val="00A4427D"/>
    <w:rsid w:val="00A44579"/>
    <w:rsid w:val="00A447BC"/>
    <w:rsid w:val="00A4544F"/>
    <w:rsid w:val="00A4564D"/>
    <w:rsid w:val="00A456E7"/>
    <w:rsid w:val="00A45AB1"/>
    <w:rsid w:val="00A45ABF"/>
    <w:rsid w:val="00A45CCD"/>
    <w:rsid w:val="00A463D3"/>
    <w:rsid w:val="00A46463"/>
    <w:rsid w:val="00A464AF"/>
    <w:rsid w:val="00A464C6"/>
    <w:rsid w:val="00A46657"/>
    <w:rsid w:val="00A46B2B"/>
    <w:rsid w:val="00A46BB8"/>
    <w:rsid w:val="00A471D6"/>
    <w:rsid w:val="00A47531"/>
    <w:rsid w:val="00A47966"/>
    <w:rsid w:val="00A5014F"/>
    <w:rsid w:val="00A501E3"/>
    <w:rsid w:val="00A50358"/>
    <w:rsid w:val="00A51699"/>
    <w:rsid w:val="00A52231"/>
    <w:rsid w:val="00A52873"/>
    <w:rsid w:val="00A52F47"/>
    <w:rsid w:val="00A5321F"/>
    <w:rsid w:val="00A5358F"/>
    <w:rsid w:val="00A53847"/>
    <w:rsid w:val="00A539D3"/>
    <w:rsid w:val="00A53CFD"/>
    <w:rsid w:val="00A53ED2"/>
    <w:rsid w:val="00A53F6C"/>
    <w:rsid w:val="00A5414A"/>
    <w:rsid w:val="00A54325"/>
    <w:rsid w:val="00A5457C"/>
    <w:rsid w:val="00A54676"/>
    <w:rsid w:val="00A54705"/>
    <w:rsid w:val="00A54BDD"/>
    <w:rsid w:val="00A54C02"/>
    <w:rsid w:val="00A5508F"/>
    <w:rsid w:val="00A55196"/>
    <w:rsid w:val="00A55890"/>
    <w:rsid w:val="00A55925"/>
    <w:rsid w:val="00A55C13"/>
    <w:rsid w:val="00A55ED4"/>
    <w:rsid w:val="00A5610E"/>
    <w:rsid w:val="00A562CB"/>
    <w:rsid w:val="00A5687A"/>
    <w:rsid w:val="00A56C06"/>
    <w:rsid w:val="00A570A1"/>
    <w:rsid w:val="00A5719B"/>
    <w:rsid w:val="00A574A8"/>
    <w:rsid w:val="00A57581"/>
    <w:rsid w:val="00A578FD"/>
    <w:rsid w:val="00A57930"/>
    <w:rsid w:val="00A57D72"/>
    <w:rsid w:val="00A57E65"/>
    <w:rsid w:val="00A6018A"/>
    <w:rsid w:val="00A60334"/>
    <w:rsid w:val="00A60A46"/>
    <w:rsid w:val="00A617C8"/>
    <w:rsid w:val="00A61848"/>
    <w:rsid w:val="00A61D40"/>
    <w:rsid w:val="00A61EDA"/>
    <w:rsid w:val="00A61F5E"/>
    <w:rsid w:val="00A61FFB"/>
    <w:rsid w:val="00A62AED"/>
    <w:rsid w:val="00A63039"/>
    <w:rsid w:val="00A63AB4"/>
    <w:rsid w:val="00A63BB5"/>
    <w:rsid w:val="00A63E21"/>
    <w:rsid w:val="00A649AC"/>
    <w:rsid w:val="00A64AC0"/>
    <w:rsid w:val="00A64C50"/>
    <w:rsid w:val="00A6508D"/>
    <w:rsid w:val="00A652FD"/>
    <w:rsid w:val="00A65631"/>
    <w:rsid w:val="00A657B3"/>
    <w:rsid w:val="00A65990"/>
    <w:rsid w:val="00A65B44"/>
    <w:rsid w:val="00A65E49"/>
    <w:rsid w:val="00A66428"/>
    <w:rsid w:val="00A6643F"/>
    <w:rsid w:val="00A664FA"/>
    <w:rsid w:val="00A6659C"/>
    <w:rsid w:val="00A669B5"/>
    <w:rsid w:val="00A66CA8"/>
    <w:rsid w:val="00A66CE2"/>
    <w:rsid w:val="00A6707E"/>
    <w:rsid w:val="00A671C0"/>
    <w:rsid w:val="00A676E9"/>
    <w:rsid w:val="00A676F3"/>
    <w:rsid w:val="00A67833"/>
    <w:rsid w:val="00A67A55"/>
    <w:rsid w:val="00A67AC8"/>
    <w:rsid w:val="00A709C2"/>
    <w:rsid w:val="00A70D82"/>
    <w:rsid w:val="00A71332"/>
    <w:rsid w:val="00A71545"/>
    <w:rsid w:val="00A715D4"/>
    <w:rsid w:val="00A717B5"/>
    <w:rsid w:val="00A71887"/>
    <w:rsid w:val="00A71E53"/>
    <w:rsid w:val="00A72469"/>
    <w:rsid w:val="00A72580"/>
    <w:rsid w:val="00A72629"/>
    <w:rsid w:val="00A72761"/>
    <w:rsid w:val="00A72CDE"/>
    <w:rsid w:val="00A72D51"/>
    <w:rsid w:val="00A73257"/>
    <w:rsid w:val="00A73933"/>
    <w:rsid w:val="00A73A72"/>
    <w:rsid w:val="00A73C3F"/>
    <w:rsid w:val="00A7405D"/>
    <w:rsid w:val="00A74188"/>
    <w:rsid w:val="00A74223"/>
    <w:rsid w:val="00A74DAE"/>
    <w:rsid w:val="00A74FDF"/>
    <w:rsid w:val="00A75260"/>
    <w:rsid w:val="00A7555D"/>
    <w:rsid w:val="00A75B39"/>
    <w:rsid w:val="00A75BAD"/>
    <w:rsid w:val="00A75C03"/>
    <w:rsid w:val="00A76134"/>
    <w:rsid w:val="00A76532"/>
    <w:rsid w:val="00A767EE"/>
    <w:rsid w:val="00A7711E"/>
    <w:rsid w:val="00A77314"/>
    <w:rsid w:val="00A774D5"/>
    <w:rsid w:val="00A77B48"/>
    <w:rsid w:val="00A77E9F"/>
    <w:rsid w:val="00A800C7"/>
    <w:rsid w:val="00A8077D"/>
    <w:rsid w:val="00A809D9"/>
    <w:rsid w:val="00A80EEC"/>
    <w:rsid w:val="00A8109C"/>
    <w:rsid w:val="00A816FC"/>
    <w:rsid w:val="00A819C5"/>
    <w:rsid w:val="00A81E0A"/>
    <w:rsid w:val="00A81E9C"/>
    <w:rsid w:val="00A81FE2"/>
    <w:rsid w:val="00A82095"/>
    <w:rsid w:val="00A82A46"/>
    <w:rsid w:val="00A82C73"/>
    <w:rsid w:val="00A82ED6"/>
    <w:rsid w:val="00A837DD"/>
    <w:rsid w:val="00A838F5"/>
    <w:rsid w:val="00A8392D"/>
    <w:rsid w:val="00A8459F"/>
    <w:rsid w:val="00A845F4"/>
    <w:rsid w:val="00A8473F"/>
    <w:rsid w:val="00A84B01"/>
    <w:rsid w:val="00A84BAC"/>
    <w:rsid w:val="00A850AF"/>
    <w:rsid w:val="00A851BE"/>
    <w:rsid w:val="00A85278"/>
    <w:rsid w:val="00A856E4"/>
    <w:rsid w:val="00A85801"/>
    <w:rsid w:val="00A8585B"/>
    <w:rsid w:val="00A859E4"/>
    <w:rsid w:val="00A861F6"/>
    <w:rsid w:val="00A869BF"/>
    <w:rsid w:val="00A86AAD"/>
    <w:rsid w:val="00A86E25"/>
    <w:rsid w:val="00A87176"/>
    <w:rsid w:val="00A87571"/>
    <w:rsid w:val="00A90179"/>
    <w:rsid w:val="00A902E8"/>
    <w:rsid w:val="00A90519"/>
    <w:rsid w:val="00A90723"/>
    <w:rsid w:val="00A9087C"/>
    <w:rsid w:val="00A90B6F"/>
    <w:rsid w:val="00A90C3B"/>
    <w:rsid w:val="00A914B7"/>
    <w:rsid w:val="00A9178D"/>
    <w:rsid w:val="00A91D5F"/>
    <w:rsid w:val="00A920D0"/>
    <w:rsid w:val="00A9245E"/>
    <w:rsid w:val="00A926B4"/>
    <w:rsid w:val="00A92FAC"/>
    <w:rsid w:val="00A930B8"/>
    <w:rsid w:val="00A935B4"/>
    <w:rsid w:val="00A93843"/>
    <w:rsid w:val="00A93B82"/>
    <w:rsid w:val="00A93CEC"/>
    <w:rsid w:val="00A94033"/>
    <w:rsid w:val="00A9440F"/>
    <w:rsid w:val="00A9482A"/>
    <w:rsid w:val="00A94935"/>
    <w:rsid w:val="00A94B2B"/>
    <w:rsid w:val="00A94C72"/>
    <w:rsid w:val="00A94E26"/>
    <w:rsid w:val="00A95179"/>
    <w:rsid w:val="00A951D4"/>
    <w:rsid w:val="00A95220"/>
    <w:rsid w:val="00A952A5"/>
    <w:rsid w:val="00A95F55"/>
    <w:rsid w:val="00A9640B"/>
    <w:rsid w:val="00A968DE"/>
    <w:rsid w:val="00A97479"/>
    <w:rsid w:val="00A97B54"/>
    <w:rsid w:val="00AA0670"/>
    <w:rsid w:val="00AA0756"/>
    <w:rsid w:val="00AA0A4B"/>
    <w:rsid w:val="00AA0F02"/>
    <w:rsid w:val="00AA12BD"/>
    <w:rsid w:val="00AA1824"/>
    <w:rsid w:val="00AA18AF"/>
    <w:rsid w:val="00AA1BA6"/>
    <w:rsid w:val="00AA20C4"/>
    <w:rsid w:val="00AA2F1F"/>
    <w:rsid w:val="00AA2F35"/>
    <w:rsid w:val="00AA2F41"/>
    <w:rsid w:val="00AA2F4A"/>
    <w:rsid w:val="00AA2FAD"/>
    <w:rsid w:val="00AA3410"/>
    <w:rsid w:val="00AA3517"/>
    <w:rsid w:val="00AA3B1C"/>
    <w:rsid w:val="00AA3EA3"/>
    <w:rsid w:val="00AA4307"/>
    <w:rsid w:val="00AA445D"/>
    <w:rsid w:val="00AA4505"/>
    <w:rsid w:val="00AA4927"/>
    <w:rsid w:val="00AA4960"/>
    <w:rsid w:val="00AA4EA5"/>
    <w:rsid w:val="00AA4F26"/>
    <w:rsid w:val="00AA5364"/>
    <w:rsid w:val="00AA53B6"/>
    <w:rsid w:val="00AA560A"/>
    <w:rsid w:val="00AA561E"/>
    <w:rsid w:val="00AA5659"/>
    <w:rsid w:val="00AA59DC"/>
    <w:rsid w:val="00AA59ED"/>
    <w:rsid w:val="00AA604B"/>
    <w:rsid w:val="00AA61AD"/>
    <w:rsid w:val="00AA632A"/>
    <w:rsid w:val="00AA6558"/>
    <w:rsid w:val="00AA672B"/>
    <w:rsid w:val="00AA69D2"/>
    <w:rsid w:val="00AA6C54"/>
    <w:rsid w:val="00AA7431"/>
    <w:rsid w:val="00AA75E2"/>
    <w:rsid w:val="00AA7C36"/>
    <w:rsid w:val="00AB008B"/>
    <w:rsid w:val="00AB02E1"/>
    <w:rsid w:val="00AB0F68"/>
    <w:rsid w:val="00AB1468"/>
    <w:rsid w:val="00AB17F6"/>
    <w:rsid w:val="00AB18A9"/>
    <w:rsid w:val="00AB1A44"/>
    <w:rsid w:val="00AB1C6E"/>
    <w:rsid w:val="00AB1EEF"/>
    <w:rsid w:val="00AB25FB"/>
    <w:rsid w:val="00AB2735"/>
    <w:rsid w:val="00AB2747"/>
    <w:rsid w:val="00AB28AA"/>
    <w:rsid w:val="00AB2FFD"/>
    <w:rsid w:val="00AB319C"/>
    <w:rsid w:val="00AB321E"/>
    <w:rsid w:val="00AB335D"/>
    <w:rsid w:val="00AB3BE2"/>
    <w:rsid w:val="00AB3C64"/>
    <w:rsid w:val="00AB4465"/>
    <w:rsid w:val="00AB4996"/>
    <w:rsid w:val="00AB5470"/>
    <w:rsid w:val="00AB56C2"/>
    <w:rsid w:val="00AB58AD"/>
    <w:rsid w:val="00AB5BC9"/>
    <w:rsid w:val="00AB5FC5"/>
    <w:rsid w:val="00AB5FE2"/>
    <w:rsid w:val="00AB660D"/>
    <w:rsid w:val="00AB6715"/>
    <w:rsid w:val="00AB67D2"/>
    <w:rsid w:val="00AB68A4"/>
    <w:rsid w:val="00AB6B16"/>
    <w:rsid w:val="00AB6BBB"/>
    <w:rsid w:val="00AB6D92"/>
    <w:rsid w:val="00AB6EBA"/>
    <w:rsid w:val="00AB6F1D"/>
    <w:rsid w:val="00AB70BB"/>
    <w:rsid w:val="00AB7217"/>
    <w:rsid w:val="00AC0205"/>
    <w:rsid w:val="00AC0800"/>
    <w:rsid w:val="00AC0AA5"/>
    <w:rsid w:val="00AC0DF8"/>
    <w:rsid w:val="00AC101C"/>
    <w:rsid w:val="00AC10D4"/>
    <w:rsid w:val="00AC1458"/>
    <w:rsid w:val="00AC152A"/>
    <w:rsid w:val="00AC1D2D"/>
    <w:rsid w:val="00AC1D71"/>
    <w:rsid w:val="00AC235D"/>
    <w:rsid w:val="00AC2AB3"/>
    <w:rsid w:val="00AC2B1E"/>
    <w:rsid w:val="00AC2D71"/>
    <w:rsid w:val="00AC3079"/>
    <w:rsid w:val="00AC35E9"/>
    <w:rsid w:val="00AC3937"/>
    <w:rsid w:val="00AC3F12"/>
    <w:rsid w:val="00AC3F14"/>
    <w:rsid w:val="00AC3F68"/>
    <w:rsid w:val="00AC406C"/>
    <w:rsid w:val="00AC4401"/>
    <w:rsid w:val="00AC442B"/>
    <w:rsid w:val="00AC4B8F"/>
    <w:rsid w:val="00AC4C10"/>
    <w:rsid w:val="00AC4D0A"/>
    <w:rsid w:val="00AC4FAF"/>
    <w:rsid w:val="00AC51D9"/>
    <w:rsid w:val="00AC5683"/>
    <w:rsid w:val="00AC5B73"/>
    <w:rsid w:val="00AC5CA4"/>
    <w:rsid w:val="00AC6232"/>
    <w:rsid w:val="00AC71EA"/>
    <w:rsid w:val="00AC7244"/>
    <w:rsid w:val="00AC734B"/>
    <w:rsid w:val="00AC7701"/>
    <w:rsid w:val="00AC772B"/>
    <w:rsid w:val="00AC7D41"/>
    <w:rsid w:val="00AC7D5B"/>
    <w:rsid w:val="00AC7E1C"/>
    <w:rsid w:val="00AD0006"/>
    <w:rsid w:val="00AD0141"/>
    <w:rsid w:val="00AD04F4"/>
    <w:rsid w:val="00AD055E"/>
    <w:rsid w:val="00AD076E"/>
    <w:rsid w:val="00AD08E7"/>
    <w:rsid w:val="00AD0AE3"/>
    <w:rsid w:val="00AD0EF1"/>
    <w:rsid w:val="00AD0F03"/>
    <w:rsid w:val="00AD1152"/>
    <w:rsid w:val="00AD16EA"/>
    <w:rsid w:val="00AD190B"/>
    <w:rsid w:val="00AD1B49"/>
    <w:rsid w:val="00AD1C6C"/>
    <w:rsid w:val="00AD1D83"/>
    <w:rsid w:val="00AD24D6"/>
    <w:rsid w:val="00AD256D"/>
    <w:rsid w:val="00AD2EAD"/>
    <w:rsid w:val="00AD407A"/>
    <w:rsid w:val="00AD4186"/>
    <w:rsid w:val="00AD42B4"/>
    <w:rsid w:val="00AD42DC"/>
    <w:rsid w:val="00AD449F"/>
    <w:rsid w:val="00AD4681"/>
    <w:rsid w:val="00AD4E09"/>
    <w:rsid w:val="00AD5120"/>
    <w:rsid w:val="00AD5184"/>
    <w:rsid w:val="00AD5293"/>
    <w:rsid w:val="00AD5511"/>
    <w:rsid w:val="00AD558C"/>
    <w:rsid w:val="00AD56F3"/>
    <w:rsid w:val="00AD5A68"/>
    <w:rsid w:val="00AD5EDA"/>
    <w:rsid w:val="00AD6327"/>
    <w:rsid w:val="00AD6675"/>
    <w:rsid w:val="00AD6703"/>
    <w:rsid w:val="00AD6786"/>
    <w:rsid w:val="00AD690C"/>
    <w:rsid w:val="00AD6B77"/>
    <w:rsid w:val="00AD6FC9"/>
    <w:rsid w:val="00AD7A17"/>
    <w:rsid w:val="00AD7A1D"/>
    <w:rsid w:val="00AD7CC9"/>
    <w:rsid w:val="00AE0EED"/>
    <w:rsid w:val="00AE159D"/>
    <w:rsid w:val="00AE19A3"/>
    <w:rsid w:val="00AE1E0E"/>
    <w:rsid w:val="00AE203D"/>
    <w:rsid w:val="00AE2197"/>
    <w:rsid w:val="00AE29EF"/>
    <w:rsid w:val="00AE2BAD"/>
    <w:rsid w:val="00AE2D5D"/>
    <w:rsid w:val="00AE311E"/>
    <w:rsid w:val="00AE360D"/>
    <w:rsid w:val="00AE3CDA"/>
    <w:rsid w:val="00AE3D10"/>
    <w:rsid w:val="00AE3F35"/>
    <w:rsid w:val="00AE3FA5"/>
    <w:rsid w:val="00AE4238"/>
    <w:rsid w:val="00AE44C5"/>
    <w:rsid w:val="00AE451A"/>
    <w:rsid w:val="00AE489C"/>
    <w:rsid w:val="00AE48FE"/>
    <w:rsid w:val="00AE491D"/>
    <w:rsid w:val="00AE4BD6"/>
    <w:rsid w:val="00AE550A"/>
    <w:rsid w:val="00AE6025"/>
    <w:rsid w:val="00AE602B"/>
    <w:rsid w:val="00AE6154"/>
    <w:rsid w:val="00AE6496"/>
    <w:rsid w:val="00AE67DE"/>
    <w:rsid w:val="00AE6849"/>
    <w:rsid w:val="00AE6B1D"/>
    <w:rsid w:val="00AE6DC4"/>
    <w:rsid w:val="00AE6DF5"/>
    <w:rsid w:val="00AE6E4E"/>
    <w:rsid w:val="00AE6FED"/>
    <w:rsid w:val="00AE704E"/>
    <w:rsid w:val="00AE732F"/>
    <w:rsid w:val="00AE738D"/>
    <w:rsid w:val="00AE74E4"/>
    <w:rsid w:val="00AE7659"/>
    <w:rsid w:val="00AE788E"/>
    <w:rsid w:val="00AE7964"/>
    <w:rsid w:val="00AE7C41"/>
    <w:rsid w:val="00AE7FD2"/>
    <w:rsid w:val="00AF01E7"/>
    <w:rsid w:val="00AF0678"/>
    <w:rsid w:val="00AF086A"/>
    <w:rsid w:val="00AF0945"/>
    <w:rsid w:val="00AF09F1"/>
    <w:rsid w:val="00AF0AB5"/>
    <w:rsid w:val="00AF110B"/>
    <w:rsid w:val="00AF113B"/>
    <w:rsid w:val="00AF1563"/>
    <w:rsid w:val="00AF1739"/>
    <w:rsid w:val="00AF1B25"/>
    <w:rsid w:val="00AF1C2E"/>
    <w:rsid w:val="00AF1F2B"/>
    <w:rsid w:val="00AF1FA6"/>
    <w:rsid w:val="00AF27B5"/>
    <w:rsid w:val="00AF2A03"/>
    <w:rsid w:val="00AF2B8D"/>
    <w:rsid w:val="00AF2DBF"/>
    <w:rsid w:val="00AF3163"/>
    <w:rsid w:val="00AF3832"/>
    <w:rsid w:val="00AF3AA6"/>
    <w:rsid w:val="00AF3C33"/>
    <w:rsid w:val="00AF435B"/>
    <w:rsid w:val="00AF4535"/>
    <w:rsid w:val="00AF486F"/>
    <w:rsid w:val="00AF490C"/>
    <w:rsid w:val="00AF4A2A"/>
    <w:rsid w:val="00AF4C0F"/>
    <w:rsid w:val="00AF50D3"/>
    <w:rsid w:val="00AF51EF"/>
    <w:rsid w:val="00AF557B"/>
    <w:rsid w:val="00AF59AE"/>
    <w:rsid w:val="00AF6003"/>
    <w:rsid w:val="00AF6094"/>
    <w:rsid w:val="00AF60D1"/>
    <w:rsid w:val="00AF619C"/>
    <w:rsid w:val="00AF678A"/>
    <w:rsid w:val="00AF6FD9"/>
    <w:rsid w:val="00AF751E"/>
    <w:rsid w:val="00AF7AFB"/>
    <w:rsid w:val="00AF7C3B"/>
    <w:rsid w:val="00AF7C52"/>
    <w:rsid w:val="00AF7D3A"/>
    <w:rsid w:val="00AF7F71"/>
    <w:rsid w:val="00B005DC"/>
    <w:rsid w:val="00B00D04"/>
    <w:rsid w:val="00B00FD4"/>
    <w:rsid w:val="00B0126D"/>
    <w:rsid w:val="00B015E3"/>
    <w:rsid w:val="00B01D7A"/>
    <w:rsid w:val="00B01DDC"/>
    <w:rsid w:val="00B023D4"/>
    <w:rsid w:val="00B025E1"/>
    <w:rsid w:val="00B02974"/>
    <w:rsid w:val="00B02C2C"/>
    <w:rsid w:val="00B030E3"/>
    <w:rsid w:val="00B033E6"/>
    <w:rsid w:val="00B039BC"/>
    <w:rsid w:val="00B03A81"/>
    <w:rsid w:val="00B03EC1"/>
    <w:rsid w:val="00B03F10"/>
    <w:rsid w:val="00B0423F"/>
    <w:rsid w:val="00B04375"/>
    <w:rsid w:val="00B0440A"/>
    <w:rsid w:val="00B044DB"/>
    <w:rsid w:val="00B049DA"/>
    <w:rsid w:val="00B04C08"/>
    <w:rsid w:val="00B04DC5"/>
    <w:rsid w:val="00B05ACD"/>
    <w:rsid w:val="00B05B10"/>
    <w:rsid w:val="00B05B2D"/>
    <w:rsid w:val="00B05C75"/>
    <w:rsid w:val="00B060F5"/>
    <w:rsid w:val="00B06163"/>
    <w:rsid w:val="00B06221"/>
    <w:rsid w:val="00B0700F"/>
    <w:rsid w:val="00B07042"/>
    <w:rsid w:val="00B07243"/>
    <w:rsid w:val="00B07612"/>
    <w:rsid w:val="00B0781D"/>
    <w:rsid w:val="00B07F2E"/>
    <w:rsid w:val="00B07FE0"/>
    <w:rsid w:val="00B1019F"/>
    <w:rsid w:val="00B10491"/>
    <w:rsid w:val="00B10AC0"/>
    <w:rsid w:val="00B10BB7"/>
    <w:rsid w:val="00B10EA8"/>
    <w:rsid w:val="00B11454"/>
    <w:rsid w:val="00B11523"/>
    <w:rsid w:val="00B1183B"/>
    <w:rsid w:val="00B11935"/>
    <w:rsid w:val="00B11A3B"/>
    <w:rsid w:val="00B11EEF"/>
    <w:rsid w:val="00B1206F"/>
    <w:rsid w:val="00B1230C"/>
    <w:rsid w:val="00B127F0"/>
    <w:rsid w:val="00B12D84"/>
    <w:rsid w:val="00B12E56"/>
    <w:rsid w:val="00B12F1D"/>
    <w:rsid w:val="00B12F6F"/>
    <w:rsid w:val="00B131F5"/>
    <w:rsid w:val="00B13546"/>
    <w:rsid w:val="00B13580"/>
    <w:rsid w:val="00B1358F"/>
    <w:rsid w:val="00B1388E"/>
    <w:rsid w:val="00B13AED"/>
    <w:rsid w:val="00B13CA1"/>
    <w:rsid w:val="00B13DBC"/>
    <w:rsid w:val="00B144D7"/>
    <w:rsid w:val="00B1453A"/>
    <w:rsid w:val="00B148C0"/>
    <w:rsid w:val="00B14BA1"/>
    <w:rsid w:val="00B14C5E"/>
    <w:rsid w:val="00B14E6E"/>
    <w:rsid w:val="00B1513C"/>
    <w:rsid w:val="00B15EF9"/>
    <w:rsid w:val="00B163EF"/>
    <w:rsid w:val="00B16836"/>
    <w:rsid w:val="00B1698B"/>
    <w:rsid w:val="00B16C46"/>
    <w:rsid w:val="00B16F3F"/>
    <w:rsid w:val="00B171F3"/>
    <w:rsid w:val="00B1751B"/>
    <w:rsid w:val="00B17F5B"/>
    <w:rsid w:val="00B2021D"/>
    <w:rsid w:val="00B2030D"/>
    <w:rsid w:val="00B209F4"/>
    <w:rsid w:val="00B20B5F"/>
    <w:rsid w:val="00B20E96"/>
    <w:rsid w:val="00B20EB3"/>
    <w:rsid w:val="00B20FA0"/>
    <w:rsid w:val="00B2113C"/>
    <w:rsid w:val="00B21856"/>
    <w:rsid w:val="00B21A96"/>
    <w:rsid w:val="00B21C89"/>
    <w:rsid w:val="00B21EC4"/>
    <w:rsid w:val="00B21EF7"/>
    <w:rsid w:val="00B22731"/>
    <w:rsid w:val="00B22D44"/>
    <w:rsid w:val="00B22DB9"/>
    <w:rsid w:val="00B23142"/>
    <w:rsid w:val="00B2399E"/>
    <w:rsid w:val="00B23EE9"/>
    <w:rsid w:val="00B242E0"/>
    <w:rsid w:val="00B247CC"/>
    <w:rsid w:val="00B248F4"/>
    <w:rsid w:val="00B24A9F"/>
    <w:rsid w:val="00B24AFC"/>
    <w:rsid w:val="00B24DA6"/>
    <w:rsid w:val="00B24E2C"/>
    <w:rsid w:val="00B24F1C"/>
    <w:rsid w:val="00B25297"/>
    <w:rsid w:val="00B25697"/>
    <w:rsid w:val="00B256EE"/>
    <w:rsid w:val="00B25A3F"/>
    <w:rsid w:val="00B25D08"/>
    <w:rsid w:val="00B25F9A"/>
    <w:rsid w:val="00B26B2C"/>
    <w:rsid w:val="00B26B71"/>
    <w:rsid w:val="00B27175"/>
    <w:rsid w:val="00B27466"/>
    <w:rsid w:val="00B274C1"/>
    <w:rsid w:val="00B274E1"/>
    <w:rsid w:val="00B27956"/>
    <w:rsid w:val="00B27A45"/>
    <w:rsid w:val="00B27DE4"/>
    <w:rsid w:val="00B27E9C"/>
    <w:rsid w:val="00B27F7A"/>
    <w:rsid w:val="00B305A2"/>
    <w:rsid w:val="00B3068B"/>
    <w:rsid w:val="00B30DAB"/>
    <w:rsid w:val="00B3116B"/>
    <w:rsid w:val="00B312A3"/>
    <w:rsid w:val="00B3143E"/>
    <w:rsid w:val="00B31632"/>
    <w:rsid w:val="00B317FE"/>
    <w:rsid w:val="00B31901"/>
    <w:rsid w:val="00B31BDF"/>
    <w:rsid w:val="00B31FDB"/>
    <w:rsid w:val="00B3212D"/>
    <w:rsid w:val="00B325E8"/>
    <w:rsid w:val="00B32D9F"/>
    <w:rsid w:val="00B32E95"/>
    <w:rsid w:val="00B332BA"/>
    <w:rsid w:val="00B335D4"/>
    <w:rsid w:val="00B337DC"/>
    <w:rsid w:val="00B33E63"/>
    <w:rsid w:val="00B33F82"/>
    <w:rsid w:val="00B34A47"/>
    <w:rsid w:val="00B34DAC"/>
    <w:rsid w:val="00B356D0"/>
    <w:rsid w:val="00B3603A"/>
    <w:rsid w:val="00B3630C"/>
    <w:rsid w:val="00B36ED2"/>
    <w:rsid w:val="00B37056"/>
    <w:rsid w:val="00B3716D"/>
    <w:rsid w:val="00B371F0"/>
    <w:rsid w:val="00B37379"/>
    <w:rsid w:val="00B3791B"/>
    <w:rsid w:val="00B40148"/>
    <w:rsid w:val="00B40384"/>
    <w:rsid w:val="00B404DD"/>
    <w:rsid w:val="00B4085F"/>
    <w:rsid w:val="00B40C43"/>
    <w:rsid w:val="00B4103E"/>
    <w:rsid w:val="00B411FF"/>
    <w:rsid w:val="00B41246"/>
    <w:rsid w:val="00B414D3"/>
    <w:rsid w:val="00B41ACD"/>
    <w:rsid w:val="00B41B41"/>
    <w:rsid w:val="00B41D16"/>
    <w:rsid w:val="00B41F0D"/>
    <w:rsid w:val="00B42350"/>
    <w:rsid w:val="00B4271D"/>
    <w:rsid w:val="00B432CC"/>
    <w:rsid w:val="00B43C93"/>
    <w:rsid w:val="00B43CB4"/>
    <w:rsid w:val="00B44657"/>
    <w:rsid w:val="00B44BD6"/>
    <w:rsid w:val="00B458CB"/>
    <w:rsid w:val="00B45DD2"/>
    <w:rsid w:val="00B460B4"/>
    <w:rsid w:val="00B463BA"/>
    <w:rsid w:val="00B464D0"/>
    <w:rsid w:val="00B46A9A"/>
    <w:rsid w:val="00B46EDE"/>
    <w:rsid w:val="00B4720F"/>
    <w:rsid w:val="00B475C6"/>
    <w:rsid w:val="00B50016"/>
    <w:rsid w:val="00B50569"/>
    <w:rsid w:val="00B50702"/>
    <w:rsid w:val="00B50CA3"/>
    <w:rsid w:val="00B50D4F"/>
    <w:rsid w:val="00B51049"/>
    <w:rsid w:val="00B5167B"/>
    <w:rsid w:val="00B51685"/>
    <w:rsid w:val="00B516E0"/>
    <w:rsid w:val="00B51AB5"/>
    <w:rsid w:val="00B51B31"/>
    <w:rsid w:val="00B51B82"/>
    <w:rsid w:val="00B51BC3"/>
    <w:rsid w:val="00B51FC1"/>
    <w:rsid w:val="00B5214D"/>
    <w:rsid w:val="00B5249F"/>
    <w:rsid w:val="00B52521"/>
    <w:rsid w:val="00B528C5"/>
    <w:rsid w:val="00B528CA"/>
    <w:rsid w:val="00B52994"/>
    <w:rsid w:val="00B52C39"/>
    <w:rsid w:val="00B52D68"/>
    <w:rsid w:val="00B532F7"/>
    <w:rsid w:val="00B538C8"/>
    <w:rsid w:val="00B53E79"/>
    <w:rsid w:val="00B550AD"/>
    <w:rsid w:val="00B5515B"/>
    <w:rsid w:val="00B551E5"/>
    <w:rsid w:val="00B55605"/>
    <w:rsid w:val="00B556C8"/>
    <w:rsid w:val="00B559E7"/>
    <w:rsid w:val="00B55A70"/>
    <w:rsid w:val="00B55AF1"/>
    <w:rsid w:val="00B55BCE"/>
    <w:rsid w:val="00B5608B"/>
    <w:rsid w:val="00B5612D"/>
    <w:rsid w:val="00B56233"/>
    <w:rsid w:val="00B56432"/>
    <w:rsid w:val="00B567B0"/>
    <w:rsid w:val="00B567ED"/>
    <w:rsid w:val="00B5688D"/>
    <w:rsid w:val="00B56A3C"/>
    <w:rsid w:val="00B56AD9"/>
    <w:rsid w:val="00B56ED7"/>
    <w:rsid w:val="00B570BC"/>
    <w:rsid w:val="00B574DE"/>
    <w:rsid w:val="00B5777C"/>
    <w:rsid w:val="00B57892"/>
    <w:rsid w:val="00B57927"/>
    <w:rsid w:val="00B57D00"/>
    <w:rsid w:val="00B60029"/>
    <w:rsid w:val="00B60483"/>
    <w:rsid w:val="00B61139"/>
    <w:rsid w:val="00B611EF"/>
    <w:rsid w:val="00B614A5"/>
    <w:rsid w:val="00B61596"/>
    <w:rsid w:val="00B619D5"/>
    <w:rsid w:val="00B61D7B"/>
    <w:rsid w:val="00B61D89"/>
    <w:rsid w:val="00B61E47"/>
    <w:rsid w:val="00B61F87"/>
    <w:rsid w:val="00B6218D"/>
    <w:rsid w:val="00B622E2"/>
    <w:rsid w:val="00B62530"/>
    <w:rsid w:val="00B62900"/>
    <w:rsid w:val="00B62A70"/>
    <w:rsid w:val="00B62EF7"/>
    <w:rsid w:val="00B63599"/>
    <w:rsid w:val="00B635D9"/>
    <w:rsid w:val="00B63604"/>
    <w:rsid w:val="00B63641"/>
    <w:rsid w:val="00B639BB"/>
    <w:rsid w:val="00B63A7D"/>
    <w:rsid w:val="00B63C05"/>
    <w:rsid w:val="00B63FD1"/>
    <w:rsid w:val="00B645F0"/>
    <w:rsid w:val="00B647CB"/>
    <w:rsid w:val="00B648D9"/>
    <w:rsid w:val="00B648F8"/>
    <w:rsid w:val="00B6495B"/>
    <w:rsid w:val="00B64AFD"/>
    <w:rsid w:val="00B650F7"/>
    <w:rsid w:val="00B6573C"/>
    <w:rsid w:val="00B658E3"/>
    <w:rsid w:val="00B65C8B"/>
    <w:rsid w:val="00B65D02"/>
    <w:rsid w:val="00B6664D"/>
    <w:rsid w:val="00B66776"/>
    <w:rsid w:val="00B66786"/>
    <w:rsid w:val="00B66EF2"/>
    <w:rsid w:val="00B671EF"/>
    <w:rsid w:val="00B67216"/>
    <w:rsid w:val="00B6778B"/>
    <w:rsid w:val="00B678FE"/>
    <w:rsid w:val="00B67A3D"/>
    <w:rsid w:val="00B67ABA"/>
    <w:rsid w:val="00B67DBC"/>
    <w:rsid w:val="00B67F09"/>
    <w:rsid w:val="00B70741"/>
    <w:rsid w:val="00B70CD6"/>
    <w:rsid w:val="00B70E2F"/>
    <w:rsid w:val="00B70E64"/>
    <w:rsid w:val="00B711E8"/>
    <w:rsid w:val="00B715BD"/>
    <w:rsid w:val="00B71E1A"/>
    <w:rsid w:val="00B71E9C"/>
    <w:rsid w:val="00B72297"/>
    <w:rsid w:val="00B723AF"/>
    <w:rsid w:val="00B72757"/>
    <w:rsid w:val="00B72B11"/>
    <w:rsid w:val="00B72E86"/>
    <w:rsid w:val="00B73000"/>
    <w:rsid w:val="00B73101"/>
    <w:rsid w:val="00B73163"/>
    <w:rsid w:val="00B73273"/>
    <w:rsid w:val="00B738CB"/>
    <w:rsid w:val="00B73CC8"/>
    <w:rsid w:val="00B73F33"/>
    <w:rsid w:val="00B7418B"/>
    <w:rsid w:val="00B747AD"/>
    <w:rsid w:val="00B748EA"/>
    <w:rsid w:val="00B74C64"/>
    <w:rsid w:val="00B74F9C"/>
    <w:rsid w:val="00B75344"/>
    <w:rsid w:val="00B7541D"/>
    <w:rsid w:val="00B75621"/>
    <w:rsid w:val="00B76263"/>
    <w:rsid w:val="00B76360"/>
    <w:rsid w:val="00B76462"/>
    <w:rsid w:val="00B76872"/>
    <w:rsid w:val="00B768A9"/>
    <w:rsid w:val="00B768CD"/>
    <w:rsid w:val="00B76BBA"/>
    <w:rsid w:val="00B76CEE"/>
    <w:rsid w:val="00B77354"/>
    <w:rsid w:val="00B77521"/>
    <w:rsid w:val="00B77804"/>
    <w:rsid w:val="00B7797C"/>
    <w:rsid w:val="00B808EA"/>
    <w:rsid w:val="00B80B3F"/>
    <w:rsid w:val="00B80E3E"/>
    <w:rsid w:val="00B80E71"/>
    <w:rsid w:val="00B8112F"/>
    <w:rsid w:val="00B815AA"/>
    <w:rsid w:val="00B8175A"/>
    <w:rsid w:val="00B819BB"/>
    <w:rsid w:val="00B81BA2"/>
    <w:rsid w:val="00B81C7A"/>
    <w:rsid w:val="00B82006"/>
    <w:rsid w:val="00B82644"/>
    <w:rsid w:val="00B826BE"/>
    <w:rsid w:val="00B82A6A"/>
    <w:rsid w:val="00B8304F"/>
    <w:rsid w:val="00B8311B"/>
    <w:rsid w:val="00B831FB"/>
    <w:rsid w:val="00B833BC"/>
    <w:rsid w:val="00B8368F"/>
    <w:rsid w:val="00B83746"/>
    <w:rsid w:val="00B83A30"/>
    <w:rsid w:val="00B83A83"/>
    <w:rsid w:val="00B83B06"/>
    <w:rsid w:val="00B83BF5"/>
    <w:rsid w:val="00B83D04"/>
    <w:rsid w:val="00B842C1"/>
    <w:rsid w:val="00B8435A"/>
    <w:rsid w:val="00B845B7"/>
    <w:rsid w:val="00B84720"/>
    <w:rsid w:val="00B847AD"/>
    <w:rsid w:val="00B84EB8"/>
    <w:rsid w:val="00B84F5C"/>
    <w:rsid w:val="00B8501B"/>
    <w:rsid w:val="00B8520B"/>
    <w:rsid w:val="00B85232"/>
    <w:rsid w:val="00B8532F"/>
    <w:rsid w:val="00B8536A"/>
    <w:rsid w:val="00B85402"/>
    <w:rsid w:val="00B86172"/>
    <w:rsid w:val="00B862AB"/>
    <w:rsid w:val="00B86BC2"/>
    <w:rsid w:val="00B86E89"/>
    <w:rsid w:val="00B873CB"/>
    <w:rsid w:val="00B87B47"/>
    <w:rsid w:val="00B87D14"/>
    <w:rsid w:val="00B87FAF"/>
    <w:rsid w:val="00B900F8"/>
    <w:rsid w:val="00B90879"/>
    <w:rsid w:val="00B9126E"/>
    <w:rsid w:val="00B913FB"/>
    <w:rsid w:val="00B91495"/>
    <w:rsid w:val="00B91791"/>
    <w:rsid w:val="00B91845"/>
    <w:rsid w:val="00B918CA"/>
    <w:rsid w:val="00B91AE5"/>
    <w:rsid w:val="00B91CCF"/>
    <w:rsid w:val="00B91CE9"/>
    <w:rsid w:val="00B920F5"/>
    <w:rsid w:val="00B929A9"/>
    <w:rsid w:val="00B92C65"/>
    <w:rsid w:val="00B92FDD"/>
    <w:rsid w:val="00B931CC"/>
    <w:rsid w:val="00B93323"/>
    <w:rsid w:val="00B93338"/>
    <w:rsid w:val="00B933C6"/>
    <w:rsid w:val="00B9354E"/>
    <w:rsid w:val="00B9376D"/>
    <w:rsid w:val="00B9379A"/>
    <w:rsid w:val="00B938C8"/>
    <w:rsid w:val="00B93A94"/>
    <w:rsid w:val="00B94086"/>
    <w:rsid w:val="00B940A3"/>
    <w:rsid w:val="00B94210"/>
    <w:rsid w:val="00B944A2"/>
    <w:rsid w:val="00B94839"/>
    <w:rsid w:val="00B94A33"/>
    <w:rsid w:val="00B94ACF"/>
    <w:rsid w:val="00B94B31"/>
    <w:rsid w:val="00B94C8A"/>
    <w:rsid w:val="00B94CFA"/>
    <w:rsid w:val="00B94EBE"/>
    <w:rsid w:val="00B956D7"/>
    <w:rsid w:val="00B95825"/>
    <w:rsid w:val="00B958D6"/>
    <w:rsid w:val="00B95ACD"/>
    <w:rsid w:val="00B962E3"/>
    <w:rsid w:val="00B967D7"/>
    <w:rsid w:val="00B96933"/>
    <w:rsid w:val="00B970A3"/>
    <w:rsid w:val="00B9713F"/>
    <w:rsid w:val="00B97345"/>
    <w:rsid w:val="00B97C55"/>
    <w:rsid w:val="00B97D5E"/>
    <w:rsid w:val="00BA00BF"/>
    <w:rsid w:val="00BA030A"/>
    <w:rsid w:val="00BA0B1A"/>
    <w:rsid w:val="00BA0B3A"/>
    <w:rsid w:val="00BA0C16"/>
    <w:rsid w:val="00BA0CF1"/>
    <w:rsid w:val="00BA0E65"/>
    <w:rsid w:val="00BA0F34"/>
    <w:rsid w:val="00BA0FE6"/>
    <w:rsid w:val="00BA19D9"/>
    <w:rsid w:val="00BA2377"/>
    <w:rsid w:val="00BA26A9"/>
    <w:rsid w:val="00BA2A11"/>
    <w:rsid w:val="00BA2E71"/>
    <w:rsid w:val="00BA2FB7"/>
    <w:rsid w:val="00BA3016"/>
    <w:rsid w:val="00BA32FA"/>
    <w:rsid w:val="00BA3344"/>
    <w:rsid w:val="00BA3559"/>
    <w:rsid w:val="00BA3759"/>
    <w:rsid w:val="00BA3E92"/>
    <w:rsid w:val="00BA4049"/>
    <w:rsid w:val="00BA43E9"/>
    <w:rsid w:val="00BA55C8"/>
    <w:rsid w:val="00BA5745"/>
    <w:rsid w:val="00BA59D7"/>
    <w:rsid w:val="00BA602C"/>
    <w:rsid w:val="00BA607F"/>
    <w:rsid w:val="00BA62A8"/>
    <w:rsid w:val="00BA6D2C"/>
    <w:rsid w:val="00BA6E39"/>
    <w:rsid w:val="00BA767E"/>
    <w:rsid w:val="00BA77C4"/>
    <w:rsid w:val="00BA7815"/>
    <w:rsid w:val="00BA7A4D"/>
    <w:rsid w:val="00BA7C53"/>
    <w:rsid w:val="00BA7FBD"/>
    <w:rsid w:val="00BB0205"/>
    <w:rsid w:val="00BB0530"/>
    <w:rsid w:val="00BB056E"/>
    <w:rsid w:val="00BB09B6"/>
    <w:rsid w:val="00BB0BDF"/>
    <w:rsid w:val="00BB158D"/>
    <w:rsid w:val="00BB166C"/>
    <w:rsid w:val="00BB1937"/>
    <w:rsid w:val="00BB1C9C"/>
    <w:rsid w:val="00BB23B2"/>
    <w:rsid w:val="00BB24FC"/>
    <w:rsid w:val="00BB2B0F"/>
    <w:rsid w:val="00BB33B4"/>
    <w:rsid w:val="00BB3D5C"/>
    <w:rsid w:val="00BB3F80"/>
    <w:rsid w:val="00BB3F98"/>
    <w:rsid w:val="00BB48D8"/>
    <w:rsid w:val="00BB4AC8"/>
    <w:rsid w:val="00BB4AF4"/>
    <w:rsid w:val="00BB4C1E"/>
    <w:rsid w:val="00BB4E80"/>
    <w:rsid w:val="00BB4EB1"/>
    <w:rsid w:val="00BB52FD"/>
    <w:rsid w:val="00BB536D"/>
    <w:rsid w:val="00BB57AD"/>
    <w:rsid w:val="00BB5B0E"/>
    <w:rsid w:val="00BB5FB2"/>
    <w:rsid w:val="00BB602E"/>
    <w:rsid w:val="00BB6302"/>
    <w:rsid w:val="00BB6580"/>
    <w:rsid w:val="00BB6680"/>
    <w:rsid w:val="00BB6944"/>
    <w:rsid w:val="00BB69E4"/>
    <w:rsid w:val="00BB6BE7"/>
    <w:rsid w:val="00BB716B"/>
    <w:rsid w:val="00BB73CB"/>
    <w:rsid w:val="00BB7500"/>
    <w:rsid w:val="00BB7535"/>
    <w:rsid w:val="00BB7E1F"/>
    <w:rsid w:val="00BC011D"/>
    <w:rsid w:val="00BC059D"/>
    <w:rsid w:val="00BC0CFE"/>
    <w:rsid w:val="00BC0D2A"/>
    <w:rsid w:val="00BC150C"/>
    <w:rsid w:val="00BC1808"/>
    <w:rsid w:val="00BC18EF"/>
    <w:rsid w:val="00BC1F29"/>
    <w:rsid w:val="00BC225D"/>
    <w:rsid w:val="00BC2606"/>
    <w:rsid w:val="00BC2EF5"/>
    <w:rsid w:val="00BC3045"/>
    <w:rsid w:val="00BC30C0"/>
    <w:rsid w:val="00BC34BB"/>
    <w:rsid w:val="00BC3584"/>
    <w:rsid w:val="00BC36AB"/>
    <w:rsid w:val="00BC378F"/>
    <w:rsid w:val="00BC4172"/>
    <w:rsid w:val="00BC4292"/>
    <w:rsid w:val="00BC48BC"/>
    <w:rsid w:val="00BC4914"/>
    <w:rsid w:val="00BC4AF3"/>
    <w:rsid w:val="00BC4DD8"/>
    <w:rsid w:val="00BC5367"/>
    <w:rsid w:val="00BC5541"/>
    <w:rsid w:val="00BC564B"/>
    <w:rsid w:val="00BC5948"/>
    <w:rsid w:val="00BC59FA"/>
    <w:rsid w:val="00BC6198"/>
    <w:rsid w:val="00BC635C"/>
    <w:rsid w:val="00BC64AE"/>
    <w:rsid w:val="00BC65FF"/>
    <w:rsid w:val="00BC6A79"/>
    <w:rsid w:val="00BC6B59"/>
    <w:rsid w:val="00BC6C61"/>
    <w:rsid w:val="00BC6D55"/>
    <w:rsid w:val="00BC70C8"/>
    <w:rsid w:val="00BC7171"/>
    <w:rsid w:val="00BC74DB"/>
    <w:rsid w:val="00BC75A7"/>
    <w:rsid w:val="00BC781F"/>
    <w:rsid w:val="00BC78F6"/>
    <w:rsid w:val="00BC7A7D"/>
    <w:rsid w:val="00BC7DE2"/>
    <w:rsid w:val="00BD0109"/>
    <w:rsid w:val="00BD03E7"/>
    <w:rsid w:val="00BD0619"/>
    <w:rsid w:val="00BD0A41"/>
    <w:rsid w:val="00BD0A71"/>
    <w:rsid w:val="00BD0B1F"/>
    <w:rsid w:val="00BD0C77"/>
    <w:rsid w:val="00BD13E1"/>
    <w:rsid w:val="00BD15BD"/>
    <w:rsid w:val="00BD1668"/>
    <w:rsid w:val="00BD17E9"/>
    <w:rsid w:val="00BD1A95"/>
    <w:rsid w:val="00BD1B23"/>
    <w:rsid w:val="00BD1EC4"/>
    <w:rsid w:val="00BD22FB"/>
    <w:rsid w:val="00BD23B2"/>
    <w:rsid w:val="00BD23F8"/>
    <w:rsid w:val="00BD26AD"/>
    <w:rsid w:val="00BD2C39"/>
    <w:rsid w:val="00BD3678"/>
    <w:rsid w:val="00BD430D"/>
    <w:rsid w:val="00BD45CC"/>
    <w:rsid w:val="00BD4870"/>
    <w:rsid w:val="00BD4ABA"/>
    <w:rsid w:val="00BD5166"/>
    <w:rsid w:val="00BD5442"/>
    <w:rsid w:val="00BD5DCC"/>
    <w:rsid w:val="00BD601E"/>
    <w:rsid w:val="00BD63E1"/>
    <w:rsid w:val="00BD68B2"/>
    <w:rsid w:val="00BD6B85"/>
    <w:rsid w:val="00BD6C7A"/>
    <w:rsid w:val="00BD6F86"/>
    <w:rsid w:val="00BD71FE"/>
    <w:rsid w:val="00BD7417"/>
    <w:rsid w:val="00BD7A13"/>
    <w:rsid w:val="00BD7BD2"/>
    <w:rsid w:val="00BD7FC0"/>
    <w:rsid w:val="00BE017B"/>
    <w:rsid w:val="00BE01AD"/>
    <w:rsid w:val="00BE09CB"/>
    <w:rsid w:val="00BE09F6"/>
    <w:rsid w:val="00BE0C06"/>
    <w:rsid w:val="00BE0D1C"/>
    <w:rsid w:val="00BE1002"/>
    <w:rsid w:val="00BE11E1"/>
    <w:rsid w:val="00BE144B"/>
    <w:rsid w:val="00BE1852"/>
    <w:rsid w:val="00BE1B7B"/>
    <w:rsid w:val="00BE1D46"/>
    <w:rsid w:val="00BE203B"/>
    <w:rsid w:val="00BE2271"/>
    <w:rsid w:val="00BE2435"/>
    <w:rsid w:val="00BE2AC0"/>
    <w:rsid w:val="00BE314F"/>
    <w:rsid w:val="00BE35BB"/>
    <w:rsid w:val="00BE37C1"/>
    <w:rsid w:val="00BE3B46"/>
    <w:rsid w:val="00BE3E3C"/>
    <w:rsid w:val="00BE3E46"/>
    <w:rsid w:val="00BE4378"/>
    <w:rsid w:val="00BE4397"/>
    <w:rsid w:val="00BE4526"/>
    <w:rsid w:val="00BE4605"/>
    <w:rsid w:val="00BE4CEF"/>
    <w:rsid w:val="00BE4DCC"/>
    <w:rsid w:val="00BE5B2D"/>
    <w:rsid w:val="00BE60CB"/>
    <w:rsid w:val="00BE62FA"/>
    <w:rsid w:val="00BE6BE1"/>
    <w:rsid w:val="00BE6DFB"/>
    <w:rsid w:val="00BE7525"/>
    <w:rsid w:val="00BF02AF"/>
    <w:rsid w:val="00BF0683"/>
    <w:rsid w:val="00BF09DA"/>
    <w:rsid w:val="00BF09F2"/>
    <w:rsid w:val="00BF0B53"/>
    <w:rsid w:val="00BF0C21"/>
    <w:rsid w:val="00BF0E05"/>
    <w:rsid w:val="00BF0F04"/>
    <w:rsid w:val="00BF0FE4"/>
    <w:rsid w:val="00BF128E"/>
    <w:rsid w:val="00BF1538"/>
    <w:rsid w:val="00BF1F50"/>
    <w:rsid w:val="00BF1FE0"/>
    <w:rsid w:val="00BF20FB"/>
    <w:rsid w:val="00BF2286"/>
    <w:rsid w:val="00BF2357"/>
    <w:rsid w:val="00BF274C"/>
    <w:rsid w:val="00BF2BD9"/>
    <w:rsid w:val="00BF2E0D"/>
    <w:rsid w:val="00BF344F"/>
    <w:rsid w:val="00BF396A"/>
    <w:rsid w:val="00BF3EBA"/>
    <w:rsid w:val="00BF41DA"/>
    <w:rsid w:val="00BF45A4"/>
    <w:rsid w:val="00BF45D2"/>
    <w:rsid w:val="00BF4979"/>
    <w:rsid w:val="00BF4CF0"/>
    <w:rsid w:val="00BF4F90"/>
    <w:rsid w:val="00BF527A"/>
    <w:rsid w:val="00BF5707"/>
    <w:rsid w:val="00BF5D92"/>
    <w:rsid w:val="00BF5F4B"/>
    <w:rsid w:val="00BF6396"/>
    <w:rsid w:val="00BF6A6B"/>
    <w:rsid w:val="00BF6BCA"/>
    <w:rsid w:val="00BF7011"/>
    <w:rsid w:val="00BF72A7"/>
    <w:rsid w:val="00BF746A"/>
    <w:rsid w:val="00BF77C1"/>
    <w:rsid w:val="00BF7ACF"/>
    <w:rsid w:val="00BF7B8C"/>
    <w:rsid w:val="00BF7C91"/>
    <w:rsid w:val="00C0072C"/>
    <w:rsid w:val="00C00784"/>
    <w:rsid w:val="00C0087F"/>
    <w:rsid w:val="00C00AA7"/>
    <w:rsid w:val="00C00D9C"/>
    <w:rsid w:val="00C01579"/>
    <w:rsid w:val="00C02100"/>
    <w:rsid w:val="00C022C3"/>
    <w:rsid w:val="00C0269A"/>
    <w:rsid w:val="00C02D90"/>
    <w:rsid w:val="00C02E02"/>
    <w:rsid w:val="00C03472"/>
    <w:rsid w:val="00C03C2C"/>
    <w:rsid w:val="00C042B6"/>
    <w:rsid w:val="00C04324"/>
    <w:rsid w:val="00C04A62"/>
    <w:rsid w:val="00C04B59"/>
    <w:rsid w:val="00C04D28"/>
    <w:rsid w:val="00C04DC7"/>
    <w:rsid w:val="00C051BA"/>
    <w:rsid w:val="00C052A9"/>
    <w:rsid w:val="00C0543A"/>
    <w:rsid w:val="00C055D7"/>
    <w:rsid w:val="00C0583B"/>
    <w:rsid w:val="00C061F8"/>
    <w:rsid w:val="00C06207"/>
    <w:rsid w:val="00C06219"/>
    <w:rsid w:val="00C063EC"/>
    <w:rsid w:val="00C0652A"/>
    <w:rsid w:val="00C06A5E"/>
    <w:rsid w:val="00C06B26"/>
    <w:rsid w:val="00C06CFA"/>
    <w:rsid w:val="00C06E34"/>
    <w:rsid w:val="00C07178"/>
    <w:rsid w:val="00C07245"/>
    <w:rsid w:val="00C072C0"/>
    <w:rsid w:val="00C077F4"/>
    <w:rsid w:val="00C07B47"/>
    <w:rsid w:val="00C07DAC"/>
    <w:rsid w:val="00C10095"/>
    <w:rsid w:val="00C1087D"/>
    <w:rsid w:val="00C108C6"/>
    <w:rsid w:val="00C109D7"/>
    <w:rsid w:val="00C11462"/>
    <w:rsid w:val="00C11B95"/>
    <w:rsid w:val="00C11D64"/>
    <w:rsid w:val="00C11F7B"/>
    <w:rsid w:val="00C12049"/>
    <w:rsid w:val="00C12561"/>
    <w:rsid w:val="00C1274E"/>
    <w:rsid w:val="00C12813"/>
    <w:rsid w:val="00C12C99"/>
    <w:rsid w:val="00C12CF4"/>
    <w:rsid w:val="00C12E53"/>
    <w:rsid w:val="00C13138"/>
    <w:rsid w:val="00C1316E"/>
    <w:rsid w:val="00C13361"/>
    <w:rsid w:val="00C1356B"/>
    <w:rsid w:val="00C135A7"/>
    <w:rsid w:val="00C136C0"/>
    <w:rsid w:val="00C13DE6"/>
    <w:rsid w:val="00C13FAD"/>
    <w:rsid w:val="00C14102"/>
    <w:rsid w:val="00C14715"/>
    <w:rsid w:val="00C148A9"/>
    <w:rsid w:val="00C154E8"/>
    <w:rsid w:val="00C158C3"/>
    <w:rsid w:val="00C159A5"/>
    <w:rsid w:val="00C159C4"/>
    <w:rsid w:val="00C15C7E"/>
    <w:rsid w:val="00C15EBD"/>
    <w:rsid w:val="00C15EC3"/>
    <w:rsid w:val="00C15FA2"/>
    <w:rsid w:val="00C16220"/>
    <w:rsid w:val="00C16267"/>
    <w:rsid w:val="00C165FA"/>
    <w:rsid w:val="00C165FE"/>
    <w:rsid w:val="00C1664A"/>
    <w:rsid w:val="00C16C10"/>
    <w:rsid w:val="00C16CF1"/>
    <w:rsid w:val="00C16D98"/>
    <w:rsid w:val="00C16DA1"/>
    <w:rsid w:val="00C16F44"/>
    <w:rsid w:val="00C16FDF"/>
    <w:rsid w:val="00C17078"/>
    <w:rsid w:val="00C1707D"/>
    <w:rsid w:val="00C170F7"/>
    <w:rsid w:val="00C17127"/>
    <w:rsid w:val="00C17431"/>
    <w:rsid w:val="00C17749"/>
    <w:rsid w:val="00C17783"/>
    <w:rsid w:val="00C17878"/>
    <w:rsid w:val="00C17952"/>
    <w:rsid w:val="00C17CED"/>
    <w:rsid w:val="00C17F91"/>
    <w:rsid w:val="00C17FA0"/>
    <w:rsid w:val="00C20550"/>
    <w:rsid w:val="00C20A5C"/>
    <w:rsid w:val="00C20CD5"/>
    <w:rsid w:val="00C20DDE"/>
    <w:rsid w:val="00C21515"/>
    <w:rsid w:val="00C218B9"/>
    <w:rsid w:val="00C21B02"/>
    <w:rsid w:val="00C21F19"/>
    <w:rsid w:val="00C22111"/>
    <w:rsid w:val="00C222BD"/>
    <w:rsid w:val="00C222D2"/>
    <w:rsid w:val="00C22858"/>
    <w:rsid w:val="00C22AB9"/>
    <w:rsid w:val="00C22CD8"/>
    <w:rsid w:val="00C22DBA"/>
    <w:rsid w:val="00C22FD7"/>
    <w:rsid w:val="00C23001"/>
    <w:rsid w:val="00C230E4"/>
    <w:rsid w:val="00C23391"/>
    <w:rsid w:val="00C23564"/>
    <w:rsid w:val="00C236AF"/>
    <w:rsid w:val="00C23AFD"/>
    <w:rsid w:val="00C23FA6"/>
    <w:rsid w:val="00C24448"/>
    <w:rsid w:val="00C245E2"/>
    <w:rsid w:val="00C24B50"/>
    <w:rsid w:val="00C2511E"/>
    <w:rsid w:val="00C25508"/>
    <w:rsid w:val="00C25961"/>
    <w:rsid w:val="00C2599B"/>
    <w:rsid w:val="00C25CF8"/>
    <w:rsid w:val="00C25E07"/>
    <w:rsid w:val="00C25E7F"/>
    <w:rsid w:val="00C25ECC"/>
    <w:rsid w:val="00C260A9"/>
    <w:rsid w:val="00C2652F"/>
    <w:rsid w:val="00C26A55"/>
    <w:rsid w:val="00C26A61"/>
    <w:rsid w:val="00C26C50"/>
    <w:rsid w:val="00C26CFB"/>
    <w:rsid w:val="00C26F95"/>
    <w:rsid w:val="00C27A75"/>
    <w:rsid w:val="00C27F6D"/>
    <w:rsid w:val="00C3021C"/>
    <w:rsid w:val="00C30BBA"/>
    <w:rsid w:val="00C30E7F"/>
    <w:rsid w:val="00C310C7"/>
    <w:rsid w:val="00C311BB"/>
    <w:rsid w:val="00C318FA"/>
    <w:rsid w:val="00C31908"/>
    <w:rsid w:val="00C31B19"/>
    <w:rsid w:val="00C31D30"/>
    <w:rsid w:val="00C31F2A"/>
    <w:rsid w:val="00C32383"/>
    <w:rsid w:val="00C32474"/>
    <w:rsid w:val="00C32892"/>
    <w:rsid w:val="00C32AC7"/>
    <w:rsid w:val="00C32D0B"/>
    <w:rsid w:val="00C32E4B"/>
    <w:rsid w:val="00C33422"/>
    <w:rsid w:val="00C334C7"/>
    <w:rsid w:val="00C33891"/>
    <w:rsid w:val="00C33C96"/>
    <w:rsid w:val="00C33DEE"/>
    <w:rsid w:val="00C341F7"/>
    <w:rsid w:val="00C343D1"/>
    <w:rsid w:val="00C34C0F"/>
    <w:rsid w:val="00C34C76"/>
    <w:rsid w:val="00C34E67"/>
    <w:rsid w:val="00C34F9D"/>
    <w:rsid w:val="00C34FCE"/>
    <w:rsid w:val="00C35585"/>
    <w:rsid w:val="00C35CE9"/>
    <w:rsid w:val="00C35E85"/>
    <w:rsid w:val="00C3627A"/>
    <w:rsid w:val="00C366D6"/>
    <w:rsid w:val="00C36BD0"/>
    <w:rsid w:val="00C36E97"/>
    <w:rsid w:val="00C37136"/>
    <w:rsid w:val="00C371FD"/>
    <w:rsid w:val="00C376B1"/>
    <w:rsid w:val="00C37AB9"/>
    <w:rsid w:val="00C37DEA"/>
    <w:rsid w:val="00C37F5A"/>
    <w:rsid w:val="00C40463"/>
    <w:rsid w:val="00C40699"/>
    <w:rsid w:val="00C40B6B"/>
    <w:rsid w:val="00C4104A"/>
    <w:rsid w:val="00C4127C"/>
    <w:rsid w:val="00C4158E"/>
    <w:rsid w:val="00C41BC2"/>
    <w:rsid w:val="00C41C9C"/>
    <w:rsid w:val="00C41FAD"/>
    <w:rsid w:val="00C420D4"/>
    <w:rsid w:val="00C422AB"/>
    <w:rsid w:val="00C42344"/>
    <w:rsid w:val="00C42AAA"/>
    <w:rsid w:val="00C42D51"/>
    <w:rsid w:val="00C42E1D"/>
    <w:rsid w:val="00C42E70"/>
    <w:rsid w:val="00C43BBD"/>
    <w:rsid w:val="00C43C6C"/>
    <w:rsid w:val="00C43D60"/>
    <w:rsid w:val="00C43F29"/>
    <w:rsid w:val="00C44352"/>
    <w:rsid w:val="00C44413"/>
    <w:rsid w:val="00C44AEF"/>
    <w:rsid w:val="00C44B10"/>
    <w:rsid w:val="00C45107"/>
    <w:rsid w:val="00C45337"/>
    <w:rsid w:val="00C453D4"/>
    <w:rsid w:val="00C45860"/>
    <w:rsid w:val="00C45966"/>
    <w:rsid w:val="00C45F79"/>
    <w:rsid w:val="00C460B8"/>
    <w:rsid w:val="00C4649B"/>
    <w:rsid w:val="00C468CD"/>
    <w:rsid w:val="00C46A02"/>
    <w:rsid w:val="00C46CAC"/>
    <w:rsid w:val="00C46CED"/>
    <w:rsid w:val="00C47473"/>
    <w:rsid w:val="00C47BEB"/>
    <w:rsid w:val="00C47C34"/>
    <w:rsid w:val="00C47EB9"/>
    <w:rsid w:val="00C504C3"/>
    <w:rsid w:val="00C50AAE"/>
    <w:rsid w:val="00C5111A"/>
    <w:rsid w:val="00C51131"/>
    <w:rsid w:val="00C512D7"/>
    <w:rsid w:val="00C51924"/>
    <w:rsid w:val="00C51B8B"/>
    <w:rsid w:val="00C51C4D"/>
    <w:rsid w:val="00C5224B"/>
    <w:rsid w:val="00C524DF"/>
    <w:rsid w:val="00C5253E"/>
    <w:rsid w:val="00C526DD"/>
    <w:rsid w:val="00C52811"/>
    <w:rsid w:val="00C529F0"/>
    <w:rsid w:val="00C52A11"/>
    <w:rsid w:val="00C52A63"/>
    <w:rsid w:val="00C52B25"/>
    <w:rsid w:val="00C52BD6"/>
    <w:rsid w:val="00C531F6"/>
    <w:rsid w:val="00C532EB"/>
    <w:rsid w:val="00C533BE"/>
    <w:rsid w:val="00C534B2"/>
    <w:rsid w:val="00C534BF"/>
    <w:rsid w:val="00C537BA"/>
    <w:rsid w:val="00C53ED3"/>
    <w:rsid w:val="00C5416B"/>
    <w:rsid w:val="00C541C7"/>
    <w:rsid w:val="00C541F3"/>
    <w:rsid w:val="00C544B2"/>
    <w:rsid w:val="00C5485A"/>
    <w:rsid w:val="00C54B59"/>
    <w:rsid w:val="00C54D70"/>
    <w:rsid w:val="00C55677"/>
    <w:rsid w:val="00C556A7"/>
    <w:rsid w:val="00C5576D"/>
    <w:rsid w:val="00C55890"/>
    <w:rsid w:val="00C56348"/>
    <w:rsid w:val="00C5669D"/>
    <w:rsid w:val="00C56915"/>
    <w:rsid w:val="00C56BF7"/>
    <w:rsid w:val="00C57503"/>
    <w:rsid w:val="00C5756D"/>
    <w:rsid w:val="00C579F6"/>
    <w:rsid w:val="00C57AAB"/>
    <w:rsid w:val="00C60595"/>
    <w:rsid w:val="00C605A6"/>
    <w:rsid w:val="00C60B28"/>
    <w:rsid w:val="00C61180"/>
    <w:rsid w:val="00C61698"/>
    <w:rsid w:val="00C6183F"/>
    <w:rsid w:val="00C61D75"/>
    <w:rsid w:val="00C61FAC"/>
    <w:rsid w:val="00C625E5"/>
    <w:rsid w:val="00C62B03"/>
    <w:rsid w:val="00C634B2"/>
    <w:rsid w:val="00C6390C"/>
    <w:rsid w:val="00C63A31"/>
    <w:rsid w:val="00C63BD4"/>
    <w:rsid w:val="00C63BEC"/>
    <w:rsid w:val="00C63CFC"/>
    <w:rsid w:val="00C64096"/>
    <w:rsid w:val="00C648C5"/>
    <w:rsid w:val="00C64D54"/>
    <w:rsid w:val="00C64EFE"/>
    <w:rsid w:val="00C65129"/>
    <w:rsid w:val="00C65134"/>
    <w:rsid w:val="00C65428"/>
    <w:rsid w:val="00C6561A"/>
    <w:rsid w:val="00C65873"/>
    <w:rsid w:val="00C658BD"/>
    <w:rsid w:val="00C65AA4"/>
    <w:rsid w:val="00C65E53"/>
    <w:rsid w:val="00C65EC8"/>
    <w:rsid w:val="00C66C08"/>
    <w:rsid w:val="00C66CB8"/>
    <w:rsid w:val="00C6711E"/>
    <w:rsid w:val="00C67383"/>
    <w:rsid w:val="00C677CE"/>
    <w:rsid w:val="00C7005F"/>
    <w:rsid w:val="00C70108"/>
    <w:rsid w:val="00C70344"/>
    <w:rsid w:val="00C7054D"/>
    <w:rsid w:val="00C70BC5"/>
    <w:rsid w:val="00C71218"/>
    <w:rsid w:val="00C71340"/>
    <w:rsid w:val="00C71709"/>
    <w:rsid w:val="00C7186D"/>
    <w:rsid w:val="00C719F1"/>
    <w:rsid w:val="00C71A05"/>
    <w:rsid w:val="00C71C81"/>
    <w:rsid w:val="00C7228D"/>
    <w:rsid w:val="00C723F0"/>
    <w:rsid w:val="00C723FB"/>
    <w:rsid w:val="00C72625"/>
    <w:rsid w:val="00C726A4"/>
    <w:rsid w:val="00C72E7D"/>
    <w:rsid w:val="00C72F46"/>
    <w:rsid w:val="00C72F77"/>
    <w:rsid w:val="00C72F90"/>
    <w:rsid w:val="00C73096"/>
    <w:rsid w:val="00C7316A"/>
    <w:rsid w:val="00C731A2"/>
    <w:rsid w:val="00C732C5"/>
    <w:rsid w:val="00C73358"/>
    <w:rsid w:val="00C733A9"/>
    <w:rsid w:val="00C738AC"/>
    <w:rsid w:val="00C73C8D"/>
    <w:rsid w:val="00C73ECE"/>
    <w:rsid w:val="00C7429B"/>
    <w:rsid w:val="00C74514"/>
    <w:rsid w:val="00C74AEF"/>
    <w:rsid w:val="00C74C9A"/>
    <w:rsid w:val="00C74D85"/>
    <w:rsid w:val="00C74E71"/>
    <w:rsid w:val="00C74FD6"/>
    <w:rsid w:val="00C75401"/>
    <w:rsid w:val="00C75722"/>
    <w:rsid w:val="00C7578C"/>
    <w:rsid w:val="00C758AF"/>
    <w:rsid w:val="00C75B92"/>
    <w:rsid w:val="00C75BDA"/>
    <w:rsid w:val="00C75DB9"/>
    <w:rsid w:val="00C75EC4"/>
    <w:rsid w:val="00C760CB"/>
    <w:rsid w:val="00C76363"/>
    <w:rsid w:val="00C7654B"/>
    <w:rsid w:val="00C76C3D"/>
    <w:rsid w:val="00C76E51"/>
    <w:rsid w:val="00C77815"/>
    <w:rsid w:val="00C77BD8"/>
    <w:rsid w:val="00C808C7"/>
    <w:rsid w:val="00C80B06"/>
    <w:rsid w:val="00C81578"/>
    <w:rsid w:val="00C815F4"/>
    <w:rsid w:val="00C81AF1"/>
    <w:rsid w:val="00C82082"/>
    <w:rsid w:val="00C822DB"/>
    <w:rsid w:val="00C824B9"/>
    <w:rsid w:val="00C82699"/>
    <w:rsid w:val="00C829DB"/>
    <w:rsid w:val="00C82B85"/>
    <w:rsid w:val="00C83207"/>
    <w:rsid w:val="00C8338E"/>
    <w:rsid w:val="00C8346A"/>
    <w:rsid w:val="00C83514"/>
    <w:rsid w:val="00C83542"/>
    <w:rsid w:val="00C8362D"/>
    <w:rsid w:val="00C8363B"/>
    <w:rsid w:val="00C8374F"/>
    <w:rsid w:val="00C83950"/>
    <w:rsid w:val="00C83FEF"/>
    <w:rsid w:val="00C847B9"/>
    <w:rsid w:val="00C8488D"/>
    <w:rsid w:val="00C84BFB"/>
    <w:rsid w:val="00C84DDC"/>
    <w:rsid w:val="00C851C9"/>
    <w:rsid w:val="00C859EE"/>
    <w:rsid w:val="00C86110"/>
    <w:rsid w:val="00C86360"/>
    <w:rsid w:val="00C8645B"/>
    <w:rsid w:val="00C86707"/>
    <w:rsid w:val="00C868C2"/>
    <w:rsid w:val="00C86923"/>
    <w:rsid w:val="00C86BE8"/>
    <w:rsid w:val="00C86DF8"/>
    <w:rsid w:val="00C87501"/>
    <w:rsid w:val="00C8793A"/>
    <w:rsid w:val="00C87A8A"/>
    <w:rsid w:val="00C87B58"/>
    <w:rsid w:val="00C87F80"/>
    <w:rsid w:val="00C90132"/>
    <w:rsid w:val="00C90360"/>
    <w:rsid w:val="00C90526"/>
    <w:rsid w:val="00C90624"/>
    <w:rsid w:val="00C90DCB"/>
    <w:rsid w:val="00C9142A"/>
    <w:rsid w:val="00C91595"/>
    <w:rsid w:val="00C91681"/>
    <w:rsid w:val="00C9190C"/>
    <w:rsid w:val="00C91A96"/>
    <w:rsid w:val="00C91F36"/>
    <w:rsid w:val="00C9205C"/>
    <w:rsid w:val="00C92609"/>
    <w:rsid w:val="00C9275F"/>
    <w:rsid w:val="00C92FE2"/>
    <w:rsid w:val="00C93067"/>
    <w:rsid w:val="00C931E1"/>
    <w:rsid w:val="00C93249"/>
    <w:rsid w:val="00C9396A"/>
    <w:rsid w:val="00C93E66"/>
    <w:rsid w:val="00C9407B"/>
    <w:rsid w:val="00C9430E"/>
    <w:rsid w:val="00C944EE"/>
    <w:rsid w:val="00C94521"/>
    <w:rsid w:val="00C9452C"/>
    <w:rsid w:val="00C9497B"/>
    <w:rsid w:val="00C94C29"/>
    <w:rsid w:val="00C94C8E"/>
    <w:rsid w:val="00C9510A"/>
    <w:rsid w:val="00C9540B"/>
    <w:rsid w:val="00C95796"/>
    <w:rsid w:val="00C960B1"/>
    <w:rsid w:val="00C96266"/>
    <w:rsid w:val="00C96811"/>
    <w:rsid w:val="00C96A70"/>
    <w:rsid w:val="00C96E33"/>
    <w:rsid w:val="00C96F38"/>
    <w:rsid w:val="00C96FDD"/>
    <w:rsid w:val="00C971E0"/>
    <w:rsid w:val="00C9737D"/>
    <w:rsid w:val="00C9752E"/>
    <w:rsid w:val="00C977BC"/>
    <w:rsid w:val="00C97DD9"/>
    <w:rsid w:val="00CA0A41"/>
    <w:rsid w:val="00CA0B56"/>
    <w:rsid w:val="00CA0CA6"/>
    <w:rsid w:val="00CA1301"/>
    <w:rsid w:val="00CA1398"/>
    <w:rsid w:val="00CA153F"/>
    <w:rsid w:val="00CA1567"/>
    <w:rsid w:val="00CA1E94"/>
    <w:rsid w:val="00CA2037"/>
    <w:rsid w:val="00CA22B2"/>
    <w:rsid w:val="00CA308F"/>
    <w:rsid w:val="00CA30CF"/>
    <w:rsid w:val="00CA3134"/>
    <w:rsid w:val="00CA32A6"/>
    <w:rsid w:val="00CA348A"/>
    <w:rsid w:val="00CA3C49"/>
    <w:rsid w:val="00CA4585"/>
    <w:rsid w:val="00CA46D9"/>
    <w:rsid w:val="00CA4998"/>
    <w:rsid w:val="00CA59B0"/>
    <w:rsid w:val="00CA635F"/>
    <w:rsid w:val="00CA65F7"/>
    <w:rsid w:val="00CA670B"/>
    <w:rsid w:val="00CA695A"/>
    <w:rsid w:val="00CA6969"/>
    <w:rsid w:val="00CA6CE5"/>
    <w:rsid w:val="00CA6DC4"/>
    <w:rsid w:val="00CA75EA"/>
    <w:rsid w:val="00CA7617"/>
    <w:rsid w:val="00CA776A"/>
    <w:rsid w:val="00CA7F78"/>
    <w:rsid w:val="00CA7FC9"/>
    <w:rsid w:val="00CB0213"/>
    <w:rsid w:val="00CB0349"/>
    <w:rsid w:val="00CB0398"/>
    <w:rsid w:val="00CB048C"/>
    <w:rsid w:val="00CB063C"/>
    <w:rsid w:val="00CB098E"/>
    <w:rsid w:val="00CB0A58"/>
    <w:rsid w:val="00CB112A"/>
    <w:rsid w:val="00CB1318"/>
    <w:rsid w:val="00CB17ED"/>
    <w:rsid w:val="00CB2322"/>
    <w:rsid w:val="00CB3476"/>
    <w:rsid w:val="00CB34B1"/>
    <w:rsid w:val="00CB35EB"/>
    <w:rsid w:val="00CB38C8"/>
    <w:rsid w:val="00CB404B"/>
    <w:rsid w:val="00CB44BD"/>
    <w:rsid w:val="00CB457B"/>
    <w:rsid w:val="00CB490A"/>
    <w:rsid w:val="00CB4B2B"/>
    <w:rsid w:val="00CB53DE"/>
    <w:rsid w:val="00CB551F"/>
    <w:rsid w:val="00CB55B8"/>
    <w:rsid w:val="00CB563B"/>
    <w:rsid w:val="00CB56C7"/>
    <w:rsid w:val="00CB5C2F"/>
    <w:rsid w:val="00CB6869"/>
    <w:rsid w:val="00CB6DCD"/>
    <w:rsid w:val="00CB6F96"/>
    <w:rsid w:val="00CB72E3"/>
    <w:rsid w:val="00CB7BF0"/>
    <w:rsid w:val="00CB7E82"/>
    <w:rsid w:val="00CB7FE7"/>
    <w:rsid w:val="00CC013A"/>
    <w:rsid w:val="00CC039C"/>
    <w:rsid w:val="00CC0661"/>
    <w:rsid w:val="00CC07F5"/>
    <w:rsid w:val="00CC0962"/>
    <w:rsid w:val="00CC1447"/>
    <w:rsid w:val="00CC19A8"/>
    <w:rsid w:val="00CC1A4E"/>
    <w:rsid w:val="00CC1A89"/>
    <w:rsid w:val="00CC1DF7"/>
    <w:rsid w:val="00CC1F67"/>
    <w:rsid w:val="00CC24C5"/>
    <w:rsid w:val="00CC258D"/>
    <w:rsid w:val="00CC2695"/>
    <w:rsid w:val="00CC2882"/>
    <w:rsid w:val="00CC2A3A"/>
    <w:rsid w:val="00CC2B79"/>
    <w:rsid w:val="00CC2E3B"/>
    <w:rsid w:val="00CC30A2"/>
    <w:rsid w:val="00CC30F4"/>
    <w:rsid w:val="00CC374A"/>
    <w:rsid w:val="00CC3B96"/>
    <w:rsid w:val="00CC3F6C"/>
    <w:rsid w:val="00CC4118"/>
    <w:rsid w:val="00CC44DE"/>
    <w:rsid w:val="00CC4DC8"/>
    <w:rsid w:val="00CC4EF5"/>
    <w:rsid w:val="00CC579A"/>
    <w:rsid w:val="00CC5BF9"/>
    <w:rsid w:val="00CC5C70"/>
    <w:rsid w:val="00CC5D20"/>
    <w:rsid w:val="00CC5EFD"/>
    <w:rsid w:val="00CC60C6"/>
    <w:rsid w:val="00CC6501"/>
    <w:rsid w:val="00CC66AA"/>
    <w:rsid w:val="00CC6A4B"/>
    <w:rsid w:val="00CC6AEB"/>
    <w:rsid w:val="00CC6CD4"/>
    <w:rsid w:val="00CC6E10"/>
    <w:rsid w:val="00CC6E9C"/>
    <w:rsid w:val="00CC716F"/>
    <w:rsid w:val="00CC73D4"/>
    <w:rsid w:val="00CC74E9"/>
    <w:rsid w:val="00CC7665"/>
    <w:rsid w:val="00CC79D8"/>
    <w:rsid w:val="00CC7A57"/>
    <w:rsid w:val="00CC7A96"/>
    <w:rsid w:val="00CC7CC9"/>
    <w:rsid w:val="00CC7D4F"/>
    <w:rsid w:val="00CC7E47"/>
    <w:rsid w:val="00CC7E85"/>
    <w:rsid w:val="00CD0004"/>
    <w:rsid w:val="00CD00DF"/>
    <w:rsid w:val="00CD0373"/>
    <w:rsid w:val="00CD0756"/>
    <w:rsid w:val="00CD07FC"/>
    <w:rsid w:val="00CD09B4"/>
    <w:rsid w:val="00CD0A8C"/>
    <w:rsid w:val="00CD0DA9"/>
    <w:rsid w:val="00CD0F1D"/>
    <w:rsid w:val="00CD0F25"/>
    <w:rsid w:val="00CD12AD"/>
    <w:rsid w:val="00CD18DE"/>
    <w:rsid w:val="00CD1BFC"/>
    <w:rsid w:val="00CD1EA8"/>
    <w:rsid w:val="00CD22BF"/>
    <w:rsid w:val="00CD2441"/>
    <w:rsid w:val="00CD2500"/>
    <w:rsid w:val="00CD251C"/>
    <w:rsid w:val="00CD276F"/>
    <w:rsid w:val="00CD289A"/>
    <w:rsid w:val="00CD2C5D"/>
    <w:rsid w:val="00CD2FB8"/>
    <w:rsid w:val="00CD3D53"/>
    <w:rsid w:val="00CD410B"/>
    <w:rsid w:val="00CD45DD"/>
    <w:rsid w:val="00CD461D"/>
    <w:rsid w:val="00CD488F"/>
    <w:rsid w:val="00CD4E2E"/>
    <w:rsid w:val="00CD5F02"/>
    <w:rsid w:val="00CD6468"/>
    <w:rsid w:val="00CD6690"/>
    <w:rsid w:val="00CD6698"/>
    <w:rsid w:val="00CD6A53"/>
    <w:rsid w:val="00CD715C"/>
    <w:rsid w:val="00CD71A6"/>
    <w:rsid w:val="00CD7481"/>
    <w:rsid w:val="00CD78CC"/>
    <w:rsid w:val="00CD7904"/>
    <w:rsid w:val="00CD7AD9"/>
    <w:rsid w:val="00CE00E1"/>
    <w:rsid w:val="00CE061B"/>
    <w:rsid w:val="00CE092B"/>
    <w:rsid w:val="00CE093B"/>
    <w:rsid w:val="00CE09F8"/>
    <w:rsid w:val="00CE0F07"/>
    <w:rsid w:val="00CE110A"/>
    <w:rsid w:val="00CE1B9F"/>
    <w:rsid w:val="00CE1BF8"/>
    <w:rsid w:val="00CE2169"/>
    <w:rsid w:val="00CE3366"/>
    <w:rsid w:val="00CE3451"/>
    <w:rsid w:val="00CE3F80"/>
    <w:rsid w:val="00CE43D5"/>
    <w:rsid w:val="00CE45F4"/>
    <w:rsid w:val="00CE4B5F"/>
    <w:rsid w:val="00CE4D1E"/>
    <w:rsid w:val="00CE5436"/>
    <w:rsid w:val="00CE5662"/>
    <w:rsid w:val="00CE5756"/>
    <w:rsid w:val="00CE5A11"/>
    <w:rsid w:val="00CE5A73"/>
    <w:rsid w:val="00CE6041"/>
    <w:rsid w:val="00CE65A8"/>
    <w:rsid w:val="00CE6CCC"/>
    <w:rsid w:val="00CE6DA1"/>
    <w:rsid w:val="00CE70D4"/>
    <w:rsid w:val="00CE7142"/>
    <w:rsid w:val="00CE7154"/>
    <w:rsid w:val="00CE71C1"/>
    <w:rsid w:val="00CE720A"/>
    <w:rsid w:val="00CE7597"/>
    <w:rsid w:val="00CE7870"/>
    <w:rsid w:val="00CE78E0"/>
    <w:rsid w:val="00CE7AED"/>
    <w:rsid w:val="00CE7E7F"/>
    <w:rsid w:val="00CE7FC3"/>
    <w:rsid w:val="00CF03B5"/>
    <w:rsid w:val="00CF0862"/>
    <w:rsid w:val="00CF0C43"/>
    <w:rsid w:val="00CF0DD8"/>
    <w:rsid w:val="00CF1324"/>
    <w:rsid w:val="00CF186C"/>
    <w:rsid w:val="00CF1924"/>
    <w:rsid w:val="00CF1955"/>
    <w:rsid w:val="00CF20DD"/>
    <w:rsid w:val="00CF2163"/>
    <w:rsid w:val="00CF2872"/>
    <w:rsid w:val="00CF2A1A"/>
    <w:rsid w:val="00CF2AB7"/>
    <w:rsid w:val="00CF30D3"/>
    <w:rsid w:val="00CF33EA"/>
    <w:rsid w:val="00CF340E"/>
    <w:rsid w:val="00CF3634"/>
    <w:rsid w:val="00CF36CA"/>
    <w:rsid w:val="00CF3CB2"/>
    <w:rsid w:val="00CF3D27"/>
    <w:rsid w:val="00CF3FED"/>
    <w:rsid w:val="00CF4231"/>
    <w:rsid w:val="00CF4AE8"/>
    <w:rsid w:val="00CF521C"/>
    <w:rsid w:val="00CF52EA"/>
    <w:rsid w:val="00CF5446"/>
    <w:rsid w:val="00CF5644"/>
    <w:rsid w:val="00CF57B2"/>
    <w:rsid w:val="00CF5EEC"/>
    <w:rsid w:val="00CF635C"/>
    <w:rsid w:val="00CF636B"/>
    <w:rsid w:val="00CF6FD7"/>
    <w:rsid w:val="00CF74EA"/>
    <w:rsid w:val="00D0051E"/>
    <w:rsid w:val="00D0068E"/>
    <w:rsid w:val="00D0086E"/>
    <w:rsid w:val="00D00A55"/>
    <w:rsid w:val="00D01012"/>
    <w:rsid w:val="00D01D10"/>
    <w:rsid w:val="00D01F26"/>
    <w:rsid w:val="00D0205F"/>
    <w:rsid w:val="00D021DE"/>
    <w:rsid w:val="00D029F9"/>
    <w:rsid w:val="00D02EC2"/>
    <w:rsid w:val="00D0303B"/>
    <w:rsid w:val="00D03286"/>
    <w:rsid w:val="00D035FA"/>
    <w:rsid w:val="00D03BA2"/>
    <w:rsid w:val="00D03E31"/>
    <w:rsid w:val="00D04162"/>
    <w:rsid w:val="00D04220"/>
    <w:rsid w:val="00D043B8"/>
    <w:rsid w:val="00D0481D"/>
    <w:rsid w:val="00D0495B"/>
    <w:rsid w:val="00D04ED6"/>
    <w:rsid w:val="00D050CA"/>
    <w:rsid w:val="00D05AE7"/>
    <w:rsid w:val="00D05B89"/>
    <w:rsid w:val="00D05D82"/>
    <w:rsid w:val="00D0605B"/>
    <w:rsid w:val="00D061D7"/>
    <w:rsid w:val="00D06388"/>
    <w:rsid w:val="00D063EF"/>
    <w:rsid w:val="00D06411"/>
    <w:rsid w:val="00D065FA"/>
    <w:rsid w:val="00D067AD"/>
    <w:rsid w:val="00D0727B"/>
    <w:rsid w:val="00D07420"/>
    <w:rsid w:val="00D07445"/>
    <w:rsid w:val="00D07B62"/>
    <w:rsid w:val="00D07BC1"/>
    <w:rsid w:val="00D07D06"/>
    <w:rsid w:val="00D07D35"/>
    <w:rsid w:val="00D10264"/>
    <w:rsid w:val="00D1027F"/>
    <w:rsid w:val="00D102E6"/>
    <w:rsid w:val="00D10487"/>
    <w:rsid w:val="00D1058F"/>
    <w:rsid w:val="00D10613"/>
    <w:rsid w:val="00D109E9"/>
    <w:rsid w:val="00D10B28"/>
    <w:rsid w:val="00D11101"/>
    <w:rsid w:val="00D1144B"/>
    <w:rsid w:val="00D11FAB"/>
    <w:rsid w:val="00D12063"/>
    <w:rsid w:val="00D122E0"/>
    <w:rsid w:val="00D123EC"/>
    <w:rsid w:val="00D12695"/>
    <w:rsid w:val="00D12B3E"/>
    <w:rsid w:val="00D12D67"/>
    <w:rsid w:val="00D12EFF"/>
    <w:rsid w:val="00D13137"/>
    <w:rsid w:val="00D132FF"/>
    <w:rsid w:val="00D138FA"/>
    <w:rsid w:val="00D13BD4"/>
    <w:rsid w:val="00D13D38"/>
    <w:rsid w:val="00D13EC3"/>
    <w:rsid w:val="00D13FA9"/>
    <w:rsid w:val="00D1435A"/>
    <w:rsid w:val="00D14650"/>
    <w:rsid w:val="00D14884"/>
    <w:rsid w:val="00D149BB"/>
    <w:rsid w:val="00D149D0"/>
    <w:rsid w:val="00D14BA2"/>
    <w:rsid w:val="00D14D9B"/>
    <w:rsid w:val="00D15146"/>
    <w:rsid w:val="00D151DB"/>
    <w:rsid w:val="00D1522E"/>
    <w:rsid w:val="00D154B0"/>
    <w:rsid w:val="00D155DE"/>
    <w:rsid w:val="00D15922"/>
    <w:rsid w:val="00D15CF7"/>
    <w:rsid w:val="00D1646B"/>
    <w:rsid w:val="00D166E4"/>
    <w:rsid w:val="00D1688C"/>
    <w:rsid w:val="00D1698A"/>
    <w:rsid w:val="00D16AAD"/>
    <w:rsid w:val="00D16F49"/>
    <w:rsid w:val="00D1701E"/>
    <w:rsid w:val="00D17181"/>
    <w:rsid w:val="00D17304"/>
    <w:rsid w:val="00D175BC"/>
    <w:rsid w:val="00D17859"/>
    <w:rsid w:val="00D17926"/>
    <w:rsid w:val="00D17F23"/>
    <w:rsid w:val="00D200A5"/>
    <w:rsid w:val="00D2067E"/>
    <w:rsid w:val="00D206AA"/>
    <w:rsid w:val="00D2090B"/>
    <w:rsid w:val="00D20A3F"/>
    <w:rsid w:val="00D20B63"/>
    <w:rsid w:val="00D20F76"/>
    <w:rsid w:val="00D2134B"/>
    <w:rsid w:val="00D221B7"/>
    <w:rsid w:val="00D22733"/>
    <w:rsid w:val="00D229F0"/>
    <w:rsid w:val="00D22E1C"/>
    <w:rsid w:val="00D22F6E"/>
    <w:rsid w:val="00D22F76"/>
    <w:rsid w:val="00D230A8"/>
    <w:rsid w:val="00D2357F"/>
    <w:rsid w:val="00D23924"/>
    <w:rsid w:val="00D23997"/>
    <w:rsid w:val="00D23C88"/>
    <w:rsid w:val="00D23CA0"/>
    <w:rsid w:val="00D23DA4"/>
    <w:rsid w:val="00D243B5"/>
    <w:rsid w:val="00D24764"/>
    <w:rsid w:val="00D24A95"/>
    <w:rsid w:val="00D24D9A"/>
    <w:rsid w:val="00D24E6E"/>
    <w:rsid w:val="00D24FD0"/>
    <w:rsid w:val="00D25133"/>
    <w:rsid w:val="00D2529F"/>
    <w:rsid w:val="00D254C6"/>
    <w:rsid w:val="00D2564C"/>
    <w:rsid w:val="00D25D71"/>
    <w:rsid w:val="00D25EAF"/>
    <w:rsid w:val="00D2629C"/>
    <w:rsid w:val="00D274DF"/>
    <w:rsid w:val="00D27B7A"/>
    <w:rsid w:val="00D27C37"/>
    <w:rsid w:val="00D27EAF"/>
    <w:rsid w:val="00D30073"/>
    <w:rsid w:val="00D30172"/>
    <w:rsid w:val="00D30228"/>
    <w:rsid w:val="00D310A4"/>
    <w:rsid w:val="00D310E8"/>
    <w:rsid w:val="00D31383"/>
    <w:rsid w:val="00D31488"/>
    <w:rsid w:val="00D315D7"/>
    <w:rsid w:val="00D31A1D"/>
    <w:rsid w:val="00D31BEC"/>
    <w:rsid w:val="00D3239E"/>
    <w:rsid w:val="00D327A5"/>
    <w:rsid w:val="00D32CC5"/>
    <w:rsid w:val="00D330CE"/>
    <w:rsid w:val="00D3331B"/>
    <w:rsid w:val="00D33346"/>
    <w:rsid w:val="00D335B1"/>
    <w:rsid w:val="00D33727"/>
    <w:rsid w:val="00D33E18"/>
    <w:rsid w:val="00D340E2"/>
    <w:rsid w:val="00D343A6"/>
    <w:rsid w:val="00D3533F"/>
    <w:rsid w:val="00D356EE"/>
    <w:rsid w:val="00D35953"/>
    <w:rsid w:val="00D362A2"/>
    <w:rsid w:val="00D36D01"/>
    <w:rsid w:val="00D37061"/>
    <w:rsid w:val="00D37290"/>
    <w:rsid w:val="00D37407"/>
    <w:rsid w:val="00D37B4A"/>
    <w:rsid w:val="00D409EA"/>
    <w:rsid w:val="00D40B2C"/>
    <w:rsid w:val="00D40B52"/>
    <w:rsid w:val="00D40DF0"/>
    <w:rsid w:val="00D4186A"/>
    <w:rsid w:val="00D41B83"/>
    <w:rsid w:val="00D41D03"/>
    <w:rsid w:val="00D4209E"/>
    <w:rsid w:val="00D427A9"/>
    <w:rsid w:val="00D42A95"/>
    <w:rsid w:val="00D42B82"/>
    <w:rsid w:val="00D43382"/>
    <w:rsid w:val="00D43659"/>
    <w:rsid w:val="00D436FF"/>
    <w:rsid w:val="00D43854"/>
    <w:rsid w:val="00D43CD1"/>
    <w:rsid w:val="00D43D06"/>
    <w:rsid w:val="00D43FDC"/>
    <w:rsid w:val="00D441BB"/>
    <w:rsid w:val="00D4424A"/>
    <w:rsid w:val="00D442D9"/>
    <w:rsid w:val="00D442EF"/>
    <w:rsid w:val="00D44A64"/>
    <w:rsid w:val="00D44FBA"/>
    <w:rsid w:val="00D45221"/>
    <w:rsid w:val="00D452BD"/>
    <w:rsid w:val="00D45417"/>
    <w:rsid w:val="00D4562D"/>
    <w:rsid w:val="00D45762"/>
    <w:rsid w:val="00D45935"/>
    <w:rsid w:val="00D45A6A"/>
    <w:rsid w:val="00D46C28"/>
    <w:rsid w:val="00D46C54"/>
    <w:rsid w:val="00D46E48"/>
    <w:rsid w:val="00D46EA9"/>
    <w:rsid w:val="00D47A33"/>
    <w:rsid w:val="00D47E39"/>
    <w:rsid w:val="00D47F8D"/>
    <w:rsid w:val="00D5043F"/>
    <w:rsid w:val="00D509BB"/>
    <w:rsid w:val="00D50D7F"/>
    <w:rsid w:val="00D50F6B"/>
    <w:rsid w:val="00D50F8A"/>
    <w:rsid w:val="00D515F5"/>
    <w:rsid w:val="00D51E0D"/>
    <w:rsid w:val="00D52113"/>
    <w:rsid w:val="00D523C9"/>
    <w:rsid w:val="00D52472"/>
    <w:rsid w:val="00D528AA"/>
    <w:rsid w:val="00D52B9D"/>
    <w:rsid w:val="00D52F39"/>
    <w:rsid w:val="00D53B7A"/>
    <w:rsid w:val="00D53BAC"/>
    <w:rsid w:val="00D53D87"/>
    <w:rsid w:val="00D53DAF"/>
    <w:rsid w:val="00D542D4"/>
    <w:rsid w:val="00D54797"/>
    <w:rsid w:val="00D54871"/>
    <w:rsid w:val="00D54A97"/>
    <w:rsid w:val="00D54E72"/>
    <w:rsid w:val="00D55112"/>
    <w:rsid w:val="00D555FC"/>
    <w:rsid w:val="00D55679"/>
    <w:rsid w:val="00D55988"/>
    <w:rsid w:val="00D559AD"/>
    <w:rsid w:val="00D55A1D"/>
    <w:rsid w:val="00D55A5F"/>
    <w:rsid w:val="00D560CA"/>
    <w:rsid w:val="00D56281"/>
    <w:rsid w:val="00D5658B"/>
    <w:rsid w:val="00D56A4E"/>
    <w:rsid w:val="00D56F2E"/>
    <w:rsid w:val="00D56FBF"/>
    <w:rsid w:val="00D5703D"/>
    <w:rsid w:val="00D571BB"/>
    <w:rsid w:val="00D577ED"/>
    <w:rsid w:val="00D5781B"/>
    <w:rsid w:val="00D57BF7"/>
    <w:rsid w:val="00D6084A"/>
    <w:rsid w:val="00D609C0"/>
    <w:rsid w:val="00D60AC8"/>
    <w:rsid w:val="00D60B8B"/>
    <w:rsid w:val="00D60CC3"/>
    <w:rsid w:val="00D60F14"/>
    <w:rsid w:val="00D61506"/>
    <w:rsid w:val="00D61524"/>
    <w:rsid w:val="00D61935"/>
    <w:rsid w:val="00D61942"/>
    <w:rsid w:val="00D62A7B"/>
    <w:rsid w:val="00D62B59"/>
    <w:rsid w:val="00D62BE3"/>
    <w:rsid w:val="00D62D1C"/>
    <w:rsid w:val="00D636CA"/>
    <w:rsid w:val="00D63833"/>
    <w:rsid w:val="00D63CCA"/>
    <w:rsid w:val="00D64554"/>
    <w:rsid w:val="00D6492E"/>
    <w:rsid w:val="00D64A28"/>
    <w:rsid w:val="00D64CC1"/>
    <w:rsid w:val="00D64D08"/>
    <w:rsid w:val="00D65675"/>
    <w:rsid w:val="00D65EA7"/>
    <w:rsid w:val="00D66359"/>
    <w:rsid w:val="00D6669D"/>
    <w:rsid w:val="00D66C2B"/>
    <w:rsid w:val="00D671F7"/>
    <w:rsid w:val="00D67856"/>
    <w:rsid w:val="00D6787D"/>
    <w:rsid w:val="00D679A1"/>
    <w:rsid w:val="00D7011E"/>
    <w:rsid w:val="00D701D4"/>
    <w:rsid w:val="00D7046E"/>
    <w:rsid w:val="00D7100A"/>
    <w:rsid w:val="00D710E4"/>
    <w:rsid w:val="00D71D09"/>
    <w:rsid w:val="00D7263E"/>
    <w:rsid w:val="00D72994"/>
    <w:rsid w:val="00D73A13"/>
    <w:rsid w:val="00D73A37"/>
    <w:rsid w:val="00D73E2E"/>
    <w:rsid w:val="00D74231"/>
    <w:rsid w:val="00D74368"/>
    <w:rsid w:val="00D7457E"/>
    <w:rsid w:val="00D747F8"/>
    <w:rsid w:val="00D748B6"/>
    <w:rsid w:val="00D7498B"/>
    <w:rsid w:val="00D74BD8"/>
    <w:rsid w:val="00D75015"/>
    <w:rsid w:val="00D75176"/>
    <w:rsid w:val="00D753BF"/>
    <w:rsid w:val="00D754F0"/>
    <w:rsid w:val="00D75542"/>
    <w:rsid w:val="00D755BC"/>
    <w:rsid w:val="00D755EA"/>
    <w:rsid w:val="00D75A07"/>
    <w:rsid w:val="00D75DDC"/>
    <w:rsid w:val="00D76254"/>
    <w:rsid w:val="00D76669"/>
    <w:rsid w:val="00D76670"/>
    <w:rsid w:val="00D76730"/>
    <w:rsid w:val="00D76894"/>
    <w:rsid w:val="00D76A20"/>
    <w:rsid w:val="00D76CAE"/>
    <w:rsid w:val="00D76EE2"/>
    <w:rsid w:val="00D7712F"/>
    <w:rsid w:val="00D77200"/>
    <w:rsid w:val="00D772B0"/>
    <w:rsid w:val="00D7770B"/>
    <w:rsid w:val="00D77790"/>
    <w:rsid w:val="00D77904"/>
    <w:rsid w:val="00D80222"/>
    <w:rsid w:val="00D80298"/>
    <w:rsid w:val="00D8058B"/>
    <w:rsid w:val="00D807BF"/>
    <w:rsid w:val="00D8084B"/>
    <w:rsid w:val="00D80999"/>
    <w:rsid w:val="00D80A2A"/>
    <w:rsid w:val="00D80B58"/>
    <w:rsid w:val="00D8121A"/>
    <w:rsid w:val="00D8151D"/>
    <w:rsid w:val="00D81B46"/>
    <w:rsid w:val="00D81DEB"/>
    <w:rsid w:val="00D8227E"/>
    <w:rsid w:val="00D822FA"/>
    <w:rsid w:val="00D8236C"/>
    <w:rsid w:val="00D82797"/>
    <w:rsid w:val="00D82C2B"/>
    <w:rsid w:val="00D82F81"/>
    <w:rsid w:val="00D8339E"/>
    <w:rsid w:val="00D83B74"/>
    <w:rsid w:val="00D83E1F"/>
    <w:rsid w:val="00D83FF4"/>
    <w:rsid w:val="00D841F3"/>
    <w:rsid w:val="00D842A0"/>
    <w:rsid w:val="00D846A2"/>
    <w:rsid w:val="00D84E0E"/>
    <w:rsid w:val="00D84EEF"/>
    <w:rsid w:val="00D85136"/>
    <w:rsid w:val="00D85259"/>
    <w:rsid w:val="00D85E66"/>
    <w:rsid w:val="00D85F3F"/>
    <w:rsid w:val="00D868EE"/>
    <w:rsid w:val="00D86AE8"/>
    <w:rsid w:val="00D86D9C"/>
    <w:rsid w:val="00D86EFB"/>
    <w:rsid w:val="00D86F8A"/>
    <w:rsid w:val="00D8754B"/>
    <w:rsid w:val="00D8757B"/>
    <w:rsid w:val="00D8795F"/>
    <w:rsid w:val="00D879FB"/>
    <w:rsid w:val="00D87A04"/>
    <w:rsid w:val="00D87BE4"/>
    <w:rsid w:val="00D900BA"/>
    <w:rsid w:val="00D90102"/>
    <w:rsid w:val="00D90236"/>
    <w:rsid w:val="00D904AE"/>
    <w:rsid w:val="00D90759"/>
    <w:rsid w:val="00D90822"/>
    <w:rsid w:val="00D90F62"/>
    <w:rsid w:val="00D917F1"/>
    <w:rsid w:val="00D92ADE"/>
    <w:rsid w:val="00D9312C"/>
    <w:rsid w:val="00D9327C"/>
    <w:rsid w:val="00D9348E"/>
    <w:rsid w:val="00D93CCF"/>
    <w:rsid w:val="00D93CD1"/>
    <w:rsid w:val="00D93DE4"/>
    <w:rsid w:val="00D93FD5"/>
    <w:rsid w:val="00D94030"/>
    <w:rsid w:val="00D9411C"/>
    <w:rsid w:val="00D94D55"/>
    <w:rsid w:val="00D94F5C"/>
    <w:rsid w:val="00D95215"/>
    <w:rsid w:val="00D954E5"/>
    <w:rsid w:val="00D9594D"/>
    <w:rsid w:val="00D95C64"/>
    <w:rsid w:val="00D960D1"/>
    <w:rsid w:val="00D96428"/>
    <w:rsid w:val="00D96662"/>
    <w:rsid w:val="00D96B05"/>
    <w:rsid w:val="00D96C84"/>
    <w:rsid w:val="00D96D79"/>
    <w:rsid w:val="00D96DCF"/>
    <w:rsid w:val="00D9729A"/>
    <w:rsid w:val="00D97787"/>
    <w:rsid w:val="00D97A6E"/>
    <w:rsid w:val="00D97BF5"/>
    <w:rsid w:val="00DA04A7"/>
    <w:rsid w:val="00DA08D3"/>
    <w:rsid w:val="00DA0BF5"/>
    <w:rsid w:val="00DA0C94"/>
    <w:rsid w:val="00DA0D7A"/>
    <w:rsid w:val="00DA0EA6"/>
    <w:rsid w:val="00DA1623"/>
    <w:rsid w:val="00DA1626"/>
    <w:rsid w:val="00DA1B59"/>
    <w:rsid w:val="00DA1BE3"/>
    <w:rsid w:val="00DA2176"/>
    <w:rsid w:val="00DA2742"/>
    <w:rsid w:val="00DA2C82"/>
    <w:rsid w:val="00DA2E6D"/>
    <w:rsid w:val="00DA2EA9"/>
    <w:rsid w:val="00DA31F0"/>
    <w:rsid w:val="00DA321C"/>
    <w:rsid w:val="00DA328A"/>
    <w:rsid w:val="00DA35B7"/>
    <w:rsid w:val="00DA38D1"/>
    <w:rsid w:val="00DA3BAB"/>
    <w:rsid w:val="00DA3C1E"/>
    <w:rsid w:val="00DA3E73"/>
    <w:rsid w:val="00DA423E"/>
    <w:rsid w:val="00DA45D8"/>
    <w:rsid w:val="00DA47CB"/>
    <w:rsid w:val="00DA4A37"/>
    <w:rsid w:val="00DA4D1D"/>
    <w:rsid w:val="00DA4D6A"/>
    <w:rsid w:val="00DA4FFE"/>
    <w:rsid w:val="00DA5143"/>
    <w:rsid w:val="00DA5397"/>
    <w:rsid w:val="00DA599D"/>
    <w:rsid w:val="00DA5AA9"/>
    <w:rsid w:val="00DA5AE1"/>
    <w:rsid w:val="00DA5CD4"/>
    <w:rsid w:val="00DA5D9A"/>
    <w:rsid w:val="00DA5E85"/>
    <w:rsid w:val="00DA5EBD"/>
    <w:rsid w:val="00DA6C1E"/>
    <w:rsid w:val="00DA7310"/>
    <w:rsid w:val="00DA7339"/>
    <w:rsid w:val="00DA7349"/>
    <w:rsid w:val="00DA76DF"/>
    <w:rsid w:val="00DA7CD9"/>
    <w:rsid w:val="00DA7D72"/>
    <w:rsid w:val="00DA7EF7"/>
    <w:rsid w:val="00DB02D1"/>
    <w:rsid w:val="00DB0406"/>
    <w:rsid w:val="00DB0801"/>
    <w:rsid w:val="00DB0A6D"/>
    <w:rsid w:val="00DB0CB2"/>
    <w:rsid w:val="00DB0FAC"/>
    <w:rsid w:val="00DB10B8"/>
    <w:rsid w:val="00DB1683"/>
    <w:rsid w:val="00DB175B"/>
    <w:rsid w:val="00DB290B"/>
    <w:rsid w:val="00DB2C9F"/>
    <w:rsid w:val="00DB2E35"/>
    <w:rsid w:val="00DB2F0F"/>
    <w:rsid w:val="00DB32F0"/>
    <w:rsid w:val="00DB35E5"/>
    <w:rsid w:val="00DB39BD"/>
    <w:rsid w:val="00DB3D75"/>
    <w:rsid w:val="00DB3DDC"/>
    <w:rsid w:val="00DB3E21"/>
    <w:rsid w:val="00DB44D7"/>
    <w:rsid w:val="00DB47F5"/>
    <w:rsid w:val="00DB52A9"/>
    <w:rsid w:val="00DB55F5"/>
    <w:rsid w:val="00DB5A97"/>
    <w:rsid w:val="00DB5B4B"/>
    <w:rsid w:val="00DB602C"/>
    <w:rsid w:val="00DB652E"/>
    <w:rsid w:val="00DB6736"/>
    <w:rsid w:val="00DB6D7C"/>
    <w:rsid w:val="00DB7131"/>
    <w:rsid w:val="00DB7506"/>
    <w:rsid w:val="00DB77AE"/>
    <w:rsid w:val="00DB7C84"/>
    <w:rsid w:val="00DB7E7A"/>
    <w:rsid w:val="00DB7F9A"/>
    <w:rsid w:val="00DC0062"/>
    <w:rsid w:val="00DC08D0"/>
    <w:rsid w:val="00DC097F"/>
    <w:rsid w:val="00DC11A9"/>
    <w:rsid w:val="00DC11CF"/>
    <w:rsid w:val="00DC11F6"/>
    <w:rsid w:val="00DC1385"/>
    <w:rsid w:val="00DC1569"/>
    <w:rsid w:val="00DC156B"/>
    <w:rsid w:val="00DC1C9D"/>
    <w:rsid w:val="00DC2051"/>
    <w:rsid w:val="00DC2080"/>
    <w:rsid w:val="00DC20C9"/>
    <w:rsid w:val="00DC24DB"/>
    <w:rsid w:val="00DC25B7"/>
    <w:rsid w:val="00DC2816"/>
    <w:rsid w:val="00DC2BE8"/>
    <w:rsid w:val="00DC2EB7"/>
    <w:rsid w:val="00DC306C"/>
    <w:rsid w:val="00DC35CB"/>
    <w:rsid w:val="00DC3780"/>
    <w:rsid w:val="00DC3F1E"/>
    <w:rsid w:val="00DC3FA1"/>
    <w:rsid w:val="00DC40A8"/>
    <w:rsid w:val="00DC417E"/>
    <w:rsid w:val="00DC4728"/>
    <w:rsid w:val="00DC4BC5"/>
    <w:rsid w:val="00DC4D1F"/>
    <w:rsid w:val="00DC50C9"/>
    <w:rsid w:val="00DC5113"/>
    <w:rsid w:val="00DC51C2"/>
    <w:rsid w:val="00DC5CE8"/>
    <w:rsid w:val="00DC5FEE"/>
    <w:rsid w:val="00DC62FB"/>
    <w:rsid w:val="00DC65FE"/>
    <w:rsid w:val="00DC666B"/>
    <w:rsid w:val="00DC678D"/>
    <w:rsid w:val="00DC68E3"/>
    <w:rsid w:val="00DC6970"/>
    <w:rsid w:val="00DC6A67"/>
    <w:rsid w:val="00DC6D51"/>
    <w:rsid w:val="00DC6EA0"/>
    <w:rsid w:val="00DC77E7"/>
    <w:rsid w:val="00DC7D0A"/>
    <w:rsid w:val="00DD0049"/>
    <w:rsid w:val="00DD007C"/>
    <w:rsid w:val="00DD0331"/>
    <w:rsid w:val="00DD07A8"/>
    <w:rsid w:val="00DD0DB6"/>
    <w:rsid w:val="00DD10C4"/>
    <w:rsid w:val="00DD1116"/>
    <w:rsid w:val="00DD1B96"/>
    <w:rsid w:val="00DD1BA5"/>
    <w:rsid w:val="00DD1BED"/>
    <w:rsid w:val="00DD2253"/>
    <w:rsid w:val="00DD2DA7"/>
    <w:rsid w:val="00DD331F"/>
    <w:rsid w:val="00DD35D1"/>
    <w:rsid w:val="00DD363A"/>
    <w:rsid w:val="00DD36ED"/>
    <w:rsid w:val="00DD37B6"/>
    <w:rsid w:val="00DD3D70"/>
    <w:rsid w:val="00DD43CC"/>
    <w:rsid w:val="00DD474A"/>
    <w:rsid w:val="00DD4BDD"/>
    <w:rsid w:val="00DD4C9E"/>
    <w:rsid w:val="00DD50F0"/>
    <w:rsid w:val="00DD589B"/>
    <w:rsid w:val="00DD5BF1"/>
    <w:rsid w:val="00DD6031"/>
    <w:rsid w:val="00DD6928"/>
    <w:rsid w:val="00DD6CDA"/>
    <w:rsid w:val="00DD70D0"/>
    <w:rsid w:val="00DD751A"/>
    <w:rsid w:val="00DD769B"/>
    <w:rsid w:val="00DD778F"/>
    <w:rsid w:val="00DD7DF1"/>
    <w:rsid w:val="00DE02D4"/>
    <w:rsid w:val="00DE0339"/>
    <w:rsid w:val="00DE0541"/>
    <w:rsid w:val="00DE07D9"/>
    <w:rsid w:val="00DE0B8A"/>
    <w:rsid w:val="00DE0C79"/>
    <w:rsid w:val="00DE153F"/>
    <w:rsid w:val="00DE18D8"/>
    <w:rsid w:val="00DE1D6D"/>
    <w:rsid w:val="00DE1D82"/>
    <w:rsid w:val="00DE1FE1"/>
    <w:rsid w:val="00DE33A0"/>
    <w:rsid w:val="00DE353D"/>
    <w:rsid w:val="00DE36BA"/>
    <w:rsid w:val="00DE38B7"/>
    <w:rsid w:val="00DE3C90"/>
    <w:rsid w:val="00DE3C97"/>
    <w:rsid w:val="00DE3DCE"/>
    <w:rsid w:val="00DE4126"/>
    <w:rsid w:val="00DE4815"/>
    <w:rsid w:val="00DE49AE"/>
    <w:rsid w:val="00DE4A74"/>
    <w:rsid w:val="00DE4D4B"/>
    <w:rsid w:val="00DE4E80"/>
    <w:rsid w:val="00DE505D"/>
    <w:rsid w:val="00DE5240"/>
    <w:rsid w:val="00DE52B9"/>
    <w:rsid w:val="00DE5701"/>
    <w:rsid w:val="00DE5721"/>
    <w:rsid w:val="00DE57E6"/>
    <w:rsid w:val="00DE5CAA"/>
    <w:rsid w:val="00DE5FD9"/>
    <w:rsid w:val="00DE6131"/>
    <w:rsid w:val="00DE6157"/>
    <w:rsid w:val="00DE62FF"/>
    <w:rsid w:val="00DE66D3"/>
    <w:rsid w:val="00DE67B7"/>
    <w:rsid w:val="00DE6B5E"/>
    <w:rsid w:val="00DE6E68"/>
    <w:rsid w:val="00DE6FEA"/>
    <w:rsid w:val="00DE70C0"/>
    <w:rsid w:val="00DE79CB"/>
    <w:rsid w:val="00DE7D1C"/>
    <w:rsid w:val="00DF016F"/>
    <w:rsid w:val="00DF03AB"/>
    <w:rsid w:val="00DF0945"/>
    <w:rsid w:val="00DF0D73"/>
    <w:rsid w:val="00DF13BA"/>
    <w:rsid w:val="00DF14D3"/>
    <w:rsid w:val="00DF197F"/>
    <w:rsid w:val="00DF1A28"/>
    <w:rsid w:val="00DF1F5A"/>
    <w:rsid w:val="00DF227B"/>
    <w:rsid w:val="00DF2453"/>
    <w:rsid w:val="00DF3377"/>
    <w:rsid w:val="00DF3606"/>
    <w:rsid w:val="00DF3615"/>
    <w:rsid w:val="00DF3BAC"/>
    <w:rsid w:val="00DF40B7"/>
    <w:rsid w:val="00DF421F"/>
    <w:rsid w:val="00DF422E"/>
    <w:rsid w:val="00DF42E0"/>
    <w:rsid w:val="00DF434D"/>
    <w:rsid w:val="00DF465E"/>
    <w:rsid w:val="00DF46AD"/>
    <w:rsid w:val="00DF47B0"/>
    <w:rsid w:val="00DF4BB9"/>
    <w:rsid w:val="00DF4E36"/>
    <w:rsid w:val="00DF550E"/>
    <w:rsid w:val="00DF5A2E"/>
    <w:rsid w:val="00DF5A6C"/>
    <w:rsid w:val="00DF5AE4"/>
    <w:rsid w:val="00DF5CFD"/>
    <w:rsid w:val="00DF6318"/>
    <w:rsid w:val="00DF68A0"/>
    <w:rsid w:val="00DF6B54"/>
    <w:rsid w:val="00DF726B"/>
    <w:rsid w:val="00DF7411"/>
    <w:rsid w:val="00DF7589"/>
    <w:rsid w:val="00DF761C"/>
    <w:rsid w:val="00DF782D"/>
    <w:rsid w:val="00DF7888"/>
    <w:rsid w:val="00DF79AC"/>
    <w:rsid w:val="00DF7C15"/>
    <w:rsid w:val="00DF7C63"/>
    <w:rsid w:val="00DF7CE6"/>
    <w:rsid w:val="00DF7EBC"/>
    <w:rsid w:val="00E0020A"/>
    <w:rsid w:val="00E0025D"/>
    <w:rsid w:val="00E004E2"/>
    <w:rsid w:val="00E005BF"/>
    <w:rsid w:val="00E00608"/>
    <w:rsid w:val="00E00AEE"/>
    <w:rsid w:val="00E00D90"/>
    <w:rsid w:val="00E0134D"/>
    <w:rsid w:val="00E013AB"/>
    <w:rsid w:val="00E014CC"/>
    <w:rsid w:val="00E015B8"/>
    <w:rsid w:val="00E0168E"/>
    <w:rsid w:val="00E01F00"/>
    <w:rsid w:val="00E01FBC"/>
    <w:rsid w:val="00E02144"/>
    <w:rsid w:val="00E02B66"/>
    <w:rsid w:val="00E02C41"/>
    <w:rsid w:val="00E02FC7"/>
    <w:rsid w:val="00E032C5"/>
    <w:rsid w:val="00E032CF"/>
    <w:rsid w:val="00E0393F"/>
    <w:rsid w:val="00E03AC9"/>
    <w:rsid w:val="00E03AF5"/>
    <w:rsid w:val="00E03CAF"/>
    <w:rsid w:val="00E04117"/>
    <w:rsid w:val="00E041E5"/>
    <w:rsid w:val="00E04693"/>
    <w:rsid w:val="00E049E8"/>
    <w:rsid w:val="00E04BE0"/>
    <w:rsid w:val="00E04D0D"/>
    <w:rsid w:val="00E04EA6"/>
    <w:rsid w:val="00E0527A"/>
    <w:rsid w:val="00E05482"/>
    <w:rsid w:val="00E05555"/>
    <w:rsid w:val="00E0562C"/>
    <w:rsid w:val="00E059B7"/>
    <w:rsid w:val="00E06100"/>
    <w:rsid w:val="00E0612B"/>
    <w:rsid w:val="00E063A7"/>
    <w:rsid w:val="00E0641F"/>
    <w:rsid w:val="00E064D6"/>
    <w:rsid w:val="00E064F5"/>
    <w:rsid w:val="00E06581"/>
    <w:rsid w:val="00E0663A"/>
    <w:rsid w:val="00E06E43"/>
    <w:rsid w:val="00E06FE1"/>
    <w:rsid w:val="00E0714C"/>
    <w:rsid w:val="00E07499"/>
    <w:rsid w:val="00E07714"/>
    <w:rsid w:val="00E07791"/>
    <w:rsid w:val="00E0783A"/>
    <w:rsid w:val="00E07AC3"/>
    <w:rsid w:val="00E07D06"/>
    <w:rsid w:val="00E10705"/>
    <w:rsid w:val="00E10AFD"/>
    <w:rsid w:val="00E10C16"/>
    <w:rsid w:val="00E11303"/>
    <w:rsid w:val="00E11771"/>
    <w:rsid w:val="00E11BB5"/>
    <w:rsid w:val="00E11DDD"/>
    <w:rsid w:val="00E11F94"/>
    <w:rsid w:val="00E11FD6"/>
    <w:rsid w:val="00E124AC"/>
    <w:rsid w:val="00E12AEB"/>
    <w:rsid w:val="00E12D18"/>
    <w:rsid w:val="00E12F16"/>
    <w:rsid w:val="00E12F7D"/>
    <w:rsid w:val="00E13201"/>
    <w:rsid w:val="00E1360F"/>
    <w:rsid w:val="00E13865"/>
    <w:rsid w:val="00E138C3"/>
    <w:rsid w:val="00E13A98"/>
    <w:rsid w:val="00E13C0D"/>
    <w:rsid w:val="00E13DFF"/>
    <w:rsid w:val="00E13EC5"/>
    <w:rsid w:val="00E140C2"/>
    <w:rsid w:val="00E141F9"/>
    <w:rsid w:val="00E143B5"/>
    <w:rsid w:val="00E1467F"/>
    <w:rsid w:val="00E14C6C"/>
    <w:rsid w:val="00E14E38"/>
    <w:rsid w:val="00E14E81"/>
    <w:rsid w:val="00E151B7"/>
    <w:rsid w:val="00E15530"/>
    <w:rsid w:val="00E15A10"/>
    <w:rsid w:val="00E15A17"/>
    <w:rsid w:val="00E15E51"/>
    <w:rsid w:val="00E15E7F"/>
    <w:rsid w:val="00E15F8C"/>
    <w:rsid w:val="00E1600D"/>
    <w:rsid w:val="00E16155"/>
    <w:rsid w:val="00E16205"/>
    <w:rsid w:val="00E16461"/>
    <w:rsid w:val="00E16469"/>
    <w:rsid w:val="00E164E9"/>
    <w:rsid w:val="00E16B86"/>
    <w:rsid w:val="00E16E88"/>
    <w:rsid w:val="00E16FE8"/>
    <w:rsid w:val="00E171CF"/>
    <w:rsid w:val="00E1737B"/>
    <w:rsid w:val="00E1751C"/>
    <w:rsid w:val="00E17914"/>
    <w:rsid w:val="00E1793F"/>
    <w:rsid w:val="00E17B4C"/>
    <w:rsid w:val="00E17BA9"/>
    <w:rsid w:val="00E17FF1"/>
    <w:rsid w:val="00E206E3"/>
    <w:rsid w:val="00E2095F"/>
    <w:rsid w:val="00E20B50"/>
    <w:rsid w:val="00E20D9C"/>
    <w:rsid w:val="00E20EAC"/>
    <w:rsid w:val="00E21085"/>
    <w:rsid w:val="00E213BC"/>
    <w:rsid w:val="00E2158F"/>
    <w:rsid w:val="00E216BF"/>
    <w:rsid w:val="00E21B07"/>
    <w:rsid w:val="00E21BEF"/>
    <w:rsid w:val="00E21CC5"/>
    <w:rsid w:val="00E21F12"/>
    <w:rsid w:val="00E22204"/>
    <w:rsid w:val="00E22305"/>
    <w:rsid w:val="00E22947"/>
    <w:rsid w:val="00E22B12"/>
    <w:rsid w:val="00E22EC9"/>
    <w:rsid w:val="00E23690"/>
    <w:rsid w:val="00E237D9"/>
    <w:rsid w:val="00E23A59"/>
    <w:rsid w:val="00E246E3"/>
    <w:rsid w:val="00E249DC"/>
    <w:rsid w:val="00E24B0E"/>
    <w:rsid w:val="00E24B21"/>
    <w:rsid w:val="00E24E21"/>
    <w:rsid w:val="00E2510E"/>
    <w:rsid w:val="00E2522E"/>
    <w:rsid w:val="00E25438"/>
    <w:rsid w:val="00E2562A"/>
    <w:rsid w:val="00E2565E"/>
    <w:rsid w:val="00E256A5"/>
    <w:rsid w:val="00E25730"/>
    <w:rsid w:val="00E25B37"/>
    <w:rsid w:val="00E25C84"/>
    <w:rsid w:val="00E2608B"/>
    <w:rsid w:val="00E2616E"/>
    <w:rsid w:val="00E267A0"/>
    <w:rsid w:val="00E267CC"/>
    <w:rsid w:val="00E26D21"/>
    <w:rsid w:val="00E27069"/>
    <w:rsid w:val="00E278F8"/>
    <w:rsid w:val="00E27E5D"/>
    <w:rsid w:val="00E3032E"/>
    <w:rsid w:val="00E30D76"/>
    <w:rsid w:val="00E312A7"/>
    <w:rsid w:val="00E3135D"/>
    <w:rsid w:val="00E3193A"/>
    <w:rsid w:val="00E31AE5"/>
    <w:rsid w:val="00E31E3B"/>
    <w:rsid w:val="00E32137"/>
    <w:rsid w:val="00E3226C"/>
    <w:rsid w:val="00E322BF"/>
    <w:rsid w:val="00E32D1C"/>
    <w:rsid w:val="00E3309F"/>
    <w:rsid w:val="00E334F2"/>
    <w:rsid w:val="00E34147"/>
    <w:rsid w:val="00E34351"/>
    <w:rsid w:val="00E348E8"/>
    <w:rsid w:val="00E349F3"/>
    <w:rsid w:val="00E349F6"/>
    <w:rsid w:val="00E35082"/>
    <w:rsid w:val="00E3529B"/>
    <w:rsid w:val="00E3550D"/>
    <w:rsid w:val="00E356D9"/>
    <w:rsid w:val="00E3573B"/>
    <w:rsid w:val="00E3595F"/>
    <w:rsid w:val="00E35E94"/>
    <w:rsid w:val="00E36350"/>
    <w:rsid w:val="00E3688A"/>
    <w:rsid w:val="00E36C42"/>
    <w:rsid w:val="00E36CF1"/>
    <w:rsid w:val="00E372A0"/>
    <w:rsid w:val="00E3757E"/>
    <w:rsid w:val="00E375F5"/>
    <w:rsid w:val="00E37624"/>
    <w:rsid w:val="00E37CC2"/>
    <w:rsid w:val="00E40203"/>
    <w:rsid w:val="00E409F0"/>
    <w:rsid w:val="00E40DA3"/>
    <w:rsid w:val="00E4164F"/>
    <w:rsid w:val="00E41B40"/>
    <w:rsid w:val="00E41C23"/>
    <w:rsid w:val="00E41D73"/>
    <w:rsid w:val="00E41FEF"/>
    <w:rsid w:val="00E420C7"/>
    <w:rsid w:val="00E421ED"/>
    <w:rsid w:val="00E42505"/>
    <w:rsid w:val="00E4279B"/>
    <w:rsid w:val="00E4290E"/>
    <w:rsid w:val="00E429B3"/>
    <w:rsid w:val="00E42D5B"/>
    <w:rsid w:val="00E436EE"/>
    <w:rsid w:val="00E43FCC"/>
    <w:rsid w:val="00E44673"/>
    <w:rsid w:val="00E44834"/>
    <w:rsid w:val="00E448F0"/>
    <w:rsid w:val="00E44AD4"/>
    <w:rsid w:val="00E44BFD"/>
    <w:rsid w:val="00E44FF2"/>
    <w:rsid w:val="00E45370"/>
    <w:rsid w:val="00E456C3"/>
    <w:rsid w:val="00E45850"/>
    <w:rsid w:val="00E458F0"/>
    <w:rsid w:val="00E45996"/>
    <w:rsid w:val="00E45D1E"/>
    <w:rsid w:val="00E4630B"/>
    <w:rsid w:val="00E46958"/>
    <w:rsid w:val="00E4749C"/>
    <w:rsid w:val="00E4772C"/>
    <w:rsid w:val="00E47E2B"/>
    <w:rsid w:val="00E47F76"/>
    <w:rsid w:val="00E47FFB"/>
    <w:rsid w:val="00E500E3"/>
    <w:rsid w:val="00E50B26"/>
    <w:rsid w:val="00E50B7B"/>
    <w:rsid w:val="00E50C1F"/>
    <w:rsid w:val="00E50D75"/>
    <w:rsid w:val="00E50E5B"/>
    <w:rsid w:val="00E50E81"/>
    <w:rsid w:val="00E510AE"/>
    <w:rsid w:val="00E5117B"/>
    <w:rsid w:val="00E51570"/>
    <w:rsid w:val="00E515E0"/>
    <w:rsid w:val="00E51864"/>
    <w:rsid w:val="00E518B3"/>
    <w:rsid w:val="00E518DF"/>
    <w:rsid w:val="00E51AB5"/>
    <w:rsid w:val="00E51E18"/>
    <w:rsid w:val="00E51EE6"/>
    <w:rsid w:val="00E5211B"/>
    <w:rsid w:val="00E5242D"/>
    <w:rsid w:val="00E526D9"/>
    <w:rsid w:val="00E527A0"/>
    <w:rsid w:val="00E52958"/>
    <w:rsid w:val="00E52C3C"/>
    <w:rsid w:val="00E53283"/>
    <w:rsid w:val="00E542D4"/>
    <w:rsid w:val="00E5433E"/>
    <w:rsid w:val="00E5441E"/>
    <w:rsid w:val="00E546C7"/>
    <w:rsid w:val="00E548CF"/>
    <w:rsid w:val="00E54B6C"/>
    <w:rsid w:val="00E55116"/>
    <w:rsid w:val="00E551C8"/>
    <w:rsid w:val="00E556FD"/>
    <w:rsid w:val="00E563D0"/>
    <w:rsid w:val="00E565D7"/>
    <w:rsid w:val="00E56F5D"/>
    <w:rsid w:val="00E5708C"/>
    <w:rsid w:val="00E5742C"/>
    <w:rsid w:val="00E576B9"/>
    <w:rsid w:val="00E57A23"/>
    <w:rsid w:val="00E57AF2"/>
    <w:rsid w:val="00E57CCC"/>
    <w:rsid w:val="00E57F52"/>
    <w:rsid w:val="00E602B3"/>
    <w:rsid w:val="00E60343"/>
    <w:rsid w:val="00E6063C"/>
    <w:rsid w:val="00E6069B"/>
    <w:rsid w:val="00E607B7"/>
    <w:rsid w:val="00E60A3C"/>
    <w:rsid w:val="00E60A41"/>
    <w:rsid w:val="00E60C05"/>
    <w:rsid w:val="00E60CC2"/>
    <w:rsid w:val="00E60E78"/>
    <w:rsid w:val="00E6132C"/>
    <w:rsid w:val="00E616F4"/>
    <w:rsid w:val="00E61B08"/>
    <w:rsid w:val="00E620CA"/>
    <w:rsid w:val="00E6219F"/>
    <w:rsid w:val="00E624C0"/>
    <w:rsid w:val="00E62755"/>
    <w:rsid w:val="00E62997"/>
    <w:rsid w:val="00E62AA1"/>
    <w:rsid w:val="00E62CC2"/>
    <w:rsid w:val="00E62DC7"/>
    <w:rsid w:val="00E63537"/>
    <w:rsid w:val="00E64379"/>
    <w:rsid w:val="00E64C05"/>
    <w:rsid w:val="00E6544C"/>
    <w:rsid w:val="00E65EEB"/>
    <w:rsid w:val="00E65F18"/>
    <w:rsid w:val="00E66032"/>
    <w:rsid w:val="00E660F7"/>
    <w:rsid w:val="00E669A2"/>
    <w:rsid w:val="00E66AB4"/>
    <w:rsid w:val="00E66C3A"/>
    <w:rsid w:val="00E66D6C"/>
    <w:rsid w:val="00E66FE1"/>
    <w:rsid w:val="00E67277"/>
    <w:rsid w:val="00E673D0"/>
    <w:rsid w:val="00E675F0"/>
    <w:rsid w:val="00E679D3"/>
    <w:rsid w:val="00E67B24"/>
    <w:rsid w:val="00E67CF5"/>
    <w:rsid w:val="00E708E9"/>
    <w:rsid w:val="00E70BD8"/>
    <w:rsid w:val="00E70D9F"/>
    <w:rsid w:val="00E71E19"/>
    <w:rsid w:val="00E71E68"/>
    <w:rsid w:val="00E7214B"/>
    <w:rsid w:val="00E725C6"/>
    <w:rsid w:val="00E7275A"/>
    <w:rsid w:val="00E72CDD"/>
    <w:rsid w:val="00E73121"/>
    <w:rsid w:val="00E731E8"/>
    <w:rsid w:val="00E73607"/>
    <w:rsid w:val="00E73700"/>
    <w:rsid w:val="00E73A6D"/>
    <w:rsid w:val="00E73B33"/>
    <w:rsid w:val="00E73D37"/>
    <w:rsid w:val="00E73E11"/>
    <w:rsid w:val="00E745D4"/>
    <w:rsid w:val="00E746DA"/>
    <w:rsid w:val="00E74AA9"/>
    <w:rsid w:val="00E74AF1"/>
    <w:rsid w:val="00E74BC9"/>
    <w:rsid w:val="00E74C50"/>
    <w:rsid w:val="00E74CA5"/>
    <w:rsid w:val="00E74D43"/>
    <w:rsid w:val="00E74E3A"/>
    <w:rsid w:val="00E7507C"/>
    <w:rsid w:val="00E763CF"/>
    <w:rsid w:val="00E7663D"/>
    <w:rsid w:val="00E76716"/>
    <w:rsid w:val="00E7672C"/>
    <w:rsid w:val="00E76BF3"/>
    <w:rsid w:val="00E76D27"/>
    <w:rsid w:val="00E76DC2"/>
    <w:rsid w:val="00E76E9D"/>
    <w:rsid w:val="00E76FA4"/>
    <w:rsid w:val="00E77072"/>
    <w:rsid w:val="00E77227"/>
    <w:rsid w:val="00E77339"/>
    <w:rsid w:val="00E774BA"/>
    <w:rsid w:val="00E774BE"/>
    <w:rsid w:val="00E77F8C"/>
    <w:rsid w:val="00E80351"/>
    <w:rsid w:val="00E804C4"/>
    <w:rsid w:val="00E80A0B"/>
    <w:rsid w:val="00E80ADB"/>
    <w:rsid w:val="00E80AE4"/>
    <w:rsid w:val="00E80C7B"/>
    <w:rsid w:val="00E812DE"/>
    <w:rsid w:val="00E813ED"/>
    <w:rsid w:val="00E814B5"/>
    <w:rsid w:val="00E816D5"/>
    <w:rsid w:val="00E81A04"/>
    <w:rsid w:val="00E81DF2"/>
    <w:rsid w:val="00E82052"/>
    <w:rsid w:val="00E82443"/>
    <w:rsid w:val="00E82528"/>
    <w:rsid w:val="00E82612"/>
    <w:rsid w:val="00E8262B"/>
    <w:rsid w:val="00E82A19"/>
    <w:rsid w:val="00E82DDB"/>
    <w:rsid w:val="00E82E57"/>
    <w:rsid w:val="00E83395"/>
    <w:rsid w:val="00E8347C"/>
    <w:rsid w:val="00E8363B"/>
    <w:rsid w:val="00E8368A"/>
    <w:rsid w:val="00E83E9F"/>
    <w:rsid w:val="00E8403C"/>
    <w:rsid w:val="00E842F7"/>
    <w:rsid w:val="00E843C8"/>
    <w:rsid w:val="00E847E8"/>
    <w:rsid w:val="00E84C9C"/>
    <w:rsid w:val="00E8550C"/>
    <w:rsid w:val="00E85971"/>
    <w:rsid w:val="00E864DD"/>
    <w:rsid w:val="00E86783"/>
    <w:rsid w:val="00E8682A"/>
    <w:rsid w:val="00E868A0"/>
    <w:rsid w:val="00E86AE6"/>
    <w:rsid w:val="00E86EE9"/>
    <w:rsid w:val="00E87276"/>
    <w:rsid w:val="00E87C7F"/>
    <w:rsid w:val="00E87DD8"/>
    <w:rsid w:val="00E90616"/>
    <w:rsid w:val="00E90939"/>
    <w:rsid w:val="00E90C48"/>
    <w:rsid w:val="00E9102C"/>
    <w:rsid w:val="00E91536"/>
    <w:rsid w:val="00E916E4"/>
    <w:rsid w:val="00E916EF"/>
    <w:rsid w:val="00E91DEE"/>
    <w:rsid w:val="00E91E4A"/>
    <w:rsid w:val="00E92CFB"/>
    <w:rsid w:val="00E92EF5"/>
    <w:rsid w:val="00E939AC"/>
    <w:rsid w:val="00E93C86"/>
    <w:rsid w:val="00E93ECA"/>
    <w:rsid w:val="00E94011"/>
    <w:rsid w:val="00E946CD"/>
    <w:rsid w:val="00E949FC"/>
    <w:rsid w:val="00E94E6D"/>
    <w:rsid w:val="00E956AF"/>
    <w:rsid w:val="00E9570D"/>
    <w:rsid w:val="00E96070"/>
    <w:rsid w:val="00E96489"/>
    <w:rsid w:val="00E964D6"/>
    <w:rsid w:val="00E966F0"/>
    <w:rsid w:val="00E96842"/>
    <w:rsid w:val="00E96AFA"/>
    <w:rsid w:val="00E96BC2"/>
    <w:rsid w:val="00E96EB0"/>
    <w:rsid w:val="00E970E9"/>
    <w:rsid w:val="00E978CE"/>
    <w:rsid w:val="00E9798B"/>
    <w:rsid w:val="00E979FE"/>
    <w:rsid w:val="00E97A16"/>
    <w:rsid w:val="00E97A6E"/>
    <w:rsid w:val="00E97EFB"/>
    <w:rsid w:val="00E97FBF"/>
    <w:rsid w:val="00EA05DB"/>
    <w:rsid w:val="00EA0AFE"/>
    <w:rsid w:val="00EA0B31"/>
    <w:rsid w:val="00EA0BF9"/>
    <w:rsid w:val="00EA0DEF"/>
    <w:rsid w:val="00EA0E5A"/>
    <w:rsid w:val="00EA1056"/>
    <w:rsid w:val="00EA120D"/>
    <w:rsid w:val="00EA193D"/>
    <w:rsid w:val="00EA1D84"/>
    <w:rsid w:val="00EA1E61"/>
    <w:rsid w:val="00EA202E"/>
    <w:rsid w:val="00EA24FA"/>
    <w:rsid w:val="00EA29AB"/>
    <w:rsid w:val="00EA2A4C"/>
    <w:rsid w:val="00EA2B6B"/>
    <w:rsid w:val="00EA307F"/>
    <w:rsid w:val="00EA32CE"/>
    <w:rsid w:val="00EA36D7"/>
    <w:rsid w:val="00EA37AC"/>
    <w:rsid w:val="00EA37C9"/>
    <w:rsid w:val="00EA37F4"/>
    <w:rsid w:val="00EA3C0D"/>
    <w:rsid w:val="00EA3F11"/>
    <w:rsid w:val="00EA4A01"/>
    <w:rsid w:val="00EA4B97"/>
    <w:rsid w:val="00EA512E"/>
    <w:rsid w:val="00EA5181"/>
    <w:rsid w:val="00EA530D"/>
    <w:rsid w:val="00EA581A"/>
    <w:rsid w:val="00EA5BB4"/>
    <w:rsid w:val="00EA5D2B"/>
    <w:rsid w:val="00EA5D9B"/>
    <w:rsid w:val="00EA5EB9"/>
    <w:rsid w:val="00EA5EEE"/>
    <w:rsid w:val="00EA659F"/>
    <w:rsid w:val="00EA66DA"/>
    <w:rsid w:val="00EA6A64"/>
    <w:rsid w:val="00EA6AD8"/>
    <w:rsid w:val="00EA6CD1"/>
    <w:rsid w:val="00EA7297"/>
    <w:rsid w:val="00EA7A2A"/>
    <w:rsid w:val="00EB02CC"/>
    <w:rsid w:val="00EB086B"/>
    <w:rsid w:val="00EB1605"/>
    <w:rsid w:val="00EB16D1"/>
    <w:rsid w:val="00EB1A18"/>
    <w:rsid w:val="00EB1A88"/>
    <w:rsid w:val="00EB20C0"/>
    <w:rsid w:val="00EB2395"/>
    <w:rsid w:val="00EB2CA3"/>
    <w:rsid w:val="00EB2E33"/>
    <w:rsid w:val="00EB2E95"/>
    <w:rsid w:val="00EB2F3D"/>
    <w:rsid w:val="00EB3020"/>
    <w:rsid w:val="00EB30C8"/>
    <w:rsid w:val="00EB3839"/>
    <w:rsid w:val="00EB3852"/>
    <w:rsid w:val="00EB396C"/>
    <w:rsid w:val="00EB3AD5"/>
    <w:rsid w:val="00EB3AE7"/>
    <w:rsid w:val="00EB3D4C"/>
    <w:rsid w:val="00EB3F69"/>
    <w:rsid w:val="00EB40EC"/>
    <w:rsid w:val="00EB44EF"/>
    <w:rsid w:val="00EB4735"/>
    <w:rsid w:val="00EB47C7"/>
    <w:rsid w:val="00EB4847"/>
    <w:rsid w:val="00EB4B8D"/>
    <w:rsid w:val="00EB54A4"/>
    <w:rsid w:val="00EB54F4"/>
    <w:rsid w:val="00EB5D09"/>
    <w:rsid w:val="00EB5FDE"/>
    <w:rsid w:val="00EB602C"/>
    <w:rsid w:val="00EB690F"/>
    <w:rsid w:val="00EB6D21"/>
    <w:rsid w:val="00EB6F8A"/>
    <w:rsid w:val="00EB713C"/>
    <w:rsid w:val="00EB714F"/>
    <w:rsid w:val="00EB7A87"/>
    <w:rsid w:val="00EB7D60"/>
    <w:rsid w:val="00EB7D8A"/>
    <w:rsid w:val="00EC0E9B"/>
    <w:rsid w:val="00EC1321"/>
    <w:rsid w:val="00EC155B"/>
    <w:rsid w:val="00EC17D7"/>
    <w:rsid w:val="00EC189F"/>
    <w:rsid w:val="00EC198F"/>
    <w:rsid w:val="00EC1997"/>
    <w:rsid w:val="00EC2091"/>
    <w:rsid w:val="00EC2380"/>
    <w:rsid w:val="00EC2461"/>
    <w:rsid w:val="00EC2560"/>
    <w:rsid w:val="00EC28D3"/>
    <w:rsid w:val="00EC2AA5"/>
    <w:rsid w:val="00EC2C52"/>
    <w:rsid w:val="00EC329B"/>
    <w:rsid w:val="00EC34E8"/>
    <w:rsid w:val="00EC3840"/>
    <w:rsid w:val="00EC39D6"/>
    <w:rsid w:val="00EC3DDD"/>
    <w:rsid w:val="00EC3FFE"/>
    <w:rsid w:val="00EC4921"/>
    <w:rsid w:val="00EC4D5D"/>
    <w:rsid w:val="00EC4F1D"/>
    <w:rsid w:val="00EC57FA"/>
    <w:rsid w:val="00EC5824"/>
    <w:rsid w:val="00EC5BF1"/>
    <w:rsid w:val="00EC6180"/>
    <w:rsid w:val="00EC678A"/>
    <w:rsid w:val="00EC75B8"/>
    <w:rsid w:val="00EC7749"/>
    <w:rsid w:val="00EC7B54"/>
    <w:rsid w:val="00EC7D79"/>
    <w:rsid w:val="00ED0367"/>
    <w:rsid w:val="00ED036B"/>
    <w:rsid w:val="00ED05CD"/>
    <w:rsid w:val="00ED0DB4"/>
    <w:rsid w:val="00ED0F76"/>
    <w:rsid w:val="00ED1442"/>
    <w:rsid w:val="00ED1976"/>
    <w:rsid w:val="00ED1D24"/>
    <w:rsid w:val="00ED200F"/>
    <w:rsid w:val="00ED2535"/>
    <w:rsid w:val="00ED2692"/>
    <w:rsid w:val="00ED2741"/>
    <w:rsid w:val="00ED27DB"/>
    <w:rsid w:val="00ED2A3B"/>
    <w:rsid w:val="00ED2C8D"/>
    <w:rsid w:val="00ED31CA"/>
    <w:rsid w:val="00ED341E"/>
    <w:rsid w:val="00ED3966"/>
    <w:rsid w:val="00ED3F5C"/>
    <w:rsid w:val="00ED4159"/>
    <w:rsid w:val="00ED4679"/>
    <w:rsid w:val="00ED471E"/>
    <w:rsid w:val="00ED48B3"/>
    <w:rsid w:val="00ED48EA"/>
    <w:rsid w:val="00ED494E"/>
    <w:rsid w:val="00ED51B6"/>
    <w:rsid w:val="00ED5578"/>
    <w:rsid w:val="00ED5601"/>
    <w:rsid w:val="00ED57F4"/>
    <w:rsid w:val="00ED5972"/>
    <w:rsid w:val="00ED5A36"/>
    <w:rsid w:val="00ED5B08"/>
    <w:rsid w:val="00ED5B12"/>
    <w:rsid w:val="00ED5D7D"/>
    <w:rsid w:val="00ED5DA9"/>
    <w:rsid w:val="00ED5E29"/>
    <w:rsid w:val="00ED673C"/>
    <w:rsid w:val="00ED6BF9"/>
    <w:rsid w:val="00ED6E2F"/>
    <w:rsid w:val="00ED710F"/>
    <w:rsid w:val="00ED7170"/>
    <w:rsid w:val="00ED7873"/>
    <w:rsid w:val="00ED7917"/>
    <w:rsid w:val="00ED7F91"/>
    <w:rsid w:val="00EE0428"/>
    <w:rsid w:val="00EE071D"/>
    <w:rsid w:val="00EE0748"/>
    <w:rsid w:val="00EE0A94"/>
    <w:rsid w:val="00EE0AB0"/>
    <w:rsid w:val="00EE0D60"/>
    <w:rsid w:val="00EE1034"/>
    <w:rsid w:val="00EE1652"/>
    <w:rsid w:val="00EE1CF8"/>
    <w:rsid w:val="00EE1D4A"/>
    <w:rsid w:val="00EE1DCA"/>
    <w:rsid w:val="00EE1F47"/>
    <w:rsid w:val="00EE25DD"/>
    <w:rsid w:val="00EE29E3"/>
    <w:rsid w:val="00EE2E41"/>
    <w:rsid w:val="00EE2FF3"/>
    <w:rsid w:val="00EE314B"/>
    <w:rsid w:val="00EE3184"/>
    <w:rsid w:val="00EE375B"/>
    <w:rsid w:val="00EE399F"/>
    <w:rsid w:val="00EE3B4B"/>
    <w:rsid w:val="00EE40F2"/>
    <w:rsid w:val="00EE428C"/>
    <w:rsid w:val="00EE4909"/>
    <w:rsid w:val="00EE492B"/>
    <w:rsid w:val="00EE4A3D"/>
    <w:rsid w:val="00EE4F0F"/>
    <w:rsid w:val="00EE4F69"/>
    <w:rsid w:val="00EE56A0"/>
    <w:rsid w:val="00EE5840"/>
    <w:rsid w:val="00EE5953"/>
    <w:rsid w:val="00EE5D13"/>
    <w:rsid w:val="00EE5D14"/>
    <w:rsid w:val="00EE6554"/>
    <w:rsid w:val="00EE67AC"/>
    <w:rsid w:val="00EE6ABE"/>
    <w:rsid w:val="00EE71FB"/>
    <w:rsid w:val="00EE7216"/>
    <w:rsid w:val="00EE7569"/>
    <w:rsid w:val="00EE7A9A"/>
    <w:rsid w:val="00EE7AB5"/>
    <w:rsid w:val="00EE7C30"/>
    <w:rsid w:val="00EE7E13"/>
    <w:rsid w:val="00EF04C8"/>
    <w:rsid w:val="00EF057A"/>
    <w:rsid w:val="00EF0580"/>
    <w:rsid w:val="00EF077F"/>
    <w:rsid w:val="00EF0CC5"/>
    <w:rsid w:val="00EF0D42"/>
    <w:rsid w:val="00EF0F75"/>
    <w:rsid w:val="00EF1072"/>
    <w:rsid w:val="00EF184C"/>
    <w:rsid w:val="00EF199A"/>
    <w:rsid w:val="00EF1BB0"/>
    <w:rsid w:val="00EF1EFF"/>
    <w:rsid w:val="00EF2150"/>
    <w:rsid w:val="00EF22ED"/>
    <w:rsid w:val="00EF2451"/>
    <w:rsid w:val="00EF2509"/>
    <w:rsid w:val="00EF2AFD"/>
    <w:rsid w:val="00EF2C44"/>
    <w:rsid w:val="00EF31A7"/>
    <w:rsid w:val="00EF3503"/>
    <w:rsid w:val="00EF3F45"/>
    <w:rsid w:val="00EF452F"/>
    <w:rsid w:val="00EF47A5"/>
    <w:rsid w:val="00EF4898"/>
    <w:rsid w:val="00EF4A48"/>
    <w:rsid w:val="00EF4C65"/>
    <w:rsid w:val="00EF4F42"/>
    <w:rsid w:val="00EF51A2"/>
    <w:rsid w:val="00EF57A2"/>
    <w:rsid w:val="00EF5ACB"/>
    <w:rsid w:val="00EF5AF3"/>
    <w:rsid w:val="00EF6372"/>
    <w:rsid w:val="00EF66A6"/>
    <w:rsid w:val="00EF6701"/>
    <w:rsid w:val="00EF6ABC"/>
    <w:rsid w:val="00EF6C95"/>
    <w:rsid w:val="00EF6D91"/>
    <w:rsid w:val="00EF70DE"/>
    <w:rsid w:val="00EF7148"/>
    <w:rsid w:val="00EF73EF"/>
    <w:rsid w:val="00EF755F"/>
    <w:rsid w:val="00EF764E"/>
    <w:rsid w:val="00EF7B0A"/>
    <w:rsid w:val="00EF7D12"/>
    <w:rsid w:val="00F00711"/>
    <w:rsid w:val="00F009BE"/>
    <w:rsid w:val="00F00C95"/>
    <w:rsid w:val="00F00CCC"/>
    <w:rsid w:val="00F00CEC"/>
    <w:rsid w:val="00F01064"/>
    <w:rsid w:val="00F01527"/>
    <w:rsid w:val="00F01A4A"/>
    <w:rsid w:val="00F01DF5"/>
    <w:rsid w:val="00F01E11"/>
    <w:rsid w:val="00F01EE7"/>
    <w:rsid w:val="00F02543"/>
    <w:rsid w:val="00F02890"/>
    <w:rsid w:val="00F02BBF"/>
    <w:rsid w:val="00F02DAD"/>
    <w:rsid w:val="00F036ED"/>
    <w:rsid w:val="00F0388E"/>
    <w:rsid w:val="00F03A37"/>
    <w:rsid w:val="00F03B11"/>
    <w:rsid w:val="00F03DBE"/>
    <w:rsid w:val="00F03EE1"/>
    <w:rsid w:val="00F04273"/>
    <w:rsid w:val="00F0430E"/>
    <w:rsid w:val="00F04415"/>
    <w:rsid w:val="00F04708"/>
    <w:rsid w:val="00F04821"/>
    <w:rsid w:val="00F04EE3"/>
    <w:rsid w:val="00F050A0"/>
    <w:rsid w:val="00F05138"/>
    <w:rsid w:val="00F054EE"/>
    <w:rsid w:val="00F05804"/>
    <w:rsid w:val="00F059B5"/>
    <w:rsid w:val="00F05A6C"/>
    <w:rsid w:val="00F05A7E"/>
    <w:rsid w:val="00F05C9B"/>
    <w:rsid w:val="00F05E39"/>
    <w:rsid w:val="00F063F2"/>
    <w:rsid w:val="00F06646"/>
    <w:rsid w:val="00F066F0"/>
    <w:rsid w:val="00F06CF1"/>
    <w:rsid w:val="00F0716F"/>
    <w:rsid w:val="00F0723D"/>
    <w:rsid w:val="00F0771D"/>
    <w:rsid w:val="00F077E8"/>
    <w:rsid w:val="00F07839"/>
    <w:rsid w:val="00F07971"/>
    <w:rsid w:val="00F07A71"/>
    <w:rsid w:val="00F100E9"/>
    <w:rsid w:val="00F10117"/>
    <w:rsid w:val="00F101D6"/>
    <w:rsid w:val="00F105B3"/>
    <w:rsid w:val="00F109EF"/>
    <w:rsid w:val="00F10B3D"/>
    <w:rsid w:val="00F10C7B"/>
    <w:rsid w:val="00F10DED"/>
    <w:rsid w:val="00F10F76"/>
    <w:rsid w:val="00F112E6"/>
    <w:rsid w:val="00F115B2"/>
    <w:rsid w:val="00F11938"/>
    <w:rsid w:val="00F11AF8"/>
    <w:rsid w:val="00F11D4A"/>
    <w:rsid w:val="00F12041"/>
    <w:rsid w:val="00F122C6"/>
    <w:rsid w:val="00F123A1"/>
    <w:rsid w:val="00F12492"/>
    <w:rsid w:val="00F1267D"/>
    <w:rsid w:val="00F127CC"/>
    <w:rsid w:val="00F12A9C"/>
    <w:rsid w:val="00F12CDA"/>
    <w:rsid w:val="00F13125"/>
    <w:rsid w:val="00F131DC"/>
    <w:rsid w:val="00F1328F"/>
    <w:rsid w:val="00F133D9"/>
    <w:rsid w:val="00F133EA"/>
    <w:rsid w:val="00F1397B"/>
    <w:rsid w:val="00F14028"/>
    <w:rsid w:val="00F1402A"/>
    <w:rsid w:val="00F14208"/>
    <w:rsid w:val="00F142D8"/>
    <w:rsid w:val="00F143BE"/>
    <w:rsid w:val="00F1454D"/>
    <w:rsid w:val="00F14802"/>
    <w:rsid w:val="00F14C10"/>
    <w:rsid w:val="00F14D3B"/>
    <w:rsid w:val="00F14D65"/>
    <w:rsid w:val="00F14EE9"/>
    <w:rsid w:val="00F14F3E"/>
    <w:rsid w:val="00F15B7E"/>
    <w:rsid w:val="00F15EE9"/>
    <w:rsid w:val="00F16317"/>
    <w:rsid w:val="00F16A07"/>
    <w:rsid w:val="00F16A33"/>
    <w:rsid w:val="00F17277"/>
    <w:rsid w:val="00F17DBD"/>
    <w:rsid w:val="00F200E5"/>
    <w:rsid w:val="00F2024E"/>
    <w:rsid w:val="00F203FB"/>
    <w:rsid w:val="00F208D6"/>
    <w:rsid w:val="00F20B06"/>
    <w:rsid w:val="00F20B3E"/>
    <w:rsid w:val="00F20C0A"/>
    <w:rsid w:val="00F20C38"/>
    <w:rsid w:val="00F2139D"/>
    <w:rsid w:val="00F2154C"/>
    <w:rsid w:val="00F21E90"/>
    <w:rsid w:val="00F21FB8"/>
    <w:rsid w:val="00F22635"/>
    <w:rsid w:val="00F22FFA"/>
    <w:rsid w:val="00F2363F"/>
    <w:rsid w:val="00F2390F"/>
    <w:rsid w:val="00F239FC"/>
    <w:rsid w:val="00F23BBE"/>
    <w:rsid w:val="00F23CBF"/>
    <w:rsid w:val="00F24462"/>
    <w:rsid w:val="00F2447D"/>
    <w:rsid w:val="00F24530"/>
    <w:rsid w:val="00F2462B"/>
    <w:rsid w:val="00F248A0"/>
    <w:rsid w:val="00F249DF"/>
    <w:rsid w:val="00F249EE"/>
    <w:rsid w:val="00F24A66"/>
    <w:rsid w:val="00F24ADC"/>
    <w:rsid w:val="00F24FF5"/>
    <w:rsid w:val="00F25EE8"/>
    <w:rsid w:val="00F2607C"/>
    <w:rsid w:val="00F2630F"/>
    <w:rsid w:val="00F263E5"/>
    <w:rsid w:val="00F26495"/>
    <w:rsid w:val="00F27C0C"/>
    <w:rsid w:val="00F27E4E"/>
    <w:rsid w:val="00F3005D"/>
    <w:rsid w:val="00F3009E"/>
    <w:rsid w:val="00F30171"/>
    <w:rsid w:val="00F30514"/>
    <w:rsid w:val="00F30BF8"/>
    <w:rsid w:val="00F30FF2"/>
    <w:rsid w:val="00F31050"/>
    <w:rsid w:val="00F31ABD"/>
    <w:rsid w:val="00F32115"/>
    <w:rsid w:val="00F32273"/>
    <w:rsid w:val="00F32482"/>
    <w:rsid w:val="00F324D4"/>
    <w:rsid w:val="00F32674"/>
    <w:rsid w:val="00F32707"/>
    <w:rsid w:val="00F32C06"/>
    <w:rsid w:val="00F32EAC"/>
    <w:rsid w:val="00F32F81"/>
    <w:rsid w:val="00F3309E"/>
    <w:rsid w:val="00F330CD"/>
    <w:rsid w:val="00F33160"/>
    <w:rsid w:val="00F3342C"/>
    <w:rsid w:val="00F3343E"/>
    <w:rsid w:val="00F33BB1"/>
    <w:rsid w:val="00F33CAD"/>
    <w:rsid w:val="00F33E37"/>
    <w:rsid w:val="00F34511"/>
    <w:rsid w:val="00F34792"/>
    <w:rsid w:val="00F349DA"/>
    <w:rsid w:val="00F34A13"/>
    <w:rsid w:val="00F34D87"/>
    <w:rsid w:val="00F352F7"/>
    <w:rsid w:val="00F355B1"/>
    <w:rsid w:val="00F35685"/>
    <w:rsid w:val="00F35778"/>
    <w:rsid w:val="00F35ED3"/>
    <w:rsid w:val="00F365FD"/>
    <w:rsid w:val="00F366CB"/>
    <w:rsid w:val="00F36FD7"/>
    <w:rsid w:val="00F370D8"/>
    <w:rsid w:val="00F370FA"/>
    <w:rsid w:val="00F37172"/>
    <w:rsid w:val="00F374BE"/>
    <w:rsid w:val="00F37B91"/>
    <w:rsid w:val="00F37C87"/>
    <w:rsid w:val="00F40237"/>
    <w:rsid w:val="00F4028C"/>
    <w:rsid w:val="00F402CF"/>
    <w:rsid w:val="00F40777"/>
    <w:rsid w:val="00F40FC0"/>
    <w:rsid w:val="00F410C4"/>
    <w:rsid w:val="00F41196"/>
    <w:rsid w:val="00F411F1"/>
    <w:rsid w:val="00F413F0"/>
    <w:rsid w:val="00F41884"/>
    <w:rsid w:val="00F41B01"/>
    <w:rsid w:val="00F42094"/>
    <w:rsid w:val="00F4256D"/>
    <w:rsid w:val="00F427AB"/>
    <w:rsid w:val="00F42C23"/>
    <w:rsid w:val="00F42D15"/>
    <w:rsid w:val="00F4331A"/>
    <w:rsid w:val="00F43A27"/>
    <w:rsid w:val="00F43BAE"/>
    <w:rsid w:val="00F4416A"/>
    <w:rsid w:val="00F44313"/>
    <w:rsid w:val="00F44A58"/>
    <w:rsid w:val="00F44BAB"/>
    <w:rsid w:val="00F44C45"/>
    <w:rsid w:val="00F44E5B"/>
    <w:rsid w:val="00F452B4"/>
    <w:rsid w:val="00F45480"/>
    <w:rsid w:val="00F46497"/>
    <w:rsid w:val="00F465B8"/>
    <w:rsid w:val="00F4682F"/>
    <w:rsid w:val="00F46E2D"/>
    <w:rsid w:val="00F475F7"/>
    <w:rsid w:val="00F47689"/>
    <w:rsid w:val="00F478CB"/>
    <w:rsid w:val="00F4795D"/>
    <w:rsid w:val="00F47D86"/>
    <w:rsid w:val="00F47D90"/>
    <w:rsid w:val="00F5000B"/>
    <w:rsid w:val="00F50010"/>
    <w:rsid w:val="00F505C9"/>
    <w:rsid w:val="00F50628"/>
    <w:rsid w:val="00F510FA"/>
    <w:rsid w:val="00F5112B"/>
    <w:rsid w:val="00F5148F"/>
    <w:rsid w:val="00F51BE9"/>
    <w:rsid w:val="00F51ED1"/>
    <w:rsid w:val="00F52390"/>
    <w:rsid w:val="00F52478"/>
    <w:rsid w:val="00F52624"/>
    <w:rsid w:val="00F5292E"/>
    <w:rsid w:val="00F52BE2"/>
    <w:rsid w:val="00F5326F"/>
    <w:rsid w:val="00F537AD"/>
    <w:rsid w:val="00F5391F"/>
    <w:rsid w:val="00F539FF"/>
    <w:rsid w:val="00F53A18"/>
    <w:rsid w:val="00F53F13"/>
    <w:rsid w:val="00F54239"/>
    <w:rsid w:val="00F543D2"/>
    <w:rsid w:val="00F543E2"/>
    <w:rsid w:val="00F54766"/>
    <w:rsid w:val="00F54B13"/>
    <w:rsid w:val="00F54BE2"/>
    <w:rsid w:val="00F54EFF"/>
    <w:rsid w:val="00F552ED"/>
    <w:rsid w:val="00F552F6"/>
    <w:rsid w:val="00F555B3"/>
    <w:rsid w:val="00F556FF"/>
    <w:rsid w:val="00F55A57"/>
    <w:rsid w:val="00F5638C"/>
    <w:rsid w:val="00F564D8"/>
    <w:rsid w:val="00F56583"/>
    <w:rsid w:val="00F5662B"/>
    <w:rsid w:val="00F57046"/>
    <w:rsid w:val="00F57C0C"/>
    <w:rsid w:val="00F57E74"/>
    <w:rsid w:val="00F57FFD"/>
    <w:rsid w:val="00F60085"/>
    <w:rsid w:val="00F60261"/>
    <w:rsid w:val="00F605D8"/>
    <w:rsid w:val="00F6074C"/>
    <w:rsid w:val="00F607F1"/>
    <w:rsid w:val="00F60A94"/>
    <w:rsid w:val="00F60B28"/>
    <w:rsid w:val="00F60C52"/>
    <w:rsid w:val="00F60E08"/>
    <w:rsid w:val="00F60F03"/>
    <w:rsid w:val="00F61253"/>
    <w:rsid w:val="00F61316"/>
    <w:rsid w:val="00F616EB"/>
    <w:rsid w:val="00F619AC"/>
    <w:rsid w:val="00F61B05"/>
    <w:rsid w:val="00F61C42"/>
    <w:rsid w:val="00F61E18"/>
    <w:rsid w:val="00F61FD4"/>
    <w:rsid w:val="00F62089"/>
    <w:rsid w:val="00F624D6"/>
    <w:rsid w:val="00F62B8E"/>
    <w:rsid w:val="00F62DFE"/>
    <w:rsid w:val="00F63621"/>
    <w:rsid w:val="00F638DD"/>
    <w:rsid w:val="00F639C8"/>
    <w:rsid w:val="00F63B25"/>
    <w:rsid w:val="00F63DD6"/>
    <w:rsid w:val="00F64120"/>
    <w:rsid w:val="00F641D3"/>
    <w:rsid w:val="00F646C8"/>
    <w:rsid w:val="00F65123"/>
    <w:rsid w:val="00F655C6"/>
    <w:rsid w:val="00F65899"/>
    <w:rsid w:val="00F659A2"/>
    <w:rsid w:val="00F661AE"/>
    <w:rsid w:val="00F6626E"/>
    <w:rsid w:val="00F664E8"/>
    <w:rsid w:val="00F66B4C"/>
    <w:rsid w:val="00F66B8C"/>
    <w:rsid w:val="00F66F00"/>
    <w:rsid w:val="00F6728C"/>
    <w:rsid w:val="00F6770E"/>
    <w:rsid w:val="00F67994"/>
    <w:rsid w:val="00F67AD2"/>
    <w:rsid w:val="00F7010A"/>
    <w:rsid w:val="00F70439"/>
    <w:rsid w:val="00F70611"/>
    <w:rsid w:val="00F70DDF"/>
    <w:rsid w:val="00F70F29"/>
    <w:rsid w:val="00F71125"/>
    <w:rsid w:val="00F71813"/>
    <w:rsid w:val="00F71867"/>
    <w:rsid w:val="00F71F2D"/>
    <w:rsid w:val="00F72074"/>
    <w:rsid w:val="00F72428"/>
    <w:rsid w:val="00F725AE"/>
    <w:rsid w:val="00F7265B"/>
    <w:rsid w:val="00F728A4"/>
    <w:rsid w:val="00F729BA"/>
    <w:rsid w:val="00F72F05"/>
    <w:rsid w:val="00F72F32"/>
    <w:rsid w:val="00F72F96"/>
    <w:rsid w:val="00F7339A"/>
    <w:rsid w:val="00F733B9"/>
    <w:rsid w:val="00F735ED"/>
    <w:rsid w:val="00F73BB1"/>
    <w:rsid w:val="00F73BC0"/>
    <w:rsid w:val="00F73F24"/>
    <w:rsid w:val="00F73FC7"/>
    <w:rsid w:val="00F7411C"/>
    <w:rsid w:val="00F7416D"/>
    <w:rsid w:val="00F74B1C"/>
    <w:rsid w:val="00F74CB7"/>
    <w:rsid w:val="00F74CE0"/>
    <w:rsid w:val="00F74F59"/>
    <w:rsid w:val="00F750F2"/>
    <w:rsid w:val="00F753E0"/>
    <w:rsid w:val="00F75661"/>
    <w:rsid w:val="00F75669"/>
    <w:rsid w:val="00F75741"/>
    <w:rsid w:val="00F757AA"/>
    <w:rsid w:val="00F757C4"/>
    <w:rsid w:val="00F759E5"/>
    <w:rsid w:val="00F76403"/>
    <w:rsid w:val="00F7643F"/>
    <w:rsid w:val="00F76510"/>
    <w:rsid w:val="00F769C7"/>
    <w:rsid w:val="00F7752C"/>
    <w:rsid w:val="00F77D7A"/>
    <w:rsid w:val="00F801AF"/>
    <w:rsid w:val="00F805CE"/>
    <w:rsid w:val="00F80B0A"/>
    <w:rsid w:val="00F80C5B"/>
    <w:rsid w:val="00F80E75"/>
    <w:rsid w:val="00F813A5"/>
    <w:rsid w:val="00F8199D"/>
    <w:rsid w:val="00F8231C"/>
    <w:rsid w:val="00F82F0F"/>
    <w:rsid w:val="00F82FFB"/>
    <w:rsid w:val="00F83761"/>
    <w:rsid w:val="00F8421E"/>
    <w:rsid w:val="00F84452"/>
    <w:rsid w:val="00F848B2"/>
    <w:rsid w:val="00F84F29"/>
    <w:rsid w:val="00F84F79"/>
    <w:rsid w:val="00F852A6"/>
    <w:rsid w:val="00F8580A"/>
    <w:rsid w:val="00F85E05"/>
    <w:rsid w:val="00F86416"/>
    <w:rsid w:val="00F86605"/>
    <w:rsid w:val="00F86E84"/>
    <w:rsid w:val="00F86FEF"/>
    <w:rsid w:val="00F87293"/>
    <w:rsid w:val="00F878CA"/>
    <w:rsid w:val="00F87B57"/>
    <w:rsid w:val="00F87BCD"/>
    <w:rsid w:val="00F905B5"/>
    <w:rsid w:val="00F9088A"/>
    <w:rsid w:val="00F90B01"/>
    <w:rsid w:val="00F90D73"/>
    <w:rsid w:val="00F90E5E"/>
    <w:rsid w:val="00F90F85"/>
    <w:rsid w:val="00F912FA"/>
    <w:rsid w:val="00F91532"/>
    <w:rsid w:val="00F91EBD"/>
    <w:rsid w:val="00F92539"/>
    <w:rsid w:val="00F936E0"/>
    <w:rsid w:val="00F936ED"/>
    <w:rsid w:val="00F937C4"/>
    <w:rsid w:val="00F939D5"/>
    <w:rsid w:val="00F93ABE"/>
    <w:rsid w:val="00F93BF8"/>
    <w:rsid w:val="00F93DA4"/>
    <w:rsid w:val="00F93E6D"/>
    <w:rsid w:val="00F9471B"/>
    <w:rsid w:val="00F9577A"/>
    <w:rsid w:val="00F95988"/>
    <w:rsid w:val="00F95B5E"/>
    <w:rsid w:val="00F95BB4"/>
    <w:rsid w:val="00F95D48"/>
    <w:rsid w:val="00F96025"/>
    <w:rsid w:val="00F96BA9"/>
    <w:rsid w:val="00F96EA6"/>
    <w:rsid w:val="00F973AF"/>
    <w:rsid w:val="00F973B7"/>
    <w:rsid w:val="00F9744B"/>
    <w:rsid w:val="00F97A8A"/>
    <w:rsid w:val="00F97EDD"/>
    <w:rsid w:val="00FA0022"/>
    <w:rsid w:val="00FA00F8"/>
    <w:rsid w:val="00FA0288"/>
    <w:rsid w:val="00FA04F1"/>
    <w:rsid w:val="00FA0AE6"/>
    <w:rsid w:val="00FA0D43"/>
    <w:rsid w:val="00FA201D"/>
    <w:rsid w:val="00FA2513"/>
    <w:rsid w:val="00FA2868"/>
    <w:rsid w:val="00FA2A73"/>
    <w:rsid w:val="00FA2B2C"/>
    <w:rsid w:val="00FA2B9B"/>
    <w:rsid w:val="00FA2C66"/>
    <w:rsid w:val="00FA361C"/>
    <w:rsid w:val="00FA3795"/>
    <w:rsid w:val="00FA39DE"/>
    <w:rsid w:val="00FA3C4B"/>
    <w:rsid w:val="00FA3CFA"/>
    <w:rsid w:val="00FA3F36"/>
    <w:rsid w:val="00FA4644"/>
    <w:rsid w:val="00FA4A3B"/>
    <w:rsid w:val="00FA4C8E"/>
    <w:rsid w:val="00FA4D69"/>
    <w:rsid w:val="00FA4F2A"/>
    <w:rsid w:val="00FA5692"/>
    <w:rsid w:val="00FA60BD"/>
    <w:rsid w:val="00FA6190"/>
    <w:rsid w:val="00FA6408"/>
    <w:rsid w:val="00FA6791"/>
    <w:rsid w:val="00FA683D"/>
    <w:rsid w:val="00FA6A59"/>
    <w:rsid w:val="00FA6B49"/>
    <w:rsid w:val="00FA6C2B"/>
    <w:rsid w:val="00FA6EB2"/>
    <w:rsid w:val="00FA71C9"/>
    <w:rsid w:val="00FA72D9"/>
    <w:rsid w:val="00FA75AB"/>
    <w:rsid w:val="00FA76C6"/>
    <w:rsid w:val="00FA7995"/>
    <w:rsid w:val="00FA7ECA"/>
    <w:rsid w:val="00FB01AA"/>
    <w:rsid w:val="00FB035C"/>
    <w:rsid w:val="00FB059E"/>
    <w:rsid w:val="00FB0C76"/>
    <w:rsid w:val="00FB0CCE"/>
    <w:rsid w:val="00FB0D9D"/>
    <w:rsid w:val="00FB1289"/>
    <w:rsid w:val="00FB135D"/>
    <w:rsid w:val="00FB1380"/>
    <w:rsid w:val="00FB1555"/>
    <w:rsid w:val="00FB191B"/>
    <w:rsid w:val="00FB1A46"/>
    <w:rsid w:val="00FB1E84"/>
    <w:rsid w:val="00FB228E"/>
    <w:rsid w:val="00FB282D"/>
    <w:rsid w:val="00FB2942"/>
    <w:rsid w:val="00FB2C91"/>
    <w:rsid w:val="00FB2D58"/>
    <w:rsid w:val="00FB2E26"/>
    <w:rsid w:val="00FB34D9"/>
    <w:rsid w:val="00FB3508"/>
    <w:rsid w:val="00FB359B"/>
    <w:rsid w:val="00FB3725"/>
    <w:rsid w:val="00FB3B39"/>
    <w:rsid w:val="00FB3B52"/>
    <w:rsid w:val="00FB3CF1"/>
    <w:rsid w:val="00FB3FDD"/>
    <w:rsid w:val="00FB403A"/>
    <w:rsid w:val="00FB4578"/>
    <w:rsid w:val="00FB45ED"/>
    <w:rsid w:val="00FB482D"/>
    <w:rsid w:val="00FB4923"/>
    <w:rsid w:val="00FB4946"/>
    <w:rsid w:val="00FB4BCD"/>
    <w:rsid w:val="00FB4D59"/>
    <w:rsid w:val="00FB50DB"/>
    <w:rsid w:val="00FB541D"/>
    <w:rsid w:val="00FB5627"/>
    <w:rsid w:val="00FB56CD"/>
    <w:rsid w:val="00FB6622"/>
    <w:rsid w:val="00FB6715"/>
    <w:rsid w:val="00FB6854"/>
    <w:rsid w:val="00FB697B"/>
    <w:rsid w:val="00FB6C20"/>
    <w:rsid w:val="00FB72D6"/>
    <w:rsid w:val="00FB7DD0"/>
    <w:rsid w:val="00FB7E0B"/>
    <w:rsid w:val="00FB7FEA"/>
    <w:rsid w:val="00FC0822"/>
    <w:rsid w:val="00FC0A06"/>
    <w:rsid w:val="00FC0C4A"/>
    <w:rsid w:val="00FC0E6A"/>
    <w:rsid w:val="00FC12F7"/>
    <w:rsid w:val="00FC1E71"/>
    <w:rsid w:val="00FC25CE"/>
    <w:rsid w:val="00FC263A"/>
    <w:rsid w:val="00FC2A18"/>
    <w:rsid w:val="00FC2E4B"/>
    <w:rsid w:val="00FC399C"/>
    <w:rsid w:val="00FC3A21"/>
    <w:rsid w:val="00FC3FC8"/>
    <w:rsid w:val="00FC462A"/>
    <w:rsid w:val="00FC489D"/>
    <w:rsid w:val="00FC4A8F"/>
    <w:rsid w:val="00FC4B2F"/>
    <w:rsid w:val="00FC4C53"/>
    <w:rsid w:val="00FC51CB"/>
    <w:rsid w:val="00FC5315"/>
    <w:rsid w:val="00FC5634"/>
    <w:rsid w:val="00FC56FF"/>
    <w:rsid w:val="00FC5831"/>
    <w:rsid w:val="00FC586D"/>
    <w:rsid w:val="00FC5B9E"/>
    <w:rsid w:val="00FC5F69"/>
    <w:rsid w:val="00FC6163"/>
    <w:rsid w:val="00FC6252"/>
    <w:rsid w:val="00FC6654"/>
    <w:rsid w:val="00FC674B"/>
    <w:rsid w:val="00FC6959"/>
    <w:rsid w:val="00FC6AEC"/>
    <w:rsid w:val="00FC6FAA"/>
    <w:rsid w:val="00FC730F"/>
    <w:rsid w:val="00FC7DDC"/>
    <w:rsid w:val="00FD01F7"/>
    <w:rsid w:val="00FD025E"/>
    <w:rsid w:val="00FD05C8"/>
    <w:rsid w:val="00FD05EE"/>
    <w:rsid w:val="00FD060A"/>
    <w:rsid w:val="00FD0930"/>
    <w:rsid w:val="00FD0B16"/>
    <w:rsid w:val="00FD0D06"/>
    <w:rsid w:val="00FD0F54"/>
    <w:rsid w:val="00FD14DE"/>
    <w:rsid w:val="00FD193E"/>
    <w:rsid w:val="00FD1944"/>
    <w:rsid w:val="00FD1ED9"/>
    <w:rsid w:val="00FD24D5"/>
    <w:rsid w:val="00FD26F4"/>
    <w:rsid w:val="00FD27AB"/>
    <w:rsid w:val="00FD2D5B"/>
    <w:rsid w:val="00FD2F52"/>
    <w:rsid w:val="00FD3149"/>
    <w:rsid w:val="00FD31C8"/>
    <w:rsid w:val="00FD3250"/>
    <w:rsid w:val="00FD32A1"/>
    <w:rsid w:val="00FD33AB"/>
    <w:rsid w:val="00FD38BF"/>
    <w:rsid w:val="00FD39C8"/>
    <w:rsid w:val="00FD3C89"/>
    <w:rsid w:val="00FD3E59"/>
    <w:rsid w:val="00FD4403"/>
    <w:rsid w:val="00FD4602"/>
    <w:rsid w:val="00FD48E1"/>
    <w:rsid w:val="00FD49D1"/>
    <w:rsid w:val="00FD4ABE"/>
    <w:rsid w:val="00FD4B02"/>
    <w:rsid w:val="00FD4CAB"/>
    <w:rsid w:val="00FD4D64"/>
    <w:rsid w:val="00FD525D"/>
    <w:rsid w:val="00FD53AD"/>
    <w:rsid w:val="00FD5700"/>
    <w:rsid w:val="00FD5A4F"/>
    <w:rsid w:val="00FD5E56"/>
    <w:rsid w:val="00FD6448"/>
    <w:rsid w:val="00FD65BE"/>
    <w:rsid w:val="00FD676E"/>
    <w:rsid w:val="00FD7028"/>
    <w:rsid w:val="00FD7445"/>
    <w:rsid w:val="00FD7AE7"/>
    <w:rsid w:val="00FD7B3E"/>
    <w:rsid w:val="00FE018E"/>
    <w:rsid w:val="00FE0892"/>
    <w:rsid w:val="00FE0A63"/>
    <w:rsid w:val="00FE1611"/>
    <w:rsid w:val="00FE187E"/>
    <w:rsid w:val="00FE1BCE"/>
    <w:rsid w:val="00FE1C08"/>
    <w:rsid w:val="00FE1F37"/>
    <w:rsid w:val="00FE2051"/>
    <w:rsid w:val="00FE215A"/>
    <w:rsid w:val="00FE2195"/>
    <w:rsid w:val="00FE21F6"/>
    <w:rsid w:val="00FE24AD"/>
    <w:rsid w:val="00FE278A"/>
    <w:rsid w:val="00FE294D"/>
    <w:rsid w:val="00FE2CE0"/>
    <w:rsid w:val="00FE2E4C"/>
    <w:rsid w:val="00FE2EAB"/>
    <w:rsid w:val="00FE2ED2"/>
    <w:rsid w:val="00FE308B"/>
    <w:rsid w:val="00FE30C6"/>
    <w:rsid w:val="00FE30DB"/>
    <w:rsid w:val="00FE31FF"/>
    <w:rsid w:val="00FE328F"/>
    <w:rsid w:val="00FE3620"/>
    <w:rsid w:val="00FE36F4"/>
    <w:rsid w:val="00FE39C8"/>
    <w:rsid w:val="00FE4239"/>
    <w:rsid w:val="00FE456D"/>
    <w:rsid w:val="00FE59D1"/>
    <w:rsid w:val="00FE5AAE"/>
    <w:rsid w:val="00FE5DC5"/>
    <w:rsid w:val="00FE5EDC"/>
    <w:rsid w:val="00FE664E"/>
    <w:rsid w:val="00FE66C8"/>
    <w:rsid w:val="00FE69E1"/>
    <w:rsid w:val="00FE6D8D"/>
    <w:rsid w:val="00FE755C"/>
    <w:rsid w:val="00FE7B7D"/>
    <w:rsid w:val="00FE7FC8"/>
    <w:rsid w:val="00FF0462"/>
    <w:rsid w:val="00FF0A0F"/>
    <w:rsid w:val="00FF0CEA"/>
    <w:rsid w:val="00FF0F44"/>
    <w:rsid w:val="00FF0F9D"/>
    <w:rsid w:val="00FF135B"/>
    <w:rsid w:val="00FF15FB"/>
    <w:rsid w:val="00FF173D"/>
    <w:rsid w:val="00FF1828"/>
    <w:rsid w:val="00FF18B9"/>
    <w:rsid w:val="00FF195D"/>
    <w:rsid w:val="00FF1B36"/>
    <w:rsid w:val="00FF1CBB"/>
    <w:rsid w:val="00FF2364"/>
    <w:rsid w:val="00FF268A"/>
    <w:rsid w:val="00FF2AF7"/>
    <w:rsid w:val="00FF2E1B"/>
    <w:rsid w:val="00FF3159"/>
    <w:rsid w:val="00FF3659"/>
    <w:rsid w:val="00FF365F"/>
    <w:rsid w:val="00FF3ADF"/>
    <w:rsid w:val="00FF3C8B"/>
    <w:rsid w:val="00FF3D77"/>
    <w:rsid w:val="00FF3DFC"/>
    <w:rsid w:val="00FF403E"/>
    <w:rsid w:val="00FF43F3"/>
    <w:rsid w:val="00FF45EB"/>
    <w:rsid w:val="00FF4768"/>
    <w:rsid w:val="00FF48B0"/>
    <w:rsid w:val="00FF4C58"/>
    <w:rsid w:val="00FF53C7"/>
    <w:rsid w:val="00FF54FC"/>
    <w:rsid w:val="00FF570B"/>
    <w:rsid w:val="00FF5745"/>
    <w:rsid w:val="00FF583A"/>
    <w:rsid w:val="00FF5D30"/>
    <w:rsid w:val="00FF5F30"/>
    <w:rsid w:val="00FF608D"/>
    <w:rsid w:val="00FF68F9"/>
    <w:rsid w:val="00FF6B95"/>
    <w:rsid w:val="00FF7081"/>
    <w:rsid w:val="00FF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8F173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5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1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25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320F7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20F7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20F7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320F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0F7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320F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320F7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20F7D"/>
    <w:rPr>
      <w:b/>
      <w:bCs/>
    </w:rPr>
  </w:style>
  <w:style w:type="paragraph" w:styleId="ListBullet">
    <w:name w:val="List Bullet"/>
    <w:basedOn w:val="Normal"/>
    <w:rsid w:val="00320F7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20F7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20F7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20F7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20F7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20F7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20F7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20F7D"/>
    <w:pPr>
      <w:ind w:left="284"/>
    </w:pPr>
  </w:style>
  <w:style w:type="paragraph" w:customStyle="1" w:styleId="AAFrameAddress">
    <w:name w:val="AA Frame Address"/>
    <w:basedOn w:val="Heading1"/>
    <w:rsid w:val="00320F7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20F7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20F7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20F7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20F7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20F7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20F7D"/>
    <w:pPr>
      <w:ind w:left="851" w:hanging="284"/>
    </w:pPr>
  </w:style>
  <w:style w:type="paragraph" w:styleId="Index4">
    <w:name w:val="index 4"/>
    <w:basedOn w:val="Normal"/>
    <w:next w:val="Normal"/>
    <w:semiHidden/>
    <w:rsid w:val="00320F7D"/>
    <w:pPr>
      <w:ind w:left="1135" w:hanging="284"/>
    </w:pPr>
  </w:style>
  <w:style w:type="paragraph" w:styleId="Index6">
    <w:name w:val="index 6"/>
    <w:basedOn w:val="Normal"/>
    <w:next w:val="Normal"/>
    <w:semiHidden/>
    <w:rsid w:val="00320F7D"/>
    <w:pPr>
      <w:ind w:left="1702" w:hanging="284"/>
    </w:pPr>
  </w:style>
  <w:style w:type="paragraph" w:styleId="Index5">
    <w:name w:val="index 5"/>
    <w:basedOn w:val="Normal"/>
    <w:next w:val="Normal"/>
    <w:semiHidden/>
    <w:rsid w:val="00320F7D"/>
    <w:pPr>
      <w:ind w:left="1418" w:hanging="284"/>
    </w:pPr>
  </w:style>
  <w:style w:type="paragraph" w:styleId="Index7">
    <w:name w:val="index 7"/>
    <w:basedOn w:val="Normal"/>
    <w:next w:val="Normal"/>
    <w:semiHidden/>
    <w:rsid w:val="00320F7D"/>
    <w:pPr>
      <w:ind w:left="1985" w:hanging="284"/>
    </w:pPr>
  </w:style>
  <w:style w:type="paragraph" w:styleId="Index8">
    <w:name w:val="index 8"/>
    <w:basedOn w:val="Normal"/>
    <w:next w:val="Normal"/>
    <w:semiHidden/>
    <w:rsid w:val="00320F7D"/>
    <w:pPr>
      <w:ind w:left="2269" w:hanging="284"/>
    </w:pPr>
  </w:style>
  <w:style w:type="paragraph" w:styleId="Index9">
    <w:name w:val="index 9"/>
    <w:basedOn w:val="Normal"/>
    <w:next w:val="Normal"/>
    <w:semiHidden/>
    <w:rsid w:val="00320F7D"/>
    <w:pPr>
      <w:ind w:left="2552" w:hanging="284"/>
    </w:pPr>
  </w:style>
  <w:style w:type="paragraph" w:styleId="TOC2">
    <w:name w:val="toc 2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20F7D"/>
    <w:pPr>
      <w:ind w:left="851"/>
    </w:pPr>
  </w:style>
  <w:style w:type="paragraph" w:styleId="TOC5">
    <w:name w:val="toc 5"/>
    <w:basedOn w:val="Normal"/>
    <w:next w:val="Normal"/>
    <w:semiHidden/>
    <w:rsid w:val="00320F7D"/>
    <w:pPr>
      <w:ind w:left="1134"/>
    </w:pPr>
  </w:style>
  <w:style w:type="paragraph" w:styleId="TOC6">
    <w:name w:val="toc 6"/>
    <w:basedOn w:val="Normal"/>
    <w:next w:val="Normal"/>
    <w:semiHidden/>
    <w:rsid w:val="00320F7D"/>
    <w:pPr>
      <w:ind w:left="1418"/>
    </w:pPr>
  </w:style>
  <w:style w:type="paragraph" w:styleId="TOC7">
    <w:name w:val="toc 7"/>
    <w:basedOn w:val="Normal"/>
    <w:next w:val="Normal"/>
    <w:semiHidden/>
    <w:rsid w:val="00320F7D"/>
    <w:pPr>
      <w:ind w:left="1701"/>
    </w:pPr>
  </w:style>
  <w:style w:type="paragraph" w:styleId="TOC8">
    <w:name w:val="toc 8"/>
    <w:basedOn w:val="Normal"/>
    <w:next w:val="Normal"/>
    <w:semiHidden/>
    <w:rsid w:val="00320F7D"/>
    <w:pPr>
      <w:ind w:left="1985"/>
    </w:pPr>
  </w:style>
  <w:style w:type="paragraph" w:styleId="TOC9">
    <w:name w:val="toc 9"/>
    <w:basedOn w:val="Normal"/>
    <w:next w:val="Normal"/>
    <w:semiHidden/>
    <w:rsid w:val="00320F7D"/>
    <w:pPr>
      <w:ind w:left="2268"/>
    </w:pPr>
  </w:style>
  <w:style w:type="paragraph" w:styleId="TableofFigures">
    <w:name w:val="table of figures"/>
    <w:basedOn w:val="Normal"/>
    <w:next w:val="Normal"/>
    <w:semiHidden/>
    <w:rsid w:val="00320F7D"/>
    <w:pPr>
      <w:ind w:left="567" w:hanging="567"/>
    </w:pPr>
  </w:style>
  <w:style w:type="paragraph" w:styleId="ListBullet5">
    <w:name w:val="List Bullet 5"/>
    <w:basedOn w:val="Normal"/>
    <w:rsid w:val="00320F7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20F7D"/>
    <w:pPr>
      <w:spacing w:after="120"/>
    </w:pPr>
  </w:style>
  <w:style w:type="paragraph" w:styleId="BodyTextFirstIndent">
    <w:name w:val="Body Text First Indent"/>
    <w:basedOn w:val="BodyText"/>
    <w:rsid w:val="00320F7D"/>
    <w:pPr>
      <w:ind w:firstLine="284"/>
    </w:pPr>
  </w:style>
  <w:style w:type="paragraph" w:styleId="BodyTextIndent">
    <w:name w:val="Body Text Indent"/>
    <w:basedOn w:val="Normal"/>
    <w:rsid w:val="00320F7D"/>
    <w:pPr>
      <w:spacing w:after="120"/>
      <w:ind w:left="283"/>
    </w:pPr>
  </w:style>
  <w:style w:type="paragraph" w:styleId="BodyTextFirstIndent2">
    <w:name w:val="Body Text First Indent 2"/>
    <w:basedOn w:val="BodyTextIndent"/>
    <w:rsid w:val="00320F7D"/>
    <w:pPr>
      <w:ind w:left="284" w:firstLine="284"/>
    </w:pPr>
  </w:style>
  <w:style w:type="character" w:styleId="Strong">
    <w:name w:val="Strong"/>
    <w:basedOn w:val="DefaultParagraphFont"/>
    <w:qFormat/>
    <w:rsid w:val="00320F7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320F7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20F7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320F7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320F7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20F7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20F7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20F7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20F7D"/>
    <w:pPr>
      <w:framePr w:h="1054" w:wrap="around" w:y="5920"/>
    </w:pPr>
  </w:style>
  <w:style w:type="paragraph" w:customStyle="1" w:styleId="ReportHeading3">
    <w:name w:val="ReportHeading3"/>
    <w:basedOn w:val="ReportHeading2"/>
    <w:rsid w:val="00320F7D"/>
    <w:pPr>
      <w:framePr w:h="443" w:wrap="around" w:y="8223"/>
    </w:pPr>
  </w:style>
  <w:style w:type="paragraph" w:customStyle="1" w:styleId="a">
    <w:name w:val="¢éÍ¤ÇÒÁ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20F7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20F7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20F7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20F7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20F7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20F7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320F7D"/>
  </w:style>
  <w:style w:type="paragraph" w:styleId="BodyText2">
    <w:name w:val="Body Text 2"/>
    <w:basedOn w:val="Normal"/>
    <w:link w:val="BodyText2Char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320F7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320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1A661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rsid w:val="0052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rsid w:val="004043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4">
    <w:name w:val="??????????? ????????"/>
    <w:basedOn w:val="NormalIndent"/>
    <w:rsid w:val="000F4AE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rsid w:val="005174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A6D9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FD67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D676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rsid w:val="00BD0B1F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rsid w:val="004A245E"/>
    <w:pPr>
      <w:spacing w:after="120"/>
      <w:ind w:left="360"/>
    </w:pPr>
    <w:rPr>
      <w:rFonts w:cs="Cordia New"/>
      <w:sz w:val="16"/>
    </w:rPr>
  </w:style>
  <w:style w:type="paragraph" w:customStyle="1" w:styleId="Char">
    <w:name w:val="Char"/>
    <w:basedOn w:val="Normal"/>
    <w:rsid w:val="003978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03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ListParagraph1">
    <w:name w:val="List Paragraph1"/>
    <w:basedOn w:val="Normal"/>
    <w:uiPriority w:val="34"/>
    <w:qFormat/>
    <w:rsid w:val="00951AB8"/>
    <w:pPr>
      <w:ind w:left="720"/>
      <w:contextualSpacing/>
    </w:pPr>
    <w:rPr>
      <w:szCs w:val="22"/>
    </w:rPr>
  </w:style>
  <w:style w:type="paragraph" w:customStyle="1" w:styleId="E1">
    <w:name w:val="??E"/>
    <w:basedOn w:val="Normal"/>
    <w:rsid w:val="007F0E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57239F"/>
    <w:rPr>
      <w:rFonts w:ascii="Calibri" w:eastAsia="Calibri" w:hAnsi="Calibri" w:cs="Cordia New"/>
      <w:sz w:val="22"/>
      <w:szCs w:val="28"/>
    </w:rPr>
  </w:style>
  <w:style w:type="paragraph" w:customStyle="1" w:styleId="30">
    <w:name w:val="µÒÃÒ§3ªèÍ§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782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B6D8E"/>
    <w:pPr>
      <w:ind w:left="720"/>
    </w:pPr>
    <w:rPr>
      <w:szCs w:val="22"/>
    </w:rPr>
  </w:style>
  <w:style w:type="paragraph" w:styleId="EnvelopeReturn">
    <w:name w:val="envelope return"/>
    <w:basedOn w:val="Normal"/>
    <w:rsid w:val="00060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93DC5"/>
    <w:rPr>
      <w:b/>
      <w:bCs/>
      <w:sz w:val="30"/>
      <w:szCs w:val="30"/>
    </w:rPr>
  </w:style>
  <w:style w:type="paragraph" w:customStyle="1" w:styleId="Char1">
    <w:name w:val="Char1"/>
    <w:basedOn w:val="Normal"/>
    <w:rsid w:val="00F936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E2">
    <w:name w:val="ª×èÍºÃÔÉÑ· E"/>
    <w:basedOn w:val="Normal"/>
    <w:rsid w:val="00C82B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DC24DB"/>
    <w:rPr>
      <w:rFonts w:ascii="Book Antiqua" w:hAnsi="Book Antiqua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4069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5C714B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A527B"/>
    <w:rPr>
      <w:rFonts w:ascii="Arial" w:hAnsi="Arial"/>
      <w:sz w:val="18"/>
      <w:szCs w:val="18"/>
      <w:lang w:eastAsia="en-US"/>
    </w:rPr>
  </w:style>
  <w:style w:type="paragraph" w:customStyle="1" w:styleId="Preformatted">
    <w:name w:val="Preformatted"/>
    <w:link w:val="PreformattedChar"/>
    <w:rsid w:val="002F07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paragraph" w:customStyle="1" w:styleId="jern1">
    <w:name w:val="jern1"/>
    <w:basedOn w:val="Preformatted"/>
    <w:rsid w:val="002F0760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character" w:customStyle="1" w:styleId="PreformattedChar">
    <w:name w:val="Preformatted Char"/>
    <w:link w:val="Preformatted"/>
    <w:rsid w:val="002F0760"/>
    <w:rPr>
      <w:rFonts w:eastAsia="Cordia New"/>
      <w:lang w:eastAsia="th-TH" w:bidi="th-TH"/>
    </w:rPr>
  </w:style>
  <w:style w:type="paragraph" w:customStyle="1" w:styleId="jern3">
    <w:name w:val="jern3"/>
    <w:basedOn w:val="Normal"/>
    <w:rsid w:val="002F076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8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72F35-919E-481E-B929-0BE9A4AAC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35</Pages>
  <Words>8277</Words>
  <Characters>47182</Characters>
  <Application>Microsoft Office Word</Application>
  <DocSecurity>4</DocSecurity>
  <Lines>393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บางกอกโพลีเอททีลีน จำกัด (มหาชน)</vt:lpstr>
    </vt:vector>
  </TitlesOfParts>
  <Company/>
  <LinksUpToDate>false</LinksUpToDate>
  <CharactersWithSpaces>55349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Suraphap Natprasert</dc:creator>
  <cp:lastModifiedBy>K.รุ้งฉัตร ปรึกษาดี</cp:lastModifiedBy>
  <cp:revision>2</cp:revision>
  <cp:lastPrinted>2025-08-13T06:00:00Z</cp:lastPrinted>
  <dcterms:created xsi:type="dcterms:W3CDTF">2025-08-14T07:04:00Z</dcterms:created>
  <dcterms:modified xsi:type="dcterms:W3CDTF">2025-08-14T07:04:00Z</dcterms:modified>
</cp:coreProperties>
</file>