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E3EE8" w14:textId="77777777" w:rsidR="00282794" w:rsidRPr="0061657E" w:rsidRDefault="00282794" w:rsidP="00282794">
      <w:pPr>
        <w:spacing w:after="200"/>
        <w:rPr>
          <w:b/>
          <w:bCs/>
          <w:sz w:val="32"/>
          <w:szCs w:val="32"/>
        </w:rPr>
      </w:pPr>
      <w:bookmarkStart w:id="0" w:name="_GoBack"/>
      <w:bookmarkEnd w:id="0"/>
      <w:r w:rsidRPr="0061657E">
        <w:rPr>
          <w:b/>
          <w:bCs/>
          <w:sz w:val="32"/>
          <w:szCs w:val="32"/>
        </w:rPr>
        <w:t xml:space="preserve">EAST COAST FURNITECH </w:t>
      </w:r>
      <w:r>
        <w:rPr>
          <w:b/>
          <w:bCs/>
          <w:sz w:val="32"/>
          <w:szCs w:val="32"/>
        </w:rPr>
        <w:t>PUBLIC COMPANY LIMITED</w:t>
      </w:r>
    </w:p>
    <w:p w14:paraId="62B00699" w14:textId="77777777"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14:paraId="15F9FDE4" w14:textId="77777777" w:rsidR="00282794" w:rsidRDefault="00282794" w:rsidP="00282794">
      <w:pPr>
        <w:spacing w:after="200"/>
        <w:rPr>
          <w:b/>
          <w:bCs/>
          <w:sz w:val="28"/>
          <w:szCs w:val="28"/>
        </w:rPr>
      </w:pPr>
    </w:p>
    <w:p w14:paraId="328DD34B" w14:textId="77777777" w:rsidR="00282794" w:rsidRDefault="00282794" w:rsidP="00282794">
      <w:pPr>
        <w:spacing w:after="200"/>
        <w:rPr>
          <w:b/>
          <w:bCs/>
          <w:sz w:val="24"/>
          <w:szCs w:val="24"/>
          <w:cs/>
        </w:rPr>
      </w:pPr>
      <w:r>
        <w:rPr>
          <w:b/>
          <w:bCs/>
          <w:sz w:val="24"/>
          <w:szCs w:val="24"/>
        </w:rPr>
        <w:t>Interim Financial Information</w:t>
      </w:r>
    </w:p>
    <w:p w14:paraId="05EFB852" w14:textId="7D800FCA"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0E103F">
        <w:t>June 30</w:t>
      </w:r>
      <w:r>
        <w:t xml:space="preserve">, </w:t>
      </w:r>
      <w:r w:rsidR="000324FC">
        <w:t>202</w:t>
      </w:r>
      <w:r w:rsidR="0080460A">
        <w:t>5</w:t>
      </w:r>
    </w:p>
    <w:p w14:paraId="587ECD9F" w14:textId="77777777"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14:paraId="13A33092" w14:textId="77777777"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14:paraId="768B026A" w14:textId="77777777" w:rsidR="00875CE6" w:rsidRDefault="00875CE6">
      <w:pPr>
        <w:spacing w:after="200"/>
        <w:jc w:val="center"/>
        <w:rPr>
          <w:b/>
          <w:bCs/>
          <w:sz w:val="28"/>
          <w:szCs w:val="28"/>
        </w:rPr>
      </w:pPr>
    </w:p>
    <w:p w14:paraId="4DE8913F" w14:textId="77777777" w:rsidR="00875CE6" w:rsidRDefault="00875CE6">
      <w:pPr>
        <w:spacing w:after="200"/>
        <w:jc w:val="center"/>
        <w:rPr>
          <w:b/>
          <w:bCs/>
          <w:sz w:val="28"/>
          <w:szCs w:val="28"/>
        </w:rPr>
      </w:pPr>
    </w:p>
    <w:p w14:paraId="6E18F7B9" w14:textId="77777777" w:rsidR="00875CE6" w:rsidRDefault="00875CE6">
      <w:pPr>
        <w:spacing w:after="200"/>
        <w:jc w:val="center"/>
        <w:rPr>
          <w:b/>
          <w:bCs/>
          <w:sz w:val="28"/>
          <w:szCs w:val="28"/>
        </w:rPr>
      </w:pPr>
    </w:p>
    <w:p w14:paraId="4EE46C3E" w14:textId="77777777" w:rsidR="00875CE6" w:rsidRDefault="00875CE6">
      <w:pPr>
        <w:spacing w:after="200"/>
        <w:jc w:val="center"/>
        <w:rPr>
          <w:b/>
          <w:bCs/>
          <w:sz w:val="28"/>
          <w:szCs w:val="28"/>
        </w:rPr>
      </w:pPr>
    </w:p>
    <w:p w14:paraId="2C196010" w14:textId="77777777" w:rsidR="00875CE6" w:rsidRDefault="00875CE6">
      <w:pPr>
        <w:spacing w:after="200"/>
        <w:jc w:val="center"/>
        <w:rPr>
          <w:b/>
          <w:bCs/>
          <w:sz w:val="28"/>
          <w:szCs w:val="28"/>
        </w:rPr>
      </w:pPr>
    </w:p>
    <w:p w14:paraId="648721F9" w14:textId="77777777" w:rsidR="00875CE6" w:rsidRDefault="00875CE6">
      <w:pPr>
        <w:spacing w:after="200"/>
        <w:jc w:val="center"/>
        <w:rPr>
          <w:b/>
          <w:bCs/>
          <w:sz w:val="28"/>
          <w:szCs w:val="28"/>
        </w:rPr>
      </w:pPr>
    </w:p>
    <w:p w14:paraId="2F2F3755" w14:textId="77777777" w:rsidR="00875CE6" w:rsidRDefault="00875CE6">
      <w:pPr>
        <w:spacing w:after="200"/>
        <w:jc w:val="center"/>
        <w:rPr>
          <w:b/>
          <w:bCs/>
          <w:sz w:val="28"/>
          <w:szCs w:val="28"/>
        </w:rPr>
      </w:pPr>
    </w:p>
    <w:p w14:paraId="416A849B" w14:textId="77777777" w:rsidR="00875CE6" w:rsidRDefault="00875CE6" w:rsidP="00875CE6">
      <w:pPr>
        <w:spacing w:after="200"/>
        <w:rPr>
          <w:b/>
          <w:bCs/>
          <w:sz w:val="28"/>
          <w:szCs w:val="28"/>
        </w:rPr>
      </w:pPr>
    </w:p>
    <w:p w14:paraId="2E6E0826" w14:textId="77777777" w:rsidR="00875CE6" w:rsidRDefault="00875CE6" w:rsidP="00875CE6">
      <w:pPr>
        <w:spacing w:after="200"/>
        <w:rPr>
          <w:b/>
          <w:bCs/>
          <w:sz w:val="28"/>
          <w:szCs w:val="28"/>
        </w:rPr>
      </w:pPr>
    </w:p>
    <w:p w14:paraId="4E3B6B7A" w14:textId="77777777" w:rsidR="007109BC" w:rsidRDefault="007109BC" w:rsidP="00875CE6">
      <w:pPr>
        <w:spacing w:after="200"/>
        <w:rPr>
          <w:b/>
          <w:bCs/>
          <w:sz w:val="28"/>
          <w:szCs w:val="28"/>
        </w:rPr>
      </w:pPr>
    </w:p>
    <w:p w14:paraId="589700B5" w14:textId="77777777" w:rsidR="007109BC" w:rsidRDefault="007109BC" w:rsidP="00875CE6">
      <w:pPr>
        <w:spacing w:after="200"/>
        <w:rPr>
          <w:b/>
          <w:bCs/>
          <w:sz w:val="28"/>
          <w:szCs w:val="28"/>
        </w:rPr>
      </w:pPr>
    </w:p>
    <w:p w14:paraId="34031458" w14:textId="77777777" w:rsidR="00BE46E3" w:rsidRDefault="00BE46E3" w:rsidP="00875CE6">
      <w:pPr>
        <w:spacing w:after="200"/>
        <w:rPr>
          <w:b/>
          <w:bCs/>
          <w:sz w:val="28"/>
          <w:szCs w:val="28"/>
        </w:rPr>
      </w:pPr>
    </w:p>
    <w:p w14:paraId="75303FB8" w14:textId="77777777" w:rsidR="00BE46E3" w:rsidRDefault="00BE46E3" w:rsidP="00875CE6">
      <w:pPr>
        <w:spacing w:after="200"/>
        <w:rPr>
          <w:b/>
          <w:bCs/>
          <w:sz w:val="28"/>
          <w:szCs w:val="28"/>
        </w:rPr>
      </w:pPr>
    </w:p>
    <w:p w14:paraId="5709682F" w14:textId="77777777" w:rsidR="00BE46E3" w:rsidRDefault="00BE46E3" w:rsidP="00875CE6">
      <w:pPr>
        <w:spacing w:after="200"/>
        <w:rPr>
          <w:b/>
          <w:bCs/>
          <w:sz w:val="28"/>
          <w:szCs w:val="28"/>
        </w:rPr>
      </w:pPr>
    </w:p>
    <w:p w14:paraId="46805244" w14:textId="77777777" w:rsidR="00875CE6" w:rsidRPr="008F1265" w:rsidRDefault="00875CE6" w:rsidP="00875CE6">
      <w:pPr>
        <w:spacing w:after="200"/>
        <w:rPr>
          <w:b/>
          <w:bCs/>
          <w:i/>
          <w:iCs/>
          <w:sz w:val="24"/>
          <w:szCs w:val="24"/>
        </w:rPr>
      </w:pPr>
      <w:r w:rsidRPr="008F1265">
        <w:rPr>
          <w:b/>
          <w:bCs/>
          <w:i/>
          <w:iCs/>
          <w:sz w:val="24"/>
          <w:szCs w:val="24"/>
        </w:rPr>
        <w:t>M.R. &amp; ASSOCIATES CO., LTD.</w:t>
      </w:r>
    </w:p>
    <w:p w14:paraId="43E0C81B" w14:textId="77777777" w:rsidR="009D24D8" w:rsidRPr="008F1265" w:rsidRDefault="00875CE6" w:rsidP="00FD76C9">
      <w:pPr>
        <w:spacing w:after="200"/>
        <w:rPr>
          <w:b/>
          <w:bCs/>
          <w:i/>
          <w:iCs/>
          <w:sz w:val="24"/>
          <w:szCs w:val="24"/>
        </w:rPr>
        <w:sectPr w:rsidR="009D24D8" w:rsidRPr="008F1265" w:rsidSect="00F00716">
          <w:footerReference w:type="default" r:id="rId8"/>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14:paraId="21697FA3" w14:textId="77777777"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14:paraId="67526329" w14:textId="77777777"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14:paraId="5EB2F8A7" w14:textId="77777777"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14:paraId="12FA19EE" w14:textId="77777777"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14:paraId="1FC16B39" w14:textId="77777777"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A3B202E" w14:textId="7E68D64D"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0080460A">
        <w:rPr>
          <w:sz w:val="22"/>
          <w:szCs w:val="22"/>
        </w:rPr>
        <w:t xml:space="preserve"> (“the Group”)</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0E103F">
        <w:rPr>
          <w:sz w:val="22"/>
          <w:szCs w:val="22"/>
        </w:rPr>
        <w:t>June 30</w:t>
      </w:r>
      <w:r w:rsidRPr="002515D2">
        <w:rPr>
          <w:sz w:val="22"/>
          <w:szCs w:val="22"/>
        </w:rPr>
        <w:t xml:space="preserve">, </w:t>
      </w:r>
      <w:r w:rsidR="000324FC">
        <w:rPr>
          <w:sz w:val="22"/>
          <w:szCs w:val="22"/>
        </w:rPr>
        <w:t>202</w:t>
      </w:r>
      <w:r w:rsidR="0080460A">
        <w:rPr>
          <w:sz w:val="22"/>
          <w:szCs w:val="22"/>
        </w:rPr>
        <w:t>5</w:t>
      </w:r>
      <w:r w:rsidRPr="002515D2">
        <w:rPr>
          <w:sz w:val="22"/>
          <w:szCs w:val="22"/>
        </w:rPr>
        <w:t>, and the related consolidated statement of comprehensive income</w:t>
      </w:r>
      <w:r w:rsidR="000E103F">
        <w:rPr>
          <w:sz w:val="22"/>
          <w:szCs w:val="22"/>
        </w:rPr>
        <w:t xml:space="preserve"> for the three-month and six-month periods then ended</w:t>
      </w:r>
      <w:r w:rsidRPr="002515D2">
        <w:rPr>
          <w:sz w:val="22"/>
          <w:szCs w:val="22"/>
        </w:rPr>
        <w:t xml:space="preserv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0E103F">
        <w:rPr>
          <w:sz w:val="22"/>
          <w:szCs w:val="22"/>
        </w:rPr>
        <w:t>six-</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0E103F">
        <w:rPr>
          <w:sz w:val="22"/>
          <w:szCs w:val="22"/>
        </w:rPr>
        <w:t>June 30</w:t>
      </w:r>
      <w:r w:rsidRPr="002515D2">
        <w:rPr>
          <w:sz w:val="22"/>
          <w:szCs w:val="22"/>
        </w:rPr>
        <w:t xml:space="preserve">, </w:t>
      </w:r>
      <w:r w:rsidR="000324FC">
        <w:rPr>
          <w:sz w:val="22"/>
          <w:szCs w:val="22"/>
        </w:rPr>
        <w:t>202</w:t>
      </w:r>
      <w:r w:rsidR="0080460A">
        <w:rPr>
          <w:sz w:val="22"/>
          <w:szCs w:val="22"/>
        </w:rPr>
        <w:t>5</w:t>
      </w:r>
      <w:r w:rsidRPr="002515D2">
        <w:rPr>
          <w:sz w:val="22"/>
          <w:szCs w:val="22"/>
        </w:rPr>
        <w:t>, and the related statement</w:t>
      </w:r>
      <w:r w:rsidR="000E103F">
        <w:rPr>
          <w:sz w:val="22"/>
          <w:szCs w:val="22"/>
        </w:rPr>
        <w:t>s</w:t>
      </w:r>
      <w:r w:rsidRPr="002515D2">
        <w:rPr>
          <w:sz w:val="22"/>
          <w:szCs w:val="22"/>
        </w:rPr>
        <w:t xml:space="preserve"> of comprehensive income</w:t>
      </w:r>
      <w:r w:rsidR="000E103F">
        <w:rPr>
          <w:sz w:val="22"/>
          <w:szCs w:val="22"/>
        </w:rPr>
        <w:t xml:space="preserve"> for the three-month and six-month periods then ended</w:t>
      </w:r>
      <w:r w:rsidRPr="002515D2">
        <w:rPr>
          <w:sz w:val="22"/>
          <w:szCs w:val="22"/>
        </w:rPr>
        <w:t>,</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0E103F">
        <w:rPr>
          <w:sz w:val="22"/>
          <w:szCs w:val="22"/>
        </w:rPr>
        <w:t>six</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14:paraId="294E6093" w14:textId="77777777"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EDBB567" w14:textId="77777777" w:rsidR="000C0C6F" w:rsidRPr="002115FF" w:rsidRDefault="000C0C6F" w:rsidP="000C0C6F">
      <w:pPr>
        <w:jc w:val="thaiDistribute"/>
        <w:rPr>
          <w:b/>
          <w:bCs/>
          <w:sz w:val="22"/>
          <w:szCs w:val="22"/>
        </w:rPr>
      </w:pPr>
      <w:r w:rsidRPr="002115FF">
        <w:rPr>
          <w:b/>
          <w:bCs/>
          <w:sz w:val="22"/>
          <w:szCs w:val="22"/>
        </w:rPr>
        <w:t>Scope of Review</w:t>
      </w:r>
    </w:p>
    <w:p w14:paraId="0DCB0DA2" w14:textId="77777777" w:rsidR="000C0C6F" w:rsidRPr="002115FF" w:rsidRDefault="000C0C6F" w:rsidP="000C0C6F">
      <w:pPr>
        <w:jc w:val="thaiDistribute"/>
        <w:rPr>
          <w:sz w:val="22"/>
          <w:szCs w:val="22"/>
        </w:rPr>
      </w:pPr>
    </w:p>
    <w:p w14:paraId="41D6B1D4" w14:textId="7C31ADE8"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 xml:space="preserve">I conducted my review in accordance with the Thai Standard on Review Engagements 2410, “Review of Interim Financial Information Performed by the </w:t>
      </w:r>
      <w:r w:rsidR="00590103">
        <w:rPr>
          <w:sz w:val="22"/>
          <w:szCs w:val="22"/>
        </w:rPr>
        <w:t>Independent Auditor</w:t>
      </w:r>
      <w:r w:rsidRPr="002115FF">
        <w:rPr>
          <w:sz w:val="22"/>
          <w:szCs w:val="22"/>
        </w:rPr>
        <w:t xml:space="preserve">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70F1C6" w14:textId="77777777"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BF81803"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14:paraId="57BE182F" w14:textId="77777777"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2B2AEE6" w14:textId="77777777" w:rsidR="005039B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14:paraId="3CC2B5BF"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620BF7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16048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7F670EE9"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780175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1EB25084"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85C3FB3"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97A3907"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032F47C"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751BB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F6C98ED"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3D02C7CB"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521BC8B5" w14:textId="77777777" w:rsidR="001B520B"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54D94B2" w14:textId="6385BD01" w:rsidR="0080460A" w:rsidRDefault="004A2302" w:rsidP="0080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Pr>
          <w:b/>
          <w:bCs/>
          <w:sz w:val="22"/>
          <w:szCs w:val="22"/>
        </w:rPr>
        <w:lastRenderedPageBreak/>
        <w:t>Emphasis of Matter</w:t>
      </w:r>
    </w:p>
    <w:p w14:paraId="6C4E52D1" w14:textId="77777777" w:rsidR="0080460A" w:rsidRPr="008D7BB0" w:rsidRDefault="0080460A" w:rsidP="0080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13CC1A2F" w14:textId="1CBD32FD" w:rsidR="0080460A" w:rsidRDefault="00AA70BC" w:rsidP="00804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AA70BC">
        <w:rPr>
          <w:sz w:val="22"/>
          <w:szCs w:val="22"/>
        </w:rPr>
        <w:t xml:space="preserve">I draw attention to </w:t>
      </w:r>
      <w:r>
        <w:rPr>
          <w:sz w:val="22"/>
          <w:szCs w:val="22"/>
        </w:rPr>
        <w:t xml:space="preserve">condensed </w:t>
      </w:r>
      <w:r w:rsidRPr="00AA70BC">
        <w:rPr>
          <w:sz w:val="22"/>
          <w:szCs w:val="22"/>
        </w:rPr>
        <w:t xml:space="preserve">Note 2 </w:t>
      </w:r>
      <w:r w:rsidR="005A0BE9">
        <w:rPr>
          <w:sz w:val="22"/>
          <w:szCs w:val="22"/>
        </w:rPr>
        <w:t>to</w:t>
      </w:r>
      <w:r w:rsidRPr="00AA70BC">
        <w:rPr>
          <w:sz w:val="22"/>
          <w:szCs w:val="22"/>
        </w:rPr>
        <w:t xml:space="preserve"> the Financial Statements, which disclosed about the operating result </w:t>
      </w:r>
      <w:r>
        <w:rPr>
          <w:sz w:val="22"/>
          <w:szCs w:val="22"/>
        </w:rPr>
        <w:t xml:space="preserve">for the </w:t>
      </w:r>
      <w:r w:rsidR="008C4C1D">
        <w:rPr>
          <w:sz w:val="22"/>
          <w:szCs w:val="22"/>
        </w:rPr>
        <w:t>six-month</w:t>
      </w:r>
      <w:r>
        <w:rPr>
          <w:sz w:val="22"/>
          <w:szCs w:val="22"/>
        </w:rPr>
        <w:t xml:space="preserve"> period ended </w:t>
      </w:r>
      <w:r w:rsidR="008C4C1D">
        <w:rPr>
          <w:sz w:val="22"/>
          <w:szCs w:val="22"/>
        </w:rPr>
        <w:t>June 30</w:t>
      </w:r>
      <w:r>
        <w:rPr>
          <w:sz w:val="22"/>
          <w:szCs w:val="22"/>
        </w:rPr>
        <w:t xml:space="preserve">, 2025 </w:t>
      </w:r>
      <w:r w:rsidRPr="00AA70BC">
        <w:rPr>
          <w:sz w:val="22"/>
          <w:szCs w:val="22"/>
        </w:rPr>
        <w:t xml:space="preserve">that incurred net loss of approximately Baht </w:t>
      </w:r>
      <w:r w:rsidR="00E162A2">
        <w:rPr>
          <w:sz w:val="22"/>
          <w:szCs w:val="22"/>
        </w:rPr>
        <w:t>361.4</w:t>
      </w:r>
      <w:r w:rsidR="00CD26BE">
        <w:rPr>
          <w:sz w:val="22"/>
          <w:szCs w:val="22"/>
        </w:rPr>
        <w:t xml:space="preserve"> </w:t>
      </w:r>
      <w:r w:rsidRPr="00AA70BC">
        <w:rPr>
          <w:sz w:val="22"/>
          <w:szCs w:val="22"/>
        </w:rPr>
        <w:t>million in the consolidated financial statements and approximately Baht</w:t>
      </w:r>
      <w:r w:rsidR="00E162A2">
        <w:rPr>
          <w:sz w:val="22"/>
          <w:szCs w:val="22"/>
        </w:rPr>
        <w:t xml:space="preserve"> 378.8</w:t>
      </w:r>
      <w:r w:rsidRPr="00AA70BC">
        <w:rPr>
          <w:sz w:val="22"/>
          <w:szCs w:val="22"/>
        </w:rPr>
        <w:t xml:space="preserve"> million in the separate financial statements and a situation that current liabilities exceeded current assets of approximately Baht</w:t>
      </w:r>
      <w:r w:rsidR="00E162A2">
        <w:rPr>
          <w:sz w:val="22"/>
          <w:szCs w:val="22"/>
        </w:rPr>
        <w:t xml:space="preserve"> 347.4</w:t>
      </w:r>
      <w:r w:rsidRPr="00AA70BC">
        <w:rPr>
          <w:sz w:val="22"/>
          <w:szCs w:val="22"/>
        </w:rPr>
        <w:t xml:space="preserve"> </w:t>
      </w:r>
      <w:r w:rsidR="00CD26BE">
        <w:rPr>
          <w:sz w:val="22"/>
          <w:szCs w:val="22"/>
        </w:rPr>
        <w:t xml:space="preserve"> </w:t>
      </w:r>
      <w:r w:rsidRPr="00AA70BC">
        <w:rPr>
          <w:sz w:val="22"/>
          <w:szCs w:val="22"/>
        </w:rPr>
        <w:t>million in the consolidated financial statements and approximately Baht</w:t>
      </w:r>
      <w:r w:rsidR="00E162A2">
        <w:rPr>
          <w:sz w:val="22"/>
          <w:szCs w:val="22"/>
        </w:rPr>
        <w:t xml:space="preserve"> 502.3</w:t>
      </w:r>
      <w:r w:rsidRPr="00AA70BC">
        <w:rPr>
          <w:sz w:val="22"/>
          <w:szCs w:val="22"/>
        </w:rPr>
        <w:t xml:space="preserve"> million in the separate financial statements as of </w:t>
      </w:r>
      <w:r w:rsidR="00CD26BE">
        <w:rPr>
          <w:sz w:val="22"/>
          <w:szCs w:val="22"/>
        </w:rPr>
        <w:t>June 30</w:t>
      </w:r>
      <w:r w:rsidRPr="00AA70BC">
        <w:rPr>
          <w:sz w:val="22"/>
          <w:szCs w:val="22"/>
        </w:rPr>
        <w:t>, 202</w:t>
      </w:r>
      <w:r>
        <w:rPr>
          <w:sz w:val="22"/>
          <w:szCs w:val="22"/>
        </w:rPr>
        <w:t>5</w:t>
      </w:r>
      <w:r w:rsidRPr="00AA70BC">
        <w:rPr>
          <w:sz w:val="22"/>
          <w:szCs w:val="22"/>
        </w:rPr>
        <w:t xml:space="preserve">, that indicate a material uncertainty exists that may cast significant doubt on the ability to continue as a going concern of the Group and the Company. My </w:t>
      </w:r>
      <w:r>
        <w:rPr>
          <w:sz w:val="22"/>
          <w:szCs w:val="22"/>
        </w:rPr>
        <w:t>conclusion</w:t>
      </w:r>
      <w:r w:rsidRPr="00AA70BC">
        <w:rPr>
          <w:sz w:val="22"/>
          <w:szCs w:val="22"/>
        </w:rPr>
        <w:t xml:space="preserve"> is not modified in respect of this matter.</w:t>
      </w:r>
    </w:p>
    <w:p w14:paraId="4A8B64EE" w14:textId="77777777" w:rsidR="0080460A" w:rsidRDefault="0080460A"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p>
    <w:p w14:paraId="7A68D2FE" w14:textId="6A4740BC"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C0619B">
        <w:rPr>
          <w:b/>
          <w:bCs/>
          <w:sz w:val="22"/>
          <w:szCs w:val="22"/>
        </w:rPr>
        <w:t>Other</w:t>
      </w:r>
      <w:r>
        <w:rPr>
          <w:b/>
          <w:bCs/>
          <w:sz w:val="22"/>
          <w:szCs w:val="22"/>
        </w:rPr>
        <w:t xml:space="preserve"> Matter</w:t>
      </w:r>
    </w:p>
    <w:p w14:paraId="22735250" w14:textId="7777777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p>
    <w:p w14:paraId="3D297A3D" w14:textId="3E3416C7" w:rsidR="001B520B" w:rsidRPr="00C0619B" w:rsidRDefault="001B520B" w:rsidP="001B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sz w:val="22"/>
          <w:szCs w:val="22"/>
        </w:rPr>
      </w:pPr>
      <w:r w:rsidRPr="00C0619B">
        <w:rPr>
          <w:sz w:val="22"/>
          <w:szCs w:val="22"/>
        </w:rPr>
        <w:t xml:space="preserve">The comparative consolidated statement of financial position of </w:t>
      </w:r>
      <w:r>
        <w:rPr>
          <w:sz w:val="22"/>
          <w:szCs w:val="22"/>
        </w:rPr>
        <w:t xml:space="preserve">East Coast </w:t>
      </w:r>
      <w:proofErr w:type="spellStart"/>
      <w:r>
        <w:rPr>
          <w:sz w:val="22"/>
          <w:szCs w:val="22"/>
        </w:rPr>
        <w:t>Furnitech</w:t>
      </w:r>
      <w:proofErr w:type="spellEnd"/>
      <w:r w:rsidRPr="002515D2">
        <w:rPr>
          <w:sz w:val="22"/>
          <w:szCs w:val="22"/>
        </w:rPr>
        <w:t xml:space="preserve"> Public Company Limited</w:t>
      </w:r>
      <w:r>
        <w:rPr>
          <w:sz w:val="22"/>
          <w:szCs w:val="22"/>
        </w:rPr>
        <w:t xml:space="preserve"> and its subsidiaries</w:t>
      </w:r>
      <w:r w:rsidRPr="00C0619B">
        <w:rPr>
          <w:sz w:val="22"/>
          <w:szCs w:val="22"/>
        </w:rPr>
        <w:t xml:space="preserve"> as at December 31, 20</w:t>
      </w:r>
      <w:r>
        <w:rPr>
          <w:sz w:val="22"/>
          <w:szCs w:val="22"/>
        </w:rPr>
        <w:t>2</w:t>
      </w:r>
      <w:r w:rsidR="00DC3DCC">
        <w:rPr>
          <w:sz w:val="22"/>
          <w:szCs w:val="22"/>
        </w:rPr>
        <w:t>4</w:t>
      </w:r>
      <w:r w:rsidRPr="00C0619B">
        <w:rPr>
          <w:sz w:val="22"/>
          <w:szCs w:val="22"/>
        </w:rPr>
        <w:t xml:space="preserve"> and the comparative statement of financial position of </w:t>
      </w:r>
      <w:r>
        <w:rPr>
          <w:sz w:val="22"/>
          <w:szCs w:val="22"/>
        </w:rPr>
        <w:t xml:space="preserve">East Coast </w:t>
      </w:r>
      <w:proofErr w:type="spellStart"/>
      <w:r>
        <w:rPr>
          <w:sz w:val="22"/>
          <w:szCs w:val="22"/>
        </w:rPr>
        <w:t>Furnitech</w:t>
      </w:r>
      <w:proofErr w:type="spellEnd"/>
      <w:r w:rsidRPr="002515D2">
        <w:rPr>
          <w:sz w:val="22"/>
          <w:szCs w:val="22"/>
        </w:rPr>
        <w:t xml:space="preserve"> </w:t>
      </w:r>
      <w:r w:rsidRPr="00A37025">
        <w:rPr>
          <w:sz w:val="22"/>
          <w:szCs w:val="22"/>
        </w:rPr>
        <w:t>Public Company Limited as at December 31, 20</w:t>
      </w:r>
      <w:r>
        <w:rPr>
          <w:sz w:val="22"/>
          <w:szCs w:val="22"/>
        </w:rPr>
        <w:t>2</w:t>
      </w:r>
      <w:r w:rsidR="00DC3DCC">
        <w:rPr>
          <w:sz w:val="22"/>
          <w:szCs w:val="22"/>
        </w:rPr>
        <w:t>4</w:t>
      </w:r>
      <w:r w:rsidRPr="00A37025">
        <w:rPr>
          <w:sz w:val="22"/>
          <w:szCs w:val="22"/>
        </w:rPr>
        <w:t xml:space="preserve"> were audited by another auditor in my office, whose report dated February 2</w:t>
      </w:r>
      <w:r w:rsidR="00DC3DCC">
        <w:rPr>
          <w:sz w:val="22"/>
          <w:szCs w:val="22"/>
        </w:rPr>
        <w:t>7</w:t>
      </w:r>
      <w:r w:rsidRPr="00A37025">
        <w:rPr>
          <w:sz w:val="22"/>
          <w:szCs w:val="22"/>
        </w:rPr>
        <w:t xml:space="preserve">, </w:t>
      </w:r>
      <w:r w:rsidRPr="003F7F9E">
        <w:rPr>
          <w:sz w:val="22"/>
          <w:szCs w:val="22"/>
        </w:rPr>
        <w:t>202</w:t>
      </w:r>
      <w:r w:rsidR="00DC3DCC" w:rsidRPr="003F7F9E">
        <w:rPr>
          <w:sz w:val="22"/>
          <w:szCs w:val="22"/>
        </w:rPr>
        <w:t>5</w:t>
      </w:r>
      <w:r w:rsidRPr="003F7F9E">
        <w:rPr>
          <w:sz w:val="22"/>
          <w:szCs w:val="22"/>
        </w:rPr>
        <w:t xml:space="preserve">, expressed an unmodified opinion </w:t>
      </w:r>
      <w:r w:rsidR="00657431">
        <w:rPr>
          <w:sz w:val="22"/>
          <w:szCs w:val="22"/>
        </w:rPr>
        <w:t>with emphasis on</w:t>
      </w:r>
      <w:r w:rsidR="008F7EB7" w:rsidRPr="003F7F9E">
        <w:rPr>
          <w:sz w:val="22"/>
          <w:szCs w:val="22"/>
        </w:rPr>
        <w:t xml:space="preserve"> </w:t>
      </w:r>
      <w:r w:rsidR="00F004C3" w:rsidRPr="003F7F9E">
        <w:rPr>
          <w:sz w:val="22"/>
          <w:szCs w:val="22"/>
        </w:rPr>
        <w:t xml:space="preserve">material uncertainty related to going concern </w:t>
      </w:r>
      <w:r w:rsidR="008F7EB7" w:rsidRPr="003F7F9E">
        <w:rPr>
          <w:rFonts w:cs="Times New Roman"/>
          <w:sz w:val="22"/>
          <w:szCs w:val="22"/>
        </w:rPr>
        <w:t>as discussed in</w:t>
      </w:r>
      <w:r w:rsidR="00073D33">
        <w:rPr>
          <w:rFonts w:cs="Times New Roman"/>
          <w:sz w:val="22"/>
          <w:szCs w:val="22"/>
        </w:rPr>
        <w:t xml:space="preserve"> Note</w:t>
      </w:r>
      <w:r w:rsidR="008F7EB7" w:rsidRPr="003F7F9E">
        <w:rPr>
          <w:rFonts w:cs="Times New Roman"/>
          <w:sz w:val="22"/>
          <w:szCs w:val="22"/>
        </w:rPr>
        <w:t xml:space="preserve"> </w:t>
      </w:r>
      <w:r w:rsidR="008F7EB7" w:rsidRPr="003F7F9E">
        <w:rPr>
          <w:rFonts w:cstheme="minorBidi"/>
          <w:sz w:val="22"/>
          <w:szCs w:val="22"/>
        </w:rPr>
        <w:t>2</w:t>
      </w:r>
      <w:r w:rsidR="008F7EB7" w:rsidRPr="003F7F9E">
        <w:rPr>
          <w:rFonts w:cstheme="minorBidi" w:hint="cs"/>
          <w:sz w:val="22"/>
          <w:szCs w:val="22"/>
          <w:cs/>
        </w:rPr>
        <w:t xml:space="preserve"> </w:t>
      </w:r>
      <w:r w:rsidRPr="003F7F9E">
        <w:rPr>
          <w:sz w:val="22"/>
          <w:szCs w:val="22"/>
        </w:rPr>
        <w:t>on those statements. In addition, the comparative consolidated statement of comprehensive income</w:t>
      </w:r>
      <w:r w:rsidR="009D672E">
        <w:rPr>
          <w:rFonts w:hint="cs"/>
          <w:sz w:val="22"/>
          <w:szCs w:val="22"/>
          <w:cs/>
        </w:rPr>
        <w:t xml:space="preserve"> </w:t>
      </w:r>
      <w:r w:rsidR="009D672E">
        <w:rPr>
          <w:sz w:val="22"/>
          <w:szCs w:val="22"/>
        </w:rPr>
        <w:t>for the three-month and six-month periods ended June 30, 2024</w:t>
      </w:r>
      <w:r w:rsidRPr="003F7F9E">
        <w:rPr>
          <w:sz w:val="22"/>
          <w:szCs w:val="22"/>
        </w:rPr>
        <w:t>, consolidated statement of</w:t>
      </w:r>
      <w:r w:rsidRPr="00A37025">
        <w:rPr>
          <w:sz w:val="22"/>
          <w:szCs w:val="22"/>
        </w:rPr>
        <w:t xml:space="preserve"> changes in shareholders’ equity and consolidated statement of cash flows for the </w:t>
      </w:r>
      <w:r w:rsidR="009D672E">
        <w:rPr>
          <w:sz w:val="22"/>
          <w:szCs w:val="22"/>
        </w:rPr>
        <w:t>six</w:t>
      </w:r>
      <w:r w:rsidRPr="00A37025">
        <w:rPr>
          <w:sz w:val="22"/>
          <w:szCs w:val="22"/>
        </w:rPr>
        <w:t xml:space="preserve">-month period </w:t>
      </w:r>
      <w:r w:rsidR="009D672E">
        <w:rPr>
          <w:sz w:val="22"/>
          <w:szCs w:val="22"/>
        </w:rPr>
        <w:t>then ended</w:t>
      </w:r>
      <w:r w:rsidR="00E162A2" w:rsidRPr="00E162A2">
        <w:rPr>
          <w:sz w:val="22"/>
          <w:szCs w:val="22"/>
        </w:rPr>
        <w:t xml:space="preserve"> </w:t>
      </w:r>
      <w:r w:rsidR="00E162A2" w:rsidRPr="00A37025">
        <w:rPr>
          <w:sz w:val="22"/>
          <w:szCs w:val="22"/>
        </w:rPr>
        <w:t xml:space="preserve">of East Coast </w:t>
      </w:r>
      <w:proofErr w:type="spellStart"/>
      <w:r w:rsidR="00E162A2" w:rsidRPr="00A37025">
        <w:rPr>
          <w:sz w:val="22"/>
          <w:szCs w:val="22"/>
        </w:rPr>
        <w:t>Furnitech</w:t>
      </w:r>
      <w:proofErr w:type="spellEnd"/>
      <w:r w:rsidR="00E162A2" w:rsidRPr="00A37025">
        <w:rPr>
          <w:sz w:val="22"/>
          <w:szCs w:val="22"/>
        </w:rPr>
        <w:t xml:space="preserve"> Public Company Limited and its subsidiaries</w:t>
      </w:r>
      <w:r w:rsidRPr="00A37025">
        <w:rPr>
          <w:sz w:val="22"/>
          <w:szCs w:val="22"/>
        </w:rPr>
        <w:t>, and the comparative statement of comprehensive income</w:t>
      </w:r>
      <w:r w:rsidR="009D672E">
        <w:rPr>
          <w:rFonts w:hint="cs"/>
          <w:sz w:val="22"/>
          <w:szCs w:val="22"/>
          <w:cs/>
        </w:rPr>
        <w:t xml:space="preserve"> </w:t>
      </w:r>
      <w:r w:rsidR="009D672E">
        <w:rPr>
          <w:sz w:val="22"/>
          <w:szCs w:val="22"/>
        </w:rPr>
        <w:t>for the three-month and six-month periods ended June 30, 2024</w:t>
      </w:r>
      <w:r w:rsidRPr="00A37025">
        <w:rPr>
          <w:sz w:val="22"/>
          <w:szCs w:val="22"/>
        </w:rPr>
        <w:t xml:space="preserve">, statement of changes in shareholders’ equity and statement of cash flows for the </w:t>
      </w:r>
      <w:r w:rsidR="009D672E">
        <w:rPr>
          <w:sz w:val="22"/>
          <w:szCs w:val="22"/>
        </w:rPr>
        <w:t>six</w:t>
      </w:r>
      <w:r w:rsidRPr="00A37025">
        <w:rPr>
          <w:sz w:val="22"/>
          <w:szCs w:val="22"/>
        </w:rPr>
        <w:t xml:space="preserve">-month period </w:t>
      </w:r>
      <w:r w:rsidR="009D672E">
        <w:rPr>
          <w:sz w:val="22"/>
          <w:szCs w:val="22"/>
        </w:rPr>
        <w:t xml:space="preserve">then </w:t>
      </w:r>
      <w:r w:rsidRPr="00A37025">
        <w:rPr>
          <w:sz w:val="22"/>
          <w:szCs w:val="22"/>
        </w:rPr>
        <w:t>ended</w:t>
      </w:r>
      <w:r w:rsidR="00E162A2">
        <w:rPr>
          <w:rFonts w:hint="cs"/>
          <w:sz w:val="22"/>
          <w:szCs w:val="22"/>
          <w:cs/>
        </w:rPr>
        <w:t xml:space="preserve"> </w:t>
      </w:r>
      <w:r w:rsidR="00E162A2" w:rsidRPr="00A37025">
        <w:rPr>
          <w:sz w:val="22"/>
          <w:szCs w:val="22"/>
        </w:rPr>
        <w:t xml:space="preserve">of East Coast </w:t>
      </w:r>
      <w:proofErr w:type="spellStart"/>
      <w:r w:rsidR="00E162A2" w:rsidRPr="00A37025">
        <w:rPr>
          <w:sz w:val="22"/>
          <w:szCs w:val="22"/>
        </w:rPr>
        <w:t>Furnitech</w:t>
      </w:r>
      <w:proofErr w:type="spellEnd"/>
      <w:r w:rsidR="00E162A2" w:rsidRPr="00A37025">
        <w:rPr>
          <w:sz w:val="22"/>
          <w:szCs w:val="22"/>
        </w:rPr>
        <w:t xml:space="preserve"> Public Company Limited</w:t>
      </w:r>
      <w:r w:rsidRPr="00A37025">
        <w:rPr>
          <w:sz w:val="22"/>
          <w:szCs w:val="22"/>
        </w:rPr>
        <w:t xml:space="preserve"> were reviewed by another auditor in my office, whose report dated </w:t>
      </w:r>
      <w:r w:rsidR="008B61F2">
        <w:rPr>
          <w:sz w:val="22"/>
          <w:szCs w:val="22"/>
        </w:rPr>
        <w:t>August 14</w:t>
      </w:r>
      <w:r w:rsidRPr="00A37025">
        <w:rPr>
          <w:sz w:val="22"/>
          <w:szCs w:val="22"/>
        </w:rPr>
        <w:t>, 20</w:t>
      </w:r>
      <w:r>
        <w:rPr>
          <w:sz w:val="22"/>
          <w:szCs w:val="22"/>
        </w:rPr>
        <w:t>2</w:t>
      </w:r>
      <w:r w:rsidR="00DC3DCC">
        <w:rPr>
          <w:sz w:val="22"/>
          <w:szCs w:val="22"/>
        </w:rPr>
        <w:t>4</w:t>
      </w:r>
      <w:r w:rsidRPr="00A37025">
        <w:rPr>
          <w:sz w:val="22"/>
          <w:szCs w:val="22"/>
        </w:rPr>
        <w:t>, stated that nothing has come to h</w:t>
      </w:r>
      <w:r w:rsidR="00DC3DCC">
        <w:rPr>
          <w:sz w:val="22"/>
          <w:szCs w:val="22"/>
        </w:rPr>
        <w:t>er</w:t>
      </w:r>
      <w:r w:rsidRPr="00A37025">
        <w:rPr>
          <w:sz w:val="22"/>
          <w:szCs w:val="22"/>
        </w:rPr>
        <w:t xml:space="preserve"> attention that causes h</w:t>
      </w:r>
      <w:r w:rsidR="00DC3DCC">
        <w:rPr>
          <w:sz w:val="22"/>
          <w:szCs w:val="22"/>
        </w:rPr>
        <w:t>er</w:t>
      </w:r>
      <w:r w:rsidRPr="00A37025">
        <w:rPr>
          <w:sz w:val="22"/>
          <w:szCs w:val="22"/>
        </w:rPr>
        <w:t xml:space="preserve"> to believe that the accompanying interim financial</w:t>
      </w:r>
      <w:r w:rsidRPr="00C0619B">
        <w:rPr>
          <w:sz w:val="22"/>
          <w:szCs w:val="22"/>
        </w:rPr>
        <w:t xml:space="preserve"> information is not prepared, in all material respects, in accordance with Thai Accounting Standard No. 34 “Interim Financial Reporting”.</w:t>
      </w:r>
    </w:p>
    <w:p w14:paraId="1D44FB49" w14:textId="77777777" w:rsidR="001B520B" w:rsidRPr="002115FF" w:rsidRDefault="001B520B"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BEC6FA5" w14:textId="77777777"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0883C85D" w14:textId="77777777"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42AA4CD6" w14:textId="77777777"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8DDCB2E" w14:textId="77777777"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2AA6E8B6" w14:textId="77777777" w:rsidR="00DC3DCC" w:rsidRPr="00DC3DCC"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sz w:val="22"/>
          <w:szCs w:val="22"/>
        </w:rPr>
      </w:pPr>
      <w:r w:rsidRPr="00DC3DCC">
        <w:rPr>
          <w:sz w:val="22"/>
          <w:szCs w:val="22"/>
        </w:rPr>
        <w:t xml:space="preserve">(Ms. </w:t>
      </w:r>
      <w:proofErr w:type="spellStart"/>
      <w:r w:rsidRPr="00DC3DCC">
        <w:rPr>
          <w:sz w:val="22"/>
          <w:szCs w:val="22"/>
        </w:rPr>
        <w:t>Muntana</w:t>
      </w:r>
      <w:proofErr w:type="spellEnd"/>
      <w:r w:rsidRPr="00DC3DCC">
        <w:rPr>
          <w:sz w:val="22"/>
          <w:szCs w:val="22"/>
        </w:rPr>
        <w:t xml:space="preserve"> </w:t>
      </w:r>
      <w:proofErr w:type="spellStart"/>
      <w:r w:rsidRPr="00DC3DCC">
        <w:rPr>
          <w:sz w:val="22"/>
          <w:szCs w:val="22"/>
        </w:rPr>
        <w:t>Supanuruk</w:t>
      </w:r>
      <w:proofErr w:type="spellEnd"/>
      <w:r w:rsidRPr="00DC3DCC">
        <w:rPr>
          <w:sz w:val="22"/>
          <w:szCs w:val="22"/>
        </w:rPr>
        <w:t>)</w:t>
      </w:r>
    </w:p>
    <w:p w14:paraId="603A6495" w14:textId="77777777" w:rsidR="00DC3DCC" w:rsidRPr="00DC3DCC"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sz w:val="22"/>
          <w:szCs w:val="22"/>
        </w:rPr>
      </w:pPr>
      <w:r w:rsidRPr="00DC3DCC">
        <w:rPr>
          <w:sz w:val="22"/>
          <w:szCs w:val="22"/>
        </w:rPr>
        <w:t>Certified Public Accountant</w:t>
      </w:r>
    </w:p>
    <w:p w14:paraId="221D951C" w14:textId="3B31997F" w:rsidR="00B94DA2"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DC3DCC">
        <w:rPr>
          <w:sz w:val="22"/>
          <w:szCs w:val="22"/>
        </w:rPr>
        <w:t>Registration No. 4151</w:t>
      </w:r>
    </w:p>
    <w:p w14:paraId="6F0D9242" w14:textId="77777777" w:rsidR="00DC3DCC" w:rsidRPr="00CF15A5" w:rsidRDefault="00DC3DCC" w:rsidP="00DC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14:paraId="63EE1628"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14:paraId="3FD4E535" w14:textId="77777777"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14:paraId="6569F293" w14:textId="6C2BBA02" w:rsidR="00B94DA2" w:rsidRPr="00CF15A5" w:rsidRDefault="0073390E" w:rsidP="00B94DA2">
      <w:pPr>
        <w:pStyle w:val="E"/>
        <w:spacing w:line="260" w:lineRule="atLeast"/>
        <w:ind w:right="29"/>
        <w:jc w:val="thaiDistribute"/>
        <w:rPr>
          <w:lang w:val="en-US"/>
        </w:rPr>
      </w:pPr>
      <w:r>
        <w:rPr>
          <w:rFonts w:ascii="Times New Roman" w:hAnsi="Times New Roman"/>
          <w:b w:val="0"/>
          <w:bCs w:val="0"/>
          <w:lang w:val="en-US"/>
        </w:rPr>
        <w:t>August</w:t>
      </w:r>
      <w:r w:rsidR="00E23312">
        <w:rPr>
          <w:rFonts w:ascii="Times New Roman" w:hAnsi="Times New Roman"/>
          <w:b w:val="0"/>
          <w:bCs w:val="0"/>
          <w:lang w:val="en-US"/>
        </w:rPr>
        <w:t xml:space="preserve"> 1</w:t>
      </w:r>
      <w:r>
        <w:rPr>
          <w:rFonts w:ascii="Times New Roman" w:hAnsi="Times New Roman"/>
          <w:b w:val="0"/>
          <w:bCs w:val="0"/>
          <w:lang w:val="en-US"/>
        </w:rPr>
        <w:t>4</w:t>
      </w:r>
      <w:r w:rsidR="00B94DA2" w:rsidRPr="00CA4F22">
        <w:rPr>
          <w:rFonts w:ascii="Times New Roman" w:hAnsi="Times New Roman"/>
          <w:b w:val="0"/>
          <w:bCs w:val="0"/>
          <w:lang w:val="en-US"/>
        </w:rPr>
        <w:t xml:space="preserve">, </w:t>
      </w:r>
      <w:r w:rsidR="000324FC">
        <w:rPr>
          <w:rFonts w:ascii="Times New Roman" w:hAnsi="Times New Roman"/>
          <w:b w:val="0"/>
          <w:bCs w:val="0"/>
          <w:lang w:val="en-US"/>
        </w:rPr>
        <w:t>202</w:t>
      </w:r>
      <w:r w:rsidR="00DC3DCC">
        <w:rPr>
          <w:rFonts w:ascii="Times New Roman" w:hAnsi="Times New Roman"/>
          <w:b w:val="0"/>
          <w:bCs w:val="0"/>
          <w:lang w:val="en-US"/>
        </w:rPr>
        <w:t>5</w:t>
      </w:r>
    </w:p>
    <w:sectPr w:rsidR="00B94DA2" w:rsidRPr="00CF15A5" w:rsidSect="00F00716">
      <w:footerReference w:type="first" r:id="rId9"/>
      <w:pgSz w:w="11909" w:h="16834" w:code="9"/>
      <w:pgMar w:top="3870" w:right="852" w:bottom="576" w:left="1440" w:header="475" w:footer="43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836F1" w14:textId="77777777" w:rsidR="00711006" w:rsidRDefault="00711006">
      <w:r>
        <w:separator/>
      </w:r>
    </w:p>
  </w:endnote>
  <w:endnote w:type="continuationSeparator" w:id="0">
    <w:p w14:paraId="6D476617" w14:textId="77777777" w:rsidR="00711006" w:rsidRDefault="0071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A3C05" w14:textId="77777777"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FC14E8" w:rsidRPr="00B05B57">
      <w:rPr>
        <w:rStyle w:val="PageNumber"/>
        <w:sz w:val="20"/>
        <w:szCs w:val="20"/>
      </w:rPr>
      <w:fldChar w:fldCharType="begin"/>
    </w:r>
    <w:r w:rsidRPr="00B05B57">
      <w:rPr>
        <w:rStyle w:val="PageNumber"/>
        <w:sz w:val="20"/>
        <w:szCs w:val="20"/>
      </w:rPr>
      <w:instrText xml:space="preserve"> PAGE </w:instrText>
    </w:r>
    <w:r w:rsidR="00FC14E8" w:rsidRPr="00B05B57">
      <w:rPr>
        <w:rStyle w:val="PageNumber"/>
        <w:sz w:val="20"/>
        <w:szCs w:val="20"/>
      </w:rPr>
      <w:fldChar w:fldCharType="separate"/>
    </w:r>
    <w:r w:rsidR="006863E6">
      <w:rPr>
        <w:rStyle w:val="PageNumber"/>
        <w:noProof/>
        <w:sz w:val="20"/>
        <w:szCs w:val="20"/>
      </w:rPr>
      <w:t>2</w:t>
    </w:r>
    <w:r w:rsidR="00FC14E8" w:rsidRPr="00B05B5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57387" w14:textId="77777777" w:rsidR="00863C4E" w:rsidRPr="00670C18" w:rsidRDefault="00863C4E" w:rsidP="00670C18">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A807D" w14:textId="77777777" w:rsidR="00711006" w:rsidRDefault="00711006">
      <w:r>
        <w:separator/>
      </w:r>
    </w:p>
  </w:footnote>
  <w:footnote w:type="continuationSeparator" w:id="0">
    <w:p w14:paraId="6056C068" w14:textId="77777777" w:rsidR="00711006" w:rsidRDefault="00711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4A59"/>
    <w:rsid w:val="0004510E"/>
    <w:rsid w:val="0004663E"/>
    <w:rsid w:val="000507BE"/>
    <w:rsid w:val="000535C0"/>
    <w:rsid w:val="00063CDB"/>
    <w:rsid w:val="00065026"/>
    <w:rsid w:val="0006556C"/>
    <w:rsid w:val="00073D33"/>
    <w:rsid w:val="00075B34"/>
    <w:rsid w:val="00084C5C"/>
    <w:rsid w:val="0008792F"/>
    <w:rsid w:val="00091365"/>
    <w:rsid w:val="000A297F"/>
    <w:rsid w:val="000B3780"/>
    <w:rsid w:val="000C09E7"/>
    <w:rsid w:val="000C0C6F"/>
    <w:rsid w:val="000D3224"/>
    <w:rsid w:val="000E0C86"/>
    <w:rsid w:val="000E103F"/>
    <w:rsid w:val="000F3CCB"/>
    <w:rsid w:val="000F4839"/>
    <w:rsid w:val="000F6CCD"/>
    <w:rsid w:val="000F7325"/>
    <w:rsid w:val="0010504B"/>
    <w:rsid w:val="00107F7E"/>
    <w:rsid w:val="001261A6"/>
    <w:rsid w:val="0012700C"/>
    <w:rsid w:val="001311CB"/>
    <w:rsid w:val="001341F1"/>
    <w:rsid w:val="00134964"/>
    <w:rsid w:val="00151C24"/>
    <w:rsid w:val="00152296"/>
    <w:rsid w:val="0016640B"/>
    <w:rsid w:val="00171C06"/>
    <w:rsid w:val="00183D21"/>
    <w:rsid w:val="00184A6C"/>
    <w:rsid w:val="00190860"/>
    <w:rsid w:val="00193D6A"/>
    <w:rsid w:val="0019551A"/>
    <w:rsid w:val="001A09D3"/>
    <w:rsid w:val="001A2FE8"/>
    <w:rsid w:val="001A489C"/>
    <w:rsid w:val="001A52F4"/>
    <w:rsid w:val="001A5668"/>
    <w:rsid w:val="001A79DE"/>
    <w:rsid w:val="001B00DE"/>
    <w:rsid w:val="001B520B"/>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0B7C"/>
    <w:rsid w:val="00255BBE"/>
    <w:rsid w:val="00263138"/>
    <w:rsid w:val="002642AF"/>
    <w:rsid w:val="0027085A"/>
    <w:rsid w:val="00274543"/>
    <w:rsid w:val="002754C4"/>
    <w:rsid w:val="00282794"/>
    <w:rsid w:val="00286371"/>
    <w:rsid w:val="002874A4"/>
    <w:rsid w:val="002941E0"/>
    <w:rsid w:val="002A12CB"/>
    <w:rsid w:val="002A2768"/>
    <w:rsid w:val="002A4F1F"/>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668AD"/>
    <w:rsid w:val="003716DC"/>
    <w:rsid w:val="00371D40"/>
    <w:rsid w:val="00376EF4"/>
    <w:rsid w:val="003A0BEB"/>
    <w:rsid w:val="003B5C2F"/>
    <w:rsid w:val="003C714F"/>
    <w:rsid w:val="003D1745"/>
    <w:rsid w:val="003E1214"/>
    <w:rsid w:val="003E4D22"/>
    <w:rsid w:val="003F28BD"/>
    <w:rsid w:val="003F7F9E"/>
    <w:rsid w:val="00401A0A"/>
    <w:rsid w:val="00406644"/>
    <w:rsid w:val="004069D5"/>
    <w:rsid w:val="00411589"/>
    <w:rsid w:val="004232CC"/>
    <w:rsid w:val="0042462B"/>
    <w:rsid w:val="004350EC"/>
    <w:rsid w:val="00462197"/>
    <w:rsid w:val="00471988"/>
    <w:rsid w:val="00484286"/>
    <w:rsid w:val="004A0EA9"/>
    <w:rsid w:val="004A2302"/>
    <w:rsid w:val="004A365B"/>
    <w:rsid w:val="004A67BF"/>
    <w:rsid w:val="004B5CFF"/>
    <w:rsid w:val="004D1384"/>
    <w:rsid w:val="004D3267"/>
    <w:rsid w:val="004D3661"/>
    <w:rsid w:val="004D7129"/>
    <w:rsid w:val="004E2CE1"/>
    <w:rsid w:val="004E6C22"/>
    <w:rsid w:val="004F4A38"/>
    <w:rsid w:val="005029AD"/>
    <w:rsid w:val="005039BF"/>
    <w:rsid w:val="005050EE"/>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0103"/>
    <w:rsid w:val="0059485F"/>
    <w:rsid w:val="005A0BE9"/>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57431"/>
    <w:rsid w:val="006618B3"/>
    <w:rsid w:val="00665260"/>
    <w:rsid w:val="006709CB"/>
    <w:rsid w:val="00670C18"/>
    <w:rsid w:val="00673CA6"/>
    <w:rsid w:val="006765CF"/>
    <w:rsid w:val="0068037D"/>
    <w:rsid w:val="006863E6"/>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11006"/>
    <w:rsid w:val="00726A31"/>
    <w:rsid w:val="00733607"/>
    <w:rsid w:val="0073390E"/>
    <w:rsid w:val="007348D7"/>
    <w:rsid w:val="0073723A"/>
    <w:rsid w:val="007411D6"/>
    <w:rsid w:val="00744E29"/>
    <w:rsid w:val="007500EB"/>
    <w:rsid w:val="00750EEA"/>
    <w:rsid w:val="0075218D"/>
    <w:rsid w:val="00752D27"/>
    <w:rsid w:val="00755769"/>
    <w:rsid w:val="00762214"/>
    <w:rsid w:val="00764362"/>
    <w:rsid w:val="00766992"/>
    <w:rsid w:val="00766F12"/>
    <w:rsid w:val="00776683"/>
    <w:rsid w:val="0077725E"/>
    <w:rsid w:val="007917CE"/>
    <w:rsid w:val="00794961"/>
    <w:rsid w:val="007A35C8"/>
    <w:rsid w:val="007A3D9D"/>
    <w:rsid w:val="007A5268"/>
    <w:rsid w:val="007D0E31"/>
    <w:rsid w:val="007D69A9"/>
    <w:rsid w:val="007E064A"/>
    <w:rsid w:val="007E468A"/>
    <w:rsid w:val="007E4F35"/>
    <w:rsid w:val="007E56A9"/>
    <w:rsid w:val="0080394F"/>
    <w:rsid w:val="0080460A"/>
    <w:rsid w:val="00805B90"/>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97763"/>
    <w:rsid w:val="00897B15"/>
    <w:rsid w:val="008A08FE"/>
    <w:rsid w:val="008A7F5E"/>
    <w:rsid w:val="008B1FB2"/>
    <w:rsid w:val="008B23D0"/>
    <w:rsid w:val="008B5CA8"/>
    <w:rsid w:val="008B61F2"/>
    <w:rsid w:val="008C0C38"/>
    <w:rsid w:val="008C19F7"/>
    <w:rsid w:val="008C4A4C"/>
    <w:rsid w:val="008C4C1D"/>
    <w:rsid w:val="008C65B6"/>
    <w:rsid w:val="008C7E0E"/>
    <w:rsid w:val="008D16FB"/>
    <w:rsid w:val="008E08F2"/>
    <w:rsid w:val="008E278F"/>
    <w:rsid w:val="008E795F"/>
    <w:rsid w:val="008E7CA3"/>
    <w:rsid w:val="008F1265"/>
    <w:rsid w:val="008F3A6B"/>
    <w:rsid w:val="008F7EB7"/>
    <w:rsid w:val="009018DA"/>
    <w:rsid w:val="00906B00"/>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D672E"/>
    <w:rsid w:val="009E5AAA"/>
    <w:rsid w:val="009F0B7E"/>
    <w:rsid w:val="009F7E15"/>
    <w:rsid w:val="00A2280B"/>
    <w:rsid w:val="00A270C3"/>
    <w:rsid w:val="00A30F1D"/>
    <w:rsid w:val="00A33343"/>
    <w:rsid w:val="00A37025"/>
    <w:rsid w:val="00A432A1"/>
    <w:rsid w:val="00A459ED"/>
    <w:rsid w:val="00A52DAC"/>
    <w:rsid w:val="00A56030"/>
    <w:rsid w:val="00A560E2"/>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A70BC"/>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24413"/>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26BE"/>
    <w:rsid w:val="00CD7144"/>
    <w:rsid w:val="00CD7148"/>
    <w:rsid w:val="00CD77D6"/>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2B58"/>
    <w:rsid w:val="00D43F06"/>
    <w:rsid w:val="00D463E7"/>
    <w:rsid w:val="00D56803"/>
    <w:rsid w:val="00D56A3C"/>
    <w:rsid w:val="00D6113F"/>
    <w:rsid w:val="00D62D65"/>
    <w:rsid w:val="00D65792"/>
    <w:rsid w:val="00D669F1"/>
    <w:rsid w:val="00D67142"/>
    <w:rsid w:val="00D67DA4"/>
    <w:rsid w:val="00D70515"/>
    <w:rsid w:val="00D7172A"/>
    <w:rsid w:val="00D743EB"/>
    <w:rsid w:val="00D80952"/>
    <w:rsid w:val="00D83789"/>
    <w:rsid w:val="00DB2F19"/>
    <w:rsid w:val="00DB6884"/>
    <w:rsid w:val="00DC15E5"/>
    <w:rsid w:val="00DC3DCC"/>
    <w:rsid w:val="00DC662C"/>
    <w:rsid w:val="00DC7939"/>
    <w:rsid w:val="00DD0AAC"/>
    <w:rsid w:val="00DD4A6C"/>
    <w:rsid w:val="00DD6B49"/>
    <w:rsid w:val="00DF4889"/>
    <w:rsid w:val="00E01297"/>
    <w:rsid w:val="00E06334"/>
    <w:rsid w:val="00E153B8"/>
    <w:rsid w:val="00E15474"/>
    <w:rsid w:val="00E162A2"/>
    <w:rsid w:val="00E164F0"/>
    <w:rsid w:val="00E16C9E"/>
    <w:rsid w:val="00E21BF4"/>
    <w:rsid w:val="00E23312"/>
    <w:rsid w:val="00E239DF"/>
    <w:rsid w:val="00E24A29"/>
    <w:rsid w:val="00E2578B"/>
    <w:rsid w:val="00E31D27"/>
    <w:rsid w:val="00E3497B"/>
    <w:rsid w:val="00E409B8"/>
    <w:rsid w:val="00E4125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4C3"/>
    <w:rsid w:val="00F0058B"/>
    <w:rsid w:val="00F00716"/>
    <w:rsid w:val="00F11C76"/>
    <w:rsid w:val="00F1400C"/>
    <w:rsid w:val="00F275C9"/>
    <w:rsid w:val="00F37385"/>
    <w:rsid w:val="00F406B3"/>
    <w:rsid w:val="00F43D4D"/>
    <w:rsid w:val="00F45649"/>
    <w:rsid w:val="00F52026"/>
    <w:rsid w:val="00F52593"/>
    <w:rsid w:val="00F57FFD"/>
    <w:rsid w:val="00F6733B"/>
    <w:rsid w:val="00F760EA"/>
    <w:rsid w:val="00F83F51"/>
    <w:rsid w:val="00F87295"/>
    <w:rsid w:val="00F940EA"/>
    <w:rsid w:val="00F96A98"/>
    <w:rsid w:val="00FB20A9"/>
    <w:rsid w:val="00FB5087"/>
    <w:rsid w:val="00FC0D62"/>
    <w:rsid w:val="00FC14E8"/>
    <w:rsid w:val="00FC1F00"/>
    <w:rsid w:val="00FC6A93"/>
    <w:rsid w:val="00FD76C9"/>
    <w:rsid w:val="00FE02A3"/>
    <w:rsid w:val="00FE0853"/>
    <w:rsid w:val="00FE31D3"/>
    <w:rsid w:val="00FE4319"/>
    <w:rsid w:val="00FE4DAA"/>
    <w:rsid w:val="00FE5A91"/>
    <w:rsid w:val="00FF57CA"/>
    <w:rsid w:val="00FF5D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1E0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0</TotalTime>
  <Pages>3</Pages>
  <Words>769</Words>
  <Characters>4385</Characters>
  <Application>Microsoft Office Word</Application>
  <DocSecurity>4</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ไลท์ติ้ง แอนด์ อีควิปเม้นท์ จำกัด </vt:lpstr>
    </vt:vector>
  </TitlesOfParts>
  <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K.รุ้งฉัตร ปรึกษาดี</dc:creator>
  <cp:lastModifiedBy>K.รุ้งฉัตร ปรึกษาดี</cp:lastModifiedBy>
  <cp:revision>2</cp:revision>
  <cp:lastPrinted>2025-08-13T07:20:00Z</cp:lastPrinted>
  <dcterms:created xsi:type="dcterms:W3CDTF">2025-08-14T07:01:00Z</dcterms:created>
  <dcterms:modified xsi:type="dcterms:W3CDTF">2025-08-14T07:01:00Z</dcterms:modified>
</cp:coreProperties>
</file>