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9D65E" w14:textId="77777777" w:rsidR="00644987" w:rsidRPr="006A5DCA" w:rsidRDefault="00644987" w:rsidP="007E185E">
      <w:pPr>
        <w:pStyle w:val="IndexHeading1"/>
        <w:tabs>
          <w:tab w:val="left" w:pos="5220"/>
        </w:tabs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A5DC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5D1DA92" w14:textId="77777777" w:rsidR="001764F6" w:rsidRPr="006A5DCA" w:rsidRDefault="001764F6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35ACE35" w14:textId="3295D2C5" w:rsidR="004B71BE" w:rsidRPr="006A5DCA" w:rsidRDefault="009A63B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1</w:t>
      </w:r>
      <w:r w:rsidR="00644987" w:rsidRPr="006A5DCA">
        <w:rPr>
          <w:rFonts w:asciiTheme="majorBidi" w:hAnsiTheme="majorBidi" w:cstheme="majorBidi"/>
          <w:sz w:val="30"/>
          <w:szCs w:val="30"/>
          <w:cs/>
        </w:rPr>
        <w:tab/>
        <w:t>เกณฑ์การจัดทำงบการเงิน</w:t>
      </w:r>
      <w:r w:rsidR="004B71BE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6ED51B50" w14:textId="25D23748" w:rsidR="007818AA" w:rsidRDefault="002136C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2</w:t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AB1D813" w14:textId="0E9B2779" w:rsidR="00745D88" w:rsidRPr="006A5DCA" w:rsidRDefault="002136C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3</w:t>
      </w:r>
      <w:r w:rsidR="00742140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13BB5827" w14:textId="33D695F3" w:rsidR="00487C44" w:rsidRPr="006A5DCA" w:rsidRDefault="002136C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4</w:t>
      </w:r>
      <w:r w:rsidR="00644987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เงินลงทุนในบริษัทย่อยและการร่วมค้า</w:t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21277934" w14:textId="77777777" w:rsidR="00F60056" w:rsidRDefault="002136CF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5</w:t>
      </w:r>
      <w:r w:rsidR="002D73D6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อาคารและอุปกรณ์และสินทรัพย์สิทธิการ</w:t>
      </w:r>
      <w:r w:rsidR="00A66BA9">
        <w:rPr>
          <w:rFonts w:asciiTheme="majorBidi" w:hAnsiTheme="majorBidi" w:cstheme="majorBidi" w:hint="cs"/>
          <w:sz w:val="30"/>
          <w:szCs w:val="30"/>
          <w:cs/>
        </w:rPr>
        <w:t>ใช้</w:t>
      </w:r>
    </w:p>
    <w:p w14:paraId="236A1B73" w14:textId="42A2EDB9" w:rsidR="003C0ABC" w:rsidRPr="00712347" w:rsidRDefault="00CD2E49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3C0ABC" w:rsidRPr="00712347">
        <w:rPr>
          <w:rFonts w:asciiTheme="majorBidi" w:hAnsiTheme="majorBidi" w:cstheme="majorBidi"/>
          <w:sz w:val="30"/>
          <w:szCs w:val="30"/>
        </w:rPr>
        <w:tab/>
      </w:r>
      <w:r w:rsidR="007818AA" w:rsidRPr="00712347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</w:p>
    <w:p w14:paraId="451EC7A1" w14:textId="6BD981A9" w:rsidR="00C43DDE" w:rsidRDefault="00CD2E49" w:rsidP="0093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C43DDE" w:rsidRPr="00712347">
        <w:rPr>
          <w:rFonts w:asciiTheme="majorBidi" w:hAnsiTheme="majorBidi" w:cstheme="majorBidi"/>
          <w:sz w:val="30"/>
          <w:szCs w:val="30"/>
        </w:rPr>
        <w:tab/>
      </w:r>
      <w:r w:rsidR="007818AA" w:rsidRPr="00712347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7E5AFA13" w14:textId="18130644" w:rsidR="00380C0A" w:rsidRPr="00712347" w:rsidRDefault="00380C0A" w:rsidP="0038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Pr="00712347"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4F15A846" w14:textId="37164D9F" w:rsidR="00F60056" w:rsidRPr="006A5DCA" w:rsidRDefault="00380C0A" w:rsidP="00FD7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0"/>
          <w:tab w:val="left" w:pos="5220"/>
          <w:tab w:val="left" w:pos="531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F60056" w:rsidRPr="00712347">
        <w:rPr>
          <w:rFonts w:asciiTheme="majorBidi" w:hAnsiTheme="majorBidi" w:cstheme="majorBidi"/>
          <w:sz w:val="30"/>
          <w:szCs w:val="30"/>
        </w:rPr>
        <w:tab/>
      </w:r>
      <w:r w:rsidR="00605C74" w:rsidRPr="00605C74">
        <w:rPr>
          <w:rFonts w:asciiTheme="majorBidi" w:hAnsi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257553A" w14:textId="47DD85B2" w:rsidR="00CE145B" w:rsidRDefault="00380C0A" w:rsidP="00963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10</w:t>
      </w:r>
      <w:r w:rsidR="00CA72D0" w:rsidRPr="006A5DCA">
        <w:rPr>
          <w:rFonts w:asciiTheme="majorBidi" w:hAnsiTheme="majorBidi" w:cstheme="majorBidi"/>
          <w:sz w:val="30"/>
          <w:szCs w:val="30"/>
        </w:rPr>
        <w:tab/>
      </w:r>
      <w:r w:rsidR="00605C74" w:rsidRPr="00605C74">
        <w:rPr>
          <w:rFonts w:asciiTheme="majorBidi" w:hAnsiTheme="majorBidi"/>
          <w:sz w:val="30"/>
          <w:szCs w:val="30"/>
          <w:cs/>
        </w:rPr>
        <w:t>เหตุการณ์ภายหลังรอบระยะเวลารายงาน</w:t>
      </w:r>
    </w:p>
    <w:p w14:paraId="6093028D" w14:textId="54039EC6" w:rsidR="00222524" w:rsidRDefault="00222524" w:rsidP="00963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t>11</w:t>
      </w:r>
      <w:r>
        <w:rPr>
          <w:rFonts w:asciiTheme="majorBidi" w:hAnsiTheme="majorBidi"/>
          <w:sz w:val="30"/>
          <w:szCs w:val="30"/>
        </w:rPr>
        <w:tab/>
      </w:r>
      <w:r w:rsidRPr="00222524">
        <w:rPr>
          <w:rFonts w:asciiTheme="majorBidi" w:hAnsiTheme="majorBidi"/>
          <w:sz w:val="30"/>
          <w:szCs w:val="30"/>
          <w:cs/>
        </w:rPr>
        <w:t>การจัดประเภทรายการใหม่</w:t>
      </w:r>
    </w:p>
    <w:p w14:paraId="7621E248" w14:textId="7C2F4320" w:rsidR="00933B80" w:rsidRPr="006A5DCA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</w:p>
    <w:p w14:paraId="5D2F6F2B" w14:textId="77777777" w:rsidR="00FF4BEE" w:rsidRPr="006A5DCA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</w:p>
    <w:p w14:paraId="1123A8FC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20168EFC" w14:textId="77777777" w:rsidR="0099323E" w:rsidRPr="006A5DCA" w:rsidRDefault="0099323E" w:rsidP="00A73C5C">
      <w:pPr>
        <w:rPr>
          <w:rFonts w:asciiTheme="majorBidi" w:hAnsiTheme="majorBidi" w:cstheme="majorBidi"/>
          <w:sz w:val="30"/>
          <w:szCs w:val="30"/>
          <w:cs/>
        </w:rPr>
        <w:sectPr w:rsidR="0099323E" w:rsidRPr="006A5DCA" w:rsidSect="005B27F1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4755D14C" w14:textId="6BA7BCCD" w:rsidR="009F2180" w:rsidRPr="003B38BF" w:rsidRDefault="009F2180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Theme="majorBidi" w:hAnsiTheme="majorBidi" w:cstheme="majorBidi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52798" w:rsidRPr="00D70DC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D70DC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2892CA4" w14:textId="77777777" w:rsidR="0093056B" w:rsidRPr="0093056B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Theme="majorBidi" w:hAnsiTheme="majorBidi" w:cstheme="majorBidi"/>
        </w:rPr>
      </w:pPr>
    </w:p>
    <w:p w14:paraId="3FBEEA23" w14:textId="1D0305F4" w:rsidR="00A13F31" w:rsidRPr="003B38BF" w:rsidRDefault="009F2180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B5EBA" w:rsidRPr="00D70DC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D1D13" w:rsidRPr="00D70DCC">
        <w:rPr>
          <w:rFonts w:asciiTheme="majorBidi" w:hAnsiTheme="majorBidi" w:cstheme="majorBidi"/>
          <w:sz w:val="30"/>
          <w:szCs w:val="30"/>
          <w:cs/>
        </w:rPr>
        <w:t>นี้</w:t>
      </w:r>
      <w:r w:rsidRPr="00D70DCC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60E43" w:rsidRPr="00D70DCC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D70DCC">
        <w:rPr>
          <w:rFonts w:asciiTheme="majorBidi" w:hAnsiTheme="majorBidi" w:cstheme="majorBidi"/>
          <w:sz w:val="30"/>
          <w:szCs w:val="30"/>
          <w:cs/>
        </w:rPr>
        <w:t>จาก</w:t>
      </w:r>
      <w:r w:rsidR="009B75F0" w:rsidRPr="00D70DCC">
        <w:rPr>
          <w:rFonts w:asciiTheme="majorBidi" w:hAnsiTheme="majorBidi" w:cstheme="majorBidi"/>
          <w:sz w:val="30"/>
          <w:szCs w:val="30"/>
          <w:cs/>
        </w:rPr>
        <w:t>คณะ</w:t>
      </w:r>
      <w:r w:rsidR="00AA061E" w:rsidRPr="00D70DCC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0F422B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CE6F72">
        <w:rPr>
          <w:rFonts w:asciiTheme="majorBidi" w:hAnsiTheme="majorBidi" w:cstheme="majorBidi"/>
          <w:sz w:val="30"/>
          <w:szCs w:val="30"/>
        </w:rPr>
        <w:t>14</w:t>
      </w:r>
      <w:r w:rsidR="00864269" w:rsidRPr="001272CF">
        <w:rPr>
          <w:rFonts w:asciiTheme="majorBidi" w:hAnsiTheme="majorBidi" w:cstheme="majorBidi" w:hint="cs"/>
          <w:sz w:val="30"/>
          <w:szCs w:val="30"/>
          <w:cs/>
        </w:rPr>
        <w:t xml:space="preserve"> สิงหาคม </w:t>
      </w:r>
      <w:r w:rsidR="00112351" w:rsidRPr="001272CF">
        <w:rPr>
          <w:rFonts w:asciiTheme="majorBidi" w:hAnsiTheme="majorBidi" w:cstheme="majorBidi"/>
          <w:sz w:val="30"/>
          <w:szCs w:val="30"/>
        </w:rPr>
        <w:t>256</w:t>
      </w:r>
      <w:r w:rsidR="007B5930" w:rsidRPr="001272CF">
        <w:rPr>
          <w:rFonts w:asciiTheme="majorBidi" w:hAnsiTheme="majorBidi" w:cstheme="majorBidi"/>
          <w:sz w:val="30"/>
          <w:szCs w:val="30"/>
        </w:rPr>
        <w:t>8</w:t>
      </w:r>
    </w:p>
    <w:p w14:paraId="3772E056" w14:textId="77777777" w:rsidR="0093056B" w:rsidRPr="0093056B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3B9249B" w14:textId="6A32EFDC" w:rsidR="00FC04D5" w:rsidRPr="003B38BF" w:rsidRDefault="00FC04D5" w:rsidP="00CE6F72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18"/>
          <w:szCs w:val="18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352798" w:rsidRPr="00D70DC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30371"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CECED1B" w14:textId="77777777" w:rsidR="0093056B" w:rsidRPr="0093056B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</w:rPr>
      </w:pPr>
    </w:p>
    <w:p w14:paraId="6C350D01" w14:textId="4D1515AA" w:rsidR="009A63BE" w:rsidRDefault="00472A4E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</w:t>
      </w:r>
      <w:r w:rsidR="00D56B7C" w:rsidRPr="00D70DCC">
        <w:rPr>
          <w:rFonts w:asciiTheme="majorBidi" w:hAnsiTheme="majorBidi" w:cstheme="majorBidi"/>
          <w:sz w:val="30"/>
          <w:szCs w:val="30"/>
        </w:rPr>
        <w:br/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130F3" w:rsidRPr="00D70DCC">
        <w:rPr>
          <w:rFonts w:asciiTheme="majorBidi" w:hAnsiTheme="majorBidi" w:cstheme="majorBidi"/>
          <w:sz w:val="30"/>
          <w:szCs w:val="30"/>
        </w:rPr>
        <w:t>34</w:t>
      </w:r>
      <w:r w:rsidR="00D56B7C" w:rsidRPr="00D70DCC">
        <w:rPr>
          <w:rFonts w:asciiTheme="majorBidi" w:hAnsiTheme="majorBidi" w:cstheme="majorBidi"/>
          <w:sz w:val="30"/>
          <w:szCs w:val="30"/>
        </w:rPr>
        <w:br/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70DC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A63BE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</w:t>
      </w:r>
      <w:r w:rsidR="00D56B7C" w:rsidRPr="00D70DCC">
        <w:rPr>
          <w:rFonts w:asciiTheme="majorBidi" w:hAnsiTheme="majorBidi" w:cstheme="majorBidi"/>
          <w:sz w:val="30"/>
          <w:szCs w:val="30"/>
        </w:rPr>
        <w:br/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B92036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</w:t>
      </w:r>
      <w:r w:rsidR="00D56B7C" w:rsidRPr="00D70DCC">
        <w:rPr>
          <w:rFonts w:asciiTheme="majorBidi" w:hAnsiTheme="majorBidi" w:cstheme="majorBidi"/>
          <w:sz w:val="30"/>
          <w:szCs w:val="30"/>
        </w:rPr>
        <w:br/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A66BA9"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 xml:space="preserve">เมก้า ไลฟ์ไซแอ็นซ์ จำกัด </w:t>
      </w:r>
      <w:r w:rsidR="00291BA6" w:rsidRPr="00D70DCC">
        <w:rPr>
          <w:rFonts w:asciiTheme="majorBidi" w:hAnsiTheme="majorBidi" w:cstheme="majorBidi"/>
          <w:sz w:val="30"/>
          <w:szCs w:val="30"/>
        </w:rPr>
        <w:t>(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D70DCC">
        <w:rPr>
          <w:rFonts w:asciiTheme="majorBidi" w:hAnsiTheme="majorBidi" w:cstheme="majorBidi"/>
          <w:sz w:val="30"/>
          <w:szCs w:val="30"/>
        </w:rPr>
        <w:t>)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1BA6" w:rsidRPr="00D70DCC">
        <w:rPr>
          <w:rFonts w:asciiTheme="majorBidi" w:hAnsiTheme="majorBidi" w:cstheme="majorBidi"/>
          <w:sz w:val="30"/>
          <w:szCs w:val="30"/>
        </w:rPr>
        <w:t>(“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91BA6" w:rsidRPr="00D70DCC">
        <w:rPr>
          <w:rFonts w:asciiTheme="majorBidi" w:hAnsiTheme="majorBidi" w:cstheme="majorBidi"/>
          <w:sz w:val="30"/>
          <w:szCs w:val="30"/>
        </w:rPr>
        <w:t>”)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 xml:space="preserve"> และของบริษัท เมก้า ไลฟ์ไซแอ็นซ์ จำกัด </w:t>
      </w:r>
      <w:r w:rsidR="00291BA6" w:rsidRPr="00D70DCC">
        <w:rPr>
          <w:rFonts w:asciiTheme="majorBidi" w:hAnsiTheme="majorBidi" w:cstheme="majorBidi"/>
          <w:sz w:val="30"/>
          <w:szCs w:val="30"/>
        </w:rPr>
        <w:t>(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D70DCC">
        <w:rPr>
          <w:rFonts w:asciiTheme="majorBidi" w:hAnsiTheme="majorBidi" w:cstheme="majorBidi"/>
          <w:sz w:val="30"/>
          <w:szCs w:val="30"/>
        </w:rPr>
        <w:t>)</w:t>
      </w:r>
      <w:r w:rsidR="00D56545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291BA6" w:rsidRPr="00D70DCC">
        <w:rPr>
          <w:rFonts w:asciiTheme="majorBidi" w:hAnsiTheme="majorBidi" w:cstheme="majorBidi"/>
          <w:sz w:val="30"/>
          <w:szCs w:val="30"/>
        </w:rPr>
        <w:t>(“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91BA6" w:rsidRPr="00D70DCC">
        <w:rPr>
          <w:rFonts w:asciiTheme="majorBidi" w:hAnsiTheme="majorBidi" w:cstheme="majorBidi"/>
          <w:sz w:val="30"/>
          <w:szCs w:val="30"/>
        </w:rPr>
        <w:t>”)</w:t>
      </w:r>
      <w:r w:rsidR="00D56545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9A63BE" w:rsidRPr="00D70DCC">
        <w:rPr>
          <w:rFonts w:asciiTheme="majorBidi" w:hAnsiTheme="majorBidi" w:cstheme="majorBidi"/>
          <w:sz w:val="30"/>
          <w:szCs w:val="30"/>
        </w:rPr>
        <w:t xml:space="preserve"> 31 </w:t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A63BE" w:rsidRPr="00D70DCC">
        <w:rPr>
          <w:rFonts w:asciiTheme="majorBidi" w:hAnsiTheme="majorBidi" w:cstheme="majorBidi"/>
          <w:sz w:val="30"/>
          <w:szCs w:val="30"/>
        </w:rPr>
        <w:t xml:space="preserve"> 256</w:t>
      </w:r>
      <w:r w:rsidR="00274B66" w:rsidRPr="00D70DCC">
        <w:rPr>
          <w:rFonts w:asciiTheme="majorBidi" w:hAnsiTheme="majorBidi" w:cstheme="majorBidi"/>
          <w:sz w:val="30"/>
          <w:szCs w:val="30"/>
        </w:rPr>
        <w:t>7</w:t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41B30F1" w14:textId="77777777" w:rsidR="0093056B" w:rsidRPr="0093056B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</w:rPr>
      </w:pPr>
    </w:p>
    <w:p w14:paraId="1B3E8611" w14:textId="1AB7BFCB" w:rsidR="00A60C2C" w:rsidRDefault="009A63BE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CB4D39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Pr="00D70DCC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CB4D39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Pr="00D70DCC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27542C" w:rsidRPr="00D70DCC">
        <w:rPr>
          <w:rFonts w:asciiTheme="majorBidi" w:hAnsiTheme="majorBidi" w:cstheme="majorBidi"/>
          <w:sz w:val="30"/>
          <w:szCs w:val="30"/>
        </w:rPr>
        <w:br/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อธิบายไว้ในงบการเงินสำหรับปีสิ้นสุดวันที่ </w:t>
      </w:r>
      <w:r w:rsidRPr="00D70DCC">
        <w:rPr>
          <w:rFonts w:asciiTheme="majorBidi" w:hAnsiTheme="majorBidi" w:cstheme="majorBidi"/>
          <w:sz w:val="30"/>
          <w:szCs w:val="30"/>
        </w:rPr>
        <w:t xml:space="preserve">31 </w:t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70DCC">
        <w:rPr>
          <w:rFonts w:asciiTheme="majorBidi" w:hAnsiTheme="majorBidi" w:cstheme="majorBidi"/>
          <w:sz w:val="30"/>
          <w:szCs w:val="30"/>
        </w:rPr>
        <w:t>256</w:t>
      </w:r>
      <w:r w:rsidR="00274B66" w:rsidRPr="00D70DCC">
        <w:rPr>
          <w:rFonts w:asciiTheme="majorBidi" w:hAnsiTheme="majorBidi" w:cstheme="majorBidi"/>
          <w:sz w:val="30"/>
          <w:szCs w:val="30"/>
        </w:rPr>
        <w:t>7</w:t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4FD6DB5" w14:textId="77777777" w:rsidR="0093056B" w:rsidRPr="0093056B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</w:rPr>
      </w:pPr>
    </w:p>
    <w:p w14:paraId="3E24218F" w14:textId="1C5A20B7" w:rsidR="00E631C3" w:rsidRPr="00CE6F72" w:rsidRDefault="00095950" w:rsidP="00CE6F72">
      <w:pPr>
        <w:pStyle w:val="Heading5"/>
        <w:numPr>
          <w:ilvl w:val="0"/>
          <w:numId w:val="16"/>
        </w:numPr>
        <w:tabs>
          <w:tab w:val="left" w:pos="540"/>
          <w:tab w:val="left" w:pos="630"/>
          <w:tab w:val="left" w:pos="720"/>
          <w:tab w:val="left" w:pos="81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A62D43" w:rsidRPr="00D70DCC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1152BBF" w14:textId="77777777" w:rsidR="0093056B" w:rsidRPr="0093056B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8"/>
        <w:jc w:val="thaiDistribute"/>
        <w:rPr>
          <w:rFonts w:asciiTheme="majorBidi" w:hAnsiTheme="majorBidi" w:cstheme="majorBidi"/>
        </w:rPr>
      </w:pPr>
    </w:p>
    <w:p w14:paraId="3958ECDD" w14:textId="52208080" w:rsidR="0093056B" w:rsidRPr="0093056B" w:rsidRDefault="002136CF" w:rsidP="00930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120" w:line="240" w:lineRule="auto"/>
        <w:ind w:left="540" w:right="18"/>
        <w:jc w:val="thaiDistribute"/>
        <w:rPr>
          <w:rFonts w:asciiTheme="majorBidi" w:hAnsiTheme="majorBidi" w:cstheme="majorBidi"/>
          <w:color w:val="000000" w:themeColor="text1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การร่วมค้า</w:t>
      </w:r>
      <w:r w:rsidR="00C44BE7" w:rsidRPr="00D70DCC">
        <w:rPr>
          <w:rFonts w:asciiTheme="majorBidi" w:hAnsiTheme="majorBidi" w:cstheme="majorBidi"/>
          <w:sz w:val="30"/>
          <w:szCs w:val="30"/>
          <w:cs/>
        </w:rPr>
        <w:t>และ</w:t>
      </w:r>
      <w:r w:rsidRPr="00D70DCC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="006B3567" w:rsidRPr="00D70DCC">
        <w:rPr>
          <w:rFonts w:asciiTheme="majorBidi" w:hAnsiTheme="majorBidi" w:cstheme="majorBidi"/>
          <w:sz w:val="30"/>
          <w:szCs w:val="30"/>
          <w:cs/>
        </w:rPr>
        <w:t>ไม่มีการเปลี่ยนแปลงอย่างมีสาระสำคัญ</w:t>
      </w:r>
      <w:r w:rsidR="006B3567" w:rsidRPr="00D70DC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ในระหว่าง</w:t>
      </w:r>
      <w:r w:rsidR="00613C8E" w:rsidRPr="00D70DCC">
        <w:rPr>
          <w:rFonts w:asciiTheme="majorBidi" w:hAnsiTheme="majorBidi" w:cstheme="majorBidi"/>
          <w:sz w:val="30"/>
          <w:szCs w:val="30"/>
          <w:cs/>
        </w:rPr>
        <w:t>งวด</w:t>
      </w:r>
      <w:r w:rsidR="00D70DCC" w:rsidRPr="00D70DC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หกเดือนสิ้นสุดวันที่ </w:t>
      </w:r>
      <w:r w:rsidR="00D70DCC" w:rsidRPr="00D70DC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D70DCC" w:rsidRPr="00D70DC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มิถุนายน </w:t>
      </w:r>
      <w:r w:rsidR="006B3567" w:rsidRPr="00D70DC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B92F21" w:rsidRPr="00D70DCC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1"/>
        <w:gridCol w:w="990"/>
        <w:gridCol w:w="270"/>
        <w:gridCol w:w="990"/>
        <w:gridCol w:w="270"/>
        <w:gridCol w:w="1080"/>
        <w:gridCol w:w="270"/>
        <w:gridCol w:w="1170"/>
      </w:tblGrid>
      <w:tr w:rsidR="00D70DCC" w:rsidRPr="00D70DCC" w14:paraId="655356A9" w14:textId="77777777" w:rsidTr="00B7020E">
        <w:trPr>
          <w:tblHeader/>
        </w:trPr>
        <w:tc>
          <w:tcPr>
            <w:tcW w:w="4311" w:type="dxa"/>
          </w:tcPr>
          <w:p w14:paraId="3FC95D60" w14:textId="2F60DEC9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B10081D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70DCC">
              <w:rPr>
                <w:rFonts w:asciiTheme="majorBidi" w:eastAsia="MS Mincho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1140B04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8F76110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70DCC" w:rsidRPr="00D70DCC" w14:paraId="3D07450F" w14:textId="77777777" w:rsidTr="00B7020E">
        <w:trPr>
          <w:tblHeader/>
        </w:trPr>
        <w:tc>
          <w:tcPr>
            <w:tcW w:w="4311" w:type="dxa"/>
          </w:tcPr>
          <w:p w14:paraId="493085E8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D70DCC"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D70DCC">
              <w:rPr>
                <w:rFonts w:asciiTheme="majorBidi" w:eastAsia="MS Mincho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Pr="00D70DCC"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658E006D" w14:textId="3678BCB3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3B34C10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79BBF5" w14:textId="175F2B6B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92C7E0C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C563E" w14:textId="2293DB0E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7B57817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CF606" w14:textId="3384A3AA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2567</w:t>
            </w:r>
          </w:p>
        </w:tc>
      </w:tr>
      <w:tr w:rsidR="00D70DCC" w:rsidRPr="00D70DCC" w14:paraId="4732F357" w14:textId="77777777" w:rsidTr="004E3F2F">
        <w:trPr>
          <w:trHeight w:hRule="exact" w:val="389"/>
          <w:tblHeader/>
        </w:trPr>
        <w:tc>
          <w:tcPr>
            <w:tcW w:w="4311" w:type="dxa"/>
          </w:tcPr>
          <w:p w14:paraId="5AF1141C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D9D50D5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0DCC" w:rsidRPr="00D70DCC" w14:paraId="1375ADEF" w14:textId="77777777" w:rsidTr="004E3F2F">
        <w:trPr>
          <w:trHeight w:hRule="exact" w:val="389"/>
        </w:trPr>
        <w:tc>
          <w:tcPr>
            <w:tcW w:w="4311" w:type="dxa"/>
          </w:tcPr>
          <w:p w14:paraId="08AE231B" w14:textId="77777777" w:rsidR="00D70DCC" w:rsidRPr="00D70DCC" w:rsidRDefault="00D70DCC" w:rsidP="00864269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B8575C3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38118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7C6BF5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46619A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B5BB6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A3E3E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8" w:firstLine="1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52A44C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864269" w:rsidRPr="00D70DCC" w14:paraId="0006CE60" w14:textId="77777777" w:rsidTr="004E3F2F">
        <w:trPr>
          <w:trHeight w:hRule="exact" w:val="360"/>
        </w:trPr>
        <w:tc>
          <w:tcPr>
            <w:tcW w:w="4311" w:type="dxa"/>
          </w:tcPr>
          <w:p w14:paraId="249E77C0" w14:textId="77777777" w:rsidR="00864269" w:rsidRPr="00D70DCC" w:rsidRDefault="00864269" w:rsidP="00B7020E">
            <w:pPr>
              <w:tabs>
                <w:tab w:val="left" w:pos="7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6E64D6FD" w14:textId="0B5D14BD" w:rsidR="00864269" w:rsidRPr="00D70DCC" w:rsidRDefault="00864269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98AABD" w14:textId="77777777" w:rsidR="00864269" w:rsidRPr="00D70DCC" w:rsidRDefault="00864269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DACDD4" w14:textId="77777777" w:rsidR="00864269" w:rsidRPr="00D70DCC" w:rsidRDefault="00864269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172E8E" w14:textId="77777777" w:rsidR="00864269" w:rsidRPr="00D70DCC" w:rsidRDefault="00864269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1F70C" w14:textId="1B1CA937" w:rsidR="00864269" w:rsidRPr="00D70DCC" w:rsidRDefault="00864269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,272,830</w:t>
            </w:r>
          </w:p>
        </w:tc>
        <w:tc>
          <w:tcPr>
            <w:tcW w:w="270" w:type="dxa"/>
          </w:tcPr>
          <w:p w14:paraId="7E4F4BB1" w14:textId="77777777" w:rsidR="00864269" w:rsidRPr="00D70DCC" w:rsidRDefault="00864269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17B851" w14:textId="0770D82A" w:rsidR="00864269" w:rsidRPr="00D70DCC" w:rsidRDefault="00864269" w:rsidP="0027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1,319,734</w:t>
            </w:r>
          </w:p>
        </w:tc>
      </w:tr>
      <w:tr w:rsidR="00864269" w:rsidRPr="00D70DCC" w14:paraId="28D746EC" w14:textId="77777777" w:rsidTr="004E3F2F">
        <w:trPr>
          <w:trHeight w:hRule="exact" w:val="360"/>
        </w:trPr>
        <w:tc>
          <w:tcPr>
            <w:tcW w:w="4311" w:type="dxa"/>
          </w:tcPr>
          <w:p w14:paraId="2027EF46" w14:textId="77777777" w:rsidR="00864269" w:rsidRPr="00D70DCC" w:rsidRDefault="00864269" w:rsidP="00D70DC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990" w:type="dxa"/>
          </w:tcPr>
          <w:p w14:paraId="37132553" w14:textId="0CF14951" w:rsidR="00864269" w:rsidRPr="00D70DCC" w:rsidRDefault="00864269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8BC0E8" w14:textId="77777777" w:rsidR="00864269" w:rsidRPr="00D70DCC" w:rsidRDefault="00864269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7489BB" w14:textId="77777777" w:rsidR="00864269" w:rsidRPr="00D70DCC" w:rsidRDefault="00864269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D491BF" w14:textId="77777777" w:rsidR="00864269" w:rsidRPr="00D70DCC" w:rsidRDefault="00864269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7F273" w14:textId="0F6405F9" w:rsidR="00864269" w:rsidRPr="00D70DCC" w:rsidRDefault="001272CF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76,078</w:t>
            </w:r>
          </w:p>
        </w:tc>
        <w:tc>
          <w:tcPr>
            <w:tcW w:w="270" w:type="dxa"/>
          </w:tcPr>
          <w:p w14:paraId="274D0A1C" w14:textId="77777777" w:rsidR="00864269" w:rsidRPr="00D70DCC" w:rsidRDefault="00864269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89A6F8" w14:textId="0C28CB59" w:rsidR="00864269" w:rsidRPr="00D70DCC" w:rsidRDefault="001272CF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82,877</w:t>
            </w:r>
          </w:p>
        </w:tc>
      </w:tr>
      <w:tr w:rsidR="00864269" w:rsidRPr="00D70DCC" w14:paraId="6B957E32" w14:textId="77777777" w:rsidTr="004E3F2F">
        <w:trPr>
          <w:trHeight w:hRule="exact" w:val="360"/>
        </w:trPr>
        <w:tc>
          <w:tcPr>
            <w:tcW w:w="4311" w:type="dxa"/>
          </w:tcPr>
          <w:p w14:paraId="76C5DD66" w14:textId="106AED43" w:rsidR="00864269" w:rsidRPr="00D70DCC" w:rsidRDefault="00864269" w:rsidP="00D70DC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990" w:type="dxa"/>
          </w:tcPr>
          <w:p w14:paraId="1FCB76E9" w14:textId="0C3D2034" w:rsidR="00864269" w:rsidRPr="00D70DCC" w:rsidRDefault="001272CF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9D8F00" w14:textId="77777777" w:rsidR="00864269" w:rsidRPr="00D70DCC" w:rsidRDefault="00864269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83E258" w14:textId="200924AA" w:rsidR="00864269" w:rsidRPr="00D70DCC" w:rsidRDefault="001272CF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8F20A9" w14:textId="77777777" w:rsidR="00864269" w:rsidRPr="00D70DCC" w:rsidRDefault="00864269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E4D34E" w14:textId="0E24C89A" w:rsidR="00864269" w:rsidRPr="00D70DCC" w:rsidRDefault="001272CF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31,117</w:t>
            </w:r>
          </w:p>
        </w:tc>
        <w:tc>
          <w:tcPr>
            <w:tcW w:w="270" w:type="dxa"/>
          </w:tcPr>
          <w:p w14:paraId="4A8B1DFE" w14:textId="77777777" w:rsidR="00864269" w:rsidRPr="00D70DCC" w:rsidRDefault="00864269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A7E20" w14:textId="7CB33ADE" w:rsidR="00864269" w:rsidRPr="00D70DCC" w:rsidRDefault="001272CF" w:rsidP="0074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2"/>
              </w:tabs>
              <w:spacing w:line="240" w:lineRule="auto"/>
              <w:ind w:left="442" w:right="-2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14,551</w:t>
            </w:r>
          </w:p>
        </w:tc>
      </w:tr>
      <w:tr w:rsidR="00864269" w:rsidRPr="00D70DCC" w14:paraId="1038B45D" w14:textId="77777777" w:rsidTr="004E3F2F">
        <w:trPr>
          <w:trHeight w:hRule="exact" w:val="360"/>
        </w:trPr>
        <w:tc>
          <w:tcPr>
            <w:tcW w:w="4311" w:type="dxa"/>
          </w:tcPr>
          <w:p w14:paraId="65C88281" w14:textId="77777777" w:rsidR="00864269" w:rsidRPr="00D70DCC" w:rsidRDefault="00864269" w:rsidP="00D70DC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58438699" w14:textId="5367831B" w:rsidR="00864269" w:rsidRPr="00D70DCC" w:rsidRDefault="00864269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8F7F76" w14:textId="77777777" w:rsidR="00864269" w:rsidRPr="00D70DCC" w:rsidRDefault="00864269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19B093" w14:textId="77777777" w:rsidR="00864269" w:rsidRPr="00D70DCC" w:rsidRDefault="00864269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97E806" w14:textId="77777777" w:rsidR="00864269" w:rsidRPr="00D70DCC" w:rsidRDefault="00864269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CE1E1" w14:textId="5FCD0CD4" w:rsidR="00864269" w:rsidRPr="00D70DCC" w:rsidRDefault="00864269" w:rsidP="00FD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2,810</w:t>
            </w:r>
          </w:p>
        </w:tc>
        <w:tc>
          <w:tcPr>
            <w:tcW w:w="270" w:type="dxa"/>
          </w:tcPr>
          <w:p w14:paraId="4A625B51" w14:textId="77777777" w:rsidR="00864269" w:rsidRPr="00D70DCC" w:rsidRDefault="00864269" w:rsidP="00D7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55FF87" w14:textId="5D40AC6C" w:rsidR="00864269" w:rsidRPr="00D70DCC" w:rsidRDefault="00864269" w:rsidP="0027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2,719</w:t>
            </w:r>
          </w:p>
        </w:tc>
      </w:tr>
      <w:tr w:rsidR="00864269" w:rsidRPr="00D70DCC" w14:paraId="541F4054" w14:textId="77777777" w:rsidTr="004E3F2F">
        <w:trPr>
          <w:trHeight w:hRule="exact" w:val="360"/>
        </w:trPr>
        <w:tc>
          <w:tcPr>
            <w:tcW w:w="4311" w:type="dxa"/>
          </w:tcPr>
          <w:p w14:paraId="6CDBE248" w14:textId="4AACC024" w:rsidR="00864269" w:rsidRPr="00D70DCC" w:rsidRDefault="00864269" w:rsidP="00B14365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4A84C902" w14:textId="451D79BA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203E72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088AC1" w14:textId="0F3CE855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C00B2B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95087" w14:textId="58721155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353,190</w:t>
            </w:r>
          </w:p>
        </w:tc>
        <w:tc>
          <w:tcPr>
            <w:tcW w:w="270" w:type="dxa"/>
          </w:tcPr>
          <w:p w14:paraId="58133810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AA2AA" w14:textId="2EA9B1EA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199,986</w:t>
            </w:r>
          </w:p>
        </w:tc>
      </w:tr>
      <w:tr w:rsidR="00864269" w:rsidRPr="00D70DCC" w14:paraId="1B0EE510" w14:textId="77777777" w:rsidTr="004E3F2F">
        <w:trPr>
          <w:trHeight w:hRule="exact" w:val="360"/>
        </w:trPr>
        <w:tc>
          <w:tcPr>
            <w:tcW w:w="4311" w:type="dxa"/>
          </w:tcPr>
          <w:p w14:paraId="61A56AD9" w14:textId="77777777" w:rsidR="00864269" w:rsidRPr="00D70DCC" w:rsidRDefault="00864269" w:rsidP="00B14365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990" w:type="dxa"/>
          </w:tcPr>
          <w:p w14:paraId="2200EDC9" w14:textId="5021D779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AF0187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DA52CA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A6D272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E428B1" w14:textId="186F4906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54,926</w:t>
            </w:r>
          </w:p>
        </w:tc>
        <w:tc>
          <w:tcPr>
            <w:tcW w:w="270" w:type="dxa"/>
          </w:tcPr>
          <w:p w14:paraId="5BFA00DD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001413" w14:textId="41F74933" w:rsidR="00864269" w:rsidRPr="00D70DCC" w:rsidRDefault="00864269" w:rsidP="0027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52,789</w:t>
            </w:r>
          </w:p>
        </w:tc>
      </w:tr>
      <w:tr w:rsidR="00864269" w:rsidRPr="00D70DCC" w14:paraId="2EF71F41" w14:textId="77777777" w:rsidTr="004E3F2F">
        <w:trPr>
          <w:trHeight w:hRule="exact" w:val="360"/>
        </w:trPr>
        <w:tc>
          <w:tcPr>
            <w:tcW w:w="4311" w:type="dxa"/>
          </w:tcPr>
          <w:p w14:paraId="25764738" w14:textId="77777777" w:rsidR="00864269" w:rsidRPr="00D70DCC" w:rsidRDefault="00864269" w:rsidP="00B14365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ค่าขนส่งรับคืน</w:t>
            </w:r>
          </w:p>
        </w:tc>
        <w:tc>
          <w:tcPr>
            <w:tcW w:w="990" w:type="dxa"/>
          </w:tcPr>
          <w:p w14:paraId="4596EFDB" w14:textId="3D5422EF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7C8D75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4BA6BC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483CFC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585C5A" w14:textId="005136B6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3,631</w:t>
            </w:r>
          </w:p>
        </w:tc>
        <w:tc>
          <w:tcPr>
            <w:tcW w:w="270" w:type="dxa"/>
          </w:tcPr>
          <w:p w14:paraId="4ADBA324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0E69A0" w14:textId="4CCFDB88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4,450</w:t>
            </w:r>
          </w:p>
        </w:tc>
      </w:tr>
      <w:tr w:rsidR="00864269" w:rsidRPr="00D70DCC" w14:paraId="4B1E105C" w14:textId="77777777" w:rsidTr="00B7020E">
        <w:tc>
          <w:tcPr>
            <w:tcW w:w="4311" w:type="dxa"/>
          </w:tcPr>
          <w:p w14:paraId="3168875C" w14:textId="3BC1F7C5" w:rsidR="00864269" w:rsidRPr="00D70DCC" w:rsidRDefault="00864269" w:rsidP="00B14365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990" w:type="dxa"/>
          </w:tcPr>
          <w:p w14:paraId="121DA50C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5181EC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F1F5ED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471F9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450E02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37578B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2629CA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864269" w:rsidRPr="00D70DCC" w14:paraId="7033790A" w14:textId="77777777" w:rsidTr="00B7020E">
        <w:tc>
          <w:tcPr>
            <w:tcW w:w="4311" w:type="dxa"/>
          </w:tcPr>
          <w:p w14:paraId="5B667B6D" w14:textId="640301D6" w:rsidR="00864269" w:rsidRPr="00D70DCC" w:rsidRDefault="00864269" w:rsidP="00B14365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</w:tcPr>
          <w:p w14:paraId="0599F4EB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55998F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F0FA03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410B2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F13AB4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5F483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623FB9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864269" w:rsidRPr="00D70DCC" w14:paraId="1859E496" w14:textId="77777777" w:rsidTr="00B7020E">
        <w:tc>
          <w:tcPr>
            <w:tcW w:w="4311" w:type="dxa"/>
          </w:tcPr>
          <w:p w14:paraId="01B776DD" w14:textId="77777777" w:rsidR="00864269" w:rsidRPr="00D70DCC" w:rsidRDefault="00864269" w:rsidP="00B14365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 xml:space="preserve">    </w:t>
            </w:r>
            <w:r w:rsidRPr="00D70DC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990" w:type="dxa"/>
          </w:tcPr>
          <w:p w14:paraId="7657A412" w14:textId="46AC9B30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162,216</w:t>
            </w:r>
          </w:p>
        </w:tc>
        <w:tc>
          <w:tcPr>
            <w:tcW w:w="270" w:type="dxa"/>
          </w:tcPr>
          <w:p w14:paraId="1B3E31B1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05141D" w14:textId="327C28C8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161,904</w:t>
            </w:r>
          </w:p>
        </w:tc>
        <w:tc>
          <w:tcPr>
            <w:tcW w:w="270" w:type="dxa"/>
          </w:tcPr>
          <w:p w14:paraId="29E17AF2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66AA8" w14:textId="36320683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83,833</w:t>
            </w:r>
          </w:p>
        </w:tc>
        <w:tc>
          <w:tcPr>
            <w:tcW w:w="270" w:type="dxa"/>
          </w:tcPr>
          <w:p w14:paraId="24A69995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5EA7D9" w14:textId="0C0AC95B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77,024</w:t>
            </w:r>
          </w:p>
        </w:tc>
      </w:tr>
      <w:tr w:rsidR="00864269" w:rsidRPr="00D70DCC" w14:paraId="2936CE55" w14:textId="77777777" w:rsidTr="00B7020E">
        <w:tc>
          <w:tcPr>
            <w:tcW w:w="4311" w:type="dxa"/>
          </w:tcPr>
          <w:p w14:paraId="4BA2FD2C" w14:textId="77777777" w:rsidR="00864269" w:rsidRPr="00D70DCC" w:rsidRDefault="00864269" w:rsidP="00B14365">
            <w:pPr>
              <w:tabs>
                <w:tab w:val="clear" w:pos="227"/>
                <w:tab w:val="left" w:pos="250"/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46D7610B" w14:textId="66CA6DAF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828</w:t>
            </w:r>
          </w:p>
        </w:tc>
        <w:tc>
          <w:tcPr>
            <w:tcW w:w="270" w:type="dxa"/>
          </w:tcPr>
          <w:p w14:paraId="4FB2B797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39F878" w14:textId="77286F00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70" w:type="dxa"/>
          </w:tcPr>
          <w:p w14:paraId="48FDDA8D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62D96" w14:textId="38309F2A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270" w:type="dxa"/>
          </w:tcPr>
          <w:p w14:paraId="60FFAF94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FA3AC" w14:textId="3EFFE0AF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748</w:t>
            </w:r>
          </w:p>
        </w:tc>
      </w:tr>
      <w:tr w:rsidR="00864269" w:rsidRPr="00D70DCC" w14:paraId="4887E73B" w14:textId="77777777" w:rsidTr="00B7020E">
        <w:trPr>
          <w:trHeight w:hRule="exact" w:val="288"/>
        </w:trPr>
        <w:tc>
          <w:tcPr>
            <w:tcW w:w="4311" w:type="dxa"/>
          </w:tcPr>
          <w:p w14:paraId="36966C58" w14:textId="77777777" w:rsidR="00864269" w:rsidRPr="00D70DCC" w:rsidRDefault="00864269" w:rsidP="00B14365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C7412A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1BAFE4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378A2F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BCE412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866CD2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096571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57FE3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864269" w:rsidRPr="00D70DCC" w14:paraId="015D5253" w14:textId="77777777" w:rsidTr="00B7020E">
        <w:tc>
          <w:tcPr>
            <w:tcW w:w="4311" w:type="dxa"/>
          </w:tcPr>
          <w:p w14:paraId="20BE8C04" w14:textId="77777777" w:rsidR="00864269" w:rsidRPr="00D70DCC" w:rsidRDefault="00864269" w:rsidP="00B14365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490E372A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72B90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FEFCF8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3B7EC7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7B531D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04990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304D6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864269" w:rsidRPr="00D70DCC" w14:paraId="0472C004" w14:textId="77777777" w:rsidTr="00B7020E">
        <w:tc>
          <w:tcPr>
            <w:tcW w:w="4311" w:type="dxa"/>
          </w:tcPr>
          <w:p w14:paraId="742BDFB0" w14:textId="77777777" w:rsidR="00864269" w:rsidRPr="00D70DCC" w:rsidRDefault="00864269" w:rsidP="00B14365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990" w:type="dxa"/>
          </w:tcPr>
          <w:p w14:paraId="52316337" w14:textId="7EDEB45A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5,116</w:t>
            </w:r>
          </w:p>
        </w:tc>
        <w:tc>
          <w:tcPr>
            <w:tcW w:w="270" w:type="dxa"/>
          </w:tcPr>
          <w:p w14:paraId="4BB81929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AA0E1C" w14:textId="131E8AA4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3,835</w:t>
            </w:r>
          </w:p>
        </w:tc>
        <w:tc>
          <w:tcPr>
            <w:tcW w:w="270" w:type="dxa"/>
          </w:tcPr>
          <w:p w14:paraId="46EC4EAB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92D1C1" w14:textId="3C56E45A" w:rsidR="00864269" w:rsidRPr="00D70DCC" w:rsidRDefault="00864269" w:rsidP="00FD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2,889</w:t>
            </w:r>
          </w:p>
        </w:tc>
        <w:tc>
          <w:tcPr>
            <w:tcW w:w="270" w:type="dxa"/>
          </w:tcPr>
          <w:p w14:paraId="0585DEF0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C6608B" w14:textId="41C6D971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2,414</w:t>
            </w:r>
          </w:p>
        </w:tc>
      </w:tr>
      <w:tr w:rsidR="00864269" w:rsidRPr="00D70DCC" w14:paraId="71BE1F54" w14:textId="77777777" w:rsidTr="00B7020E">
        <w:tc>
          <w:tcPr>
            <w:tcW w:w="4311" w:type="dxa"/>
          </w:tcPr>
          <w:p w14:paraId="413D1552" w14:textId="77777777" w:rsidR="00864269" w:rsidRPr="00D70DCC" w:rsidRDefault="00864269" w:rsidP="00B14365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F67C9A6" w14:textId="40B9E279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AFBD7F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0582F6" w14:textId="08F1025E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1,038</w:t>
            </w:r>
          </w:p>
        </w:tc>
        <w:tc>
          <w:tcPr>
            <w:tcW w:w="270" w:type="dxa"/>
          </w:tcPr>
          <w:p w14:paraId="3E7DD855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0FADC" w14:textId="6C831F38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04BCC9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CB5664" w14:textId="77777777" w:rsidR="00864269" w:rsidRPr="00D70DCC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C69E2A9" w14:textId="31F5EE87" w:rsidR="00EF47F2" w:rsidRPr="00044E5A" w:rsidRDefault="00EF4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  <w:cs/>
        </w:rPr>
      </w:pPr>
    </w:p>
    <w:p w14:paraId="0E09EB1F" w14:textId="3E380497" w:rsidR="00A07525" w:rsidRPr="00CE145B" w:rsidRDefault="00A07525" w:rsidP="00AC5CED">
      <w:pPr>
        <w:tabs>
          <w:tab w:val="clear" w:pos="454"/>
          <w:tab w:val="left" w:pos="540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080"/>
        <w:gridCol w:w="270"/>
        <w:gridCol w:w="990"/>
        <w:gridCol w:w="270"/>
        <w:gridCol w:w="1080"/>
        <w:gridCol w:w="270"/>
        <w:gridCol w:w="1260"/>
      </w:tblGrid>
      <w:tr w:rsidR="00F04897" w:rsidRPr="006A5DCA" w14:paraId="45F48E51" w14:textId="77777777" w:rsidTr="00B7020E">
        <w:trPr>
          <w:tblHeader/>
        </w:trPr>
        <w:tc>
          <w:tcPr>
            <w:tcW w:w="4248" w:type="dxa"/>
          </w:tcPr>
          <w:p w14:paraId="1E5D5CB6" w14:textId="5DEC14D9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EBA79D2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380" w:lineRule="exact"/>
              <w:ind w:left="-79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E066F9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5DB37B3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2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14365" w:rsidRPr="006A5DCA" w14:paraId="1091AD43" w14:textId="77777777" w:rsidTr="00B7020E">
        <w:trPr>
          <w:tblHeader/>
        </w:trPr>
        <w:tc>
          <w:tcPr>
            <w:tcW w:w="4248" w:type="dxa"/>
          </w:tcPr>
          <w:p w14:paraId="0EB07626" w14:textId="77777777" w:rsidR="00B14365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C6642E" w14:textId="0A045715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97E86C" w14:textId="77777777" w:rsidR="00B14365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</w:p>
          <w:p w14:paraId="28FE2642" w14:textId="6ADDBEA2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90E7B08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2BF90" w14:textId="07953970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7CBF976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A0956" w14:textId="77777777" w:rsidR="00B14365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</w:p>
          <w:p w14:paraId="772E1156" w14:textId="69E4D532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D5BF88B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31C732" w14:textId="77777777" w:rsidR="00B14365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0C5AC058" w14:textId="3B5501C5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14365" w:rsidRPr="006A5DCA" w14:paraId="61859DD4" w14:textId="77777777" w:rsidTr="00B7020E">
        <w:trPr>
          <w:tblHeader/>
        </w:trPr>
        <w:tc>
          <w:tcPr>
            <w:tcW w:w="4248" w:type="dxa"/>
          </w:tcPr>
          <w:p w14:paraId="52048D6B" w14:textId="088CA5F9" w:rsidR="00B14365" w:rsidRPr="006A5DCA" w:rsidRDefault="00B14365" w:rsidP="00B7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2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13B23377" w14:textId="4CA011A4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66D1DCB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1CCC1E" w14:textId="0BDB8403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CF466E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DD841" w14:textId="39EA4F52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7EE1DD7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B8E0F" w14:textId="1422B768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14365" w:rsidRPr="006A5DCA" w14:paraId="204478CE" w14:textId="77777777" w:rsidTr="00B7020E">
        <w:trPr>
          <w:trHeight w:val="281"/>
          <w:tblHeader/>
        </w:trPr>
        <w:tc>
          <w:tcPr>
            <w:tcW w:w="4248" w:type="dxa"/>
          </w:tcPr>
          <w:p w14:paraId="5E04B9B0" w14:textId="77777777" w:rsidR="00B14365" w:rsidRPr="006A5DCA" w:rsidRDefault="00B14365" w:rsidP="00B14365">
            <w:pPr>
              <w:spacing w:line="380" w:lineRule="exact"/>
              <w:ind w:right="-20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220" w:type="dxa"/>
            <w:gridSpan w:val="7"/>
          </w:tcPr>
          <w:p w14:paraId="76546F73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4365" w:rsidRPr="006A5DCA" w14:paraId="00E826A0" w14:textId="77777777" w:rsidTr="00B7020E">
        <w:tc>
          <w:tcPr>
            <w:tcW w:w="4248" w:type="dxa"/>
          </w:tcPr>
          <w:p w14:paraId="7DDB2B35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5C158F2E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2CC86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0D1156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EF639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8A459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5DAA7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81F6DB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4365" w:rsidRPr="006A5DCA" w14:paraId="3F24B465" w14:textId="77777777" w:rsidTr="00B7020E">
        <w:tc>
          <w:tcPr>
            <w:tcW w:w="4248" w:type="dxa"/>
          </w:tcPr>
          <w:p w14:paraId="651E6D4A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B538D51" w14:textId="7D518EF7" w:rsidR="00B14365" w:rsidRPr="006A5DCA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615523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0BEB18" w14:textId="7F9F73A5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846C738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57E77" w14:textId="01F9367E" w:rsidR="00B14365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936,074</w:t>
            </w:r>
          </w:p>
        </w:tc>
        <w:tc>
          <w:tcPr>
            <w:tcW w:w="270" w:type="dxa"/>
          </w:tcPr>
          <w:p w14:paraId="60E1943D" w14:textId="285E65B8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00CF7C" w14:textId="704D6315" w:rsidR="00B14365" w:rsidRPr="006A5DCA" w:rsidRDefault="00B14365" w:rsidP="00B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1,172,011</w:t>
            </w:r>
          </w:p>
        </w:tc>
      </w:tr>
      <w:tr w:rsidR="00B14365" w:rsidRPr="006A5DCA" w14:paraId="7A9EC582" w14:textId="77777777" w:rsidTr="00B7020E">
        <w:tc>
          <w:tcPr>
            <w:tcW w:w="4248" w:type="dxa"/>
          </w:tcPr>
          <w:p w14:paraId="16F23071" w14:textId="73D2A191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4390C3B" w14:textId="3CE6A207" w:rsidR="00B14365" w:rsidRPr="006A5DCA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972193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0050D" w14:textId="23248AA9" w:rsidR="00B14365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1,142</w:t>
            </w:r>
          </w:p>
        </w:tc>
        <w:tc>
          <w:tcPr>
            <w:tcW w:w="270" w:type="dxa"/>
          </w:tcPr>
          <w:p w14:paraId="65FEBF47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FCF4DC" w14:textId="50AC25E9" w:rsidR="00B14365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4A959C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5A348D" w14:textId="63DF2153" w:rsidR="00B14365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4365" w:rsidRPr="006A5DCA" w14:paraId="071F74CD" w14:textId="77777777" w:rsidTr="00B7020E">
        <w:tc>
          <w:tcPr>
            <w:tcW w:w="4248" w:type="dxa"/>
          </w:tcPr>
          <w:p w14:paraId="4F739045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7297D6" w14:textId="76E2A99A" w:rsidR="00B14365" w:rsidRPr="006A5DCA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37AE62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299D93" w14:textId="29658BC8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1,142</w:t>
            </w:r>
          </w:p>
        </w:tc>
        <w:tc>
          <w:tcPr>
            <w:tcW w:w="270" w:type="dxa"/>
          </w:tcPr>
          <w:p w14:paraId="788EDE2D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EE5305" w14:textId="773746F1" w:rsidR="00B14365" w:rsidRPr="00050AA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936,074</w:t>
            </w:r>
          </w:p>
        </w:tc>
        <w:tc>
          <w:tcPr>
            <w:tcW w:w="270" w:type="dxa"/>
          </w:tcPr>
          <w:p w14:paraId="20F3A53C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16AE09" w14:textId="7CBA226B" w:rsidR="00B14365" w:rsidRPr="00F765E2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1,172,011</w:t>
            </w:r>
          </w:p>
        </w:tc>
      </w:tr>
      <w:tr w:rsidR="00B14365" w:rsidRPr="006A5DCA" w14:paraId="47EF0915" w14:textId="77777777" w:rsidTr="00B7020E">
        <w:tc>
          <w:tcPr>
            <w:tcW w:w="4248" w:type="dxa"/>
          </w:tcPr>
          <w:p w14:paraId="5CD094AB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E446CD" w14:textId="70916896" w:rsidR="00B14365" w:rsidRPr="006A5DCA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7D08C7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C6A01E" w14:textId="009B192D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F99968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7F0405" w14:textId="1EA98097" w:rsidR="00B14365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A1A78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664197" w14:textId="7C336CEF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4365" w:rsidRPr="006A5DCA" w14:paraId="280E18CB" w14:textId="77777777" w:rsidTr="00B7020E">
        <w:trPr>
          <w:trHeight w:val="380"/>
        </w:trPr>
        <w:tc>
          <w:tcPr>
            <w:tcW w:w="4248" w:type="dxa"/>
          </w:tcPr>
          <w:p w14:paraId="383C528E" w14:textId="7EEEBB9C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37E8F3" w14:textId="15663536" w:rsidR="00B14365" w:rsidRPr="006A5DCA" w:rsidRDefault="00864269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F0AA89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CB3823" w14:textId="77A28E49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1,142</w:t>
            </w:r>
          </w:p>
        </w:tc>
        <w:tc>
          <w:tcPr>
            <w:tcW w:w="270" w:type="dxa"/>
          </w:tcPr>
          <w:p w14:paraId="323585E9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5F0466" w14:textId="67B6F034" w:rsidR="00B14365" w:rsidRPr="00050AA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936,074</w:t>
            </w:r>
          </w:p>
        </w:tc>
        <w:tc>
          <w:tcPr>
            <w:tcW w:w="270" w:type="dxa"/>
          </w:tcPr>
          <w:p w14:paraId="3A38A535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26A82A" w14:textId="4A6731CE" w:rsidR="00B14365" w:rsidRPr="00F765E2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1,172,011</w:t>
            </w:r>
          </w:p>
        </w:tc>
      </w:tr>
      <w:tr w:rsidR="00677FF3" w:rsidRPr="006A5DCA" w14:paraId="5E6FD02D" w14:textId="77777777" w:rsidTr="00242951">
        <w:trPr>
          <w:trHeight w:hRule="exact" w:val="403"/>
        </w:trPr>
        <w:tc>
          <w:tcPr>
            <w:tcW w:w="4248" w:type="dxa"/>
          </w:tcPr>
          <w:p w14:paraId="6ED56DED" w14:textId="77777777" w:rsidR="00677FF3" w:rsidRDefault="00677FF3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CE71489" w14:textId="77777777" w:rsidR="00677FF3" w:rsidRPr="006A5DCA" w:rsidRDefault="00677FF3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B93EE" w14:textId="77777777" w:rsidR="00677FF3" w:rsidRPr="006A5DCA" w:rsidRDefault="00677FF3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F36C1DE" w14:textId="77777777" w:rsidR="00677FF3" w:rsidRPr="006A5DCA" w:rsidRDefault="00677FF3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82229" w14:textId="77777777" w:rsidR="00677FF3" w:rsidRPr="006A5DCA" w:rsidRDefault="00677FF3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0367CC" w14:textId="77777777" w:rsidR="00677FF3" w:rsidRPr="00050AAA" w:rsidRDefault="00677FF3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1BBF9" w14:textId="77777777" w:rsidR="00677FF3" w:rsidRPr="006A5DCA" w:rsidRDefault="00677FF3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B852882" w14:textId="77777777" w:rsidR="00677FF3" w:rsidRPr="00F765E2" w:rsidRDefault="00677FF3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4365" w:rsidRPr="006A5DCA" w14:paraId="27C7C465" w14:textId="77777777" w:rsidTr="00B7020E">
        <w:tc>
          <w:tcPr>
            <w:tcW w:w="4248" w:type="dxa"/>
          </w:tcPr>
          <w:p w14:paraId="673F8DAE" w14:textId="3084CCB3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0C2B479F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75874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B95519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27CC6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95F7F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13B05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51E4E9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33AC" w:rsidRPr="006A5DCA" w14:paraId="50F05D9C" w14:textId="77777777" w:rsidTr="00B7020E">
        <w:tc>
          <w:tcPr>
            <w:tcW w:w="4248" w:type="dxa"/>
          </w:tcPr>
          <w:p w14:paraId="35C61302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AD41609" w14:textId="0D7D95C1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5E16BD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AFE5F" w14:textId="0D9BA663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D2E59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7C9C6" w14:textId="6508C4D2" w:rsidR="008C33AC" w:rsidRPr="006A5DCA" w:rsidRDefault="008C33AC" w:rsidP="00AA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A5227">
              <w:rPr>
                <w:rFonts w:asciiTheme="majorBidi" w:hAnsiTheme="majorBidi" w:cstheme="majorBidi"/>
                <w:sz w:val="30"/>
                <w:szCs w:val="30"/>
              </w:rPr>
              <w:t>2,441</w:t>
            </w:r>
          </w:p>
        </w:tc>
        <w:tc>
          <w:tcPr>
            <w:tcW w:w="270" w:type="dxa"/>
          </w:tcPr>
          <w:p w14:paraId="1C5488AC" w14:textId="77777777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0BFCDB" w14:textId="76C5E40D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45,566</w:t>
            </w:r>
          </w:p>
        </w:tc>
      </w:tr>
      <w:tr w:rsidR="008C33AC" w:rsidRPr="006A5DCA" w14:paraId="006E31BE" w14:textId="77777777" w:rsidTr="00B7020E">
        <w:tc>
          <w:tcPr>
            <w:tcW w:w="4248" w:type="dxa"/>
          </w:tcPr>
          <w:p w14:paraId="304413D9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 w:firstLine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BA2E12" w14:textId="35AFE643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4,911</w:t>
            </w:r>
          </w:p>
        </w:tc>
        <w:tc>
          <w:tcPr>
            <w:tcW w:w="270" w:type="dxa"/>
          </w:tcPr>
          <w:p w14:paraId="078631E6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34F15D" w14:textId="7CB0C1CC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1C4818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662E3" w14:textId="27307C0D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2,889</w:t>
            </w:r>
          </w:p>
        </w:tc>
        <w:tc>
          <w:tcPr>
            <w:tcW w:w="270" w:type="dxa"/>
          </w:tcPr>
          <w:p w14:paraId="2C0C71B6" w14:textId="77777777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732563" w14:textId="1D32EFF3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33AC" w:rsidRPr="006A5DCA" w14:paraId="6AD26A9A" w14:textId="77777777" w:rsidTr="00B7020E">
        <w:tc>
          <w:tcPr>
            <w:tcW w:w="4248" w:type="dxa"/>
          </w:tcPr>
          <w:p w14:paraId="1E76F35C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62BFC7" w14:textId="38216CEF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4,911</w:t>
            </w:r>
          </w:p>
        </w:tc>
        <w:tc>
          <w:tcPr>
            <w:tcW w:w="270" w:type="dxa"/>
          </w:tcPr>
          <w:p w14:paraId="6B6412D7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33A6A8" w14:textId="5613FF6D" w:rsidR="008C33AC" w:rsidRPr="007818A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8D723E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648E10" w14:textId="713946AD" w:rsidR="008C33AC" w:rsidRPr="00050AA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A52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A52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14:paraId="1AAAD7FA" w14:textId="77777777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2C5555" w14:textId="20B6F728" w:rsidR="008C33AC" w:rsidRPr="00F765E2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45,566</w:t>
            </w:r>
          </w:p>
        </w:tc>
      </w:tr>
      <w:tr w:rsidR="008C33AC" w:rsidRPr="006A5DCA" w14:paraId="6AF55922" w14:textId="77777777" w:rsidTr="00B7020E">
        <w:tc>
          <w:tcPr>
            <w:tcW w:w="4248" w:type="dxa"/>
          </w:tcPr>
          <w:p w14:paraId="25509626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9D018E" w14:textId="087434A6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15E94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A6443B" w14:textId="6570EFCB" w:rsidR="008C33AC" w:rsidRPr="007818A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47DEC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AFB58D" w14:textId="296813DF" w:rsidR="008C33AC" w:rsidRPr="006A5DCA" w:rsidRDefault="008C33AC" w:rsidP="00FD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(39,204)</w:t>
            </w:r>
          </w:p>
        </w:tc>
        <w:tc>
          <w:tcPr>
            <w:tcW w:w="270" w:type="dxa"/>
          </w:tcPr>
          <w:p w14:paraId="5CD4D4F0" w14:textId="77777777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F9D88C" w14:textId="455D8ADB" w:rsidR="008C33AC" w:rsidRPr="00F765E2" w:rsidRDefault="008C33AC" w:rsidP="00BB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(40,947)</w:t>
            </w:r>
          </w:p>
        </w:tc>
      </w:tr>
      <w:tr w:rsidR="008C33AC" w:rsidRPr="006A5DCA" w14:paraId="5E5339B7" w14:textId="77777777" w:rsidTr="00B7020E">
        <w:trPr>
          <w:trHeight w:hRule="exact" w:val="380"/>
        </w:trPr>
        <w:tc>
          <w:tcPr>
            <w:tcW w:w="4248" w:type="dxa"/>
          </w:tcPr>
          <w:p w14:paraId="61696B4E" w14:textId="067BB168" w:rsidR="008C33AC" w:rsidRPr="006A5DCA" w:rsidRDefault="008C33AC" w:rsidP="00FD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467637" w14:textId="6D147861" w:rsidR="008C33AC" w:rsidRPr="00DF4B83" w:rsidRDefault="008C33AC" w:rsidP="00FD7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4,911</w:t>
            </w:r>
          </w:p>
        </w:tc>
        <w:tc>
          <w:tcPr>
            <w:tcW w:w="270" w:type="dxa"/>
          </w:tcPr>
          <w:p w14:paraId="3E31DE84" w14:textId="77777777" w:rsidR="008C33AC" w:rsidRPr="00DF4B83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32532F" w14:textId="4270A807" w:rsidR="008C33AC" w:rsidRPr="00DF4B83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ADF4C3" w14:textId="77777777" w:rsidR="008C33AC" w:rsidRPr="00DF4B83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93A9A5" w14:textId="69D5CB0E" w:rsidR="008C33AC" w:rsidRPr="00050AAA" w:rsidRDefault="002C7512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C3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46DFD963" w14:textId="77777777" w:rsidR="008C33AC" w:rsidRPr="00DF4B83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A37885" w14:textId="3AED504F" w:rsidR="008C33AC" w:rsidRPr="00F765E2" w:rsidRDefault="008C33AC" w:rsidP="00742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4,619</w:t>
            </w:r>
          </w:p>
        </w:tc>
      </w:tr>
      <w:tr w:rsidR="008C33AC" w:rsidRPr="006A5DCA" w14:paraId="5FE3BA03" w14:textId="77777777" w:rsidTr="00B7020E">
        <w:tc>
          <w:tcPr>
            <w:tcW w:w="4248" w:type="dxa"/>
          </w:tcPr>
          <w:p w14:paraId="04370079" w14:textId="77777777" w:rsidR="008C33AC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3FE0AE8" w14:textId="77777777" w:rsidR="004E3F2F" w:rsidRDefault="004E3F2F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6BF519D" w14:textId="77777777" w:rsidR="004E3F2F" w:rsidRPr="006A5DCA" w:rsidRDefault="004E3F2F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AACF98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AF913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62153C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575A4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EDC0F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1D103A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0466AC" w14:textId="77777777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33AC" w:rsidRPr="006A5DCA" w14:paraId="6DC9E499" w14:textId="77777777" w:rsidTr="00B7020E">
        <w:tc>
          <w:tcPr>
            <w:tcW w:w="4248" w:type="dxa"/>
          </w:tcPr>
          <w:p w14:paraId="3E9146CE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เงินให้กู้ยืมและดอกเบี้ยค้างรับ</w:t>
            </w:r>
          </w:p>
        </w:tc>
        <w:tc>
          <w:tcPr>
            <w:tcW w:w="1080" w:type="dxa"/>
          </w:tcPr>
          <w:p w14:paraId="66563356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C56AB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958B3A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B173F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7AA4D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CFA5A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3D393E" w14:textId="77777777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33AC" w:rsidRPr="006A5DCA" w14:paraId="23ECF8A6" w14:textId="77777777" w:rsidTr="00B7020E">
        <w:tc>
          <w:tcPr>
            <w:tcW w:w="4248" w:type="dxa"/>
          </w:tcPr>
          <w:p w14:paraId="7553C30E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 w:firstLine="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96EEB7F" w14:textId="02245947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4D20E9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F43FD7" w14:textId="27CA1A5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219F5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AB9C7" w14:textId="589FA06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318,814</w:t>
            </w:r>
          </w:p>
        </w:tc>
        <w:tc>
          <w:tcPr>
            <w:tcW w:w="270" w:type="dxa"/>
          </w:tcPr>
          <w:p w14:paraId="3AE5BED1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D62242" w14:textId="37A9AEC1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312,100</w:t>
            </w:r>
          </w:p>
        </w:tc>
      </w:tr>
      <w:tr w:rsidR="008C33AC" w:rsidRPr="006A5DCA" w14:paraId="2595C7F5" w14:textId="77777777" w:rsidTr="00B7020E">
        <w:tc>
          <w:tcPr>
            <w:tcW w:w="4248" w:type="dxa"/>
          </w:tcPr>
          <w:p w14:paraId="550BB465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147A75" w14:textId="47819F02" w:rsidR="008C33AC" w:rsidRPr="006A5DCA" w:rsidRDefault="008C33AC" w:rsidP="0040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AA655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BBDDD4" w14:textId="0F614F74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39C46A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30EB67" w14:textId="4CA108C4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(300,666)</w:t>
            </w:r>
          </w:p>
        </w:tc>
        <w:tc>
          <w:tcPr>
            <w:tcW w:w="270" w:type="dxa"/>
          </w:tcPr>
          <w:p w14:paraId="5EC3A08A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F2AAF9" w14:textId="74AB1B15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(290,242)</w:t>
            </w:r>
          </w:p>
        </w:tc>
      </w:tr>
      <w:tr w:rsidR="008C33AC" w:rsidRPr="006A5DCA" w14:paraId="6B313F6C" w14:textId="77777777" w:rsidTr="00B7020E">
        <w:trPr>
          <w:trHeight w:hRule="exact" w:val="380"/>
        </w:trPr>
        <w:tc>
          <w:tcPr>
            <w:tcW w:w="4248" w:type="dxa"/>
          </w:tcPr>
          <w:p w14:paraId="7E24D000" w14:textId="4233024D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4C9392" w14:textId="52BDDBA1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646BE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94C6C8" w14:textId="2331D26F" w:rsidR="008C33AC" w:rsidRPr="007818A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AC5BF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A0D0C1" w14:textId="58DA35DF" w:rsidR="008C33AC" w:rsidRPr="00050AA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18,148</w:t>
            </w:r>
          </w:p>
        </w:tc>
        <w:tc>
          <w:tcPr>
            <w:tcW w:w="270" w:type="dxa"/>
          </w:tcPr>
          <w:p w14:paraId="507567F0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212FBD" w14:textId="66009605" w:rsidR="008C33AC" w:rsidRPr="00F765E2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21,858</w:t>
            </w:r>
          </w:p>
        </w:tc>
      </w:tr>
      <w:tr w:rsidR="008C33AC" w:rsidRPr="00144E97" w14:paraId="014B3DC1" w14:textId="77777777" w:rsidTr="00B7020E">
        <w:trPr>
          <w:trHeight w:hRule="exact" w:val="389"/>
        </w:trPr>
        <w:tc>
          <w:tcPr>
            <w:tcW w:w="4248" w:type="dxa"/>
          </w:tcPr>
          <w:p w14:paraId="2113F265" w14:textId="77777777" w:rsidR="008C33AC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2340" w:type="dxa"/>
            <w:gridSpan w:val="3"/>
          </w:tcPr>
          <w:p w14:paraId="1546BDB3" w14:textId="77777777" w:rsidR="008C33AC" w:rsidRPr="00144E97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E8278F" w14:textId="77777777" w:rsidR="008C33AC" w:rsidRPr="00144E97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642873E" w14:textId="77777777" w:rsidR="008C33AC" w:rsidRPr="00144E97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8C33AC" w:rsidRPr="00144E97" w14:paraId="5424BF65" w14:textId="77777777" w:rsidTr="00B7020E">
        <w:trPr>
          <w:trHeight w:hRule="exact" w:val="389"/>
        </w:trPr>
        <w:tc>
          <w:tcPr>
            <w:tcW w:w="4248" w:type="dxa"/>
          </w:tcPr>
          <w:p w14:paraId="35FD2B9A" w14:textId="77777777" w:rsidR="008C33AC" w:rsidRPr="00BB7831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br w:type="page"/>
            </w:r>
            <w:r w:rsidRPr="00BB7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40" w:type="dxa"/>
            <w:gridSpan w:val="3"/>
          </w:tcPr>
          <w:p w14:paraId="4C7E739C" w14:textId="77777777" w:rsidR="008C33AC" w:rsidRPr="00144E97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A25F826" w14:textId="77777777" w:rsidR="008C33AC" w:rsidRPr="00144E97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DAD806E" w14:textId="77777777" w:rsidR="008C33AC" w:rsidRPr="00144E97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8C33AC" w:rsidRPr="00B87F43" w14:paraId="6FE67F7E" w14:textId="77777777" w:rsidTr="00B7020E">
        <w:trPr>
          <w:trHeight w:hRule="exact" w:val="389"/>
        </w:trPr>
        <w:tc>
          <w:tcPr>
            <w:tcW w:w="4248" w:type="dxa"/>
          </w:tcPr>
          <w:p w14:paraId="20CF71D1" w14:textId="420520F5" w:rsidR="008C33AC" w:rsidRPr="00BB7831" w:rsidRDefault="008C33AC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451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vAlign w:val="center"/>
          </w:tcPr>
          <w:p w14:paraId="514E1686" w14:textId="68F77525" w:rsidR="008C33AC" w:rsidRPr="008948C4" w:rsidRDefault="008C33AC" w:rsidP="004A30F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3BC2E3FA" w14:textId="77777777" w:rsidR="008C33AC" w:rsidRPr="00B87F43" w:rsidRDefault="008C33AC" w:rsidP="004A30F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3EB0CABB" w14:textId="16F97595" w:rsidR="008C33AC" w:rsidRPr="00B87F43" w:rsidRDefault="008C33AC" w:rsidP="004A30F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F5E4AC4" w14:textId="77777777" w:rsidR="008C33AC" w:rsidRDefault="008C33AC" w:rsidP="004A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F670B14" w14:textId="2A8A547F" w:rsidR="008C33AC" w:rsidRPr="00B87F43" w:rsidRDefault="008C33AC" w:rsidP="004A30F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2F210237" w14:textId="77777777" w:rsidR="008C33AC" w:rsidRPr="00B87F43" w:rsidRDefault="008C33AC" w:rsidP="004A30F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205ECCE0" w14:textId="613D96FA" w:rsidR="008C33AC" w:rsidRPr="00B87F43" w:rsidRDefault="008C33AC" w:rsidP="004A30F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8C33AC" w:rsidRPr="00144E97" w14:paraId="51F472BC" w14:textId="77777777" w:rsidTr="00B7020E">
        <w:trPr>
          <w:trHeight w:hRule="exact" w:val="389"/>
        </w:trPr>
        <w:tc>
          <w:tcPr>
            <w:tcW w:w="4248" w:type="dxa"/>
          </w:tcPr>
          <w:p w14:paraId="78B607F8" w14:textId="77777777" w:rsidR="008C33AC" w:rsidRPr="00144E97" w:rsidRDefault="008C33AC" w:rsidP="00B1436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A5CB764" w14:textId="77777777" w:rsidR="008C33AC" w:rsidRPr="00144E97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33AC" w14:paraId="7B186DED" w14:textId="77777777" w:rsidTr="00B7020E">
        <w:trPr>
          <w:trHeight w:hRule="exact" w:val="389"/>
        </w:trPr>
        <w:tc>
          <w:tcPr>
            <w:tcW w:w="4248" w:type="dxa"/>
          </w:tcPr>
          <w:p w14:paraId="529EF8C3" w14:textId="77777777" w:rsidR="008C33AC" w:rsidRPr="00BB7831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831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080" w:type="dxa"/>
          </w:tcPr>
          <w:p w14:paraId="37BA3ACA" w14:textId="29278103" w:rsidR="008C33AC" w:rsidRPr="00E22D25" w:rsidRDefault="00401FD5" w:rsidP="0040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6E2B13" w14:textId="77777777" w:rsidR="008C33AC" w:rsidRPr="00E22D25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7773FB" w14:textId="176053F2" w:rsidR="008C33AC" w:rsidRPr="00E22D25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A95C97" w14:textId="77777777" w:rsidR="008C33AC" w:rsidRPr="00E22D25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20917" w14:textId="2627FDE9" w:rsidR="008C33AC" w:rsidRPr="00ED60A2" w:rsidRDefault="00611163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10,424</w:t>
            </w:r>
          </w:p>
        </w:tc>
        <w:tc>
          <w:tcPr>
            <w:tcW w:w="270" w:type="dxa"/>
          </w:tcPr>
          <w:p w14:paraId="2A337120" w14:textId="77777777" w:rsidR="008C33AC" w:rsidRPr="00E22D25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87B431" w14:textId="442F4FE1" w:rsidR="008C33AC" w:rsidRPr="00ED60A2" w:rsidRDefault="008C33AC" w:rsidP="00BB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14,058</w:t>
            </w:r>
          </w:p>
        </w:tc>
      </w:tr>
    </w:tbl>
    <w:p w14:paraId="431F6A3D" w14:textId="04306CC2" w:rsidR="0046662A" w:rsidRDefault="00466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080"/>
        <w:gridCol w:w="270"/>
        <w:gridCol w:w="990"/>
        <w:gridCol w:w="270"/>
        <w:gridCol w:w="1080"/>
        <w:gridCol w:w="270"/>
        <w:gridCol w:w="1260"/>
      </w:tblGrid>
      <w:tr w:rsidR="003F14C0" w:rsidRPr="006A5DCA" w14:paraId="71A672B2" w14:textId="77777777" w:rsidTr="00D103A7">
        <w:tc>
          <w:tcPr>
            <w:tcW w:w="4248" w:type="dxa"/>
          </w:tcPr>
          <w:p w14:paraId="2073A4AF" w14:textId="1409BAB9" w:rsidR="003F14C0" w:rsidRPr="006A5DCA" w:rsidRDefault="003F14C0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4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F81907D" w14:textId="7D0A691B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90C6C0" w14:textId="77777777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525AE8E" w14:textId="1E389DCC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30F0" w:rsidRPr="006A5DCA" w14:paraId="1B54D3DF" w14:textId="77777777" w:rsidTr="00D103A7">
        <w:tc>
          <w:tcPr>
            <w:tcW w:w="4248" w:type="dxa"/>
          </w:tcPr>
          <w:p w14:paraId="198B1333" w14:textId="77777777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C3AD0" w14:textId="1D68D678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5E18E247" w14:textId="77777777" w:rsidR="004A30F0" w:rsidRPr="006A5DCA" w:rsidRDefault="004A30F0" w:rsidP="004A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AD97C7" w14:textId="524AEF98" w:rsidR="004A30F0" w:rsidRPr="006A5DCA" w:rsidRDefault="004A30F0" w:rsidP="004A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DA4B344" w14:textId="77777777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7E08DA" w14:textId="661B9958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826622B" w14:textId="77777777" w:rsidR="004A30F0" w:rsidRPr="006A5DCA" w:rsidRDefault="004A30F0" w:rsidP="004A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90F6B1" w14:textId="3BC85FBA" w:rsidR="004A30F0" w:rsidRPr="006A5DCA" w:rsidRDefault="004A30F0" w:rsidP="004A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4A30F0" w:rsidRPr="006A5DCA" w14:paraId="594B13EB" w14:textId="77777777" w:rsidTr="00D103A7">
        <w:tc>
          <w:tcPr>
            <w:tcW w:w="4248" w:type="dxa"/>
          </w:tcPr>
          <w:p w14:paraId="2050D753" w14:textId="2C767738" w:rsidR="004A30F0" w:rsidRPr="0046662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613F4D" w14:textId="2C31902B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5C65700" w14:textId="77777777" w:rsidR="004A30F0" w:rsidRPr="006A5DCA" w:rsidRDefault="004A30F0" w:rsidP="004A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044F4D" w14:textId="37D93879" w:rsidR="004A30F0" w:rsidRPr="006A5DCA" w:rsidRDefault="004A30F0" w:rsidP="004A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630E92" w14:textId="77777777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2C975" w14:textId="07CD2C61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7678637" w14:textId="77777777" w:rsidR="004A30F0" w:rsidRPr="006A5DCA" w:rsidRDefault="004A30F0" w:rsidP="004A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94B75B" w14:textId="7F0F3DD0" w:rsidR="004A30F0" w:rsidRPr="006A5DCA" w:rsidRDefault="004A30F0" w:rsidP="004A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B1724" w:rsidRPr="006A5DCA" w14:paraId="08617E9C" w14:textId="77777777" w:rsidTr="00D103A7">
        <w:tc>
          <w:tcPr>
            <w:tcW w:w="4248" w:type="dxa"/>
          </w:tcPr>
          <w:p w14:paraId="304813EF" w14:textId="107879BF" w:rsidR="00DB1724" w:rsidRPr="0046662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66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vAlign w:val="center"/>
          </w:tcPr>
          <w:p w14:paraId="58319170" w14:textId="1CD601A0" w:rsidR="00DB1724" w:rsidRPr="006A5DCA" w:rsidRDefault="00DB1724" w:rsidP="00DB172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00A558D2" w14:textId="77777777" w:rsidR="00DB1724" w:rsidRPr="006A5DCA" w:rsidRDefault="00DB1724" w:rsidP="00DB172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24D2FAD" w14:textId="4B026674" w:rsidR="00DB1724" w:rsidRPr="006A5DCA" w:rsidRDefault="00DB1724" w:rsidP="00DB172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62AF350" w14:textId="77777777" w:rsidR="00DB1724" w:rsidRPr="006A5DCA" w:rsidRDefault="00DB172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C525D7" w14:textId="0F4FACAD" w:rsidR="00DB1724" w:rsidRPr="006A5DCA" w:rsidRDefault="00DB1724" w:rsidP="00DB172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3E49AAE2" w14:textId="77777777" w:rsidR="00DB1724" w:rsidRPr="006A5DCA" w:rsidRDefault="00DB1724" w:rsidP="00DB172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2B2D6AA8" w14:textId="611D7A4B" w:rsidR="00DB1724" w:rsidRPr="006A5DCA" w:rsidRDefault="00DB1724" w:rsidP="00DB172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DB1724" w:rsidRPr="006A5DCA" w14:paraId="32F9342D" w14:textId="77777777" w:rsidTr="00D103A7">
        <w:tc>
          <w:tcPr>
            <w:tcW w:w="4248" w:type="dxa"/>
          </w:tcPr>
          <w:p w14:paraId="1F42D667" w14:textId="77777777" w:rsidR="00DB1724" w:rsidRPr="006A5DCA" w:rsidRDefault="00DB1724" w:rsidP="00DB17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6227FBF1" w14:textId="701211C7" w:rsidR="00DB1724" w:rsidRPr="006A5DCA" w:rsidRDefault="00DB172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1724" w:rsidRPr="006A5DCA" w14:paraId="483E82BC" w14:textId="77777777" w:rsidTr="00D103A7">
        <w:tc>
          <w:tcPr>
            <w:tcW w:w="4248" w:type="dxa"/>
          </w:tcPr>
          <w:p w14:paraId="7050D40B" w14:textId="23B145D6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67E38C26" w14:textId="77777777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48C36" w14:textId="77777777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3B781" w14:textId="77777777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39912" w14:textId="77777777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340CC6" w14:textId="77777777" w:rsidR="00DB1724" w:rsidRPr="006A5DCA" w:rsidRDefault="00DB172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ADB7B" w14:textId="77777777" w:rsidR="00DB1724" w:rsidRPr="006A5DCA" w:rsidRDefault="00DB172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229F1B" w14:textId="77777777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33AC" w:rsidRPr="006A5DCA" w14:paraId="7BD86AFA" w14:textId="77777777" w:rsidTr="00D103A7">
        <w:tc>
          <w:tcPr>
            <w:tcW w:w="4248" w:type="dxa"/>
          </w:tcPr>
          <w:p w14:paraId="1D538435" w14:textId="77777777" w:rsidR="008C33AC" w:rsidRPr="006A5DCA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803A146" w14:textId="495004C8" w:rsidR="008C33AC" w:rsidRPr="00401FD5" w:rsidRDefault="008C33AC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1F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EC0DD" w14:textId="77777777" w:rsidR="008C33AC" w:rsidRPr="006A5DCA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49AE3C" w14:textId="7C154C43" w:rsidR="008C33AC" w:rsidRPr="0046662A" w:rsidRDefault="008C33AC" w:rsidP="00DB1724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6662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E065F" w14:textId="77777777" w:rsidR="008C33AC" w:rsidRPr="006A5DCA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7246F" w14:textId="146336AE" w:rsidR="008C33AC" w:rsidRPr="006A5DCA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104,702</w:t>
            </w:r>
          </w:p>
        </w:tc>
        <w:tc>
          <w:tcPr>
            <w:tcW w:w="270" w:type="dxa"/>
          </w:tcPr>
          <w:p w14:paraId="147D7977" w14:textId="77777777" w:rsidR="008C33AC" w:rsidRPr="006A5DCA" w:rsidRDefault="008C33AC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A9741E" w14:textId="27DB0F27" w:rsidR="008C33AC" w:rsidRPr="006A5DCA" w:rsidRDefault="008C33AC" w:rsidP="00BB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114,041</w:t>
            </w:r>
          </w:p>
        </w:tc>
      </w:tr>
      <w:tr w:rsidR="008C33AC" w:rsidRPr="006A5DCA" w14:paraId="40F1C43C" w14:textId="77777777" w:rsidTr="00D103A7">
        <w:tc>
          <w:tcPr>
            <w:tcW w:w="4248" w:type="dxa"/>
          </w:tcPr>
          <w:p w14:paraId="388CEEFC" w14:textId="77777777" w:rsidR="008C33AC" w:rsidRPr="006A5DCA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B8FE42" w14:textId="1DD43E1B" w:rsidR="008C33AC" w:rsidRPr="00401FD5" w:rsidRDefault="008C33AC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D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EF31C" w14:textId="77777777" w:rsidR="008C33AC" w:rsidRPr="006A5DCA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C13770" w14:textId="581B9EF9" w:rsidR="008C33AC" w:rsidRPr="008A72A9" w:rsidRDefault="008C33AC" w:rsidP="00DB1724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7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789B5B" w14:textId="77777777" w:rsidR="008C33AC" w:rsidRPr="006A5DCA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ECC4EE" w14:textId="3D3565BC" w:rsidR="008C33AC" w:rsidRPr="0053620F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104,702</w:t>
            </w:r>
          </w:p>
        </w:tc>
        <w:tc>
          <w:tcPr>
            <w:tcW w:w="270" w:type="dxa"/>
          </w:tcPr>
          <w:p w14:paraId="414BB441" w14:textId="77777777" w:rsidR="008C33AC" w:rsidRPr="006A5DCA" w:rsidRDefault="008C33AC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4EFAA2" w14:textId="688A269E" w:rsidR="008C33AC" w:rsidRPr="0053620F" w:rsidRDefault="008C33AC" w:rsidP="00BB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114,041</w:t>
            </w:r>
          </w:p>
        </w:tc>
      </w:tr>
      <w:tr w:rsidR="008C33AC" w:rsidRPr="006A5DCA" w14:paraId="7F8D2C19" w14:textId="77777777" w:rsidTr="00D103A7">
        <w:tc>
          <w:tcPr>
            <w:tcW w:w="4248" w:type="dxa"/>
          </w:tcPr>
          <w:p w14:paraId="04170979" w14:textId="77777777" w:rsidR="008C33AC" w:rsidRPr="006A5DCA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D31A23" w14:textId="77777777" w:rsidR="008C33AC" w:rsidRPr="0046662A" w:rsidRDefault="008C33AC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E6683" w14:textId="77777777" w:rsidR="008C33AC" w:rsidRPr="006A5DCA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CF9978" w14:textId="77777777" w:rsidR="008C33AC" w:rsidRPr="007B71FD" w:rsidRDefault="008C33AC" w:rsidP="00DB1724">
            <w:pPr>
              <w:pStyle w:val="Caption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F4DF6" w14:textId="77777777" w:rsidR="008C33AC" w:rsidRPr="006A5DCA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9EA724" w14:textId="77777777" w:rsidR="008C33AC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EE293" w14:textId="77777777" w:rsidR="008C33AC" w:rsidRPr="006A5DCA" w:rsidRDefault="008C33AC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C6FAB8" w14:textId="77777777" w:rsidR="008C33AC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C33AC" w:rsidRPr="006A5DCA" w14:paraId="4B63E148" w14:textId="77777777" w:rsidTr="00D103A7">
        <w:tc>
          <w:tcPr>
            <w:tcW w:w="4248" w:type="dxa"/>
          </w:tcPr>
          <w:p w14:paraId="58441C11" w14:textId="1143CD2E" w:rsidR="008C33AC" w:rsidRPr="006A5DCA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vAlign w:val="center"/>
          </w:tcPr>
          <w:p w14:paraId="47F5AFB0" w14:textId="77777777" w:rsidR="008C33AC" w:rsidRPr="0046662A" w:rsidRDefault="008C33AC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761C1EA" w14:textId="77777777" w:rsidR="008C33AC" w:rsidRPr="006A5DCA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C58F2B8" w14:textId="77777777" w:rsidR="008C33AC" w:rsidRPr="007B71FD" w:rsidRDefault="008C33AC" w:rsidP="00DB1724">
            <w:pPr>
              <w:pStyle w:val="Caption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445F9" w14:textId="77777777" w:rsidR="008C33AC" w:rsidRPr="006A5DCA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0DD4617" w14:textId="77777777" w:rsidR="008C33AC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3D691A9" w14:textId="77777777" w:rsidR="008C33AC" w:rsidRPr="006A5DCA" w:rsidRDefault="008C33AC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99EC7CE" w14:textId="77777777" w:rsidR="008C33AC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C33AC" w:rsidRPr="006A5DCA" w14:paraId="1F8D5473" w14:textId="77777777" w:rsidTr="00D103A7">
        <w:tc>
          <w:tcPr>
            <w:tcW w:w="4248" w:type="dxa"/>
          </w:tcPr>
          <w:p w14:paraId="043A39F0" w14:textId="32E6A93B" w:rsidR="008C33AC" w:rsidRPr="006A5DCA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8CD6DF9" w14:textId="4981A0F3" w:rsidR="008C33AC" w:rsidRPr="00401FD5" w:rsidRDefault="008C33AC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1F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00D5BB" w14:textId="77777777" w:rsidR="008C33AC" w:rsidRPr="00632677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42C78" w14:textId="36AEA161" w:rsidR="008C33AC" w:rsidRPr="00632677" w:rsidRDefault="008C33AC" w:rsidP="00DB1724">
            <w:pPr>
              <w:pStyle w:val="Caption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3267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AC0A5" w14:textId="77777777" w:rsidR="008C33AC" w:rsidRPr="006A5DCA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D7DF7" w14:textId="4D52405A" w:rsidR="008C33AC" w:rsidRPr="00CD2E49" w:rsidRDefault="002C7512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8C33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094</w:t>
            </w:r>
          </w:p>
        </w:tc>
        <w:tc>
          <w:tcPr>
            <w:tcW w:w="270" w:type="dxa"/>
            <w:vAlign w:val="bottom"/>
          </w:tcPr>
          <w:p w14:paraId="499648AB" w14:textId="77777777" w:rsidR="008C33AC" w:rsidRPr="006A5DCA" w:rsidRDefault="008C33AC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6E9D17" w14:textId="6C293C6D" w:rsidR="008C33AC" w:rsidRDefault="008C33AC" w:rsidP="00BB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40,399</w:t>
            </w:r>
          </w:p>
        </w:tc>
      </w:tr>
      <w:tr w:rsidR="008C33AC" w:rsidRPr="006A5DCA" w14:paraId="092A8E45" w14:textId="77777777" w:rsidTr="00D103A7">
        <w:tc>
          <w:tcPr>
            <w:tcW w:w="4248" w:type="dxa"/>
          </w:tcPr>
          <w:p w14:paraId="26667274" w14:textId="4C973156" w:rsidR="008C33AC" w:rsidRPr="006A5DCA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41A275" w14:textId="0D0859A1" w:rsidR="008C33AC" w:rsidRPr="00401FD5" w:rsidRDefault="008C33AC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1FD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0245EF" w14:textId="77777777" w:rsidR="008C33AC" w:rsidRPr="00632677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41BD17" w14:textId="6471E7CB" w:rsidR="008C33AC" w:rsidRPr="00632677" w:rsidRDefault="008C33AC" w:rsidP="00DB1724">
            <w:pPr>
              <w:pStyle w:val="Caption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26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FFD7F8" w14:textId="77777777" w:rsidR="008C33AC" w:rsidRPr="006A5DCA" w:rsidRDefault="008C33AC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0D4347" w14:textId="605B3D2D" w:rsidR="008C33AC" w:rsidRDefault="002C7512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8C3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17DAA9C7" w14:textId="77777777" w:rsidR="008C33AC" w:rsidRPr="006A5DCA" w:rsidRDefault="008C33AC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AFE680" w14:textId="14030983" w:rsidR="008C33AC" w:rsidRDefault="008C33AC" w:rsidP="00BB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40,399</w:t>
            </w:r>
          </w:p>
        </w:tc>
      </w:tr>
    </w:tbl>
    <w:p w14:paraId="4A9BFC78" w14:textId="77777777" w:rsidR="00044E5A" w:rsidRDefault="00044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39908C1" w14:textId="1A4A7305" w:rsidR="00EA3AEC" w:rsidRPr="006A5DCA" w:rsidRDefault="00EA3AEC" w:rsidP="00742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426" w:firstLine="114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  <w:r w:rsidR="000E66BF" w:rsidRPr="006A5DC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00F1BE97" w14:textId="77777777" w:rsidR="00EA3AEC" w:rsidRPr="006A5DCA" w:rsidRDefault="00EA3AEC" w:rsidP="00EF731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5295E9A" w14:textId="3B0A70F6" w:rsidR="000B1721" w:rsidRPr="006A5DCA" w:rsidRDefault="00AA7236" w:rsidP="00836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B80CA4" w:rsidRPr="003F3A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4A30F0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4A30F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4A30F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A30F0" w:rsidRPr="003F3A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E7347E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DB1724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E7347E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171149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A3AEC" w:rsidRPr="006A5DCA">
        <w:rPr>
          <w:rFonts w:asciiTheme="majorBidi" w:hAnsiTheme="majorBidi" w:cstheme="majorBidi"/>
          <w:sz w:val="30"/>
          <w:szCs w:val="30"/>
          <w:cs/>
        </w:rPr>
        <w:t>มีสัญญาสำคัญที่ทำกับบุคคลหรือกิจการที่เกี่ยวข้องกันดังต่อไปนี้</w:t>
      </w:r>
    </w:p>
    <w:p w14:paraId="654B1BA5" w14:textId="0E08D997" w:rsidR="002A641D" w:rsidRDefault="002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715D9D8" w14:textId="73481F61" w:rsidR="00F47696" w:rsidRPr="006A5DCA" w:rsidRDefault="00F47696" w:rsidP="00EF7317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1A1C3F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</w:t>
      </w:r>
    </w:p>
    <w:p w14:paraId="7C530F07" w14:textId="77777777" w:rsidR="00F47696" w:rsidRPr="006A5DCA" w:rsidRDefault="00F4769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9747E66" w14:textId="5AF12DAB" w:rsidR="008919F3" w:rsidRPr="00A66BA9" w:rsidRDefault="000E66BF" w:rsidP="008E489C">
      <w:pPr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BA9">
        <w:rPr>
          <w:rFonts w:asciiTheme="majorBidi" w:hAnsiTheme="majorBidi" w:cstheme="majorBidi"/>
          <w:sz w:val="30"/>
          <w:szCs w:val="30"/>
          <w:cs/>
        </w:rPr>
        <w:t>บริษัทได้ทำสั</w:t>
      </w:r>
      <w:r w:rsidR="009C7AF3" w:rsidRPr="00A66BA9">
        <w:rPr>
          <w:rFonts w:asciiTheme="majorBidi" w:hAnsiTheme="majorBidi" w:cstheme="majorBidi"/>
          <w:sz w:val="30"/>
          <w:szCs w:val="30"/>
          <w:cs/>
        </w:rPr>
        <w:t>ญญาเงินให้กู้ยืมกับบริษัทย่อย</w:t>
      </w:r>
      <w:r w:rsidRPr="00A66BA9">
        <w:rPr>
          <w:rFonts w:asciiTheme="majorBidi" w:hAnsiTheme="majorBidi" w:cstheme="majorBidi"/>
          <w:sz w:val="30"/>
          <w:szCs w:val="30"/>
          <w:cs/>
        </w:rPr>
        <w:t>โดยมีอัตราดอกเบี้ยตามที่กำหนดในสัญญา เงินต้นและดอกเบี้ย</w:t>
      </w:r>
      <w:r w:rsidR="001D17AF"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="001A6B3E" w:rsidRPr="00A66BA9">
        <w:rPr>
          <w:rFonts w:asciiTheme="majorBidi" w:hAnsiTheme="majorBidi" w:cstheme="majorBidi"/>
          <w:sz w:val="30"/>
          <w:szCs w:val="30"/>
        </w:rPr>
        <w:br/>
      </w:r>
      <w:r w:rsidRPr="00A66BA9">
        <w:rPr>
          <w:rFonts w:asciiTheme="majorBidi" w:hAnsiTheme="majorBidi" w:cstheme="majorBidi"/>
          <w:sz w:val="30"/>
          <w:szCs w:val="30"/>
          <w:cs/>
        </w:rPr>
        <w:t xml:space="preserve">มีกำหนดชำระคืนภายใน </w:t>
      </w:r>
      <w:r w:rsidR="00D830A6" w:rsidRPr="00A66BA9">
        <w:rPr>
          <w:rFonts w:asciiTheme="majorBidi" w:hAnsiTheme="majorBidi" w:cstheme="majorBidi"/>
          <w:sz w:val="30"/>
          <w:szCs w:val="30"/>
        </w:rPr>
        <w:t>1</w:t>
      </w:r>
      <w:r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sz w:val="30"/>
          <w:szCs w:val="30"/>
          <w:cs/>
        </w:rPr>
        <w:t xml:space="preserve">ปี นับจากวันที่สัญญา ณ วันที่ </w:t>
      </w:r>
      <w:r w:rsidR="004A30F0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4A30F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4A30F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A30F0" w:rsidRPr="003F3A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9F08B5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D0182E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sz w:val="30"/>
          <w:szCs w:val="30"/>
          <w:cs/>
        </w:rPr>
        <w:t>ยอดเงินกู้</w:t>
      </w:r>
      <w:r w:rsidR="00DE785C" w:rsidRPr="00A66BA9">
        <w:rPr>
          <w:rFonts w:asciiTheme="majorBidi" w:hAnsiTheme="majorBidi" w:cstheme="majorBidi"/>
          <w:sz w:val="30"/>
          <w:szCs w:val="30"/>
          <w:cs/>
        </w:rPr>
        <w:t>ยืม</w:t>
      </w:r>
      <w:r w:rsidR="00A66BA9">
        <w:rPr>
          <w:rFonts w:asciiTheme="majorBidi" w:hAnsiTheme="majorBidi" w:cstheme="majorBidi" w:hint="cs"/>
          <w:sz w:val="30"/>
          <w:szCs w:val="30"/>
          <w:cs/>
        </w:rPr>
        <w:t>และดอกเบี้ยค้างรับ</w:t>
      </w:r>
      <w:r w:rsidRPr="00A66BA9">
        <w:rPr>
          <w:rFonts w:asciiTheme="majorBidi" w:hAnsiTheme="majorBidi" w:cstheme="majorBidi"/>
          <w:sz w:val="30"/>
          <w:szCs w:val="30"/>
          <w:cs/>
        </w:rPr>
        <w:t>คงเหลือมี</w:t>
      </w:r>
      <w:r w:rsidRPr="00735C4C">
        <w:rPr>
          <w:rFonts w:asciiTheme="majorBidi" w:hAnsiTheme="majorBidi" w:cstheme="majorBidi"/>
          <w:sz w:val="30"/>
          <w:szCs w:val="30"/>
          <w:cs/>
        </w:rPr>
        <w:t>จำนวน</w:t>
      </w:r>
      <w:r w:rsidR="00A16CAF" w:rsidRPr="00735C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11163">
        <w:rPr>
          <w:rFonts w:asciiTheme="majorBidi" w:hAnsiTheme="majorBidi" w:cstheme="majorBidi"/>
          <w:sz w:val="30"/>
          <w:szCs w:val="30"/>
        </w:rPr>
        <w:t>318.8</w:t>
      </w:r>
      <w:r w:rsidR="00D27E26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3133FF" w:rsidRPr="00735C4C">
        <w:rPr>
          <w:rFonts w:asciiTheme="majorBidi" w:hAnsiTheme="majorBidi" w:cstheme="majorBidi"/>
          <w:sz w:val="30"/>
          <w:szCs w:val="30"/>
          <w:cs/>
        </w:rPr>
        <w:t>ล้าน</w:t>
      </w:r>
      <w:r w:rsidR="003133FF" w:rsidRPr="00A66BA9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130F3" w:rsidRPr="00A66BA9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830A6" w:rsidRPr="00A66BA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CF50EF" w:rsidRPr="00A66BA9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130F3" w:rsidRPr="00A66BA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F50EF" w:rsidRPr="00A66BA9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0182E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0182E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312.1</w:t>
      </w:r>
      <w:r w:rsidRPr="00A66BA9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DA79131" w14:textId="26ABAE9D" w:rsidR="001E2FAF" w:rsidRPr="006A5DCA" w:rsidRDefault="001E2FAF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489FE2" w14:textId="4283C183" w:rsidR="00EA3AEC" w:rsidRPr="006A5DCA" w:rsidRDefault="00EA3AEC" w:rsidP="00202399">
      <w:pPr>
        <w:tabs>
          <w:tab w:val="clear" w:pos="454"/>
          <w:tab w:val="left" w:pos="45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สัญญาจัดหาสินค้า</w:t>
      </w:r>
    </w:p>
    <w:p w14:paraId="032A7207" w14:textId="77777777" w:rsidR="00A43014" w:rsidRPr="006A5DCA" w:rsidRDefault="00A43014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865"/>
        </w:tabs>
        <w:spacing w:line="240" w:lineRule="auto"/>
        <w:ind w:right="-29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2259F46" w14:textId="7EB252EB" w:rsidR="002A641D" w:rsidRDefault="00EA3AEC" w:rsidP="007420CE">
      <w:pPr>
        <w:tabs>
          <w:tab w:val="clear" w:pos="454"/>
          <w:tab w:val="left" w:pos="450"/>
          <w:tab w:val="left" w:pos="963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บริษัทมีสัญญาจัดหา</w:t>
      </w:r>
      <w:r w:rsidRPr="00202399">
        <w:rPr>
          <w:rFonts w:asciiTheme="majorBidi" w:hAnsiTheme="majorBidi" w:cstheme="majorBidi"/>
          <w:spacing w:val="-4"/>
          <w:sz w:val="30"/>
          <w:szCs w:val="30"/>
          <w:cs/>
        </w:rPr>
        <w:t>สินค้า</w:t>
      </w:r>
      <w:r w:rsidRPr="006A5DCA">
        <w:rPr>
          <w:rFonts w:asciiTheme="majorBidi" w:hAnsiTheme="majorBidi" w:cstheme="majorBidi"/>
          <w:sz w:val="30"/>
          <w:szCs w:val="30"/>
          <w:cs/>
        </w:rPr>
        <w:t>กับ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บริษัท เมก้า ไลฟ์ไซแอ็นซ์ พีทีวาย จำกัด</w:t>
      </w:r>
      <w:r w:rsidR="007C26D7" w:rsidRPr="006A5DCA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</w:t>
      </w:r>
      <w:r w:rsidR="000C0E75" w:rsidRPr="006A5DCA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บริษัทตกลงที่จะผลิตและจัดหาสินค้า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ตามความต้องการของบริษัทย่อย ซึ่งสินค้าดังกล่าวเป็นไปตาม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คุณสมบัติที่ตกลงกันและเป็นไปตามมาตรฐาน </w:t>
      </w:r>
      <w:r w:rsidRPr="006A5DCA">
        <w:rPr>
          <w:rFonts w:asciiTheme="majorBidi" w:hAnsiTheme="majorBidi" w:cstheme="majorBidi"/>
          <w:sz w:val="30"/>
          <w:szCs w:val="30"/>
        </w:rPr>
        <w:t>GMP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A2408C5" w14:textId="77777777" w:rsidR="00CE145B" w:rsidRDefault="00CE145B" w:rsidP="00003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720"/>
          <w:tab w:val="left" w:pos="810"/>
          <w:tab w:val="left" w:pos="927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E37B92F" w14:textId="331BBFC3" w:rsidR="00E21ABB" w:rsidRPr="00526B24" w:rsidRDefault="00E21ABB" w:rsidP="00526B24">
      <w:pPr>
        <w:tabs>
          <w:tab w:val="clear" w:pos="454"/>
          <w:tab w:val="left" w:pos="567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  <w:r w:rsidR="00A650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สนับสนุน</w:t>
      </w:r>
    </w:p>
    <w:p w14:paraId="2AC7FFD7" w14:textId="77777777" w:rsidR="00E21ABB" w:rsidRPr="006A5DCA" w:rsidRDefault="00E21ABB" w:rsidP="00071000">
      <w:pPr>
        <w:tabs>
          <w:tab w:val="clear" w:pos="454"/>
          <w:tab w:val="clear" w:pos="907"/>
          <w:tab w:val="left" w:pos="45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0A5C7BB" w14:textId="085FB562" w:rsidR="00D2285F" w:rsidRPr="006924C6" w:rsidRDefault="00E21ABB" w:rsidP="007B1BBC">
      <w:pPr>
        <w:tabs>
          <w:tab w:val="clear" w:pos="454"/>
          <w:tab w:val="clear" w:pos="680"/>
          <w:tab w:val="left" w:pos="450"/>
          <w:tab w:val="left" w:pos="540"/>
          <w:tab w:val="left" w:pos="9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924C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830A6" w:rsidRPr="006924C6">
        <w:rPr>
          <w:rFonts w:asciiTheme="majorBidi" w:hAnsiTheme="majorBidi" w:cstheme="majorBidi"/>
          <w:sz w:val="30"/>
          <w:szCs w:val="30"/>
        </w:rPr>
        <w:t>1</w:t>
      </w:r>
      <w:r w:rsidRPr="006924C6">
        <w:rPr>
          <w:rFonts w:asciiTheme="majorBidi" w:hAnsiTheme="majorBidi" w:cstheme="majorBidi"/>
          <w:sz w:val="30"/>
          <w:szCs w:val="30"/>
        </w:rPr>
        <w:t xml:space="preserve"> 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CF50EF" w:rsidRPr="006924C6">
        <w:rPr>
          <w:rFonts w:asciiTheme="majorBidi" w:hAnsiTheme="majorBidi" w:cstheme="majorBidi"/>
          <w:sz w:val="30"/>
          <w:szCs w:val="30"/>
        </w:rPr>
        <w:t>2</w:t>
      </w:r>
      <w:r w:rsidR="00D130F3" w:rsidRPr="006924C6">
        <w:rPr>
          <w:rFonts w:asciiTheme="majorBidi" w:hAnsiTheme="majorBidi" w:cstheme="majorBidi"/>
          <w:sz w:val="30"/>
          <w:szCs w:val="30"/>
        </w:rPr>
        <w:t>55</w:t>
      </w:r>
      <w:r w:rsidR="001855F0" w:rsidRPr="006924C6">
        <w:rPr>
          <w:rFonts w:asciiTheme="majorBidi" w:hAnsiTheme="majorBidi" w:cstheme="majorBidi"/>
          <w:sz w:val="30"/>
          <w:szCs w:val="30"/>
        </w:rPr>
        <w:t>8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บริษัทได้ทำสัญญาบริการกับ </w:t>
      </w:r>
      <w:r w:rsidRPr="006924C6">
        <w:rPr>
          <w:rFonts w:asciiTheme="majorBidi" w:hAnsiTheme="majorBidi" w:cstheme="majorBidi"/>
          <w:sz w:val="30"/>
          <w:szCs w:val="30"/>
        </w:rPr>
        <w:t xml:space="preserve">Mega Lifesciences Private Limited </w:t>
      </w:r>
      <w:r w:rsidRPr="006924C6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="00BD734E" w:rsidRPr="006924C6">
        <w:rPr>
          <w:rFonts w:asciiTheme="majorBidi" w:hAnsiTheme="majorBidi" w:cstheme="majorBidi"/>
          <w:sz w:val="30"/>
          <w:szCs w:val="30"/>
          <w:cs/>
        </w:rPr>
        <w:t>ทางอ้อม</w:t>
      </w:r>
      <w:r w:rsidR="00071000" w:rsidRPr="006924C6">
        <w:rPr>
          <w:rFonts w:asciiTheme="majorBidi" w:hAnsiTheme="majorBidi" w:cstheme="majorBidi"/>
          <w:sz w:val="30"/>
          <w:szCs w:val="30"/>
        </w:rPr>
        <w:t xml:space="preserve"> </w:t>
      </w:r>
      <w:r w:rsidR="00C56119" w:rsidRPr="006924C6">
        <w:rPr>
          <w:rFonts w:asciiTheme="majorBidi" w:hAnsiTheme="majorBidi" w:cstheme="majorBidi" w:hint="cs"/>
          <w:sz w:val="30"/>
          <w:szCs w:val="30"/>
          <w:cs/>
        </w:rPr>
        <w:t>และต่อมา</w:t>
      </w:r>
      <w:r w:rsidR="00071000" w:rsidRPr="006924C6">
        <w:rPr>
          <w:rFonts w:asciiTheme="majorBidi" w:hAnsiTheme="majorBidi" w:cstheme="majorBidi" w:hint="cs"/>
          <w:sz w:val="30"/>
          <w:szCs w:val="30"/>
          <w:cs/>
        </w:rPr>
        <w:t xml:space="preserve">สัญญาเพิ่มเติมของสัญญานี้ได้ถูกจัดทำขึ้นเมื่อวันที่ </w:t>
      </w:r>
      <w:r w:rsidR="00071000" w:rsidRPr="006924C6">
        <w:rPr>
          <w:rFonts w:asciiTheme="majorBidi" w:hAnsiTheme="majorBidi" w:cstheme="majorBidi"/>
          <w:sz w:val="30"/>
          <w:szCs w:val="30"/>
        </w:rPr>
        <w:t xml:space="preserve">14 </w:t>
      </w:r>
      <w:r w:rsidR="00071000" w:rsidRPr="006924C6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071000" w:rsidRPr="006924C6">
        <w:rPr>
          <w:rFonts w:asciiTheme="majorBidi" w:hAnsiTheme="majorBidi" w:cstheme="majorBidi"/>
          <w:sz w:val="30"/>
          <w:szCs w:val="30"/>
        </w:rPr>
        <w:t xml:space="preserve">2566 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6924C6">
        <w:rPr>
          <w:rFonts w:asciiTheme="majorBidi" w:hAnsiTheme="majorBidi" w:cstheme="majorBidi"/>
          <w:sz w:val="30"/>
          <w:szCs w:val="30"/>
        </w:rPr>
        <w:t xml:space="preserve">Mega Lifesciences Private Limited 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ตกลงที่จะให้บริการช่วยเหลือและสนับสนุน โดยไม่ผูกขาดในด้านการจัดเก็บข้อมูล การติดต่อ </w:t>
      </w:r>
      <w:r w:rsidR="00071000" w:rsidRPr="006924C6">
        <w:rPr>
          <w:rFonts w:asciiTheme="majorBidi" w:hAnsiTheme="majorBidi" w:cstheme="majorBidi"/>
          <w:sz w:val="30"/>
          <w:szCs w:val="30"/>
        </w:rPr>
        <w:br/>
      </w:r>
      <w:r w:rsidRPr="006924C6">
        <w:rPr>
          <w:rFonts w:asciiTheme="majorBidi" w:hAnsiTheme="majorBidi" w:cstheme="majorBidi"/>
          <w:sz w:val="30"/>
          <w:szCs w:val="30"/>
          <w:cs/>
        </w:rPr>
        <w:t>และประสานงาน บริษัทตกลงที่จะจ่ายค่าบริการเป็นรายไตรมาสเท่ากับต้นทุนการดำเนินงานที่เกิดขึ้น</w:t>
      </w:r>
      <w:r w:rsidR="00071000" w:rsidRPr="006924C6">
        <w:rPr>
          <w:rFonts w:asciiTheme="majorBidi" w:hAnsiTheme="majorBidi" w:cstheme="majorBidi"/>
          <w:sz w:val="30"/>
          <w:szCs w:val="30"/>
        </w:rPr>
        <w:br/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6924C6">
        <w:rPr>
          <w:rFonts w:asciiTheme="majorBidi" w:hAnsiTheme="majorBidi" w:cstheme="majorBidi"/>
          <w:sz w:val="30"/>
          <w:szCs w:val="30"/>
        </w:rPr>
        <w:t>Mega Lifesciences Private Limited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 บวกส่วนเพิ่ม สัญญาดังกล่าวมีผลบังคับใช้ตั้งแต่วันที่ในสัญญา</w:t>
      </w:r>
      <w:r w:rsidR="006E7032" w:rsidRPr="006924C6">
        <w:rPr>
          <w:rFonts w:asciiTheme="majorBidi" w:hAnsiTheme="majorBidi" w:cstheme="majorBidi"/>
          <w:sz w:val="30"/>
          <w:szCs w:val="30"/>
        </w:rPr>
        <w:br/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6924C6">
        <w:rPr>
          <w:rFonts w:asciiTheme="majorBidi" w:hAnsiTheme="majorBidi" w:cstheme="majorBidi"/>
          <w:sz w:val="30"/>
          <w:szCs w:val="30"/>
        </w:rPr>
        <w:t>9</w:t>
      </w:r>
      <w:r w:rsidR="00D830A6" w:rsidRPr="006924C6">
        <w:rPr>
          <w:rFonts w:asciiTheme="majorBidi" w:hAnsiTheme="majorBidi" w:cstheme="majorBidi"/>
          <w:sz w:val="30"/>
          <w:szCs w:val="30"/>
        </w:rPr>
        <w:t>0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0E66BF" w:rsidRPr="006924C6">
        <w:rPr>
          <w:rFonts w:asciiTheme="majorBidi" w:hAnsiTheme="majorBidi" w:cstheme="majorBidi"/>
          <w:sz w:val="30"/>
          <w:szCs w:val="30"/>
        </w:rPr>
        <w:t xml:space="preserve"> </w:t>
      </w:r>
    </w:p>
    <w:p w14:paraId="73037CCF" w14:textId="484BC9D4" w:rsidR="00044E5A" w:rsidRDefault="00044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  <w:br w:type="page"/>
      </w:r>
    </w:p>
    <w:p w14:paraId="01C15984" w14:textId="285C2BA7" w:rsidR="00A144BC" w:rsidRPr="006A5DCA" w:rsidRDefault="00A144BC" w:rsidP="00093607">
      <w:pPr>
        <w:pStyle w:val="Heading5"/>
        <w:numPr>
          <w:ilvl w:val="0"/>
          <w:numId w:val="16"/>
        </w:numPr>
        <w:tabs>
          <w:tab w:val="left" w:pos="63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lastRenderedPageBreak/>
        <w:t>ลูกหนี้การค้า</w:t>
      </w:r>
    </w:p>
    <w:p w14:paraId="4D0F656D" w14:textId="77777777" w:rsidR="00A07525" w:rsidRPr="006A5DCA" w:rsidRDefault="00A07525" w:rsidP="00614C16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83"/>
        <w:gridCol w:w="1080"/>
        <w:gridCol w:w="236"/>
        <w:gridCol w:w="1027"/>
        <w:gridCol w:w="252"/>
        <w:gridCol w:w="1008"/>
        <w:gridCol w:w="252"/>
        <w:gridCol w:w="986"/>
        <w:gridCol w:w="22"/>
      </w:tblGrid>
      <w:tr w:rsidR="00A07525" w:rsidRPr="006A5DCA" w14:paraId="5B18D773" w14:textId="77777777" w:rsidTr="00093607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62B2E767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04644E56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171DECA5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46" w:type="dxa"/>
            <w:gridSpan w:val="3"/>
          </w:tcPr>
          <w:p w14:paraId="720C40A4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30F0" w:rsidRPr="006A5DCA" w14:paraId="3BA6A0A1" w14:textId="77777777" w:rsidTr="00093607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630E4AFD" w14:textId="77777777" w:rsidR="004A30F0" w:rsidRPr="006A5DCA" w:rsidRDefault="004A30F0" w:rsidP="004A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5FC18C" w14:textId="7156BC33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1290F872" w14:textId="77777777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E97E60F" w14:textId="7BD808B6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" w:type="dxa"/>
          </w:tcPr>
          <w:p w14:paraId="0461B395" w14:textId="77777777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332FE59" w14:textId="71DBC3FF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52" w:type="dxa"/>
          </w:tcPr>
          <w:p w14:paraId="46545E0B" w14:textId="77777777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DA8B14D" w14:textId="75C1F335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4A30F0" w:rsidRPr="006A5DCA" w14:paraId="476D4238" w14:textId="77777777" w:rsidTr="00093607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026D092C" w14:textId="77777777" w:rsidR="004A30F0" w:rsidRPr="006A5DCA" w:rsidRDefault="004A30F0" w:rsidP="004A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0597CE" w14:textId="512E3AB9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6D9D83DD" w14:textId="77777777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4ED8B7CF" w14:textId="4CF602FB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</w:tcPr>
          <w:p w14:paraId="6B106A38" w14:textId="77777777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6FC7E75E" w14:textId="38C49D7A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6303F942" w14:textId="77777777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A7E3969" w14:textId="579ECB83" w:rsidR="004A30F0" w:rsidRPr="006A5DCA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B4809" w:rsidRPr="006A5DCA" w14:paraId="2163FE0C" w14:textId="77777777" w:rsidTr="00093607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4592265A" w14:textId="77777777" w:rsidR="000B4809" w:rsidRPr="006A5DCA" w:rsidRDefault="000B4809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2D61387" w14:textId="035B541E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39B7EACD" w14:textId="77777777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center"/>
          </w:tcPr>
          <w:p w14:paraId="5FB77C42" w14:textId="3790E8CB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1D26DC40" w14:textId="77777777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76DC48C8" w14:textId="45145B7F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center"/>
          </w:tcPr>
          <w:p w14:paraId="7BE11012" w14:textId="77777777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043286A4" w14:textId="57C26D3D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B4809" w:rsidRPr="006A5DCA" w14:paraId="42E38D35" w14:textId="77777777" w:rsidTr="00093607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1415DC3E" w14:textId="77777777" w:rsidR="000B4809" w:rsidRPr="006A5DCA" w:rsidRDefault="000B4809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1" w:type="dxa"/>
            <w:gridSpan w:val="7"/>
          </w:tcPr>
          <w:p w14:paraId="25AEEDBF" w14:textId="77777777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1EC0" w:rsidRPr="006A5DCA" w14:paraId="7186A724" w14:textId="77777777" w:rsidTr="00093607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2EACF569" w14:textId="77777777" w:rsidR="00C61EC0" w:rsidRPr="006A5DCA" w:rsidRDefault="00C61EC0" w:rsidP="0009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3C4F77BD" w14:textId="24D9115B" w:rsidR="00C61EC0" w:rsidRPr="00C61EC0" w:rsidRDefault="008C33AC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2,22</w:t>
            </w:r>
            <w:r w:rsidR="006111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5,607</w:t>
            </w:r>
          </w:p>
        </w:tc>
        <w:tc>
          <w:tcPr>
            <w:tcW w:w="236" w:type="dxa"/>
          </w:tcPr>
          <w:p w14:paraId="4FB16926" w14:textId="29140605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641BA853" w14:textId="2339E2E8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2,257,992</w:t>
            </w:r>
          </w:p>
        </w:tc>
        <w:tc>
          <w:tcPr>
            <w:tcW w:w="252" w:type="dxa"/>
          </w:tcPr>
          <w:p w14:paraId="141569F9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8F2590" w14:textId="06B711D9" w:rsidR="00C61EC0" w:rsidRPr="006A5DCA" w:rsidRDefault="00611163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870</w:t>
            </w:r>
            <w:r w:rsidR="008C33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52" w:type="dxa"/>
          </w:tcPr>
          <w:p w14:paraId="52A0D051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E648671" w14:textId="3471D272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969,080</w:t>
            </w:r>
          </w:p>
        </w:tc>
      </w:tr>
      <w:tr w:rsidR="00C61EC0" w:rsidRPr="006A5DCA" w14:paraId="0B08E524" w14:textId="77777777" w:rsidTr="00093607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55C7074A" w14:textId="77777777" w:rsidR="00C61EC0" w:rsidRPr="006A5DCA" w:rsidRDefault="00C61EC0" w:rsidP="0009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4F6F7B6C" w14:textId="77777777" w:rsidR="00C61EC0" w:rsidRPr="00C61EC0" w:rsidRDefault="00C61EC0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2DEBA66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5A19E91" w14:textId="77777777" w:rsidR="00C61EC0" w:rsidRPr="006A5DCA" w:rsidRDefault="00C61EC0" w:rsidP="00C61EC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44CED68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3C7942" w14:textId="77777777" w:rsidR="00C61EC0" w:rsidRPr="006A5DCA" w:rsidRDefault="00C61EC0" w:rsidP="00C61EC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904C7F2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7776922" w14:textId="77777777" w:rsidR="00C61EC0" w:rsidRPr="006A5DCA" w:rsidRDefault="00C61EC0" w:rsidP="00C61EC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1EC0" w:rsidRPr="006A5DCA" w14:paraId="0A46C5F7" w14:textId="77777777" w:rsidTr="00093607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6F4B5ADC" w14:textId="77777777" w:rsidR="00C61EC0" w:rsidRPr="006A5DCA" w:rsidRDefault="00C61EC0" w:rsidP="00D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hanging="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</w:tcPr>
          <w:p w14:paraId="38E9A062" w14:textId="0DB7CB3A" w:rsidR="00C61EC0" w:rsidRPr="00C61EC0" w:rsidRDefault="008C33AC" w:rsidP="00D1350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111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25,360</w:t>
            </w:r>
          </w:p>
        </w:tc>
        <w:tc>
          <w:tcPr>
            <w:tcW w:w="236" w:type="dxa"/>
          </w:tcPr>
          <w:p w14:paraId="75BAB02E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605DA16" w14:textId="29780F99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423,67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2" w:type="dxa"/>
          </w:tcPr>
          <w:p w14:paraId="798C3DC1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2A050F" w14:textId="57B41A71" w:rsidR="00C61EC0" w:rsidRPr="006A5DCA" w:rsidRDefault="008C33AC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111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45,507</w:t>
            </w:r>
          </w:p>
        </w:tc>
        <w:tc>
          <w:tcPr>
            <w:tcW w:w="252" w:type="dxa"/>
          </w:tcPr>
          <w:p w14:paraId="2B10D250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F6113F0" w14:textId="4AB04F0F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409,844</w:t>
            </w:r>
          </w:p>
        </w:tc>
      </w:tr>
      <w:tr w:rsidR="00C61EC0" w:rsidRPr="006A5DCA" w14:paraId="3A29E885" w14:textId="77777777" w:rsidTr="00093607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58255E29" w14:textId="36F98B2D" w:rsidR="00C61EC0" w:rsidRPr="006A5DCA" w:rsidRDefault="00C61EC0" w:rsidP="00D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hanging="3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</w:tcPr>
          <w:p w14:paraId="2C9A2509" w14:textId="52F314A2" w:rsidR="00C61EC0" w:rsidRPr="00C61EC0" w:rsidRDefault="008C33AC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86,764</w:t>
            </w:r>
          </w:p>
        </w:tc>
        <w:tc>
          <w:tcPr>
            <w:tcW w:w="236" w:type="dxa"/>
          </w:tcPr>
          <w:p w14:paraId="308B9174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557D80B" w14:textId="2573C728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108,688</w:t>
            </w:r>
          </w:p>
        </w:tc>
        <w:tc>
          <w:tcPr>
            <w:tcW w:w="252" w:type="dxa"/>
          </w:tcPr>
          <w:p w14:paraId="46081415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F74DA9" w14:textId="666506ED" w:rsidR="00C61EC0" w:rsidRPr="006A5DCA" w:rsidRDefault="008C33AC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97,511</w:t>
            </w:r>
          </w:p>
        </w:tc>
        <w:tc>
          <w:tcPr>
            <w:tcW w:w="252" w:type="dxa"/>
          </w:tcPr>
          <w:p w14:paraId="306B12AE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6B85F3A" w14:textId="6CC8E787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201,180</w:t>
            </w:r>
          </w:p>
        </w:tc>
      </w:tr>
      <w:tr w:rsidR="00C61EC0" w:rsidRPr="006A5DCA" w14:paraId="06666687" w14:textId="77777777" w:rsidTr="00093607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74CA15D9" w14:textId="748E9B43" w:rsidR="00C61EC0" w:rsidRPr="006A5DCA" w:rsidRDefault="00C61EC0" w:rsidP="00D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hanging="3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</w:tcPr>
          <w:p w14:paraId="07B51661" w14:textId="526B5F98" w:rsidR="00C61EC0" w:rsidRPr="00C61EC0" w:rsidRDefault="008C33AC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29,550</w:t>
            </w:r>
          </w:p>
        </w:tc>
        <w:tc>
          <w:tcPr>
            <w:tcW w:w="236" w:type="dxa"/>
          </w:tcPr>
          <w:p w14:paraId="4928341F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6645B89" w14:textId="1454ED89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148,104</w:t>
            </w:r>
          </w:p>
        </w:tc>
        <w:tc>
          <w:tcPr>
            <w:tcW w:w="252" w:type="dxa"/>
          </w:tcPr>
          <w:p w14:paraId="73185B2D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6EC756" w14:textId="4CC7A2F0" w:rsidR="00C61EC0" w:rsidRPr="006A5DCA" w:rsidRDefault="008C33AC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83,027</w:t>
            </w:r>
          </w:p>
        </w:tc>
        <w:tc>
          <w:tcPr>
            <w:tcW w:w="252" w:type="dxa"/>
          </w:tcPr>
          <w:p w14:paraId="1CE1D6A2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EF3B4A8" w14:textId="7716D487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161,582</w:t>
            </w:r>
          </w:p>
        </w:tc>
      </w:tr>
      <w:tr w:rsidR="00C61EC0" w:rsidRPr="006A5DCA" w14:paraId="639D97FD" w14:textId="77777777" w:rsidTr="00093607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21780630" w14:textId="7B4EF15F" w:rsidR="00C61EC0" w:rsidRPr="006A5DCA" w:rsidRDefault="00C61EC0" w:rsidP="00D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hanging="3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</w:tcPr>
          <w:p w14:paraId="14921B4F" w14:textId="7C3F34C3" w:rsidR="00C61EC0" w:rsidRPr="00C61EC0" w:rsidRDefault="008C33AC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62,803</w:t>
            </w:r>
          </w:p>
        </w:tc>
        <w:tc>
          <w:tcPr>
            <w:tcW w:w="236" w:type="dxa"/>
          </w:tcPr>
          <w:p w14:paraId="442E5E32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41E07C5B" w14:textId="64776531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70,821</w:t>
            </w:r>
          </w:p>
        </w:tc>
        <w:tc>
          <w:tcPr>
            <w:tcW w:w="252" w:type="dxa"/>
          </w:tcPr>
          <w:p w14:paraId="5C0F80E1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9D01F10" w14:textId="21C2C029" w:rsidR="00C61EC0" w:rsidRPr="006A5DCA" w:rsidRDefault="008C33AC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44,534</w:t>
            </w:r>
          </w:p>
        </w:tc>
        <w:tc>
          <w:tcPr>
            <w:tcW w:w="252" w:type="dxa"/>
          </w:tcPr>
          <w:p w14:paraId="20449529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021B1267" w14:textId="6CFC1E64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41,386</w:t>
            </w:r>
          </w:p>
        </w:tc>
      </w:tr>
      <w:tr w:rsidR="00C61EC0" w:rsidRPr="006A5DCA" w14:paraId="7D33DFA6" w14:textId="77777777" w:rsidTr="00093607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2FDCA2F3" w14:textId="01BE30DB" w:rsidR="00C61EC0" w:rsidRPr="006A5DCA" w:rsidRDefault="00C61EC0" w:rsidP="0009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234" w:right="-131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640D2F" w14:textId="1FD82849" w:rsidR="00C61EC0" w:rsidRPr="00C61EC0" w:rsidRDefault="008C33AC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2,930,084</w:t>
            </w:r>
          </w:p>
        </w:tc>
        <w:tc>
          <w:tcPr>
            <w:tcW w:w="236" w:type="dxa"/>
          </w:tcPr>
          <w:p w14:paraId="1F5A93CD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70E4DD23" w14:textId="54A2ED25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3,009,278</w:t>
            </w:r>
          </w:p>
        </w:tc>
        <w:tc>
          <w:tcPr>
            <w:tcW w:w="252" w:type="dxa"/>
          </w:tcPr>
          <w:p w14:paraId="1704745D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0F0D5F3" w14:textId="475298BF" w:rsidR="00C61EC0" w:rsidRPr="006A5DCA" w:rsidRDefault="008C33AC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1,341,203</w:t>
            </w:r>
          </w:p>
        </w:tc>
        <w:tc>
          <w:tcPr>
            <w:tcW w:w="252" w:type="dxa"/>
          </w:tcPr>
          <w:p w14:paraId="524C8DAA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5DE38A0C" w14:textId="2CF0A53A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1,783,072</w:t>
            </w:r>
          </w:p>
        </w:tc>
      </w:tr>
      <w:tr w:rsidR="00C61EC0" w:rsidRPr="006A5DCA" w14:paraId="4D830B61" w14:textId="77777777" w:rsidTr="00093607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4A17D5B8" w14:textId="77777777" w:rsidR="00C61EC0" w:rsidRPr="006A5DCA" w:rsidRDefault="00C61EC0" w:rsidP="0009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" w:right="-131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6EDBC6" w14:textId="1D24CD20" w:rsidR="00C61EC0" w:rsidRPr="00C61EC0" w:rsidRDefault="008C33AC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(37,884)</w:t>
            </w:r>
          </w:p>
        </w:tc>
        <w:tc>
          <w:tcPr>
            <w:tcW w:w="236" w:type="dxa"/>
          </w:tcPr>
          <w:p w14:paraId="2AF1EBEF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1DF501B9" w14:textId="3B5EA531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(34,071)</w:t>
            </w:r>
          </w:p>
        </w:tc>
        <w:tc>
          <w:tcPr>
            <w:tcW w:w="252" w:type="dxa"/>
          </w:tcPr>
          <w:p w14:paraId="5B4FDE23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209CCF1" w14:textId="5C9EFE78" w:rsidR="00C61EC0" w:rsidRPr="006A5DCA" w:rsidRDefault="008C33AC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(15,076)</w:t>
            </w:r>
          </w:p>
        </w:tc>
        <w:tc>
          <w:tcPr>
            <w:tcW w:w="252" w:type="dxa"/>
          </w:tcPr>
          <w:p w14:paraId="6D08066D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67EB6B5F" w14:textId="317B143E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(14,463)</w:t>
            </w:r>
          </w:p>
        </w:tc>
      </w:tr>
      <w:tr w:rsidR="00C61EC0" w:rsidRPr="006A5DCA" w14:paraId="0F886565" w14:textId="77777777" w:rsidTr="00093607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37586959" w14:textId="77777777" w:rsidR="00C61EC0" w:rsidRPr="006A5DCA" w:rsidRDefault="00C61EC0" w:rsidP="0009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CE3E64" w14:textId="27DDF33B" w:rsidR="00C61EC0" w:rsidRPr="00C61EC0" w:rsidRDefault="008C33AC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2,892,200</w:t>
            </w:r>
          </w:p>
        </w:tc>
        <w:tc>
          <w:tcPr>
            <w:tcW w:w="236" w:type="dxa"/>
          </w:tcPr>
          <w:p w14:paraId="643C71F8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7DED29A8" w14:textId="079FCDBD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2,975,207</w:t>
            </w:r>
          </w:p>
        </w:tc>
        <w:tc>
          <w:tcPr>
            <w:tcW w:w="252" w:type="dxa"/>
          </w:tcPr>
          <w:p w14:paraId="0E6407D2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2E8CCB72" w14:textId="5A95221A" w:rsidR="00C61EC0" w:rsidRPr="006A5DCA" w:rsidRDefault="008C33AC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1,326,127</w:t>
            </w:r>
          </w:p>
        </w:tc>
        <w:tc>
          <w:tcPr>
            <w:tcW w:w="252" w:type="dxa"/>
          </w:tcPr>
          <w:p w14:paraId="6A65AB2E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5964EA96" w14:textId="5B721129" w:rsidR="00C61EC0" w:rsidRPr="006A5DCA" w:rsidRDefault="00C61EC0" w:rsidP="005A1F7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1,768,609</w:t>
            </w:r>
          </w:p>
        </w:tc>
      </w:tr>
      <w:tr w:rsidR="000B4809" w:rsidRPr="00383542" w14:paraId="0E4A1533" w14:textId="77777777" w:rsidTr="00093607">
        <w:trPr>
          <w:trHeight w:hRule="exact" w:val="403"/>
        </w:trPr>
        <w:tc>
          <w:tcPr>
            <w:tcW w:w="4483" w:type="dxa"/>
          </w:tcPr>
          <w:p w14:paraId="1F688CA4" w14:textId="77777777" w:rsidR="000B4809" w:rsidRPr="00383542" w:rsidRDefault="000B4809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</w:tcPr>
          <w:p w14:paraId="08E820F6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C452561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4"/>
          </w:tcPr>
          <w:p w14:paraId="13B7D3EE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0B4809" w:rsidRPr="00383542" w14:paraId="1C41BAF3" w14:textId="77777777" w:rsidTr="00093607">
        <w:trPr>
          <w:trHeight w:hRule="exact" w:val="403"/>
        </w:trPr>
        <w:tc>
          <w:tcPr>
            <w:tcW w:w="4483" w:type="dxa"/>
          </w:tcPr>
          <w:p w14:paraId="6609ECB6" w14:textId="77777777" w:rsidR="000B4809" w:rsidRPr="00383542" w:rsidRDefault="000B4809" w:rsidP="0009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 w:hanging="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43" w:type="dxa"/>
            <w:gridSpan w:val="3"/>
          </w:tcPr>
          <w:p w14:paraId="25CAF1EA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5AF51C8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4"/>
          </w:tcPr>
          <w:p w14:paraId="61E15333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30F0" w:rsidRPr="00383542" w14:paraId="49725662" w14:textId="77777777" w:rsidTr="00093607">
        <w:trPr>
          <w:trHeight w:hRule="exact" w:val="403"/>
        </w:trPr>
        <w:tc>
          <w:tcPr>
            <w:tcW w:w="4483" w:type="dxa"/>
          </w:tcPr>
          <w:p w14:paraId="20ADB394" w14:textId="0937281C" w:rsidR="004A30F0" w:rsidRPr="00383542" w:rsidRDefault="004A30F0" w:rsidP="0009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451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42CEEA31" w14:textId="2D6391A3" w:rsidR="004A30F0" w:rsidRPr="00383542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6FB20D6" w14:textId="77777777" w:rsidR="004A30F0" w:rsidRPr="00383542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B276CB6" w14:textId="54800D34" w:rsidR="004A30F0" w:rsidRPr="00383542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72825A15" w14:textId="77777777" w:rsidR="004A30F0" w:rsidRPr="00383542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0DC6BAEA" w14:textId="7199F202" w:rsidR="004A30F0" w:rsidRPr="00383542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1BFD4A0C" w14:textId="77777777" w:rsidR="004A30F0" w:rsidRPr="00383542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5F0E7A2F" w14:textId="4FED192C" w:rsidR="004A30F0" w:rsidRPr="00383542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B4809" w:rsidRPr="00383542" w14:paraId="2460B356" w14:textId="77777777" w:rsidTr="00093607">
        <w:trPr>
          <w:trHeight w:hRule="exact" w:val="403"/>
        </w:trPr>
        <w:tc>
          <w:tcPr>
            <w:tcW w:w="4483" w:type="dxa"/>
          </w:tcPr>
          <w:p w14:paraId="4268CA5D" w14:textId="77777777" w:rsidR="000B4809" w:rsidRPr="00383542" w:rsidRDefault="000B4809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3" w:type="dxa"/>
            <w:gridSpan w:val="8"/>
          </w:tcPr>
          <w:p w14:paraId="492826AE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4809" w:rsidRPr="00383542" w14:paraId="2B491D0F" w14:textId="77777777" w:rsidTr="00093607">
        <w:trPr>
          <w:trHeight w:hRule="exact" w:val="403"/>
        </w:trPr>
        <w:tc>
          <w:tcPr>
            <w:tcW w:w="4483" w:type="dxa"/>
          </w:tcPr>
          <w:p w14:paraId="2CCCA0B7" w14:textId="77777777" w:rsidR="000B4809" w:rsidRPr="00383542" w:rsidRDefault="000B4809" w:rsidP="0009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13E6858" w14:textId="264A22F4" w:rsidR="000B4809" w:rsidRPr="0079053B" w:rsidRDefault="008C33AC" w:rsidP="000B48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1,481</w:t>
            </w:r>
          </w:p>
        </w:tc>
        <w:tc>
          <w:tcPr>
            <w:tcW w:w="236" w:type="dxa"/>
          </w:tcPr>
          <w:p w14:paraId="1235C5F9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33F8984E" w14:textId="14590DDE" w:rsidR="000B4809" w:rsidRPr="00383542" w:rsidRDefault="004A30F0" w:rsidP="000B4809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4,029</w:t>
            </w:r>
          </w:p>
        </w:tc>
        <w:tc>
          <w:tcPr>
            <w:tcW w:w="252" w:type="dxa"/>
          </w:tcPr>
          <w:p w14:paraId="62F7C0AD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A78C9B" w14:textId="47ADF519" w:rsidR="000B4809" w:rsidRPr="00383542" w:rsidRDefault="007A6D1F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7C9F565" w14:textId="77A0A0BD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9D7EA6D" w14:textId="4A331E53" w:rsidR="000B4809" w:rsidRPr="00383542" w:rsidRDefault="004A30F0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</w:tr>
    </w:tbl>
    <w:p w14:paraId="6AF1A0E1" w14:textId="210BBC1F" w:rsidR="00CB19A0" w:rsidRPr="00F73A29" w:rsidRDefault="00062DE0" w:rsidP="0024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16C84613" w14:textId="6A8A0B0D" w:rsidR="00950577" w:rsidRDefault="009F1AB4" w:rsidP="00093607">
      <w:pPr>
        <w:tabs>
          <w:tab w:val="clear" w:pos="454"/>
          <w:tab w:val="left" w:pos="450"/>
        </w:tabs>
        <w:ind w:left="547" w:right="14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061CFB" w:rsidRPr="006A5DCA">
        <w:rPr>
          <w:rFonts w:asciiTheme="majorBidi" w:hAnsiTheme="majorBidi" w:cstheme="majorBidi"/>
          <w:sz w:val="30"/>
          <w:szCs w:val="30"/>
          <w:cs/>
        </w:rPr>
        <w:t xml:space="preserve"> มีระยะเวลาตั้งแต่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="00395712" w:rsidRPr="006A5DCA">
        <w:rPr>
          <w:rFonts w:asciiTheme="majorBidi" w:hAnsiTheme="majorBidi" w:cstheme="majorBidi"/>
          <w:sz w:val="30"/>
          <w:szCs w:val="30"/>
          <w:cs/>
        </w:rPr>
        <w:t xml:space="preserve"> วัน ถึง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995A20B" w14:textId="77777777" w:rsidR="00044E5A" w:rsidRDefault="00044E5A" w:rsidP="005A27FF">
      <w:pPr>
        <w:tabs>
          <w:tab w:val="clear" w:pos="454"/>
          <w:tab w:val="left" w:pos="540"/>
          <w:tab w:val="left" w:pos="9360"/>
          <w:tab w:val="left" w:pos="9630"/>
        </w:tabs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0AB1AE0" w14:textId="15F16AA9" w:rsidR="00823471" w:rsidRPr="006924C6" w:rsidRDefault="009F1AB4" w:rsidP="005C6300">
      <w:pPr>
        <w:tabs>
          <w:tab w:val="clear" w:pos="454"/>
          <w:tab w:val="clear" w:pos="680"/>
          <w:tab w:val="clear" w:pos="1871"/>
          <w:tab w:val="left" w:pos="1350"/>
          <w:tab w:val="left" w:pos="1890"/>
          <w:tab w:val="left" w:pos="9270"/>
          <w:tab w:val="left" w:pos="9360"/>
        </w:tabs>
        <w:ind w:left="540" w:right="-7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อายุของลูกหนี้การค้าเริ่มนับตั้งแต่วันที่กลุ่มบริษัทได้</w:t>
      </w:r>
      <w:r w:rsidR="00B630F0" w:rsidRPr="006924C6">
        <w:rPr>
          <w:rFonts w:asciiTheme="majorBidi" w:hAnsiTheme="majorBidi" w:cstheme="majorBidi"/>
          <w:spacing w:val="-2"/>
          <w:sz w:val="30"/>
          <w:szCs w:val="30"/>
          <w:cs/>
        </w:rPr>
        <w:t>ส่ง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์ต่าง</w:t>
      </w:r>
      <w:r w:rsidR="00B74B7D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8A247E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ของกลุ่มบริษัทไปยัง</w:t>
      </w:r>
      <w:r w:rsidR="00DC2494" w:rsidRPr="006924C6">
        <w:rPr>
          <w:rFonts w:asciiTheme="majorBidi" w:hAnsiTheme="majorBidi" w:cstheme="majorBidi"/>
          <w:spacing w:val="-2"/>
          <w:sz w:val="30"/>
          <w:szCs w:val="30"/>
          <w:cs/>
        </w:rPr>
        <w:t>ลูกค้าซึ่งเป็นบุคคลภายนอก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ด้วยเหตุนี้จึงมี</w:t>
      </w:r>
      <w:r w:rsidR="001E3DB7" w:rsidRPr="006924C6">
        <w:rPr>
          <w:rFonts w:asciiTheme="majorBidi" w:hAnsiTheme="majorBidi" w:cstheme="majorBidi"/>
          <w:spacing w:val="-2"/>
          <w:sz w:val="30"/>
          <w:szCs w:val="30"/>
        </w:rPr>
        <w:br/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ความแตกต่างระหว่างระยะเวลาที่กลุ่มบริษัทเริ่มนับอายุลูกหนี้การค้าและเวลาที่กลุ่มบริษัท</w:t>
      </w:r>
      <w:r w:rsidR="00E30D98" w:rsidRPr="006924C6">
        <w:rPr>
          <w:rFonts w:asciiTheme="majorBidi" w:hAnsiTheme="majorBidi" w:cstheme="majorBidi"/>
          <w:spacing w:val="-2"/>
          <w:sz w:val="30"/>
          <w:szCs w:val="30"/>
          <w:cs/>
        </w:rPr>
        <w:t>รับรู้รายได้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ส่งผลให้กลุ่มบริษัทมี</w:t>
      </w:r>
      <w:r w:rsidR="007C26D7" w:rsidRPr="006924C6">
        <w:rPr>
          <w:rFonts w:asciiTheme="majorBidi" w:hAnsiTheme="majorBidi" w:cstheme="majorBidi"/>
          <w:spacing w:val="-2"/>
          <w:sz w:val="30"/>
          <w:szCs w:val="30"/>
          <w:cs/>
        </w:rPr>
        <w:t>ยอด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ลูกหนี้การค้าที่เกินกำหนดชำระเป็นจำนวนมาก</w:t>
      </w:r>
    </w:p>
    <w:p w14:paraId="0DA0FB6E" w14:textId="267FB42D" w:rsidR="00C61EC0" w:rsidRDefault="00C61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2797DB21" w14:textId="0DE1C5CC" w:rsidR="00946DD6" w:rsidRPr="006A5DCA" w:rsidRDefault="00946DD6" w:rsidP="00093607">
      <w:pPr>
        <w:pStyle w:val="Heading5"/>
        <w:numPr>
          <w:ilvl w:val="0"/>
          <w:numId w:val="16"/>
        </w:numPr>
        <w:tabs>
          <w:tab w:val="left" w:pos="540"/>
          <w:tab w:val="left" w:pos="630"/>
        </w:tabs>
        <w:spacing w:line="240" w:lineRule="auto"/>
        <w:ind w:hanging="9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</w:t>
      </w:r>
      <w:r w:rsidR="00C16E5F" w:rsidRPr="006A5DCA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6A5DCA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</w:p>
    <w:p w14:paraId="1DC66C89" w14:textId="77777777" w:rsidR="00112351" w:rsidRPr="00B81D01" w:rsidRDefault="00112351" w:rsidP="00112351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55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98"/>
        <w:gridCol w:w="914"/>
        <w:gridCol w:w="269"/>
        <w:gridCol w:w="994"/>
        <w:gridCol w:w="340"/>
        <w:gridCol w:w="990"/>
        <w:gridCol w:w="269"/>
        <w:gridCol w:w="1082"/>
      </w:tblGrid>
      <w:tr w:rsidR="00052F36" w:rsidRPr="004F38D7" w14:paraId="2255CC19" w14:textId="77777777" w:rsidTr="00093607">
        <w:trPr>
          <w:trHeight w:hRule="exact" w:val="403"/>
          <w:tblHeader/>
        </w:trPr>
        <w:tc>
          <w:tcPr>
            <w:tcW w:w="2458" w:type="pct"/>
          </w:tcPr>
          <w:p w14:paraId="125265D8" w14:textId="1D39B0BF" w:rsidR="00EA6CF1" w:rsidRPr="0041130A" w:rsidRDefault="00EA6CF1" w:rsidP="0009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7" w:firstLine="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39" w:type="pct"/>
            <w:gridSpan w:val="3"/>
          </w:tcPr>
          <w:p w14:paraId="7E19DB4B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78" w:type="pct"/>
          </w:tcPr>
          <w:p w14:paraId="40FEC58E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pct"/>
            <w:gridSpan w:val="3"/>
          </w:tcPr>
          <w:p w14:paraId="08EDB56D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779F" w:rsidRPr="004F38D7" w14:paraId="1D42C072" w14:textId="77777777" w:rsidTr="00093607">
        <w:trPr>
          <w:trHeight w:hRule="exact" w:val="403"/>
          <w:tblHeader/>
        </w:trPr>
        <w:tc>
          <w:tcPr>
            <w:tcW w:w="2458" w:type="pct"/>
          </w:tcPr>
          <w:p w14:paraId="65FA67D6" w14:textId="6B99BE31" w:rsidR="0006779F" w:rsidRPr="0041130A" w:rsidRDefault="0006779F" w:rsidP="00BD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5"/>
              </w:tabs>
              <w:ind w:left="87" w:firstLine="88"/>
              <w:rPr>
                <w:rFonts w:ascii="Angsana New" w:hAnsi="Angsana New"/>
                <w:sz w:val="30"/>
                <w:szCs w:val="30"/>
                <w:cs/>
              </w:rPr>
            </w:pPr>
            <w:r w:rsidRPr="002A641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A641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A641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A641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A641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78" w:type="pct"/>
          </w:tcPr>
          <w:p w14:paraId="526E7B72" w14:textId="6984ACF8" w:rsidR="0006779F" w:rsidRPr="0041130A" w:rsidRDefault="0006779F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7382A42B" w14:textId="77777777" w:rsidR="0006779F" w:rsidRPr="0041130A" w:rsidRDefault="0006779F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75E10B11" w14:textId="0B92875E" w:rsidR="0006779F" w:rsidRPr="0041130A" w:rsidRDefault="0006779F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8" w:type="pct"/>
          </w:tcPr>
          <w:p w14:paraId="55727858" w14:textId="77777777" w:rsidR="0006779F" w:rsidRPr="0041130A" w:rsidRDefault="0006779F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237FBAD6" w14:textId="6A307283" w:rsidR="0006779F" w:rsidRPr="0041130A" w:rsidRDefault="0006779F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762F68AC" w14:textId="77777777" w:rsidR="0006779F" w:rsidRPr="0041130A" w:rsidRDefault="0006779F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3CF92E3" w14:textId="7BC6CE77" w:rsidR="0006779F" w:rsidRPr="0041130A" w:rsidRDefault="0006779F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F08B5" w:rsidRPr="004F38D7" w14:paraId="55674310" w14:textId="77777777" w:rsidTr="00093607">
        <w:trPr>
          <w:trHeight w:hRule="exact" w:val="403"/>
          <w:tblHeader/>
        </w:trPr>
        <w:tc>
          <w:tcPr>
            <w:tcW w:w="2458" w:type="pct"/>
          </w:tcPr>
          <w:p w14:paraId="73AC0940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2" w:type="pct"/>
            <w:gridSpan w:val="7"/>
          </w:tcPr>
          <w:p w14:paraId="29EBC813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113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36179" w:rsidRPr="004F38D7" w14:paraId="09CAC72C" w14:textId="77777777" w:rsidTr="00093607">
        <w:trPr>
          <w:trHeight w:hRule="exact" w:val="403"/>
        </w:trPr>
        <w:tc>
          <w:tcPr>
            <w:tcW w:w="2458" w:type="pct"/>
          </w:tcPr>
          <w:p w14:paraId="607D714F" w14:textId="16325102" w:rsidR="009F08B5" w:rsidRPr="0041130A" w:rsidRDefault="009F08B5" w:rsidP="0009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478" w:type="pct"/>
          </w:tcPr>
          <w:p w14:paraId="4770DD28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FE1323A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0D50CE17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pct"/>
          </w:tcPr>
          <w:p w14:paraId="6FFEF4DC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23049815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24B105C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4BF4BC7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33AC" w:rsidRPr="004F38D7" w14:paraId="09F9B624" w14:textId="77777777" w:rsidTr="00093607">
        <w:trPr>
          <w:trHeight w:hRule="exact" w:val="403"/>
        </w:trPr>
        <w:tc>
          <w:tcPr>
            <w:tcW w:w="2458" w:type="pct"/>
          </w:tcPr>
          <w:p w14:paraId="0336FE60" w14:textId="6E35AB6F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EC321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321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321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8" w:type="pct"/>
          </w:tcPr>
          <w:p w14:paraId="6FC95096" w14:textId="794EE79C" w:rsidR="008C33AC" w:rsidRPr="00025D21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9256EAD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C13A7B5" w14:textId="464C8796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pct"/>
          </w:tcPr>
          <w:p w14:paraId="2915A1D3" w14:textId="77777777" w:rsidR="008C33AC" w:rsidRPr="00025D21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3DEDD1AD" w14:textId="375053F7" w:rsidR="008C33AC" w:rsidRPr="00025D21" w:rsidRDefault="008C33AC" w:rsidP="00D1350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1,531,729</w:t>
            </w:r>
          </w:p>
        </w:tc>
        <w:tc>
          <w:tcPr>
            <w:tcW w:w="141" w:type="pct"/>
          </w:tcPr>
          <w:p w14:paraId="6791B243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B709B11" w14:textId="076AD1F3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0787">
              <w:rPr>
                <w:rFonts w:ascii="Angsana New" w:hAnsi="Angsana New"/>
                <w:sz w:val="30"/>
                <w:szCs w:val="30"/>
              </w:rPr>
              <w:t>1,384,135</w:t>
            </w:r>
          </w:p>
        </w:tc>
      </w:tr>
      <w:tr w:rsidR="008C33AC" w:rsidRPr="004F38D7" w14:paraId="328F09C0" w14:textId="77777777" w:rsidTr="00093607">
        <w:trPr>
          <w:trHeight w:hRule="exact" w:val="403"/>
        </w:trPr>
        <w:tc>
          <w:tcPr>
            <w:tcW w:w="2458" w:type="pct"/>
          </w:tcPr>
          <w:p w14:paraId="5F511AB9" w14:textId="4531CFCB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EC321B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457B05DF" w14:textId="6318511E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B9D0D9C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731FEC17" w14:textId="2210BB91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pct"/>
          </w:tcPr>
          <w:p w14:paraId="2AB12711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14:paraId="693482A0" w14:textId="1FB20F10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60,396</w:t>
            </w:r>
          </w:p>
        </w:tc>
        <w:tc>
          <w:tcPr>
            <w:tcW w:w="141" w:type="pct"/>
          </w:tcPr>
          <w:p w14:paraId="1E8430F5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5056F202" w14:textId="280506EF" w:rsidR="008C33AC" w:rsidRPr="0041130A" w:rsidRDefault="008C33AC" w:rsidP="000E1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92,878</w:t>
            </w:r>
          </w:p>
        </w:tc>
      </w:tr>
      <w:tr w:rsidR="008C33AC" w:rsidRPr="004F38D7" w14:paraId="43694396" w14:textId="77777777" w:rsidTr="00093607">
        <w:trPr>
          <w:trHeight w:hRule="exact" w:val="403"/>
        </w:trPr>
        <w:tc>
          <w:tcPr>
            <w:tcW w:w="2458" w:type="pct"/>
          </w:tcPr>
          <w:p w14:paraId="48BCB8B7" w14:textId="62B53332" w:rsidR="008C33AC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  <w:p w14:paraId="5F4C53FB" w14:textId="247CAF08" w:rsidR="008C33AC" w:rsidRPr="00E173F8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0E3E9D80" w14:textId="36ECD912" w:rsidR="008C33AC" w:rsidRPr="00EC31E6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32CFEC3" w14:textId="77777777" w:rsidR="008C33AC" w:rsidRPr="00EC31E6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4036285A" w14:textId="76F87906" w:rsidR="008C33AC" w:rsidRPr="00A66BA9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pct"/>
          </w:tcPr>
          <w:p w14:paraId="78B6D04B" w14:textId="77777777" w:rsidR="008C33AC" w:rsidRPr="00EC31E6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1861D804" w14:textId="0CF8949C" w:rsidR="008C33AC" w:rsidRPr="00EC31E6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1,592,125</w:t>
            </w:r>
          </w:p>
        </w:tc>
        <w:tc>
          <w:tcPr>
            <w:tcW w:w="141" w:type="pct"/>
          </w:tcPr>
          <w:p w14:paraId="7CA8D436" w14:textId="77777777" w:rsidR="008C33AC" w:rsidRPr="00EC31E6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73E215BF" w14:textId="63E7C661" w:rsidR="008C33AC" w:rsidRPr="00EC31E6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1,477,013</w:t>
            </w:r>
          </w:p>
        </w:tc>
      </w:tr>
      <w:tr w:rsidR="008C33AC" w:rsidRPr="004F38D7" w14:paraId="3645DBBE" w14:textId="77777777" w:rsidTr="00093607">
        <w:trPr>
          <w:trHeight w:hRule="exact" w:val="403"/>
        </w:trPr>
        <w:tc>
          <w:tcPr>
            <w:tcW w:w="2458" w:type="pct"/>
          </w:tcPr>
          <w:p w14:paraId="2459688D" w14:textId="135890D4" w:rsidR="008C33AC" w:rsidRPr="00E173F8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8" w:type="pct"/>
            <w:tcBorders>
              <w:top w:val="double" w:sz="4" w:space="0" w:color="auto"/>
            </w:tcBorders>
          </w:tcPr>
          <w:p w14:paraId="150CC1F1" w14:textId="77777777" w:rsidR="008C33AC" w:rsidRPr="00EC31E6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578F06D" w14:textId="77777777" w:rsidR="008C33AC" w:rsidRPr="00EC31E6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double" w:sz="4" w:space="0" w:color="auto"/>
              <w:bottom w:val="double" w:sz="4" w:space="0" w:color="auto"/>
            </w:tcBorders>
          </w:tcPr>
          <w:p w14:paraId="2BAC5014" w14:textId="6FC09549" w:rsidR="008C33AC" w:rsidRPr="00A66BA9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B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pct"/>
          </w:tcPr>
          <w:p w14:paraId="0C88D7E0" w14:textId="77777777" w:rsidR="008C33AC" w:rsidRPr="00EC31E6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double" w:sz="4" w:space="0" w:color="auto"/>
            </w:tcBorders>
          </w:tcPr>
          <w:p w14:paraId="78CE6039" w14:textId="77777777" w:rsidR="008C33AC" w:rsidRPr="00EC31E6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04E5F39" w14:textId="77777777" w:rsidR="008C33AC" w:rsidRPr="00EC31E6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double" w:sz="4" w:space="0" w:color="auto"/>
            </w:tcBorders>
          </w:tcPr>
          <w:p w14:paraId="79A7D290" w14:textId="02033532" w:rsidR="008C33AC" w:rsidRPr="008B1C31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  <w:r w:rsidRPr="001B3304">
              <w:rPr>
                <w:rFonts w:ascii="Angsana New" w:hAnsi="Angsana New"/>
                <w:b/>
                <w:bCs/>
                <w:sz w:val="30"/>
                <w:szCs w:val="30"/>
              </w:rPr>
              <w:t>1,531,729</w:t>
            </w:r>
          </w:p>
        </w:tc>
      </w:tr>
      <w:tr w:rsidR="008C33AC" w:rsidRPr="004F38D7" w14:paraId="5B5B1993" w14:textId="77777777" w:rsidTr="00093607">
        <w:trPr>
          <w:trHeight w:hRule="exact" w:val="403"/>
        </w:trPr>
        <w:tc>
          <w:tcPr>
            <w:tcW w:w="2458" w:type="pct"/>
          </w:tcPr>
          <w:p w14:paraId="74B2F074" w14:textId="77777777" w:rsidR="008C33AC" w:rsidRPr="00E173F8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8" w:type="pct"/>
          </w:tcPr>
          <w:p w14:paraId="0FBF9438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3A5E868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double" w:sz="4" w:space="0" w:color="auto"/>
            </w:tcBorders>
          </w:tcPr>
          <w:p w14:paraId="4ED1C33C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pct"/>
          </w:tcPr>
          <w:p w14:paraId="603BAC63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6C5138C4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2FB9923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092E96C8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33AC" w:rsidRPr="004F38D7" w14:paraId="47AD4EB6" w14:textId="77777777" w:rsidTr="00093607">
        <w:trPr>
          <w:trHeight w:hRule="exact" w:val="403"/>
        </w:trPr>
        <w:tc>
          <w:tcPr>
            <w:tcW w:w="2458" w:type="pct"/>
          </w:tcPr>
          <w:p w14:paraId="01AB7CB4" w14:textId="7F12596A" w:rsidR="008C33AC" w:rsidRPr="00E173F8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78" w:type="pct"/>
          </w:tcPr>
          <w:p w14:paraId="2ADBB26D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958B972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BCF1D95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pct"/>
          </w:tcPr>
          <w:p w14:paraId="03AECECD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644030B7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D99B6B3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D0298D0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33AC" w:rsidRPr="004F38D7" w14:paraId="528559EE" w14:textId="77777777" w:rsidTr="00093607">
        <w:trPr>
          <w:trHeight w:hRule="exact" w:val="403"/>
        </w:trPr>
        <w:tc>
          <w:tcPr>
            <w:tcW w:w="2458" w:type="pct"/>
          </w:tcPr>
          <w:p w14:paraId="7E494573" w14:textId="7B6D2DE2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864B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4B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4B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8" w:type="pct"/>
          </w:tcPr>
          <w:p w14:paraId="5BFA3706" w14:textId="3769D633" w:rsidR="008C33AC" w:rsidRPr="00D50C28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40,390</w:t>
            </w:r>
          </w:p>
        </w:tc>
        <w:tc>
          <w:tcPr>
            <w:tcW w:w="141" w:type="pct"/>
          </w:tcPr>
          <w:p w14:paraId="291DD0E6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77E3DAB9" w14:textId="6762C85F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0787">
              <w:rPr>
                <w:rFonts w:ascii="Angsana New" w:hAnsi="Angsana New"/>
                <w:sz w:val="30"/>
                <w:szCs w:val="30"/>
              </w:rPr>
              <w:t>221,146</w:t>
            </w:r>
          </w:p>
        </w:tc>
        <w:tc>
          <w:tcPr>
            <w:tcW w:w="178" w:type="pct"/>
          </w:tcPr>
          <w:p w14:paraId="7B4ADCDF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020845FC" w14:textId="126F1A61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44,456</w:t>
            </w:r>
          </w:p>
        </w:tc>
        <w:tc>
          <w:tcPr>
            <w:tcW w:w="141" w:type="pct"/>
          </w:tcPr>
          <w:p w14:paraId="1271887A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88D5F14" w14:textId="49AC5A1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0787">
              <w:rPr>
                <w:rFonts w:ascii="Angsana New" w:hAnsi="Angsana New"/>
                <w:sz w:val="30"/>
                <w:szCs w:val="30"/>
              </w:rPr>
              <w:t>216,886</w:t>
            </w:r>
          </w:p>
        </w:tc>
      </w:tr>
      <w:tr w:rsidR="008C33AC" w:rsidRPr="004F38D7" w14:paraId="2343ABE7" w14:textId="58C7B26C" w:rsidTr="00093607">
        <w:trPr>
          <w:trHeight w:hRule="exact" w:val="403"/>
        </w:trPr>
        <w:tc>
          <w:tcPr>
            <w:tcW w:w="2458" w:type="pct"/>
          </w:tcPr>
          <w:p w14:paraId="60D7ED3B" w14:textId="79E47CEF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902C29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78" w:type="pct"/>
          </w:tcPr>
          <w:p w14:paraId="56B4CE3E" w14:textId="35ADFF25" w:rsidR="008C33AC" w:rsidRPr="003D196B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(125)</w:t>
            </w:r>
          </w:p>
        </w:tc>
        <w:tc>
          <w:tcPr>
            <w:tcW w:w="141" w:type="pct"/>
          </w:tcPr>
          <w:p w14:paraId="71590A3F" w14:textId="320C1675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7FEAF809" w14:textId="53ADC924" w:rsidR="008C33AC" w:rsidRPr="003D196B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178" w:type="pct"/>
          </w:tcPr>
          <w:p w14:paraId="743A79DC" w14:textId="6E4001E6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0261F239" w14:textId="4B53BB3A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2962D95" w14:textId="7BEBAA80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65F5B70" w14:textId="7408FB32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33AC" w:rsidRPr="004F38D7" w14:paraId="25972CB5" w14:textId="77777777" w:rsidTr="00093607">
        <w:trPr>
          <w:trHeight w:hRule="exact" w:val="403"/>
        </w:trPr>
        <w:tc>
          <w:tcPr>
            <w:tcW w:w="2458" w:type="pct"/>
          </w:tcPr>
          <w:p w14:paraId="4BB70492" w14:textId="06922404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เบ็ดเสร็จอื่นของการร่วมค้า</w:t>
            </w:r>
          </w:p>
        </w:tc>
        <w:tc>
          <w:tcPr>
            <w:tcW w:w="478" w:type="pct"/>
          </w:tcPr>
          <w:p w14:paraId="473742CF" w14:textId="2BB6D038" w:rsidR="008C33AC" w:rsidRPr="005A42DF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(1,698)</w:t>
            </w:r>
          </w:p>
        </w:tc>
        <w:tc>
          <w:tcPr>
            <w:tcW w:w="141" w:type="pct"/>
          </w:tcPr>
          <w:p w14:paraId="2E0ADD03" w14:textId="77777777" w:rsidR="008C33AC" w:rsidRPr="005A42DF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71CD7F73" w14:textId="4D0A41BE" w:rsidR="008C33AC" w:rsidRPr="003D196B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15,952</w:t>
            </w:r>
          </w:p>
        </w:tc>
        <w:tc>
          <w:tcPr>
            <w:tcW w:w="178" w:type="pct"/>
          </w:tcPr>
          <w:p w14:paraId="739F43ED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3FFDE3B1" w14:textId="66427E8E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A14DC3D" w14:textId="77777777" w:rsidR="008C33AC" w:rsidRPr="0041130A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D51C8F4" w14:textId="17999B03" w:rsidR="008C33AC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33AC" w:rsidRPr="004F38D7" w14:paraId="4DFDA08D" w14:textId="77777777" w:rsidTr="00093607">
        <w:trPr>
          <w:trHeight w:hRule="exact" w:val="403"/>
        </w:trPr>
        <w:tc>
          <w:tcPr>
            <w:tcW w:w="2458" w:type="pct"/>
          </w:tcPr>
          <w:p w14:paraId="4FD95C92" w14:textId="54DE8C9E" w:rsidR="008C33AC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  <w:p w14:paraId="5EEBE4CB" w14:textId="60C12AD9" w:rsidR="008C33AC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  <w:p w14:paraId="1E22ABAF" w14:textId="0668009B" w:rsidR="008C33AC" w:rsidRPr="00E173F8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33210FDF" w14:textId="1E084370" w:rsidR="008C33AC" w:rsidRPr="00BF0BA0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38,56</w:t>
            </w:r>
            <w:r w:rsidR="0061116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166AB9CD" w14:textId="77777777" w:rsidR="008C33AC" w:rsidRPr="00BF0BA0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1766B482" w14:textId="1D8903CC" w:rsidR="008C33AC" w:rsidRPr="00BF0BA0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237,440</w:t>
            </w:r>
          </w:p>
        </w:tc>
        <w:tc>
          <w:tcPr>
            <w:tcW w:w="178" w:type="pct"/>
          </w:tcPr>
          <w:p w14:paraId="5A279A32" w14:textId="77777777" w:rsidR="008C33AC" w:rsidRPr="00BF0BA0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3C534821" w14:textId="1FFDE94D" w:rsidR="008C33AC" w:rsidRPr="00BF0BA0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44,456</w:t>
            </w:r>
          </w:p>
        </w:tc>
        <w:tc>
          <w:tcPr>
            <w:tcW w:w="141" w:type="pct"/>
          </w:tcPr>
          <w:p w14:paraId="6202FD44" w14:textId="77777777" w:rsidR="008C33AC" w:rsidRPr="00BF0BA0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27BB0D65" w14:textId="7ADC80A7" w:rsidR="008C33AC" w:rsidRPr="00BF0BA0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</w:tr>
      <w:tr w:rsidR="008C33AC" w:rsidRPr="0005503D" w14:paraId="012A115F" w14:textId="77777777" w:rsidTr="00093607">
        <w:trPr>
          <w:trHeight w:hRule="exact" w:val="403"/>
        </w:trPr>
        <w:tc>
          <w:tcPr>
            <w:tcW w:w="2458" w:type="pct"/>
          </w:tcPr>
          <w:p w14:paraId="75944E7B" w14:textId="346564BF" w:rsidR="008C33AC" w:rsidRPr="00E173F8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8" w:type="pct"/>
            <w:tcBorders>
              <w:top w:val="double" w:sz="4" w:space="0" w:color="auto"/>
            </w:tcBorders>
          </w:tcPr>
          <w:p w14:paraId="5593AB69" w14:textId="77777777" w:rsidR="008C33AC" w:rsidRPr="00BF0BA0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D23B62F" w14:textId="77777777" w:rsidR="008C33AC" w:rsidRPr="00BF0BA0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double" w:sz="4" w:space="0" w:color="auto"/>
              <w:bottom w:val="double" w:sz="4" w:space="0" w:color="auto"/>
            </w:tcBorders>
          </w:tcPr>
          <w:p w14:paraId="7E10F725" w14:textId="3CEB9D05" w:rsidR="008C33AC" w:rsidRPr="0005503D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40,390</w:t>
            </w:r>
          </w:p>
        </w:tc>
        <w:tc>
          <w:tcPr>
            <w:tcW w:w="178" w:type="pct"/>
          </w:tcPr>
          <w:p w14:paraId="6BE650FB" w14:textId="77777777" w:rsidR="008C33AC" w:rsidRPr="0005503D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double" w:sz="4" w:space="0" w:color="auto"/>
            </w:tcBorders>
          </w:tcPr>
          <w:p w14:paraId="7DBDA7D6" w14:textId="77777777" w:rsidR="008C33AC" w:rsidRPr="00BF0BA0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FDCCA47" w14:textId="77777777" w:rsidR="008C33AC" w:rsidRPr="00BF0BA0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double" w:sz="4" w:space="0" w:color="auto"/>
            </w:tcBorders>
          </w:tcPr>
          <w:p w14:paraId="04490AA5" w14:textId="2DC29E6A" w:rsidR="008C33AC" w:rsidRPr="0005503D" w:rsidRDefault="008C33AC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44,456</w:t>
            </w:r>
          </w:p>
        </w:tc>
      </w:tr>
    </w:tbl>
    <w:p w14:paraId="40D4ABC6" w14:textId="77777777" w:rsidR="00112351" w:rsidRPr="00FD6950" w:rsidRDefault="00112351" w:rsidP="003B4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636DC593" w14:textId="23355B7B" w:rsidR="009F49AB" w:rsidRDefault="00B61C0A" w:rsidP="00D33EDE">
      <w:pPr>
        <w:tabs>
          <w:tab w:val="clear" w:pos="454"/>
          <w:tab w:val="clear" w:pos="680"/>
          <w:tab w:val="left" w:pos="450"/>
          <w:tab w:val="left" w:pos="547"/>
        </w:tabs>
        <w:ind w:left="547" w:right="14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การร่วมค้าไม่ใช่บริษัทจดทะเบียนในตลาดหลักทรัพย์ ดังนั้นจึงไม่มีราคาที่เปิดเผยต่อสาธารณ</w:t>
      </w:r>
      <w:r w:rsidR="00870F75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6A5DCA">
        <w:rPr>
          <w:rFonts w:asciiTheme="majorBidi" w:hAnsiTheme="majorBidi" w:cstheme="majorBidi"/>
          <w:sz w:val="30"/>
          <w:szCs w:val="30"/>
          <w:cs/>
        </w:rPr>
        <w:t>ชน</w:t>
      </w:r>
    </w:p>
    <w:p w14:paraId="1E03ED28" w14:textId="77777777" w:rsidR="00750E88" w:rsidRPr="00FD6950" w:rsidRDefault="00750E88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6E3857C3" w14:textId="38BAF0A3" w:rsidR="00414D31" w:rsidRPr="0028686D" w:rsidRDefault="00414D31" w:rsidP="00D33EDE">
      <w:pPr>
        <w:tabs>
          <w:tab w:val="clear" w:pos="454"/>
          <w:tab w:val="left" w:pos="450"/>
        </w:tabs>
        <w:ind w:left="547" w:right="14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173F8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การเพิ่มขึ้นของเงินลงทุนในบริษัทย่อยทา</w:t>
      </w:r>
      <w:r w:rsidRPr="00E173F8">
        <w:rPr>
          <w:rFonts w:asciiTheme="majorBidi" w:hAnsiTheme="majorBidi" w:cstheme="majorBidi" w:hint="cs"/>
          <w:i/>
          <w:iCs/>
          <w:sz w:val="30"/>
          <w:szCs w:val="30"/>
          <w:cs/>
        </w:rPr>
        <w:t>งตรง</w:t>
      </w:r>
    </w:p>
    <w:p w14:paraId="3DB37568" w14:textId="178A8662" w:rsidR="00AF1056" w:rsidRPr="00FD6950" w:rsidRDefault="00AF1056" w:rsidP="00AD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43654FE6" w14:textId="2EB475C1" w:rsidR="00FD6950" w:rsidRPr="00FB7542" w:rsidRDefault="00FD6950" w:rsidP="00D3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  <w:tab w:val="left" w:pos="9540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1B1012" w:rsidRPr="007547F3">
        <w:rPr>
          <w:rFonts w:asciiTheme="majorBidi" w:hAnsiTheme="majorBidi" w:cstheme="majorBidi"/>
          <w:sz w:val="30"/>
          <w:szCs w:val="30"/>
          <w:cs/>
        </w:rPr>
        <w:t>งวด</w:t>
      </w:r>
      <w:r w:rsidR="00FB65C9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FB65C9" w:rsidRPr="00FB7542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FB65C9" w:rsidRPr="00FB7542">
        <w:rPr>
          <w:rFonts w:asciiTheme="majorBidi" w:hAnsiTheme="majorBidi" w:cstheme="majorBidi"/>
          <w:sz w:val="30"/>
          <w:szCs w:val="30"/>
        </w:rPr>
        <w:t xml:space="preserve"> </w:t>
      </w:r>
      <w:r w:rsidR="00FB65C9">
        <w:rPr>
          <w:rFonts w:asciiTheme="majorBidi" w:hAnsiTheme="majorBidi" w:cstheme="majorBidi"/>
          <w:sz w:val="30"/>
          <w:szCs w:val="30"/>
        </w:rPr>
        <w:t xml:space="preserve">30 </w:t>
      </w:r>
      <w:r w:rsidR="00FB65C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B65C9" w:rsidRPr="00FB7542">
        <w:rPr>
          <w:rFonts w:asciiTheme="majorBidi" w:hAnsiTheme="majorBidi" w:cstheme="majorBidi"/>
          <w:sz w:val="30"/>
          <w:szCs w:val="30"/>
        </w:rPr>
        <w:t xml:space="preserve"> </w:t>
      </w:r>
      <w:r w:rsidRPr="00FB7542">
        <w:rPr>
          <w:rFonts w:asciiTheme="majorBidi" w:hAnsiTheme="majorBidi" w:cstheme="majorBidi"/>
          <w:sz w:val="30"/>
          <w:szCs w:val="30"/>
        </w:rPr>
        <w:t>256</w:t>
      </w:r>
      <w:r w:rsidR="0064157B">
        <w:rPr>
          <w:rFonts w:asciiTheme="majorBidi" w:hAnsiTheme="majorBidi" w:cstheme="majorBidi"/>
          <w:sz w:val="30"/>
          <w:szCs w:val="30"/>
        </w:rPr>
        <w:t>8</w:t>
      </w:r>
      <w:r w:rsidRPr="00FB7542">
        <w:rPr>
          <w:rFonts w:asciiTheme="majorBidi" w:hAnsiTheme="majorBidi" w:cstheme="majorBidi"/>
          <w:sz w:val="30"/>
          <w:szCs w:val="30"/>
        </w:rPr>
        <w:t xml:space="preserve"> </w:t>
      </w:r>
      <w:r w:rsidRPr="0005551E">
        <w:rPr>
          <w:rFonts w:asciiTheme="majorBidi" w:hAnsiTheme="majorBidi" w:cstheme="majorBidi" w:hint="cs"/>
          <w:sz w:val="30"/>
          <w:szCs w:val="30"/>
          <w:cs/>
        </w:rPr>
        <w:t>บริษัทได้เพิ่มเงินลงทุนเป็นจำนวน</w:t>
      </w:r>
      <w:r w:rsidRPr="00735C4C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64157B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8C33AC">
        <w:rPr>
          <w:rFonts w:asciiTheme="majorBidi" w:hAnsiTheme="majorBidi" w:cstheme="majorBidi"/>
          <w:sz w:val="30"/>
          <w:szCs w:val="30"/>
        </w:rPr>
        <w:t>60.4</w:t>
      </w:r>
      <w:r w:rsidR="005C6300">
        <w:rPr>
          <w:rFonts w:asciiTheme="majorBidi" w:hAnsiTheme="majorBidi" w:cstheme="majorBidi"/>
          <w:sz w:val="30"/>
          <w:szCs w:val="30"/>
        </w:rPr>
        <w:t>0</w:t>
      </w:r>
      <w:r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Pr="00735C4C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05551E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05551E">
        <w:rPr>
          <w:rFonts w:asciiTheme="majorBidi" w:hAnsiTheme="majorBidi" w:cstheme="majorBidi"/>
          <w:sz w:val="30"/>
          <w:szCs w:val="30"/>
          <w:cs/>
        </w:rPr>
        <w:br/>
      </w:r>
      <w:r w:rsidRPr="0005551E">
        <w:rPr>
          <w:rFonts w:asciiTheme="majorBidi" w:hAnsiTheme="majorBidi" w:cstheme="majorBidi" w:hint="cs"/>
          <w:sz w:val="30"/>
          <w:szCs w:val="30"/>
          <w:cs/>
        </w:rPr>
        <w:t xml:space="preserve">ในทุนที่ออกและชำระแล้วของบริษัท </w:t>
      </w:r>
      <w:r w:rsidRPr="0005551E">
        <w:rPr>
          <w:rFonts w:asciiTheme="majorBidi" w:hAnsiTheme="majorBidi" w:cstheme="majorBidi"/>
          <w:sz w:val="30"/>
          <w:szCs w:val="30"/>
        </w:rPr>
        <w:t xml:space="preserve">PT Mega Lifesciences Indonesia </w:t>
      </w:r>
      <w:r w:rsidRPr="0005551E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</w:p>
    <w:p w14:paraId="38522BC1" w14:textId="77777777" w:rsidR="00FD6950" w:rsidRDefault="00FD6950" w:rsidP="00AD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3518DBAF" w14:textId="7AE649CD" w:rsidR="0028686D" w:rsidRPr="0028686D" w:rsidRDefault="0005551E" w:rsidP="00D3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17"/>
        <w:jc w:val="thaiDistribute"/>
        <w:rPr>
          <w:rFonts w:asciiTheme="majorBidi" w:hAnsiTheme="majorBidi" w:cstheme="majorBidi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64157B" w:rsidRPr="007547F3">
        <w:rPr>
          <w:rFonts w:asciiTheme="majorBidi" w:hAnsiTheme="majorBidi" w:cstheme="majorBidi"/>
          <w:sz w:val="30"/>
          <w:szCs w:val="30"/>
          <w:cs/>
        </w:rPr>
        <w:t>งวด</w:t>
      </w:r>
      <w:r w:rsidR="00FB65C9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FB65C9" w:rsidRPr="00FB7542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FB65C9" w:rsidRPr="00FB7542">
        <w:rPr>
          <w:rFonts w:asciiTheme="majorBidi" w:hAnsiTheme="majorBidi" w:cstheme="majorBidi"/>
          <w:sz w:val="30"/>
          <w:szCs w:val="30"/>
        </w:rPr>
        <w:t xml:space="preserve"> </w:t>
      </w:r>
      <w:r w:rsidR="00FB65C9">
        <w:rPr>
          <w:rFonts w:asciiTheme="majorBidi" w:hAnsiTheme="majorBidi" w:cstheme="majorBidi"/>
          <w:sz w:val="30"/>
          <w:szCs w:val="30"/>
        </w:rPr>
        <w:t xml:space="preserve">30 </w:t>
      </w:r>
      <w:r w:rsidR="00FB65C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B65C9" w:rsidRPr="00FB7542">
        <w:rPr>
          <w:rFonts w:asciiTheme="majorBidi" w:hAnsiTheme="majorBidi" w:cstheme="majorBidi"/>
          <w:sz w:val="30"/>
          <w:szCs w:val="30"/>
        </w:rPr>
        <w:t xml:space="preserve"> </w:t>
      </w:r>
      <w:r w:rsidR="0064157B" w:rsidRPr="00FB7542">
        <w:rPr>
          <w:rFonts w:asciiTheme="majorBidi" w:hAnsiTheme="majorBidi" w:cstheme="majorBidi"/>
          <w:sz w:val="30"/>
          <w:szCs w:val="30"/>
        </w:rPr>
        <w:t>256</w:t>
      </w:r>
      <w:r w:rsidR="00605C74">
        <w:rPr>
          <w:rFonts w:asciiTheme="majorBidi" w:hAnsiTheme="majorBidi" w:cstheme="majorBidi"/>
          <w:sz w:val="30"/>
          <w:szCs w:val="30"/>
        </w:rPr>
        <w:t>7</w:t>
      </w:r>
      <w:r w:rsidR="0064157B">
        <w:rPr>
          <w:rFonts w:asciiTheme="majorBidi" w:hAnsiTheme="majorBidi" w:cstheme="majorBidi"/>
          <w:sz w:val="30"/>
          <w:szCs w:val="30"/>
        </w:rPr>
        <w:t xml:space="preserve"> </w:t>
      </w:r>
      <w:r w:rsidR="0028686D" w:rsidRPr="00BF3E52">
        <w:rPr>
          <w:rFonts w:asciiTheme="majorBidi" w:hAnsiTheme="majorBidi" w:cstheme="majorBidi" w:hint="cs"/>
          <w:sz w:val="30"/>
          <w:szCs w:val="30"/>
          <w:cs/>
        </w:rPr>
        <w:t>บริษัทได้เพิ่มเงินลงทุนเป็นจำนวนเงิน</w:t>
      </w:r>
      <w:r w:rsidR="0028686D" w:rsidRPr="00BF3E52">
        <w:rPr>
          <w:rFonts w:asciiTheme="majorBidi" w:hAnsiTheme="majorBidi" w:cstheme="majorBidi"/>
          <w:sz w:val="30"/>
          <w:szCs w:val="30"/>
        </w:rPr>
        <w:t xml:space="preserve"> </w:t>
      </w:r>
      <w:r w:rsidR="008C33AC">
        <w:rPr>
          <w:rFonts w:asciiTheme="majorBidi" w:hAnsiTheme="majorBidi" w:cstheme="majorBidi"/>
          <w:sz w:val="30"/>
          <w:szCs w:val="30"/>
        </w:rPr>
        <w:t>92.</w:t>
      </w:r>
      <w:r w:rsidR="005510F2">
        <w:rPr>
          <w:rFonts w:asciiTheme="majorBidi" w:hAnsiTheme="majorBidi" w:cstheme="majorBidi"/>
          <w:sz w:val="30"/>
          <w:szCs w:val="30"/>
        </w:rPr>
        <w:t>88</w:t>
      </w:r>
      <w:r w:rsidR="0028686D" w:rsidRPr="00BF3E52">
        <w:rPr>
          <w:rFonts w:asciiTheme="majorBidi" w:hAnsiTheme="majorBidi" w:cstheme="majorBidi"/>
          <w:sz w:val="30"/>
          <w:szCs w:val="30"/>
        </w:rPr>
        <w:t xml:space="preserve"> </w:t>
      </w:r>
      <w:r w:rsidR="0028686D" w:rsidRPr="00BF3E5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28686D" w:rsidRPr="00BF3E52">
        <w:rPr>
          <w:rFonts w:asciiTheme="majorBidi" w:hAnsiTheme="majorBidi" w:cstheme="majorBidi"/>
          <w:sz w:val="30"/>
          <w:szCs w:val="30"/>
          <w:cs/>
        </w:rPr>
        <w:br/>
      </w:r>
      <w:r w:rsidR="0028686D" w:rsidRPr="00BF3E52">
        <w:rPr>
          <w:rFonts w:asciiTheme="majorBidi" w:hAnsiTheme="majorBidi" w:cstheme="majorBidi" w:hint="cs"/>
          <w:sz w:val="30"/>
          <w:szCs w:val="30"/>
          <w:cs/>
        </w:rPr>
        <w:t xml:space="preserve">ในทุนที่ออกและชำระแล้วของบริษัท </w:t>
      </w:r>
      <w:r w:rsidR="0028686D" w:rsidRPr="00BF3E52">
        <w:rPr>
          <w:rFonts w:asciiTheme="majorBidi" w:hAnsiTheme="majorBidi" w:cstheme="majorBidi"/>
          <w:sz w:val="30"/>
          <w:szCs w:val="30"/>
        </w:rPr>
        <w:t xml:space="preserve">PT Mega Lifesciences Indonesia </w:t>
      </w:r>
      <w:r w:rsidR="0028686D" w:rsidRPr="00BF3E52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</w:p>
    <w:p w14:paraId="4E4820E2" w14:textId="77777777" w:rsidR="007E58BA" w:rsidRDefault="007E58BA" w:rsidP="00AF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0F645D4" w14:textId="77777777" w:rsidR="007E58BA" w:rsidRDefault="007E58BA" w:rsidP="00AF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52E234" w14:textId="77777777" w:rsidR="007E58BA" w:rsidRDefault="007E58BA" w:rsidP="00AF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D86316" w14:textId="77777777" w:rsidR="007E58BA" w:rsidRDefault="007E58BA" w:rsidP="00AF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94BA054" w14:textId="3DBCB77F" w:rsidR="00AF1056" w:rsidRDefault="00D675E6" w:rsidP="00AF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การเพิ่มขึ้นของเงินลงทุนในบริษัทย่อยทางอ้อม</w:t>
      </w:r>
    </w:p>
    <w:p w14:paraId="425BFFC3" w14:textId="77777777" w:rsidR="00AF1056" w:rsidRPr="00AF1056" w:rsidRDefault="00AF1056" w:rsidP="00AF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839640" w14:textId="788CDAD9" w:rsidR="00AF1056" w:rsidRPr="00735C4C" w:rsidRDefault="0005551E" w:rsidP="00AD1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63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z w:val="30"/>
          <w:szCs w:val="30"/>
        </w:rPr>
      </w:pPr>
      <w:r w:rsidRPr="002463BA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64157B" w:rsidRPr="002463BA">
        <w:rPr>
          <w:rFonts w:asciiTheme="majorBidi" w:hAnsiTheme="majorBidi" w:cstheme="majorBidi"/>
          <w:sz w:val="30"/>
          <w:szCs w:val="30"/>
          <w:cs/>
        </w:rPr>
        <w:t>งวด</w:t>
      </w:r>
      <w:r w:rsidR="00FB65C9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64157B" w:rsidRPr="002463BA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64157B" w:rsidRPr="002463BA">
        <w:rPr>
          <w:rFonts w:asciiTheme="majorBidi" w:hAnsiTheme="majorBidi" w:cstheme="majorBidi"/>
          <w:sz w:val="30"/>
          <w:szCs w:val="30"/>
        </w:rPr>
        <w:t xml:space="preserve"> </w:t>
      </w:r>
      <w:r w:rsidR="00FB65C9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FB65C9"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B65C9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FB65C9"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4157B" w:rsidRPr="002463BA">
        <w:rPr>
          <w:rFonts w:asciiTheme="majorBidi" w:hAnsiTheme="majorBidi" w:cstheme="majorBidi"/>
          <w:sz w:val="30"/>
          <w:szCs w:val="30"/>
        </w:rPr>
        <w:t xml:space="preserve">2568 </w:t>
      </w:r>
      <w:r w:rsidR="0028686D" w:rsidRPr="002463BA">
        <w:rPr>
          <w:rFonts w:asciiTheme="majorBidi" w:hAnsiTheme="majorBidi" w:cstheme="majorBidi" w:hint="cs"/>
          <w:sz w:val="30"/>
          <w:szCs w:val="30"/>
          <w:cs/>
        </w:rPr>
        <w:t>บริษัท เมก้า ไลฟ์ไซแอ็นซ์ พีทีวาย จำกัด ประเทศไทย ได้เพิ่มเงินลงทุนเป็นจำนวน</w:t>
      </w:r>
      <w:r w:rsidR="0028686D" w:rsidRPr="00735C4C">
        <w:rPr>
          <w:rFonts w:asciiTheme="majorBidi" w:hAnsiTheme="majorBidi" w:cstheme="majorBidi" w:hint="cs"/>
          <w:sz w:val="30"/>
          <w:szCs w:val="30"/>
          <w:cs/>
        </w:rPr>
        <w:t xml:space="preserve">เงิน </w:t>
      </w:r>
      <w:r w:rsidR="008C33AC">
        <w:rPr>
          <w:rFonts w:asciiTheme="majorBidi" w:hAnsiTheme="majorBidi" w:cstheme="majorBidi"/>
          <w:sz w:val="30"/>
          <w:szCs w:val="30"/>
        </w:rPr>
        <w:t>301.</w:t>
      </w:r>
      <w:r w:rsidR="005510F2">
        <w:rPr>
          <w:rFonts w:asciiTheme="majorBidi" w:hAnsiTheme="majorBidi" w:cstheme="majorBidi"/>
          <w:sz w:val="30"/>
          <w:szCs w:val="30"/>
        </w:rPr>
        <w:t>17</w:t>
      </w:r>
      <w:r w:rsidR="004D0CF6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28686D" w:rsidRPr="00735C4C">
        <w:rPr>
          <w:rFonts w:asciiTheme="majorBidi" w:hAnsiTheme="majorBidi" w:cstheme="majorBidi" w:hint="cs"/>
          <w:sz w:val="30"/>
          <w:szCs w:val="30"/>
          <w:cs/>
        </w:rPr>
        <w:t>ล้านบาท ในทุนที่ออกและชำระแล้ว</w:t>
      </w:r>
      <w:r w:rsidR="0028686D" w:rsidRPr="00735C4C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="00BE6E13" w:rsidRPr="00735C4C">
        <w:rPr>
          <w:rFonts w:asciiTheme="majorBidi" w:hAnsiTheme="majorBidi" w:cstheme="majorBidi"/>
          <w:sz w:val="30"/>
          <w:szCs w:val="30"/>
        </w:rPr>
        <w:t>Mega Lifesciences (Vietnam)</w:t>
      </w:r>
      <w:r w:rsidR="0028686D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BE6E13" w:rsidRPr="00735C4C">
        <w:rPr>
          <w:rFonts w:asciiTheme="majorBidi" w:hAnsiTheme="majorBidi" w:cstheme="majorBidi"/>
          <w:sz w:val="30"/>
          <w:szCs w:val="30"/>
        </w:rPr>
        <w:t xml:space="preserve">Limited </w:t>
      </w:r>
      <w:r w:rsidR="0028686D" w:rsidRPr="00735C4C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ซึ่งเป็นบริษัทย่อยทางอ้อมในประเทศ</w:t>
      </w:r>
      <w:r w:rsidR="00BE6E13" w:rsidRPr="00735C4C">
        <w:rPr>
          <w:rFonts w:asciiTheme="majorBidi" w:hAnsiTheme="majorBidi" w:cstheme="majorBidi" w:hint="cs"/>
          <w:sz w:val="30"/>
          <w:szCs w:val="30"/>
          <w:cs/>
        </w:rPr>
        <w:t>เวียดนาม</w:t>
      </w:r>
      <w:r w:rsidR="0028686D" w:rsidRPr="00735C4C">
        <w:rPr>
          <w:rFonts w:asciiTheme="majorBidi" w:hAnsiTheme="majorBidi" w:cstheme="majorBidi" w:hint="cs"/>
          <w:sz w:val="30"/>
          <w:szCs w:val="30"/>
          <w:cs/>
        </w:rPr>
        <w:t>เพื่อขยายธุรกิจ</w:t>
      </w:r>
    </w:p>
    <w:p w14:paraId="0380141E" w14:textId="692EB896" w:rsidR="00904194" w:rsidRPr="00735C4C" w:rsidRDefault="00904194" w:rsidP="009B7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14:paraId="164215C1" w14:textId="2B081E81" w:rsidR="006302DB" w:rsidRPr="00735C4C" w:rsidRDefault="006302DB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735C4C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14:paraId="00495C65" w14:textId="77777777" w:rsidR="006302DB" w:rsidRPr="00735C4C" w:rsidRDefault="006302DB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450" w:right="108"/>
        <w:jc w:val="thaiDistribute"/>
        <w:rPr>
          <w:rFonts w:ascii="Angsana New" w:hAnsi="Angsana New"/>
          <w:i/>
          <w:iCs/>
          <w:sz w:val="14"/>
          <w:szCs w:val="14"/>
        </w:rPr>
      </w:pPr>
    </w:p>
    <w:p w14:paraId="01DB269C" w14:textId="6CE3F4D2" w:rsidR="00CA5551" w:rsidRDefault="0005551E" w:rsidP="009E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</w:pPr>
      <w:r w:rsidRPr="00735C4C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64157B" w:rsidRPr="00735C4C">
        <w:rPr>
          <w:rFonts w:asciiTheme="majorBidi" w:hAnsiTheme="majorBidi" w:cstheme="majorBidi"/>
          <w:sz w:val="30"/>
          <w:szCs w:val="30"/>
          <w:cs/>
        </w:rPr>
        <w:t>งวด</w:t>
      </w:r>
      <w:r w:rsidR="00FB65C9" w:rsidRPr="00735C4C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FB65C9" w:rsidRPr="00735C4C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FB65C9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FB65C9" w:rsidRPr="00735C4C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FB65C9" w:rsidRPr="00735C4C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FB65C9" w:rsidRPr="00735C4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B65C9" w:rsidRPr="00735C4C">
        <w:rPr>
          <w:rFonts w:asciiTheme="majorBidi" w:hAnsiTheme="majorBidi" w:cstheme="majorBidi"/>
          <w:sz w:val="30"/>
          <w:szCs w:val="30"/>
        </w:rPr>
        <w:t xml:space="preserve">2568 </w:t>
      </w:r>
      <w:r w:rsidR="006302DB" w:rsidRPr="00735C4C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กลุ่ม</w:t>
      </w:r>
      <w:r w:rsidR="006302DB" w:rsidRPr="00735C4C">
        <w:rPr>
          <w:rFonts w:asciiTheme="majorBidi" w:hAnsiTheme="majorBidi" w:cstheme="majorBidi"/>
          <w:spacing w:val="-4"/>
          <w:sz w:val="30"/>
          <w:szCs w:val="30"/>
          <w:cs/>
        </w:rPr>
        <w:t>บริษัทรับรู้ส่วนแบ่ง</w:t>
      </w:r>
      <w:r w:rsidR="002C1F21" w:rsidRPr="00735C4C">
        <w:rPr>
          <w:rFonts w:asciiTheme="majorBidi" w:hAnsiTheme="majorBidi" w:cstheme="majorBidi" w:hint="cs"/>
          <w:spacing w:val="-4"/>
          <w:sz w:val="30"/>
          <w:szCs w:val="30"/>
          <w:cs/>
        </w:rPr>
        <w:t>ขาดทุน</w:t>
      </w:r>
      <w:r w:rsidR="006302DB" w:rsidRPr="00735C4C">
        <w:rPr>
          <w:rFonts w:asciiTheme="majorBidi" w:hAnsiTheme="majorBidi" w:cstheme="majorBidi"/>
          <w:spacing w:val="-4"/>
          <w:sz w:val="30"/>
          <w:szCs w:val="30"/>
          <w:cs/>
        </w:rPr>
        <w:t>เบ็ดเสร็จ</w:t>
      </w:r>
      <w:r w:rsidR="00C56119" w:rsidRPr="00735C4C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="006302DB" w:rsidRPr="00735C4C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 </w:t>
      </w:r>
      <w:r w:rsidR="006302DB" w:rsidRPr="00735C4C">
        <w:rPr>
          <w:rFonts w:asciiTheme="majorBidi" w:hAnsiTheme="majorBidi" w:cstheme="majorBidi"/>
          <w:spacing w:val="-4"/>
          <w:sz w:val="30"/>
          <w:szCs w:val="30"/>
        </w:rPr>
        <w:t xml:space="preserve">MEGA MSN PTE. LTD. </w:t>
      </w:r>
      <w:r w:rsidR="006302DB" w:rsidRPr="00735C4C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AF1056" w:rsidRPr="00735C4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C33AC">
        <w:rPr>
          <w:rFonts w:asciiTheme="majorBidi" w:hAnsiTheme="majorBidi" w:cstheme="majorBidi"/>
          <w:spacing w:val="-4"/>
          <w:sz w:val="30"/>
          <w:szCs w:val="30"/>
        </w:rPr>
        <w:t>1.82</w:t>
      </w:r>
      <w:r w:rsidR="00AB4662" w:rsidRPr="00735C4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302DB" w:rsidRPr="00735C4C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="006302DB"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บาท </w:t>
      </w:r>
      <w:r w:rsidR="006302DB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>(</w:t>
      </w:r>
      <w:r w:rsidR="00FB65C9" w:rsidRPr="00AF1056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 xml:space="preserve">30 </w:t>
      </w:r>
      <w:r w:rsidR="00FB65C9" w:rsidRPr="00AF1056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  <w:cs/>
        </w:rPr>
        <w:t xml:space="preserve">มิถุนายน </w:t>
      </w:r>
      <w:r w:rsidR="006302DB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256</w:t>
      </w:r>
      <w:r w:rsidR="0064157B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7</w:t>
      </w:r>
      <w:r w:rsidR="006302DB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:</w:t>
      </w:r>
      <w:r w:rsidR="006302DB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="00BF3E52" w:rsidRPr="00BF3E52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  <w:cs/>
        </w:rPr>
        <w:t>กำไรเบ็ดเสร็จ</w:t>
      </w:r>
      <w:r w:rsidR="006302DB" w:rsidRPr="00B95A0F">
        <w:rPr>
          <w:rFonts w:asciiTheme="majorBidi" w:hAnsiTheme="majorBidi" w:cstheme="majorBidi" w:hint="cs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="00FB65C9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16.29</w:t>
      </w:r>
      <w:r w:rsidR="006302DB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 xml:space="preserve"> ล้านบาท)</w:t>
      </w:r>
    </w:p>
    <w:p w14:paraId="2FD20F31" w14:textId="075DF9FE" w:rsidR="00044E5A" w:rsidRDefault="00044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2C1A9B4" w14:textId="5CAC56C3" w:rsidR="00F96958" w:rsidRPr="006A5DCA" w:rsidRDefault="006302DB" w:rsidP="009D011D">
      <w:pPr>
        <w:pStyle w:val="Heading5"/>
        <w:spacing w:line="240" w:lineRule="auto"/>
        <w:ind w:left="547" w:hanging="547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5</w:t>
      </w:r>
      <w:r w:rsidR="00AF6475" w:rsidRPr="006A5DCA">
        <w:rPr>
          <w:rFonts w:asciiTheme="majorBidi" w:hAnsiTheme="majorBidi" w:cstheme="majorBidi"/>
          <w:sz w:val="30"/>
          <w:szCs w:val="30"/>
        </w:rPr>
        <w:tab/>
      </w:r>
      <w:r w:rsidR="00F96958"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2B22CA" w:rsidRPr="006A5DCA">
        <w:rPr>
          <w:rFonts w:asciiTheme="majorBidi" w:hAnsiTheme="majorBidi" w:cstheme="majorBidi"/>
          <w:sz w:val="30"/>
          <w:szCs w:val="30"/>
          <w:cs/>
          <w:lang w:val="en-US"/>
        </w:rPr>
        <w:t>และสินทรัพย์สิทธิการใช้</w:t>
      </w:r>
    </w:p>
    <w:p w14:paraId="6A983DC6" w14:textId="77777777" w:rsidR="008013BF" w:rsidRPr="00FF2DBA" w:rsidRDefault="008013BF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6D86B788" w14:textId="17299076" w:rsidR="00A17B2E" w:rsidRPr="000516C9" w:rsidRDefault="00A17B2E" w:rsidP="00B20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516C9">
        <w:rPr>
          <w:rFonts w:asciiTheme="majorBidi" w:hAnsiTheme="majorBidi" w:cstheme="majorBidi"/>
          <w:b/>
          <w:spacing w:val="-2"/>
          <w:sz w:val="30"/>
          <w:szCs w:val="30"/>
          <w:cs/>
        </w:rPr>
        <w:t>ก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ารซื้อ จำหน่าย โอน</w:t>
      </w:r>
      <w:r w:rsidR="0083579B" w:rsidRPr="000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3579B" w:rsidRPr="000516C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AC233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3579B" w:rsidRPr="000516C9">
        <w:rPr>
          <w:rFonts w:asciiTheme="majorBidi" w:hAnsiTheme="majorBidi" w:cstheme="majorBidi" w:hint="cs"/>
          <w:spacing w:val="-2"/>
          <w:sz w:val="30"/>
          <w:szCs w:val="30"/>
          <w:cs/>
        </w:rPr>
        <w:t>กลับรายการขาดทุนจากการด้อยค่าของ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ที่ดิน อาคารและอุปกรณ์ระหว่างงวด</w:t>
      </w:r>
      <w:r w:rsidR="003E7ADB" w:rsidRPr="000516C9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3E7ADB" w:rsidRPr="000516C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3E7ADB" w:rsidRPr="000516C9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3E7ADB" w:rsidRPr="000516C9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9F49AB" w:rsidRPr="000516C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516C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9301C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0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643BDE1B" w14:textId="17E9383E" w:rsidR="00A17B2E" w:rsidRPr="00FF2DBA" w:rsidRDefault="00A17B2E" w:rsidP="00356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24"/>
        <w:gridCol w:w="1165"/>
        <w:gridCol w:w="243"/>
        <w:gridCol w:w="1150"/>
        <w:gridCol w:w="238"/>
        <w:gridCol w:w="1065"/>
        <w:gridCol w:w="266"/>
        <w:gridCol w:w="1111"/>
        <w:gridCol w:w="256"/>
        <w:gridCol w:w="1173"/>
      </w:tblGrid>
      <w:tr w:rsidR="001E0297" w:rsidRPr="006A5DCA" w14:paraId="68373AC8" w14:textId="1DE699C8" w:rsidTr="00BF1BD0">
        <w:trPr>
          <w:trHeight w:val="326"/>
          <w:tblHeader/>
        </w:trPr>
        <w:tc>
          <w:tcPr>
            <w:tcW w:w="1412" w:type="pct"/>
          </w:tcPr>
          <w:p w14:paraId="76B0DBF0" w14:textId="77777777" w:rsidR="00E5736B" w:rsidRPr="006A5DCA" w:rsidRDefault="00E5736B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8" w:type="pct"/>
            <w:gridSpan w:val="5"/>
          </w:tcPr>
          <w:p w14:paraId="79F28723" w14:textId="77777777" w:rsidR="00E5736B" w:rsidRPr="006A5DCA" w:rsidRDefault="00E5736B" w:rsidP="00356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0" w:type="pct"/>
            <w:gridSpan w:val="4"/>
          </w:tcPr>
          <w:p w14:paraId="32A65B22" w14:textId="308A287F" w:rsidR="00E5736B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2F36" w:rsidRPr="006A5DCA" w14:paraId="65813523" w14:textId="3302FA26" w:rsidTr="00BF1BD0">
        <w:trPr>
          <w:trHeight w:val="1109"/>
          <w:tblHeader/>
        </w:trPr>
        <w:tc>
          <w:tcPr>
            <w:tcW w:w="1412" w:type="pct"/>
            <w:vAlign w:val="bottom"/>
          </w:tcPr>
          <w:p w14:paraId="29D6E83E" w14:textId="77777777" w:rsidR="00E5736B" w:rsidRPr="006A5DCA" w:rsidRDefault="00E5736B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5C1661F" w14:textId="12FD2165" w:rsidR="00E5736B" w:rsidRPr="006A5DCA" w:rsidRDefault="00E5736B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" w:type="pct"/>
            <w:vAlign w:val="bottom"/>
          </w:tcPr>
          <w:p w14:paraId="7777943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F81F0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6EA4CDF" w14:textId="4771E534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7759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8" w:type="pct"/>
            <w:vAlign w:val="bottom"/>
          </w:tcPr>
          <w:p w14:paraId="2593D264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2FB15D4" w14:textId="572FEC73" w:rsidR="00E5736B" w:rsidRPr="006A5DCA" w:rsidRDefault="007759E6" w:rsidP="00B62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E5736B"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43" w:type="pct"/>
          </w:tcPr>
          <w:p w14:paraId="571DBD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F9F40A0" w14:textId="77777777" w:rsidR="0071162E" w:rsidRDefault="0071162E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AD02DD" w14:textId="1FB6B735" w:rsidR="001E0297" w:rsidRPr="006A5DCA" w:rsidRDefault="001E0297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253C1A2" w14:textId="77777777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  <w:p w14:paraId="2AF1E857" w14:textId="12384CAE" w:rsidR="00E5736B" w:rsidRPr="006A5DCA" w:rsidRDefault="001E0297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"/>
                <w:tab w:val="left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8" w:type="pct"/>
          </w:tcPr>
          <w:p w14:paraId="1D6B0BE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C9BDD42" w14:textId="7DE3C6DE" w:rsidR="001E0297" w:rsidRPr="006A5DCA" w:rsidRDefault="001E0297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0011C8D" w14:textId="09B5141A" w:rsidR="007759E6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106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759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</w:p>
          <w:p w14:paraId="144352A2" w14:textId="71C2248D" w:rsidR="00E5736B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1E0297" w:rsidRPr="006A5DCA" w14:paraId="5976C5E1" w14:textId="75C5C79F" w:rsidTr="00BF1BD0">
        <w:trPr>
          <w:trHeight w:hRule="exact" w:val="360"/>
          <w:tblHeader/>
        </w:trPr>
        <w:tc>
          <w:tcPr>
            <w:tcW w:w="1412" w:type="pct"/>
          </w:tcPr>
          <w:p w14:paraId="28E078BA" w14:textId="77777777" w:rsidR="001E0297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88" w:type="pct"/>
            <w:gridSpan w:val="9"/>
            <w:vAlign w:val="bottom"/>
          </w:tcPr>
          <w:p w14:paraId="3F88167F" w14:textId="16DEAE4C" w:rsidR="001E0297" w:rsidRPr="006A5DCA" w:rsidRDefault="001E0297" w:rsidP="00775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left" w:pos="5133"/>
              </w:tabs>
              <w:spacing w:after="0" w:line="240" w:lineRule="auto"/>
              <w:ind w:left="-108"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2F36" w:rsidRPr="006A5DCA" w14:paraId="3802FCC0" w14:textId="62D3EA2A" w:rsidTr="00BF1BD0">
        <w:trPr>
          <w:trHeight w:hRule="exact" w:val="360"/>
          <w:tblHeader/>
        </w:trPr>
        <w:tc>
          <w:tcPr>
            <w:tcW w:w="1412" w:type="pct"/>
          </w:tcPr>
          <w:p w14:paraId="3C923FBA" w14:textId="77777777" w:rsidR="000F422B" w:rsidRPr="006A5DCA" w:rsidRDefault="000F422B" w:rsidP="00D33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7015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สิ่ง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ปลูกสร้างอื่น</w:t>
            </w:r>
          </w:p>
        </w:tc>
        <w:tc>
          <w:tcPr>
            <w:tcW w:w="627" w:type="pct"/>
            <w:vAlign w:val="bottom"/>
          </w:tcPr>
          <w:p w14:paraId="51A38721" w14:textId="00341CCC" w:rsidR="000F422B" w:rsidRPr="006A5DCA" w:rsidRDefault="008C33AC" w:rsidP="00DD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2,563</w:t>
            </w:r>
          </w:p>
        </w:tc>
        <w:tc>
          <w:tcPr>
            <w:tcW w:w="131" w:type="pct"/>
            <w:vAlign w:val="bottom"/>
          </w:tcPr>
          <w:p w14:paraId="0983DE8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A0652A0" w14:textId="51F80C15" w:rsidR="000F422B" w:rsidRPr="006A5DCA" w:rsidRDefault="008C33AC" w:rsidP="00DD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3F9CA4D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76D5280" w14:textId="3600E8EA" w:rsidR="000F422B" w:rsidRPr="006A5DCA" w:rsidRDefault="008C33AC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B0FD920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6A0969E7" w14:textId="7091A6F9" w:rsidR="000F422B" w:rsidRDefault="008C33AC" w:rsidP="00DD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138" w:type="pct"/>
          </w:tcPr>
          <w:p w14:paraId="0630B57D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6CB39E7" w14:textId="50618C91" w:rsidR="000F422B" w:rsidRDefault="008C33AC" w:rsidP="00D90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3EB58BE8" w14:textId="6D793B4A" w:rsidTr="00BF1BD0">
        <w:trPr>
          <w:trHeight w:hRule="exact" w:val="360"/>
          <w:tblHeader/>
        </w:trPr>
        <w:tc>
          <w:tcPr>
            <w:tcW w:w="1412" w:type="pct"/>
          </w:tcPr>
          <w:p w14:paraId="65A71C27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27" w:type="pct"/>
            <w:vAlign w:val="bottom"/>
          </w:tcPr>
          <w:p w14:paraId="56EFEC2B" w14:textId="6A415F00" w:rsidR="000F422B" w:rsidRPr="006A5DCA" w:rsidRDefault="008C33AC" w:rsidP="005A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31" w:type="pct"/>
            <w:vAlign w:val="bottom"/>
          </w:tcPr>
          <w:p w14:paraId="4D440BF5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27A5D11" w14:textId="33F4685B" w:rsidR="000F422B" w:rsidRPr="006A5DCA" w:rsidRDefault="008C33AC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B515A2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5AFD33B5" w14:textId="5BF42D3A" w:rsidR="000F422B" w:rsidRPr="006A5DCA" w:rsidRDefault="008C33AC" w:rsidP="00DD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43" w:type="pct"/>
          </w:tcPr>
          <w:p w14:paraId="54095DE3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0663BA31" w14:textId="1EBF8410" w:rsidR="000F422B" w:rsidRDefault="008C33AC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AEA8C6B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5EE48722" w14:textId="25AB32F9" w:rsidR="000F422B" w:rsidRDefault="00AA5227" w:rsidP="00AA5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1587A96C" w14:textId="002109EF" w:rsidTr="00BF1BD0">
        <w:trPr>
          <w:trHeight w:hRule="exact" w:val="360"/>
          <w:tblHeader/>
        </w:trPr>
        <w:tc>
          <w:tcPr>
            <w:tcW w:w="1412" w:type="pct"/>
          </w:tcPr>
          <w:p w14:paraId="55C5255D" w14:textId="77777777" w:rsidR="000F422B" w:rsidRPr="0083579B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27" w:type="pct"/>
            <w:vAlign w:val="bottom"/>
          </w:tcPr>
          <w:p w14:paraId="073731B6" w14:textId="68E6793C" w:rsidR="000F422B" w:rsidRPr="006A5DCA" w:rsidRDefault="008C33AC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39,296</w:t>
            </w:r>
          </w:p>
        </w:tc>
        <w:tc>
          <w:tcPr>
            <w:tcW w:w="131" w:type="pct"/>
            <w:vAlign w:val="bottom"/>
          </w:tcPr>
          <w:p w14:paraId="6B7ACD2F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C432E27" w14:textId="3205B715" w:rsidR="000F422B" w:rsidRPr="006A5DCA" w:rsidRDefault="008C33AC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128" w:type="pct"/>
            <w:vAlign w:val="bottom"/>
          </w:tcPr>
          <w:p w14:paraId="484E750B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04ED0FE6" w14:textId="4177EA34" w:rsidR="000F422B" w:rsidRPr="006A5DCA" w:rsidRDefault="008C33AC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292C316E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1F710189" w14:textId="343A18FA" w:rsidR="000F422B" w:rsidRDefault="008C33AC" w:rsidP="005A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10,681</w:t>
            </w:r>
          </w:p>
        </w:tc>
        <w:tc>
          <w:tcPr>
            <w:tcW w:w="138" w:type="pct"/>
          </w:tcPr>
          <w:p w14:paraId="4D549D91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E86BC7E" w14:textId="2F19986D" w:rsidR="000F422B" w:rsidRDefault="008C33AC" w:rsidP="00DD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3F818D0D" w14:textId="61F9D6C2" w:rsidTr="00043BF8">
        <w:trPr>
          <w:trHeight w:hRule="exact" w:val="765"/>
          <w:tblHeader/>
        </w:trPr>
        <w:tc>
          <w:tcPr>
            <w:tcW w:w="1412" w:type="pct"/>
          </w:tcPr>
          <w:p w14:paraId="65EA6E25" w14:textId="79202ED0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</w:t>
            </w:r>
          </w:p>
          <w:p w14:paraId="66C26889" w14:textId="7DAE9CAB" w:rsidR="000F422B" w:rsidRPr="0083579B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27" w:type="pct"/>
            <w:vAlign w:val="bottom"/>
          </w:tcPr>
          <w:p w14:paraId="4B313094" w14:textId="6CC5F326" w:rsidR="000F422B" w:rsidRPr="006A5DCA" w:rsidRDefault="008C33AC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17,779</w:t>
            </w:r>
          </w:p>
        </w:tc>
        <w:tc>
          <w:tcPr>
            <w:tcW w:w="131" w:type="pct"/>
            <w:vAlign w:val="bottom"/>
          </w:tcPr>
          <w:p w14:paraId="39216B51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523485F" w14:textId="7E544052" w:rsidR="000F422B" w:rsidRPr="006A5DCA" w:rsidRDefault="008C33AC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28" w:type="pct"/>
            <w:vAlign w:val="bottom"/>
          </w:tcPr>
          <w:p w14:paraId="459C58BA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1A04A6D9" w14:textId="3060A874" w:rsidR="000F422B" w:rsidRPr="006A5DCA" w:rsidRDefault="008C33AC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43" w:type="pct"/>
          </w:tcPr>
          <w:p w14:paraId="6445615D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54B5111D" w14:textId="33DD0D62" w:rsidR="000F422B" w:rsidRDefault="008C33AC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3,693</w:t>
            </w:r>
          </w:p>
        </w:tc>
        <w:tc>
          <w:tcPr>
            <w:tcW w:w="138" w:type="pct"/>
          </w:tcPr>
          <w:p w14:paraId="415E67B1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8B0C665" w14:textId="03F95BFA" w:rsidR="000F422B" w:rsidRDefault="008C33AC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1BD0" w:rsidRPr="006A5DCA" w14:paraId="5FB1838C" w14:textId="77777777" w:rsidTr="001B1D12">
        <w:trPr>
          <w:trHeight w:hRule="exact" w:val="360"/>
          <w:tblHeader/>
        </w:trPr>
        <w:tc>
          <w:tcPr>
            <w:tcW w:w="1412" w:type="pct"/>
          </w:tcPr>
          <w:p w14:paraId="1937B202" w14:textId="23DE6667" w:rsidR="00BF1BD0" w:rsidRPr="006A5DCA" w:rsidRDefault="00BF1BD0" w:rsidP="00924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7" w:type="pct"/>
          </w:tcPr>
          <w:p w14:paraId="08B4C568" w14:textId="28F7EE55" w:rsidR="00BF1BD0" w:rsidRDefault="00BF1BD0" w:rsidP="001B1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10,765</w:t>
            </w:r>
          </w:p>
        </w:tc>
        <w:tc>
          <w:tcPr>
            <w:tcW w:w="131" w:type="pct"/>
          </w:tcPr>
          <w:p w14:paraId="1A05CF9F" w14:textId="77777777" w:rsidR="00BF1BD0" w:rsidRPr="006A5DCA" w:rsidRDefault="00BF1BD0" w:rsidP="001B1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BFABA03" w14:textId="4A7F01DA" w:rsidR="00BF1BD0" w:rsidRDefault="00BF1BD0" w:rsidP="001B1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CBEE839" w14:textId="77777777" w:rsidR="00BF1BD0" w:rsidRPr="006A5DCA" w:rsidRDefault="00BF1BD0" w:rsidP="001B1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2DF922D" w14:textId="0576F346" w:rsidR="00BF1BD0" w:rsidRDefault="00BF1BD0" w:rsidP="001B1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F7760E" w14:textId="77777777" w:rsidR="00BF1BD0" w:rsidRDefault="00BF1BD0" w:rsidP="001B1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178C949" w14:textId="3F5F6732" w:rsidR="00BF1BD0" w:rsidRDefault="00BF1BD0" w:rsidP="001B1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3,167</w:t>
            </w:r>
          </w:p>
        </w:tc>
        <w:tc>
          <w:tcPr>
            <w:tcW w:w="138" w:type="pct"/>
          </w:tcPr>
          <w:p w14:paraId="31CEB2F6" w14:textId="77777777" w:rsidR="00BF1BD0" w:rsidRDefault="00BF1BD0" w:rsidP="001B1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1B45F1B" w14:textId="4A06CDCB" w:rsidR="00BF1BD0" w:rsidRDefault="00BF1BD0" w:rsidP="001B1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1BD0" w:rsidRPr="006A5DCA" w14:paraId="26D63D8C" w14:textId="42FAD9A4" w:rsidTr="00043BF8">
        <w:trPr>
          <w:trHeight w:hRule="exact" w:val="765"/>
          <w:tblHeader/>
        </w:trPr>
        <w:tc>
          <w:tcPr>
            <w:tcW w:w="1412" w:type="pct"/>
          </w:tcPr>
          <w:p w14:paraId="5B35A8CA" w14:textId="77777777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34994053" w14:textId="1D0025F7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27" w:type="pct"/>
            <w:vAlign w:val="bottom"/>
          </w:tcPr>
          <w:p w14:paraId="76457C0D" w14:textId="0B342BA9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22,791</w:t>
            </w:r>
          </w:p>
        </w:tc>
        <w:tc>
          <w:tcPr>
            <w:tcW w:w="131" w:type="pct"/>
            <w:vAlign w:val="bottom"/>
          </w:tcPr>
          <w:p w14:paraId="62B4FF00" w14:textId="77777777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782AE6E" w14:textId="48B520A1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(4,129)</w:t>
            </w:r>
          </w:p>
        </w:tc>
        <w:tc>
          <w:tcPr>
            <w:tcW w:w="128" w:type="pct"/>
            <w:vAlign w:val="bottom"/>
          </w:tcPr>
          <w:p w14:paraId="1B6AA08F" w14:textId="77777777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49E4552" w14:textId="21A8082F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3FCD0C4" w14:textId="77777777" w:rsidR="00BF1BD0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54E1C1C6" w14:textId="24302DAE" w:rsidR="00BF1BD0" w:rsidRPr="001E0297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138" w:type="pct"/>
          </w:tcPr>
          <w:p w14:paraId="73D3A936" w14:textId="77777777" w:rsidR="00BF1BD0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C7C4B69" w14:textId="676F19AD" w:rsidR="00BF1BD0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(4,129)</w:t>
            </w:r>
          </w:p>
        </w:tc>
      </w:tr>
      <w:tr w:rsidR="00BF1BD0" w:rsidRPr="006A5DCA" w14:paraId="13CCABDE" w14:textId="3765C506" w:rsidTr="00BF1BD0">
        <w:trPr>
          <w:trHeight w:hRule="exact" w:val="360"/>
          <w:tblHeader/>
        </w:trPr>
        <w:tc>
          <w:tcPr>
            <w:tcW w:w="1412" w:type="pct"/>
          </w:tcPr>
          <w:p w14:paraId="0403E6C6" w14:textId="77777777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4B8F546" w14:textId="2B97AE14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(34,910)</w:t>
            </w:r>
          </w:p>
        </w:tc>
        <w:tc>
          <w:tcPr>
            <w:tcW w:w="131" w:type="pct"/>
            <w:vAlign w:val="bottom"/>
          </w:tcPr>
          <w:p w14:paraId="66A652DF" w14:textId="77777777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BCB4E59" w14:textId="67B1A1F8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21898F77" w14:textId="77777777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551879F" w14:textId="464EC9EB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5126AA3" w14:textId="77777777" w:rsidR="00BF1BD0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E91D3D8" w14:textId="67552BAC" w:rsidR="00BF1BD0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B78DD22" w14:textId="77777777" w:rsidR="00BF1BD0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64454C4" w14:textId="2C38FB02" w:rsidR="00BF1BD0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1BD0" w:rsidRPr="006A5DCA" w14:paraId="42D81F0D" w14:textId="1674B806" w:rsidTr="00BF1BD0">
        <w:trPr>
          <w:trHeight w:hRule="exact" w:val="360"/>
          <w:tblHeader/>
        </w:trPr>
        <w:tc>
          <w:tcPr>
            <w:tcW w:w="1412" w:type="pct"/>
          </w:tcPr>
          <w:p w14:paraId="2DEA139B" w14:textId="77777777" w:rsidR="00BF1BD0" w:rsidRPr="007015B9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5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EDE61" w14:textId="0163D594" w:rsidR="00BF1BD0" w:rsidRPr="00870F75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58,427</w:t>
            </w:r>
          </w:p>
        </w:tc>
        <w:tc>
          <w:tcPr>
            <w:tcW w:w="131" w:type="pct"/>
            <w:vAlign w:val="center"/>
          </w:tcPr>
          <w:p w14:paraId="57A5E423" w14:textId="77777777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89507" w14:textId="5B29F1ED" w:rsidR="00BF1BD0" w:rsidRPr="00B443C9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(4,162)</w:t>
            </w:r>
          </w:p>
        </w:tc>
        <w:tc>
          <w:tcPr>
            <w:tcW w:w="128" w:type="pct"/>
            <w:vAlign w:val="center"/>
          </w:tcPr>
          <w:p w14:paraId="454A031C" w14:textId="77777777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633A5" w14:textId="57A503DA" w:rsidR="00BF1BD0" w:rsidRPr="00B443C9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</w:p>
        </w:tc>
        <w:tc>
          <w:tcPr>
            <w:tcW w:w="143" w:type="pct"/>
          </w:tcPr>
          <w:p w14:paraId="7D6319D9" w14:textId="77777777" w:rsidR="00BF1BD0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8C05" w14:textId="49795FEB" w:rsidR="00BF1BD0" w:rsidRPr="00B443C9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18,709</w:t>
            </w:r>
          </w:p>
        </w:tc>
        <w:tc>
          <w:tcPr>
            <w:tcW w:w="138" w:type="pct"/>
          </w:tcPr>
          <w:p w14:paraId="7D7F951F" w14:textId="77777777" w:rsidR="00BF1BD0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48956" w14:textId="5395FACB" w:rsidR="00BF1BD0" w:rsidRPr="00B443C9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(4,129)</w:t>
            </w:r>
          </w:p>
        </w:tc>
      </w:tr>
    </w:tbl>
    <w:p w14:paraId="6BFF29B6" w14:textId="22EBE84B" w:rsidR="006A79F6" w:rsidRDefault="006A7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04CC3734" w14:textId="77777777" w:rsidR="007E58BA" w:rsidRDefault="007E58BA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7C6D124" w14:textId="77777777" w:rsidR="00ED4B42" w:rsidRDefault="00ED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2D62CF4F" w14:textId="352B436F" w:rsidR="00A17B2E" w:rsidRPr="006A5DCA" w:rsidRDefault="00A17B2E" w:rsidP="005D7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D011D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</w:t>
      </w:r>
      <w:r w:rsidRPr="009D011D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Pr="009D011D">
        <w:rPr>
          <w:rFonts w:asciiTheme="majorBidi" w:hAnsiTheme="majorBidi" w:cstheme="majorBidi"/>
          <w:b/>
          <w:sz w:val="30"/>
          <w:szCs w:val="30"/>
          <w:cs/>
        </w:rPr>
        <w:t>ของ</w:t>
      </w:r>
      <w:r w:rsidRPr="00AB4662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>ระหว่างงว</w:t>
      </w:r>
      <w:r w:rsidR="009F49AB" w:rsidRPr="00AB4662">
        <w:rPr>
          <w:rFonts w:asciiTheme="majorBidi" w:hAnsiTheme="majorBidi" w:cstheme="majorBidi"/>
          <w:b/>
          <w:sz w:val="30"/>
          <w:szCs w:val="30"/>
          <w:cs/>
        </w:rPr>
        <w:t>ด</w:t>
      </w:r>
      <w:r w:rsidR="003C00FA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5E7749" w:rsidRPr="006A5DC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C00FA" w:rsidRPr="00407C62">
        <w:rPr>
          <w:rFonts w:asciiTheme="majorBidi" w:hAnsiTheme="majorBidi" w:cstheme="majorBidi"/>
          <w:sz w:val="30"/>
          <w:szCs w:val="30"/>
        </w:rPr>
        <w:t>3</w:t>
      </w:r>
      <w:r w:rsidR="00407C62" w:rsidRPr="00407C62">
        <w:rPr>
          <w:rFonts w:asciiTheme="majorBidi" w:hAnsiTheme="majorBidi" w:cstheme="majorBidi"/>
          <w:sz w:val="30"/>
          <w:szCs w:val="30"/>
        </w:rPr>
        <w:t>0</w:t>
      </w:r>
      <w:r w:rsidR="003C00FA" w:rsidRPr="00407C62">
        <w:rPr>
          <w:rFonts w:asciiTheme="majorBidi" w:hAnsiTheme="majorBidi" w:cstheme="majorBidi"/>
          <w:sz w:val="30"/>
          <w:szCs w:val="30"/>
        </w:rPr>
        <w:t xml:space="preserve"> </w:t>
      </w:r>
      <w:r w:rsidR="003C00FA" w:rsidRPr="00407C6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F49AB" w:rsidRPr="00407C6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2B22CA" w:rsidRPr="00407C62">
        <w:rPr>
          <w:rFonts w:asciiTheme="majorBidi" w:hAnsiTheme="majorBidi" w:cstheme="majorBidi"/>
          <w:bCs/>
          <w:sz w:val="30"/>
          <w:szCs w:val="30"/>
        </w:rPr>
        <w:t>256</w:t>
      </w:r>
      <w:r w:rsidR="006353E4" w:rsidRPr="00407C62">
        <w:rPr>
          <w:rFonts w:asciiTheme="majorBidi" w:hAnsiTheme="majorBidi" w:cstheme="majorBidi"/>
          <w:bCs/>
          <w:sz w:val="30"/>
          <w:szCs w:val="30"/>
        </w:rPr>
        <w:t>8</w:t>
      </w:r>
      <w:r w:rsidR="002B22CA" w:rsidRPr="00AB466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2B7C831" w14:textId="77777777" w:rsidR="00A17B2E" w:rsidRPr="006A5DCA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450"/>
        <w:gridCol w:w="1339"/>
        <w:gridCol w:w="270"/>
        <w:gridCol w:w="1350"/>
        <w:gridCol w:w="270"/>
        <w:gridCol w:w="1350"/>
        <w:gridCol w:w="281"/>
        <w:gridCol w:w="1361"/>
      </w:tblGrid>
      <w:tr w:rsidR="00A17B2E" w:rsidRPr="006A5DCA" w14:paraId="47EE86AE" w14:textId="77777777" w:rsidTr="00057F79">
        <w:trPr>
          <w:trHeight w:val="20"/>
          <w:tblHeader/>
        </w:trPr>
        <w:tc>
          <w:tcPr>
            <w:tcW w:w="2779" w:type="dxa"/>
            <w:shd w:val="clear" w:color="auto" w:fill="auto"/>
            <w:vAlign w:val="bottom"/>
          </w:tcPr>
          <w:p w14:paraId="1F87C603" w14:textId="77777777" w:rsidR="00A17B2E" w:rsidRPr="006A5DCA" w:rsidRDefault="00A17B2E" w:rsidP="00015A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bookmarkStart w:id="0" w:name="_Hlk204979154"/>
          </w:p>
        </w:tc>
        <w:tc>
          <w:tcPr>
            <w:tcW w:w="450" w:type="dxa"/>
          </w:tcPr>
          <w:p w14:paraId="36C41C22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1" w:type="dxa"/>
            <w:gridSpan w:val="7"/>
          </w:tcPr>
          <w:p w14:paraId="1C78234A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0"/>
      <w:tr w:rsidR="00A17B2E" w:rsidRPr="006A5DCA" w14:paraId="4B8942F7" w14:textId="77777777" w:rsidTr="00057F79">
        <w:trPr>
          <w:trHeight w:val="20"/>
          <w:tblHeader/>
        </w:trPr>
        <w:tc>
          <w:tcPr>
            <w:tcW w:w="2779" w:type="dxa"/>
            <w:shd w:val="clear" w:color="auto" w:fill="auto"/>
            <w:vAlign w:val="bottom"/>
          </w:tcPr>
          <w:p w14:paraId="24B18EEA" w14:textId="77777777" w:rsidR="00A17B2E" w:rsidRPr="00DD2478" w:rsidRDefault="00A17B2E" w:rsidP="0005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50" w:type="dxa"/>
          </w:tcPr>
          <w:p w14:paraId="4AC46858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6BE3E0CB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033AA02" w14:textId="77777777" w:rsidR="00A17B2E" w:rsidRPr="006A5DCA" w:rsidRDefault="00A17B2E" w:rsidP="00015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0DD5AE" w14:textId="77777777" w:rsidR="00A17B2E" w:rsidRPr="006A5DCA" w:rsidRDefault="00A17B2E" w:rsidP="00015AFF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2CB74F1" w14:textId="77777777" w:rsidR="00A17B2E" w:rsidRPr="006A5DCA" w:rsidRDefault="00A17B2E" w:rsidP="00015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251F76C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1" w:type="dxa"/>
          </w:tcPr>
          <w:p w14:paraId="4D8DDB13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561A5705" w14:textId="77777777" w:rsidR="00A17B2E" w:rsidRPr="006A5DCA" w:rsidRDefault="00A17B2E" w:rsidP="00AD1695">
            <w:pPr>
              <w:pStyle w:val="Pa47"/>
              <w:tabs>
                <w:tab w:val="left" w:pos="111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17B2E" w:rsidRPr="006A5DCA" w14:paraId="1A889356" w14:textId="77777777" w:rsidTr="00057F79">
        <w:trPr>
          <w:trHeight w:val="20"/>
          <w:tblHeader/>
        </w:trPr>
        <w:tc>
          <w:tcPr>
            <w:tcW w:w="2779" w:type="dxa"/>
          </w:tcPr>
          <w:p w14:paraId="6BDAEA00" w14:textId="77777777" w:rsidR="00A17B2E" w:rsidRPr="006A5DCA" w:rsidRDefault="00A17B2E" w:rsidP="00015A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484FEDE6" w14:textId="7BAB56A8" w:rsidR="00A17B2E" w:rsidRPr="006A5DCA" w:rsidRDefault="00A17B2E" w:rsidP="00015AF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221" w:type="dxa"/>
            <w:gridSpan w:val="7"/>
          </w:tcPr>
          <w:p w14:paraId="3D66599C" w14:textId="77777777" w:rsidR="00A17B2E" w:rsidRPr="006A5DCA" w:rsidRDefault="00A17B2E" w:rsidP="00015AF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F1056" w:rsidRPr="006A5DCA" w14:paraId="08E23BF5" w14:textId="77777777" w:rsidTr="00057F79">
        <w:trPr>
          <w:trHeight w:val="20"/>
        </w:trPr>
        <w:tc>
          <w:tcPr>
            <w:tcW w:w="2779" w:type="dxa"/>
          </w:tcPr>
          <w:p w14:paraId="0488FFAC" w14:textId="37BDB2AE" w:rsidR="00AF1056" w:rsidRPr="006A5DCA" w:rsidRDefault="00AF1056" w:rsidP="005A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53E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450" w:type="dxa"/>
          </w:tcPr>
          <w:p w14:paraId="16C50A28" w14:textId="772858E0" w:rsidR="00AF1056" w:rsidRPr="006A5DCA" w:rsidRDefault="00AF1056" w:rsidP="00AF105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20235B81" w14:textId="1BD293E0" w:rsidR="00AF1056" w:rsidRPr="006A5DCA" w:rsidRDefault="00605C74" w:rsidP="00BD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100,926</w:t>
            </w:r>
          </w:p>
        </w:tc>
        <w:tc>
          <w:tcPr>
            <w:tcW w:w="270" w:type="dxa"/>
          </w:tcPr>
          <w:p w14:paraId="077A1578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965982" w14:textId="74427555" w:rsidR="00AF1056" w:rsidRPr="006A5DCA" w:rsidRDefault="00605C74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164,811</w:t>
            </w:r>
          </w:p>
        </w:tc>
        <w:tc>
          <w:tcPr>
            <w:tcW w:w="270" w:type="dxa"/>
          </w:tcPr>
          <w:p w14:paraId="2FF4C3EB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C0CD33B" w14:textId="4B76111D" w:rsidR="00AF1056" w:rsidRPr="006A5DCA" w:rsidRDefault="00605C74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281" w:type="dxa"/>
          </w:tcPr>
          <w:p w14:paraId="7310557F" w14:textId="77777777" w:rsidR="00AF1056" w:rsidRPr="006A5DCA" w:rsidRDefault="00AF1056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</w:tcPr>
          <w:p w14:paraId="54ACEBE3" w14:textId="4636CF0B" w:rsidR="00AF1056" w:rsidRPr="006A5DCA" w:rsidRDefault="00605C74" w:rsidP="00BD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266,159</w:t>
            </w:r>
          </w:p>
        </w:tc>
      </w:tr>
      <w:tr w:rsidR="00AF1056" w:rsidRPr="006A5DCA" w14:paraId="285337B8" w14:textId="77777777" w:rsidTr="00057F79">
        <w:trPr>
          <w:trHeight w:val="20"/>
        </w:trPr>
        <w:tc>
          <w:tcPr>
            <w:tcW w:w="2779" w:type="dxa"/>
          </w:tcPr>
          <w:p w14:paraId="6A22ED55" w14:textId="77777777" w:rsidR="00AF1056" w:rsidRPr="006A5DCA" w:rsidRDefault="00AF1056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50" w:type="dxa"/>
          </w:tcPr>
          <w:p w14:paraId="58F7D315" w14:textId="77777777" w:rsidR="00AF1056" w:rsidRPr="006A5DCA" w:rsidRDefault="00AF1056" w:rsidP="00AF105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669BA7A" w14:textId="796A3728" w:rsidR="00AF1056" w:rsidRPr="006A5DCA" w:rsidRDefault="00942CD7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265,922</w:t>
            </w:r>
          </w:p>
        </w:tc>
        <w:tc>
          <w:tcPr>
            <w:tcW w:w="270" w:type="dxa"/>
          </w:tcPr>
          <w:p w14:paraId="112398BD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DA749E7" w14:textId="1E2FB9CE" w:rsidR="00AF1056" w:rsidRPr="006A5DCA" w:rsidRDefault="00942CD7" w:rsidP="00BD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16,409</w:t>
            </w:r>
          </w:p>
        </w:tc>
        <w:tc>
          <w:tcPr>
            <w:tcW w:w="270" w:type="dxa"/>
          </w:tcPr>
          <w:p w14:paraId="35CAE215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501E30" w14:textId="6D269052" w:rsidR="00AF1056" w:rsidRPr="006A5DCA" w:rsidRDefault="00942CD7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73A2FA1D" w14:textId="77777777" w:rsidR="00AF1056" w:rsidRPr="006A5DCA" w:rsidRDefault="00AF1056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</w:tcPr>
          <w:p w14:paraId="4E623334" w14:textId="27282079" w:rsidR="00AF1056" w:rsidRPr="006A5DCA" w:rsidRDefault="00942CD7" w:rsidP="004E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282,331</w:t>
            </w:r>
          </w:p>
        </w:tc>
      </w:tr>
      <w:tr w:rsidR="00942CD7" w:rsidRPr="006A5DCA" w14:paraId="6AB8434B" w14:textId="77777777" w:rsidTr="00057F79">
        <w:trPr>
          <w:trHeight w:val="20"/>
        </w:trPr>
        <w:tc>
          <w:tcPr>
            <w:tcW w:w="2779" w:type="dxa"/>
          </w:tcPr>
          <w:p w14:paraId="1D5D2AB2" w14:textId="27363B4B" w:rsidR="00942CD7" w:rsidRPr="006A5DCA" w:rsidRDefault="00942CD7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450" w:type="dxa"/>
          </w:tcPr>
          <w:p w14:paraId="1A3BC19D" w14:textId="77777777" w:rsidR="00942CD7" w:rsidRPr="006A5DCA" w:rsidRDefault="00942CD7" w:rsidP="00AF105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17F5A70" w14:textId="6EA653DB" w:rsidR="00942CD7" w:rsidRDefault="00942CD7" w:rsidP="000F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(1,264)</w:t>
            </w:r>
          </w:p>
        </w:tc>
        <w:tc>
          <w:tcPr>
            <w:tcW w:w="270" w:type="dxa"/>
          </w:tcPr>
          <w:p w14:paraId="0DBD2939" w14:textId="77777777" w:rsidR="00942CD7" w:rsidRPr="006A5DCA" w:rsidRDefault="00942CD7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E31B78" w14:textId="27F7D819" w:rsidR="00942CD7" w:rsidRPr="006A5DCA" w:rsidRDefault="00942CD7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A18C92" w14:textId="77777777" w:rsidR="00942CD7" w:rsidRPr="006A5DCA" w:rsidRDefault="00942CD7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39A8130" w14:textId="7B7B7B1E" w:rsidR="00942CD7" w:rsidRPr="006A5DCA" w:rsidRDefault="00942CD7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295ADCDA" w14:textId="77777777" w:rsidR="00942CD7" w:rsidRPr="006A5DCA" w:rsidRDefault="00942CD7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</w:tcPr>
          <w:p w14:paraId="1DD76130" w14:textId="6505D89E" w:rsidR="00942CD7" w:rsidRPr="006A5DCA" w:rsidRDefault="00942CD7" w:rsidP="00BD1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(1,264)</w:t>
            </w:r>
          </w:p>
        </w:tc>
      </w:tr>
      <w:tr w:rsidR="00942CD7" w:rsidRPr="006A5DCA" w14:paraId="45C89F6D" w14:textId="77777777" w:rsidTr="00057F79">
        <w:trPr>
          <w:trHeight w:val="20"/>
        </w:trPr>
        <w:tc>
          <w:tcPr>
            <w:tcW w:w="2779" w:type="dxa"/>
          </w:tcPr>
          <w:p w14:paraId="1B8D61EA" w14:textId="77777777" w:rsidR="00942CD7" w:rsidRPr="006A5DCA" w:rsidRDefault="00942CD7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450" w:type="dxa"/>
          </w:tcPr>
          <w:p w14:paraId="19F22035" w14:textId="77777777" w:rsidR="00942CD7" w:rsidRPr="006A5DCA" w:rsidRDefault="00942CD7" w:rsidP="00AF105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8CA4EB1" w14:textId="5DD6237D" w:rsidR="00942CD7" w:rsidRPr="006A5DCA" w:rsidRDefault="00942CD7" w:rsidP="000F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(15,515)</w:t>
            </w:r>
          </w:p>
        </w:tc>
        <w:tc>
          <w:tcPr>
            <w:tcW w:w="270" w:type="dxa"/>
          </w:tcPr>
          <w:p w14:paraId="0439DA69" w14:textId="77777777" w:rsidR="00942CD7" w:rsidRPr="006A5DCA" w:rsidRDefault="00942CD7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A7C963B" w14:textId="1B70CD96" w:rsidR="00942CD7" w:rsidRPr="006A5DCA" w:rsidRDefault="00942CD7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(2,898)</w:t>
            </w:r>
          </w:p>
        </w:tc>
        <w:tc>
          <w:tcPr>
            <w:tcW w:w="270" w:type="dxa"/>
          </w:tcPr>
          <w:p w14:paraId="589C3617" w14:textId="77777777" w:rsidR="00942CD7" w:rsidRPr="006A5DCA" w:rsidRDefault="00942CD7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D3F654" w14:textId="4B2F2C4D" w:rsidR="00942CD7" w:rsidRPr="006A5DCA" w:rsidRDefault="00942CD7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0D9DFCE3" w14:textId="77777777" w:rsidR="00942CD7" w:rsidRPr="006A5DCA" w:rsidRDefault="00942CD7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</w:tcPr>
          <w:p w14:paraId="00FB5A6C" w14:textId="23099657" w:rsidR="00942CD7" w:rsidRPr="006A5DCA" w:rsidRDefault="00942CD7" w:rsidP="00BD1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(18,413)</w:t>
            </w:r>
          </w:p>
        </w:tc>
      </w:tr>
      <w:tr w:rsidR="00942CD7" w:rsidRPr="006A5DCA" w14:paraId="2DE7D487" w14:textId="77777777" w:rsidTr="00057F79">
        <w:trPr>
          <w:trHeight w:val="20"/>
        </w:trPr>
        <w:tc>
          <w:tcPr>
            <w:tcW w:w="2779" w:type="dxa"/>
          </w:tcPr>
          <w:p w14:paraId="3C98E94C" w14:textId="77777777" w:rsidR="00942CD7" w:rsidRPr="006A5DCA" w:rsidRDefault="00942CD7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79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450" w:type="dxa"/>
          </w:tcPr>
          <w:p w14:paraId="513ADF9A" w14:textId="77777777" w:rsidR="00942CD7" w:rsidRPr="006A5DCA" w:rsidRDefault="00942CD7" w:rsidP="00AF105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AA0EC5D" w14:textId="09D96B94" w:rsidR="00942CD7" w:rsidRPr="005510F2" w:rsidRDefault="00942CD7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5510F2">
              <w:rPr>
                <w:rFonts w:asciiTheme="majorBidi" w:hAnsiTheme="majorBidi" w:cstheme="majorBidi"/>
                <w:sz w:val="30"/>
                <w:szCs w:val="30"/>
              </w:rPr>
              <w:t>(1,769)</w:t>
            </w:r>
          </w:p>
        </w:tc>
        <w:tc>
          <w:tcPr>
            <w:tcW w:w="270" w:type="dxa"/>
          </w:tcPr>
          <w:p w14:paraId="6A988852" w14:textId="77777777" w:rsidR="00942CD7" w:rsidRPr="006A5DCA" w:rsidRDefault="00942CD7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B29823" w14:textId="63AEA1A8" w:rsidR="00942CD7" w:rsidRPr="006A5DCA" w:rsidRDefault="00942CD7" w:rsidP="00B66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(36,559)</w:t>
            </w:r>
          </w:p>
        </w:tc>
        <w:tc>
          <w:tcPr>
            <w:tcW w:w="270" w:type="dxa"/>
          </w:tcPr>
          <w:p w14:paraId="76837B8F" w14:textId="77777777" w:rsidR="00942CD7" w:rsidRPr="006A5DCA" w:rsidRDefault="00942CD7" w:rsidP="00870F75">
            <w:pPr>
              <w:pStyle w:val="acctmergecolhdg"/>
              <w:tabs>
                <w:tab w:val="decimal" w:pos="903"/>
                <w:tab w:val="decimal" w:pos="1100"/>
              </w:tabs>
              <w:spacing w:line="240" w:lineRule="atLeast"/>
              <w:ind w:left="-108" w:right="-5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281F1A" w14:textId="00AA5749" w:rsidR="00942CD7" w:rsidRPr="006A5DCA" w:rsidRDefault="00942CD7" w:rsidP="00B66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  <w:tc>
          <w:tcPr>
            <w:tcW w:w="281" w:type="dxa"/>
          </w:tcPr>
          <w:p w14:paraId="773DEF8D" w14:textId="77777777" w:rsidR="00942CD7" w:rsidRPr="006A5DCA" w:rsidRDefault="00942CD7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E1BDC86" w14:textId="63C08C20" w:rsidR="00942CD7" w:rsidRPr="006A5DCA" w:rsidRDefault="00942CD7" w:rsidP="003B4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(38,469)</w:t>
            </w:r>
          </w:p>
        </w:tc>
      </w:tr>
      <w:tr w:rsidR="00942CD7" w:rsidRPr="006A5DCA" w14:paraId="571459E5" w14:textId="77777777" w:rsidTr="00057F79">
        <w:trPr>
          <w:trHeight w:val="20"/>
        </w:trPr>
        <w:tc>
          <w:tcPr>
            <w:tcW w:w="2779" w:type="dxa"/>
            <w:vAlign w:val="bottom"/>
          </w:tcPr>
          <w:p w14:paraId="31D0FC56" w14:textId="40E17B7B" w:rsidR="00942CD7" w:rsidRPr="006A5DCA" w:rsidRDefault="00942CD7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50" w:type="dxa"/>
          </w:tcPr>
          <w:p w14:paraId="396D390C" w14:textId="77777777" w:rsidR="00942CD7" w:rsidRPr="006A5DCA" w:rsidRDefault="00942CD7" w:rsidP="00AF105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257FA" w14:textId="727C1B49" w:rsidR="00942CD7" w:rsidRPr="00942CD7" w:rsidRDefault="00942CD7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,300</w:t>
            </w:r>
          </w:p>
        </w:tc>
        <w:tc>
          <w:tcPr>
            <w:tcW w:w="270" w:type="dxa"/>
          </w:tcPr>
          <w:p w14:paraId="5C65EAC2" w14:textId="77777777" w:rsidR="00942CD7" w:rsidRPr="006A5DCA" w:rsidRDefault="00942CD7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059E" w14:textId="3D7C85D2" w:rsidR="00942CD7" w:rsidRPr="006A5DCA" w:rsidRDefault="00942CD7" w:rsidP="00ED0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141,763</w:t>
            </w:r>
          </w:p>
        </w:tc>
        <w:tc>
          <w:tcPr>
            <w:tcW w:w="270" w:type="dxa"/>
          </w:tcPr>
          <w:p w14:paraId="15A062E1" w14:textId="77777777" w:rsidR="00942CD7" w:rsidRPr="006A5DCA" w:rsidRDefault="00942CD7" w:rsidP="00ED0E2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1B78" w14:textId="21E34704" w:rsidR="00942CD7" w:rsidRPr="006A5DCA" w:rsidRDefault="00942CD7" w:rsidP="00ED0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281" w:type="dxa"/>
          </w:tcPr>
          <w:p w14:paraId="63709A3E" w14:textId="77777777" w:rsidR="00942CD7" w:rsidRPr="006A5DCA" w:rsidRDefault="00942CD7" w:rsidP="00ED0E2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A1995" w14:textId="6CCC9997" w:rsidR="00942CD7" w:rsidRPr="006A5DCA" w:rsidRDefault="00942CD7" w:rsidP="00ED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490,344</w:t>
            </w:r>
          </w:p>
        </w:tc>
      </w:tr>
    </w:tbl>
    <w:p w14:paraId="0FCA9262" w14:textId="677E07B6" w:rsidR="008A7FF0" w:rsidRPr="006A5DCA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A7FF0" w:rsidRPr="006A5DCA" w:rsidSect="005C6300">
          <w:headerReference w:type="default" r:id="rId13"/>
          <w:footerReference w:type="default" r:id="rId14"/>
          <w:type w:val="nextColumn"/>
          <w:pgSz w:w="11909" w:h="16834" w:code="9"/>
          <w:pgMar w:top="691" w:right="1019" w:bottom="576" w:left="1152" w:header="720" w:footer="720" w:gutter="0"/>
          <w:cols w:space="720"/>
        </w:sectPr>
      </w:pPr>
    </w:p>
    <w:p w14:paraId="7C4FA7E6" w14:textId="2A9C2032" w:rsidR="0041682E" w:rsidRPr="0033726D" w:rsidRDefault="000F422B" w:rsidP="00337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FF7402" w:rsidRPr="0041682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03507" w:rsidRPr="0041682E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</w:p>
    <w:p w14:paraId="365A3FEB" w14:textId="7E500696" w:rsidR="00E3032B" w:rsidRPr="00B63980" w:rsidRDefault="00E3032B" w:rsidP="00E30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6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41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9"/>
        <w:gridCol w:w="990"/>
        <w:gridCol w:w="184"/>
        <w:gridCol w:w="1076"/>
        <w:gridCol w:w="184"/>
        <w:gridCol w:w="1166"/>
        <w:gridCol w:w="180"/>
        <w:gridCol w:w="1170"/>
        <w:gridCol w:w="184"/>
        <w:gridCol w:w="986"/>
        <w:gridCol w:w="180"/>
        <w:gridCol w:w="1080"/>
        <w:gridCol w:w="180"/>
        <w:gridCol w:w="1080"/>
        <w:gridCol w:w="180"/>
        <w:gridCol w:w="1080"/>
      </w:tblGrid>
      <w:tr w:rsidR="0033726D" w:rsidRPr="00D36939" w14:paraId="495178F3" w14:textId="77777777" w:rsidTr="00AA6DF2">
        <w:trPr>
          <w:cantSplit/>
        </w:trPr>
        <w:tc>
          <w:tcPr>
            <w:tcW w:w="4219" w:type="dxa"/>
            <w:shd w:val="clear" w:color="auto" w:fill="auto"/>
          </w:tcPr>
          <w:p w14:paraId="17283A6E" w14:textId="77777777" w:rsidR="0033726D" w:rsidRPr="00D36939" w:rsidRDefault="0033726D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0" w:type="dxa"/>
            <w:gridSpan w:val="15"/>
            <w:shd w:val="clear" w:color="auto" w:fill="FFFFFF"/>
            <w:vAlign w:val="bottom"/>
          </w:tcPr>
          <w:p w14:paraId="4D336FB6" w14:textId="03FC7C10" w:rsidR="0033726D" w:rsidRPr="00D36939" w:rsidRDefault="0033726D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C00FA" w:rsidRPr="00D36939" w14:paraId="10B1EA1D" w14:textId="77777777" w:rsidTr="00D33EDE">
        <w:trPr>
          <w:cantSplit/>
        </w:trPr>
        <w:tc>
          <w:tcPr>
            <w:tcW w:w="4219" w:type="dxa"/>
            <w:shd w:val="clear" w:color="auto" w:fill="auto"/>
          </w:tcPr>
          <w:p w14:paraId="6816AEF9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  <w:shd w:val="clear" w:color="auto" w:fill="FFFFFF"/>
            <w:vAlign w:val="bottom"/>
          </w:tcPr>
          <w:p w14:paraId="49437D11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ส่วนงานเครื่องหมายการค้า</w:t>
            </w:r>
          </w:p>
        </w:tc>
        <w:tc>
          <w:tcPr>
            <w:tcW w:w="184" w:type="dxa"/>
            <w:vAlign w:val="center"/>
          </w:tcPr>
          <w:p w14:paraId="3D21E39F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16" w:type="dxa"/>
            <w:gridSpan w:val="3"/>
            <w:vAlign w:val="center"/>
          </w:tcPr>
          <w:p w14:paraId="58261A8F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ส่วนงานการจัดจำหน่ายสินค้า</w:t>
            </w:r>
          </w:p>
        </w:tc>
        <w:tc>
          <w:tcPr>
            <w:tcW w:w="184" w:type="dxa"/>
            <w:vAlign w:val="center"/>
          </w:tcPr>
          <w:p w14:paraId="48D5CAF2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4CD78E70" w14:textId="77777777" w:rsidR="003C00FA" w:rsidRPr="00D36939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180" w:type="dxa"/>
            <w:vAlign w:val="bottom"/>
          </w:tcPr>
          <w:p w14:paraId="04804771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8416AFB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C00FA" w:rsidRPr="00D36939" w14:paraId="4A8B8F31" w14:textId="77777777" w:rsidTr="00D33EDE">
        <w:trPr>
          <w:cantSplit/>
        </w:trPr>
        <w:tc>
          <w:tcPr>
            <w:tcW w:w="4219" w:type="dxa"/>
            <w:shd w:val="clear" w:color="auto" w:fill="auto"/>
          </w:tcPr>
          <w:p w14:paraId="146F2697" w14:textId="77777777" w:rsidR="003C00FA" w:rsidRPr="00D36939" w:rsidRDefault="003C00FA" w:rsidP="00D33EDE">
            <w:pPr>
              <w:shd w:val="clear" w:color="auto" w:fill="FFFFFF"/>
              <w:spacing w:line="240" w:lineRule="auto"/>
              <w:ind w:left="-126" w:right="-79" w:firstLine="185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FFFFFF"/>
          </w:tcPr>
          <w:p w14:paraId="07283059" w14:textId="595B3D01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184" w:type="dxa"/>
            <w:shd w:val="clear" w:color="auto" w:fill="auto"/>
          </w:tcPr>
          <w:p w14:paraId="2BD3705E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FFFFFF"/>
          </w:tcPr>
          <w:p w14:paraId="698A9C2A" w14:textId="332B94DE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  <w:tc>
          <w:tcPr>
            <w:tcW w:w="184" w:type="dxa"/>
          </w:tcPr>
          <w:p w14:paraId="0595E52E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6285DB18" w14:textId="38598AE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44330933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4F4CF6D" w14:textId="57442D82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  <w:tc>
          <w:tcPr>
            <w:tcW w:w="184" w:type="dxa"/>
          </w:tcPr>
          <w:p w14:paraId="6EC689FF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</w:tcPr>
          <w:p w14:paraId="51A8F026" w14:textId="7A254D3C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5911CD07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AF35C9D" w14:textId="169372C5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534A910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0467CDD" w14:textId="42D24C73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B311103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4667B0D" w14:textId="585E7819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</w:tr>
      <w:tr w:rsidR="003C00FA" w:rsidRPr="00D36939" w14:paraId="3B393A8A" w14:textId="77777777" w:rsidTr="00D33EDE">
        <w:trPr>
          <w:cantSplit/>
        </w:trPr>
        <w:tc>
          <w:tcPr>
            <w:tcW w:w="4219" w:type="dxa"/>
          </w:tcPr>
          <w:p w14:paraId="67013319" w14:textId="77777777" w:rsidR="003C00FA" w:rsidRPr="00D36939" w:rsidRDefault="003C00FA" w:rsidP="003C00FA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0" w:type="dxa"/>
            <w:gridSpan w:val="15"/>
            <w:vAlign w:val="center"/>
          </w:tcPr>
          <w:p w14:paraId="3412404B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C00FA" w:rsidRPr="00D36939" w14:paraId="5B99C57A" w14:textId="77777777" w:rsidTr="00D33EDE">
        <w:trPr>
          <w:cantSplit/>
        </w:trPr>
        <w:tc>
          <w:tcPr>
            <w:tcW w:w="4219" w:type="dxa"/>
            <w:vAlign w:val="bottom"/>
          </w:tcPr>
          <w:p w14:paraId="1D8789F1" w14:textId="77777777" w:rsidR="003C00FA" w:rsidRPr="00D36939" w:rsidRDefault="003C00FA" w:rsidP="003C00FA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</w:t>
            </w:r>
            <w:r w:rsidRPr="00D36939">
              <w:rPr>
                <w:rFonts w:ascii="Angsana New" w:eastAsia="MS Mincho" w:hAnsi="Angsana New" w:hint="cs"/>
                <w:sz w:val="30"/>
                <w:szCs w:val="30"/>
                <w:cs/>
              </w:rPr>
              <w:t>จาก</w:t>
            </w: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90" w:type="dxa"/>
            <w:vAlign w:val="bottom"/>
          </w:tcPr>
          <w:p w14:paraId="73C392CD" w14:textId="6462C415" w:rsidR="003C00FA" w:rsidRPr="00AD43F9" w:rsidRDefault="000B0A14" w:rsidP="00BD25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4,309,978</w:t>
            </w:r>
          </w:p>
        </w:tc>
        <w:tc>
          <w:tcPr>
            <w:tcW w:w="184" w:type="dxa"/>
            <w:vAlign w:val="bottom"/>
          </w:tcPr>
          <w:p w14:paraId="30E3C1C7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bottom"/>
          </w:tcPr>
          <w:p w14:paraId="2C8DBA26" w14:textId="05FE4AB9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4,219,606</w:t>
            </w:r>
          </w:p>
        </w:tc>
        <w:tc>
          <w:tcPr>
            <w:tcW w:w="184" w:type="dxa"/>
          </w:tcPr>
          <w:p w14:paraId="542B08E3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200D871" w14:textId="072B367F" w:rsidR="003C00FA" w:rsidRPr="00D36939" w:rsidRDefault="000B0A14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2,149,8</w:t>
            </w:r>
            <w:r w:rsidR="00BD25BB">
              <w:rPr>
                <w:rFonts w:ascii="Angsana New" w:eastAsia="MS Mincho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14:paraId="457C10B6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99EFA8" w14:textId="6762DB07" w:rsidR="003C00FA" w:rsidRPr="00D36939" w:rsidRDefault="003C00FA" w:rsidP="00BD25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3,333,629</w:t>
            </w:r>
          </w:p>
        </w:tc>
        <w:tc>
          <w:tcPr>
            <w:tcW w:w="184" w:type="dxa"/>
          </w:tcPr>
          <w:p w14:paraId="038BDC32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278B2DAD" w14:textId="680E2C72" w:rsidR="003C00FA" w:rsidRPr="00D36939" w:rsidRDefault="000B0A14" w:rsidP="00BD25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147,188</w:t>
            </w:r>
          </w:p>
        </w:tc>
        <w:tc>
          <w:tcPr>
            <w:tcW w:w="180" w:type="dxa"/>
          </w:tcPr>
          <w:p w14:paraId="21641294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96B3F" w14:textId="3FFBE372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133,216</w:t>
            </w:r>
          </w:p>
        </w:tc>
        <w:tc>
          <w:tcPr>
            <w:tcW w:w="180" w:type="dxa"/>
          </w:tcPr>
          <w:p w14:paraId="2B03FB32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8868D" w14:textId="4776517E" w:rsidR="003C00FA" w:rsidRPr="00D36939" w:rsidRDefault="000B0A14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6,607,026</w:t>
            </w:r>
          </w:p>
        </w:tc>
        <w:tc>
          <w:tcPr>
            <w:tcW w:w="180" w:type="dxa"/>
          </w:tcPr>
          <w:p w14:paraId="71DEC3CF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ACE52" w14:textId="649CA3B6" w:rsidR="003C00FA" w:rsidRPr="00D36939" w:rsidRDefault="003C00FA" w:rsidP="00BD25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7,686,451</w:t>
            </w:r>
          </w:p>
        </w:tc>
      </w:tr>
      <w:tr w:rsidR="003C00FA" w:rsidRPr="00D36939" w14:paraId="428245D9" w14:textId="77777777" w:rsidTr="00D33EDE">
        <w:trPr>
          <w:cantSplit/>
        </w:trPr>
        <w:tc>
          <w:tcPr>
            <w:tcW w:w="4219" w:type="dxa"/>
            <w:vAlign w:val="bottom"/>
          </w:tcPr>
          <w:p w14:paraId="3539C12C" w14:textId="77777777" w:rsidR="003C00FA" w:rsidRPr="00D36939" w:rsidRDefault="003C00FA" w:rsidP="003C00FA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03B48563" w14:textId="491E8F36" w:rsidR="003C00FA" w:rsidRPr="00D36939" w:rsidRDefault="000B0A14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7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(133,472)</w:t>
            </w:r>
          </w:p>
        </w:tc>
        <w:tc>
          <w:tcPr>
            <w:tcW w:w="184" w:type="dxa"/>
          </w:tcPr>
          <w:p w14:paraId="3F6DD69F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3CF5951" w14:textId="22C3433F" w:rsidR="003C00FA" w:rsidRPr="00303995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(149,404)</w:t>
            </w:r>
          </w:p>
        </w:tc>
        <w:tc>
          <w:tcPr>
            <w:tcW w:w="184" w:type="dxa"/>
          </w:tcPr>
          <w:p w14:paraId="74A2642B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4E9CD9E" w14:textId="0D48D648" w:rsidR="003C00FA" w:rsidRPr="00D36939" w:rsidRDefault="000B0A14" w:rsidP="00BD25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133,472</w:t>
            </w:r>
          </w:p>
        </w:tc>
        <w:tc>
          <w:tcPr>
            <w:tcW w:w="180" w:type="dxa"/>
          </w:tcPr>
          <w:p w14:paraId="6881F3F2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788B0A" w14:textId="0F1445B2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149,404</w:t>
            </w:r>
          </w:p>
        </w:tc>
        <w:tc>
          <w:tcPr>
            <w:tcW w:w="184" w:type="dxa"/>
          </w:tcPr>
          <w:p w14:paraId="177AEFB4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624A8389" w14:textId="02CC1032" w:rsidR="003C00FA" w:rsidRPr="00D36939" w:rsidRDefault="000B0A14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A512FB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D61CD2" w14:textId="75B5C9D4" w:rsidR="003C00FA" w:rsidRPr="00B040F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1C84DF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223E05" w14:textId="21211775" w:rsidR="003C00FA" w:rsidRPr="00D36939" w:rsidRDefault="000B0A14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B22BF2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4CAC7F" w14:textId="2EFC57CE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3C00FA" w:rsidRPr="00D36939" w14:paraId="11A1EDCE" w14:textId="77777777" w:rsidTr="00D33EDE">
        <w:trPr>
          <w:cantSplit/>
        </w:trPr>
        <w:tc>
          <w:tcPr>
            <w:tcW w:w="4219" w:type="dxa"/>
            <w:vAlign w:val="bottom"/>
          </w:tcPr>
          <w:p w14:paraId="1ABE7B23" w14:textId="77777777" w:rsidR="003C00FA" w:rsidRPr="00D36939" w:rsidRDefault="003C00FA" w:rsidP="003C00FA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86B75F" w14:textId="3468D3AC" w:rsidR="003C00FA" w:rsidRPr="00D36939" w:rsidRDefault="000B0A14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2,927</w:t>
            </w:r>
          </w:p>
        </w:tc>
        <w:tc>
          <w:tcPr>
            <w:tcW w:w="184" w:type="dxa"/>
          </w:tcPr>
          <w:p w14:paraId="03358032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683B8FC" w14:textId="2CA62C10" w:rsidR="003C00FA" w:rsidRPr="00303995" w:rsidRDefault="003C00FA" w:rsidP="00BD25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3,969</w:t>
            </w:r>
          </w:p>
        </w:tc>
        <w:tc>
          <w:tcPr>
            <w:tcW w:w="184" w:type="dxa"/>
          </w:tcPr>
          <w:p w14:paraId="765C6593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1B1BAED" w14:textId="3E514513" w:rsidR="003C00FA" w:rsidRPr="00D36939" w:rsidRDefault="000B0A14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8,765</w:t>
            </w:r>
          </w:p>
        </w:tc>
        <w:tc>
          <w:tcPr>
            <w:tcW w:w="180" w:type="dxa"/>
          </w:tcPr>
          <w:p w14:paraId="2A5D001F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DA7FED" w14:textId="1AE85354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8,018</w:t>
            </w:r>
          </w:p>
        </w:tc>
        <w:tc>
          <w:tcPr>
            <w:tcW w:w="184" w:type="dxa"/>
          </w:tcPr>
          <w:p w14:paraId="756A78B1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10A51717" w14:textId="69960E86" w:rsidR="003C00FA" w:rsidRPr="00D36939" w:rsidRDefault="000B0A14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73</w:t>
            </w:r>
          </w:p>
        </w:tc>
        <w:tc>
          <w:tcPr>
            <w:tcW w:w="180" w:type="dxa"/>
          </w:tcPr>
          <w:p w14:paraId="28737957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02C9FB" w14:textId="344F9F34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72</w:t>
            </w:r>
          </w:p>
        </w:tc>
        <w:tc>
          <w:tcPr>
            <w:tcW w:w="180" w:type="dxa"/>
          </w:tcPr>
          <w:p w14:paraId="130B980D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D4D38F" w14:textId="0D8D9E53" w:rsidR="003C00FA" w:rsidRPr="00D36939" w:rsidRDefault="000B0A14" w:rsidP="0022488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11,765</w:t>
            </w:r>
          </w:p>
        </w:tc>
        <w:tc>
          <w:tcPr>
            <w:tcW w:w="180" w:type="dxa"/>
          </w:tcPr>
          <w:p w14:paraId="05C4EE91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00ED71" w14:textId="0E9A5DB5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12,059</w:t>
            </w:r>
          </w:p>
        </w:tc>
      </w:tr>
      <w:tr w:rsidR="003C00FA" w:rsidRPr="00D36939" w14:paraId="7B3700E8" w14:textId="77777777" w:rsidTr="00D33EDE">
        <w:trPr>
          <w:cantSplit/>
        </w:trPr>
        <w:tc>
          <w:tcPr>
            <w:tcW w:w="4219" w:type="dxa"/>
            <w:vAlign w:val="bottom"/>
          </w:tcPr>
          <w:p w14:paraId="0C2CC517" w14:textId="77777777" w:rsidR="003C00FA" w:rsidRPr="004A64EB" w:rsidRDefault="003C00FA" w:rsidP="003C00FA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A64E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รวมรายได้</w:t>
            </w:r>
            <w:r w:rsidRPr="004A64E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91C13F" w14:textId="348D4B25" w:rsidR="003C00FA" w:rsidRPr="00317850" w:rsidRDefault="000B0A14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4,179,433</w:t>
            </w:r>
          </w:p>
        </w:tc>
        <w:tc>
          <w:tcPr>
            <w:tcW w:w="184" w:type="dxa"/>
          </w:tcPr>
          <w:p w14:paraId="6EAF6912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5A5ED9EA" w14:textId="402CF350" w:rsidR="003C00FA" w:rsidRPr="00303995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4,074,171</w:t>
            </w:r>
          </w:p>
        </w:tc>
        <w:tc>
          <w:tcPr>
            <w:tcW w:w="184" w:type="dxa"/>
          </w:tcPr>
          <w:p w14:paraId="03DAC1F3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7A4F35E1" w14:textId="4ED3B73A" w:rsidR="003C00FA" w:rsidRPr="00317850" w:rsidRDefault="000B0A14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2,292,097</w:t>
            </w:r>
          </w:p>
        </w:tc>
        <w:tc>
          <w:tcPr>
            <w:tcW w:w="180" w:type="dxa"/>
          </w:tcPr>
          <w:p w14:paraId="4BD2F831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884896" w14:textId="48E55B0E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3,491,051</w:t>
            </w:r>
          </w:p>
        </w:tc>
        <w:tc>
          <w:tcPr>
            <w:tcW w:w="184" w:type="dxa"/>
          </w:tcPr>
          <w:p w14:paraId="4255AC10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6BB6A82B" w14:textId="3CB82C02" w:rsidR="003C00FA" w:rsidRPr="00317850" w:rsidRDefault="000B0A14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147,261</w:t>
            </w:r>
          </w:p>
        </w:tc>
        <w:tc>
          <w:tcPr>
            <w:tcW w:w="180" w:type="dxa"/>
          </w:tcPr>
          <w:p w14:paraId="595E68F7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EDA293" w14:textId="7B3E0141" w:rsidR="003C00FA" w:rsidRPr="00317850" w:rsidRDefault="003C00FA" w:rsidP="00BD25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133,288</w:t>
            </w:r>
          </w:p>
        </w:tc>
        <w:tc>
          <w:tcPr>
            <w:tcW w:w="180" w:type="dxa"/>
          </w:tcPr>
          <w:p w14:paraId="5882A8E2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95CAE2" w14:textId="0CFFA02F" w:rsidR="003C00FA" w:rsidRPr="00317850" w:rsidRDefault="000B0A14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6,618,791</w:t>
            </w:r>
          </w:p>
        </w:tc>
        <w:tc>
          <w:tcPr>
            <w:tcW w:w="180" w:type="dxa"/>
          </w:tcPr>
          <w:p w14:paraId="3894FF58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149222" w14:textId="332B7010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7,698,510</w:t>
            </w:r>
          </w:p>
        </w:tc>
      </w:tr>
      <w:tr w:rsidR="003C00FA" w:rsidRPr="00D36939" w14:paraId="2ABBA07C" w14:textId="77777777" w:rsidTr="00D33EDE">
        <w:trPr>
          <w:cantSplit/>
          <w:trHeight w:val="179"/>
        </w:trPr>
        <w:tc>
          <w:tcPr>
            <w:tcW w:w="4219" w:type="dxa"/>
            <w:vAlign w:val="bottom"/>
          </w:tcPr>
          <w:p w14:paraId="082ACD54" w14:textId="77777777" w:rsidR="003C00FA" w:rsidRPr="005D6EFA" w:rsidRDefault="003C00FA" w:rsidP="003C00FA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D13CB88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2B740D34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1E2B53D7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F3C31AC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434A9A21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007CD91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665E487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DFCF95D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1CF75B53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877406A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1EF045D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987462A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59BA621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F4116FB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F1B709B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3C00FA" w:rsidRPr="00D36939" w14:paraId="7BAE25C5" w14:textId="77777777" w:rsidTr="00D33EDE">
        <w:trPr>
          <w:cantSplit/>
        </w:trPr>
        <w:tc>
          <w:tcPr>
            <w:tcW w:w="4219" w:type="dxa"/>
            <w:vAlign w:val="bottom"/>
          </w:tcPr>
          <w:p w14:paraId="7B087508" w14:textId="77777777" w:rsidR="003C00FA" w:rsidRPr="00D36939" w:rsidRDefault="003C00FA" w:rsidP="003C00FA">
            <w:pPr>
              <w:shd w:val="clear" w:color="auto" w:fill="FFFFFF"/>
              <w:spacing w:line="240" w:lineRule="auto"/>
              <w:ind w:right="-79" w:firstLine="5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กำไรตามส่วนงานก่อนภาษีเงินได้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7EB8C2" w14:textId="2B88A63B" w:rsidR="003C00FA" w:rsidRPr="00317850" w:rsidRDefault="000B0A14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1,161,005</w:t>
            </w:r>
          </w:p>
        </w:tc>
        <w:tc>
          <w:tcPr>
            <w:tcW w:w="184" w:type="dxa"/>
            <w:vAlign w:val="bottom"/>
          </w:tcPr>
          <w:p w14:paraId="2E829FE7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43D27F3" w14:textId="7FE218A9" w:rsidR="003C00FA" w:rsidRPr="00303995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1,118,765</w:t>
            </w:r>
          </w:p>
        </w:tc>
        <w:tc>
          <w:tcPr>
            <w:tcW w:w="184" w:type="dxa"/>
            <w:vAlign w:val="bottom"/>
          </w:tcPr>
          <w:p w14:paraId="1932769D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FFD16A3" w14:textId="2B29174B" w:rsidR="003C00FA" w:rsidRPr="00317850" w:rsidRDefault="000B0A14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344,359</w:t>
            </w:r>
          </w:p>
        </w:tc>
        <w:tc>
          <w:tcPr>
            <w:tcW w:w="180" w:type="dxa"/>
            <w:vAlign w:val="bottom"/>
          </w:tcPr>
          <w:p w14:paraId="6B5A4E7E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822B77" w14:textId="1CA85474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627,247</w:t>
            </w:r>
          </w:p>
        </w:tc>
        <w:tc>
          <w:tcPr>
            <w:tcW w:w="184" w:type="dxa"/>
            <w:vAlign w:val="bottom"/>
          </w:tcPr>
          <w:p w14:paraId="56CA3917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6FCFE6D" w14:textId="63841B9C" w:rsidR="003C00FA" w:rsidRPr="00317850" w:rsidRDefault="000B0A14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46,70</w:t>
            </w:r>
            <w:r w:rsidR="004D49E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52B968A0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EF917A" w14:textId="18BDFA25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43,468</w:t>
            </w:r>
          </w:p>
        </w:tc>
        <w:tc>
          <w:tcPr>
            <w:tcW w:w="180" w:type="dxa"/>
            <w:vAlign w:val="bottom"/>
          </w:tcPr>
          <w:p w14:paraId="5AACB682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E2741E" w14:textId="45B0F03C" w:rsidR="003C00FA" w:rsidRPr="00317850" w:rsidRDefault="000B0A14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1,552,068</w:t>
            </w:r>
          </w:p>
        </w:tc>
        <w:tc>
          <w:tcPr>
            <w:tcW w:w="180" w:type="dxa"/>
            <w:vAlign w:val="bottom"/>
          </w:tcPr>
          <w:p w14:paraId="408D630A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1D3CB2" w14:textId="00AC98AA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1,789,480</w:t>
            </w:r>
          </w:p>
        </w:tc>
      </w:tr>
      <w:tr w:rsidR="003C00FA" w:rsidRPr="00D36939" w14:paraId="39DA71CA" w14:textId="77777777" w:rsidTr="00D33EDE">
        <w:trPr>
          <w:cantSplit/>
        </w:trPr>
        <w:tc>
          <w:tcPr>
            <w:tcW w:w="4219" w:type="dxa"/>
            <w:vAlign w:val="bottom"/>
          </w:tcPr>
          <w:p w14:paraId="62EBDDBE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A6A083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4C6876F0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5EA7BB9D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63D55B7C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B23A201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710AC0CD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935A67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64000AD7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70ACC9BF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FC496F4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DFDE24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5E59DA33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14CF8A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116AA206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D67F32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3C00FA" w:rsidRPr="00D36939" w14:paraId="43CCCB4D" w14:textId="77777777" w:rsidTr="00D33EDE">
        <w:trPr>
          <w:cantSplit/>
        </w:trPr>
        <w:tc>
          <w:tcPr>
            <w:tcW w:w="4219" w:type="dxa"/>
            <w:vAlign w:val="bottom"/>
          </w:tcPr>
          <w:p w14:paraId="0C4C16F2" w14:textId="77777777" w:rsidR="003C00FA" w:rsidRDefault="003C00FA" w:rsidP="003C00FA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5E18FD1B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3"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30</w:t>
            </w: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/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B2E1AD" w14:textId="345DEC77" w:rsidR="003C00FA" w:rsidRPr="00317850" w:rsidRDefault="000B0A14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5,373,649</w:t>
            </w:r>
          </w:p>
        </w:tc>
        <w:tc>
          <w:tcPr>
            <w:tcW w:w="184" w:type="dxa"/>
            <w:vAlign w:val="bottom"/>
          </w:tcPr>
          <w:p w14:paraId="0C88A722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71806B6F" w14:textId="4E793B64" w:rsidR="003C00FA" w:rsidRPr="00303995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</w:t>
            </w:r>
            <w:r w:rsidR="00735C4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,423,780</w:t>
            </w:r>
          </w:p>
        </w:tc>
        <w:tc>
          <w:tcPr>
            <w:tcW w:w="184" w:type="dxa"/>
            <w:vAlign w:val="bottom"/>
          </w:tcPr>
          <w:p w14:paraId="66A68858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DC97E19" w14:textId="7BF3DC51" w:rsidR="003C00FA" w:rsidRPr="00317850" w:rsidRDefault="000B0A14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1,678,65</w:t>
            </w:r>
            <w:r w:rsidR="00BD25B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55F74EA9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919179" w14:textId="496A4EB0" w:rsidR="003C00FA" w:rsidRPr="00317850" w:rsidRDefault="00735C4C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1,749,983</w:t>
            </w:r>
          </w:p>
        </w:tc>
        <w:tc>
          <w:tcPr>
            <w:tcW w:w="184" w:type="dxa"/>
            <w:vAlign w:val="bottom"/>
          </w:tcPr>
          <w:p w14:paraId="6A868DE5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6FE7A36" w14:textId="5C47BEFA" w:rsidR="003C00FA" w:rsidRPr="00317850" w:rsidRDefault="000B0A14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133,556</w:t>
            </w:r>
          </w:p>
        </w:tc>
        <w:tc>
          <w:tcPr>
            <w:tcW w:w="180" w:type="dxa"/>
            <w:vAlign w:val="bottom"/>
          </w:tcPr>
          <w:p w14:paraId="2BA3324D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CD6ECB" w14:textId="78F35C31" w:rsidR="003C00FA" w:rsidRPr="00317850" w:rsidRDefault="00735C4C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105,574</w:t>
            </w:r>
          </w:p>
        </w:tc>
        <w:tc>
          <w:tcPr>
            <w:tcW w:w="180" w:type="dxa"/>
            <w:vAlign w:val="bottom"/>
          </w:tcPr>
          <w:p w14:paraId="1A202BC7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3C3673" w14:textId="2FFCFA60" w:rsidR="003C00FA" w:rsidRPr="00317850" w:rsidRDefault="000B0A14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7,185,858</w:t>
            </w:r>
          </w:p>
        </w:tc>
        <w:tc>
          <w:tcPr>
            <w:tcW w:w="180" w:type="dxa"/>
            <w:vAlign w:val="bottom"/>
          </w:tcPr>
          <w:p w14:paraId="2401CCB8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177ABE" w14:textId="404F7585" w:rsidR="003C00FA" w:rsidRPr="00317850" w:rsidRDefault="00735C4C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7,279,337</w:t>
            </w:r>
          </w:p>
        </w:tc>
      </w:tr>
    </w:tbl>
    <w:p w14:paraId="4968B63B" w14:textId="7AEBECBC" w:rsidR="0041682E" w:rsidRDefault="0041682E" w:rsidP="00416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5123C6CE" w14:textId="40BDE0F8" w:rsidR="0041682E" w:rsidRPr="005B008C" w:rsidRDefault="0041682E" w:rsidP="00D3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350"/>
          <w:tab w:val="left" w:pos="1530"/>
        </w:tabs>
        <w:spacing w:line="240" w:lineRule="auto"/>
        <w:ind w:left="630" w:hanging="90"/>
        <w:rPr>
          <w:rFonts w:asciiTheme="majorBidi" w:hAnsiTheme="majorBidi" w:cstheme="majorBidi"/>
          <w:sz w:val="30"/>
          <w:szCs w:val="30"/>
        </w:rPr>
        <w:sectPr w:rsidR="0041682E" w:rsidRPr="005B008C" w:rsidSect="003C0F77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กลุ่มบริษัทมีจังหวะเวลาในการรับรู้รายได้ ณ เวลาใดเวลาหนึ่ง</w:t>
      </w:r>
    </w:p>
    <w:p w14:paraId="7168A7EE" w14:textId="77777777" w:rsidR="00164EBE" w:rsidRPr="006A5DCA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</w:rPr>
      </w:pPr>
    </w:p>
    <w:tbl>
      <w:tblPr>
        <w:tblW w:w="9756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6"/>
        <w:gridCol w:w="270"/>
        <w:gridCol w:w="1260"/>
        <w:gridCol w:w="270"/>
        <w:gridCol w:w="1260"/>
      </w:tblGrid>
      <w:tr w:rsidR="003C00FA" w:rsidRPr="0071073B" w14:paraId="0A55A2D6" w14:textId="77777777" w:rsidTr="00630CD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8690117" w14:textId="77777777" w:rsidR="003C00FA" w:rsidRPr="00EC275B" w:rsidRDefault="003C00FA" w:rsidP="00D33EDE">
            <w:pPr>
              <w:tabs>
                <w:tab w:val="clear" w:pos="227"/>
                <w:tab w:val="clear" w:pos="680"/>
                <w:tab w:val="left" w:pos="252"/>
                <w:tab w:val="left" w:pos="540"/>
              </w:tabs>
              <w:ind w:left="50" w:firstLine="11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รายงาน</w:t>
            </w:r>
            <w:r w:rsidRPr="008C24D8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การกระทบยอดกำไรหรือขาดทุนและสินทรัพย์ตามส่วนงาน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5BC212" w14:textId="77777777" w:rsidR="003C00FA" w:rsidRPr="00B81D01" w:rsidRDefault="003C00FA" w:rsidP="0086426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3109E7" w14:textId="77777777" w:rsidR="003C00FA" w:rsidRPr="0071073B" w:rsidRDefault="003C00FA" w:rsidP="00864269">
            <w:pPr>
              <w:tabs>
                <w:tab w:val="clear" w:pos="680"/>
                <w:tab w:val="clear" w:pos="2807"/>
                <w:tab w:val="left" w:pos="540"/>
                <w:tab w:val="left" w:pos="2836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1073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00FA" w:rsidRPr="00EC275B" w14:paraId="264E61C0" w14:textId="77777777" w:rsidTr="00630CD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2549CE6" w14:textId="77777777" w:rsidR="003C00FA" w:rsidRPr="00EC275B" w:rsidRDefault="003C00FA" w:rsidP="00D33EDE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145171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13DD06" w14:textId="77777777" w:rsidR="003C00FA" w:rsidRPr="00EC275B" w:rsidRDefault="003C00FA" w:rsidP="0086426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13153C" w14:textId="67A05E20" w:rsidR="003C00FA" w:rsidRPr="00EC275B" w:rsidRDefault="003C00FA" w:rsidP="0086426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26169" w14:textId="77777777" w:rsidR="003C00FA" w:rsidRPr="00EC275B" w:rsidRDefault="003C00FA" w:rsidP="0086426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FFBEFB" w14:textId="22DE9BA7" w:rsidR="003C00FA" w:rsidRPr="00EC275B" w:rsidRDefault="003C00FA" w:rsidP="0086426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</w:tr>
      <w:tr w:rsidR="003C00FA" w14:paraId="41C39048" w14:textId="77777777" w:rsidTr="00630CD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808CFEE" w14:textId="77777777" w:rsidR="003C00FA" w:rsidRPr="00EC275B" w:rsidRDefault="003C00FA" w:rsidP="00864269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1D9461" w14:textId="77777777" w:rsid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D252EA" w14:textId="77777777" w:rsid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00FA" w:rsidRPr="0007345B" w14:paraId="5C1195EE" w14:textId="77777777" w:rsidTr="00630CD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682F99E" w14:textId="77777777" w:rsidR="003C00FA" w:rsidRPr="00EC275B" w:rsidRDefault="003C00FA" w:rsidP="001E5D93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AEE59B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AB68E3" w14:textId="171E00C8" w:rsidR="003C00FA" w:rsidRPr="0079083A" w:rsidRDefault="000B0A14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1,552,068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3B6CA" w14:textId="77777777" w:rsidR="003C00FA" w:rsidRPr="0079083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E833A1" w14:textId="285A1797" w:rsidR="003C00FA" w:rsidRPr="0007345B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1,789,</w:t>
            </w:r>
            <w:r w:rsidRPr="00B81198"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3C00FA" w:rsidRPr="0007345B" w14:paraId="4B57D9BD" w14:textId="77777777" w:rsidTr="00630CD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9B1C1C6" w14:textId="77777777" w:rsidR="003C00FA" w:rsidRPr="00EC275B" w:rsidRDefault="003C00FA" w:rsidP="003C00FA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639B81" w14:textId="77777777" w:rsidR="003C00FA" w:rsidRPr="00EC275B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15DC9" w14:textId="77777777" w:rsidR="003C00FA" w:rsidRPr="00A46026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87AB28" w14:textId="77777777" w:rsidR="003C00FA" w:rsidRPr="00A46026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DEDC9" w14:textId="77777777" w:rsidR="003C00FA" w:rsidRPr="0007345B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3C00FA" w:rsidRPr="0007345B" w14:paraId="60F4841B" w14:textId="77777777" w:rsidTr="00630CD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448F777" w14:textId="77777777" w:rsidR="003C00FA" w:rsidRPr="00EC275B" w:rsidRDefault="003C00FA" w:rsidP="003C00FA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A4580" w14:textId="77777777" w:rsidR="003C00FA" w:rsidRPr="00EC275B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594553" w14:textId="77777777" w:rsidR="003C00FA" w:rsidRPr="00EC275B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54484" w14:textId="77777777" w:rsidR="003C00FA" w:rsidRPr="00EC275B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E23ABE" w14:textId="77777777" w:rsidR="003C00FA" w:rsidRPr="0007345B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</w:p>
        </w:tc>
      </w:tr>
      <w:tr w:rsidR="003C00FA" w:rsidRPr="0007345B" w14:paraId="3542723D" w14:textId="77777777" w:rsidTr="00630CD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F7CEE08" w14:textId="77777777" w:rsidR="003C00FA" w:rsidRPr="00EC275B" w:rsidRDefault="003C00FA" w:rsidP="003C00F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firstLine="36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C463CD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358079" w14:textId="14A5378A" w:rsidR="003C00FA" w:rsidRPr="00DD3CE3" w:rsidRDefault="000B0A14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(200,083)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8E62FF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789D97" w14:textId="1400B4CF" w:rsidR="003C00FA" w:rsidRPr="0007345B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(178,744)</w:t>
            </w:r>
          </w:p>
        </w:tc>
      </w:tr>
      <w:tr w:rsidR="003C00FA" w:rsidRPr="0007345B" w14:paraId="27E9A0A4" w14:textId="77777777" w:rsidTr="00630CD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1255378" w14:textId="77777777" w:rsidR="003C00FA" w:rsidRPr="00EC275B" w:rsidRDefault="003C00FA" w:rsidP="003C00F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FFFD1C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9DDED5" w14:textId="7333078E" w:rsidR="003C00FA" w:rsidRPr="00DD3CE3" w:rsidRDefault="000B0A14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(141,</w:t>
            </w:r>
            <w:r w:rsidR="00611163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61)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7A6C0B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8FB398" w14:textId="7BC1766A" w:rsidR="003C00FA" w:rsidRPr="0007345B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(140,311)</w:t>
            </w:r>
          </w:p>
        </w:tc>
      </w:tr>
      <w:tr w:rsidR="003C00FA" w:rsidRPr="00001DEA" w14:paraId="14F5526C" w14:textId="77777777" w:rsidTr="00630CD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8C485ED" w14:textId="77777777" w:rsidR="003C00FA" w:rsidRPr="00EC275B" w:rsidRDefault="003C00FA" w:rsidP="003C00F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52A07A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E337D2" w14:textId="28075BC3" w:rsidR="003C00FA" w:rsidRPr="00DD3CE3" w:rsidRDefault="000B0A14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(22,454)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E1426A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BDAF27" w14:textId="467DE024" w:rsidR="003C00FA" w:rsidRPr="00001DE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(14,440)</w:t>
            </w:r>
          </w:p>
        </w:tc>
      </w:tr>
      <w:tr w:rsidR="003C00FA" w:rsidRPr="0007345B" w14:paraId="1458AF98" w14:textId="77777777" w:rsidTr="00630CD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267B867" w14:textId="77777777" w:rsidR="003C00FA" w:rsidRPr="00EC275B" w:rsidRDefault="003C00FA" w:rsidP="003C00F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19FF9E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700CB8" w14:textId="5945780E" w:rsidR="003C00FA" w:rsidRPr="00DD3CE3" w:rsidRDefault="000B0A14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A4AAC9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38D538" w14:textId="0D7B8C12" w:rsidR="003C00FA" w:rsidRPr="0007345B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28,098</w:t>
            </w:r>
          </w:p>
        </w:tc>
      </w:tr>
      <w:tr w:rsidR="003C00FA" w:rsidRPr="0007345B" w14:paraId="2CC8AB8D" w14:textId="77777777" w:rsidTr="00630CD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9552393" w14:textId="77777777" w:rsidR="003C00FA" w:rsidRPr="00EC275B" w:rsidRDefault="003C00FA" w:rsidP="003C00F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429193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D77FB5" w14:textId="6664358B" w:rsidR="003C00FA" w:rsidRPr="00DD3CE3" w:rsidRDefault="000B0A14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14,44</w:t>
            </w:r>
            <w:r w:rsidR="0061116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B0B48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FCC2C3" w14:textId="7C2022DA" w:rsidR="003C00FA" w:rsidRPr="0007345B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8,104</w:t>
            </w:r>
          </w:p>
        </w:tc>
      </w:tr>
      <w:tr w:rsidR="003C00FA" w:rsidRPr="0007345B" w14:paraId="518164E0" w14:textId="77777777" w:rsidTr="00630CD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96A0B9A" w14:textId="77777777" w:rsidR="003C00FA" w:rsidRPr="00EC275B" w:rsidRDefault="003C00FA" w:rsidP="003C00F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C029B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4BE271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3AFE8A" w14:textId="58E7E339" w:rsidR="003C00FA" w:rsidRPr="00DD3CE3" w:rsidRDefault="000B0A14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(197,291)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43C6C7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2DA78B" w14:textId="4BA9AB90" w:rsidR="003C00FA" w:rsidRPr="0007345B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(338,022)</w:t>
            </w:r>
          </w:p>
        </w:tc>
      </w:tr>
      <w:tr w:rsidR="003C00FA" w:rsidRPr="0007345B" w14:paraId="6CE0E63A" w14:textId="77777777" w:rsidTr="00630CD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C07B612" w14:textId="4A2F1484" w:rsidR="003C00FA" w:rsidRPr="00EC275B" w:rsidRDefault="003C00FA" w:rsidP="003C00F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</w:rPr>
            </w:pP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735C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35C4C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E0C26D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8FD366" w14:textId="5EB360FE" w:rsidR="003C00FA" w:rsidRPr="00DD3CE3" w:rsidRDefault="000B0A14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ADB704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52C873" w14:textId="517BF891" w:rsidR="003C00FA" w:rsidRPr="0007345B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</w:tr>
      <w:tr w:rsidR="003C00FA" w:rsidRPr="0007345B" w14:paraId="37E1DAAB" w14:textId="77777777" w:rsidTr="00630CD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AED220E" w14:textId="77777777" w:rsidR="003C00FA" w:rsidRPr="00EC275B" w:rsidRDefault="003C00FA" w:rsidP="004D49E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40249D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97759" w14:textId="555AD770" w:rsidR="003C00FA" w:rsidRPr="00DD3CE3" w:rsidRDefault="000B0A14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(200,960)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F462C8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E5725" w14:textId="2149D34D" w:rsidR="003C00FA" w:rsidRPr="0007345B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(164,023)</w:t>
            </w:r>
          </w:p>
        </w:tc>
      </w:tr>
      <w:tr w:rsidR="003C00FA" w:rsidRPr="0007345B" w14:paraId="5D697BD5" w14:textId="77777777" w:rsidTr="00630CD3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E8E9CBF" w14:textId="77777777" w:rsidR="003C00FA" w:rsidRPr="00EC275B" w:rsidRDefault="003C00FA" w:rsidP="003C00FA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0484A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2374B" w14:textId="0548E7E1" w:rsidR="003C00FA" w:rsidRPr="00A91120" w:rsidRDefault="000B0A14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840,78</w:t>
            </w:r>
            <w:r w:rsidR="00C37EA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900E31" w14:textId="77777777" w:rsidR="003C00FA" w:rsidRPr="00A91120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7D2E65" w14:textId="1D085DD5" w:rsidR="003C00FA" w:rsidRPr="0007345B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990,484</w:t>
            </w:r>
          </w:p>
        </w:tc>
      </w:tr>
    </w:tbl>
    <w:p w14:paraId="1993DBEE" w14:textId="77777777" w:rsidR="003C00FA" w:rsidRPr="003C00FA" w:rsidRDefault="003C00FA" w:rsidP="00E30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8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8"/>
        <w:gridCol w:w="270"/>
        <w:gridCol w:w="1260"/>
        <w:gridCol w:w="270"/>
        <w:gridCol w:w="1260"/>
      </w:tblGrid>
      <w:tr w:rsidR="00B63855" w:rsidRPr="006A5DCA" w14:paraId="1EC8497F" w14:textId="77777777" w:rsidTr="00630CD3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52B549B2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D919D1" w14:textId="77777777" w:rsidR="00B63855" w:rsidRPr="00AD1695" w:rsidRDefault="00B63855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39E823" w14:textId="1BEB846A" w:rsidR="00B4068F" w:rsidRPr="006A5DCA" w:rsidRDefault="003C00FA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16C02CD6" w14:textId="12F6E135" w:rsidR="0031095C" w:rsidRPr="006A5DCA" w:rsidRDefault="003C00FA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4D346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9014D9" w14:textId="77777777" w:rsidR="0031095C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3AA13D9" w14:textId="78E35064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63855" w:rsidRPr="006A5DCA" w14:paraId="2D7BDDEC" w14:textId="77777777" w:rsidTr="00630CD3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04B84291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DE5559" w14:textId="77777777" w:rsidR="00B63855" w:rsidRPr="00AD1695" w:rsidRDefault="00B63855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7CF24E" w14:textId="607B6F52" w:rsidR="00B63855" w:rsidRPr="006A5DCA" w:rsidRDefault="00075D39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0FC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84BF0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361977" w14:textId="6227A6B8" w:rsidR="00B63855" w:rsidRPr="006A5DCA" w:rsidRDefault="00075D39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0F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63855" w:rsidRPr="006A5DCA" w14:paraId="3844DDB3" w14:textId="77777777" w:rsidTr="00630CD3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03FD6B99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157D49" w14:textId="77777777" w:rsidR="00B63855" w:rsidRPr="00AD1695" w:rsidRDefault="00B63855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435E8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95C" w:rsidRPr="006A5DCA" w14:paraId="54D64CCC" w14:textId="77777777" w:rsidTr="00630CD3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04045B1F" w14:textId="0C5B96C6" w:rsidR="0031095C" w:rsidRPr="006A5DCA" w:rsidRDefault="0031095C" w:rsidP="00497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876B9" w14:textId="77777777" w:rsidR="0031095C" w:rsidRPr="00AD1695" w:rsidRDefault="0031095C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5F7577" w14:textId="77777777" w:rsidR="0031095C" w:rsidRPr="00EA3D0D" w:rsidRDefault="0031095C" w:rsidP="00EA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2A4366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6892D8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C74" w:rsidRPr="006A5DCA" w14:paraId="3611F1E7" w14:textId="77777777" w:rsidTr="00630CD3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2B061F1F" w14:textId="30B3D145" w:rsidR="00605C74" w:rsidRPr="00C50E2E" w:rsidRDefault="00605C74" w:rsidP="00497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E4B13E" w14:textId="77777777" w:rsidR="00605C74" w:rsidRPr="00AD1695" w:rsidRDefault="00605C74" w:rsidP="0060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706E36" w14:textId="5818C00F" w:rsidR="00605C74" w:rsidRPr="007E58BA" w:rsidRDefault="000B0A14" w:rsidP="007E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7,185,858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4113E4" w14:textId="77777777" w:rsidR="00605C74" w:rsidRPr="006A5DCA" w:rsidRDefault="00605C74" w:rsidP="0060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A4D87D" w14:textId="4C4594C0" w:rsidR="00605C74" w:rsidRPr="00605C74" w:rsidRDefault="00605C74" w:rsidP="007E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605C74"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7,279,337</w:t>
            </w:r>
          </w:p>
        </w:tc>
      </w:tr>
      <w:tr w:rsidR="00605C74" w:rsidRPr="006A5DCA" w14:paraId="2374BDE6" w14:textId="77777777" w:rsidTr="00630CD3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00372414" w14:textId="7D700567" w:rsidR="00605C74" w:rsidRPr="00C50E2E" w:rsidRDefault="00605C74" w:rsidP="00497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6FB488" w14:textId="77777777" w:rsidR="00605C74" w:rsidRPr="00AD1695" w:rsidRDefault="00605C74" w:rsidP="0060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DB81F" w14:textId="3771D0A2" w:rsidR="00605C74" w:rsidRPr="007E58BA" w:rsidRDefault="000B0A14" w:rsidP="007E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</w:t>
            </w:r>
            <w:r w:rsidR="00B341D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6,81</w:t>
            </w:r>
            <w:r w:rsidR="00C37EA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D6902" w14:textId="77777777" w:rsidR="00605C74" w:rsidRPr="006A5DCA" w:rsidRDefault="00605C74" w:rsidP="0060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2535C" w14:textId="533A4F9B" w:rsidR="00605C74" w:rsidRPr="00605C74" w:rsidRDefault="00605C74" w:rsidP="007E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605C74"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6,930,797</w:t>
            </w:r>
          </w:p>
        </w:tc>
      </w:tr>
      <w:tr w:rsidR="00605C74" w:rsidRPr="006A5DCA" w14:paraId="41049DDE" w14:textId="77777777" w:rsidTr="00630CD3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37CB1A61" w14:textId="4D8C293E" w:rsidR="00605C74" w:rsidRPr="006A5DCA" w:rsidRDefault="00605C74" w:rsidP="00497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FDFCC" w14:textId="77777777" w:rsidR="00605C74" w:rsidRPr="00AD1695" w:rsidRDefault="00605C74" w:rsidP="0060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93F72" w14:textId="395BC775" w:rsidR="00605C74" w:rsidRPr="007E58BA" w:rsidRDefault="000B0A14" w:rsidP="007E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14,3</w:t>
            </w:r>
            <w:r w:rsidR="00B341D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3C3F0" w14:textId="77777777" w:rsidR="00605C74" w:rsidRPr="006A5DCA" w:rsidRDefault="00605C74" w:rsidP="0060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80D1FD" w14:textId="28776C05" w:rsidR="00605C74" w:rsidRPr="007E58BA" w:rsidRDefault="00605C74" w:rsidP="007E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E58BA"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</w:rPr>
              <w:t>14,210,134</w:t>
            </w:r>
          </w:p>
        </w:tc>
      </w:tr>
      <w:tr w:rsidR="003921C8" w:rsidRPr="006A5DCA" w14:paraId="7234DD21" w14:textId="77777777" w:rsidTr="00630CD3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126206EE" w14:textId="77777777" w:rsidR="003921C8" w:rsidRPr="006A5DCA" w:rsidRDefault="003921C8" w:rsidP="003921C8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08737" w14:textId="77777777" w:rsidR="003921C8" w:rsidRPr="00AD1695" w:rsidRDefault="003921C8" w:rsidP="0039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403001" w14:textId="77777777" w:rsidR="003921C8" w:rsidRPr="006A5DCA" w:rsidRDefault="003921C8" w:rsidP="0039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7E8D33" w14:textId="77777777" w:rsidR="003921C8" w:rsidRPr="006A5DCA" w:rsidRDefault="003921C8" w:rsidP="0039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FBBAAA" w14:textId="77777777" w:rsidR="003921C8" w:rsidRPr="006A5DCA" w:rsidRDefault="003921C8" w:rsidP="0039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89BC7D5" w14:textId="77777777" w:rsidR="00AA6AED" w:rsidRPr="006A5DCA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D8BF2B2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p w14:paraId="6D651925" w14:textId="2C7CF02F" w:rsidR="00813EAE" w:rsidRPr="006A5DCA" w:rsidRDefault="000829AE" w:rsidP="0022488A">
      <w:pPr>
        <w:pStyle w:val="Heading5"/>
        <w:tabs>
          <w:tab w:val="left" w:pos="540"/>
        </w:tabs>
        <w:spacing w:line="240" w:lineRule="auto"/>
        <w:ind w:left="630" w:hanging="63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lastRenderedPageBreak/>
        <w:t>7</w:t>
      </w:r>
      <w:r w:rsidR="002726A8" w:rsidRPr="006A5DCA">
        <w:rPr>
          <w:rFonts w:asciiTheme="majorBidi" w:hAnsiTheme="majorBidi" w:cstheme="majorBidi"/>
          <w:sz w:val="30"/>
          <w:szCs w:val="30"/>
          <w:lang w:val="en-US"/>
        </w:rPr>
        <w:tab/>
      </w:r>
      <w:r w:rsidR="00734C15" w:rsidRPr="006A5DCA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5A8286F1" w14:textId="77777777" w:rsidR="00F613D7" w:rsidRPr="006A5DCA" w:rsidRDefault="00F613D7" w:rsidP="002A437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5C7FB7F8" w14:textId="562EE26E" w:rsidR="009F7C16" w:rsidRPr="006A5DCA" w:rsidRDefault="009F7C16" w:rsidP="005A63E7">
      <w:pPr>
        <w:pStyle w:val="a"/>
        <w:tabs>
          <w:tab w:val="clear" w:pos="1080"/>
          <w:tab w:val="left" w:pos="63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6A5DCA">
        <w:rPr>
          <w:rFonts w:asciiTheme="majorBidi" w:hAnsiTheme="majorBidi" w:cstheme="majorBidi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4BA0C44F" w14:textId="77777777" w:rsidR="00E3032B" w:rsidRPr="002B22CA" w:rsidRDefault="00E3032B" w:rsidP="00E3032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tbl>
      <w:tblPr>
        <w:tblW w:w="9529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9"/>
        <w:gridCol w:w="1170"/>
        <w:gridCol w:w="180"/>
        <w:gridCol w:w="1170"/>
        <w:gridCol w:w="270"/>
        <w:gridCol w:w="1170"/>
        <w:gridCol w:w="180"/>
        <w:gridCol w:w="1170"/>
      </w:tblGrid>
      <w:tr w:rsidR="003C00FA" w:rsidRPr="00471937" w14:paraId="6EC04A23" w14:textId="77777777" w:rsidTr="005A63E7">
        <w:trPr>
          <w:cantSplit/>
          <w:trHeight w:hRule="exact" w:val="389"/>
        </w:trPr>
        <w:tc>
          <w:tcPr>
            <w:tcW w:w="4219" w:type="dxa"/>
          </w:tcPr>
          <w:p w14:paraId="3037E52A" w14:textId="77777777" w:rsidR="003C00FA" w:rsidRPr="003C00FA" w:rsidRDefault="003C00FA" w:rsidP="00864269">
            <w:pPr>
              <w:tabs>
                <w:tab w:val="clear" w:pos="3515"/>
              </w:tabs>
              <w:ind w:right="-25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2011F91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24D5B8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027B7BA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0FA" w:rsidRPr="00471937" w14:paraId="2D481C78" w14:textId="77777777" w:rsidTr="005A63E7">
        <w:trPr>
          <w:cantSplit/>
          <w:trHeight w:hRule="exact" w:val="389"/>
        </w:trPr>
        <w:tc>
          <w:tcPr>
            <w:tcW w:w="4219" w:type="dxa"/>
          </w:tcPr>
          <w:p w14:paraId="61E90C4F" w14:textId="77777777" w:rsidR="003C00FA" w:rsidRPr="003C00FA" w:rsidRDefault="003C00FA" w:rsidP="00864269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</w:rPr>
            </w:pPr>
            <w:r w:rsidRPr="003C00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3C00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3C00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3C00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14:paraId="03DE2475" w14:textId="42DFB4F1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180" w:type="dxa"/>
          </w:tcPr>
          <w:p w14:paraId="7C29506D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FF6114" w14:textId="653CE289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2567</w:t>
            </w:r>
          </w:p>
        </w:tc>
        <w:tc>
          <w:tcPr>
            <w:tcW w:w="270" w:type="dxa"/>
          </w:tcPr>
          <w:p w14:paraId="7B3C234A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2C4B8" w14:textId="0FCBEA22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180" w:type="dxa"/>
          </w:tcPr>
          <w:p w14:paraId="49E1A3FB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5CA58E" w14:textId="0E6CD166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2567</w:t>
            </w:r>
          </w:p>
        </w:tc>
      </w:tr>
      <w:tr w:rsidR="003C00FA" w14:paraId="4F324055" w14:textId="77777777" w:rsidTr="005A63E7">
        <w:trPr>
          <w:cantSplit/>
          <w:trHeight w:hRule="exact" w:val="389"/>
        </w:trPr>
        <w:tc>
          <w:tcPr>
            <w:tcW w:w="4219" w:type="dxa"/>
          </w:tcPr>
          <w:p w14:paraId="4278E004" w14:textId="77777777" w:rsidR="003C00FA" w:rsidRPr="003C00FA" w:rsidRDefault="003C00FA" w:rsidP="00864269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7B0A24CA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3C00FA">
              <w:rPr>
                <w:rFonts w:asciiTheme="majorBidi" w:eastAsia="MS Mincho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3C00FA">
              <w:rPr>
                <w:rFonts w:asciiTheme="majorBidi" w:eastAsia="MS Mincho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3C00FA" w:rsidRPr="00471937" w14:paraId="29C94322" w14:textId="77777777" w:rsidTr="005A63E7">
        <w:trPr>
          <w:cantSplit/>
          <w:trHeight w:hRule="exact" w:val="389"/>
        </w:trPr>
        <w:tc>
          <w:tcPr>
            <w:tcW w:w="4219" w:type="dxa"/>
          </w:tcPr>
          <w:p w14:paraId="55DAECE5" w14:textId="77777777" w:rsidR="003C00FA" w:rsidRPr="003C00FA" w:rsidRDefault="003C00FA" w:rsidP="00864269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3C00FA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ภาษี</w:t>
            </w:r>
            <w:r w:rsidRPr="003C00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เงินได้ของงวดปัจจุบัน</w:t>
            </w:r>
          </w:p>
        </w:tc>
        <w:tc>
          <w:tcPr>
            <w:tcW w:w="1170" w:type="dxa"/>
          </w:tcPr>
          <w:p w14:paraId="1BDF6AFB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17E936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5AA823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139A7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A3DADEF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B4683D1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B3BA22C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C00FA" w:rsidRPr="00471937" w14:paraId="2A3058D2" w14:textId="77777777" w:rsidTr="005A63E7">
        <w:trPr>
          <w:cantSplit/>
          <w:trHeight w:hRule="exact" w:val="389"/>
        </w:trPr>
        <w:tc>
          <w:tcPr>
            <w:tcW w:w="4219" w:type="dxa"/>
          </w:tcPr>
          <w:p w14:paraId="29213E54" w14:textId="77777777" w:rsidR="003C00FA" w:rsidRPr="003C00FA" w:rsidRDefault="003C00FA" w:rsidP="003C00F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1170" w:type="dxa"/>
          </w:tcPr>
          <w:p w14:paraId="4EAD3733" w14:textId="37040D65" w:rsidR="003C00FA" w:rsidRPr="003C00FA" w:rsidRDefault="000B0A14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223,189</w:t>
            </w:r>
          </w:p>
        </w:tc>
        <w:tc>
          <w:tcPr>
            <w:tcW w:w="180" w:type="dxa"/>
          </w:tcPr>
          <w:p w14:paraId="662B8427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E79CA33" w14:textId="0CAE1B71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sz w:val="30"/>
                <w:szCs w:val="30"/>
              </w:rPr>
              <w:t>210,323</w:t>
            </w:r>
          </w:p>
        </w:tc>
        <w:tc>
          <w:tcPr>
            <w:tcW w:w="270" w:type="dxa"/>
          </w:tcPr>
          <w:p w14:paraId="114ECDF0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73F27A3" w14:textId="4172637B" w:rsidR="003C00FA" w:rsidRPr="003C00FA" w:rsidRDefault="000B0A14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71,845</w:t>
            </w:r>
          </w:p>
        </w:tc>
        <w:tc>
          <w:tcPr>
            <w:tcW w:w="180" w:type="dxa"/>
          </w:tcPr>
          <w:p w14:paraId="6CE05B93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625FB8D" w14:textId="4C0B5942" w:rsidR="003C00FA" w:rsidRPr="003C00FA" w:rsidRDefault="003C00FA" w:rsidP="005B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sz w:val="30"/>
                <w:szCs w:val="30"/>
              </w:rPr>
              <w:t>69,962</w:t>
            </w:r>
          </w:p>
        </w:tc>
      </w:tr>
      <w:tr w:rsidR="003C00FA" w:rsidRPr="008575C0" w14:paraId="52C50830" w14:textId="77777777" w:rsidTr="005A63E7">
        <w:trPr>
          <w:cantSplit/>
          <w:trHeight w:hRule="exact" w:val="389"/>
        </w:trPr>
        <w:tc>
          <w:tcPr>
            <w:tcW w:w="4219" w:type="dxa"/>
          </w:tcPr>
          <w:p w14:paraId="1BCC28DD" w14:textId="0D70742E" w:rsidR="003C00FA" w:rsidRPr="003C00FA" w:rsidRDefault="003C00FA" w:rsidP="003C00F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C00FA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Pr="003C00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00F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3C00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00FA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  <w:r w:rsidR="00356E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356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="00356E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747655" w14:textId="3182A679" w:rsidR="003C00FA" w:rsidRPr="003C00FA" w:rsidRDefault="000B0A14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80" w:type="dxa"/>
          </w:tcPr>
          <w:p w14:paraId="67EC5C37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9AA9CE" w14:textId="7FB84C85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sz w:val="30"/>
                <w:szCs w:val="30"/>
              </w:rPr>
              <w:t>2,102</w:t>
            </w:r>
          </w:p>
        </w:tc>
        <w:tc>
          <w:tcPr>
            <w:tcW w:w="270" w:type="dxa"/>
          </w:tcPr>
          <w:p w14:paraId="55713F64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99CD65" w14:textId="09FE2C87" w:rsidR="003C00FA" w:rsidRPr="003C00FA" w:rsidRDefault="000B0A14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(1,915)</w:t>
            </w:r>
          </w:p>
        </w:tc>
        <w:tc>
          <w:tcPr>
            <w:tcW w:w="180" w:type="dxa"/>
          </w:tcPr>
          <w:p w14:paraId="4B699560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945D1E" w14:textId="4E0999E2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sz w:val="30"/>
                <w:szCs w:val="30"/>
              </w:rPr>
              <w:t>2,038</w:t>
            </w:r>
          </w:p>
        </w:tc>
      </w:tr>
      <w:tr w:rsidR="003C00FA" w:rsidRPr="00AB7476" w14:paraId="60F7D0A1" w14:textId="77777777" w:rsidTr="005A63E7">
        <w:trPr>
          <w:cantSplit/>
          <w:trHeight w:hRule="exact" w:val="389"/>
        </w:trPr>
        <w:tc>
          <w:tcPr>
            <w:tcW w:w="4219" w:type="dxa"/>
          </w:tcPr>
          <w:p w14:paraId="6BD7ED6E" w14:textId="77777777" w:rsidR="003C00FA" w:rsidRPr="003C00FA" w:rsidRDefault="003C00FA" w:rsidP="003C00FA">
            <w:pPr>
              <w:ind w:firstLine="184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82B726" w14:textId="7C392E12" w:rsidR="003C00FA" w:rsidRPr="003C00FA" w:rsidRDefault="000B0A14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223,308</w:t>
            </w:r>
          </w:p>
        </w:tc>
        <w:tc>
          <w:tcPr>
            <w:tcW w:w="180" w:type="dxa"/>
          </w:tcPr>
          <w:p w14:paraId="7DB9042B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E1DDE2" w14:textId="6568DFFE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212,425</w:t>
            </w:r>
          </w:p>
        </w:tc>
        <w:tc>
          <w:tcPr>
            <w:tcW w:w="270" w:type="dxa"/>
          </w:tcPr>
          <w:p w14:paraId="1D09EF1C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26CE01" w14:textId="76FEF561" w:rsidR="003C00FA" w:rsidRPr="003C00FA" w:rsidRDefault="000B0A14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sz w:val="30"/>
                <w:szCs w:val="30"/>
              </w:rPr>
              <w:t>69,930</w:t>
            </w:r>
          </w:p>
        </w:tc>
        <w:tc>
          <w:tcPr>
            <w:tcW w:w="180" w:type="dxa"/>
          </w:tcPr>
          <w:p w14:paraId="68B9C51E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CBF80D" w14:textId="6DEE1E6B" w:rsidR="003C00FA" w:rsidRPr="003C00FA" w:rsidRDefault="003C00FA" w:rsidP="005B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b/>
                <w:sz w:val="30"/>
                <w:szCs w:val="30"/>
              </w:rPr>
              <w:t>72,000</w:t>
            </w:r>
          </w:p>
        </w:tc>
      </w:tr>
      <w:tr w:rsidR="003C00FA" w:rsidRPr="008575C0" w14:paraId="5A6A3E44" w14:textId="77777777" w:rsidTr="005A63E7">
        <w:trPr>
          <w:cantSplit/>
          <w:trHeight w:hRule="exact" w:val="389"/>
        </w:trPr>
        <w:tc>
          <w:tcPr>
            <w:tcW w:w="4219" w:type="dxa"/>
          </w:tcPr>
          <w:p w14:paraId="1E0B9C63" w14:textId="77777777" w:rsidR="003C00FA" w:rsidRPr="003C00FA" w:rsidRDefault="003C00FA" w:rsidP="003C00F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3C00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F9DC7B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8C101B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52C934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DB139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84AFAD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543CC4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ABF887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C00FA" w:rsidRPr="008575C0" w14:paraId="7582E31B" w14:textId="77777777" w:rsidTr="005A63E7">
        <w:trPr>
          <w:cantSplit/>
          <w:trHeight w:hRule="exact" w:val="389"/>
        </w:trPr>
        <w:tc>
          <w:tcPr>
            <w:tcW w:w="4219" w:type="dxa"/>
          </w:tcPr>
          <w:p w14:paraId="38E38DC5" w14:textId="77777777" w:rsidR="003C00FA" w:rsidRPr="003C00FA" w:rsidRDefault="003C00FA" w:rsidP="003C00F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BF5B0F" w14:textId="23CB2190" w:rsidR="003C00FA" w:rsidRPr="003C00FA" w:rsidRDefault="000B0A14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(22,348)</w:t>
            </w:r>
          </w:p>
        </w:tc>
        <w:tc>
          <w:tcPr>
            <w:tcW w:w="180" w:type="dxa"/>
          </w:tcPr>
          <w:p w14:paraId="68150ECF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E61C87" w14:textId="7ADE4554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sz w:val="30"/>
                <w:szCs w:val="30"/>
              </w:rPr>
              <w:t>(48,402)</w:t>
            </w:r>
          </w:p>
        </w:tc>
        <w:tc>
          <w:tcPr>
            <w:tcW w:w="270" w:type="dxa"/>
          </w:tcPr>
          <w:p w14:paraId="38E12E27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B4501B" w14:textId="363B0578" w:rsidR="003C00FA" w:rsidRPr="003C00FA" w:rsidRDefault="000B0A14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(27,554)</w:t>
            </w:r>
          </w:p>
        </w:tc>
        <w:tc>
          <w:tcPr>
            <w:tcW w:w="180" w:type="dxa"/>
          </w:tcPr>
          <w:p w14:paraId="6D71EFA7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03BD53" w14:textId="3E560862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sz w:val="30"/>
                <w:szCs w:val="30"/>
              </w:rPr>
              <w:t>(5,724)</w:t>
            </w:r>
          </w:p>
        </w:tc>
      </w:tr>
      <w:tr w:rsidR="003C00FA" w14:paraId="6F07052E" w14:textId="77777777" w:rsidTr="005A63E7">
        <w:trPr>
          <w:cantSplit/>
          <w:trHeight w:hRule="exact" w:val="389"/>
        </w:trPr>
        <w:tc>
          <w:tcPr>
            <w:tcW w:w="4219" w:type="dxa"/>
          </w:tcPr>
          <w:p w14:paraId="394F675D" w14:textId="77777777" w:rsidR="003C00FA" w:rsidRPr="003C00FA" w:rsidRDefault="003C00FA" w:rsidP="003C00F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BFBF50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1B5B9E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96AA66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3B10B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7BD05A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F51956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D9CFD5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C00FA" w:rsidRPr="004E4F5E" w14:paraId="4990BAE5" w14:textId="77777777" w:rsidTr="005A63E7">
        <w:trPr>
          <w:cantSplit/>
          <w:trHeight w:hRule="exact" w:val="390"/>
        </w:trPr>
        <w:tc>
          <w:tcPr>
            <w:tcW w:w="4219" w:type="dxa"/>
          </w:tcPr>
          <w:p w14:paraId="7B5E97A4" w14:textId="77777777" w:rsidR="003C00FA" w:rsidRPr="003C00FA" w:rsidRDefault="003C00FA" w:rsidP="003C00F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8E7B7" w14:textId="42D35BB7" w:rsidR="003C00FA" w:rsidRPr="003C00FA" w:rsidRDefault="000B0A14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200,960</w:t>
            </w:r>
          </w:p>
        </w:tc>
        <w:tc>
          <w:tcPr>
            <w:tcW w:w="180" w:type="dxa"/>
          </w:tcPr>
          <w:p w14:paraId="5EDE5116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D9B1A1" w14:textId="4D2CE401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164,023</w:t>
            </w:r>
          </w:p>
        </w:tc>
        <w:tc>
          <w:tcPr>
            <w:tcW w:w="270" w:type="dxa"/>
          </w:tcPr>
          <w:p w14:paraId="678031E5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07182D" w14:textId="114DAED4" w:rsidR="003C00FA" w:rsidRPr="003C00FA" w:rsidRDefault="000B0A14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sz w:val="30"/>
                <w:szCs w:val="30"/>
              </w:rPr>
              <w:t>42,376</w:t>
            </w:r>
          </w:p>
        </w:tc>
        <w:tc>
          <w:tcPr>
            <w:tcW w:w="180" w:type="dxa"/>
          </w:tcPr>
          <w:p w14:paraId="77374518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E62A641" w14:textId="754B0BDA" w:rsidR="003C00FA" w:rsidRPr="003C00FA" w:rsidRDefault="003C00FA" w:rsidP="005B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b/>
                <w:sz w:val="30"/>
                <w:szCs w:val="30"/>
              </w:rPr>
              <w:t>66,276</w:t>
            </w:r>
          </w:p>
        </w:tc>
      </w:tr>
    </w:tbl>
    <w:p w14:paraId="4ADAF6A0" w14:textId="77777777" w:rsidR="0041682E" w:rsidRPr="00EA6127" w:rsidRDefault="0041682E" w:rsidP="0041682E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6CF7F57C" w14:textId="4C197F6B" w:rsidR="00382CBD" w:rsidRPr="006A5DCA" w:rsidRDefault="00382CBD" w:rsidP="005A63E7">
      <w:pPr>
        <w:tabs>
          <w:tab w:val="clear" w:pos="454"/>
          <w:tab w:val="clear" w:pos="680"/>
          <w:tab w:val="left" w:pos="720"/>
          <w:tab w:val="left" w:pos="927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จำนวนภาษีเงินได้ในงบกำไรขาดทุนเบ็ดเสร็จรวมและงบกำไรขาดทุนเบ็ดเสร็จเฉพาะกิจการแตกต่างจากจำนวน</w:t>
      </w:r>
      <w:r w:rsidR="00173CCB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7F919306" w14:textId="77777777" w:rsidR="00382CBD" w:rsidRPr="006A5DCA" w:rsidRDefault="00382CBD" w:rsidP="001E0A88">
      <w:pPr>
        <w:tabs>
          <w:tab w:val="left" w:pos="630"/>
        </w:tabs>
        <w:spacing w:line="240" w:lineRule="auto"/>
        <w:ind w:right="288" w:firstLine="540"/>
        <w:rPr>
          <w:rFonts w:asciiTheme="majorBidi" w:hAnsiTheme="majorBidi" w:cstheme="majorBidi"/>
          <w:sz w:val="30"/>
          <w:szCs w:val="30"/>
        </w:rPr>
      </w:pPr>
    </w:p>
    <w:p w14:paraId="1B1A217C" w14:textId="44AC4567" w:rsidR="00113D34" w:rsidRPr="006A5DCA" w:rsidRDefault="0004458E" w:rsidP="005A63E7">
      <w:pPr>
        <w:numPr>
          <w:ilvl w:val="0"/>
          <w:numId w:val="19"/>
        </w:numPr>
        <w:tabs>
          <w:tab w:val="clear" w:pos="907"/>
          <w:tab w:val="clear" w:pos="1644"/>
          <w:tab w:val="left" w:pos="1080"/>
          <w:tab w:val="left" w:pos="1170"/>
          <w:tab w:val="left" w:pos="1260"/>
          <w:tab w:val="left" w:pos="1350"/>
          <w:tab w:val="left" w:pos="1620"/>
        </w:tabs>
        <w:spacing w:line="240" w:lineRule="auto"/>
        <w:ind w:left="1094" w:right="18" w:hanging="554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ส่งเสริมการลงทุน พ.ศ.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ในการผลิตยาเริ่มตั้งแต่วันที่ 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สิทธิประโยชน์ที่ได้รับ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ประกอบด้วยการได้รับยกเว้นอากรขาเข้าสำหรับเครื่องจักรที่นำเข้าตามที่คณะกรรมการอนุมัติ และ</w:t>
      </w:r>
      <w:r w:rsidR="00437CE9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  <w:r w:rsidR="00422B34" w:rsidRPr="006A5DCA">
        <w:rPr>
          <w:rFonts w:asciiTheme="majorBidi" w:hAnsiTheme="majorBidi" w:cstheme="majorBidi"/>
          <w:sz w:val="30"/>
          <w:szCs w:val="30"/>
        </w:rPr>
        <w:tab/>
      </w:r>
    </w:p>
    <w:p w14:paraId="2F040C20" w14:textId="77777777" w:rsidR="002B22CA" w:rsidRPr="006A5DCA" w:rsidRDefault="002B22CA" w:rsidP="001E0A88">
      <w:pPr>
        <w:tabs>
          <w:tab w:val="clear" w:pos="907"/>
          <w:tab w:val="left" w:pos="900"/>
        </w:tabs>
        <w:spacing w:line="240" w:lineRule="auto"/>
        <w:ind w:left="900" w:right="288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834539" w14:textId="68BD0EBB" w:rsidR="00697E7C" w:rsidRPr="006A5DCA" w:rsidRDefault="001A41DD" w:rsidP="005A63E7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1094" w:right="18" w:hanging="554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9D011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ได้รับการอนุมัติจากกรมสรรพากรให้ได้รับสิทธิประโยชน์ตามพระราชกฤษฎีกาออกตามความใน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ประมวลรัษฎากรว่าด้วยการลดอัตราและยกเว้นรัษฎากรฉบับที่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877598" w:rsidRPr="006A5DCA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พ.ศ.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ในฐานะที่เป็นศูนย์กลางธุรกิจระหว่างประเทศ</w:t>
      </w:r>
      <w:r w:rsidR="005B008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สี่ปี</w:t>
      </w:r>
      <w:r w:rsidR="008A3027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842835" w:rsidRPr="006A5DCA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เริ่มตั้งแต่วันที่ 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62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ศูนย์กลางธุรกิจระหว่างประเทศ</w:t>
      </w:r>
    </w:p>
    <w:p w14:paraId="4B0377DE" w14:textId="232BF462" w:rsidR="00D26680" w:rsidRPr="006A5DCA" w:rsidRDefault="00697E7C" w:rsidP="00697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4B2ACE39" w14:textId="70BAC799" w:rsidR="00422B34" w:rsidRPr="006A5DCA" w:rsidRDefault="00382CBD" w:rsidP="005A63E7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1094" w:right="18" w:hanging="554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lastRenderedPageBreak/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="005B008C">
        <w:rPr>
          <w:rFonts w:asciiTheme="majorBidi" w:hAnsiTheme="majorBidi" w:cstheme="majorBidi"/>
          <w:sz w:val="30"/>
          <w:szCs w:val="30"/>
          <w:cs/>
        </w:rPr>
        <w:br/>
      </w:r>
      <w:r w:rsidR="005B008C">
        <w:rPr>
          <w:rFonts w:asciiTheme="majorBidi" w:hAnsiTheme="majorBidi" w:cstheme="majorBidi" w:hint="cs"/>
          <w:sz w:val="30"/>
          <w:szCs w:val="30"/>
          <w:cs/>
        </w:rPr>
        <w:t xml:space="preserve">เงินปันผลรับ </w:t>
      </w:r>
      <w:r w:rsidRPr="006A5DCA">
        <w:rPr>
          <w:rFonts w:asciiTheme="majorBidi" w:hAnsiTheme="majorBidi" w:cstheme="majorBidi"/>
          <w:sz w:val="30"/>
          <w:szCs w:val="30"/>
          <w:cs/>
        </w:rPr>
        <w:t>ค่าเผื่อมูลค่าสินค้าลดลงและผลแตกต่างชั่วคราวในเรื่องเกี่ยวกับรายได้และต้นทุนขายจาก</w:t>
      </w:r>
      <w:r w:rsidR="000E45B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14:paraId="503A9C76" w14:textId="77777777" w:rsidR="00697E7C" w:rsidRPr="006A5DCA" w:rsidRDefault="00697E7C" w:rsidP="00B41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48657D" w14:textId="7B46A5B6" w:rsidR="0077024E" w:rsidRPr="006A5DCA" w:rsidRDefault="0077024E" w:rsidP="005A6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810"/>
          <w:tab w:val="left" w:pos="171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3C00FA">
        <w:rPr>
          <w:rFonts w:asciiTheme="majorBidi" w:hAnsiTheme="majorBidi" w:cstheme="majorBidi"/>
          <w:sz w:val="30"/>
          <w:szCs w:val="30"/>
        </w:rPr>
        <w:t>30</w:t>
      </w:r>
      <w:r w:rsidR="003C00FA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3C00F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C00FA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9C5296">
        <w:rPr>
          <w:rFonts w:asciiTheme="majorBidi" w:hAnsiTheme="majorBidi" w:cstheme="majorBidi"/>
          <w:sz w:val="30"/>
          <w:szCs w:val="30"/>
        </w:rPr>
        <w:t>8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9C5296">
        <w:rPr>
          <w:rFonts w:asciiTheme="majorBidi" w:hAnsiTheme="majorBidi" w:cstheme="majorBidi"/>
          <w:sz w:val="30"/>
          <w:szCs w:val="30"/>
        </w:rPr>
        <w:t>7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76CAE6F" w14:textId="77777777" w:rsidR="00B85EE4" w:rsidRPr="006A5DCA" w:rsidRDefault="00B85EE4" w:rsidP="002A4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080"/>
        <w:gridCol w:w="270"/>
        <w:gridCol w:w="1152"/>
        <w:gridCol w:w="270"/>
        <w:gridCol w:w="1023"/>
        <w:gridCol w:w="270"/>
        <w:gridCol w:w="1062"/>
      </w:tblGrid>
      <w:tr w:rsidR="00B85EE4" w:rsidRPr="006A5DCA" w14:paraId="5B64F681" w14:textId="77777777" w:rsidTr="005A63E7">
        <w:tc>
          <w:tcPr>
            <w:tcW w:w="4248" w:type="dxa"/>
          </w:tcPr>
          <w:p w14:paraId="0F6CB1B8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57EA87B4" w14:textId="77777777" w:rsidR="00B85EE4" w:rsidRPr="006A5DCA" w:rsidRDefault="00B85EE4" w:rsidP="00B8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EE4" w:rsidRPr="006A5DCA" w14:paraId="3577B350" w14:textId="77777777" w:rsidTr="005A63E7">
        <w:tc>
          <w:tcPr>
            <w:tcW w:w="4248" w:type="dxa"/>
          </w:tcPr>
          <w:p w14:paraId="4B51A53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163B9CC7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7FA2C7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5" w:type="dxa"/>
            <w:gridSpan w:val="3"/>
          </w:tcPr>
          <w:p w14:paraId="23880D6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C00FA" w:rsidRPr="006A5DCA" w14:paraId="700C5680" w14:textId="77777777" w:rsidTr="005A63E7">
        <w:tc>
          <w:tcPr>
            <w:tcW w:w="4248" w:type="dxa"/>
          </w:tcPr>
          <w:p w14:paraId="4C26DE0D" w14:textId="77777777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83C8B3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0A217856" w14:textId="104EC672" w:rsidR="003C00FA" w:rsidRPr="00EF05E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1122607" w14:textId="77777777" w:rsidR="003C00FA" w:rsidRPr="0059618E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236C897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7049A984" w14:textId="70623276" w:rsidR="003C00FA" w:rsidRPr="00EF05E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4F91806" w14:textId="77777777" w:rsidR="003C00FA" w:rsidRPr="0059618E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E1F657F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731B8DBF" w14:textId="05858498" w:rsidR="003C00FA" w:rsidRPr="00EF05E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319C3FD" w14:textId="77777777" w:rsidR="003C00FA" w:rsidRPr="0059618E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9FB64A9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0E806E18" w14:textId="3C519F5B" w:rsidR="003C00FA" w:rsidRPr="00EF05E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C00FA" w:rsidRPr="006A5DCA" w14:paraId="08EFE5AD" w14:textId="77777777" w:rsidTr="005A63E7">
        <w:tc>
          <w:tcPr>
            <w:tcW w:w="4248" w:type="dxa"/>
          </w:tcPr>
          <w:p w14:paraId="245F5DCB" w14:textId="77777777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9E00CC" w14:textId="0A9F4111" w:rsidR="003C00FA" w:rsidRPr="00EF05E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D9179F6" w14:textId="77777777" w:rsidR="003C00FA" w:rsidRPr="0059618E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100A2EB" w14:textId="11B1466D" w:rsidR="003C00FA" w:rsidRPr="00EF05E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076CEF6" w14:textId="77777777" w:rsidR="003C00FA" w:rsidRPr="0059618E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8EE990B" w14:textId="209578E7" w:rsidR="003C00FA" w:rsidRPr="00EF05E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472277F" w14:textId="77777777" w:rsidR="003C00FA" w:rsidRPr="0059618E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A61E737" w14:textId="7B3C7738" w:rsidR="003C00FA" w:rsidRPr="00EF05E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C00FA" w:rsidRPr="006A5DCA" w14:paraId="2D317AD4" w14:textId="77777777" w:rsidTr="005A63E7">
        <w:trPr>
          <w:trHeight w:val="362"/>
        </w:trPr>
        <w:tc>
          <w:tcPr>
            <w:tcW w:w="4248" w:type="dxa"/>
          </w:tcPr>
          <w:p w14:paraId="764AD644" w14:textId="77777777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300AE64A" w14:textId="77777777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00FA" w:rsidRPr="006A5DCA" w14:paraId="75DAEE2D" w14:textId="77777777" w:rsidTr="005A63E7">
        <w:trPr>
          <w:trHeight w:val="308"/>
        </w:trPr>
        <w:tc>
          <w:tcPr>
            <w:tcW w:w="4248" w:type="dxa"/>
          </w:tcPr>
          <w:p w14:paraId="5E41D79A" w14:textId="77777777" w:rsidR="003C00FA" w:rsidRPr="006A5DCA" w:rsidRDefault="003C00FA" w:rsidP="003C00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EF91ED1" w14:textId="6C38B382" w:rsidR="003C00FA" w:rsidRPr="006A5DCA" w:rsidRDefault="000B0A14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477,914</w:t>
            </w:r>
          </w:p>
        </w:tc>
        <w:tc>
          <w:tcPr>
            <w:tcW w:w="270" w:type="dxa"/>
          </w:tcPr>
          <w:p w14:paraId="561FF2AB" w14:textId="77777777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2AD738C" w14:textId="6F0D8BD0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466,446</w:t>
            </w:r>
          </w:p>
        </w:tc>
        <w:tc>
          <w:tcPr>
            <w:tcW w:w="270" w:type="dxa"/>
          </w:tcPr>
          <w:p w14:paraId="73368B23" w14:textId="77777777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0E84B049" w14:textId="12EFE480" w:rsidR="003C00FA" w:rsidRPr="006A5DCA" w:rsidRDefault="000B0A14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(159,250)</w:t>
            </w:r>
          </w:p>
        </w:tc>
        <w:tc>
          <w:tcPr>
            <w:tcW w:w="270" w:type="dxa"/>
          </w:tcPr>
          <w:p w14:paraId="136B89A9" w14:textId="77777777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8CC128" w14:textId="3EC525F9" w:rsidR="003C00FA" w:rsidRPr="008A2720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(167,604)</w:t>
            </w:r>
          </w:p>
        </w:tc>
      </w:tr>
      <w:tr w:rsidR="003C00FA" w:rsidRPr="006A5DCA" w14:paraId="13D4F894" w14:textId="77777777" w:rsidTr="005A63E7">
        <w:tc>
          <w:tcPr>
            <w:tcW w:w="4248" w:type="dxa"/>
          </w:tcPr>
          <w:p w14:paraId="6AF01B99" w14:textId="77777777" w:rsidR="003C00FA" w:rsidRPr="006A5DCA" w:rsidRDefault="003C00FA" w:rsidP="003C00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080" w:type="dxa"/>
          </w:tcPr>
          <w:p w14:paraId="185FA21D" w14:textId="4D9C7559" w:rsidR="003C00FA" w:rsidRPr="006A5DCA" w:rsidRDefault="000B0A14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(157,25</w:t>
            </w:r>
            <w:r w:rsidR="00C37EA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27DAEACF" w14:textId="77777777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6ECA7D" w14:textId="75B98AFE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(166,556)</w:t>
            </w:r>
          </w:p>
        </w:tc>
        <w:tc>
          <w:tcPr>
            <w:tcW w:w="270" w:type="dxa"/>
          </w:tcPr>
          <w:p w14:paraId="795AD53B" w14:textId="77777777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CB31EA3" w14:textId="1390DAED" w:rsidR="003C00FA" w:rsidRPr="006A5DCA" w:rsidRDefault="000B0A14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157,25</w:t>
            </w:r>
            <w:r w:rsidR="00C37EA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AB23C3" w14:textId="77777777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687D3CC" w14:textId="2C4EA051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166,556</w:t>
            </w:r>
          </w:p>
        </w:tc>
      </w:tr>
      <w:tr w:rsidR="003C00FA" w:rsidRPr="006A5DCA" w14:paraId="776178DC" w14:textId="77777777" w:rsidTr="005A63E7">
        <w:tc>
          <w:tcPr>
            <w:tcW w:w="4248" w:type="dxa"/>
          </w:tcPr>
          <w:p w14:paraId="6C50F378" w14:textId="35385154" w:rsidR="003C00FA" w:rsidRPr="006A5DCA" w:rsidRDefault="003C00FA" w:rsidP="003C00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993B26" w14:textId="51EE3D2D" w:rsidR="003C00FA" w:rsidRPr="006A5DCA" w:rsidRDefault="000B0A14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320,657</w:t>
            </w:r>
          </w:p>
        </w:tc>
        <w:tc>
          <w:tcPr>
            <w:tcW w:w="270" w:type="dxa"/>
          </w:tcPr>
          <w:p w14:paraId="297F2B0D" w14:textId="77777777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EA34A26" w14:textId="6A1629C8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299,890</w:t>
            </w:r>
          </w:p>
        </w:tc>
        <w:tc>
          <w:tcPr>
            <w:tcW w:w="270" w:type="dxa"/>
          </w:tcPr>
          <w:p w14:paraId="29603EAA" w14:textId="77777777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6C50D5B3" w14:textId="472C5A4B" w:rsidR="003C00FA" w:rsidRPr="001402CF" w:rsidRDefault="000B0A14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(1,993)</w:t>
            </w:r>
          </w:p>
        </w:tc>
        <w:tc>
          <w:tcPr>
            <w:tcW w:w="270" w:type="dxa"/>
          </w:tcPr>
          <w:p w14:paraId="74231AFA" w14:textId="77777777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1CED8D8" w14:textId="5F691B9D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(1,048)</w:t>
            </w:r>
          </w:p>
        </w:tc>
      </w:tr>
    </w:tbl>
    <w:p w14:paraId="71667812" w14:textId="77777777" w:rsidR="00446EE4" w:rsidRPr="006A5DCA" w:rsidRDefault="00446EE4" w:rsidP="006A5DC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077"/>
        <w:gridCol w:w="270"/>
        <w:gridCol w:w="1175"/>
        <w:gridCol w:w="261"/>
        <w:gridCol w:w="994"/>
        <w:gridCol w:w="272"/>
        <w:gridCol w:w="1078"/>
      </w:tblGrid>
      <w:tr w:rsidR="00B85EE4" w:rsidRPr="006A5DCA" w14:paraId="0230C157" w14:textId="77777777" w:rsidTr="005A63E7">
        <w:tc>
          <w:tcPr>
            <w:tcW w:w="4248" w:type="dxa"/>
          </w:tcPr>
          <w:p w14:paraId="03194DE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7CCDE756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E4" w:rsidRPr="006A5DCA" w14:paraId="39AF2A14" w14:textId="77777777" w:rsidTr="005A63E7">
        <w:tc>
          <w:tcPr>
            <w:tcW w:w="4248" w:type="dxa"/>
          </w:tcPr>
          <w:p w14:paraId="2375CAC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78F1C3AF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6DECFDAB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4" w:type="dxa"/>
            <w:gridSpan w:val="3"/>
          </w:tcPr>
          <w:p w14:paraId="37CC74F2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C00FA" w:rsidRPr="006A5DCA" w14:paraId="4176A1AF" w14:textId="77777777" w:rsidTr="005A63E7">
        <w:tc>
          <w:tcPr>
            <w:tcW w:w="4248" w:type="dxa"/>
          </w:tcPr>
          <w:p w14:paraId="0FEE03A8" w14:textId="77777777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AF7B749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390EF4F6" w14:textId="5C3F2E6E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DD84C4D" w14:textId="77777777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5305B91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DF3CBA9" w14:textId="1B35986E" w:rsidR="003C00FA" w:rsidRPr="00EF05E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  <w:shd w:val="clear" w:color="auto" w:fill="auto"/>
          </w:tcPr>
          <w:p w14:paraId="4CD8FA3F" w14:textId="77777777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1F712BB3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3B051349" w14:textId="53A62F3E" w:rsidR="003C00FA" w:rsidRPr="00EF05E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  <w:shd w:val="clear" w:color="auto" w:fill="auto"/>
          </w:tcPr>
          <w:p w14:paraId="4CC1AD89" w14:textId="77777777" w:rsidR="003C00FA" w:rsidRPr="00EF05E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CF901F2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D2B4EB1" w14:textId="67CC797A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C5296" w:rsidRPr="006A5DCA" w14:paraId="59ADE6AB" w14:textId="77777777" w:rsidTr="005A63E7">
        <w:tc>
          <w:tcPr>
            <w:tcW w:w="4248" w:type="dxa"/>
          </w:tcPr>
          <w:p w14:paraId="7F25980D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04736FD" w14:textId="34594115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71562F3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A81D259" w14:textId="4E499439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  <w:shd w:val="clear" w:color="auto" w:fill="auto"/>
          </w:tcPr>
          <w:p w14:paraId="616FAADF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13FB27AC" w14:textId="663E4DC5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2" w:type="dxa"/>
            <w:shd w:val="clear" w:color="auto" w:fill="auto"/>
          </w:tcPr>
          <w:p w14:paraId="252DB239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51B0C25" w14:textId="7CC01B0D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C5296" w:rsidRPr="006A5DCA" w14:paraId="71AA972F" w14:textId="77777777" w:rsidTr="005A63E7">
        <w:trPr>
          <w:trHeight w:val="362"/>
        </w:trPr>
        <w:tc>
          <w:tcPr>
            <w:tcW w:w="4248" w:type="dxa"/>
          </w:tcPr>
          <w:p w14:paraId="7F77184A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16EBDDD9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5296" w:rsidRPr="006A5DCA" w14:paraId="089FF4EB" w14:textId="77777777" w:rsidTr="005A63E7">
        <w:tc>
          <w:tcPr>
            <w:tcW w:w="4248" w:type="dxa"/>
          </w:tcPr>
          <w:p w14:paraId="3876DF9C" w14:textId="77777777" w:rsidR="009C5296" w:rsidRPr="006A5DCA" w:rsidRDefault="009C5296" w:rsidP="009C52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</w:tcPr>
          <w:p w14:paraId="436D2F20" w14:textId="0B90D347" w:rsidR="009C5296" w:rsidRPr="006A5DCA" w:rsidRDefault="000B0A14" w:rsidP="00801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169,046</w:t>
            </w:r>
          </w:p>
        </w:tc>
        <w:tc>
          <w:tcPr>
            <w:tcW w:w="270" w:type="dxa"/>
          </w:tcPr>
          <w:p w14:paraId="4EB5B517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BF124B9" w14:textId="70EED2B5" w:rsidR="009C5296" w:rsidRPr="00622C4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121,762</w:t>
            </w:r>
          </w:p>
        </w:tc>
        <w:tc>
          <w:tcPr>
            <w:tcW w:w="261" w:type="dxa"/>
          </w:tcPr>
          <w:p w14:paraId="5D1AA03A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6181B4CC" w14:textId="6C3253C0" w:rsidR="009C5296" w:rsidRPr="006A5DCA" w:rsidRDefault="000B0A14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(54,124)</w:t>
            </w:r>
          </w:p>
        </w:tc>
        <w:tc>
          <w:tcPr>
            <w:tcW w:w="272" w:type="dxa"/>
          </w:tcPr>
          <w:p w14:paraId="4801ED3F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F75C63" w14:textId="337FC3B3" w:rsidR="009C5296" w:rsidRPr="001402CF" w:rsidRDefault="009C5296" w:rsidP="00505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(34,394)</w:t>
            </w:r>
          </w:p>
        </w:tc>
      </w:tr>
      <w:tr w:rsidR="009C5296" w:rsidRPr="006A5DCA" w14:paraId="2FF7DC92" w14:textId="77777777" w:rsidTr="005A63E7">
        <w:tc>
          <w:tcPr>
            <w:tcW w:w="4248" w:type="dxa"/>
          </w:tcPr>
          <w:p w14:paraId="7B83A2A0" w14:textId="77777777" w:rsidR="009C5296" w:rsidRPr="006A5DCA" w:rsidRDefault="009C5296" w:rsidP="009C52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077" w:type="dxa"/>
          </w:tcPr>
          <w:p w14:paraId="0402CA5E" w14:textId="32C6F49B" w:rsidR="009C5296" w:rsidRPr="006A5DCA" w:rsidRDefault="000B0A14" w:rsidP="00801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(54,124)</w:t>
            </w:r>
          </w:p>
        </w:tc>
        <w:tc>
          <w:tcPr>
            <w:tcW w:w="270" w:type="dxa"/>
          </w:tcPr>
          <w:p w14:paraId="7A1A1D89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6EC031C" w14:textId="1516696F" w:rsidR="009C5296" w:rsidRPr="00622C4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(34,394)</w:t>
            </w:r>
          </w:p>
        </w:tc>
        <w:tc>
          <w:tcPr>
            <w:tcW w:w="261" w:type="dxa"/>
          </w:tcPr>
          <w:p w14:paraId="37402A34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339FEF59" w14:textId="61C3DFC3" w:rsidR="009C5296" w:rsidRPr="006A5DCA" w:rsidRDefault="000B0A14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54,124</w:t>
            </w:r>
          </w:p>
        </w:tc>
        <w:tc>
          <w:tcPr>
            <w:tcW w:w="272" w:type="dxa"/>
          </w:tcPr>
          <w:p w14:paraId="19ADF6BC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1DF5620" w14:textId="478389EF" w:rsidR="009C5296" w:rsidRPr="001402CF" w:rsidRDefault="009C5296" w:rsidP="0065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34,394</w:t>
            </w:r>
          </w:p>
        </w:tc>
      </w:tr>
      <w:tr w:rsidR="009C5296" w:rsidRPr="007810E7" w14:paraId="4B2F3273" w14:textId="77777777" w:rsidTr="005A63E7">
        <w:tc>
          <w:tcPr>
            <w:tcW w:w="4248" w:type="dxa"/>
          </w:tcPr>
          <w:p w14:paraId="52D5A9CD" w14:textId="77777777" w:rsidR="009C5296" w:rsidRPr="006A5DCA" w:rsidRDefault="009C5296" w:rsidP="009C52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9DFF25D" w14:textId="15A2BDD8" w:rsidR="009C5296" w:rsidRPr="00801FD1" w:rsidRDefault="000B0A14" w:rsidP="00801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114,922</w:t>
            </w:r>
          </w:p>
        </w:tc>
        <w:tc>
          <w:tcPr>
            <w:tcW w:w="270" w:type="dxa"/>
          </w:tcPr>
          <w:p w14:paraId="4F61D245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6CC7DE6" w14:textId="17D78E95" w:rsidR="009C5296" w:rsidRPr="00622C4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87,368</w:t>
            </w:r>
          </w:p>
        </w:tc>
        <w:tc>
          <w:tcPr>
            <w:tcW w:w="261" w:type="dxa"/>
          </w:tcPr>
          <w:p w14:paraId="1E06E2C8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936E0CF" w14:textId="326C3526" w:rsidR="009C5296" w:rsidRPr="007810E7" w:rsidRDefault="000B0A14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95B29FC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96678A5" w14:textId="1C4F82D9" w:rsidR="009C5296" w:rsidRPr="007810E7" w:rsidRDefault="009C5296" w:rsidP="00505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6CAF3DD1" w14:textId="77777777" w:rsidR="00B85EE4" w:rsidRPr="006A5DCA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0F207D31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3DA89FB3" w14:textId="49BA13C8" w:rsidR="0077024E" w:rsidRPr="006A5DCA" w:rsidRDefault="0077024E" w:rsidP="005A6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60010E"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งวด</w:t>
      </w:r>
      <w:r w:rsidR="00F3048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หก</w:t>
      </w:r>
      <w:r w:rsidR="0060010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เดือน</w:t>
      </w:r>
      <w:r w:rsidR="0060010E"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สิ้นสุดวันที่</w:t>
      </w:r>
      <w:r w:rsidR="0060010E"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="00F3048F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30 </w:t>
      </w:r>
      <w:r w:rsidR="00F3048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มิถุนายน</w:t>
      </w:r>
      <w:r w:rsidR="00B4068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</w:t>
      </w:r>
      <w:r w:rsidR="008D4F54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8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2339CA69" w14:textId="6FFF5814" w:rsidR="005D732C" w:rsidRDefault="005D732C" w:rsidP="005E4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170"/>
        <w:gridCol w:w="270"/>
        <w:gridCol w:w="1170"/>
        <w:gridCol w:w="270"/>
        <w:gridCol w:w="1080"/>
      </w:tblGrid>
      <w:tr w:rsidR="004E59FB" w:rsidRPr="006A5DCA" w14:paraId="02FCF2BB" w14:textId="77777777" w:rsidTr="005A63E7">
        <w:trPr>
          <w:trHeight w:val="272"/>
          <w:tblHeader/>
        </w:trPr>
        <w:tc>
          <w:tcPr>
            <w:tcW w:w="3888" w:type="dxa"/>
          </w:tcPr>
          <w:p w14:paraId="424AC061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48C32F5E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59FB" w:rsidRPr="006A5DCA" w14:paraId="45A01E78" w14:textId="77777777" w:rsidTr="005A63E7">
        <w:trPr>
          <w:trHeight w:val="1099"/>
          <w:tblHeader/>
        </w:trPr>
        <w:tc>
          <w:tcPr>
            <w:tcW w:w="3888" w:type="dxa"/>
          </w:tcPr>
          <w:p w14:paraId="3CF8B1A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C3EC4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4B0D8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537379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)/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1481CAF7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2542FA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</w:t>
            </w:r>
          </w:p>
        </w:tc>
        <w:tc>
          <w:tcPr>
            <w:tcW w:w="270" w:type="dxa"/>
            <w:vAlign w:val="bottom"/>
          </w:tcPr>
          <w:p w14:paraId="02B6312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878FB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E59FB" w:rsidRPr="006A5DCA" w14:paraId="0E455B3D" w14:textId="77777777" w:rsidTr="005A63E7">
        <w:trPr>
          <w:trHeight w:val="613"/>
          <w:tblHeader/>
        </w:trPr>
        <w:tc>
          <w:tcPr>
            <w:tcW w:w="3888" w:type="dxa"/>
          </w:tcPr>
          <w:p w14:paraId="2ABDAFAC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A09174D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9CFB93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11006CF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5FE86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7262F67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995ADD6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270" w:type="dxa"/>
            <w:vAlign w:val="bottom"/>
          </w:tcPr>
          <w:p w14:paraId="5E3AC19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215EFA" w14:textId="66D5E332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30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C3897"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F304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4E59FB" w:rsidRPr="006A5DCA" w14:paraId="646CEAB0" w14:textId="77777777" w:rsidTr="005A63E7">
        <w:tc>
          <w:tcPr>
            <w:tcW w:w="3888" w:type="dxa"/>
          </w:tcPr>
          <w:p w14:paraId="15C9F267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F65189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9FB" w:rsidRPr="006A5DCA" w14:paraId="53DBD019" w14:textId="77777777" w:rsidTr="005A63E7">
        <w:tc>
          <w:tcPr>
            <w:tcW w:w="3888" w:type="dxa"/>
          </w:tcPr>
          <w:p w14:paraId="417444C5" w14:textId="0FD8805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D4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247F0373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7B40A0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F076D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B217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ECD0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BA15D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A4C3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E59FB" w:rsidRPr="006A5DCA" w14:paraId="43B4F5AA" w14:textId="77777777" w:rsidTr="005A63E7">
        <w:tc>
          <w:tcPr>
            <w:tcW w:w="3888" w:type="dxa"/>
          </w:tcPr>
          <w:p w14:paraId="32CB264D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6891BEF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5016FF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2711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A397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EB01C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F81E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6B89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8D4F54" w:rsidRPr="006A5DCA" w14:paraId="2BD8A39C" w14:textId="77777777" w:rsidTr="005A63E7">
        <w:tc>
          <w:tcPr>
            <w:tcW w:w="3888" w:type="dxa"/>
          </w:tcPr>
          <w:p w14:paraId="10414F0E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4828CD3" w14:textId="68DE783A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258,138</w:t>
            </w:r>
          </w:p>
        </w:tc>
        <w:tc>
          <w:tcPr>
            <w:tcW w:w="270" w:type="dxa"/>
          </w:tcPr>
          <w:p w14:paraId="0F615219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23973B96" w14:textId="7C3FCF90" w:rsidR="008D4F54" w:rsidRPr="00C90A93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12,338</w:t>
            </w:r>
          </w:p>
        </w:tc>
        <w:tc>
          <w:tcPr>
            <w:tcW w:w="270" w:type="dxa"/>
          </w:tcPr>
          <w:p w14:paraId="7BD5AD4D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664B92" w14:textId="67846872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404</w:t>
            </w:r>
          </w:p>
        </w:tc>
        <w:tc>
          <w:tcPr>
            <w:tcW w:w="270" w:type="dxa"/>
          </w:tcPr>
          <w:p w14:paraId="226E0FC2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5F58A5" w14:textId="2921507D" w:rsidR="008D4F54" w:rsidRPr="000770AC" w:rsidRDefault="000B0A14" w:rsidP="0057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270,880</w:t>
            </w:r>
          </w:p>
        </w:tc>
      </w:tr>
      <w:tr w:rsidR="008D4F54" w:rsidRPr="006A5DCA" w14:paraId="3A17E90D" w14:textId="77777777" w:rsidTr="005A63E7">
        <w:trPr>
          <w:trHeight w:val="326"/>
        </w:trPr>
        <w:tc>
          <w:tcPr>
            <w:tcW w:w="3888" w:type="dxa"/>
          </w:tcPr>
          <w:p w14:paraId="31096047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14:paraId="4FBF5E02" w14:textId="39B7393D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55,353</w:t>
            </w:r>
          </w:p>
        </w:tc>
        <w:tc>
          <w:tcPr>
            <w:tcW w:w="270" w:type="dxa"/>
          </w:tcPr>
          <w:p w14:paraId="7B8640E0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3BC85" w14:textId="1A8EBAC5" w:rsidR="008D4F54" w:rsidRPr="000770AC" w:rsidRDefault="000B0A1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3,90</w:t>
            </w:r>
            <w:r w:rsidR="00C37EA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70" w:type="dxa"/>
          </w:tcPr>
          <w:p w14:paraId="3B1430EE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A5E28C" w14:textId="5DA7DC6B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81</w:t>
            </w:r>
          </w:p>
        </w:tc>
        <w:tc>
          <w:tcPr>
            <w:tcW w:w="270" w:type="dxa"/>
          </w:tcPr>
          <w:p w14:paraId="46F0BE4B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12E3F" w14:textId="5BE34881" w:rsidR="008D4F54" w:rsidRPr="000770AC" w:rsidRDefault="000B0A14" w:rsidP="00777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59,33</w:t>
            </w:r>
            <w:r w:rsidR="001A0876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</w:tr>
      <w:tr w:rsidR="008D4F54" w:rsidRPr="006A5DCA" w14:paraId="105FE0EB" w14:textId="77777777" w:rsidTr="005A63E7">
        <w:tc>
          <w:tcPr>
            <w:tcW w:w="3888" w:type="dxa"/>
          </w:tcPr>
          <w:p w14:paraId="42545A1C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170" w:type="dxa"/>
          </w:tcPr>
          <w:p w14:paraId="3911BB77" w14:textId="451BAFC7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21,975</w:t>
            </w:r>
          </w:p>
        </w:tc>
        <w:tc>
          <w:tcPr>
            <w:tcW w:w="270" w:type="dxa"/>
          </w:tcPr>
          <w:p w14:paraId="78518F28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6BEDE3F2" w14:textId="32D72D3D" w:rsidR="008D4F54" w:rsidRPr="000770AC" w:rsidRDefault="000B0A1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887</w:t>
            </w:r>
          </w:p>
        </w:tc>
        <w:tc>
          <w:tcPr>
            <w:tcW w:w="270" w:type="dxa"/>
          </w:tcPr>
          <w:p w14:paraId="204EA2D8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C9E98D" w14:textId="2C0CFC71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(890)</w:t>
            </w:r>
          </w:p>
        </w:tc>
        <w:tc>
          <w:tcPr>
            <w:tcW w:w="270" w:type="dxa"/>
          </w:tcPr>
          <w:p w14:paraId="741178B9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13B61" w14:textId="3522653F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21,972</w:t>
            </w:r>
          </w:p>
        </w:tc>
      </w:tr>
      <w:tr w:rsidR="008D4F54" w:rsidRPr="006A5DCA" w14:paraId="577FEE92" w14:textId="77777777" w:rsidTr="005A63E7">
        <w:tc>
          <w:tcPr>
            <w:tcW w:w="3888" w:type="dxa"/>
          </w:tcPr>
          <w:p w14:paraId="49444155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5A8B28ED" w14:textId="52333E3B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33,368</w:t>
            </w:r>
          </w:p>
        </w:tc>
        <w:tc>
          <w:tcPr>
            <w:tcW w:w="270" w:type="dxa"/>
          </w:tcPr>
          <w:p w14:paraId="27ADFE24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58FB7016" w14:textId="329C7CD9" w:rsidR="008D4F54" w:rsidRPr="000770AC" w:rsidRDefault="000B0A1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(3,539)</w:t>
            </w:r>
          </w:p>
        </w:tc>
        <w:tc>
          <w:tcPr>
            <w:tcW w:w="270" w:type="dxa"/>
          </w:tcPr>
          <w:p w14:paraId="4107E0FF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4F6AC7" w14:textId="0F120A35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(1,288)</w:t>
            </w:r>
          </w:p>
        </w:tc>
        <w:tc>
          <w:tcPr>
            <w:tcW w:w="270" w:type="dxa"/>
          </w:tcPr>
          <w:p w14:paraId="0FC053D3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5C7EF9" w14:textId="0392FAD5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28,541</w:t>
            </w:r>
          </w:p>
        </w:tc>
      </w:tr>
      <w:tr w:rsidR="008D4F54" w:rsidRPr="006A5DCA" w14:paraId="7A5555A2" w14:textId="77777777" w:rsidTr="005A63E7">
        <w:tc>
          <w:tcPr>
            <w:tcW w:w="3888" w:type="dxa"/>
          </w:tcPr>
          <w:p w14:paraId="61F04841" w14:textId="04FD20EE" w:rsidR="008D4F54" w:rsidRPr="00A52175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A521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A10D10F" w14:textId="12E74E94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15,186</w:t>
            </w:r>
          </w:p>
        </w:tc>
        <w:tc>
          <w:tcPr>
            <w:tcW w:w="270" w:type="dxa"/>
          </w:tcPr>
          <w:p w14:paraId="5231186C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4082B742" w14:textId="68364E8C" w:rsidR="008D4F54" w:rsidRPr="000770AC" w:rsidRDefault="000B0A1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(100)</w:t>
            </w:r>
          </w:p>
        </w:tc>
        <w:tc>
          <w:tcPr>
            <w:tcW w:w="270" w:type="dxa"/>
          </w:tcPr>
          <w:p w14:paraId="71BD3883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2DFC1E" w14:textId="41389338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(26)</w:t>
            </w:r>
          </w:p>
        </w:tc>
        <w:tc>
          <w:tcPr>
            <w:tcW w:w="270" w:type="dxa"/>
          </w:tcPr>
          <w:p w14:paraId="162DCE90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5A1E9D" w14:textId="38AD61CB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15,060</w:t>
            </w:r>
          </w:p>
        </w:tc>
      </w:tr>
      <w:tr w:rsidR="008D4F54" w:rsidRPr="006A5DCA" w14:paraId="7F5FAFFB" w14:textId="77777777" w:rsidTr="005A63E7">
        <w:tc>
          <w:tcPr>
            <w:tcW w:w="3888" w:type="dxa"/>
          </w:tcPr>
          <w:p w14:paraId="343EF35A" w14:textId="051BDF29" w:rsidR="008D4F54" w:rsidRPr="00A52175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5217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E0AA03B" w14:textId="4EBE41E1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39,447</w:t>
            </w:r>
          </w:p>
        </w:tc>
        <w:tc>
          <w:tcPr>
            <w:tcW w:w="270" w:type="dxa"/>
          </w:tcPr>
          <w:p w14:paraId="28B1DDCA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4A9646A7" w14:textId="1C3C25E2" w:rsidR="008D4F54" w:rsidRPr="000770AC" w:rsidRDefault="000B0A1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588</w:t>
            </w:r>
          </w:p>
        </w:tc>
        <w:tc>
          <w:tcPr>
            <w:tcW w:w="270" w:type="dxa"/>
          </w:tcPr>
          <w:p w14:paraId="02215E52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2C279C" w14:textId="0F60354E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(1,168)</w:t>
            </w:r>
          </w:p>
        </w:tc>
        <w:tc>
          <w:tcPr>
            <w:tcW w:w="270" w:type="dxa"/>
          </w:tcPr>
          <w:p w14:paraId="19F871E1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3585EC" w14:textId="6E8D8D39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38,867</w:t>
            </w:r>
          </w:p>
        </w:tc>
      </w:tr>
      <w:tr w:rsidR="008D4F54" w:rsidRPr="006A5DCA" w14:paraId="13777C72" w14:textId="77777777" w:rsidTr="005A63E7">
        <w:tc>
          <w:tcPr>
            <w:tcW w:w="3888" w:type="dxa"/>
          </w:tcPr>
          <w:p w14:paraId="36C31792" w14:textId="77777777" w:rsidR="008D4F54" w:rsidRPr="00A52175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A521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756C0F48" w14:textId="73F244D4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42,979</w:t>
            </w:r>
          </w:p>
        </w:tc>
        <w:tc>
          <w:tcPr>
            <w:tcW w:w="270" w:type="dxa"/>
          </w:tcPr>
          <w:p w14:paraId="4D9335CA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83714F" w14:textId="4A861BAE" w:rsidR="008D4F54" w:rsidRPr="000770AC" w:rsidRDefault="000B0A1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1,098</w:t>
            </w:r>
          </w:p>
        </w:tc>
        <w:tc>
          <w:tcPr>
            <w:tcW w:w="270" w:type="dxa"/>
          </w:tcPr>
          <w:p w14:paraId="049E9EE6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427DB3" w14:textId="410BAAD4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(82</w:t>
            </w:r>
            <w:r w:rsidR="00C37EA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15DD12F2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2C9C5D" w14:textId="1C0EDF6D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43,25</w:t>
            </w:r>
            <w:r w:rsidR="00C37EA8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</w:tr>
      <w:tr w:rsidR="008D4F54" w:rsidRPr="006A5DCA" w14:paraId="33E10D1A" w14:textId="77777777" w:rsidTr="005A63E7">
        <w:tc>
          <w:tcPr>
            <w:tcW w:w="3888" w:type="dxa"/>
          </w:tcPr>
          <w:p w14:paraId="69EDE107" w14:textId="77777777" w:rsidR="008D4F54" w:rsidRPr="00A52175" w:rsidRDefault="008D4F54" w:rsidP="008D4F54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DEAB8C" w14:textId="30476F07" w:rsidR="008D4F54" w:rsidRPr="0060010E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466,446</w:t>
            </w:r>
          </w:p>
        </w:tc>
        <w:tc>
          <w:tcPr>
            <w:tcW w:w="270" w:type="dxa"/>
          </w:tcPr>
          <w:p w14:paraId="2A680A2E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5B44E6" w14:textId="15E0AE1E" w:rsidR="008D4F54" w:rsidRPr="000770AC" w:rsidRDefault="000B0A1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15,177</w:t>
            </w:r>
          </w:p>
        </w:tc>
        <w:tc>
          <w:tcPr>
            <w:tcW w:w="270" w:type="dxa"/>
          </w:tcPr>
          <w:p w14:paraId="6C6F229D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FD2FF" w14:textId="32E227E5" w:rsidR="008D4F54" w:rsidRPr="00C90A93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(3,709)</w:t>
            </w:r>
          </w:p>
        </w:tc>
        <w:tc>
          <w:tcPr>
            <w:tcW w:w="270" w:type="dxa"/>
          </w:tcPr>
          <w:p w14:paraId="6E9E8B7A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59B77D" w14:textId="23518F20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477,914</w:t>
            </w:r>
          </w:p>
        </w:tc>
      </w:tr>
      <w:tr w:rsidR="008D4F54" w:rsidRPr="006A5DCA" w14:paraId="47CFFD69" w14:textId="77777777" w:rsidTr="005A63E7">
        <w:tc>
          <w:tcPr>
            <w:tcW w:w="3888" w:type="dxa"/>
          </w:tcPr>
          <w:p w14:paraId="5BC07E5A" w14:textId="77777777" w:rsidR="008D4F54" w:rsidRPr="006A5DCA" w:rsidRDefault="008D4F54" w:rsidP="008D4F54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BC2FB8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87F6456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38FD74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7601D2E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4C3454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06F11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31BA97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4F54" w:rsidRPr="006A5DCA" w14:paraId="6CDE1DF9" w14:textId="77777777" w:rsidTr="005A63E7">
        <w:tc>
          <w:tcPr>
            <w:tcW w:w="3888" w:type="dxa"/>
          </w:tcPr>
          <w:p w14:paraId="113974B9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43F8CEF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50EA1B6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4D5EAABE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43C91CF4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68A5FE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4C395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021D1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4F54" w:rsidRPr="006A5DCA" w14:paraId="2758A902" w14:textId="77777777" w:rsidTr="005A63E7">
        <w:tc>
          <w:tcPr>
            <w:tcW w:w="3888" w:type="dxa"/>
          </w:tcPr>
          <w:p w14:paraId="2030CB80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0AFBB2AA" w14:textId="120C544D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131,714</w:t>
            </w:r>
          </w:p>
        </w:tc>
        <w:tc>
          <w:tcPr>
            <w:tcW w:w="270" w:type="dxa"/>
          </w:tcPr>
          <w:p w14:paraId="7501C9F8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60AE215C" w14:textId="22F11E97" w:rsidR="008D4F54" w:rsidRPr="006A5DCA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(6,576)</w:t>
            </w:r>
          </w:p>
        </w:tc>
        <w:tc>
          <w:tcPr>
            <w:tcW w:w="270" w:type="dxa"/>
          </w:tcPr>
          <w:p w14:paraId="1342A06A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E10BBC0" w14:textId="67C2816A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(19</w:t>
            </w:r>
            <w:r w:rsidR="00C37EA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62FFAC42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5805565" w14:textId="6031DEF7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124,942</w:t>
            </w:r>
          </w:p>
        </w:tc>
      </w:tr>
      <w:tr w:rsidR="008D4F54" w:rsidRPr="006A5DCA" w14:paraId="51679956" w14:textId="77777777" w:rsidTr="005A63E7">
        <w:tc>
          <w:tcPr>
            <w:tcW w:w="3888" w:type="dxa"/>
          </w:tcPr>
          <w:p w14:paraId="3177013E" w14:textId="6AC3CF8E" w:rsidR="008D4F54" w:rsidRPr="00A52175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776BA2" w14:textId="7E0AD381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35,890</w:t>
            </w:r>
          </w:p>
        </w:tc>
        <w:tc>
          <w:tcPr>
            <w:tcW w:w="270" w:type="dxa"/>
          </w:tcPr>
          <w:p w14:paraId="296903F7" w14:textId="77777777" w:rsidR="008D4F54" w:rsidRPr="00A52175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C9D39A" w14:textId="6EE5EC0D" w:rsidR="008D4F54" w:rsidRPr="00A52175" w:rsidRDefault="000B0A1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(595)</w:t>
            </w:r>
          </w:p>
        </w:tc>
        <w:tc>
          <w:tcPr>
            <w:tcW w:w="270" w:type="dxa"/>
          </w:tcPr>
          <w:p w14:paraId="25C78F9E" w14:textId="77777777" w:rsidR="008D4F54" w:rsidRPr="00A52175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3DD5D9D" w14:textId="1ECE53ED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(987)</w:t>
            </w:r>
          </w:p>
        </w:tc>
        <w:tc>
          <w:tcPr>
            <w:tcW w:w="270" w:type="dxa"/>
          </w:tcPr>
          <w:p w14:paraId="0E5D393D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698D89" w14:textId="0AA88303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34,30</w:t>
            </w:r>
            <w:r w:rsidR="00C37EA8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</w:tr>
      <w:tr w:rsidR="008D4F54" w:rsidRPr="006A5DCA" w14:paraId="7746058E" w14:textId="77777777" w:rsidTr="005A63E7">
        <w:tc>
          <w:tcPr>
            <w:tcW w:w="3888" w:type="dxa"/>
          </w:tcPr>
          <w:p w14:paraId="0F5876BD" w14:textId="77777777" w:rsidR="008D4F54" w:rsidRPr="00A52175" w:rsidRDefault="008D4F54" w:rsidP="008D4F54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CFEF4D" w14:textId="0060EB49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167,604</w:t>
            </w:r>
          </w:p>
        </w:tc>
        <w:tc>
          <w:tcPr>
            <w:tcW w:w="270" w:type="dxa"/>
          </w:tcPr>
          <w:p w14:paraId="771C311D" w14:textId="77777777" w:rsidR="008D4F54" w:rsidRPr="00A52175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952511" w14:textId="35A91015" w:rsidR="008D4F54" w:rsidRPr="00A52175" w:rsidRDefault="000B0A1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(7,171)</w:t>
            </w:r>
          </w:p>
        </w:tc>
        <w:tc>
          <w:tcPr>
            <w:tcW w:w="270" w:type="dxa"/>
          </w:tcPr>
          <w:p w14:paraId="67BBB6A5" w14:textId="77777777" w:rsidR="008D4F54" w:rsidRPr="00A52175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5ABDFF" w14:textId="5D5C85A6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(1,18</w:t>
            </w:r>
            <w:r w:rsidR="00C37EA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5F37A23F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583715" w14:textId="621A7029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159,250</w:t>
            </w:r>
          </w:p>
        </w:tc>
      </w:tr>
      <w:tr w:rsidR="008D4F54" w:rsidRPr="006A5DCA" w14:paraId="6BA7AA59" w14:textId="77777777" w:rsidTr="005A63E7">
        <w:tc>
          <w:tcPr>
            <w:tcW w:w="3888" w:type="dxa"/>
          </w:tcPr>
          <w:p w14:paraId="54500C33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0E4DC" w14:textId="212F06E5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298,842</w:t>
            </w:r>
          </w:p>
        </w:tc>
        <w:tc>
          <w:tcPr>
            <w:tcW w:w="270" w:type="dxa"/>
          </w:tcPr>
          <w:p w14:paraId="3D8887B7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CB4F5F" w14:textId="31DAD3D1" w:rsidR="008D4F54" w:rsidRPr="006A5DCA" w:rsidRDefault="000B0A1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22,348</w:t>
            </w:r>
          </w:p>
        </w:tc>
        <w:tc>
          <w:tcPr>
            <w:tcW w:w="270" w:type="dxa"/>
          </w:tcPr>
          <w:p w14:paraId="47B0CBD3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882F19" w14:textId="2997EBAD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(2,52</w:t>
            </w:r>
            <w:r w:rsidR="00C37EA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5783BCEE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F3D10C" w14:textId="2B4DB5EE" w:rsidR="008D4F54" w:rsidRPr="000770AC" w:rsidRDefault="000B0A1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318,664</w:t>
            </w:r>
          </w:p>
        </w:tc>
      </w:tr>
    </w:tbl>
    <w:p w14:paraId="1A3F153D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1E9736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8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08"/>
        <w:gridCol w:w="1510"/>
        <w:gridCol w:w="270"/>
        <w:gridCol w:w="1463"/>
        <w:gridCol w:w="274"/>
        <w:gridCol w:w="1259"/>
      </w:tblGrid>
      <w:tr w:rsidR="004E59FB" w:rsidRPr="00F3048F" w14:paraId="7DFDCD03" w14:textId="77777777" w:rsidTr="00811963">
        <w:trPr>
          <w:tblHeader/>
        </w:trPr>
        <w:tc>
          <w:tcPr>
            <w:tcW w:w="4608" w:type="dxa"/>
          </w:tcPr>
          <w:p w14:paraId="0D9BA220" w14:textId="77777777" w:rsidR="004E59FB" w:rsidRPr="00F3048F" w:rsidRDefault="004E59FB" w:rsidP="00316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hanging="1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6" w:type="dxa"/>
            <w:gridSpan w:val="5"/>
          </w:tcPr>
          <w:p w14:paraId="26A75F3F" w14:textId="77777777" w:rsidR="004E59FB" w:rsidRPr="00F3048F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59FB" w:rsidRPr="00F3048F" w14:paraId="431440DE" w14:textId="77777777" w:rsidTr="00811963">
        <w:trPr>
          <w:tblHeader/>
        </w:trPr>
        <w:tc>
          <w:tcPr>
            <w:tcW w:w="4608" w:type="dxa"/>
          </w:tcPr>
          <w:p w14:paraId="0CAEDB79" w14:textId="77777777" w:rsidR="004E59FB" w:rsidRPr="00F3048F" w:rsidRDefault="004E59FB" w:rsidP="0026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  <w:vAlign w:val="bottom"/>
          </w:tcPr>
          <w:p w14:paraId="2B267811" w14:textId="77777777" w:rsidR="004E59FB" w:rsidRPr="00F3048F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3" w:type="dxa"/>
            <w:gridSpan w:val="2"/>
          </w:tcPr>
          <w:p w14:paraId="7DD8E61C" w14:textId="77777777" w:rsidR="004E59FB" w:rsidRPr="00F3048F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304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048F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3048F">
              <w:rPr>
                <w:rFonts w:asciiTheme="majorBidi" w:hAnsiTheme="majorBidi" w:cstheme="majorBidi"/>
                <w:sz w:val="30"/>
                <w:szCs w:val="30"/>
              </w:rPr>
              <w:t>)/</w:t>
            </w:r>
            <w:r w:rsidRPr="00F3048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4" w:type="dxa"/>
          </w:tcPr>
          <w:p w14:paraId="0500BA62" w14:textId="77777777" w:rsidR="004E59FB" w:rsidRPr="00F3048F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7FAFEF9" w14:textId="77777777" w:rsidR="004E59FB" w:rsidRPr="00F3048F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3048F" w:rsidRPr="00F3048F" w14:paraId="5F8DB0D9" w14:textId="77777777" w:rsidTr="00811963">
        <w:trPr>
          <w:tblHeader/>
        </w:trPr>
        <w:tc>
          <w:tcPr>
            <w:tcW w:w="4608" w:type="dxa"/>
            <w:vAlign w:val="bottom"/>
          </w:tcPr>
          <w:p w14:paraId="7B095724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060FFC2" w14:textId="77777777" w:rsidR="00F3048F" w:rsidRPr="00F3048F" w:rsidRDefault="00F3048F" w:rsidP="007B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F304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0" w:type="dxa"/>
          </w:tcPr>
          <w:p w14:paraId="14407CBD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FE082D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1824770D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148C4B97" w14:textId="67E004C9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653C9DE5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D5D4E32" w14:textId="1B44EDB5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</w:t>
            </w: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F3048F" w:rsidRPr="00F3048F" w14:paraId="58095153" w14:textId="77777777" w:rsidTr="00811963">
        <w:trPr>
          <w:tblHeader/>
        </w:trPr>
        <w:tc>
          <w:tcPr>
            <w:tcW w:w="4608" w:type="dxa"/>
          </w:tcPr>
          <w:p w14:paraId="59C6691F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6" w:type="dxa"/>
            <w:gridSpan w:val="5"/>
          </w:tcPr>
          <w:p w14:paraId="2BBBA081" w14:textId="13922694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  </w:t>
            </w:r>
            <w:r w:rsidRPr="00F304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048F" w:rsidRPr="00F3048F" w14:paraId="6321D27A" w14:textId="77777777" w:rsidTr="00811963">
        <w:tc>
          <w:tcPr>
            <w:tcW w:w="4608" w:type="dxa"/>
            <w:vAlign w:val="center"/>
          </w:tcPr>
          <w:p w14:paraId="7881BC88" w14:textId="52047C8A" w:rsidR="00F3048F" w:rsidRPr="00F3048F" w:rsidRDefault="00F3048F" w:rsidP="007B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04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510" w:type="dxa"/>
            <w:vAlign w:val="center"/>
          </w:tcPr>
          <w:p w14:paraId="242AB661" w14:textId="77777777" w:rsidR="00F3048F" w:rsidRPr="00F3048F" w:rsidRDefault="00F3048F" w:rsidP="00F3048F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5A35C37" w14:textId="77777777" w:rsidR="00F3048F" w:rsidRPr="00F3048F" w:rsidRDefault="00F3048F" w:rsidP="00F3048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</w:tcPr>
          <w:p w14:paraId="37156D91" w14:textId="77777777" w:rsidR="00F3048F" w:rsidRPr="00F3048F" w:rsidRDefault="00F3048F" w:rsidP="00F3048F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4" w:type="dxa"/>
            <w:vAlign w:val="center"/>
          </w:tcPr>
          <w:p w14:paraId="4C19275F" w14:textId="77777777" w:rsidR="00F3048F" w:rsidRPr="00F3048F" w:rsidRDefault="00F3048F" w:rsidP="00F3048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7C083D3A" w14:textId="77777777" w:rsidR="00F3048F" w:rsidRPr="00F3048F" w:rsidRDefault="00F3048F" w:rsidP="00F3048F">
            <w:pPr>
              <w:pStyle w:val="AccPolicyalternative"/>
              <w:spacing w:after="0" w:line="240" w:lineRule="auto"/>
              <w:ind w:left="15" w:hanging="95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3048F" w:rsidRPr="006A5DCA" w14:paraId="43CC0F2C" w14:textId="77777777" w:rsidTr="00811963">
        <w:tc>
          <w:tcPr>
            <w:tcW w:w="4608" w:type="dxa"/>
            <w:vAlign w:val="center"/>
          </w:tcPr>
          <w:p w14:paraId="23948EA1" w14:textId="77777777" w:rsidR="00F3048F" w:rsidRPr="006A5DCA" w:rsidRDefault="00F3048F" w:rsidP="007B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0" w:type="dxa"/>
            <w:vAlign w:val="center"/>
          </w:tcPr>
          <w:p w14:paraId="15307714" w14:textId="77777777" w:rsidR="00F3048F" w:rsidRPr="006A5DCA" w:rsidRDefault="00F3048F" w:rsidP="00F3048F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F5503C4" w14:textId="77777777" w:rsidR="00F3048F" w:rsidRPr="006A5DCA" w:rsidRDefault="00F3048F" w:rsidP="00F3048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</w:tcPr>
          <w:p w14:paraId="7B7E7DAC" w14:textId="77777777" w:rsidR="00F3048F" w:rsidRPr="006A5DCA" w:rsidRDefault="00F3048F" w:rsidP="00F3048F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4" w:type="dxa"/>
            <w:vAlign w:val="center"/>
          </w:tcPr>
          <w:p w14:paraId="3EA818E9" w14:textId="77777777" w:rsidR="00F3048F" w:rsidRPr="006A5DCA" w:rsidRDefault="00F3048F" w:rsidP="00F3048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51D06C00" w14:textId="77777777" w:rsidR="00F3048F" w:rsidRPr="006A5DCA" w:rsidRDefault="00F3048F" w:rsidP="00F3048F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3048F" w:rsidRPr="006A5DCA" w14:paraId="267832E3" w14:textId="77777777" w:rsidTr="00811963">
        <w:tc>
          <w:tcPr>
            <w:tcW w:w="4608" w:type="dxa"/>
          </w:tcPr>
          <w:p w14:paraId="066ED64B" w14:textId="77777777" w:rsidR="00F3048F" w:rsidRPr="006A5DCA" w:rsidRDefault="00F3048F" w:rsidP="007B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0" w:type="dxa"/>
          </w:tcPr>
          <w:p w14:paraId="651F9D69" w14:textId="29E72257" w:rsidR="00F3048F" w:rsidRPr="006A5DCA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76,509</w:t>
            </w:r>
          </w:p>
        </w:tc>
        <w:tc>
          <w:tcPr>
            <w:tcW w:w="270" w:type="dxa"/>
          </w:tcPr>
          <w:p w14:paraId="08E6BEC2" w14:textId="77777777" w:rsidR="00F3048F" w:rsidRPr="006A5DCA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730C463" w14:textId="5F49278D" w:rsidR="00F3048F" w:rsidRPr="0063778D" w:rsidRDefault="000B0A1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41,996</w:t>
            </w:r>
          </w:p>
        </w:tc>
        <w:tc>
          <w:tcPr>
            <w:tcW w:w="274" w:type="dxa"/>
          </w:tcPr>
          <w:p w14:paraId="44EACE60" w14:textId="77777777" w:rsidR="00F3048F" w:rsidRPr="006A5DCA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EFC0C7E" w14:textId="5ED2C574" w:rsidR="00F3048F" w:rsidRPr="006A5DCA" w:rsidRDefault="000B0A1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118,505</w:t>
            </w:r>
          </w:p>
        </w:tc>
      </w:tr>
      <w:tr w:rsidR="00F3048F" w:rsidRPr="006A5DCA" w14:paraId="4733DF30" w14:textId="77777777" w:rsidTr="00811963">
        <w:tc>
          <w:tcPr>
            <w:tcW w:w="4608" w:type="dxa"/>
          </w:tcPr>
          <w:p w14:paraId="6C4504B4" w14:textId="77777777" w:rsidR="00F3048F" w:rsidRPr="006A5DCA" w:rsidRDefault="00F3048F" w:rsidP="007B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10" w:type="dxa"/>
          </w:tcPr>
          <w:p w14:paraId="2ED27038" w14:textId="231D3EF2" w:rsidR="00F3048F" w:rsidRPr="006A5DCA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32,457</w:t>
            </w:r>
          </w:p>
        </w:tc>
        <w:tc>
          <w:tcPr>
            <w:tcW w:w="270" w:type="dxa"/>
          </w:tcPr>
          <w:p w14:paraId="5A27CD83" w14:textId="77777777" w:rsidR="00F3048F" w:rsidRPr="006A5DCA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4040B22" w14:textId="147F3FFD" w:rsidR="00F3048F" w:rsidRPr="0063778D" w:rsidRDefault="000B0A1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1,622</w:t>
            </w:r>
          </w:p>
        </w:tc>
        <w:tc>
          <w:tcPr>
            <w:tcW w:w="274" w:type="dxa"/>
          </w:tcPr>
          <w:p w14:paraId="6A2BEA72" w14:textId="77777777" w:rsidR="00F3048F" w:rsidRPr="006A5DCA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1CE021D" w14:textId="56EDCB7B" w:rsidR="00F3048F" w:rsidRPr="006A5DCA" w:rsidRDefault="000B0A1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34,079</w:t>
            </w:r>
          </w:p>
        </w:tc>
      </w:tr>
      <w:tr w:rsidR="00F3048F" w:rsidRPr="006A5DCA" w14:paraId="2C5D4ED1" w14:textId="77777777" w:rsidTr="00811963">
        <w:tc>
          <w:tcPr>
            <w:tcW w:w="4608" w:type="dxa"/>
          </w:tcPr>
          <w:p w14:paraId="2C06074F" w14:textId="77777777" w:rsidR="00F3048F" w:rsidRPr="006A5DCA" w:rsidRDefault="00F3048F" w:rsidP="007B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7E53377D" w14:textId="34048D80" w:rsidR="00F3048F" w:rsidRPr="006A5DCA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12,796</w:t>
            </w:r>
          </w:p>
        </w:tc>
        <w:tc>
          <w:tcPr>
            <w:tcW w:w="270" w:type="dxa"/>
          </w:tcPr>
          <w:p w14:paraId="5984B5C9" w14:textId="77777777" w:rsidR="00F3048F" w:rsidRPr="006A5DCA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533ED821" w14:textId="68DABB18" w:rsidR="00F3048F" w:rsidRPr="0063778D" w:rsidRDefault="000B0A1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3,66</w:t>
            </w:r>
            <w:r w:rsidR="00C37EA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74" w:type="dxa"/>
          </w:tcPr>
          <w:p w14:paraId="2CF64A59" w14:textId="77777777" w:rsidR="00F3048F" w:rsidRPr="006A5DCA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F8F026F" w14:textId="7BA40D70" w:rsidR="00F3048F" w:rsidRPr="006A5DCA" w:rsidRDefault="000B0A1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16,462</w:t>
            </w:r>
          </w:p>
        </w:tc>
      </w:tr>
      <w:tr w:rsidR="00F3048F" w:rsidRPr="006A5DCA" w14:paraId="0ABE20C2" w14:textId="77777777" w:rsidTr="00811963">
        <w:tc>
          <w:tcPr>
            <w:tcW w:w="4608" w:type="dxa"/>
          </w:tcPr>
          <w:p w14:paraId="12A57062" w14:textId="77777777" w:rsidR="00F3048F" w:rsidRPr="006A5DCA" w:rsidRDefault="00F3048F" w:rsidP="007B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6FD52BE0" w14:textId="2DB53B32" w:rsidR="00F3048F" w:rsidRPr="006A5DCA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121,762</w:t>
            </w:r>
          </w:p>
        </w:tc>
        <w:tc>
          <w:tcPr>
            <w:tcW w:w="270" w:type="dxa"/>
          </w:tcPr>
          <w:p w14:paraId="60012D21" w14:textId="77777777" w:rsidR="00F3048F" w:rsidRPr="006A5DCA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282D3577" w14:textId="36E1B077" w:rsidR="00F3048F" w:rsidRPr="0056240A" w:rsidRDefault="000B0A1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47,28</w:t>
            </w:r>
            <w:r w:rsidR="00C37EA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6968CDFA" w14:textId="77777777" w:rsidR="00F3048F" w:rsidRPr="006A5DCA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4B2CF0D" w14:textId="5FA48722" w:rsidR="00F3048F" w:rsidRPr="006A5DCA" w:rsidRDefault="000B0A1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169,046</w:t>
            </w:r>
          </w:p>
        </w:tc>
      </w:tr>
      <w:tr w:rsidR="00F3048F" w:rsidRPr="00F3048F" w14:paraId="0FAD519D" w14:textId="77777777" w:rsidTr="00811963">
        <w:tc>
          <w:tcPr>
            <w:tcW w:w="4608" w:type="dxa"/>
          </w:tcPr>
          <w:p w14:paraId="3AFB6FD8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14:paraId="5AFE823D" w14:textId="77777777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0D75704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0323422" w14:textId="77777777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</w:tcPr>
          <w:p w14:paraId="7106C39B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B8B078C" w14:textId="77777777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F3048F" w:rsidRPr="00F3048F" w14:paraId="76F4B06F" w14:textId="77777777" w:rsidTr="00811963">
        <w:tc>
          <w:tcPr>
            <w:tcW w:w="4608" w:type="dxa"/>
          </w:tcPr>
          <w:p w14:paraId="0720C004" w14:textId="77777777" w:rsidR="00F3048F" w:rsidRPr="00F3048F" w:rsidRDefault="00F3048F" w:rsidP="007B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0" w:type="dxa"/>
          </w:tcPr>
          <w:p w14:paraId="0E7313FA" w14:textId="77777777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FD20BF9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8224B76" w14:textId="77777777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</w:tcPr>
          <w:p w14:paraId="06B5DF63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A479390" w14:textId="77777777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</w:tr>
      <w:tr w:rsidR="00F3048F" w:rsidRPr="00F3048F" w14:paraId="504BB65C" w14:textId="77777777" w:rsidTr="00811963">
        <w:tc>
          <w:tcPr>
            <w:tcW w:w="4608" w:type="dxa"/>
          </w:tcPr>
          <w:p w14:paraId="24218A36" w14:textId="77777777" w:rsidR="00F3048F" w:rsidRPr="00F3048F" w:rsidRDefault="00F3048F" w:rsidP="007B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10" w:type="dxa"/>
          </w:tcPr>
          <w:p w14:paraId="35C00512" w14:textId="528B3921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F3048F">
              <w:rPr>
                <w:rFonts w:ascii="Angsana New" w:hAnsi="Angsana New"/>
                <w:sz w:val="30"/>
                <w:szCs w:val="30"/>
                <w:lang w:val="en-GB"/>
              </w:rPr>
              <w:t>34,394</w:t>
            </w:r>
          </w:p>
        </w:tc>
        <w:tc>
          <w:tcPr>
            <w:tcW w:w="270" w:type="dxa"/>
          </w:tcPr>
          <w:p w14:paraId="228F5A02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707CC9BA" w14:textId="26B9E026" w:rsidR="00F3048F" w:rsidRPr="00F3048F" w:rsidRDefault="000B0A1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19,730</w:t>
            </w:r>
          </w:p>
        </w:tc>
        <w:tc>
          <w:tcPr>
            <w:tcW w:w="274" w:type="dxa"/>
          </w:tcPr>
          <w:p w14:paraId="7E53DDF3" w14:textId="77777777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</w:tcPr>
          <w:p w14:paraId="7276BD5E" w14:textId="45E11086" w:rsidR="00F3048F" w:rsidRPr="00F3048F" w:rsidRDefault="000B0A1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54,124</w:t>
            </w:r>
          </w:p>
        </w:tc>
      </w:tr>
      <w:tr w:rsidR="00F3048F" w:rsidRPr="00F3048F" w14:paraId="32EF572C" w14:textId="77777777" w:rsidTr="00811963">
        <w:tc>
          <w:tcPr>
            <w:tcW w:w="4608" w:type="dxa"/>
          </w:tcPr>
          <w:p w14:paraId="039FC0F7" w14:textId="77777777" w:rsidR="00F3048F" w:rsidRPr="00F3048F" w:rsidRDefault="00F3048F" w:rsidP="007B4437">
            <w:pPr>
              <w:tabs>
                <w:tab w:val="clear" w:pos="227"/>
              </w:tabs>
              <w:spacing w:line="240" w:lineRule="auto"/>
              <w:ind w:firstLine="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22BA7988" w14:textId="421B815A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F3048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34,394</w:t>
            </w:r>
          </w:p>
        </w:tc>
        <w:tc>
          <w:tcPr>
            <w:tcW w:w="270" w:type="dxa"/>
          </w:tcPr>
          <w:p w14:paraId="66D519EA" w14:textId="77777777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1850191A" w14:textId="43D8C74E" w:rsidR="00F3048F" w:rsidRPr="00F3048F" w:rsidRDefault="000B0A1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19,730</w:t>
            </w:r>
          </w:p>
        </w:tc>
        <w:tc>
          <w:tcPr>
            <w:tcW w:w="274" w:type="dxa"/>
          </w:tcPr>
          <w:p w14:paraId="53DFADEC" w14:textId="77777777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47200868" w14:textId="6643B11B" w:rsidR="00F3048F" w:rsidRPr="00F3048F" w:rsidRDefault="000B0A1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54,124</w:t>
            </w:r>
          </w:p>
        </w:tc>
      </w:tr>
      <w:tr w:rsidR="00F3048F" w:rsidRPr="006A5DCA" w14:paraId="6E570150" w14:textId="77777777" w:rsidTr="00811963">
        <w:tc>
          <w:tcPr>
            <w:tcW w:w="4608" w:type="dxa"/>
          </w:tcPr>
          <w:p w14:paraId="22F00136" w14:textId="77777777" w:rsidR="00F3048F" w:rsidRPr="006A5DCA" w:rsidRDefault="00F3048F" w:rsidP="007B4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0" w:type="dxa"/>
            <w:tcBorders>
              <w:bottom w:val="double" w:sz="4" w:space="0" w:color="auto"/>
            </w:tcBorders>
          </w:tcPr>
          <w:p w14:paraId="6C6B405E" w14:textId="343E35C9" w:rsidR="00F3048F" w:rsidRPr="006A5DCA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87,368</w:t>
            </w:r>
          </w:p>
        </w:tc>
        <w:tc>
          <w:tcPr>
            <w:tcW w:w="270" w:type="dxa"/>
            <w:vAlign w:val="bottom"/>
          </w:tcPr>
          <w:p w14:paraId="6991487D" w14:textId="77777777" w:rsidR="00F3048F" w:rsidRPr="006A5DCA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34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0596C472" w14:textId="6E62C955" w:rsidR="00F3048F" w:rsidRPr="0063778D" w:rsidRDefault="000B0A1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27,554</w:t>
            </w:r>
          </w:p>
        </w:tc>
        <w:tc>
          <w:tcPr>
            <w:tcW w:w="274" w:type="dxa"/>
            <w:vAlign w:val="bottom"/>
          </w:tcPr>
          <w:p w14:paraId="03FB0583" w14:textId="77777777" w:rsidR="00F3048F" w:rsidRPr="006A5DCA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62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F19A0" w14:textId="4DEE3D23" w:rsidR="00F3048F" w:rsidRPr="006A5DCA" w:rsidRDefault="000B0A1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114,922</w:t>
            </w:r>
          </w:p>
        </w:tc>
      </w:tr>
    </w:tbl>
    <w:p w14:paraId="1ADA5360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p w14:paraId="3D56A4CA" w14:textId="622649A4" w:rsidR="009006A2" w:rsidRPr="006A5DCA" w:rsidRDefault="00252B83" w:rsidP="007B4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9360"/>
          <w:tab w:val="left" w:pos="963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</w:t>
      </w:r>
      <w:r w:rsidR="00B94422"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</w:t>
      </w:r>
      <w:r w:rsidR="00BD33F9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</w:p>
    <w:p w14:paraId="65AD341C" w14:textId="63577E98" w:rsidR="00252B83" w:rsidRDefault="009006A2" w:rsidP="00900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728B66D" w14:textId="27781D23" w:rsidR="004E3DCF" w:rsidRDefault="004E3DCF" w:rsidP="0022488A">
      <w:pPr>
        <w:pStyle w:val="a"/>
        <w:tabs>
          <w:tab w:val="clear" w:pos="1080"/>
          <w:tab w:val="left" w:pos="540"/>
          <w:tab w:val="left" w:pos="720"/>
        </w:tabs>
        <w:ind w:left="630" w:hanging="630"/>
        <w:jc w:val="thaiDistribute"/>
        <w:rPr>
          <w:rFonts w:asciiTheme="majorBidi" w:hAnsiTheme="majorBidi" w:cs="Angsana New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lastRenderedPageBreak/>
        <w:t>8</w:t>
      </w:r>
      <w:r w:rsidRPr="002A4F9C">
        <w:rPr>
          <w:rFonts w:asciiTheme="majorBidi" w:hAnsiTheme="majorBidi" w:cstheme="majorBidi"/>
          <w:b/>
          <w:bCs/>
          <w:lang w:val="en-US"/>
        </w:rPr>
        <w:tab/>
      </w:r>
      <w:r w:rsidRPr="004E3DCF">
        <w:rPr>
          <w:rFonts w:asciiTheme="majorBidi" w:hAnsiTheme="majorBidi" w:cs="Angsana New"/>
          <w:b/>
          <w:bCs/>
          <w:cs/>
          <w:lang w:val="en-US"/>
        </w:rPr>
        <w:t>เงินปันผล</w:t>
      </w:r>
    </w:p>
    <w:p w14:paraId="364F3769" w14:textId="77777777" w:rsidR="004E3DCF" w:rsidRDefault="004E3DCF" w:rsidP="004E3DCF">
      <w:pPr>
        <w:pStyle w:val="a"/>
        <w:tabs>
          <w:tab w:val="clear" w:pos="1080"/>
        </w:tabs>
        <w:ind w:left="547" w:hanging="547"/>
        <w:jc w:val="thaiDistribute"/>
        <w:rPr>
          <w:rFonts w:asciiTheme="majorBidi" w:hAnsiTheme="majorBidi" w:cs="Angsana New"/>
          <w:b/>
          <w:bCs/>
          <w:lang w:val="en-US"/>
        </w:rPr>
      </w:pPr>
    </w:p>
    <w:p w14:paraId="6EBA9938" w14:textId="6E456110" w:rsidR="004E3DCF" w:rsidRPr="004E3DCF" w:rsidRDefault="004E3DCF" w:rsidP="00811963">
      <w:pPr>
        <w:pStyle w:val="a"/>
        <w:ind w:left="540"/>
        <w:rPr>
          <w:rFonts w:asciiTheme="majorBidi" w:hAnsiTheme="majorBidi" w:cs="Angsana New"/>
          <w:cs/>
        </w:rPr>
      </w:pPr>
      <w:r w:rsidRPr="004E3DCF">
        <w:rPr>
          <w:rFonts w:asciiTheme="majorBidi" w:hAnsiTheme="majorBidi" w:cstheme="majorBidi"/>
          <w:cs/>
        </w:rPr>
        <w:t xml:space="preserve">รายละเอียดเงินปันผลในระหว่างปี </w:t>
      </w:r>
      <w:r w:rsidR="0022488A">
        <w:rPr>
          <w:rFonts w:asciiTheme="majorBidi" w:hAnsiTheme="majorBidi" w:cstheme="majorBidi"/>
          <w:lang w:val="en-US"/>
        </w:rPr>
        <w:t>2568</w:t>
      </w:r>
      <w:r w:rsidRPr="004E3DCF">
        <w:rPr>
          <w:rFonts w:asciiTheme="majorBidi" w:hAnsiTheme="majorBidi" w:cs="Angsana New"/>
          <w:cs/>
        </w:rPr>
        <w:t xml:space="preserve"> </w:t>
      </w:r>
      <w:r w:rsidRPr="004E3DCF">
        <w:rPr>
          <w:rFonts w:asciiTheme="majorBidi" w:hAnsiTheme="majorBidi" w:cstheme="majorBidi" w:hint="cs"/>
          <w:cs/>
        </w:rPr>
        <w:t xml:space="preserve">และ </w:t>
      </w:r>
      <w:r w:rsidR="0022488A">
        <w:rPr>
          <w:rFonts w:asciiTheme="majorBidi" w:hAnsiTheme="majorBidi" w:cs="Angsana New"/>
          <w:lang w:val="en-US"/>
        </w:rPr>
        <w:t>2567</w:t>
      </w:r>
      <w:r w:rsidRPr="004E3DCF">
        <w:rPr>
          <w:rFonts w:asciiTheme="majorBidi" w:hAnsiTheme="majorBidi" w:cs="Angsana New"/>
          <w:cs/>
        </w:rPr>
        <w:t xml:space="preserve"> </w:t>
      </w:r>
      <w:r w:rsidRPr="004E3DCF">
        <w:rPr>
          <w:rFonts w:asciiTheme="majorBidi" w:hAnsiTheme="majorBidi" w:cstheme="majorBidi" w:hint="cs"/>
          <w:cs/>
        </w:rPr>
        <w:t xml:space="preserve">มีดังนี้ </w:t>
      </w:r>
    </w:p>
    <w:p w14:paraId="0794D9B5" w14:textId="77777777" w:rsidR="004E3DCF" w:rsidRPr="004E3DCF" w:rsidRDefault="004E3DCF" w:rsidP="004E3DCF">
      <w:pPr>
        <w:pStyle w:val="a"/>
        <w:ind w:left="547" w:hanging="547"/>
        <w:rPr>
          <w:rFonts w:asciiTheme="majorBidi" w:hAnsiTheme="majorBidi" w:cstheme="majorBidi"/>
          <w:b/>
          <w:bCs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68"/>
        <w:gridCol w:w="1620"/>
        <w:gridCol w:w="1620"/>
        <w:gridCol w:w="1620"/>
        <w:gridCol w:w="1260"/>
      </w:tblGrid>
      <w:tr w:rsidR="004E3DCF" w:rsidRPr="004E3DCF" w14:paraId="6BCF59E0" w14:textId="77777777" w:rsidTr="00811963">
        <w:trPr>
          <w:tblHeader/>
        </w:trPr>
        <w:tc>
          <w:tcPr>
            <w:tcW w:w="3168" w:type="dxa"/>
            <w:vAlign w:val="bottom"/>
          </w:tcPr>
          <w:p w14:paraId="747098A4" w14:textId="77777777" w:rsidR="004E3DCF" w:rsidRPr="004E3DCF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1E9CCC02" w14:textId="77777777" w:rsidR="004E3DCF" w:rsidRPr="004E3DCF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04B2918" w14:textId="77777777" w:rsidR="004E3DCF" w:rsidRPr="004E3DCF" w:rsidRDefault="004E3DCF" w:rsidP="007815DD">
            <w:pPr>
              <w:pStyle w:val="a"/>
              <w:tabs>
                <w:tab w:val="clear" w:pos="1080"/>
                <w:tab w:val="left" w:pos="795"/>
              </w:tabs>
              <w:ind w:left="435" w:right="-195" w:hanging="180"/>
              <w:jc w:val="thaiDistribute"/>
              <w:rPr>
                <w:rFonts w:asciiTheme="majorBidi" w:hAnsiTheme="majorBidi" w:cs="Angsana New"/>
                <w:cs/>
              </w:rPr>
            </w:pPr>
            <w:r w:rsidRPr="004E3DCF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620" w:type="dxa"/>
            <w:vAlign w:val="bottom"/>
            <w:hideMark/>
          </w:tcPr>
          <w:p w14:paraId="5E743251" w14:textId="77777777" w:rsidR="004E3DCF" w:rsidRPr="004E3DCF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theme="majorBidi"/>
                <w:cs/>
              </w:rPr>
            </w:pPr>
            <w:r w:rsidRPr="004E3DCF">
              <w:rPr>
                <w:rFonts w:asciiTheme="majorBidi" w:hAnsiTheme="majorBidi" w:cstheme="majorBidi"/>
                <w:cs/>
              </w:rPr>
              <w:t>อัตราเงินปันผล</w:t>
            </w:r>
          </w:p>
        </w:tc>
        <w:tc>
          <w:tcPr>
            <w:tcW w:w="1260" w:type="dxa"/>
            <w:vAlign w:val="bottom"/>
          </w:tcPr>
          <w:p w14:paraId="2ABB3AE6" w14:textId="77777777" w:rsidR="004E3DCF" w:rsidRPr="004E3DCF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4E3DCF" w:rsidRPr="004E3DCF" w14:paraId="4AA730BB" w14:textId="77777777" w:rsidTr="00811963">
        <w:trPr>
          <w:tblHeader/>
        </w:trPr>
        <w:tc>
          <w:tcPr>
            <w:tcW w:w="3168" w:type="dxa"/>
          </w:tcPr>
          <w:p w14:paraId="0CB7DBCB" w14:textId="77777777" w:rsidR="004E3DCF" w:rsidRPr="004E3DCF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hideMark/>
          </w:tcPr>
          <w:p w14:paraId="0477A024" w14:textId="77777777" w:rsidR="004E3DCF" w:rsidRPr="004E3DCF" w:rsidRDefault="004E3DCF" w:rsidP="00735C4C">
            <w:pPr>
              <w:pStyle w:val="a"/>
              <w:ind w:left="547" w:hanging="547"/>
              <w:jc w:val="center"/>
              <w:rPr>
                <w:rFonts w:asciiTheme="majorBidi" w:hAnsiTheme="majorBidi" w:cstheme="majorBidi"/>
                <w:cs/>
              </w:rPr>
            </w:pPr>
            <w:r w:rsidRPr="004E3DCF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620" w:type="dxa"/>
            <w:hideMark/>
          </w:tcPr>
          <w:p w14:paraId="7C472AB0" w14:textId="77777777" w:rsidR="004E3DCF" w:rsidRPr="004E3DCF" w:rsidRDefault="004E3DCF" w:rsidP="007815DD">
            <w:pPr>
              <w:pStyle w:val="a"/>
              <w:ind w:left="547" w:hanging="292"/>
              <w:jc w:val="thaiDistribute"/>
              <w:rPr>
                <w:rFonts w:asciiTheme="majorBidi" w:hAnsiTheme="majorBidi" w:cs="Angsana New"/>
                <w:cs/>
              </w:rPr>
            </w:pPr>
            <w:r w:rsidRPr="004E3DCF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620" w:type="dxa"/>
            <w:hideMark/>
          </w:tcPr>
          <w:p w14:paraId="513DA92F" w14:textId="77777777" w:rsidR="004E3DCF" w:rsidRPr="004E3DCF" w:rsidRDefault="004E3DCF" w:rsidP="007815DD">
            <w:pPr>
              <w:pStyle w:val="a"/>
              <w:ind w:left="547" w:hanging="112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4E3DCF">
              <w:rPr>
                <w:rFonts w:asciiTheme="majorBidi" w:hAnsiTheme="majorBidi" w:cstheme="majorBidi"/>
                <w:i/>
                <w:iCs/>
                <w:cs/>
              </w:rPr>
              <w:t>ต่อหุ้น</w:t>
            </w:r>
          </w:p>
        </w:tc>
        <w:tc>
          <w:tcPr>
            <w:tcW w:w="1260" w:type="dxa"/>
            <w:hideMark/>
          </w:tcPr>
          <w:p w14:paraId="459044AB" w14:textId="77777777" w:rsidR="004E3DCF" w:rsidRPr="004E3DCF" w:rsidRDefault="004E3DCF" w:rsidP="007815DD">
            <w:pPr>
              <w:pStyle w:val="a"/>
              <w:ind w:left="547" w:hanging="472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4E3DCF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4E3DCF" w:rsidRPr="004E3DCF" w14:paraId="7E4C2AFB" w14:textId="77777777" w:rsidTr="00811963">
        <w:trPr>
          <w:tblHeader/>
        </w:trPr>
        <w:tc>
          <w:tcPr>
            <w:tcW w:w="3168" w:type="dxa"/>
          </w:tcPr>
          <w:p w14:paraId="0B056342" w14:textId="77777777" w:rsidR="004E3DCF" w:rsidRPr="004E3DCF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68BD8EFA" w14:textId="77777777" w:rsidR="004E3DCF" w:rsidRPr="004E3DCF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4B22E8E8" w14:textId="77777777" w:rsidR="004E3DCF" w:rsidRPr="004E3DCF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  <w:hideMark/>
          </w:tcPr>
          <w:p w14:paraId="154DEF31" w14:textId="77777777" w:rsidR="004E3DCF" w:rsidRPr="004E3DCF" w:rsidRDefault="004E3DCF" w:rsidP="007815DD">
            <w:pPr>
              <w:pStyle w:val="a"/>
              <w:ind w:left="547" w:hanging="112"/>
              <w:jc w:val="thaiDistribute"/>
              <w:rPr>
                <w:rFonts w:asciiTheme="majorBidi" w:hAnsiTheme="majorBidi" w:cstheme="majorBidi"/>
                <w:cs/>
              </w:rPr>
            </w:pPr>
            <w:r w:rsidRPr="004E3DCF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1260" w:type="dxa"/>
            <w:hideMark/>
          </w:tcPr>
          <w:p w14:paraId="69DDD548" w14:textId="77777777" w:rsidR="004E3DCF" w:rsidRPr="004E3DCF" w:rsidRDefault="004E3DCF" w:rsidP="007815DD">
            <w:pPr>
              <w:pStyle w:val="a"/>
              <w:ind w:left="547" w:hanging="472"/>
              <w:jc w:val="thaiDistribute"/>
              <w:rPr>
                <w:rFonts w:asciiTheme="majorBidi" w:hAnsiTheme="majorBidi" w:cs="Angsana New"/>
                <w:cs/>
              </w:rPr>
            </w:pPr>
            <w:r w:rsidRPr="004E3DC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4E3DCF" w:rsidRPr="004E3DCF" w14:paraId="5A831AD3" w14:textId="77777777" w:rsidTr="00811963">
        <w:tc>
          <w:tcPr>
            <w:tcW w:w="3168" w:type="dxa"/>
            <w:hideMark/>
          </w:tcPr>
          <w:p w14:paraId="4B19DABD" w14:textId="11BE5CA0" w:rsidR="004E3DCF" w:rsidRPr="006548FB" w:rsidRDefault="004E3DCF" w:rsidP="00630CD3">
            <w:pPr>
              <w:pStyle w:val="a"/>
              <w:ind w:left="547" w:hanging="56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6548FB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256</w:t>
            </w:r>
            <w:r w:rsidRPr="006548F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8</w:t>
            </w:r>
          </w:p>
        </w:tc>
        <w:tc>
          <w:tcPr>
            <w:tcW w:w="1620" w:type="dxa"/>
          </w:tcPr>
          <w:p w14:paraId="39E972BB" w14:textId="77777777" w:rsidR="004E3DCF" w:rsidRPr="004E3DCF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</w:tcPr>
          <w:p w14:paraId="4BE34341" w14:textId="77777777" w:rsidR="004E3DCF" w:rsidRPr="004E3DCF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</w:tcPr>
          <w:p w14:paraId="6897EDDA" w14:textId="77777777" w:rsidR="004E3DCF" w:rsidRPr="004E3DCF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60" w:type="dxa"/>
          </w:tcPr>
          <w:p w14:paraId="278CAAD9" w14:textId="77777777" w:rsidR="004E3DCF" w:rsidRPr="004E3DCF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</w:tr>
      <w:tr w:rsidR="000B0A14" w:rsidRPr="004E3DCF" w14:paraId="1982BD33" w14:textId="77777777" w:rsidTr="00811963">
        <w:tc>
          <w:tcPr>
            <w:tcW w:w="3168" w:type="dxa"/>
            <w:hideMark/>
          </w:tcPr>
          <w:p w14:paraId="72A9023E" w14:textId="6CCC7D15" w:rsidR="000B0A14" w:rsidRPr="004E3DCF" w:rsidRDefault="000B0A14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i/>
                <w:iCs/>
                <w:cs/>
              </w:rPr>
            </w:pPr>
            <w:r w:rsidRPr="004E3DCF">
              <w:rPr>
                <w:rFonts w:asciiTheme="majorBidi" w:hAnsiTheme="majorBidi" w:cstheme="majorBidi" w:hint="cs"/>
                <w:cs/>
              </w:rPr>
              <w:t>เงินปันผลประจำปี</w:t>
            </w:r>
            <w:r w:rsidR="006548FB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548FB">
              <w:rPr>
                <w:rFonts w:asciiTheme="majorBidi" w:hAnsiTheme="majorBidi" w:cs="Angsana New"/>
                <w:lang w:val="en-US"/>
              </w:rPr>
              <w:t>2568</w:t>
            </w:r>
          </w:p>
        </w:tc>
        <w:tc>
          <w:tcPr>
            <w:tcW w:w="1620" w:type="dxa"/>
          </w:tcPr>
          <w:p w14:paraId="58C7EC73" w14:textId="63C5EEDF" w:rsidR="000B0A14" w:rsidRPr="00A65F0D" w:rsidRDefault="0022488A" w:rsidP="00630CD3">
            <w:pPr>
              <w:pStyle w:val="a"/>
              <w:ind w:left="547" w:hanging="493"/>
              <w:jc w:val="thaiDistribute"/>
              <w:rPr>
                <w:rFonts w:asciiTheme="majorBidi" w:hAnsiTheme="majorBidi" w:cs="Angsana New"/>
                <w:cs/>
                <w:lang w:val="en-US"/>
              </w:rPr>
            </w:pPr>
            <w:r>
              <w:rPr>
                <w:rFonts w:asciiTheme="majorBidi" w:hAnsiTheme="majorBidi" w:cs="Angsana New"/>
                <w:lang w:val="en-GB"/>
              </w:rPr>
              <w:t>4</w:t>
            </w:r>
            <w:r w:rsidR="000B0A14" w:rsidRPr="00630CD3">
              <w:rPr>
                <w:rFonts w:asciiTheme="majorBidi" w:hAnsiTheme="majorBidi" w:cs="Angsana New"/>
                <w:cs/>
              </w:rPr>
              <w:t xml:space="preserve"> </w:t>
            </w:r>
            <w:r w:rsidR="000B0A14" w:rsidRPr="00630CD3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="00A65F0D">
              <w:rPr>
                <w:rFonts w:asciiTheme="majorBidi" w:hAnsiTheme="majorBidi" w:cs="Angsana New"/>
                <w:lang w:val="en-US"/>
              </w:rPr>
              <w:t>2568</w:t>
            </w:r>
          </w:p>
        </w:tc>
        <w:tc>
          <w:tcPr>
            <w:tcW w:w="1620" w:type="dxa"/>
          </w:tcPr>
          <w:p w14:paraId="08C6CF39" w14:textId="096AA5DB" w:rsidR="000B0A14" w:rsidRPr="0059093F" w:rsidRDefault="000B0A14" w:rsidP="00630CD3">
            <w:pPr>
              <w:pStyle w:val="a"/>
              <w:ind w:left="547" w:hanging="405"/>
              <w:jc w:val="thaiDistribute"/>
              <w:rPr>
                <w:rFonts w:asciiTheme="majorBidi" w:hAnsiTheme="majorBidi" w:cs="Angsana New"/>
                <w:cs/>
                <w:lang w:val="en-US"/>
              </w:rPr>
            </w:pPr>
            <w:r w:rsidRPr="004E3DCF">
              <w:rPr>
                <w:rFonts w:asciiTheme="majorBidi" w:hAnsiTheme="majorBidi" w:cs="Angsana New"/>
                <w:cs/>
              </w:rPr>
              <w:t xml:space="preserve"> </w:t>
            </w:r>
            <w:r w:rsidRPr="004E3DCF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="0059093F">
              <w:rPr>
                <w:rFonts w:asciiTheme="majorBidi" w:hAnsiTheme="majorBidi" w:cs="Angsana New"/>
                <w:lang w:val="en-US"/>
              </w:rPr>
              <w:t>2568</w:t>
            </w:r>
          </w:p>
        </w:tc>
        <w:tc>
          <w:tcPr>
            <w:tcW w:w="1620" w:type="dxa"/>
          </w:tcPr>
          <w:p w14:paraId="4E087035" w14:textId="67B98D24" w:rsidR="000B0A14" w:rsidRPr="0059093F" w:rsidRDefault="000B0A14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  <w:lang w:val="en-US"/>
              </w:rPr>
            </w:pPr>
            <w:r>
              <w:rPr>
                <w:rFonts w:asciiTheme="majorBidi" w:hAnsiTheme="majorBidi" w:cs="Angsana New"/>
                <w:lang w:val="en-GB"/>
              </w:rPr>
              <w:t xml:space="preserve">           </w:t>
            </w:r>
            <w:r w:rsidR="0059093F">
              <w:rPr>
                <w:rFonts w:asciiTheme="majorBidi" w:hAnsiTheme="majorBidi" w:cs="Angsana New"/>
                <w:lang w:val="en-US"/>
              </w:rPr>
              <w:t>0</w:t>
            </w:r>
            <w:r w:rsidRPr="004E3DCF">
              <w:rPr>
                <w:rFonts w:asciiTheme="majorBidi" w:hAnsiTheme="majorBidi" w:cs="Angsana New"/>
                <w:cs/>
              </w:rPr>
              <w:t>.</w:t>
            </w:r>
            <w:r w:rsidR="0059093F">
              <w:rPr>
                <w:rFonts w:asciiTheme="majorBidi" w:hAnsiTheme="majorBidi" w:cs="Angsana New"/>
                <w:lang w:val="en-US"/>
              </w:rPr>
              <w:t>80</w:t>
            </w:r>
          </w:p>
        </w:tc>
        <w:tc>
          <w:tcPr>
            <w:tcW w:w="1260" w:type="dxa"/>
          </w:tcPr>
          <w:p w14:paraId="34C58B6E" w14:textId="3EFBB7D2" w:rsidR="000B0A14" w:rsidRPr="000B0A14" w:rsidRDefault="000B0A14" w:rsidP="00630CD3">
            <w:pPr>
              <w:pStyle w:val="a"/>
              <w:tabs>
                <w:tab w:val="left" w:pos="777"/>
              </w:tabs>
              <w:jc w:val="thaiDistribute"/>
              <w:rPr>
                <w:rFonts w:asciiTheme="majorBidi" w:hAnsiTheme="majorBidi" w:cs="Angsana New"/>
                <w:cs/>
                <w:lang w:val="en-GB"/>
              </w:rPr>
            </w:pPr>
            <w:r>
              <w:rPr>
                <w:rFonts w:asciiTheme="majorBidi" w:hAnsiTheme="majorBidi" w:cs="Angsana New"/>
                <w:lang w:val="en-GB"/>
              </w:rPr>
              <w:t xml:space="preserve">     </w:t>
            </w:r>
            <w:r w:rsidR="0059093F">
              <w:rPr>
                <w:rFonts w:asciiTheme="majorBidi" w:hAnsiTheme="majorBidi" w:cs="Angsana New"/>
                <w:lang w:val="en-US"/>
              </w:rPr>
              <w:t>697</w:t>
            </w:r>
            <w:r w:rsidRPr="004E3DCF">
              <w:rPr>
                <w:rFonts w:asciiTheme="majorBidi" w:hAnsiTheme="majorBidi" w:cs="Angsana New"/>
                <w:cs/>
              </w:rPr>
              <w:t>.50</w:t>
            </w:r>
          </w:p>
        </w:tc>
      </w:tr>
      <w:tr w:rsidR="000B0A14" w:rsidRPr="004E3DCF" w14:paraId="6E78EF9C" w14:textId="77777777" w:rsidTr="00811963">
        <w:tc>
          <w:tcPr>
            <w:tcW w:w="3168" w:type="dxa"/>
          </w:tcPr>
          <w:p w14:paraId="47A116E2" w14:textId="77777777" w:rsidR="000B0A14" w:rsidRPr="004E3DCF" w:rsidRDefault="000B0A14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i/>
                <w:iCs/>
                <w:cs/>
              </w:rPr>
            </w:pPr>
          </w:p>
        </w:tc>
        <w:tc>
          <w:tcPr>
            <w:tcW w:w="1620" w:type="dxa"/>
          </w:tcPr>
          <w:p w14:paraId="09F7AF47" w14:textId="77777777" w:rsidR="000B0A14" w:rsidRPr="004E3DCF" w:rsidRDefault="000B0A14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</w:tcPr>
          <w:p w14:paraId="7E0BDBBB" w14:textId="77777777" w:rsidR="000B0A14" w:rsidRPr="004E3DCF" w:rsidRDefault="000B0A14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</w:tcPr>
          <w:p w14:paraId="27F983D4" w14:textId="77777777" w:rsidR="000B0A14" w:rsidRPr="004E3DCF" w:rsidRDefault="000B0A14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60" w:type="dxa"/>
          </w:tcPr>
          <w:p w14:paraId="2A432F43" w14:textId="77777777" w:rsidR="000B0A14" w:rsidRPr="004E3DCF" w:rsidRDefault="000B0A14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</w:tr>
      <w:tr w:rsidR="000B0A14" w:rsidRPr="004E3DCF" w14:paraId="48CF9382" w14:textId="77777777" w:rsidTr="00811963">
        <w:tc>
          <w:tcPr>
            <w:tcW w:w="3168" w:type="dxa"/>
            <w:hideMark/>
          </w:tcPr>
          <w:p w14:paraId="308D1E72" w14:textId="19621B36" w:rsidR="000B0A14" w:rsidRPr="006548FB" w:rsidRDefault="000B0A14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b/>
                <w:bCs/>
                <w:cs/>
              </w:rPr>
            </w:pPr>
            <w:r w:rsidRPr="006548FB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2567</w:t>
            </w:r>
          </w:p>
        </w:tc>
        <w:tc>
          <w:tcPr>
            <w:tcW w:w="1620" w:type="dxa"/>
          </w:tcPr>
          <w:p w14:paraId="30D5CF1C" w14:textId="77777777" w:rsidR="000B0A14" w:rsidRPr="004E3DCF" w:rsidRDefault="000B0A14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</w:tcPr>
          <w:p w14:paraId="15773AE5" w14:textId="77777777" w:rsidR="000B0A14" w:rsidRPr="004E3DCF" w:rsidRDefault="000B0A14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</w:tcPr>
          <w:p w14:paraId="1A1B0EE1" w14:textId="77777777" w:rsidR="000B0A14" w:rsidRPr="004E3DCF" w:rsidRDefault="000B0A14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60" w:type="dxa"/>
          </w:tcPr>
          <w:p w14:paraId="1B167D3F" w14:textId="77777777" w:rsidR="000B0A14" w:rsidRPr="004E3DCF" w:rsidRDefault="000B0A14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</w:tr>
      <w:tr w:rsidR="000B0A14" w:rsidRPr="004E3DCF" w14:paraId="64E9F2FE" w14:textId="77777777" w:rsidTr="00811963">
        <w:tc>
          <w:tcPr>
            <w:tcW w:w="3168" w:type="dxa"/>
            <w:hideMark/>
          </w:tcPr>
          <w:p w14:paraId="5E5AAFDA" w14:textId="69E1B844" w:rsidR="000B0A14" w:rsidRPr="004E3DCF" w:rsidRDefault="000B0A14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  <w:r w:rsidRPr="004E3DCF">
              <w:rPr>
                <w:rFonts w:asciiTheme="majorBidi" w:hAnsiTheme="majorBidi" w:cstheme="majorBidi" w:hint="cs"/>
                <w:cs/>
              </w:rPr>
              <w:t>เงินปันผลประจำปี</w:t>
            </w:r>
            <w:r w:rsidR="006548FB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548FB">
              <w:rPr>
                <w:rFonts w:asciiTheme="majorBidi" w:hAnsiTheme="majorBidi" w:cs="Angsana New"/>
                <w:lang w:val="en-US"/>
              </w:rPr>
              <w:t>2567</w:t>
            </w:r>
          </w:p>
        </w:tc>
        <w:tc>
          <w:tcPr>
            <w:tcW w:w="1620" w:type="dxa"/>
            <w:hideMark/>
          </w:tcPr>
          <w:p w14:paraId="58191EED" w14:textId="42639CD8" w:rsidR="000B0A14" w:rsidRPr="00A65F0D" w:rsidRDefault="00A65F0D" w:rsidP="00735C4C">
            <w:pPr>
              <w:pStyle w:val="a"/>
              <w:ind w:left="547" w:hanging="54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2</w:t>
            </w:r>
            <w:r w:rsidR="000B0A14" w:rsidRPr="004E3DCF">
              <w:rPr>
                <w:rFonts w:asciiTheme="majorBidi" w:hAnsiTheme="majorBidi" w:cs="Angsana New"/>
                <w:cs/>
              </w:rPr>
              <w:t xml:space="preserve"> </w:t>
            </w:r>
            <w:r w:rsidR="000B0A14" w:rsidRPr="004E3DCF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>
              <w:rPr>
                <w:rFonts w:asciiTheme="majorBidi" w:hAnsiTheme="majorBidi" w:cs="Angsana New"/>
                <w:lang w:val="en-US"/>
              </w:rPr>
              <w:t>2567</w:t>
            </w:r>
          </w:p>
        </w:tc>
        <w:tc>
          <w:tcPr>
            <w:tcW w:w="1620" w:type="dxa"/>
            <w:hideMark/>
          </w:tcPr>
          <w:p w14:paraId="56C4570B" w14:textId="224FD1F5" w:rsidR="000B0A14" w:rsidRPr="0059093F" w:rsidRDefault="000B0A14" w:rsidP="00735C4C">
            <w:pPr>
              <w:pStyle w:val="a"/>
              <w:ind w:left="547" w:hanging="547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4E3DCF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="0059093F">
              <w:rPr>
                <w:rFonts w:asciiTheme="majorBidi" w:hAnsiTheme="majorBidi" w:cs="Angsana New"/>
                <w:lang w:val="en-US"/>
              </w:rPr>
              <w:t>2567</w:t>
            </w:r>
          </w:p>
        </w:tc>
        <w:tc>
          <w:tcPr>
            <w:tcW w:w="1620" w:type="dxa"/>
            <w:hideMark/>
          </w:tcPr>
          <w:p w14:paraId="454C1EE2" w14:textId="25594DAF" w:rsidR="000B0A14" w:rsidRPr="004E3DCF" w:rsidRDefault="000B0A14" w:rsidP="00735C4C">
            <w:pPr>
              <w:pStyle w:val="a"/>
              <w:ind w:left="547" w:hanging="547"/>
              <w:jc w:val="center"/>
              <w:rPr>
                <w:rFonts w:asciiTheme="majorBidi" w:hAnsiTheme="majorBidi" w:cs="Angsana New"/>
                <w:cs/>
              </w:rPr>
            </w:pPr>
            <w:r w:rsidRPr="004E3DCF">
              <w:rPr>
                <w:rFonts w:asciiTheme="majorBidi" w:hAnsiTheme="majorBidi" w:cs="Angsana New"/>
                <w:cs/>
              </w:rPr>
              <w:t>0.80</w:t>
            </w:r>
          </w:p>
        </w:tc>
        <w:tc>
          <w:tcPr>
            <w:tcW w:w="1260" w:type="dxa"/>
            <w:hideMark/>
          </w:tcPr>
          <w:p w14:paraId="14498E6F" w14:textId="777C02AC" w:rsidR="000B0A14" w:rsidRPr="004E3DCF" w:rsidRDefault="000B0A14" w:rsidP="00735C4C">
            <w:pPr>
              <w:pStyle w:val="a"/>
              <w:ind w:left="547" w:hanging="547"/>
              <w:jc w:val="center"/>
              <w:rPr>
                <w:rFonts w:asciiTheme="majorBidi" w:hAnsiTheme="majorBidi" w:cs="Angsana New"/>
                <w:cs/>
              </w:rPr>
            </w:pPr>
            <w:r w:rsidRPr="004E3DCF">
              <w:rPr>
                <w:rFonts w:asciiTheme="majorBidi" w:hAnsiTheme="majorBidi" w:cs="Angsana New"/>
                <w:cs/>
              </w:rPr>
              <w:t>697.50</w:t>
            </w:r>
          </w:p>
        </w:tc>
      </w:tr>
    </w:tbl>
    <w:p w14:paraId="08EA14B2" w14:textId="77777777" w:rsidR="004E3DCF" w:rsidRDefault="004E3DCF" w:rsidP="007815D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7FF6685A" w14:textId="2A5A1220" w:rsidR="004D7767" w:rsidRPr="002A4F9C" w:rsidRDefault="004E3DCF" w:rsidP="0022488A">
      <w:pPr>
        <w:pStyle w:val="a"/>
        <w:tabs>
          <w:tab w:val="clear" w:pos="1080"/>
          <w:tab w:val="left" w:pos="4770"/>
        </w:tabs>
        <w:ind w:left="540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9</w:t>
      </w:r>
      <w:r w:rsidR="004D7767" w:rsidRPr="002A4F9C">
        <w:rPr>
          <w:rFonts w:asciiTheme="majorBidi" w:hAnsiTheme="majorBidi" w:cstheme="majorBidi"/>
          <w:b/>
          <w:bCs/>
          <w:lang w:val="en-US"/>
        </w:rPr>
        <w:tab/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ภาระผูกพัน</w:t>
      </w:r>
      <w:r w:rsidR="00646E49" w:rsidRPr="002A4F9C">
        <w:rPr>
          <w:rFonts w:asciiTheme="majorBidi" w:hAnsiTheme="majorBidi" w:cstheme="majorBidi"/>
          <w:b/>
          <w:bCs/>
          <w:cs/>
          <w:lang w:val="en-US"/>
        </w:rPr>
        <w:t>กับบุคคลหรือกิจกา</w:t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รที่ไม่เกี่ยวข้องกัน</w:t>
      </w:r>
    </w:p>
    <w:p w14:paraId="2B0E5469" w14:textId="77777777" w:rsidR="00A97F8F" w:rsidRPr="0033184A" w:rsidRDefault="00A97F8F" w:rsidP="00910D5D">
      <w:pPr>
        <w:pStyle w:val="a"/>
        <w:tabs>
          <w:tab w:val="clear" w:pos="1080"/>
          <w:tab w:val="left" w:pos="990"/>
        </w:tabs>
        <w:ind w:left="450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W w:w="92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05"/>
        <w:gridCol w:w="2074"/>
        <w:gridCol w:w="270"/>
        <w:gridCol w:w="2245"/>
      </w:tblGrid>
      <w:tr w:rsidR="0067228A" w:rsidRPr="006A5DCA" w14:paraId="06706E4F" w14:textId="77777777" w:rsidTr="00811963">
        <w:trPr>
          <w:tblHeader/>
        </w:trPr>
        <w:tc>
          <w:tcPr>
            <w:tcW w:w="2531" w:type="pct"/>
          </w:tcPr>
          <w:p w14:paraId="5FC9029B" w14:textId="26A44989" w:rsidR="00A97F8F" w:rsidRPr="006A5DCA" w:rsidRDefault="00D92D7B" w:rsidP="0059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304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304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0C38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50EF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D608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16" w:type="pct"/>
          </w:tcPr>
          <w:p w14:paraId="3D75D292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6C1BF1D8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pct"/>
          </w:tcPr>
          <w:p w14:paraId="0719DE43" w14:textId="77777777" w:rsidR="00A97F8F" w:rsidRPr="006A5DCA" w:rsidRDefault="00A97F8F" w:rsidP="0014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04C" w:rsidRPr="006A5DCA" w14:paraId="23595312" w14:textId="77777777" w:rsidTr="00811963">
        <w:trPr>
          <w:tblHeader/>
        </w:trPr>
        <w:tc>
          <w:tcPr>
            <w:tcW w:w="2531" w:type="pct"/>
          </w:tcPr>
          <w:p w14:paraId="2244887E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9" w:type="pct"/>
            <w:gridSpan w:val="3"/>
          </w:tcPr>
          <w:p w14:paraId="3A3521AA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8A" w:rsidRPr="006A5DCA" w14:paraId="24688E90" w14:textId="77777777" w:rsidTr="00811963">
        <w:tc>
          <w:tcPr>
            <w:tcW w:w="2531" w:type="pct"/>
          </w:tcPr>
          <w:p w14:paraId="34D4AAFD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16" w:type="pct"/>
          </w:tcPr>
          <w:p w14:paraId="5DB07065" w14:textId="76D5AD21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4D4AD47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pct"/>
          </w:tcPr>
          <w:p w14:paraId="7E086DC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D4651" w:rsidRPr="006A5DCA" w14:paraId="7C90D4D6" w14:textId="77777777" w:rsidTr="00811963">
        <w:tc>
          <w:tcPr>
            <w:tcW w:w="2531" w:type="pct"/>
          </w:tcPr>
          <w:p w14:paraId="1CCC34CD" w14:textId="1136D7E7" w:rsidR="004D4651" w:rsidRPr="006A5DCA" w:rsidRDefault="004D4651" w:rsidP="00AF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16" w:type="pct"/>
          </w:tcPr>
          <w:p w14:paraId="61126826" w14:textId="77777777" w:rsidR="004D4651" w:rsidRDefault="004D4651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1A32652E" w14:textId="77777777" w:rsidR="004D4651" w:rsidRPr="006A5DCA" w:rsidRDefault="004D465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pct"/>
          </w:tcPr>
          <w:p w14:paraId="1A60545B" w14:textId="77777777" w:rsidR="004D4651" w:rsidRDefault="004D4651" w:rsidP="0063778D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228A" w:rsidRPr="006A5DCA" w14:paraId="71DDE529" w14:textId="77777777" w:rsidTr="00811963">
        <w:tc>
          <w:tcPr>
            <w:tcW w:w="2531" w:type="pct"/>
          </w:tcPr>
          <w:p w14:paraId="5A31FC5C" w14:textId="77777777" w:rsidR="00121031" w:rsidRPr="006A5DCA" w:rsidRDefault="00121031" w:rsidP="00C4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1116" w:type="pct"/>
          </w:tcPr>
          <w:p w14:paraId="4AAB2B4A" w14:textId="200D5B01" w:rsidR="00121031" w:rsidRPr="006A5DCA" w:rsidRDefault="000B0A14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129,852</w:t>
            </w:r>
          </w:p>
        </w:tc>
        <w:tc>
          <w:tcPr>
            <w:tcW w:w="145" w:type="pct"/>
          </w:tcPr>
          <w:p w14:paraId="23A895DE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pct"/>
          </w:tcPr>
          <w:p w14:paraId="158A3347" w14:textId="45A1D048" w:rsidR="00121031" w:rsidRPr="005B008C" w:rsidRDefault="000B0A14" w:rsidP="00E73471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16,043</w:t>
            </w:r>
          </w:p>
        </w:tc>
      </w:tr>
      <w:tr w:rsidR="0067228A" w:rsidRPr="006A5DCA" w14:paraId="3DC4BC4C" w14:textId="77777777" w:rsidTr="00811963">
        <w:tc>
          <w:tcPr>
            <w:tcW w:w="2531" w:type="pct"/>
          </w:tcPr>
          <w:p w14:paraId="4DA589EE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pct"/>
            <w:tcBorders>
              <w:top w:val="single" w:sz="4" w:space="0" w:color="auto"/>
              <w:bottom w:val="double" w:sz="4" w:space="0" w:color="auto"/>
            </w:tcBorders>
          </w:tcPr>
          <w:p w14:paraId="62A95ECD" w14:textId="3B68FC3F" w:rsidR="00121031" w:rsidRPr="006A5DCA" w:rsidRDefault="000B0A14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129,852</w:t>
            </w:r>
          </w:p>
        </w:tc>
        <w:tc>
          <w:tcPr>
            <w:tcW w:w="145" w:type="pct"/>
          </w:tcPr>
          <w:p w14:paraId="16A6DB8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pct"/>
            <w:tcBorders>
              <w:top w:val="single" w:sz="4" w:space="0" w:color="auto"/>
              <w:bottom w:val="double" w:sz="4" w:space="0" w:color="auto"/>
            </w:tcBorders>
          </w:tcPr>
          <w:p w14:paraId="1A40A9F4" w14:textId="6BC03A5D" w:rsidR="00121031" w:rsidRPr="005B008C" w:rsidRDefault="000B0A14" w:rsidP="0063778D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left="-227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16,043</w:t>
            </w:r>
          </w:p>
        </w:tc>
      </w:tr>
      <w:tr w:rsidR="0067228A" w:rsidRPr="006A5DCA" w14:paraId="6F4575D3" w14:textId="77777777" w:rsidTr="00811963">
        <w:trPr>
          <w:trHeight w:hRule="exact" w:val="331"/>
        </w:trPr>
        <w:tc>
          <w:tcPr>
            <w:tcW w:w="2531" w:type="pct"/>
          </w:tcPr>
          <w:p w14:paraId="3F789477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pct"/>
          </w:tcPr>
          <w:p w14:paraId="0FE45F71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72E2D18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pct"/>
          </w:tcPr>
          <w:p w14:paraId="5184D0A7" w14:textId="77777777" w:rsidR="007E004C" w:rsidRPr="006A5DCA" w:rsidRDefault="007E004C" w:rsidP="0063778D">
            <w:pPr>
              <w:pStyle w:val="acctfourfigures"/>
              <w:tabs>
                <w:tab w:val="clear" w:pos="765"/>
                <w:tab w:val="decimal" w:pos="1698"/>
                <w:tab w:val="decimal" w:pos="1950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714973FD" w14:textId="77777777" w:rsidTr="00811963">
        <w:tc>
          <w:tcPr>
            <w:tcW w:w="2531" w:type="pct"/>
          </w:tcPr>
          <w:p w14:paraId="56C613B7" w14:textId="49966BE4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AF3C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16" w:type="pct"/>
          </w:tcPr>
          <w:p w14:paraId="07EF3B43" w14:textId="482FFBB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C11C67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pct"/>
          </w:tcPr>
          <w:p w14:paraId="2E6B9BEC" w14:textId="73D872B2" w:rsidR="005F0ACE" w:rsidRPr="006A5DCA" w:rsidRDefault="005F0ACE" w:rsidP="0063778D">
            <w:pPr>
              <w:pStyle w:val="acctfourfigures"/>
              <w:tabs>
                <w:tab w:val="clear" w:pos="765"/>
                <w:tab w:val="decimal" w:pos="1698"/>
                <w:tab w:val="decimal" w:pos="1950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6BB34EB3" w14:textId="77777777" w:rsidTr="00811963">
        <w:tc>
          <w:tcPr>
            <w:tcW w:w="2531" w:type="pct"/>
          </w:tcPr>
          <w:p w14:paraId="29F3A726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16" w:type="pct"/>
          </w:tcPr>
          <w:p w14:paraId="03602890" w14:textId="488BE451" w:rsidR="005F0ACE" w:rsidRPr="006A5DCA" w:rsidRDefault="000B0A14" w:rsidP="0074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75,004</w:t>
            </w:r>
          </w:p>
        </w:tc>
        <w:tc>
          <w:tcPr>
            <w:tcW w:w="145" w:type="pct"/>
          </w:tcPr>
          <w:p w14:paraId="1B00C1EE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pct"/>
          </w:tcPr>
          <w:p w14:paraId="071C81FC" w14:textId="76384722" w:rsidR="005F0ACE" w:rsidRPr="006A5DCA" w:rsidRDefault="000B0A14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75,004</w:t>
            </w:r>
          </w:p>
        </w:tc>
      </w:tr>
      <w:tr w:rsidR="005F0ACE" w:rsidRPr="006A5DCA" w14:paraId="5518E867" w14:textId="77777777" w:rsidTr="00811963">
        <w:tc>
          <w:tcPr>
            <w:tcW w:w="2531" w:type="pct"/>
          </w:tcPr>
          <w:p w14:paraId="58DF2508" w14:textId="61EF4E61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116" w:type="pct"/>
          </w:tcPr>
          <w:p w14:paraId="039C956D" w14:textId="39C2CBDF" w:rsidR="005F0ACE" w:rsidRPr="006A5DCA" w:rsidRDefault="000B0A14" w:rsidP="005F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108,415</w:t>
            </w:r>
          </w:p>
        </w:tc>
        <w:tc>
          <w:tcPr>
            <w:tcW w:w="145" w:type="pct"/>
          </w:tcPr>
          <w:p w14:paraId="291D3131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pct"/>
          </w:tcPr>
          <w:p w14:paraId="5FF50049" w14:textId="680DE354" w:rsidR="005F0ACE" w:rsidRPr="006A5DCA" w:rsidRDefault="000B0A14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97,519</w:t>
            </w:r>
          </w:p>
        </w:tc>
      </w:tr>
      <w:tr w:rsidR="005F0ACE" w:rsidRPr="006A5DCA" w14:paraId="28A48988" w14:textId="77777777" w:rsidTr="00811963">
        <w:tc>
          <w:tcPr>
            <w:tcW w:w="2531" w:type="pct"/>
          </w:tcPr>
          <w:p w14:paraId="3798A93C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pct"/>
            <w:tcBorders>
              <w:top w:val="single" w:sz="4" w:space="0" w:color="auto"/>
              <w:bottom w:val="double" w:sz="4" w:space="0" w:color="auto"/>
            </w:tcBorders>
          </w:tcPr>
          <w:p w14:paraId="76A13943" w14:textId="0113F8B1" w:rsidR="005F0ACE" w:rsidRPr="006A5DCA" w:rsidRDefault="000B0A14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183,419</w:t>
            </w:r>
          </w:p>
        </w:tc>
        <w:tc>
          <w:tcPr>
            <w:tcW w:w="145" w:type="pct"/>
          </w:tcPr>
          <w:p w14:paraId="221EB0B5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pct"/>
            <w:tcBorders>
              <w:top w:val="single" w:sz="4" w:space="0" w:color="auto"/>
              <w:bottom w:val="double" w:sz="4" w:space="0" w:color="auto"/>
            </w:tcBorders>
          </w:tcPr>
          <w:p w14:paraId="0E6DE2DA" w14:textId="5DC1DB98" w:rsidR="005F0ACE" w:rsidRPr="005F594F" w:rsidRDefault="000B0A14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172,52</w:t>
            </w:r>
            <w:r w:rsidR="00C37E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2BE242E1" w14:textId="6E1277D3" w:rsidR="0011021C" w:rsidRDefault="0011021C" w:rsidP="005C6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85A5F9A" w14:textId="2007D6C6" w:rsidR="00D407C1" w:rsidRPr="0033184A" w:rsidRDefault="0011021C" w:rsidP="00110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br w:type="page"/>
      </w:r>
    </w:p>
    <w:p w14:paraId="7C455951" w14:textId="097286FC" w:rsidR="00813EAE" w:rsidRPr="006A5DCA" w:rsidRDefault="00813EAE" w:rsidP="008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7" w:hanging="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สัญญาจัดจำหน่ายสินค้าและบริการ</w:t>
      </w:r>
    </w:p>
    <w:p w14:paraId="0B807496" w14:textId="77777777" w:rsidR="00813EAE" w:rsidRPr="0033184A" w:rsidRDefault="00813EAE" w:rsidP="002B1AD2">
      <w:pPr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A055138" w14:textId="0E4DBF55" w:rsidR="00813EAE" w:rsidRPr="006A5DCA" w:rsidRDefault="00813EAE" w:rsidP="00365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</w:t>
      </w:r>
      <w:r w:rsidR="00200171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6A5DCA">
        <w:rPr>
          <w:rFonts w:asciiTheme="majorBidi" w:hAnsiTheme="majorBidi" w:cstheme="majorBidi"/>
          <w:sz w:val="30"/>
          <w:szCs w:val="30"/>
          <w:cs/>
        </w:rPr>
        <w:t>ขึ้นอยู่กับปริมาณ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ของ</w:t>
      </w:r>
      <w:r w:rsidRPr="006A5DCA">
        <w:rPr>
          <w:rFonts w:asciiTheme="majorBidi" w:hAnsiTheme="majorBidi" w:cstheme="majorBidi"/>
          <w:sz w:val="30"/>
          <w:szCs w:val="30"/>
          <w:cs/>
        </w:rPr>
        <w:t>ธุรกิจที่กระทำ ค่าตอบแทนที่เรียกเก็บมายังกลุ่มบริษัทมีอัตราที่แน่นอนและมีการปรับปรุง</w:t>
      </w:r>
      <w:r w:rsidR="00561759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เป็นระยะ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ๆ โดยปกติ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A5DCA">
        <w:rPr>
          <w:rFonts w:asciiTheme="majorBidi" w:hAnsiTheme="majorBidi" w:cstheme="majorBidi"/>
          <w:sz w:val="30"/>
          <w:szCs w:val="30"/>
          <w:cs/>
        </w:rPr>
        <w:t>สามารถยกเลิก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สัญญาได้ภายในหนึ่งปีโดยที่</w:t>
      </w:r>
      <w:r w:rsidRPr="006A5DCA">
        <w:rPr>
          <w:rFonts w:asciiTheme="majorBidi" w:hAnsiTheme="majorBidi" w:cstheme="majorBidi"/>
          <w:sz w:val="30"/>
          <w:szCs w:val="30"/>
          <w:cs/>
        </w:rPr>
        <w:t>ไม่มีภาระใด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ๆ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</w:p>
    <w:p w14:paraId="1909AA10" w14:textId="77777777" w:rsidR="00CE50C9" w:rsidRPr="0033184A" w:rsidRDefault="00CE50C9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2CDDDB0" w14:textId="77777777" w:rsidR="00137B44" w:rsidRPr="006A5DCA" w:rsidRDefault="00AC62A1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</w:t>
      </w:r>
      <w:r w:rsidR="00C2344B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ี่อาจ</w:t>
      </w: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เกิดขึ้น</w:t>
      </w:r>
    </w:p>
    <w:p w14:paraId="4EBE736A" w14:textId="77777777" w:rsidR="0021109B" w:rsidRPr="0033184A" w:rsidRDefault="0021109B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0669D98" w14:textId="6FA5DB77" w:rsidR="00910D5D" w:rsidRPr="006A5DCA" w:rsidRDefault="00B8423D" w:rsidP="00C07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ณ 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F3048F" w:rsidRPr="000C3897">
        <w:rPr>
          <w:rFonts w:asciiTheme="majorBidi" w:hAnsiTheme="majorBidi" w:cstheme="majorBidi"/>
          <w:sz w:val="30"/>
          <w:szCs w:val="30"/>
        </w:rPr>
        <w:t xml:space="preserve">30 </w:t>
      </w:r>
      <w:r w:rsidR="00F3048F" w:rsidRPr="000C3897">
        <w:rPr>
          <w:rFonts w:asciiTheme="majorBidi" w:hAnsiTheme="majorBidi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</w:t>
      </w:r>
      <w:r w:rsidRPr="006A5DCA">
        <w:rPr>
          <w:rFonts w:asciiTheme="majorBidi" w:hAnsiTheme="majorBidi" w:cstheme="majorBidi"/>
          <w:sz w:val="30"/>
          <w:szCs w:val="30"/>
        </w:rPr>
        <w:t>6</w:t>
      </w:r>
      <w:r w:rsidR="00441C08">
        <w:rPr>
          <w:rFonts w:asciiTheme="majorBidi" w:hAnsiTheme="majorBidi" w:cstheme="majorBidi"/>
          <w:sz w:val="30"/>
          <w:szCs w:val="30"/>
        </w:rPr>
        <w:t>8</w:t>
      </w:r>
      <w:r w:rsidRPr="00FD695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D45663" w:rsidRPr="006A5DCA">
        <w:rPr>
          <w:rFonts w:asciiTheme="majorBidi" w:hAnsiTheme="majorBidi" w:cstheme="majorBidi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บริษัทมีหนี้สินที่อาจเกิดขึ้นกับสถาบันการเงินเพื่อค้ำประกันวงเงินกู้ยืมของบริษัทย่อ</w:t>
      </w:r>
      <w:r w:rsidR="00311595" w:rsidRPr="006A5DCA">
        <w:rPr>
          <w:rFonts w:asciiTheme="majorBidi" w:hAnsiTheme="majorBidi" w:cstheme="majorBidi"/>
          <w:sz w:val="30"/>
          <w:szCs w:val="30"/>
          <w:cs/>
        </w:rPr>
        <w:t>ย</w:t>
      </w:r>
      <w:r w:rsidR="00275D2C">
        <w:rPr>
          <w:rFonts w:asciiTheme="majorBidi" w:hAnsiTheme="majorBidi" w:cstheme="majorBidi"/>
          <w:sz w:val="30"/>
          <w:szCs w:val="30"/>
        </w:rPr>
        <w:br/>
      </w:r>
      <w:r w:rsidR="00D45663" w:rsidRPr="006A5DCA">
        <w:rPr>
          <w:rFonts w:asciiTheme="majorBidi" w:hAnsiTheme="majorBidi" w:cstheme="majorBidi"/>
          <w:sz w:val="30"/>
          <w:szCs w:val="30"/>
          <w:cs/>
        </w:rPr>
        <w:t>หลายแห่ง เป็นจำนวน</w:t>
      </w:r>
      <w:r w:rsidR="00D45663" w:rsidRPr="00735C4C">
        <w:rPr>
          <w:rFonts w:asciiTheme="majorBidi" w:hAnsiTheme="majorBidi" w:cstheme="majorBidi"/>
          <w:sz w:val="30"/>
          <w:szCs w:val="30"/>
          <w:cs/>
        </w:rPr>
        <w:t>เงิน</w:t>
      </w:r>
      <w:r w:rsidR="005F0ACE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0B0A14">
        <w:rPr>
          <w:rFonts w:asciiTheme="majorBidi" w:hAnsiTheme="majorBidi" w:cstheme="majorBidi"/>
          <w:sz w:val="30"/>
          <w:szCs w:val="30"/>
        </w:rPr>
        <w:t>2,332</w:t>
      </w:r>
      <w:r w:rsidR="00230F61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D45663" w:rsidRPr="00735C4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F11C5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C55276" w:rsidRPr="00735C4C">
        <w:rPr>
          <w:rFonts w:asciiTheme="majorBidi" w:hAnsiTheme="majorBidi" w:cstheme="majorBidi"/>
          <w:sz w:val="30"/>
          <w:szCs w:val="30"/>
          <w:cs/>
        </w:rPr>
        <w:t>และ</w:t>
      </w:r>
      <w:r w:rsidR="002C1F21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0C7C8C">
        <w:rPr>
          <w:rFonts w:asciiTheme="majorBidi" w:hAnsiTheme="majorBidi" w:cstheme="majorBidi"/>
          <w:sz w:val="30"/>
          <w:szCs w:val="30"/>
        </w:rPr>
        <w:t>57</w:t>
      </w:r>
      <w:r w:rsidR="008D161D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2F11C5" w:rsidRPr="00735C4C">
        <w:rPr>
          <w:rFonts w:asciiTheme="majorBidi" w:hAnsiTheme="majorBidi" w:cstheme="majorBidi"/>
          <w:sz w:val="30"/>
          <w:szCs w:val="30"/>
          <w:cs/>
        </w:rPr>
        <w:t>ล้านเหรียญสหรัฐอ</w:t>
      </w:r>
      <w:r w:rsidR="00214310" w:rsidRPr="00735C4C">
        <w:rPr>
          <w:rFonts w:asciiTheme="majorBidi" w:hAnsiTheme="majorBidi" w:cstheme="majorBidi"/>
          <w:sz w:val="30"/>
          <w:szCs w:val="30"/>
          <w:cs/>
        </w:rPr>
        <w:t>เ</w:t>
      </w:r>
      <w:r w:rsidR="002F11C5" w:rsidRPr="00735C4C">
        <w:rPr>
          <w:rFonts w:asciiTheme="majorBidi" w:hAnsiTheme="majorBidi" w:cstheme="majorBidi"/>
          <w:sz w:val="30"/>
          <w:szCs w:val="30"/>
          <w:cs/>
        </w:rPr>
        <w:t>มริกา</w:t>
      </w:r>
      <w:r w:rsidR="00921E1C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0C7C8C">
        <w:rPr>
          <w:rFonts w:asciiTheme="majorBidi" w:hAnsiTheme="majorBidi" w:cstheme="majorBidi"/>
          <w:sz w:val="30"/>
          <w:szCs w:val="30"/>
        </w:rPr>
        <w:t>20</w:t>
      </w:r>
      <w:r w:rsidR="00BC1553">
        <w:rPr>
          <w:rFonts w:asciiTheme="majorBidi" w:hAnsiTheme="majorBidi" w:cstheme="majorBidi"/>
          <w:sz w:val="30"/>
          <w:szCs w:val="30"/>
        </w:rPr>
        <w:t>,000</w:t>
      </w:r>
      <w:r w:rsidR="00921E1C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921E1C" w:rsidRPr="00735C4C">
        <w:rPr>
          <w:rFonts w:asciiTheme="majorBidi" w:hAnsiTheme="majorBidi"/>
          <w:sz w:val="30"/>
          <w:szCs w:val="30"/>
          <w:cs/>
        </w:rPr>
        <w:t xml:space="preserve">ล้านรูปีอินโดนีเซีย และ </w:t>
      </w:r>
      <w:r w:rsidR="000C7C8C">
        <w:rPr>
          <w:rFonts w:asciiTheme="majorBidi" w:hAnsiTheme="majorBidi" w:cstheme="majorBidi"/>
          <w:sz w:val="30"/>
          <w:szCs w:val="30"/>
        </w:rPr>
        <w:t>25</w:t>
      </w:r>
      <w:r w:rsidR="00BC1553">
        <w:rPr>
          <w:rFonts w:asciiTheme="majorBidi" w:hAnsiTheme="majorBidi" w:cstheme="majorBidi"/>
          <w:sz w:val="30"/>
          <w:szCs w:val="30"/>
        </w:rPr>
        <w:t>,000</w:t>
      </w:r>
      <w:r w:rsidR="00921E1C" w:rsidRPr="00921E1C">
        <w:rPr>
          <w:rFonts w:asciiTheme="majorBidi" w:hAnsiTheme="majorBidi" w:cstheme="majorBidi"/>
          <w:sz w:val="30"/>
          <w:szCs w:val="30"/>
        </w:rPr>
        <w:t xml:space="preserve"> </w:t>
      </w:r>
      <w:r w:rsidR="00921E1C" w:rsidRPr="00921E1C">
        <w:rPr>
          <w:rFonts w:asciiTheme="majorBidi" w:hAnsiTheme="majorBidi"/>
          <w:sz w:val="30"/>
          <w:szCs w:val="30"/>
          <w:cs/>
        </w:rPr>
        <w:t>ล้านจ๊าดเมียนมาร์</w:t>
      </w:r>
      <w:r w:rsidR="002F11C5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41C08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34110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57650" w:rsidRPr="00D57650">
        <w:rPr>
          <w:rFonts w:asciiTheme="majorBidi" w:hAnsiTheme="majorBidi" w:cstheme="majorBidi"/>
          <w:i/>
          <w:iCs/>
          <w:sz w:val="30"/>
          <w:szCs w:val="30"/>
        </w:rPr>
        <w:t>2,</w:t>
      </w:r>
      <w:r w:rsidR="00441C08">
        <w:rPr>
          <w:rFonts w:asciiTheme="majorBidi" w:hAnsiTheme="majorBidi" w:cstheme="majorBidi"/>
          <w:i/>
          <w:iCs/>
          <w:sz w:val="30"/>
          <w:szCs w:val="30"/>
        </w:rPr>
        <w:t>356</w:t>
      </w:r>
      <w:r w:rsidR="00C470ED" w:rsidRPr="00D5765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921E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41C08">
        <w:rPr>
          <w:rFonts w:asciiTheme="majorBidi" w:hAnsiTheme="majorBidi" w:cstheme="majorBidi"/>
          <w:i/>
          <w:iCs/>
          <w:sz w:val="30"/>
          <w:szCs w:val="30"/>
        </w:rPr>
        <w:t>47</w:t>
      </w:r>
      <w:r w:rsidR="002F11C5" w:rsidRPr="008D161D">
        <w:rPr>
          <w:rFonts w:asciiTheme="majorBidi" w:hAnsiTheme="majorBidi" w:cstheme="majorBidi"/>
          <w:i/>
          <w:iCs/>
          <w:color w:val="FF0000"/>
          <w:sz w:val="30"/>
          <w:szCs w:val="30"/>
        </w:rPr>
        <w:t xml:space="preserve"> </w:t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</w:t>
      </w:r>
      <w:r w:rsidR="00921E1C">
        <w:rPr>
          <w:rFonts w:asciiTheme="majorBidi" w:hAnsiTheme="majorBidi" w:cstheme="majorBidi"/>
          <w:i/>
          <w:iCs/>
          <w:sz w:val="30"/>
          <w:szCs w:val="30"/>
        </w:rPr>
        <w:t xml:space="preserve"> 20,000 </w:t>
      </w:r>
      <w:r w:rsidR="00921E1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ล้านรูปีอินโดนีเซีย และ </w:t>
      </w:r>
      <w:r w:rsidR="00921E1C">
        <w:rPr>
          <w:rFonts w:asciiTheme="majorBidi" w:hAnsiTheme="majorBidi" w:cstheme="majorBidi"/>
          <w:i/>
          <w:iCs/>
          <w:sz w:val="30"/>
          <w:szCs w:val="30"/>
        </w:rPr>
        <w:t xml:space="preserve">10,000 </w:t>
      </w:r>
      <w:r w:rsidR="00921E1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ล้านจ๊าดเมียนมาร์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14B257B" w14:textId="11B66587" w:rsidR="00A767C1" w:rsidRDefault="00A767C1" w:rsidP="00A76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0AB4ED8" w14:textId="4F628312" w:rsidR="00140027" w:rsidRPr="006A5DCA" w:rsidRDefault="008C47D8" w:rsidP="00A76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คดีความ</w:t>
      </w:r>
    </w:p>
    <w:p w14:paraId="76FCAFB9" w14:textId="681504F8" w:rsidR="00140027" w:rsidRPr="00A767C1" w:rsidRDefault="00140027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A974947" w14:textId="71092536" w:rsidR="000C2997" w:rsidRPr="00C82132" w:rsidRDefault="00AC5CED" w:rsidP="00962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C82132">
        <w:rPr>
          <w:rFonts w:asciiTheme="majorBidi" w:hAnsiTheme="majorBidi"/>
          <w:color w:val="000000" w:themeColor="text1"/>
          <w:sz w:val="30"/>
          <w:szCs w:val="30"/>
          <w:cs/>
        </w:rPr>
        <w:t>บริษัทได้ถูกฟ้องร้องในคดีแพ่งโดยกิจการอื่นเพื่อเรียกร้องให้ชดเชยค่าเสียหายจากการสูญเสียกำไรและรายได้</w:t>
      </w:r>
      <w:r w:rsidR="00523D50" w:rsidRPr="00C82132">
        <w:rPr>
          <w:rFonts w:asciiTheme="majorBidi" w:hAnsiTheme="majorBidi" w:hint="cs"/>
          <w:color w:val="000000" w:themeColor="text1"/>
          <w:sz w:val="30"/>
          <w:szCs w:val="30"/>
          <w:cs/>
        </w:rPr>
        <w:t>เป็น</w:t>
      </w:r>
      <w:r w:rsidRPr="00C82132">
        <w:rPr>
          <w:rFonts w:asciiTheme="majorBidi" w:hAnsiTheme="majorBidi"/>
          <w:color w:val="000000" w:themeColor="text1"/>
          <w:sz w:val="30"/>
          <w:szCs w:val="30"/>
          <w:cs/>
        </w:rPr>
        <w:t>จำนวน</w:t>
      </w:r>
      <w:r w:rsidR="003D5E56" w:rsidRPr="00C82132">
        <w:rPr>
          <w:rFonts w:asciiTheme="majorBidi" w:hAnsiTheme="majorBidi"/>
          <w:color w:val="000000" w:themeColor="text1"/>
          <w:sz w:val="30"/>
          <w:szCs w:val="30"/>
        </w:rPr>
        <w:t xml:space="preserve"> 245</w:t>
      </w:r>
      <w:r w:rsidRPr="00C82132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 ซึ่งเป็นผลอันเนื่องมาจากการใช้สิทธิ</w:t>
      </w:r>
      <w:r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ปกป้อง</w:t>
      </w:r>
      <w:r w:rsidRPr="00C82132">
        <w:rPr>
          <w:rFonts w:asciiTheme="majorBidi" w:hAnsiTheme="majorBidi"/>
          <w:color w:val="000000" w:themeColor="text1"/>
          <w:sz w:val="30"/>
          <w:szCs w:val="30"/>
          <w:cs/>
        </w:rPr>
        <w:t xml:space="preserve">ทรัพย์สินทางปัญญาของบริษัท </w:t>
      </w:r>
      <w:r w:rsidR="0054147C" w:rsidRPr="00C8213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54147C" w:rsidRPr="00C82132">
        <w:rPr>
          <w:rFonts w:asciiTheme="majorBidi" w:hAnsiTheme="majorBidi" w:cstheme="majorBidi"/>
          <w:sz w:val="30"/>
          <w:szCs w:val="30"/>
        </w:rPr>
        <w:t xml:space="preserve"> 3</w:t>
      </w:r>
      <w:r w:rsidR="0059093F">
        <w:rPr>
          <w:rFonts w:asciiTheme="majorBidi" w:hAnsiTheme="majorBidi" w:cstheme="majorBidi"/>
          <w:sz w:val="30"/>
          <w:szCs w:val="30"/>
        </w:rPr>
        <w:t>0</w:t>
      </w:r>
      <w:r w:rsidR="0054147C" w:rsidRPr="00C82132">
        <w:rPr>
          <w:rFonts w:asciiTheme="majorBidi" w:hAnsiTheme="majorBidi" w:cstheme="majorBidi"/>
          <w:sz w:val="30"/>
          <w:szCs w:val="30"/>
        </w:rPr>
        <w:t xml:space="preserve"> </w:t>
      </w:r>
      <w:r w:rsidR="0054147C" w:rsidRPr="00C82132">
        <w:rPr>
          <w:rFonts w:asciiTheme="majorBidi" w:hAnsiTheme="majorBidi" w:hint="cs"/>
          <w:sz w:val="30"/>
          <w:szCs w:val="30"/>
          <w:cs/>
        </w:rPr>
        <w:t>ม</w:t>
      </w:r>
      <w:r w:rsidR="0059093F">
        <w:rPr>
          <w:rFonts w:asciiTheme="majorBidi" w:hAnsiTheme="majorBidi" w:hint="cs"/>
          <w:sz w:val="30"/>
          <w:szCs w:val="30"/>
          <w:cs/>
        </w:rPr>
        <w:t>ิถุนายน</w:t>
      </w:r>
      <w:r w:rsidR="0054147C" w:rsidRPr="00C82132">
        <w:rPr>
          <w:rFonts w:asciiTheme="majorBidi" w:hAnsiTheme="majorBidi"/>
          <w:sz w:val="30"/>
          <w:szCs w:val="30"/>
          <w:cs/>
        </w:rPr>
        <w:t xml:space="preserve"> </w:t>
      </w:r>
      <w:r w:rsidR="0054147C" w:rsidRPr="00C82132">
        <w:rPr>
          <w:rFonts w:asciiTheme="majorBidi" w:hAnsiTheme="majorBidi" w:cstheme="majorBidi"/>
          <w:sz w:val="30"/>
          <w:szCs w:val="30"/>
        </w:rPr>
        <w:t>2568</w:t>
      </w:r>
      <w:r w:rsidR="0054147C" w:rsidRPr="00C82132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33184A" w:rsidRPr="00C82132">
        <w:rPr>
          <w:rFonts w:asciiTheme="majorBidi" w:hAnsiTheme="majorBidi"/>
          <w:color w:val="000000" w:themeColor="text1"/>
          <w:sz w:val="30"/>
          <w:szCs w:val="30"/>
          <w:cs/>
        </w:rPr>
        <w:t>ผลของคดีดังกล่าวยังไม่เป็นที่สิ้นสุด ผู้บริหารเชื่อว่าบริษัทไม่มีภาระที่ต้องชดเชยค่าเสียหายดังกล่าว ดังนั้นจึงไม่มีการตั้งประมาณการเกี่ยวกับคดีความครั้งนี้</w:t>
      </w:r>
    </w:p>
    <w:p w14:paraId="682C62C3" w14:textId="77777777" w:rsidR="00F557E7" w:rsidRPr="00C82132" w:rsidRDefault="00F557E7" w:rsidP="0020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FA37386" w14:textId="3035969D" w:rsidR="0081793A" w:rsidRPr="00C82132" w:rsidRDefault="0081793A" w:rsidP="00574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/>
          <w:color w:val="000000" w:themeColor="text1"/>
          <w:spacing w:val="-4"/>
          <w:sz w:val="30"/>
          <w:szCs w:val="30"/>
        </w:rPr>
      </w:pPr>
      <w:r w:rsidRPr="00C82132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บริษัทย่อยในต่างประเทศ</w:t>
      </w:r>
      <w:r w:rsidR="002C1F21" w:rsidRPr="00C82132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สอง</w:t>
      </w:r>
      <w:r w:rsidRPr="00C82132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แห่งได้รับคำสั่งให้จ่ายเพิ่มภาษีนิติบุคคลและภาษีหัก ณ ที</w:t>
      </w:r>
      <w:r w:rsidR="00F753BD" w:rsidRPr="00C82132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่</w:t>
      </w:r>
      <w:r w:rsidRPr="00C82132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 xml:space="preserve">จ่ายจากกรมสรรพากร โดยบริษัทย่อยได้แก้ต่างต่อคำสั่งดังกล่าว </w:t>
      </w:r>
      <w:r w:rsidR="0054147C" w:rsidRPr="00C8213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54147C" w:rsidRPr="00C82132">
        <w:rPr>
          <w:rFonts w:asciiTheme="majorBidi" w:hAnsiTheme="majorBidi" w:cstheme="majorBidi"/>
          <w:sz w:val="30"/>
          <w:szCs w:val="30"/>
        </w:rPr>
        <w:t xml:space="preserve"> 3</w:t>
      </w:r>
      <w:r w:rsidR="0059093F">
        <w:rPr>
          <w:rFonts w:asciiTheme="majorBidi" w:hAnsiTheme="majorBidi" w:cstheme="majorBidi"/>
          <w:sz w:val="30"/>
          <w:szCs w:val="30"/>
        </w:rPr>
        <w:t>0</w:t>
      </w:r>
      <w:r w:rsidR="0054147C" w:rsidRPr="00C82132">
        <w:rPr>
          <w:rFonts w:asciiTheme="majorBidi" w:hAnsiTheme="majorBidi" w:cstheme="majorBidi"/>
          <w:sz w:val="30"/>
          <w:szCs w:val="30"/>
        </w:rPr>
        <w:t xml:space="preserve"> </w:t>
      </w:r>
      <w:r w:rsidR="0054147C" w:rsidRPr="00C82132">
        <w:rPr>
          <w:rFonts w:asciiTheme="majorBidi" w:hAnsiTheme="majorBidi" w:hint="cs"/>
          <w:sz w:val="30"/>
          <w:szCs w:val="30"/>
          <w:cs/>
        </w:rPr>
        <w:t>ม</w:t>
      </w:r>
      <w:r w:rsidR="0059093F">
        <w:rPr>
          <w:rFonts w:asciiTheme="majorBidi" w:hAnsiTheme="majorBidi" w:hint="cs"/>
          <w:sz w:val="30"/>
          <w:szCs w:val="30"/>
          <w:cs/>
        </w:rPr>
        <w:t>ิถุนายน</w:t>
      </w:r>
      <w:r w:rsidR="0054147C" w:rsidRPr="00C82132">
        <w:rPr>
          <w:rFonts w:asciiTheme="majorBidi" w:hAnsiTheme="majorBidi"/>
          <w:sz w:val="30"/>
          <w:szCs w:val="30"/>
          <w:cs/>
        </w:rPr>
        <w:t xml:space="preserve"> </w:t>
      </w:r>
      <w:r w:rsidR="0054147C" w:rsidRPr="00C82132">
        <w:rPr>
          <w:rFonts w:asciiTheme="majorBidi" w:hAnsiTheme="majorBidi" w:cstheme="majorBidi"/>
          <w:sz w:val="30"/>
          <w:szCs w:val="30"/>
        </w:rPr>
        <w:t>2568</w:t>
      </w:r>
      <w:r w:rsidR="0054147C" w:rsidRPr="00C82132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C82132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ผู้บริหารเชื่อว่าความเสียหายที่อาจเกิดขึ้นจากคดีความไม่มีผลกระทบอย่างมีนัยสำคัญต่อผลการดำเนินงานของบริษัทย่อย ดังนั้นจึงไม่มีการตั้งประมาณการเกี่ยวกับคดีความครั้งนี้</w:t>
      </w:r>
    </w:p>
    <w:p w14:paraId="514EEAE7" w14:textId="77777777" w:rsidR="0081793A" w:rsidRPr="00C82132" w:rsidRDefault="0081793A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6EE44C4" w14:textId="3192C7C1" w:rsidR="00140027" w:rsidRPr="00C82132" w:rsidRDefault="00140027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บริษัทย่อย</w:t>
      </w:r>
      <w:r w:rsidR="005668EB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ในต่างประเทศ</w:t>
      </w:r>
      <w:r w:rsidR="00450414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แห่งหนึ่ง</w:t>
      </w:r>
      <w:r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ได้รับคำสั่ง</w:t>
      </w:r>
      <w:r w:rsidR="00C71F31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ให้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จ่ายเพิ่ม</w:t>
      </w:r>
      <w:r w:rsidR="00C71F31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</w:t>
      </w:r>
      <w:r w:rsidR="00C71F31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บริการ</w:t>
      </w:r>
      <w:r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จา</w:t>
      </w:r>
      <w:r w:rsidR="00F81299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</w:t>
      </w:r>
      <w:r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กรม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ภาษีบริการ</w:t>
      </w:r>
      <w:r w:rsidR="00BD33F9" w:rsidRPr="00C8213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</w:t>
      </w:r>
      <w:r w:rsidR="00D97214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บริษัทย่อย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</w:t>
      </w:r>
      <w:r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ยื่นอุทธรณ์ต่อ</w:t>
      </w:r>
      <w:r w:rsidR="007A502B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ศุ</w:t>
      </w:r>
      <w:r w:rsidR="00535C92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ลกากรสรรพสามิตและ</w:t>
      </w:r>
      <w:r w:rsidR="00681151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="00535C92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บริการ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ศาลวินิจฉัยอุทธรณ์</w:t>
      </w:r>
      <w:r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54147C" w:rsidRPr="00C8213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54147C" w:rsidRPr="00C82132">
        <w:rPr>
          <w:rFonts w:asciiTheme="majorBidi" w:hAnsiTheme="majorBidi" w:cstheme="majorBidi"/>
          <w:sz w:val="30"/>
          <w:szCs w:val="30"/>
        </w:rPr>
        <w:t xml:space="preserve"> 3</w:t>
      </w:r>
      <w:r w:rsidR="0059093F">
        <w:rPr>
          <w:rFonts w:asciiTheme="majorBidi" w:hAnsiTheme="majorBidi" w:cstheme="majorBidi"/>
          <w:sz w:val="30"/>
          <w:szCs w:val="30"/>
        </w:rPr>
        <w:t>0</w:t>
      </w:r>
      <w:r w:rsidR="0054147C" w:rsidRPr="00C82132">
        <w:rPr>
          <w:rFonts w:asciiTheme="majorBidi" w:hAnsiTheme="majorBidi" w:cstheme="majorBidi"/>
          <w:sz w:val="30"/>
          <w:szCs w:val="30"/>
        </w:rPr>
        <w:t xml:space="preserve"> </w:t>
      </w:r>
      <w:r w:rsidR="0054147C" w:rsidRPr="00C82132">
        <w:rPr>
          <w:rFonts w:asciiTheme="majorBidi" w:hAnsiTheme="majorBidi" w:hint="cs"/>
          <w:sz w:val="30"/>
          <w:szCs w:val="30"/>
          <w:cs/>
        </w:rPr>
        <w:t>ม</w:t>
      </w:r>
      <w:r w:rsidR="0059093F">
        <w:rPr>
          <w:rFonts w:asciiTheme="majorBidi" w:hAnsiTheme="majorBidi" w:hint="cs"/>
          <w:sz w:val="30"/>
          <w:szCs w:val="30"/>
          <w:cs/>
        </w:rPr>
        <w:t>ิถุนายน</w:t>
      </w:r>
      <w:r w:rsidR="0054147C" w:rsidRPr="00C82132">
        <w:rPr>
          <w:rFonts w:asciiTheme="majorBidi" w:hAnsiTheme="majorBidi"/>
          <w:sz w:val="30"/>
          <w:szCs w:val="30"/>
          <w:cs/>
        </w:rPr>
        <w:t xml:space="preserve"> </w:t>
      </w:r>
      <w:r w:rsidR="0054147C" w:rsidRPr="00C82132">
        <w:rPr>
          <w:rFonts w:asciiTheme="majorBidi" w:hAnsiTheme="majorBidi" w:cstheme="majorBidi"/>
          <w:sz w:val="30"/>
          <w:szCs w:val="30"/>
        </w:rPr>
        <w:t>2568</w:t>
      </w:r>
      <w:r w:rsidR="0054147C" w:rsidRPr="00C82132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5668EB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ผู้บริหาร</w:t>
      </w:r>
      <w:r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เชื่อว่า</w:t>
      </w:r>
      <w:r w:rsidR="0054147C" w:rsidRPr="00C82132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="009576D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ความ</w:t>
      </w:r>
      <w:r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เสียหาย</w:t>
      </w:r>
      <w:r w:rsidR="009576D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ที่อาจเกิดขึ้นจากคดีความ</w:t>
      </w:r>
      <w:r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ไม่มีผลกระทบ</w:t>
      </w:r>
      <w:r w:rsidR="009576D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อย่างมีนัย</w:t>
      </w:r>
      <w:r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สำคัญต่อ</w:t>
      </w:r>
      <w:r w:rsidR="009576D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ผล</w:t>
      </w:r>
      <w:r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การดำเนินงานของบริษัท</w:t>
      </w:r>
      <w:r w:rsidR="00CE3E39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ย่อย</w:t>
      </w:r>
      <w:r w:rsidR="005858F6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ดังนั้นจึง</w:t>
      </w:r>
      <w:r w:rsidR="009576D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ไม</w:t>
      </w:r>
      <w:r w:rsidR="005300F8" w:rsidRPr="00C82132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่</w:t>
      </w:r>
      <w:r w:rsidR="009576D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มี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การตั้งประมาณการเกี่ยวกับคดีความครั้งนี้</w:t>
      </w:r>
    </w:p>
    <w:p w14:paraId="1287E46C" w14:textId="64534863" w:rsidR="000C3897" w:rsidRPr="00C82132" w:rsidRDefault="000C3897" w:rsidP="000C2997">
      <w:pPr>
        <w:pStyle w:val="a"/>
        <w:ind w:right="-176"/>
        <w:jc w:val="thaiDistribute"/>
        <w:rPr>
          <w:rFonts w:asciiTheme="majorBidi" w:hAnsiTheme="majorBidi" w:cs="Angsana New"/>
          <w:color w:val="000000" w:themeColor="text1"/>
          <w:sz w:val="28"/>
          <w:szCs w:val="28"/>
          <w:lang w:val="en-US"/>
        </w:rPr>
      </w:pPr>
    </w:p>
    <w:p w14:paraId="0821DBBB" w14:textId="77777777" w:rsidR="00BC1553" w:rsidRDefault="00BC1553" w:rsidP="00811963">
      <w:pPr>
        <w:pStyle w:val="a"/>
        <w:tabs>
          <w:tab w:val="left" w:pos="540"/>
          <w:tab w:val="left" w:pos="630"/>
        </w:tabs>
        <w:ind w:left="540" w:right="198"/>
        <w:jc w:val="thaiDistribute"/>
        <w:rPr>
          <w:rStyle w:val="ui-provider"/>
          <w:rFonts w:ascii="Angsana New" w:hAnsi="Angsana New" w:cs="Angsana New"/>
          <w:lang w:val="en-US"/>
        </w:rPr>
      </w:pPr>
    </w:p>
    <w:p w14:paraId="4D7EB4D6" w14:textId="77777777" w:rsidR="00BC1553" w:rsidRDefault="00BC1553" w:rsidP="00811963">
      <w:pPr>
        <w:pStyle w:val="a"/>
        <w:tabs>
          <w:tab w:val="left" w:pos="540"/>
          <w:tab w:val="left" w:pos="630"/>
        </w:tabs>
        <w:ind w:left="540" w:right="198"/>
        <w:jc w:val="thaiDistribute"/>
        <w:rPr>
          <w:rStyle w:val="ui-provider"/>
          <w:rFonts w:ascii="Angsana New" w:hAnsi="Angsana New" w:cs="Angsana New"/>
          <w:lang w:val="en-US"/>
        </w:rPr>
      </w:pPr>
    </w:p>
    <w:p w14:paraId="16E992FA" w14:textId="15F75B85" w:rsidR="0081793A" w:rsidRPr="000F4853" w:rsidRDefault="00F753BD" w:rsidP="00356EF4">
      <w:pPr>
        <w:pStyle w:val="a"/>
        <w:tabs>
          <w:tab w:val="left" w:pos="540"/>
          <w:tab w:val="left" w:pos="630"/>
        </w:tabs>
        <w:ind w:left="540" w:right="18"/>
        <w:jc w:val="thaiDistribute"/>
        <w:rPr>
          <w:rStyle w:val="ui-provider"/>
          <w:rFonts w:asciiTheme="majorBidi" w:hAnsiTheme="majorBidi" w:cstheme="majorBidi"/>
          <w:lang w:val="en-US"/>
        </w:rPr>
      </w:pPr>
      <w:r w:rsidRPr="000F4853">
        <w:rPr>
          <w:rStyle w:val="ui-provider"/>
          <w:rFonts w:asciiTheme="majorBidi" w:hAnsiTheme="majorBidi" w:cstheme="majorBidi"/>
          <w:cs/>
        </w:rPr>
        <w:lastRenderedPageBreak/>
        <w:t>บริษัทย่อยใน</w:t>
      </w:r>
      <w:r w:rsidR="00A052D8" w:rsidRPr="000F4853">
        <w:rPr>
          <w:rStyle w:val="ui-provider"/>
          <w:rFonts w:asciiTheme="majorBidi" w:hAnsiTheme="majorBidi" w:cstheme="majorBidi"/>
          <w:cs/>
        </w:rPr>
        <w:t>ประเทศ</w:t>
      </w:r>
      <w:r w:rsidRPr="000F4853">
        <w:rPr>
          <w:rStyle w:val="ui-provider"/>
          <w:rFonts w:asciiTheme="majorBidi" w:hAnsiTheme="majorBidi" w:cstheme="majorBidi"/>
          <w:cs/>
        </w:rPr>
        <w:t xml:space="preserve">ได้ถูกฟ้องร้องในคดีแพ่งโดยกิจการอื่นเพื่อเรียกร้องให้ชดเชยค่าเสียหายจากการสูญเสียกำไรและรายได้เป็นจำนวน </w:t>
      </w:r>
      <w:r w:rsidR="00A767C1" w:rsidRPr="000F4853">
        <w:rPr>
          <w:rStyle w:val="ui-provider"/>
          <w:rFonts w:asciiTheme="majorBidi" w:hAnsiTheme="majorBidi" w:cstheme="majorBidi"/>
          <w:lang w:val="en-US"/>
        </w:rPr>
        <w:t>42</w:t>
      </w:r>
      <w:r w:rsidRPr="000F4853">
        <w:rPr>
          <w:rStyle w:val="ui-provider"/>
          <w:rFonts w:asciiTheme="majorBidi" w:hAnsiTheme="majorBidi" w:cstheme="majorBidi"/>
          <w:cs/>
        </w:rPr>
        <w:t xml:space="preserve"> ล้านบาท ซึ่งเป็นผลอันเนื่องมาจากการใช้สิทธิปกป้องทรัพย์สินทางปัญญาของบริษัท </w:t>
      </w:r>
      <w:r w:rsidR="0054147C" w:rsidRPr="000F4853">
        <w:rPr>
          <w:rStyle w:val="ui-provider"/>
          <w:rFonts w:asciiTheme="majorBidi" w:hAnsiTheme="majorBidi" w:cstheme="majorBidi"/>
          <w:lang w:val="en-US"/>
        </w:rPr>
        <w:br/>
      </w:r>
      <w:r w:rsidR="0054147C" w:rsidRPr="000F4853">
        <w:rPr>
          <w:rStyle w:val="ui-provider"/>
          <w:rFonts w:asciiTheme="majorBidi" w:hAnsiTheme="majorBidi" w:cstheme="majorBidi"/>
          <w:cs/>
        </w:rPr>
        <w:t xml:space="preserve">ณ วันที่ </w:t>
      </w:r>
      <w:r w:rsidR="00A767C1" w:rsidRPr="000F4853">
        <w:rPr>
          <w:rStyle w:val="ui-provider"/>
          <w:rFonts w:asciiTheme="majorBidi" w:hAnsiTheme="majorBidi" w:cstheme="majorBidi"/>
          <w:lang w:val="en-US"/>
        </w:rPr>
        <w:t>3</w:t>
      </w:r>
      <w:r w:rsidR="0059093F" w:rsidRPr="000F4853">
        <w:rPr>
          <w:rStyle w:val="ui-provider"/>
          <w:rFonts w:asciiTheme="majorBidi" w:hAnsiTheme="majorBidi" w:cstheme="majorBidi"/>
          <w:lang w:val="en-US"/>
        </w:rPr>
        <w:t>0</w:t>
      </w:r>
      <w:r w:rsidR="0054147C" w:rsidRPr="000F4853">
        <w:rPr>
          <w:rStyle w:val="ui-provider"/>
          <w:rFonts w:asciiTheme="majorBidi" w:hAnsiTheme="majorBidi" w:cstheme="majorBidi"/>
          <w:cs/>
        </w:rPr>
        <w:t xml:space="preserve"> ม</w:t>
      </w:r>
      <w:r w:rsidR="0059093F" w:rsidRPr="000F4853">
        <w:rPr>
          <w:rStyle w:val="ui-provider"/>
          <w:rFonts w:asciiTheme="majorBidi" w:hAnsiTheme="majorBidi" w:cstheme="majorBidi"/>
          <w:cs/>
          <w:lang w:val="en-US"/>
        </w:rPr>
        <w:t>ิถุนายน</w:t>
      </w:r>
      <w:r w:rsidR="0054147C" w:rsidRPr="000F4853">
        <w:rPr>
          <w:rStyle w:val="ui-provider"/>
          <w:rFonts w:asciiTheme="majorBidi" w:hAnsiTheme="majorBidi" w:cstheme="majorBidi"/>
          <w:cs/>
        </w:rPr>
        <w:t xml:space="preserve"> </w:t>
      </w:r>
      <w:r w:rsidR="00A767C1" w:rsidRPr="000F4853">
        <w:rPr>
          <w:rStyle w:val="ui-provider"/>
          <w:rFonts w:asciiTheme="majorBidi" w:hAnsiTheme="majorBidi" w:cstheme="majorBidi"/>
          <w:lang w:val="en-US"/>
        </w:rPr>
        <w:t>2568</w:t>
      </w:r>
      <w:r w:rsidR="0054147C" w:rsidRPr="000F4853">
        <w:rPr>
          <w:rStyle w:val="ui-provider"/>
          <w:rFonts w:asciiTheme="majorBidi" w:hAnsiTheme="majorBidi" w:cstheme="majorBidi"/>
          <w:cs/>
        </w:rPr>
        <w:t xml:space="preserve"> </w:t>
      </w:r>
      <w:r w:rsidRPr="000F4853">
        <w:rPr>
          <w:rStyle w:val="ui-provider"/>
          <w:rFonts w:asciiTheme="majorBidi" w:hAnsiTheme="majorBidi" w:cstheme="majorBidi"/>
          <w:cs/>
        </w:rPr>
        <w:t>ผลของคดีดังกล่าวยังไม่เป็นที่สิ้นสุด ผู้บริหารเชื่อว่าบริษัทไม่มีภาระที่ต้องชดเชยค่าเสียหายดังกล่าว ดังนั้นจึงไม่มีการตั้งประมาณการเกี่ยวกับคดีความครั้งนี้</w:t>
      </w:r>
    </w:p>
    <w:p w14:paraId="62BB1F80" w14:textId="77777777" w:rsidR="00605C74" w:rsidRPr="00A767C1" w:rsidRDefault="00605C74" w:rsidP="00B8423D">
      <w:pPr>
        <w:pStyle w:val="a"/>
        <w:ind w:left="540" w:right="198"/>
        <w:jc w:val="thaiDistribute"/>
        <w:rPr>
          <w:rStyle w:val="ui-provider"/>
          <w:rFonts w:ascii="Angsana New" w:hAnsi="Angsana New" w:cs="Angsana New"/>
          <w:sz w:val="28"/>
          <w:szCs w:val="28"/>
          <w:lang w:val="en-US"/>
        </w:rPr>
      </w:pPr>
    </w:p>
    <w:p w14:paraId="42309268" w14:textId="2BDD9199" w:rsidR="00605C74" w:rsidRPr="007004B8" w:rsidRDefault="004E3DCF" w:rsidP="00605C74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10</w:t>
      </w:r>
      <w:r w:rsidR="00605C74">
        <w:rPr>
          <w:rFonts w:asciiTheme="majorBidi" w:hAnsiTheme="majorBidi" w:cstheme="majorBidi"/>
          <w:b/>
          <w:bCs/>
          <w:lang w:val="en-US"/>
        </w:rPr>
        <w:tab/>
      </w:r>
      <w:r w:rsidR="00605C74" w:rsidRPr="00C470ED">
        <w:rPr>
          <w:rFonts w:asciiTheme="majorBidi" w:hAnsiTheme="majorBidi" w:cstheme="majorBidi"/>
          <w:b/>
          <w:bCs/>
          <w:cs/>
          <w:lang w:val="en-US"/>
        </w:rPr>
        <w:t>เหตุการณ์</w:t>
      </w:r>
      <w:r w:rsidR="00605C74" w:rsidRPr="003270E4">
        <w:rPr>
          <w:rFonts w:ascii="Angsana New" w:hAnsi="Angsana New" w:cs="Angsana New"/>
          <w:b/>
          <w:bCs/>
          <w:cs/>
          <w:lang w:val="en-US"/>
        </w:rPr>
        <w:t>ภายหลังรอบระยะเวลารายงาน</w:t>
      </w:r>
    </w:p>
    <w:p w14:paraId="5C6D6A7C" w14:textId="77777777" w:rsidR="00605C74" w:rsidRPr="00A767C1" w:rsidRDefault="00605C74" w:rsidP="00605C74">
      <w:pPr>
        <w:pStyle w:val="a"/>
        <w:ind w:left="547" w:right="-176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C9AF48E" w14:textId="79F722A7" w:rsidR="00605C74" w:rsidRDefault="00605C74" w:rsidP="00166FC8">
      <w:pPr>
        <w:pStyle w:val="a"/>
        <w:tabs>
          <w:tab w:val="left" w:pos="9639"/>
          <w:tab w:val="left" w:pos="9810"/>
        </w:tabs>
        <w:ind w:left="547" w:right="18"/>
        <w:jc w:val="thaiDistribute"/>
        <w:rPr>
          <w:rFonts w:ascii="Angsana New" w:hAnsi="Angsana New" w:cs="Angsana New"/>
          <w:lang w:val="en-US"/>
        </w:rPr>
      </w:pPr>
      <w:r w:rsidRPr="00C82132">
        <w:rPr>
          <w:rFonts w:ascii="Angsana New" w:hAnsi="Angsana New" w:cs="Angsana New" w:hint="cs"/>
          <w:cs/>
          <w:lang w:val="en-US"/>
        </w:rPr>
        <w:t>ในการประชุม</w:t>
      </w:r>
      <w:r w:rsidR="00C82132" w:rsidRPr="00C82132">
        <w:rPr>
          <w:rFonts w:ascii="Angsana New" w:hAnsi="Angsana New" w:cs="Angsana New" w:hint="cs"/>
          <w:cs/>
          <w:lang w:val="en-US"/>
        </w:rPr>
        <w:t>คณะกรรมการ</w:t>
      </w:r>
      <w:r w:rsidRPr="00C82132">
        <w:rPr>
          <w:rFonts w:ascii="Angsana New" w:hAnsi="Angsana New" w:cs="Angsana New" w:hint="cs"/>
          <w:cs/>
          <w:lang w:val="en-US"/>
        </w:rPr>
        <w:t>เมื่อวันที่</w:t>
      </w:r>
      <w:r w:rsidR="00573C4C" w:rsidRPr="00C82132">
        <w:rPr>
          <w:rFonts w:ascii="Angsana New" w:hAnsi="Angsana New" w:cs="Angsana New"/>
          <w:lang w:val="en-US"/>
        </w:rPr>
        <w:t xml:space="preserve"> </w:t>
      </w:r>
      <w:r w:rsidR="00A73EF7">
        <w:rPr>
          <w:rFonts w:ascii="Angsana New" w:hAnsi="Angsana New" w:cs="Angsana New"/>
          <w:lang w:val="en-US"/>
        </w:rPr>
        <w:t>14</w:t>
      </w:r>
      <w:r w:rsidR="00C82132" w:rsidRPr="00C82132">
        <w:rPr>
          <w:rFonts w:ascii="Angsana New" w:hAnsi="Angsana New" w:cs="Angsana New"/>
          <w:lang w:val="en-US"/>
        </w:rPr>
        <w:t xml:space="preserve"> </w:t>
      </w:r>
      <w:r w:rsidR="00C82132" w:rsidRPr="00C82132">
        <w:rPr>
          <w:rFonts w:ascii="Angsana New" w:hAnsi="Angsana New" w:cs="Angsana New" w:hint="cs"/>
          <w:cs/>
          <w:lang w:val="en-US"/>
        </w:rPr>
        <w:t>สิงหาคม</w:t>
      </w:r>
      <w:r w:rsidRPr="00C82132">
        <w:rPr>
          <w:rFonts w:ascii="Angsana New" w:hAnsi="Angsana New" w:cs="Angsana New" w:hint="cs"/>
          <w:cs/>
          <w:lang w:val="en-US"/>
        </w:rPr>
        <w:t xml:space="preserve"> </w:t>
      </w:r>
      <w:r w:rsidRPr="00C82132">
        <w:rPr>
          <w:rFonts w:ascii="Angsana New" w:hAnsi="Angsana New" w:cs="Angsana New"/>
          <w:lang w:val="en-US"/>
        </w:rPr>
        <w:t xml:space="preserve">2568 </w:t>
      </w:r>
      <w:r w:rsidR="00C82132" w:rsidRPr="00C82132">
        <w:rPr>
          <w:rFonts w:ascii="Angsana New" w:hAnsi="Angsana New" w:cs="Angsana New" w:hint="cs"/>
          <w:cs/>
          <w:lang w:val="en-US"/>
        </w:rPr>
        <w:t>คณะกรรมการ</w:t>
      </w:r>
      <w:r w:rsidRPr="00C82132">
        <w:rPr>
          <w:rFonts w:ascii="Angsana New" w:hAnsi="Angsana New" w:cs="Angsana New" w:hint="cs"/>
          <w:cs/>
          <w:lang w:val="en-US"/>
        </w:rPr>
        <w:t>มีมติอนุมัติการจัดสรรผลกำไรเป็นเงินปันผลอัตราหุ้นละ</w:t>
      </w:r>
      <w:r w:rsidR="00573C4C" w:rsidRPr="00C82132">
        <w:rPr>
          <w:rFonts w:ascii="Angsana New" w:hAnsi="Angsana New" w:cs="Angsana New"/>
          <w:lang w:val="en-US"/>
        </w:rPr>
        <w:t xml:space="preserve"> </w:t>
      </w:r>
      <w:r w:rsidR="00F7666A">
        <w:rPr>
          <w:rFonts w:ascii="Angsana New" w:hAnsi="Angsana New" w:cs="Angsana New"/>
          <w:lang w:val="en-US"/>
        </w:rPr>
        <w:t>0.80</w:t>
      </w:r>
      <w:r w:rsidRPr="00C82132">
        <w:rPr>
          <w:rFonts w:ascii="Angsana New" w:hAnsi="Angsana New" w:cs="Angsana New"/>
          <w:lang w:val="en-US"/>
        </w:rPr>
        <w:t xml:space="preserve"> </w:t>
      </w:r>
      <w:r w:rsidRPr="00C82132">
        <w:rPr>
          <w:rFonts w:ascii="Angsana New" w:hAnsi="Angsana New" w:cs="Angsana New" w:hint="cs"/>
          <w:cs/>
          <w:lang w:val="en-US"/>
        </w:rPr>
        <w:t>บาท เป็นจำนวนเงินรวม</w:t>
      </w:r>
      <w:r w:rsidR="00573C4C" w:rsidRPr="00C82132">
        <w:rPr>
          <w:rFonts w:ascii="Angsana New" w:hAnsi="Angsana New" w:cs="Angsana New"/>
          <w:lang w:val="en-US"/>
        </w:rPr>
        <w:t xml:space="preserve"> </w:t>
      </w:r>
      <w:r w:rsidR="00F7666A">
        <w:rPr>
          <w:rFonts w:ascii="Angsana New" w:hAnsi="Angsana New" w:cs="Angsana New"/>
          <w:lang w:val="en-US"/>
        </w:rPr>
        <w:t>697.50</w:t>
      </w:r>
      <w:r w:rsidRPr="00C82132">
        <w:rPr>
          <w:rFonts w:ascii="Angsana New" w:hAnsi="Angsana New" w:cs="Angsana New"/>
          <w:lang w:val="en-US"/>
        </w:rPr>
        <w:t xml:space="preserve"> </w:t>
      </w:r>
      <w:r w:rsidRPr="00C82132">
        <w:rPr>
          <w:rFonts w:ascii="Angsana New" w:hAnsi="Angsana New" w:cs="Angsana New" w:hint="cs"/>
          <w:cs/>
          <w:lang w:val="en-US"/>
        </w:rPr>
        <w:t>ล้านบาท โดยเงินปันผลดังกล่าวถูกจ่ายให้แก่ผู้ถือหุ้นของบริษัทในเดือน</w:t>
      </w:r>
      <w:r w:rsidR="00C82132" w:rsidRPr="00C82132">
        <w:rPr>
          <w:rFonts w:ascii="Angsana New" w:hAnsi="Angsana New" w:cs="Angsana New" w:hint="cs"/>
          <w:cs/>
          <w:lang w:val="en-US"/>
        </w:rPr>
        <w:t>กันยายน</w:t>
      </w:r>
      <w:r w:rsidRPr="00C82132">
        <w:rPr>
          <w:rFonts w:ascii="Angsana New" w:hAnsi="Angsana New" w:cs="Angsana New" w:hint="cs"/>
          <w:cs/>
          <w:lang w:val="en-US"/>
        </w:rPr>
        <w:t xml:space="preserve"> </w:t>
      </w:r>
      <w:r w:rsidRPr="00C82132">
        <w:rPr>
          <w:rFonts w:ascii="Angsana New" w:hAnsi="Angsana New" w:cs="Angsana New"/>
          <w:lang w:val="en-US"/>
        </w:rPr>
        <w:t>2568</w:t>
      </w:r>
    </w:p>
    <w:p w14:paraId="33A3DF36" w14:textId="77777777" w:rsidR="00356EF4" w:rsidRPr="00356EF4" w:rsidRDefault="00356EF4" w:rsidP="00605C74">
      <w:pPr>
        <w:pStyle w:val="a"/>
        <w:ind w:left="547" w:right="198"/>
        <w:jc w:val="thaiDistribute"/>
        <w:rPr>
          <w:rFonts w:asciiTheme="majorBidi" w:hAnsiTheme="majorBidi" w:cstheme="majorBidi"/>
          <w:cs/>
          <w:lang w:val="en-US"/>
        </w:rPr>
      </w:pPr>
    </w:p>
    <w:p w14:paraId="26C1AF58" w14:textId="3D50A032" w:rsidR="00222524" w:rsidRPr="009C152A" w:rsidRDefault="00222524" w:rsidP="00630CD3">
      <w:pPr>
        <w:pStyle w:val="a"/>
        <w:tabs>
          <w:tab w:val="clear" w:pos="1080"/>
          <w:tab w:val="left" w:pos="630"/>
        </w:tabs>
        <w:ind w:left="540" w:hanging="540"/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11</w:t>
      </w:r>
      <w:r>
        <w:rPr>
          <w:rFonts w:ascii="Angsana New" w:hAnsi="Angsana New" w:cs="Angsana New"/>
          <w:b/>
          <w:bCs/>
          <w:lang w:val="en-US"/>
        </w:rPr>
        <w:tab/>
      </w:r>
      <w:r w:rsidRPr="009C152A">
        <w:rPr>
          <w:rFonts w:ascii="Angsana New" w:hAnsi="Angsana New" w:cs="Angsana New" w:hint="cs"/>
          <w:b/>
          <w:bCs/>
          <w:cs/>
          <w:lang w:val="en-US"/>
        </w:rPr>
        <w:t xml:space="preserve">การจัดประเภทรายการใหม่ </w:t>
      </w:r>
    </w:p>
    <w:p w14:paraId="6F707997" w14:textId="77777777" w:rsidR="00222524" w:rsidRPr="006D4987" w:rsidRDefault="00222524" w:rsidP="00222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76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48F57FA7" w14:textId="4CFFFA5F" w:rsidR="00222524" w:rsidRDefault="00222524" w:rsidP="000F4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498"/>
        </w:tabs>
        <w:ind w:left="540" w:right="-162"/>
        <w:jc w:val="thaiDistribute"/>
        <w:rPr>
          <w:rFonts w:ascii="Angsana New" w:hAnsi="Angsana New"/>
          <w:sz w:val="30"/>
          <w:szCs w:val="30"/>
          <w:cs/>
        </w:rPr>
      </w:pPr>
      <w:r w:rsidRPr="009C152A">
        <w:rPr>
          <w:rFonts w:ascii="Angsana New" w:hAnsi="Angsana New" w:hint="cs"/>
          <w:sz w:val="30"/>
          <w:szCs w:val="30"/>
          <w:cs/>
        </w:rPr>
        <w:t>รายการในงบการเงิน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9C152A">
        <w:rPr>
          <w:rFonts w:ascii="Angsana New" w:hAnsi="Angsana New" w:hint="cs"/>
          <w:sz w:val="30"/>
          <w:szCs w:val="30"/>
          <w:cs/>
        </w:rPr>
        <w:t xml:space="preserve">ปี </w:t>
      </w:r>
      <w:r w:rsidRPr="009C152A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>บางรายการ</w:t>
      </w:r>
      <w:r w:rsidRPr="009C152A">
        <w:rPr>
          <w:rFonts w:ascii="Angsana New" w:hAnsi="Angsana New" w:hint="cs"/>
          <w:sz w:val="30"/>
          <w:szCs w:val="30"/>
          <w:cs/>
        </w:rPr>
        <w:t>ได้จัดประเภท</w:t>
      </w:r>
      <w:r>
        <w:rPr>
          <w:rFonts w:ascii="Angsana New" w:hAnsi="Angsana New" w:hint="cs"/>
          <w:sz w:val="30"/>
          <w:szCs w:val="30"/>
          <w:cs/>
        </w:rPr>
        <w:t>ใ</w:t>
      </w:r>
      <w:r w:rsidRPr="009C152A">
        <w:rPr>
          <w:rFonts w:ascii="Angsana New" w:hAnsi="Angsana New" w:hint="cs"/>
          <w:sz w:val="30"/>
          <w:szCs w:val="30"/>
          <w:cs/>
        </w:rPr>
        <w:t>หม่ให้สอดคล้องกั</w:t>
      </w:r>
      <w:r>
        <w:rPr>
          <w:rFonts w:ascii="Angsana New" w:hAnsi="Angsana New" w:hint="cs"/>
          <w:sz w:val="30"/>
          <w:szCs w:val="30"/>
          <w:cs/>
        </w:rPr>
        <w:t>บ</w:t>
      </w:r>
      <w:r w:rsidR="00166FC8">
        <w:rPr>
          <w:rFonts w:ascii="Angsana New" w:hAnsi="Angsana New" w:hint="cs"/>
          <w:sz w:val="30"/>
          <w:szCs w:val="30"/>
          <w:cs/>
        </w:rPr>
        <w:t>การนำเสนอ</w:t>
      </w:r>
      <w:r>
        <w:rPr>
          <w:rFonts w:ascii="Angsana New" w:hAnsi="Angsana New" w:hint="cs"/>
          <w:sz w:val="30"/>
          <w:szCs w:val="30"/>
          <w:cs/>
        </w:rPr>
        <w:t>งบการเงิน</w:t>
      </w:r>
      <w:r w:rsidRPr="009C152A">
        <w:rPr>
          <w:rFonts w:ascii="Angsana New" w:hAnsi="Angsana New" w:hint="cs"/>
          <w:sz w:val="30"/>
          <w:szCs w:val="30"/>
          <w:cs/>
        </w:rPr>
        <w:t xml:space="preserve">ปี </w:t>
      </w:r>
      <w:r w:rsidR="00BC1553">
        <w:rPr>
          <w:rFonts w:ascii="Angsana New" w:hAnsi="Angsana New"/>
          <w:sz w:val="30"/>
          <w:szCs w:val="30"/>
        </w:rPr>
        <w:t>2568</w:t>
      </w:r>
      <w:r w:rsidRPr="009C152A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0D2F15CB" w14:textId="77777777" w:rsidR="00222524" w:rsidRPr="0053606A" w:rsidRDefault="00222524" w:rsidP="002225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530"/>
        <w:gridCol w:w="270"/>
        <w:gridCol w:w="1620"/>
        <w:gridCol w:w="270"/>
        <w:gridCol w:w="1554"/>
      </w:tblGrid>
      <w:tr w:rsidR="00222524" w:rsidRPr="00956384" w14:paraId="73B84E9D" w14:textId="77777777" w:rsidTr="000F4853">
        <w:tc>
          <w:tcPr>
            <w:tcW w:w="3945" w:type="dxa"/>
          </w:tcPr>
          <w:p w14:paraId="6263C457" w14:textId="77777777" w:rsidR="00222524" w:rsidRPr="00EE61C1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4" w:type="dxa"/>
            <w:gridSpan w:val="5"/>
            <w:tcBorders>
              <w:bottom w:val="single" w:sz="4" w:space="0" w:color="auto"/>
            </w:tcBorders>
          </w:tcPr>
          <w:p w14:paraId="28703545" w14:textId="77777777" w:rsidR="00222524" w:rsidRPr="00EE61C1" w:rsidRDefault="00222524" w:rsidP="00864269">
            <w:pPr>
              <w:pStyle w:val="BodyText"/>
              <w:tabs>
                <w:tab w:val="clear" w:pos="1644"/>
                <w:tab w:val="left" w:pos="2208"/>
              </w:tabs>
              <w:spacing w:after="0" w:line="240" w:lineRule="auto"/>
              <w:ind w:right="-405" w:hanging="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22524" w:rsidRPr="00956384" w14:paraId="346AC4F5" w14:textId="77777777" w:rsidTr="000F4853">
        <w:tc>
          <w:tcPr>
            <w:tcW w:w="3945" w:type="dxa"/>
          </w:tcPr>
          <w:p w14:paraId="00ACBFDF" w14:textId="77777777" w:rsidR="00222524" w:rsidRPr="00EE61C1" w:rsidRDefault="00222524" w:rsidP="00864269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E497199" w14:textId="77777777" w:rsidR="00222524" w:rsidRPr="00EE61C1" w:rsidRDefault="00222524" w:rsidP="00864269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980580" w14:textId="77777777" w:rsidR="00222524" w:rsidRPr="00EE61C1" w:rsidRDefault="00222524" w:rsidP="00864269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7D17DBBC" w14:textId="77777777" w:rsidR="00222524" w:rsidRPr="00EE61C1" w:rsidRDefault="00222524" w:rsidP="00864269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1755AC24" w14:textId="77777777" w:rsidR="00222524" w:rsidRPr="00EE61C1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CB9A9D5" w14:textId="77777777" w:rsidR="00222524" w:rsidRPr="00EE61C1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9B53888" w14:textId="77777777" w:rsidR="00222524" w:rsidRPr="00EE61C1" w:rsidRDefault="00222524" w:rsidP="0086426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467F51" w14:textId="77777777" w:rsidR="00222524" w:rsidRPr="00EE61C1" w:rsidRDefault="00222524" w:rsidP="0086426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38F0BF6" w14:textId="77777777" w:rsidR="00222524" w:rsidRPr="00EE61C1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1CAA56B" w14:textId="77777777" w:rsidR="00222524" w:rsidRPr="00EE61C1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0638FDE6" w14:textId="77777777" w:rsidR="00222524" w:rsidRPr="00EE61C1" w:rsidRDefault="00222524" w:rsidP="00864269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53711621" w14:textId="77777777" w:rsidR="00222524" w:rsidRPr="00EE61C1" w:rsidRDefault="00222524" w:rsidP="00864269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222524" w:rsidRPr="00956384" w14:paraId="3D4C6F90" w14:textId="77777777" w:rsidTr="000F4853">
        <w:tc>
          <w:tcPr>
            <w:tcW w:w="3945" w:type="dxa"/>
          </w:tcPr>
          <w:p w14:paraId="7F12C417" w14:textId="77777777" w:rsidR="00222524" w:rsidRPr="00EE61C1" w:rsidRDefault="00222524" w:rsidP="00864269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4" w:type="dxa"/>
            <w:gridSpan w:val="5"/>
          </w:tcPr>
          <w:p w14:paraId="0DF9A570" w14:textId="77777777" w:rsidR="00222524" w:rsidRPr="00EE61C1" w:rsidRDefault="00222524" w:rsidP="0086426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2524" w:rsidRPr="00956384" w14:paraId="27DAB564" w14:textId="77777777" w:rsidTr="000F4853">
        <w:tc>
          <w:tcPr>
            <w:tcW w:w="3945" w:type="dxa"/>
          </w:tcPr>
          <w:p w14:paraId="3860B1CB" w14:textId="77938F2B" w:rsidR="00222524" w:rsidRPr="00EE61C1" w:rsidRDefault="00222524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216" w:right="-43" w:hanging="2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225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225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EE61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2225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2225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166F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3E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D51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70918159" w14:textId="77777777" w:rsidR="00222524" w:rsidRPr="00EE61C1" w:rsidRDefault="00222524" w:rsidP="00864269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C33E9" w14:textId="77777777" w:rsidR="00222524" w:rsidRPr="00EE61C1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003FCB" w14:textId="77777777" w:rsidR="00222524" w:rsidRPr="00EE61C1" w:rsidRDefault="00222524" w:rsidP="0086426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C39E5" w14:textId="77777777" w:rsidR="00222524" w:rsidRPr="00EE61C1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5265D64A" w14:textId="77777777" w:rsidR="00222524" w:rsidRPr="00EE61C1" w:rsidRDefault="00222524" w:rsidP="00864269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2524" w:rsidRPr="00956384" w14:paraId="6A6CD397" w14:textId="77777777" w:rsidTr="000F4853">
        <w:tc>
          <w:tcPr>
            <w:tcW w:w="3945" w:type="dxa"/>
          </w:tcPr>
          <w:p w14:paraId="0DE20CAC" w14:textId="50DD311B" w:rsidR="00222524" w:rsidRPr="00736AA8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252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</w:tcPr>
          <w:p w14:paraId="340CE386" w14:textId="7C0F1886" w:rsidR="00222524" w:rsidRPr="00E06732" w:rsidRDefault="00201925" w:rsidP="0063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667,705</w:t>
            </w:r>
          </w:p>
        </w:tc>
        <w:tc>
          <w:tcPr>
            <w:tcW w:w="270" w:type="dxa"/>
          </w:tcPr>
          <w:p w14:paraId="6D8158A1" w14:textId="77777777" w:rsidR="00222524" w:rsidRPr="00EE61C1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32073C" w14:textId="6FEA3277" w:rsidR="00222524" w:rsidRPr="00E06732" w:rsidRDefault="00201925" w:rsidP="0063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10,920</w:t>
            </w:r>
          </w:p>
        </w:tc>
        <w:tc>
          <w:tcPr>
            <w:tcW w:w="270" w:type="dxa"/>
          </w:tcPr>
          <w:p w14:paraId="184C4E42" w14:textId="77777777" w:rsidR="00222524" w:rsidRPr="00EE61C1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4262FC10" w14:textId="65BED844" w:rsidR="00222524" w:rsidRPr="00E06732" w:rsidRDefault="00201925" w:rsidP="000F4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678,625</w:t>
            </w:r>
          </w:p>
        </w:tc>
      </w:tr>
      <w:tr w:rsidR="00222524" w:rsidRPr="009F2754" w14:paraId="31E38FFA" w14:textId="77777777" w:rsidTr="000F4853">
        <w:tc>
          <w:tcPr>
            <w:tcW w:w="3945" w:type="dxa"/>
          </w:tcPr>
          <w:p w14:paraId="6BFE49A1" w14:textId="4159D820" w:rsidR="00222524" w:rsidRPr="00EE61C1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252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155B9668" w14:textId="55A855CF" w:rsidR="00222524" w:rsidRPr="00E06732" w:rsidRDefault="00201925" w:rsidP="00201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472,074</w:t>
            </w:r>
          </w:p>
        </w:tc>
        <w:tc>
          <w:tcPr>
            <w:tcW w:w="270" w:type="dxa"/>
            <w:vAlign w:val="bottom"/>
          </w:tcPr>
          <w:p w14:paraId="75A5E36D" w14:textId="77777777" w:rsidR="00222524" w:rsidRPr="00E06732" w:rsidRDefault="00222524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812D005" w14:textId="1F78BC1B" w:rsidR="00222524" w:rsidRPr="00E06732" w:rsidRDefault="00201925" w:rsidP="00201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(10,920)</w:t>
            </w:r>
          </w:p>
        </w:tc>
        <w:tc>
          <w:tcPr>
            <w:tcW w:w="270" w:type="dxa"/>
            <w:vAlign w:val="bottom"/>
          </w:tcPr>
          <w:p w14:paraId="04C340BD" w14:textId="77777777" w:rsidR="00222524" w:rsidRPr="00E06732" w:rsidRDefault="00222524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51973BF2" w14:textId="35E8B927" w:rsidR="00222524" w:rsidRPr="00E06732" w:rsidRDefault="00201925" w:rsidP="000F4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461,154</w:t>
            </w:r>
          </w:p>
        </w:tc>
      </w:tr>
      <w:tr w:rsidR="00222524" w:rsidRPr="00956384" w14:paraId="03B08230" w14:textId="77777777" w:rsidTr="000F4853">
        <w:tc>
          <w:tcPr>
            <w:tcW w:w="3945" w:type="dxa"/>
          </w:tcPr>
          <w:p w14:paraId="0217343A" w14:textId="77777777" w:rsidR="00222524" w:rsidRPr="00EE61C1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3B56B5" w14:textId="77777777" w:rsidR="00222524" w:rsidRPr="00E06732" w:rsidRDefault="00222524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A3C18" w14:textId="77777777" w:rsidR="00222524" w:rsidRPr="00E06732" w:rsidRDefault="00222524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6602323" w14:textId="77777777" w:rsidR="00222524" w:rsidRPr="00E06732" w:rsidRDefault="00222524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30B4F5" w14:textId="77777777" w:rsidR="00222524" w:rsidRPr="00E06732" w:rsidRDefault="00222524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</w:tcPr>
          <w:p w14:paraId="449ADA2B" w14:textId="77777777" w:rsidR="00222524" w:rsidRPr="00E06732" w:rsidRDefault="00222524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6EDC" w:rsidRPr="00956384" w14:paraId="0D70412D" w14:textId="77777777" w:rsidTr="000F4853">
        <w:tc>
          <w:tcPr>
            <w:tcW w:w="3945" w:type="dxa"/>
          </w:tcPr>
          <w:p w14:paraId="0B877AC5" w14:textId="77777777" w:rsidR="00696EDC" w:rsidRPr="00EE61C1" w:rsidRDefault="00696EDC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7DA078" w14:textId="77777777" w:rsidR="00696EDC" w:rsidRPr="00E06732" w:rsidRDefault="00696EDC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211AE" w14:textId="77777777" w:rsidR="00696EDC" w:rsidRPr="00E06732" w:rsidRDefault="00696EDC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DED243D" w14:textId="77777777" w:rsidR="00696EDC" w:rsidRPr="00E06732" w:rsidRDefault="00696EDC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424CF" w14:textId="77777777" w:rsidR="00696EDC" w:rsidRPr="00E06732" w:rsidRDefault="00696EDC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</w:tcPr>
          <w:p w14:paraId="7754DB5C" w14:textId="77777777" w:rsidR="00696EDC" w:rsidRPr="00E06732" w:rsidRDefault="00696EDC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6EDC" w:rsidRPr="00956384" w14:paraId="1C706864" w14:textId="77777777" w:rsidTr="000F4853">
        <w:tc>
          <w:tcPr>
            <w:tcW w:w="3945" w:type="dxa"/>
          </w:tcPr>
          <w:p w14:paraId="52647EBB" w14:textId="021809DF" w:rsidR="00696EDC" w:rsidRPr="00EE61C1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</w:rPr>
            </w:pPr>
            <w:r w:rsidRPr="002225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225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766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225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166F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2225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EE61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2225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2225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166F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3E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D51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745E9CEE" w14:textId="77777777" w:rsidR="00696EDC" w:rsidRPr="00E06732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73DDC" w14:textId="77777777" w:rsidR="00696EDC" w:rsidRPr="00E06732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CD143C" w14:textId="77777777" w:rsidR="00696EDC" w:rsidRPr="00E06732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E309D" w14:textId="77777777" w:rsidR="00696EDC" w:rsidRPr="00E06732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</w:tcPr>
          <w:p w14:paraId="53EBE9AD" w14:textId="77777777" w:rsidR="00696EDC" w:rsidRPr="00E06732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6EDC" w:rsidRPr="00956384" w14:paraId="01B29A3B" w14:textId="77777777" w:rsidTr="000F4853">
        <w:tc>
          <w:tcPr>
            <w:tcW w:w="3945" w:type="dxa"/>
          </w:tcPr>
          <w:p w14:paraId="1F61964D" w14:textId="2DD28D90" w:rsidR="00696EDC" w:rsidRPr="00EE61C1" w:rsidRDefault="00696EDC" w:rsidP="00696E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52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</w:tcPr>
          <w:p w14:paraId="7DCFD6DE" w14:textId="5FFCE724" w:rsidR="00696EDC" w:rsidRPr="00E06732" w:rsidRDefault="00201925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1,270,437</w:t>
            </w:r>
          </w:p>
        </w:tc>
        <w:tc>
          <w:tcPr>
            <w:tcW w:w="270" w:type="dxa"/>
          </w:tcPr>
          <w:p w14:paraId="29730D1E" w14:textId="77777777" w:rsidR="00696EDC" w:rsidRPr="00E06732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CB0526" w14:textId="3CDB93EB" w:rsidR="00696EDC" w:rsidRPr="00E06732" w:rsidRDefault="00201925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21,799</w:t>
            </w:r>
          </w:p>
        </w:tc>
        <w:tc>
          <w:tcPr>
            <w:tcW w:w="270" w:type="dxa"/>
          </w:tcPr>
          <w:p w14:paraId="3091670F" w14:textId="77777777" w:rsidR="00696EDC" w:rsidRPr="00E06732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</w:tcPr>
          <w:p w14:paraId="552B85A3" w14:textId="190A536A" w:rsidR="00696EDC" w:rsidRPr="00E06732" w:rsidRDefault="00201925" w:rsidP="000F4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1,292,236</w:t>
            </w:r>
          </w:p>
        </w:tc>
      </w:tr>
      <w:tr w:rsidR="00696EDC" w:rsidRPr="00956384" w14:paraId="5331956C" w14:textId="77777777" w:rsidTr="000F4853">
        <w:tc>
          <w:tcPr>
            <w:tcW w:w="3945" w:type="dxa"/>
          </w:tcPr>
          <w:p w14:paraId="3BD37F02" w14:textId="151BF9F7" w:rsidR="00696EDC" w:rsidRPr="00EE61C1" w:rsidRDefault="00696EDC" w:rsidP="00696E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52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3BBC44B3" w14:textId="17204001" w:rsidR="00696EDC" w:rsidRPr="00E06732" w:rsidRDefault="00201925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935,682</w:t>
            </w:r>
          </w:p>
        </w:tc>
        <w:tc>
          <w:tcPr>
            <w:tcW w:w="270" w:type="dxa"/>
            <w:vAlign w:val="bottom"/>
          </w:tcPr>
          <w:p w14:paraId="40A450C2" w14:textId="77777777" w:rsidR="00696EDC" w:rsidRPr="00E06732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ABAF21F" w14:textId="4421F93F" w:rsidR="00696EDC" w:rsidRPr="00E06732" w:rsidRDefault="00201925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(21,799)</w:t>
            </w:r>
          </w:p>
        </w:tc>
        <w:tc>
          <w:tcPr>
            <w:tcW w:w="270" w:type="dxa"/>
            <w:vAlign w:val="bottom"/>
          </w:tcPr>
          <w:p w14:paraId="70E792AF" w14:textId="77777777" w:rsidR="00696EDC" w:rsidRPr="00E06732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7EF3347D" w14:textId="7068864C" w:rsidR="00696EDC" w:rsidRPr="00E06732" w:rsidRDefault="00630CD3" w:rsidP="0016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="00201925">
              <w:rPr>
                <w:rFonts w:ascii="Angsana New" w:hAnsi="Angsana New"/>
                <w:sz w:val="30"/>
                <w:szCs w:val="30"/>
              </w:rPr>
              <w:t>913,883</w:t>
            </w:r>
          </w:p>
        </w:tc>
      </w:tr>
      <w:tr w:rsidR="00696EDC" w:rsidRPr="00956384" w14:paraId="3C2429CD" w14:textId="77777777" w:rsidTr="000F4853">
        <w:tc>
          <w:tcPr>
            <w:tcW w:w="3945" w:type="dxa"/>
          </w:tcPr>
          <w:p w14:paraId="1BAABBEF" w14:textId="77777777" w:rsidR="00696EDC" w:rsidRPr="00EE61C1" w:rsidRDefault="00696EDC" w:rsidP="00696E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F89098" w14:textId="77777777" w:rsidR="00696EDC" w:rsidRPr="00E06732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01013" w14:textId="77777777" w:rsidR="00696EDC" w:rsidRPr="00E06732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205A8A8" w14:textId="403E03DC" w:rsidR="00696EDC" w:rsidRPr="00E06732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240355" w14:textId="77777777" w:rsidR="00696EDC" w:rsidRPr="00E06732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</w:tcPr>
          <w:p w14:paraId="66A0A699" w14:textId="77777777" w:rsidR="00696EDC" w:rsidRPr="00E06732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57F0CDC" w14:textId="0CC7D5DF" w:rsidR="00696EDC" w:rsidRDefault="00696EDC" w:rsidP="00222524">
      <w:pPr>
        <w:tabs>
          <w:tab w:val="left" w:pos="9720"/>
        </w:tabs>
        <w:rPr>
          <w:rFonts w:ascii="Angsana New" w:hAnsi="Angsana New"/>
          <w:sz w:val="20"/>
          <w:szCs w:val="20"/>
          <w:cs/>
        </w:rPr>
      </w:pPr>
    </w:p>
    <w:p w14:paraId="25643B39" w14:textId="77777777" w:rsidR="007B1292" w:rsidRPr="00074C25" w:rsidRDefault="007B1292" w:rsidP="007B1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</w:t>
      </w:r>
      <w:r>
        <w:rPr>
          <w:rFonts w:ascii="Angsana New" w:hAnsi="Angsana New" w:hint="cs"/>
          <w:sz w:val="30"/>
          <w:szCs w:val="30"/>
          <w:cs/>
        </w:rPr>
        <w:t>มากกว่า</w:t>
      </w:r>
    </w:p>
    <w:p w14:paraId="3FB948F4" w14:textId="2B9C8339" w:rsidR="00605C74" w:rsidRPr="00DD0BB2" w:rsidRDefault="00605C74" w:rsidP="00DD0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sectPr w:rsidR="00605C74" w:rsidRPr="00DD0BB2" w:rsidSect="007E06EB">
      <w:headerReference w:type="default" r:id="rId16"/>
      <w:footerReference w:type="default" r:id="rId17"/>
      <w:pgSz w:w="11909" w:h="16834" w:code="9"/>
      <w:pgMar w:top="691" w:right="83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CF329" w14:textId="77777777" w:rsidR="00726B80" w:rsidRDefault="00726B80" w:rsidP="00FC04D5">
      <w:r>
        <w:separator/>
      </w:r>
    </w:p>
  </w:endnote>
  <w:endnote w:type="continuationSeparator" w:id="0">
    <w:p w14:paraId="059F80E4" w14:textId="77777777" w:rsidR="00726B80" w:rsidRDefault="00726B80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14732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DA90378" w14:textId="1B1940CA" w:rsidR="00864269" w:rsidRPr="000940EF" w:rsidRDefault="008642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0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0E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0E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C33AC">
          <w:rPr>
            <w:rFonts w:asciiTheme="majorBidi" w:hAnsiTheme="majorBidi" w:cstheme="majorBidi"/>
            <w:noProof/>
            <w:sz w:val="30"/>
            <w:szCs w:val="30"/>
          </w:rPr>
          <w:t>16</w:t>
        </w:r>
        <w:r w:rsidRPr="000940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4562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D66E1A" w14:textId="011CE599" w:rsidR="00864269" w:rsidRPr="005C306E" w:rsidRDefault="008642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C306E">
          <w:rPr>
            <w:rFonts w:ascii="Angsana New" w:hAnsi="Angsana New" w:hint="cs"/>
            <w:sz w:val="30"/>
            <w:szCs w:val="30"/>
          </w:rPr>
          <w:fldChar w:fldCharType="begin"/>
        </w:r>
        <w:r w:rsidRPr="005C306E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C306E">
          <w:rPr>
            <w:rFonts w:ascii="Angsana New" w:hAnsi="Angsana New" w:hint="cs"/>
            <w:sz w:val="30"/>
            <w:szCs w:val="30"/>
          </w:rPr>
          <w:fldChar w:fldCharType="separate"/>
        </w:r>
        <w:r w:rsidR="000B0A14">
          <w:rPr>
            <w:rFonts w:ascii="Angsana New" w:hAnsi="Angsana New"/>
            <w:noProof/>
            <w:sz w:val="30"/>
            <w:szCs w:val="30"/>
          </w:rPr>
          <w:t>25</w:t>
        </w:r>
        <w:r w:rsidRPr="005C306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D206" w14:textId="77777777" w:rsidR="00864269" w:rsidRPr="00860E15" w:rsidRDefault="00864269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201925">
      <w:rPr>
        <w:rStyle w:val="PageNumber"/>
        <w:rFonts w:ascii="Angsana New" w:hAnsi="Angsana New"/>
        <w:noProof/>
        <w:sz w:val="30"/>
        <w:szCs w:val="30"/>
      </w:rPr>
      <w:t>34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864269" w:rsidRPr="00D8432A" w:rsidRDefault="00864269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D0335" w14:textId="77777777" w:rsidR="00726B80" w:rsidRDefault="00726B80" w:rsidP="00FC04D5">
      <w:r>
        <w:separator/>
      </w:r>
    </w:p>
  </w:footnote>
  <w:footnote w:type="continuationSeparator" w:id="0">
    <w:p w14:paraId="3228FED0" w14:textId="77777777" w:rsidR="00726B80" w:rsidRDefault="00726B80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AADD1" w14:textId="77777777" w:rsidR="00864269" w:rsidRPr="003B5EBA" w:rsidRDefault="00864269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CB2390" w14:textId="77777777" w:rsidR="00864269" w:rsidRPr="003B5EBA" w:rsidRDefault="00864269" w:rsidP="00145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6B43247" w14:textId="5C90E8C5" w:rsidR="00864269" w:rsidRPr="00AF256D" w:rsidRDefault="00864269" w:rsidP="00F915B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ม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8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3C07FFD4" w14:textId="77777777" w:rsidR="00864269" w:rsidRPr="00A34F3C" w:rsidRDefault="00864269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F44B1" w14:textId="77777777" w:rsidR="00864269" w:rsidRPr="003B5EBA" w:rsidRDefault="00864269" w:rsidP="00816A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74AE52A" w14:textId="77777777" w:rsidR="00864269" w:rsidRPr="003B5EBA" w:rsidRDefault="00864269" w:rsidP="00816A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F463755" w14:textId="77777777" w:rsidR="00864269" w:rsidRPr="00AF256D" w:rsidRDefault="00864269" w:rsidP="00816AF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ม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8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FF10A26" w14:textId="77777777" w:rsidR="00864269" w:rsidRPr="00164EBE" w:rsidRDefault="00864269" w:rsidP="00485DC7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37F2D" w14:textId="77777777" w:rsidR="00864269" w:rsidRPr="003B5EBA" w:rsidRDefault="00864269" w:rsidP="00816A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262BBC9" w14:textId="77777777" w:rsidR="00864269" w:rsidRPr="003B5EBA" w:rsidRDefault="00864269" w:rsidP="00816A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0CAF114" w14:textId="77777777" w:rsidR="00864269" w:rsidRPr="00AF256D" w:rsidRDefault="00864269" w:rsidP="00816AF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ม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8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75B6A026" w14:textId="77777777" w:rsidR="00864269" w:rsidRPr="001C28F5" w:rsidRDefault="00864269" w:rsidP="00485DC7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87F7" w14:textId="77777777" w:rsidR="00864269" w:rsidRPr="003B5EBA" w:rsidRDefault="00864269" w:rsidP="00F915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B90858" w14:textId="77777777" w:rsidR="00864269" w:rsidRPr="003B5EBA" w:rsidRDefault="00864269" w:rsidP="00F915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E81C3E1" w14:textId="77777777" w:rsidR="00864269" w:rsidRPr="00AF256D" w:rsidRDefault="00864269" w:rsidP="00F915B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ม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8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2B63D21" w14:textId="77777777" w:rsidR="00864269" w:rsidRPr="001C28F5" w:rsidRDefault="00864269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B2FAA"/>
    <w:multiLevelType w:val="hybridMultilevel"/>
    <w:tmpl w:val="4BD4766A"/>
    <w:lvl w:ilvl="0" w:tplc="3782E96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750382">
    <w:abstractNumId w:val="6"/>
  </w:num>
  <w:num w:numId="2" w16cid:durableId="789318425">
    <w:abstractNumId w:val="5"/>
  </w:num>
  <w:num w:numId="3" w16cid:durableId="1221555836">
    <w:abstractNumId w:val="9"/>
  </w:num>
  <w:num w:numId="4" w16cid:durableId="1650553855">
    <w:abstractNumId w:val="7"/>
  </w:num>
  <w:num w:numId="5" w16cid:durableId="1715884337">
    <w:abstractNumId w:val="8"/>
  </w:num>
  <w:num w:numId="6" w16cid:durableId="554857867">
    <w:abstractNumId w:val="3"/>
  </w:num>
  <w:num w:numId="7" w16cid:durableId="522593449">
    <w:abstractNumId w:val="2"/>
  </w:num>
  <w:num w:numId="8" w16cid:durableId="1317687989">
    <w:abstractNumId w:val="0"/>
  </w:num>
  <w:num w:numId="9" w16cid:durableId="548885149">
    <w:abstractNumId w:val="1"/>
  </w:num>
  <w:num w:numId="10" w16cid:durableId="1286160845">
    <w:abstractNumId w:val="4"/>
  </w:num>
  <w:num w:numId="11" w16cid:durableId="492915393">
    <w:abstractNumId w:val="16"/>
  </w:num>
  <w:num w:numId="12" w16cid:durableId="1000084117">
    <w:abstractNumId w:val="12"/>
  </w:num>
  <w:num w:numId="13" w16cid:durableId="1734111413">
    <w:abstractNumId w:val="21"/>
  </w:num>
  <w:num w:numId="14" w16cid:durableId="30615121">
    <w:abstractNumId w:val="14"/>
  </w:num>
  <w:num w:numId="15" w16cid:durableId="2104914360">
    <w:abstractNumId w:val="17"/>
  </w:num>
  <w:num w:numId="16" w16cid:durableId="459570831">
    <w:abstractNumId w:val="24"/>
  </w:num>
  <w:num w:numId="17" w16cid:durableId="215093602">
    <w:abstractNumId w:val="25"/>
  </w:num>
  <w:num w:numId="18" w16cid:durableId="1693259591">
    <w:abstractNumId w:val="22"/>
  </w:num>
  <w:num w:numId="19" w16cid:durableId="406147904">
    <w:abstractNumId w:val="11"/>
  </w:num>
  <w:num w:numId="20" w16cid:durableId="1027750818">
    <w:abstractNumId w:val="18"/>
  </w:num>
  <w:num w:numId="21" w16cid:durableId="2029060699">
    <w:abstractNumId w:val="13"/>
  </w:num>
  <w:num w:numId="22" w16cid:durableId="1062409330">
    <w:abstractNumId w:val="10"/>
  </w:num>
  <w:num w:numId="23" w16cid:durableId="1548181153">
    <w:abstractNumId w:val="20"/>
  </w:num>
  <w:num w:numId="24" w16cid:durableId="1085490508">
    <w:abstractNumId w:val="23"/>
  </w:num>
  <w:num w:numId="25" w16cid:durableId="988098573">
    <w:abstractNumId w:val="19"/>
  </w:num>
  <w:num w:numId="26" w16cid:durableId="2097479769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659"/>
    <w:rsid w:val="000017E7"/>
    <w:rsid w:val="00001BA2"/>
    <w:rsid w:val="00001D11"/>
    <w:rsid w:val="00001D92"/>
    <w:rsid w:val="00001DEA"/>
    <w:rsid w:val="00001E78"/>
    <w:rsid w:val="000026D6"/>
    <w:rsid w:val="000027CE"/>
    <w:rsid w:val="00002E6D"/>
    <w:rsid w:val="000033E8"/>
    <w:rsid w:val="0000386A"/>
    <w:rsid w:val="00003BD1"/>
    <w:rsid w:val="00003D9F"/>
    <w:rsid w:val="000042F9"/>
    <w:rsid w:val="000045B5"/>
    <w:rsid w:val="00004D45"/>
    <w:rsid w:val="0000537B"/>
    <w:rsid w:val="000057D4"/>
    <w:rsid w:val="000067F0"/>
    <w:rsid w:val="00007A43"/>
    <w:rsid w:val="00007ED1"/>
    <w:rsid w:val="00007FE9"/>
    <w:rsid w:val="0001036C"/>
    <w:rsid w:val="000105A2"/>
    <w:rsid w:val="000106A9"/>
    <w:rsid w:val="00010736"/>
    <w:rsid w:val="00010863"/>
    <w:rsid w:val="00010997"/>
    <w:rsid w:val="00011695"/>
    <w:rsid w:val="00011B82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2C18"/>
    <w:rsid w:val="000232D6"/>
    <w:rsid w:val="00023609"/>
    <w:rsid w:val="000239D0"/>
    <w:rsid w:val="00023D95"/>
    <w:rsid w:val="00023FC6"/>
    <w:rsid w:val="00024041"/>
    <w:rsid w:val="00024112"/>
    <w:rsid w:val="000252B5"/>
    <w:rsid w:val="00025824"/>
    <w:rsid w:val="00025993"/>
    <w:rsid w:val="00025ADA"/>
    <w:rsid w:val="00025D21"/>
    <w:rsid w:val="000260EC"/>
    <w:rsid w:val="00026523"/>
    <w:rsid w:val="000266CF"/>
    <w:rsid w:val="000267AE"/>
    <w:rsid w:val="00026AC5"/>
    <w:rsid w:val="00026B2B"/>
    <w:rsid w:val="0002744C"/>
    <w:rsid w:val="0002785B"/>
    <w:rsid w:val="00027C47"/>
    <w:rsid w:val="00027E04"/>
    <w:rsid w:val="000305BF"/>
    <w:rsid w:val="00030960"/>
    <w:rsid w:val="0003164D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CE9"/>
    <w:rsid w:val="00040E04"/>
    <w:rsid w:val="00040E3F"/>
    <w:rsid w:val="00041BBD"/>
    <w:rsid w:val="000424B8"/>
    <w:rsid w:val="00042A8E"/>
    <w:rsid w:val="00043288"/>
    <w:rsid w:val="00043BF8"/>
    <w:rsid w:val="0004458E"/>
    <w:rsid w:val="00044E5A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0AAA"/>
    <w:rsid w:val="00051121"/>
    <w:rsid w:val="000516C9"/>
    <w:rsid w:val="000516FC"/>
    <w:rsid w:val="00051978"/>
    <w:rsid w:val="00051BEC"/>
    <w:rsid w:val="00051DF9"/>
    <w:rsid w:val="00052250"/>
    <w:rsid w:val="0005255E"/>
    <w:rsid w:val="000527E9"/>
    <w:rsid w:val="00052F11"/>
    <w:rsid w:val="00052F36"/>
    <w:rsid w:val="00053177"/>
    <w:rsid w:val="000538C9"/>
    <w:rsid w:val="000539EE"/>
    <w:rsid w:val="00053A59"/>
    <w:rsid w:val="00053E1F"/>
    <w:rsid w:val="00054417"/>
    <w:rsid w:val="00054816"/>
    <w:rsid w:val="00054C46"/>
    <w:rsid w:val="0005503D"/>
    <w:rsid w:val="00055263"/>
    <w:rsid w:val="0005551E"/>
    <w:rsid w:val="00055A7F"/>
    <w:rsid w:val="00055C43"/>
    <w:rsid w:val="000560F0"/>
    <w:rsid w:val="000566A8"/>
    <w:rsid w:val="000569D3"/>
    <w:rsid w:val="00056D4D"/>
    <w:rsid w:val="000570FA"/>
    <w:rsid w:val="000571CC"/>
    <w:rsid w:val="00057454"/>
    <w:rsid w:val="00057C54"/>
    <w:rsid w:val="00057CF9"/>
    <w:rsid w:val="00057D84"/>
    <w:rsid w:val="00057F79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BF2"/>
    <w:rsid w:val="00062DE0"/>
    <w:rsid w:val="000630FB"/>
    <w:rsid w:val="000639F1"/>
    <w:rsid w:val="00063C0F"/>
    <w:rsid w:val="00063DCB"/>
    <w:rsid w:val="0006578C"/>
    <w:rsid w:val="00065A39"/>
    <w:rsid w:val="00065B57"/>
    <w:rsid w:val="00065D41"/>
    <w:rsid w:val="0006670C"/>
    <w:rsid w:val="00066D5F"/>
    <w:rsid w:val="0006779F"/>
    <w:rsid w:val="00067A04"/>
    <w:rsid w:val="00067B51"/>
    <w:rsid w:val="0007025E"/>
    <w:rsid w:val="00070612"/>
    <w:rsid w:val="00070B78"/>
    <w:rsid w:val="00071000"/>
    <w:rsid w:val="0007125E"/>
    <w:rsid w:val="000713B2"/>
    <w:rsid w:val="0007213B"/>
    <w:rsid w:val="00072196"/>
    <w:rsid w:val="000723A8"/>
    <w:rsid w:val="000727AC"/>
    <w:rsid w:val="00072B1D"/>
    <w:rsid w:val="0007326A"/>
    <w:rsid w:val="0007345B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0AC"/>
    <w:rsid w:val="00077363"/>
    <w:rsid w:val="0008076D"/>
    <w:rsid w:val="00080C86"/>
    <w:rsid w:val="00080E97"/>
    <w:rsid w:val="00081EAC"/>
    <w:rsid w:val="000824F1"/>
    <w:rsid w:val="0008292C"/>
    <w:rsid w:val="000829AE"/>
    <w:rsid w:val="00083719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607"/>
    <w:rsid w:val="00093725"/>
    <w:rsid w:val="00093FE5"/>
    <w:rsid w:val="000940EF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5FFE"/>
    <w:rsid w:val="0009625A"/>
    <w:rsid w:val="000963E2"/>
    <w:rsid w:val="0009657F"/>
    <w:rsid w:val="000968D3"/>
    <w:rsid w:val="00096AFB"/>
    <w:rsid w:val="0009705C"/>
    <w:rsid w:val="000973E5"/>
    <w:rsid w:val="000975FF"/>
    <w:rsid w:val="00097626"/>
    <w:rsid w:val="0009787C"/>
    <w:rsid w:val="000979AD"/>
    <w:rsid w:val="000A08AD"/>
    <w:rsid w:val="000A0940"/>
    <w:rsid w:val="000A0C94"/>
    <w:rsid w:val="000A0F75"/>
    <w:rsid w:val="000A109B"/>
    <w:rsid w:val="000A1418"/>
    <w:rsid w:val="000A153B"/>
    <w:rsid w:val="000A1CF3"/>
    <w:rsid w:val="000A2098"/>
    <w:rsid w:val="000A2156"/>
    <w:rsid w:val="000A2158"/>
    <w:rsid w:val="000A278F"/>
    <w:rsid w:val="000A2B4B"/>
    <w:rsid w:val="000A2BCD"/>
    <w:rsid w:val="000A2EAC"/>
    <w:rsid w:val="000A2F93"/>
    <w:rsid w:val="000A30B5"/>
    <w:rsid w:val="000A37F9"/>
    <w:rsid w:val="000A3C65"/>
    <w:rsid w:val="000A459A"/>
    <w:rsid w:val="000A49EA"/>
    <w:rsid w:val="000A4FF9"/>
    <w:rsid w:val="000A5C99"/>
    <w:rsid w:val="000A679F"/>
    <w:rsid w:val="000A68F4"/>
    <w:rsid w:val="000A6968"/>
    <w:rsid w:val="000A72FE"/>
    <w:rsid w:val="000A7949"/>
    <w:rsid w:val="000B066F"/>
    <w:rsid w:val="000B0A14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809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306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0F7D"/>
    <w:rsid w:val="000C10DC"/>
    <w:rsid w:val="000C13B0"/>
    <w:rsid w:val="000C1C7E"/>
    <w:rsid w:val="000C2031"/>
    <w:rsid w:val="000C20EE"/>
    <w:rsid w:val="000C2997"/>
    <w:rsid w:val="000C3025"/>
    <w:rsid w:val="000C3672"/>
    <w:rsid w:val="000C36A8"/>
    <w:rsid w:val="000C3897"/>
    <w:rsid w:val="000C3A38"/>
    <w:rsid w:val="000C404D"/>
    <w:rsid w:val="000C4185"/>
    <w:rsid w:val="000C473B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C7C8C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615"/>
    <w:rsid w:val="000D4A59"/>
    <w:rsid w:val="000D4FC6"/>
    <w:rsid w:val="000D59BE"/>
    <w:rsid w:val="000D5F3C"/>
    <w:rsid w:val="000D6501"/>
    <w:rsid w:val="000D6A81"/>
    <w:rsid w:val="000D7C48"/>
    <w:rsid w:val="000D7C7C"/>
    <w:rsid w:val="000E05ED"/>
    <w:rsid w:val="000E0E97"/>
    <w:rsid w:val="000E0FDE"/>
    <w:rsid w:val="000E1241"/>
    <w:rsid w:val="000E140D"/>
    <w:rsid w:val="000E1C92"/>
    <w:rsid w:val="000E1EE2"/>
    <w:rsid w:val="000E1F44"/>
    <w:rsid w:val="000E27A6"/>
    <w:rsid w:val="000E36E3"/>
    <w:rsid w:val="000E3AC2"/>
    <w:rsid w:val="000E3AD0"/>
    <w:rsid w:val="000E3E2A"/>
    <w:rsid w:val="000E3FA7"/>
    <w:rsid w:val="000E45BA"/>
    <w:rsid w:val="000E4D8E"/>
    <w:rsid w:val="000E4EA4"/>
    <w:rsid w:val="000E555F"/>
    <w:rsid w:val="000E63B3"/>
    <w:rsid w:val="000E66BF"/>
    <w:rsid w:val="000E6C8F"/>
    <w:rsid w:val="000E701D"/>
    <w:rsid w:val="000E73AF"/>
    <w:rsid w:val="000E7F82"/>
    <w:rsid w:val="000F0886"/>
    <w:rsid w:val="000F0E70"/>
    <w:rsid w:val="000F0EE1"/>
    <w:rsid w:val="000F106D"/>
    <w:rsid w:val="000F17C4"/>
    <w:rsid w:val="000F18FF"/>
    <w:rsid w:val="000F256A"/>
    <w:rsid w:val="000F2726"/>
    <w:rsid w:val="000F2BCB"/>
    <w:rsid w:val="000F37C4"/>
    <w:rsid w:val="000F3937"/>
    <w:rsid w:val="000F422B"/>
    <w:rsid w:val="000F4853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2023"/>
    <w:rsid w:val="00102D48"/>
    <w:rsid w:val="00103372"/>
    <w:rsid w:val="00103507"/>
    <w:rsid w:val="001040E0"/>
    <w:rsid w:val="001042AC"/>
    <w:rsid w:val="00104CA6"/>
    <w:rsid w:val="001051C6"/>
    <w:rsid w:val="00105857"/>
    <w:rsid w:val="00105903"/>
    <w:rsid w:val="001076F0"/>
    <w:rsid w:val="0011021C"/>
    <w:rsid w:val="001114B0"/>
    <w:rsid w:val="00111C99"/>
    <w:rsid w:val="00112351"/>
    <w:rsid w:val="00112424"/>
    <w:rsid w:val="001128E2"/>
    <w:rsid w:val="0011294C"/>
    <w:rsid w:val="00112B9D"/>
    <w:rsid w:val="00112FFC"/>
    <w:rsid w:val="00113617"/>
    <w:rsid w:val="00113957"/>
    <w:rsid w:val="00113A71"/>
    <w:rsid w:val="00113CC7"/>
    <w:rsid w:val="00113D34"/>
    <w:rsid w:val="00114184"/>
    <w:rsid w:val="00114633"/>
    <w:rsid w:val="00115459"/>
    <w:rsid w:val="00115755"/>
    <w:rsid w:val="00117147"/>
    <w:rsid w:val="0011747C"/>
    <w:rsid w:val="00117A4C"/>
    <w:rsid w:val="00117C30"/>
    <w:rsid w:val="001201FE"/>
    <w:rsid w:val="00120625"/>
    <w:rsid w:val="001206AB"/>
    <w:rsid w:val="00120708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A64"/>
    <w:rsid w:val="00123FB2"/>
    <w:rsid w:val="001240D5"/>
    <w:rsid w:val="00124C05"/>
    <w:rsid w:val="001252FB"/>
    <w:rsid w:val="00125625"/>
    <w:rsid w:val="00126275"/>
    <w:rsid w:val="00126367"/>
    <w:rsid w:val="00126AB9"/>
    <w:rsid w:val="0012709F"/>
    <w:rsid w:val="001272CF"/>
    <w:rsid w:val="0012768E"/>
    <w:rsid w:val="00127B9E"/>
    <w:rsid w:val="001308E3"/>
    <w:rsid w:val="0013147E"/>
    <w:rsid w:val="00131729"/>
    <w:rsid w:val="00131C7F"/>
    <w:rsid w:val="00132359"/>
    <w:rsid w:val="00132955"/>
    <w:rsid w:val="00132DA8"/>
    <w:rsid w:val="0013306B"/>
    <w:rsid w:val="001338E4"/>
    <w:rsid w:val="001341FB"/>
    <w:rsid w:val="001342E3"/>
    <w:rsid w:val="001370DA"/>
    <w:rsid w:val="001373CD"/>
    <w:rsid w:val="00137B44"/>
    <w:rsid w:val="00137B81"/>
    <w:rsid w:val="00140027"/>
    <w:rsid w:val="001401EC"/>
    <w:rsid w:val="001402CF"/>
    <w:rsid w:val="001402D7"/>
    <w:rsid w:val="00140B82"/>
    <w:rsid w:val="001410A8"/>
    <w:rsid w:val="0014114B"/>
    <w:rsid w:val="00141B32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593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92B"/>
    <w:rsid w:val="00152D8C"/>
    <w:rsid w:val="00152DD1"/>
    <w:rsid w:val="0015457F"/>
    <w:rsid w:val="001546D5"/>
    <w:rsid w:val="001546DB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050"/>
    <w:rsid w:val="001611EA"/>
    <w:rsid w:val="00161487"/>
    <w:rsid w:val="001614F2"/>
    <w:rsid w:val="00161CBA"/>
    <w:rsid w:val="00161FDB"/>
    <w:rsid w:val="00162DBD"/>
    <w:rsid w:val="00163585"/>
    <w:rsid w:val="00163BA9"/>
    <w:rsid w:val="00163E5C"/>
    <w:rsid w:val="00164B80"/>
    <w:rsid w:val="00164EBE"/>
    <w:rsid w:val="0016523F"/>
    <w:rsid w:val="00165727"/>
    <w:rsid w:val="00165916"/>
    <w:rsid w:val="00165C3B"/>
    <w:rsid w:val="00166D50"/>
    <w:rsid w:val="00166FC8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3CCB"/>
    <w:rsid w:val="00174104"/>
    <w:rsid w:val="0017429E"/>
    <w:rsid w:val="001744B6"/>
    <w:rsid w:val="00174873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29C9"/>
    <w:rsid w:val="001835CA"/>
    <w:rsid w:val="0018514D"/>
    <w:rsid w:val="001855F0"/>
    <w:rsid w:val="001861BB"/>
    <w:rsid w:val="00186C21"/>
    <w:rsid w:val="00186D2F"/>
    <w:rsid w:val="0018733A"/>
    <w:rsid w:val="001879EC"/>
    <w:rsid w:val="00187B4B"/>
    <w:rsid w:val="00187DEA"/>
    <w:rsid w:val="00190000"/>
    <w:rsid w:val="00190ABE"/>
    <w:rsid w:val="00190B6C"/>
    <w:rsid w:val="00191675"/>
    <w:rsid w:val="00191688"/>
    <w:rsid w:val="00191CF4"/>
    <w:rsid w:val="00192016"/>
    <w:rsid w:val="00193491"/>
    <w:rsid w:val="00193ACA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808"/>
    <w:rsid w:val="001A0876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B3E"/>
    <w:rsid w:val="001A6E13"/>
    <w:rsid w:val="001A726D"/>
    <w:rsid w:val="001B01BA"/>
    <w:rsid w:val="001B0365"/>
    <w:rsid w:val="001B0958"/>
    <w:rsid w:val="001B0AE2"/>
    <w:rsid w:val="001B0FE8"/>
    <w:rsid w:val="001B1012"/>
    <w:rsid w:val="001B18AA"/>
    <w:rsid w:val="001B1D12"/>
    <w:rsid w:val="001B2EEB"/>
    <w:rsid w:val="001B302D"/>
    <w:rsid w:val="001B31C5"/>
    <w:rsid w:val="001B3205"/>
    <w:rsid w:val="001B3304"/>
    <w:rsid w:val="001B362A"/>
    <w:rsid w:val="001B3785"/>
    <w:rsid w:val="001B37C0"/>
    <w:rsid w:val="001B4572"/>
    <w:rsid w:val="001B4936"/>
    <w:rsid w:val="001B4AE8"/>
    <w:rsid w:val="001B4CA2"/>
    <w:rsid w:val="001B519D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0CF3"/>
    <w:rsid w:val="001D15A6"/>
    <w:rsid w:val="001D1751"/>
    <w:rsid w:val="001D17AF"/>
    <w:rsid w:val="001D1D55"/>
    <w:rsid w:val="001D23BA"/>
    <w:rsid w:val="001D2DE0"/>
    <w:rsid w:val="001D3A48"/>
    <w:rsid w:val="001D3A5E"/>
    <w:rsid w:val="001D412D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0A88"/>
    <w:rsid w:val="001E1116"/>
    <w:rsid w:val="001E19EF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5D93"/>
    <w:rsid w:val="001E6125"/>
    <w:rsid w:val="001E6523"/>
    <w:rsid w:val="001E6650"/>
    <w:rsid w:val="001E6E46"/>
    <w:rsid w:val="001E76F3"/>
    <w:rsid w:val="001E77C4"/>
    <w:rsid w:val="001F0DF5"/>
    <w:rsid w:val="001F0FDE"/>
    <w:rsid w:val="001F1489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29E"/>
    <w:rsid w:val="001F787B"/>
    <w:rsid w:val="00200171"/>
    <w:rsid w:val="00200218"/>
    <w:rsid w:val="0020097F"/>
    <w:rsid w:val="00200989"/>
    <w:rsid w:val="00200AD8"/>
    <w:rsid w:val="002014B2"/>
    <w:rsid w:val="00201914"/>
    <w:rsid w:val="00201925"/>
    <w:rsid w:val="00201EBA"/>
    <w:rsid w:val="00201F6F"/>
    <w:rsid w:val="0020201E"/>
    <w:rsid w:val="002020A7"/>
    <w:rsid w:val="00202399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46D"/>
    <w:rsid w:val="00210D11"/>
    <w:rsid w:val="0021109B"/>
    <w:rsid w:val="00211F37"/>
    <w:rsid w:val="00212124"/>
    <w:rsid w:val="002127FA"/>
    <w:rsid w:val="00212D5D"/>
    <w:rsid w:val="00212EE5"/>
    <w:rsid w:val="002132A7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524"/>
    <w:rsid w:val="002229D4"/>
    <w:rsid w:val="00222C6F"/>
    <w:rsid w:val="00222C99"/>
    <w:rsid w:val="00223989"/>
    <w:rsid w:val="00223C32"/>
    <w:rsid w:val="00223D23"/>
    <w:rsid w:val="00223FE5"/>
    <w:rsid w:val="00224537"/>
    <w:rsid w:val="0022488A"/>
    <w:rsid w:val="00224C6F"/>
    <w:rsid w:val="002251C4"/>
    <w:rsid w:val="0022563D"/>
    <w:rsid w:val="00225E8B"/>
    <w:rsid w:val="00225EBA"/>
    <w:rsid w:val="00226255"/>
    <w:rsid w:val="00226809"/>
    <w:rsid w:val="00230227"/>
    <w:rsid w:val="00230F61"/>
    <w:rsid w:val="00231403"/>
    <w:rsid w:val="002314E3"/>
    <w:rsid w:val="002318B2"/>
    <w:rsid w:val="002319FA"/>
    <w:rsid w:val="00231BC8"/>
    <w:rsid w:val="00231DA8"/>
    <w:rsid w:val="00231ED2"/>
    <w:rsid w:val="00232A51"/>
    <w:rsid w:val="002348DA"/>
    <w:rsid w:val="0023547E"/>
    <w:rsid w:val="002355E4"/>
    <w:rsid w:val="0023587E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951"/>
    <w:rsid w:val="00242B7E"/>
    <w:rsid w:val="00242DCD"/>
    <w:rsid w:val="00243118"/>
    <w:rsid w:val="0024331D"/>
    <w:rsid w:val="002434AE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2AC"/>
    <w:rsid w:val="002463BA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7E9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839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A45"/>
    <w:rsid w:val="002658AD"/>
    <w:rsid w:val="00265DB5"/>
    <w:rsid w:val="00265EC5"/>
    <w:rsid w:val="00266642"/>
    <w:rsid w:val="00266C20"/>
    <w:rsid w:val="002671BC"/>
    <w:rsid w:val="002678C6"/>
    <w:rsid w:val="00267D23"/>
    <w:rsid w:val="0027018F"/>
    <w:rsid w:val="002707AE"/>
    <w:rsid w:val="00271BF6"/>
    <w:rsid w:val="00271DAE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4B66"/>
    <w:rsid w:val="0027542C"/>
    <w:rsid w:val="0027546F"/>
    <w:rsid w:val="00275D2C"/>
    <w:rsid w:val="00275FC4"/>
    <w:rsid w:val="002764C3"/>
    <w:rsid w:val="00276F10"/>
    <w:rsid w:val="0027710D"/>
    <w:rsid w:val="00277B30"/>
    <w:rsid w:val="00277C81"/>
    <w:rsid w:val="002800F6"/>
    <w:rsid w:val="0028011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5FA5"/>
    <w:rsid w:val="002860AE"/>
    <w:rsid w:val="00286750"/>
    <w:rsid w:val="0028686D"/>
    <w:rsid w:val="002869DF"/>
    <w:rsid w:val="00286CBC"/>
    <w:rsid w:val="002873E8"/>
    <w:rsid w:val="0029035F"/>
    <w:rsid w:val="002906C4"/>
    <w:rsid w:val="00290A48"/>
    <w:rsid w:val="002913C8"/>
    <w:rsid w:val="002914C9"/>
    <w:rsid w:val="00291BA6"/>
    <w:rsid w:val="00292249"/>
    <w:rsid w:val="002922F5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95A5D"/>
    <w:rsid w:val="002A0237"/>
    <w:rsid w:val="002A16D4"/>
    <w:rsid w:val="002A19B4"/>
    <w:rsid w:val="002A1A34"/>
    <w:rsid w:val="002A1E98"/>
    <w:rsid w:val="002A250A"/>
    <w:rsid w:val="002A28BF"/>
    <w:rsid w:val="002A35E2"/>
    <w:rsid w:val="002A36B8"/>
    <w:rsid w:val="002A3B3C"/>
    <w:rsid w:val="002A4027"/>
    <w:rsid w:val="002A4375"/>
    <w:rsid w:val="002A4F9C"/>
    <w:rsid w:val="002A524F"/>
    <w:rsid w:val="002A5468"/>
    <w:rsid w:val="002A569A"/>
    <w:rsid w:val="002A5804"/>
    <w:rsid w:val="002A5B1C"/>
    <w:rsid w:val="002A5BC9"/>
    <w:rsid w:val="002A641D"/>
    <w:rsid w:val="002A683F"/>
    <w:rsid w:val="002A7511"/>
    <w:rsid w:val="002A77B4"/>
    <w:rsid w:val="002A7A10"/>
    <w:rsid w:val="002A7E90"/>
    <w:rsid w:val="002A7ECE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3DFE"/>
    <w:rsid w:val="002B4C03"/>
    <w:rsid w:val="002B5997"/>
    <w:rsid w:val="002B625A"/>
    <w:rsid w:val="002B6362"/>
    <w:rsid w:val="002B6542"/>
    <w:rsid w:val="002B6AC4"/>
    <w:rsid w:val="002B7544"/>
    <w:rsid w:val="002B7713"/>
    <w:rsid w:val="002C0633"/>
    <w:rsid w:val="002C0A75"/>
    <w:rsid w:val="002C0A93"/>
    <w:rsid w:val="002C0B4D"/>
    <w:rsid w:val="002C0E8F"/>
    <w:rsid w:val="002C1087"/>
    <w:rsid w:val="002C1BEA"/>
    <w:rsid w:val="002C1F21"/>
    <w:rsid w:val="002C2394"/>
    <w:rsid w:val="002C23CD"/>
    <w:rsid w:val="002C24AC"/>
    <w:rsid w:val="002C26A5"/>
    <w:rsid w:val="002C2922"/>
    <w:rsid w:val="002C397B"/>
    <w:rsid w:val="002C3B45"/>
    <w:rsid w:val="002C42A2"/>
    <w:rsid w:val="002C4366"/>
    <w:rsid w:val="002C47E6"/>
    <w:rsid w:val="002C5264"/>
    <w:rsid w:val="002C52BD"/>
    <w:rsid w:val="002C670A"/>
    <w:rsid w:val="002C6807"/>
    <w:rsid w:val="002C6F6A"/>
    <w:rsid w:val="002C7101"/>
    <w:rsid w:val="002C71C3"/>
    <w:rsid w:val="002C741D"/>
    <w:rsid w:val="002C7512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647"/>
    <w:rsid w:val="002D585C"/>
    <w:rsid w:val="002D59E1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21C0"/>
    <w:rsid w:val="002F26E8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0FC5"/>
    <w:rsid w:val="00301A68"/>
    <w:rsid w:val="00301EE1"/>
    <w:rsid w:val="00301FFD"/>
    <w:rsid w:val="00302064"/>
    <w:rsid w:val="0030259E"/>
    <w:rsid w:val="00302F8C"/>
    <w:rsid w:val="00303497"/>
    <w:rsid w:val="00303995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05F"/>
    <w:rsid w:val="0031095C"/>
    <w:rsid w:val="00310AB5"/>
    <w:rsid w:val="003114DD"/>
    <w:rsid w:val="00311595"/>
    <w:rsid w:val="003116E5"/>
    <w:rsid w:val="00311A46"/>
    <w:rsid w:val="00311ABE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B20"/>
    <w:rsid w:val="00315CD6"/>
    <w:rsid w:val="00315FC3"/>
    <w:rsid w:val="0031606C"/>
    <w:rsid w:val="00316353"/>
    <w:rsid w:val="003163ED"/>
    <w:rsid w:val="00316EE1"/>
    <w:rsid w:val="00317425"/>
    <w:rsid w:val="00317454"/>
    <w:rsid w:val="00317530"/>
    <w:rsid w:val="00317850"/>
    <w:rsid w:val="003178EA"/>
    <w:rsid w:val="00317F1F"/>
    <w:rsid w:val="003201E3"/>
    <w:rsid w:val="003207F7"/>
    <w:rsid w:val="00320B2A"/>
    <w:rsid w:val="003210B0"/>
    <w:rsid w:val="003214B2"/>
    <w:rsid w:val="00321C2F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184A"/>
    <w:rsid w:val="00332BC9"/>
    <w:rsid w:val="00334B69"/>
    <w:rsid w:val="00334D4D"/>
    <w:rsid w:val="003350A4"/>
    <w:rsid w:val="003359DC"/>
    <w:rsid w:val="00335BE6"/>
    <w:rsid w:val="00336B52"/>
    <w:rsid w:val="00336C4C"/>
    <w:rsid w:val="00336F67"/>
    <w:rsid w:val="0033726D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316"/>
    <w:rsid w:val="00356D7E"/>
    <w:rsid w:val="00356EF4"/>
    <w:rsid w:val="003574C4"/>
    <w:rsid w:val="00357909"/>
    <w:rsid w:val="003579D4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BE2"/>
    <w:rsid w:val="00364EDE"/>
    <w:rsid w:val="00365163"/>
    <w:rsid w:val="003652A0"/>
    <w:rsid w:val="003652FF"/>
    <w:rsid w:val="00365770"/>
    <w:rsid w:val="0036654D"/>
    <w:rsid w:val="00366973"/>
    <w:rsid w:val="00367145"/>
    <w:rsid w:val="00367C4E"/>
    <w:rsid w:val="00370E81"/>
    <w:rsid w:val="00371810"/>
    <w:rsid w:val="00371F4F"/>
    <w:rsid w:val="003720B0"/>
    <w:rsid w:val="00372480"/>
    <w:rsid w:val="00372A4E"/>
    <w:rsid w:val="00372CB7"/>
    <w:rsid w:val="00372D4B"/>
    <w:rsid w:val="00372F31"/>
    <w:rsid w:val="003732C4"/>
    <w:rsid w:val="003732E2"/>
    <w:rsid w:val="0037368B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0A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052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843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1C8"/>
    <w:rsid w:val="00392213"/>
    <w:rsid w:val="00393085"/>
    <w:rsid w:val="00393103"/>
    <w:rsid w:val="003937F6"/>
    <w:rsid w:val="00393FCE"/>
    <w:rsid w:val="0039412C"/>
    <w:rsid w:val="003943DC"/>
    <w:rsid w:val="00394577"/>
    <w:rsid w:val="00394834"/>
    <w:rsid w:val="00394A24"/>
    <w:rsid w:val="00394DE3"/>
    <w:rsid w:val="00395712"/>
    <w:rsid w:val="00395BA4"/>
    <w:rsid w:val="00396F9E"/>
    <w:rsid w:val="00397AF1"/>
    <w:rsid w:val="00397BFF"/>
    <w:rsid w:val="003A0DCE"/>
    <w:rsid w:val="003A1331"/>
    <w:rsid w:val="003A18D9"/>
    <w:rsid w:val="003A1A21"/>
    <w:rsid w:val="003A1A98"/>
    <w:rsid w:val="003A1D19"/>
    <w:rsid w:val="003A2286"/>
    <w:rsid w:val="003A2AB7"/>
    <w:rsid w:val="003A2D28"/>
    <w:rsid w:val="003A31CB"/>
    <w:rsid w:val="003A3B79"/>
    <w:rsid w:val="003A4325"/>
    <w:rsid w:val="003A4497"/>
    <w:rsid w:val="003A52E3"/>
    <w:rsid w:val="003A53D7"/>
    <w:rsid w:val="003A5606"/>
    <w:rsid w:val="003A5D36"/>
    <w:rsid w:val="003A6621"/>
    <w:rsid w:val="003A6BAA"/>
    <w:rsid w:val="003A74F5"/>
    <w:rsid w:val="003A750B"/>
    <w:rsid w:val="003A77E4"/>
    <w:rsid w:val="003A7BDC"/>
    <w:rsid w:val="003A7DC0"/>
    <w:rsid w:val="003A7E6D"/>
    <w:rsid w:val="003B078C"/>
    <w:rsid w:val="003B0A31"/>
    <w:rsid w:val="003B1253"/>
    <w:rsid w:val="003B139A"/>
    <w:rsid w:val="003B2110"/>
    <w:rsid w:val="003B27A0"/>
    <w:rsid w:val="003B2B24"/>
    <w:rsid w:val="003B2C2E"/>
    <w:rsid w:val="003B35CF"/>
    <w:rsid w:val="003B38B6"/>
    <w:rsid w:val="003B38BF"/>
    <w:rsid w:val="003B3A5C"/>
    <w:rsid w:val="003B3ED6"/>
    <w:rsid w:val="003B48CE"/>
    <w:rsid w:val="003B4F13"/>
    <w:rsid w:val="003B4F8C"/>
    <w:rsid w:val="003B516E"/>
    <w:rsid w:val="003B519A"/>
    <w:rsid w:val="003B5325"/>
    <w:rsid w:val="003B53D2"/>
    <w:rsid w:val="003B5EBA"/>
    <w:rsid w:val="003B6023"/>
    <w:rsid w:val="003B71A9"/>
    <w:rsid w:val="003B75AB"/>
    <w:rsid w:val="003B77AC"/>
    <w:rsid w:val="003B7893"/>
    <w:rsid w:val="003C00FA"/>
    <w:rsid w:val="003C01BF"/>
    <w:rsid w:val="003C0685"/>
    <w:rsid w:val="003C08B1"/>
    <w:rsid w:val="003C0ABC"/>
    <w:rsid w:val="003C0F77"/>
    <w:rsid w:val="003C1097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C7C06"/>
    <w:rsid w:val="003C7E3E"/>
    <w:rsid w:val="003D03FA"/>
    <w:rsid w:val="003D100C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E56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066"/>
    <w:rsid w:val="003E11E2"/>
    <w:rsid w:val="003E1282"/>
    <w:rsid w:val="003E147A"/>
    <w:rsid w:val="003E195F"/>
    <w:rsid w:val="003E19FB"/>
    <w:rsid w:val="003E2ADC"/>
    <w:rsid w:val="003E2CC3"/>
    <w:rsid w:val="003E3C71"/>
    <w:rsid w:val="003E41A2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5C2"/>
    <w:rsid w:val="003E77CF"/>
    <w:rsid w:val="003E7ADB"/>
    <w:rsid w:val="003E7FBE"/>
    <w:rsid w:val="003F03CE"/>
    <w:rsid w:val="003F07C1"/>
    <w:rsid w:val="003F091C"/>
    <w:rsid w:val="003F14C0"/>
    <w:rsid w:val="003F18CD"/>
    <w:rsid w:val="003F19FF"/>
    <w:rsid w:val="003F1B1B"/>
    <w:rsid w:val="003F1B2F"/>
    <w:rsid w:val="003F1BF6"/>
    <w:rsid w:val="003F2354"/>
    <w:rsid w:val="003F2AD6"/>
    <w:rsid w:val="003F2CD1"/>
    <w:rsid w:val="003F2D12"/>
    <w:rsid w:val="003F2F53"/>
    <w:rsid w:val="003F3574"/>
    <w:rsid w:val="003F3A00"/>
    <w:rsid w:val="003F3F59"/>
    <w:rsid w:val="003F44FF"/>
    <w:rsid w:val="003F4BA0"/>
    <w:rsid w:val="003F4DA6"/>
    <w:rsid w:val="003F4FA3"/>
    <w:rsid w:val="003F5804"/>
    <w:rsid w:val="003F6816"/>
    <w:rsid w:val="003F6D3D"/>
    <w:rsid w:val="003F6DAA"/>
    <w:rsid w:val="003F70BE"/>
    <w:rsid w:val="003F7179"/>
    <w:rsid w:val="003F774C"/>
    <w:rsid w:val="004001CF"/>
    <w:rsid w:val="00401536"/>
    <w:rsid w:val="0040175B"/>
    <w:rsid w:val="00401FD5"/>
    <w:rsid w:val="0040205B"/>
    <w:rsid w:val="0040224C"/>
    <w:rsid w:val="0040244A"/>
    <w:rsid w:val="00402622"/>
    <w:rsid w:val="0040312D"/>
    <w:rsid w:val="0040327F"/>
    <w:rsid w:val="004033D0"/>
    <w:rsid w:val="00403F80"/>
    <w:rsid w:val="00404E8E"/>
    <w:rsid w:val="004051B7"/>
    <w:rsid w:val="00405450"/>
    <w:rsid w:val="00405859"/>
    <w:rsid w:val="00405E40"/>
    <w:rsid w:val="00405FB1"/>
    <w:rsid w:val="00406029"/>
    <w:rsid w:val="00406561"/>
    <w:rsid w:val="00406820"/>
    <w:rsid w:val="00407161"/>
    <w:rsid w:val="0040725D"/>
    <w:rsid w:val="00407583"/>
    <w:rsid w:val="00407769"/>
    <w:rsid w:val="00407C62"/>
    <w:rsid w:val="00407CDE"/>
    <w:rsid w:val="00407D97"/>
    <w:rsid w:val="00407EFE"/>
    <w:rsid w:val="00407F65"/>
    <w:rsid w:val="0041079B"/>
    <w:rsid w:val="0041097F"/>
    <w:rsid w:val="00410C3C"/>
    <w:rsid w:val="00410D8F"/>
    <w:rsid w:val="00411279"/>
    <w:rsid w:val="00411527"/>
    <w:rsid w:val="004115F5"/>
    <w:rsid w:val="00412045"/>
    <w:rsid w:val="004128A9"/>
    <w:rsid w:val="00412D59"/>
    <w:rsid w:val="00412FF0"/>
    <w:rsid w:val="00414035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682E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210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ADB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A9F"/>
    <w:rsid w:val="00431B7A"/>
    <w:rsid w:val="00431C13"/>
    <w:rsid w:val="00431FC5"/>
    <w:rsid w:val="00432B70"/>
    <w:rsid w:val="00432DC5"/>
    <w:rsid w:val="004334A6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330"/>
    <w:rsid w:val="004365A6"/>
    <w:rsid w:val="004365DE"/>
    <w:rsid w:val="00437818"/>
    <w:rsid w:val="00437CE9"/>
    <w:rsid w:val="0044192D"/>
    <w:rsid w:val="00441C08"/>
    <w:rsid w:val="00441C2C"/>
    <w:rsid w:val="00442711"/>
    <w:rsid w:val="0044283A"/>
    <w:rsid w:val="00442840"/>
    <w:rsid w:val="00442AC9"/>
    <w:rsid w:val="00442D58"/>
    <w:rsid w:val="0044335D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EF1"/>
    <w:rsid w:val="00446F2D"/>
    <w:rsid w:val="0044720D"/>
    <w:rsid w:val="004477D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3EF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806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62A"/>
    <w:rsid w:val="00466866"/>
    <w:rsid w:val="00466CDE"/>
    <w:rsid w:val="0046712E"/>
    <w:rsid w:val="0047026B"/>
    <w:rsid w:val="004702EB"/>
    <w:rsid w:val="00470589"/>
    <w:rsid w:val="004709C1"/>
    <w:rsid w:val="00470E72"/>
    <w:rsid w:val="00471350"/>
    <w:rsid w:val="00471452"/>
    <w:rsid w:val="004717EA"/>
    <w:rsid w:val="00472977"/>
    <w:rsid w:val="00472A4E"/>
    <w:rsid w:val="00473045"/>
    <w:rsid w:val="004731E8"/>
    <w:rsid w:val="00473217"/>
    <w:rsid w:val="00473E7A"/>
    <w:rsid w:val="00474155"/>
    <w:rsid w:val="004743A5"/>
    <w:rsid w:val="0047469F"/>
    <w:rsid w:val="00474910"/>
    <w:rsid w:val="00475AF1"/>
    <w:rsid w:val="00475B25"/>
    <w:rsid w:val="00475C56"/>
    <w:rsid w:val="0047649C"/>
    <w:rsid w:val="00476A0E"/>
    <w:rsid w:val="00477256"/>
    <w:rsid w:val="00477BF4"/>
    <w:rsid w:val="00477EA6"/>
    <w:rsid w:val="004800A7"/>
    <w:rsid w:val="00480701"/>
    <w:rsid w:val="0048075F"/>
    <w:rsid w:val="00480B4A"/>
    <w:rsid w:val="00480C5D"/>
    <w:rsid w:val="00480D42"/>
    <w:rsid w:val="0048179F"/>
    <w:rsid w:val="004820F3"/>
    <w:rsid w:val="00482911"/>
    <w:rsid w:val="00482D3A"/>
    <w:rsid w:val="00482FCD"/>
    <w:rsid w:val="00483133"/>
    <w:rsid w:val="00484DFA"/>
    <w:rsid w:val="00485DC7"/>
    <w:rsid w:val="004864A2"/>
    <w:rsid w:val="0048656C"/>
    <w:rsid w:val="0048668C"/>
    <w:rsid w:val="00486B4E"/>
    <w:rsid w:val="0048779B"/>
    <w:rsid w:val="00487C44"/>
    <w:rsid w:val="00487FDB"/>
    <w:rsid w:val="00490812"/>
    <w:rsid w:val="00490FCE"/>
    <w:rsid w:val="00491034"/>
    <w:rsid w:val="0049104B"/>
    <w:rsid w:val="004914F9"/>
    <w:rsid w:val="00491C53"/>
    <w:rsid w:val="00491D8F"/>
    <w:rsid w:val="004921D2"/>
    <w:rsid w:val="00492519"/>
    <w:rsid w:val="00492843"/>
    <w:rsid w:val="0049301C"/>
    <w:rsid w:val="004939C0"/>
    <w:rsid w:val="004940A4"/>
    <w:rsid w:val="004940D5"/>
    <w:rsid w:val="004949E4"/>
    <w:rsid w:val="00494A1E"/>
    <w:rsid w:val="00494D8B"/>
    <w:rsid w:val="00494E43"/>
    <w:rsid w:val="00495979"/>
    <w:rsid w:val="0049636A"/>
    <w:rsid w:val="004966C3"/>
    <w:rsid w:val="00496B1D"/>
    <w:rsid w:val="00496BA2"/>
    <w:rsid w:val="00496CD8"/>
    <w:rsid w:val="0049707D"/>
    <w:rsid w:val="0049795C"/>
    <w:rsid w:val="004979C8"/>
    <w:rsid w:val="004A046F"/>
    <w:rsid w:val="004A0577"/>
    <w:rsid w:val="004A0A9F"/>
    <w:rsid w:val="004A0C93"/>
    <w:rsid w:val="004A144E"/>
    <w:rsid w:val="004A1AAC"/>
    <w:rsid w:val="004A1B96"/>
    <w:rsid w:val="004A1D96"/>
    <w:rsid w:val="004A20BF"/>
    <w:rsid w:val="004A21C4"/>
    <w:rsid w:val="004A30F0"/>
    <w:rsid w:val="004A3246"/>
    <w:rsid w:val="004A4424"/>
    <w:rsid w:val="004A4440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5B1"/>
    <w:rsid w:val="004B1D4A"/>
    <w:rsid w:val="004B1D9C"/>
    <w:rsid w:val="004B1F2C"/>
    <w:rsid w:val="004B2220"/>
    <w:rsid w:val="004B2CE4"/>
    <w:rsid w:val="004B4272"/>
    <w:rsid w:val="004B4290"/>
    <w:rsid w:val="004B43A2"/>
    <w:rsid w:val="004B4890"/>
    <w:rsid w:val="004B55B4"/>
    <w:rsid w:val="004B5836"/>
    <w:rsid w:val="004B5AE7"/>
    <w:rsid w:val="004B6FEC"/>
    <w:rsid w:val="004B712A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2F66"/>
    <w:rsid w:val="004C32CC"/>
    <w:rsid w:val="004C3551"/>
    <w:rsid w:val="004C3809"/>
    <w:rsid w:val="004C449F"/>
    <w:rsid w:val="004C4A3D"/>
    <w:rsid w:val="004C4A61"/>
    <w:rsid w:val="004C52E4"/>
    <w:rsid w:val="004C5331"/>
    <w:rsid w:val="004C582F"/>
    <w:rsid w:val="004C58B7"/>
    <w:rsid w:val="004C5DFE"/>
    <w:rsid w:val="004C7101"/>
    <w:rsid w:val="004C74E3"/>
    <w:rsid w:val="004C7997"/>
    <w:rsid w:val="004D07AB"/>
    <w:rsid w:val="004D0A9D"/>
    <w:rsid w:val="004D0CF6"/>
    <w:rsid w:val="004D1749"/>
    <w:rsid w:val="004D180D"/>
    <w:rsid w:val="004D1A27"/>
    <w:rsid w:val="004D1C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651"/>
    <w:rsid w:val="004D49EB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AF2"/>
    <w:rsid w:val="004E2BEA"/>
    <w:rsid w:val="004E3A1B"/>
    <w:rsid w:val="004E3DCF"/>
    <w:rsid w:val="004E3E6E"/>
    <w:rsid w:val="004E3F2F"/>
    <w:rsid w:val="004E3F3B"/>
    <w:rsid w:val="004E446E"/>
    <w:rsid w:val="004E4AB3"/>
    <w:rsid w:val="004E4F5E"/>
    <w:rsid w:val="004E5089"/>
    <w:rsid w:val="004E5877"/>
    <w:rsid w:val="004E59FB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287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A82"/>
    <w:rsid w:val="004F6BC3"/>
    <w:rsid w:val="004F6F41"/>
    <w:rsid w:val="004F739B"/>
    <w:rsid w:val="004F7C73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963"/>
    <w:rsid w:val="00503D46"/>
    <w:rsid w:val="00504607"/>
    <w:rsid w:val="00504CE2"/>
    <w:rsid w:val="00505B57"/>
    <w:rsid w:val="005061DE"/>
    <w:rsid w:val="00506279"/>
    <w:rsid w:val="00507A3B"/>
    <w:rsid w:val="005105FA"/>
    <w:rsid w:val="00510D5D"/>
    <w:rsid w:val="00510E50"/>
    <w:rsid w:val="00511A83"/>
    <w:rsid w:val="00511ED5"/>
    <w:rsid w:val="00512280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13"/>
    <w:rsid w:val="00522C92"/>
    <w:rsid w:val="005231C7"/>
    <w:rsid w:val="0052337D"/>
    <w:rsid w:val="00523989"/>
    <w:rsid w:val="00523D50"/>
    <w:rsid w:val="00523FFF"/>
    <w:rsid w:val="0052405D"/>
    <w:rsid w:val="0052477D"/>
    <w:rsid w:val="005254B0"/>
    <w:rsid w:val="00525B1A"/>
    <w:rsid w:val="005260C4"/>
    <w:rsid w:val="005264A0"/>
    <w:rsid w:val="00526B24"/>
    <w:rsid w:val="00527061"/>
    <w:rsid w:val="0052751E"/>
    <w:rsid w:val="0052793E"/>
    <w:rsid w:val="00527EAE"/>
    <w:rsid w:val="005300F8"/>
    <w:rsid w:val="005311C6"/>
    <w:rsid w:val="005311E5"/>
    <w:rsid w:val="00531665"/>
    <w:rsid w:val="005321A4"/>
    <w:rsid w:val="005347CE"/>
    <w:rsid w:val="00534BDA"/>
    <w:rsid w:val="005355E9"/>
    <w:rsid w:val="00535838"/>
    <w:rsid w:val="00535C92"/>
    <w:rsid w:val="00535E34"/>
    <w:rsid w:val="0053620F"/>
    <w:rsid w:val="005364A3"/>
    <w:rsid w:val="00536F4A"/>
    <w:rsid w:val="00537216"/>
    <w:rsid w:val="005372AD"/>
    <w:rsid w:val="005373C2"/>
    <w:rsid w:val="00537754"/>
    <w:rsid w:val="00537A0B"/>
    <w:rsid w:val="00537B76"/>
    <w:rsid w:val="0054073B"/>
    <w:rsid w:val="00540A35"/>
    <w:rsid w:val="00540A8B"/>
    <w:rsid w:val="00540D55"/>
    <w:rsid w:val="00540EF7"/>
    <w:rsid w:val="0054121F"/>
    <w:rsid w:val="0054147C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5383"/>
    <w:rsid w:val="00546D9C"/>
    <w:rsid w:val="00547DD9"/>
    <w:rsid w:val="00550893"/>
    <w:rsid w:val="00550F61"/>
    <w:rsid w:val="00551039"/>
    <w:rsid w:val="005510F2"/>
    <w:rsid w:val="0055166E"/>
    <w:rsid w:val="00551DF0"/>
    <w:rsid w:val="00552175"/>
    <w:rsid w:val="00552F06"/>
    <w:rsid w:val="0055324C"/>
    <w:rsid w:val="0055359F"/>
    <w:rsid w:val="00553733"/>
    <w:rsid w:val="0055393E"/>
    <w:rsid w:val="00553C04"/>
    <w:rsid w:val="00554301"/>
    <w:rsid w:val="0055456F"/>
    <w:rsid w:val="005551EB"/>
    <w:rsid w:val="005552C1"/>
    <w:rsid w:val="005561CD"/>
    <w:rsid w:val="00556346"/>
    <w:rsid w:val="00556BBD"/>
    <w:rsid w:val="00556BF2"/>
    <w:rsid w:val="0055779D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40A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240"/>
    <w:rsid w:val="00572286"/>
    <w:rsid w:val="00572B83"/>
    <w:rsid w:val="00573131"/>
    <w:rsid w:val="00573650"/>
    <w:rsid w:val="00573C4C"/>
    <w:rsid w:val="00574B0A"/>
    <w:rsid w:val="00574B42"/>
    <w:rsid w:val="00574FE5"/>
    <w:rsid w:val="00575534"/>
    <w:rsid w:val="0057607F"/>
    <w:rsid w:val="00577184"/>
    <w:rsid w:val="00577D01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0D3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72AD"/>
    <w:rsid w:val="00587358"/>
    <w:rsid w:val="0058769E"/>
    <w:rsid w:val="00587852"/>
    <w:rsid w:val="0059081E"/>
    <w:rsid w:val="0059093F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18E"/>
    <w:rsid w:val="005966AC"/>
    <w:rsid w:val="005966EE"/>
    <w:rsid w:val="00596974"/>
    <w:rsid w:val="005969E5"/>
    <w:rsid w:val="005971DC"/>
    <w:rsid w:val="00597487"/>
    <w:rsid w:val="005976AE"/>
    <w:rsid w:val="005976F7"/>
    <w:rsid w:val="005A0078"/>
    <w:rsid w:val="005A024C"/>
    <w:rsid w:val="005A13E8"/>
    <w:rsid w:val="005A13EC"/>
    <w:rsid w:val="005A1F73"/>
    <w:rsid w:val="005A2652"/>
    <w:rsid w:val="005A27FF"/>
    <w:rsid w:val="005A302B"/>
    <w:rsid w:val="005A41DA"/>
    <w:rsid w:val="005A42DF"/>
    <w:rsid w:val="005A47D8"/>
    <w:rsid w:val="005A5270"/>
    <w:rsid w:val="005A63E7"/>
    <w:rsid w:val="005A6401"/>
    <w:rsid w:val="005A64BD"/>
    <w:rsid w:val="005A6520"/>
    <w:rsid w:val="005A697E"/>
    <w:rsid w:val="005A7458"/>
    <w:rsid w:val="005A7549"/>
    <w:rsid w:val="005A774E"/>
    <w:rsid w:val="005A7CEA"/>
    <w:rsid w:val="005B008C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4A2"/>
    <w:rsid w:val="005B27D2"/>
    <w:rsid w:val="005B27F1"/>
    <w:rsid w:val="005B2AB7"/>
    <w:rsid w:val="005B2C99"/>
    <w:rsid w:val="005B2D08"/>
    <w:rsid w:val="005B3092"/>
    <w:rsid w:val="005B3138"/>
    <w:rsid w:val="005B4375"/>
    <w:rsid w:val="005B46C8"/>
    <w:rsid w:val="005B46F2"/>
    <w:rsid w:val="005B5390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317"/>
    <w:rsid w:val="005C45FF"/>
    <w:rsid w:val="005C505B"/>
    <w:rsid w:val="005C5343"/>
    <w:rsid w:val="005C5E8B"/>
    <w:rsid w:val="005C619C"/>
    <w:rsid w:val="005C6243"/>
    <w:rsid w:val="005C6248"/>
    <w:rsid w:val="005C6279"/>
    <w:rsid w:val="005C6300"/>
    <w:rsid w:val="005C68A5"/>
    <w:rsid w:val="005C6E5E"/>
    <w:rsid w:val="005C711D"/>
    <w:rsid w:val="005C7B61"/>
    <w:rsid w:val="005C7EF7"/>
    <w:rsid w:val="005D0037"/>
    <w:rsid w:val="005D02ED"/>
    <w:rsid w:val="005D0836"/>
    <w:rsid w:val="005D0890"/>
    <w:rsid w:val="005D136C"/>
    <w:rsid w:val="005D17FA"/>
    <w:rsid w:val="005D2799"/>
    <w:rsid w:val="005D2851"/>
    <w:rsid w:val="005D2873"/>
    <w:rsid w:val="005D2BDA"/>
    <w:rsid w:val="005D2EC3"/>
    <w:rsid w:val="005D3113"/>
    <w:rsid w:val="005D32D9"/>
    <w:rsid w:val="005D339C"/>
    <w:rsid w:val="005D34B3"/>
    <w:rsid w:val="005D38C0"/>
    <w:rsid w:val="005D482F"/>
    <w:rsid w:val="005D4F24"/>
    <w:rsid w:val="005D4F33"/>
    <w:rsid w:val="005D4FD4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240"/>
    <w:rsid w:val="005D732C"/>
    <w:rsid w:val="005D7FEF"/>
    <w:rsid w:val="005E0763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8E9"/>
    <w:rsid w:val="005E5C35"/>
    <w:rsid w:val="005E6052"/>
    <w:rsid w:val="005E6306"/>
    <w:rsid w:val="005E6B22"/>
    <w:rsid w:val="005E6BDF"/>
    <w:rsid w:val="005E6E77"/>
    <w:rsid w:val="005E7749"/>
    <w:rsid w:val="005E77AD"/>
    <w:rsid w:val="005E7AA4"/>
    <w:rsid w:val="005F015D"/>
    <w:rsid w:val="005F0ACE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CE6"/>
    <w:rsid w:val="005F4E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60010E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3FBD"/>
    <w:rsid w:val="006040CE"/>
    <w:rsid w:val="006040FB"/>
    <w:rsid w:val="0060432B"/>
    <w:rsid w:val="0060437D"/>
    <w:rsid w:val="00604CEF"/>
    <w:rsid w:val="00604CF7"/>
    <w:rsid w:val="00605453"/>
    <w:rsid w:val="00605C74"/>
    <w:rsid w:val="0060619C"/>
    <w:rsid w:val="006061EA"/>
    <w:rsid w:val="0060686E"/>
    <w:rsid w:val="006073E0"/>
    <w:rsid w:val="006076CB"/>
    <w:rsid w:val="00607C52"/>
    <w:rsid w:val="00607DB0"/>
    <w:rsid w:val="0061035A"/>
    <w:rsid w:val="00610CA6"/>
    <w:rsid w:val="00610ECF"/>
    <w:rsid w:val="006110E0"/>
    <w:rsid w:val="0061115C"/>
    <w:rsid w:val="00611163"/>
    <w:rsid w:val="00611B50"/>
    <w:rsid w:val="00611B70"/>
    <w:rsid w:val="00611CEE"/>
    <w:rsid w:val="00611D98"/>
    <w:rsid w:val="00611DD6"/>
    <w:rsid w:val="006120CD"/>
    <w:rsid w:val="006125F3"/>
    <w:rsid w:val="00612C2A"/>
    <w:rsid w:val="00612C60"/>
    <w:rsid w:val="00612FA0"/>
    <w:rsid w:val="00613AB0"/>
    <w:rsid w:val="00613C8E"/>
    <w:rsid w:val="00614C16"/>
    <w:rsid w:val="00614E23"/>
    <w:rsid w:val="00615005"/>
    <w:rsid w:val="00615275"/>
    <w:rsid w:val="00615324"/>
    <w:rsid w:val="006154A5"/>
    <w:rsid w:val="0061566B"/>
    <w:rsid w:val="006160BB"/>
    <w:rsid w:val="00616286"/>
    <w:rsid w:val="00616986"/>
    <w:rsid w:val="0061752C"/>
    <w:rsid w:val="00617559"/>
    <w:rsid w:val="0061792D"/>
    <w:rsid w:val="00620048"/>
    <w:rsid w:val="00620B45"/>
    <w:rsid w:val="00620CC5"/>
    <w:rsid w:val="006215F6"/>
    <w:rsid w:val="00621835"/>
    <w:rsid w:val="00621A09"/>
    <w:rsid w:val="00621DE6"/>
    <w:rsid w:val="00622C4C"/>
    <w:rsid w:val="00624602"/>
    <w:rsid w:val="006247CC"/>
    <w:rsid w:val="00624A7B"/>
    <w:rsid w:val="00624BE6"/>
    <w:rsid w:val="00624E98"/>
    <w:rsid w:val="00625784"/>
    <w:rsid w:val="0062589E"/>
    <w:rsid w:val="00625C19"/>
    <w:rsid w:val="0062780D"/>
    <w:rsid w:val="00627C12"/>
    <w:rsid w:val="00627F5D"/>
    <w:rsid w:val="006302C0"/>
    <w:rsid w:val="006302DB"/>
    <w:rsid w:val="00630864"/>
    <w:rsid w:val="00630BB8"/>
    <w:rsid w:val="00630CD3"/>
    <w:rsid w:val="0063147B"/>
    <w:rsid w:val="0063158D"/>
    <w:rsid w:val="006316AB"/>
    <w:rsid w:val="00631849"/>
    <w:rsid w:val="00632612"/>
    <w:rsid w:val="00632677"/>
    <w:rsid w:val="006329BB"/>
    <w:rsid w:val="006339B1"/>
    <w:rsid w:val="00633FC2"/>
    <w:rsid w:val="00634043"/>
    <w:rsid w:val="006353E4"/>
    <w:rsid w:val="00635D62"/>
    <w:rsid w:val="00635D8A"/>
    <w:rsid w:val="00635EAA"/>
    <w:rsid w:val="00636BCA"/>
    <w:rsid w:val="00636CBF"/>
    <w:rsid w:val="006372DC"/>
    <w:rsid w:val="0063778D"/>
    <w:rsid w:val="006401AB"/>
    <w:rsid w:val="006409F2"/>
    <w:rsid w:val="00640F16"/>
    <w:rsid w:val="0064157B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CC"/>
    <w:rsid w:val="00651BE4"/>
    <w:rsid w:val="00651CFC"/>
    <w:rsid w:val="00651E6B"/>
    <w:rsid w:val="00652488"/>
    <w:rsid w:val="00652841"/>
    <w:rsid w:val="006528F6"/>
    <w:rsid w:val="00653074"/>
    <w:rsid w:val="00653186"/>
    <w:rsid w:val="0065366D"/>
    <w:rsid w:val="00653EEA"/>
    <w:rsid w:val="006541E6"/>
    <w:rsid w:val="006542C7"/>
    <w:rsid w:val="006548FB"/>
    <w:rsid w:val="00654F74"/>
    <w:rsid w:val="00655273"/>
    <w:rsid w:val="00655958"/>
    <w:rsid w:val="00655C5A"/>
    <w:rsid w:val="00655CF0"/>
    <w:rsid w:val="0065665A"/>
    <w:rsid w:val="00656CB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5B3"/>
    <w:rsid w:val="006657D7"/>
    <w:rsid w:val="0066581E"/>
    <w:rsid w:val="0066598E"/>
    <w:rsid w:val="00665CB3"/>
    <w:rsid w:val="00666370"/>
    <w:rsid w:val="00666BAF"/>
    <w:rsid w:val="006671D9"/>
    <w:rsid w:val="00667BC7"/>
    <w:rsid w:val="00670162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E16"/>
    <w:rsid w:val="00674FAD"/>
    <w:rsid w:val="00675204"/>
    <w:rsid w:val="00675909"/>
    <w:rsid w:val="0067594F"/>
    <w:rsid w:val="00675A4E"/>
    <w:rsid w:val="00675A51"/>
    <w:rsid w:val="006766CF"/>
    <w:rsid w:val="0067711A"/>
    <w:rsid w:val="00677170"/>
    <w:rsid w:val="00677744"/>
    <w:rsid w:val="0067778B"/>
    <w:rsid w:val="006779A7"/>
    <w:rsid w:val="00677BE6"/>
    <w:rsid w:val="00677FF3"/>
    <w:rsid w:val="006806B4"/>
    <w:rsid w:val="00680921"/>
    <w:rsid w:val="00680A5B"/>
    <w:rsid w:val="00681151"/>
    <w:rsid w:val="00681577"/>
    <w:rsid w:val="00681809"/>
    <w:rsid w:val="00681B0D"/>
    <w:rsid w:val="00681B53"/>
    <w:rsid w:val="00682131"/>
    <w:rsid w:val="006821B7"/>
    <w:rsid w:val="00682A2C"/>
    <w:rsid w:val="00682D3C"/>
    <w:rsid w:val="00682DA6"/>
    <w:rsid w:val="00683FCD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EE2"/>
    <w:rsid w:val="00691498"/>
    <w:rsid w:val="00691F25"/>
    <w:rsid w:val="00692009"/>
    <w:rsid w:val="006924C6"/>
    <w:rsid w:val="0069297A"/>
    <w:rsid w:val="00693342"/>
    <w:rsid w:val="00693DA4"/>
    <w:rsid w:val="00694218"/>
    <w:rsid w:val="006944E6"/>
    <w:rsid w:val="0069467F"/>
    <w:rsid w:val="00694773"/>
    <w:rsid w:val="00694C74"/>
    <w:rsid w:val="00694CD2"/>
    <w:rsid w:val="00694E14"/>
    <w:rsid w:val="00694E2B"/>
    <w:rsid w:val="00695126"/>
    <w:rsid w:val="006954C9"/>
    <w:rsid w:val="00695C2A"/>
    <w:rsid w:val="00695DF2"/>
    <w:rsid w:val="00695EE1"/>
    <w:rsid w:val="006961FF"/>
    <w:rsid w:val="00696B46"/>
    <w:rsid w:val="00696B5A"/>
    <w:rsid w:val="00696EDC"/>
    <w:rsid w:val="00697048"/>
    <w:rsid w:val="00697061"/>
    <w:rsid w:val="0069708B"/>
    <w:rsid w:val="00697E7C"/>
    <w:rsid w:val="00697F16"/>
    <w:rsid w:val="006A03F1"/>
    <w:rsid w:val="006A07D9"/>
    <w:rsid w:val="006A0E74"/>
    <w:rsid w:val="006A11ED"/>
    <w:rsid w:val="006A1449"/>
    <w:rsid w:val="006A1583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9F6"/>
    <w:rsid w:val="006A7C85"/>
    <w:rsid w:val="006B074E"/>
    <w:rsid w:val="006B0D5B"/>
    <w:rsid w:val="006B10F6"/>
    <w:rsid w:val="006B1F98"/>
    <w:rsid w:val="006B2B7B"/>
    <w:rsid w:val="006B3567"/>
    <w:rsid w:val="006B3832"/>
    <w:rsid w:val="006B397A"/>
    <w:rsid w:val="006B3A81"/>
    <w:rsid w:val="006B3FED"/>
    <w:rsid w:val="006B439F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10D"/>
    <w:rsid w:val="006C2C54"/>
    <w:rsid w:val="006C30FC"/>
    <w:rsid w:val="006C3253"/>
    <w:rsid w:val="006C337B"/>
    <w:rsid w:val="006C36F5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7B9"/>
    <w:rsid w:val="006C59B9"/>
    <w:rsid w:val="006C5CF3"/>
    <w:rsid w:val="006C6023"/>
    <w:rsid w:val="006C62E0"/>
    <w:rsid w:val="006C63DE"/>
    <w:rsid w:val="006C6810"/>
    <w:rsid w:val="006C6DBF"/>
    <w:rsid w:val="006C7220"/>
    <w:rsid w:val="006D089C"/>
    <w:rsid w:val="006D0D13"/>
    <w:rsid w:val="006D0F69"/>
    <w:rsid w:val="006D1309"/>
    <w:rsid w:val="006D1640"/>
    <w:rsid w:val="006D189F"/>
    <w:rsid w:val="006D1904"/>
    <w:rsid w:val="006D23B4"/>
    <w:rsid w:val="006D2467"/>
    <w:rsid w:val="006D283A"/>
    <w:rsid w:val="006D2DBB"/>
    <w:rsid w:val="006D4303"/>
    <w:rsid w:val="006D48B0"/>
    <w:rsid w:val="006D4BE2"/>
    <w:rsid w:val="006D6712"/>
    <w:rsid w:val="006D69EF"/>
    <w:rsid w:val="006D69F3"/>
    <w:rsid w:val="006D74A0"/>
    <w:rsid w:val="006D798B"/>
    <w:rsid w:val="006D7D85"/>
    <w:rsid w:val="006D7E67"/>
    <w:rsid w:val="006E0400"/>
    <w:rsid w:val="006E05E5"/>
    <w:rsid w:val="006E0AC8"/>
    <w:rsid w:val="006E0ED2"/>
    <w:rsid w:val="006E1476"/>
    <w:rsid w:val="006E16CF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5A4"/>
    <w:rsid w:val="006E6759"/>
    <w:rsid w:val="006E6C79"/>
    <w:rsid w:val="006E7032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491E"/>
    <w:rsid w:val="006F5648"/>
    <w:rsid w:val="006F58E2"/>
    <w:rsid w:val="006F5929"/>
    <w:rsid w:val="006F64EE"/>
    <w:rsid w:val="006F70C6"/>
    <w:rsid w:val="006F7116"/>
    <w:rsid w:val="006F7DB3"/>
    <w:rsid w:val="006F7E78"/>
    <w:rsid w:val="0070032A"/>
    <w:rsid w:val="00700B56"/>
    <w:rsid w:val="007015B9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5CAA"/>
    <w:rsid w:val="007060B8"/>
    <w:rsid w:val="00706842"/>
    <w:rsid w:val="00707700"/>
    <w:rsid w:val="007079CD"/>
    <w:rsid w:val="00707BF5"/>
    <w:rsid w:val="00707E6D"/>
    <w:rsid w:val="00707FF3"/>
    <w:rsid w:val="007102B3"/>
    <w:rsid w:val="0071073B"/>
    <w:rsid w:val="0071125C"/>
    <w:rsid w:val="00711380"/>
    <w:rsid w:val="0071162E"/>
    <w:rsid w:val="00711733"/>
    <w:rsid w:val="00712347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4F6D"/>
    <w:rsid w:val="007152CE"/>
    <w:rsid w:val="007157AD"/>
    <w:rsid w:val="0071588C"/>
    <w:rsid w:val="00715F22"/>
    <w:rsid w:val="00715FF7"/>
    <w:rsid w:val="007165AC"/>
    <w:rsid w:val="007174C2"/>
    <w:rsid w:val="007177B0"/>
    <w:rsid w:val="00717CF6"/>
    <w:rsid w:val="00717FDB"/>
    <w:rsid w:val="00720029"/>
    <w:rsid w:val="00720977"/>
    <w:rsid w:val="00720AA7"/>
    <w:rsid w:val="00720EB7"/>
    <w:rsid w:val="0072112B"/>
    <w:rsid w:val="00721B29"/>
    <w:rsid w:val="00721F8F"/>
    <w:rsid w:val="0072206B"/>
    <w:rsid w:val="007220ED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72E"/>
    <w:rsid w:val="00726B80"/>
    <w:rsid w:val="00726C50"/>
    <w:rsid w:val="00726C54"/>
    <w:rsid w:val="00726FAC"/>
    <w:rsid w:val="00727C0D"/>
    <w:rsid w:val="00730551"/>
    <w:rsid w:val="00730D4E"/>
    <w:rsid w:val="007310B3"/>
    <w:rsid w:val="00731697"/>
    <w:rsid w:val="00731904"/>
    <w:rsid w:val="00731D58"/>
    <w:rsid w:val="00732241"/>
    <w:rsid w:val="00733C4D"/>
    <w:rsid w:val="00733CE6"/>
    <w:rsid w:val="00734C15"/>
    <w:rsid w:val="00734FEE"/>
    <w:rsid w:val="007356D9"/>
    <w:rsid w:val="00735723"/>
    <w:rsid w:val="00735C4C"/>
    <w:rsid w:val="0073605B"/>
    <w:rsid w:val="00736767"/>
    <w:rsid w:val="00736B5B"/>
    <w:rsid w:val="0073790F"/>
    <w:rsid w:val="00737A37"/>
    <w:rsid w:val="00740605"/>
    <w:rsid w:val="00740AC2"/>
    <w:rsid w:val="00741AE5"/>
    <w:rsid w:val="007420CE"/>
    <w:rsid w:val="00742140"/>
    <w:rsid w:val="007421B1"/>
    <w:rsid w:val="007426DD"/>
    <w:rsid w:val="00742C30"/>
    <w:rsid w:val="0074319E"/>
    <w:rsid w:val="0074356A"/>
    <w:rsid w:val="007437C1"/>
    <w:rsid w:val="007437EB"/>
    <w:rsid w:val="00743F73"/>
    <w:rsid w:val="00745BCF"/>
    <w:rsid w:val="00745D88"/>
    <w:rsid w:val="00746009"/>
    <w:rsid w:val="00746035"/>
    <w:rsid w:val="00746E3C"/>
    <w:rsid w:val="00746FB1"/>
    <w:rsid w:val="007472CD"/>
    <w:rsid w:val="00747A87"/>
    <w:rsid w:val="007501B9"/>
    <w:rsid w:val="0075058A"/>
    <w:rsid w:val="00750608"/>
    <w:rsid w:val="00750C1B"/>
    <w:rsid w:val="00750D32"/>
    <w:rsid w:val="00750D83"/>
    <w:rsid w:val="00750DB0"/>
    <w:rsid w:val="00750E88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3472"/>
    <w:rsid w:val="007547F3"/>
    <w:rsid w:val="00754C1F"/>
    <w:rsid w:val="00755D98"/>
    <w:rsid w:val="0075654D"/>
    <w:rsid w:val="00756851"/>
    <w:rsid w:val="00756D7B"/>
    <w:rsid w:val="00757377"/>
    <w:rsid w:val="0075776A"/>
    <w:rsid w:val="007579E6"/>
    <w:rsid w:val="00757AAE"/>
    <w:rsid w:val="00757F61"/>
    <w:rsid w:val="00760656"/>
    <w:rsid w:val="00760740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3DC"/>
    <w:rsid w:val="007675CA"/>
    <w:rsid w:val="00767B3D"/>
    <w:rsid w:val="0077024D"/>
    <w:rsid w:val="0077024E"/>
    <w:rsid w:val="007709CD"/>
    <w:rsid w:val="00771374"/>
    <w:rsid w:val="007715AF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63E"/>
    <w:rsid w:val="00774D22"/>
    <w:rsid w:val="00775032"/>
    <w:rsid w:val="007757D0"/>
    <w:rsid w:val="007759E6"/>
    <w:rsid w:val="00775D82"/>
    <w:rsid w:val="00776510"/>
    <w:rsid w:val="0077691E"/>
    <w:rsid w:val="00776D36"/>
    <w:rsid w:val="00776FCD"/>
    <w:rsid w:val="00777258"/>
    <w:rsid w:val="007774BD"/>
    <w:rsid w:val="007801D4"/>
    <w:rsid w:val="0078051E"/>
    <w:rsid w:val="00780D93"/>
    <w:rsid w:val="00780ED8"/>
    <w:rsid w:val="007810E7"/>
    <w:rsid w:val="0078130F"/>
    <w:rsid w:val="007815DD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55C6"/>
    <w:rsid w:val="0078565A"/>
    <w:rsid w:val="0078605F"/>
    <w:rsid w:val="00786C38"/>
    <w:rsid w:val="00786D18"/>
    <w:rsid w:val="00787EB4"/>
    <w:rsid w:val="00787EBB"/>
    <w:rsid w:val="007903A1"/>
    <w:rsid w:val="0079053B"/>
    <w:rsid w:val="00790557"/>
    <w:rsid w:val="0079083A"/>
    <w:rsid w:val="00790C44"/>
    <w:rsid w:val="0079120B"/>
    <w:rsid w:val="0079137D"/>
    <w:rsid w:val="00792188"/>
    <w:rsid w:val="0079274A"/>
    <w:rsid w:val="0079281D"/>
    <w:rsid w:val="0079312F"/>
    <w:rsid w:val="0079409E"/>
    <w:rsid w:val="007942AE"/>
    <w:rsid w:val="00794DD0"/>
    <w:rsid w:val="007950D9"/>
    <w:rsid w:val="00795920"/>
    <w:rsid w:val="0079603F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B1E"/>
    <w:rsid w:val="007A502B"/>
    <w:rsid w:val="007A5136"/>
    <w:rsid w:val="007A5C3D"/>
    <w:rsid w:val="007A61D4"/>
    <w:rsid w:val="007A65A1"/>
    <w:rsid w:val="007A6D1F"/>
    <w:rsid w:val="007A6F59"/>
    <w:rsid w:val="007A76CC"/>
    <w:rsid w:val="007A797F"/>
    <w:rsid w:val="007A7DAD"/>
    <w:rsid w:val="007A7E92"/>
    <w:rsid w:val="007A7F91"/>
    <w:rsid w:val="007B027B"/>
    <w:rsid w:val="007B0624"/>
    <w:rsid w:val="007B0A4A"/>
    <w:rsid w:val="007B0C6D"/>
    <w:rsid w:val="007B114E"/>
    <w:rsid w:val="007B1292"/>
    <w:rsid w:val="007B1458"/>
    <w:rsid w:val="007B14ED"/>
    <w:rsid w:val="007B1BBC"/>
    <w:rsid w:val="007B1F69"/>
    <w:rsid w:val="007B2165"/>
    <w:rsid w:val="007B2183"/>
    <w:rsid w:val="007B25E8"/>
    <w:rsid w:val="007B292A"/>
    <w:rsid w:val="007B29B6"/>
    <w:rsid w:val="007B2EA3"/>
    <w:rsid w:val="007B3C16"/>
    <w:rsid w:val="007B4437"/>
    <w:rsid w:val="007B44DA"/>
    <w:rsid w:val="007B47DE"/>
    <w:rsid w:val="007B4F55"/>
    <w:rsid w:val="007B4FF3"/>
    <w:rsid w:val="007B502A"/>
    <w:rsid w:val="007B5225"/>
    <w:rsid w:val="007B57BE"/>
    <w:rsid w:val="007B5930"/>
    <w:rsid w:val="007B5C5F"/>
    <w:rsid w:val="007B6100"/>
    <w:rsid w:val="007B62DF"/>
    <w:rsid w:val="007B6D48"/>
    <w:rsid w:val="007B6D9E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45D3"/>
    <w:rsid w:val="007C50E4"/>
    <w:rsid w:val="007C5103"/>
    <w:rsid w:val="007C60C2"/>
    <w:rsid w:val="007C648F"/>
    <w:rsid w:val="007C688F"/>
    <w:rsid w:val="007C6BC2"/>
    <w:rsid w:val="007C6E4F"/>
    <w:rsid w:val="007C6F00"/>
    <w:rsid w:val="007C709D"/>
    <w:rsid w:val="007C751A"/>
    <w:rsid w:val="007C77DF"/>
    <w:rsid w:val="007D015F"/>
    <w:rsid w:val="007D0171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8F8"/>
    <w:rsid w:val="007D59E1"/>
    <w:rsid w:val="007D6181"/>
    <w:rsid w:val="007D619E"/>
    <w:rsid w:val="007D635D"/>
    <w:rsid w:val="007D6553"/>
    <w:rsid w:val="007D75B7"/>
    <w:rsid w:val="007D76BB"/>
    <w:rsid w:val="007D7CBC"/>
    <w:rsid w:val="007D7DB5"/>
    <w:rsid w:val="007E004C"/>
    <w:rsid w:val="007E0167"/>
    <w:rsid w:val="007E06EB"/>
    <w:rsid w:val="007E0A9F"/>
    <w:rsid w:val="007E10CC"/>
    <w:rsid w:val="007E185E"/>
    <w:rsid w:val="007E1D9A"/>
    <w:rsid w:val="007E221F"/>
    <w:rsid w:val="007E236F"/>
    <w:rsid w:val="007E24C1"/>
    <w:rsid w:val="007E2CC4"/>
    <w:rsid w:val="007E31C5"/>
    <w:rsid w:val="007E36BD"/>
    <w:rsid w:val="007E397A"/>
    <w:rsid w:val="007E3C18"/>
    <w:rsid w:val="007E43FD"/>
    <w:rsid w:val="007E49C3"/>
    <w:rsid w:val="007E4AE9"/>
    <w:rsid w:val="007E4D32"/>
    <w:rsid w:val="007E5491"/>
    <w:rsid w:val="007E56D0"/>
    <w:rsid w:val="007E58BA"/>
    <w:rsid w:val="007E609E"/>
    <w:rsid w:val="007E6F49"/>
    <w:rsid w:val="007E707D"/>
    <w:rsid w:val="007E7476"/>
    <w:rsid w:val="007E7487"/>
    <w:rsid w:val="007E7CFB"/>
    <w:rsid w:val="007E7D02"/>
    <w:rsid w:val="007E7E42"/>
    <w:rsid w:val="007E7FB6"/>
    <w:rsid w:val="007F0354"/>
    <w:rsid w:val="007F061F"/>
    <w:rsid w:val="007F0AB9"/>
    <w:rsid w:val="007F0FEA"/>
    <w:rsid w:val="007F135D"/>
    <w:rsid w:val="007F15B8"/>
    <w:rsid w:val="007F1A01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546"/>
    <w:rsid w:val="00800994"/>
    <w:rsid w:val="00800FC8"/>
    <w:rsid w:val="008013BF"/>
    <w:rsid w:val="00801D9C"/>
    <w:rsid w:val="00801FD1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1963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0"/>
    <w:rsid w:val="00816AFD"/>
    <w:rsid w:val="0081717D"/>
    <w:rsid w:val="0081719B"/>
    <w:rsid w:val="00817705"/>
    <w:rsid w:val="0081785C"/>
    <w:rsid w:val="00817932"/>
    <w:rsid w:val="0081793A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277E"/>
    <w:rsid w:val="00823471"/>
    <w:rsid w:val="00823762"/>
    <w:rsid w:val="0082409C"/>
    <w:rsid w:val="00824138"/>
    <w:rsid w:val="008252B4"/>
    <w:rsid w:val="008253FB"/>
    <w:rsid w:val="00825559"/>
    <w:rsid w:val="008259DB"/>
    <w:rsid w:val="00825F59"/>
    <w:rsid w:val="0082607E"/>
    <w:rsid w:val="00827430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3ED5"/>
    <w:rsid w:val="00834067"/>
    <w:rsid w:val="008341B3"/>
    <w:rsid w:val="008341F8"/>
    <w:rsid w:val="00834943"/>
    <w:rsid w:val="00835018"/>
    <w:rsid w:val="008350F7"/>
    <w:rsid w:val="0083531A"/>
    <w:rsid w:val="0083568A"/>
    <w:rsid w:val="0083579B"/>
    <w:rsid w:val="00835CAE"/>
    <w:rsid w:val="00836179"/>
    <w:rsid w:val="0083645B"/>
    <w:rsid w:val="00836627"/>
    <w:rsid w:val="0083676B"/>
    <w:rsid w:val="0083693E"/>
    <w:rsid w:val="008378D5"/>
    <w:rsid w:val="00837E63"/>
    <w:rsid w:val="00837EA7"/>
    <w:rsid w:val="0084012C"/>
    <w:rsid w:val="0084096D"/>
    <w:rsid w:val="00840C45"/>
    <w:rsid w:val="00841068"/>
    <w:rsid w:val="00841140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3CE2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5BB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84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303"/>
    <w:rsid w:val="00854E9E"/>
    <w:rsid w:val="0085507A"/>
    <w:rsid w:val="00855E5A"/>
    <w:rsid w:val="00855FFC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3684"/>
    <w:rsid w:val="00863F17"/>
    <w:rsid w:val="00864269"/>
    <w:rsid w:val="0086463C"/>
    <w:rsid w:val="00864B17"/>
    <w:rsid w:val="0086529C"/>
    <w:rsid w:val="00865C90"/>
    <w:rsid w:val="00865CBC"/>
    <w:rsid w:val="008669FE"/>
    <w:rsid w:val="00866B35"/>
    <w:rsid w:val="00866D53"/>
    <w:rsid w:val="008676B0"/>
    <w:rsid w:val="008706DB"/>
    <w:rsid w:val="00870F75"/>
    <w:rsid w:val="0087138B"/>
    <w:rsid w:val="0087139A"/>
    <w:rsid w:val="008721BC"/>
    <w:rsid w:val="0087239D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30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AE9"/>
    <w:rsid w:val="00884D5B"/>
    <w:rsid w:val="0088530E"/>
    <w:rsid w:val="00886819"/>
    <w:rsid w:val="00886A8F"/>
    <w:rsid w:val="00886D54"/>
    <w:rsid w:val="00887355"/>
    <w:rsid w:val="008875B8"/>
    <w:rsid w:val="008876F0"/>
    <w:rsid w:val="0088788E"/>
    <w:rsid w:val="00891540"/>
    <w:rsid w:val="008919F3"/>
    <w:rsid w:val="00891C66"/>
    <w:rsid w:val="0089240E"/>
    <w:rsid w:val="00892599"/>
    <w:rsid w:val="00892D85"/>
    <w:rsid w:val="008937B9"/>
    <w:rsid w:val="0089426E"/>
    <w:rsid w:val="008948C4"/>
    <w:rsid w:val="00895DE4"/>
    <w:rsid w:val="00895EF7"/>
    <w:rsid w:val="00896F08"/>
    <w:rsid w:val="00897026"/>
    <w:rsid w:val="008977B2"/>
    <w:rsid w:val="00897B38"/>
    <w:rsid w:val="008A01AF"/>
    <w:rsid w:val="008A070D"/>
    <w:rsid w:val="008A0B42"/>
    <w:rsid w:val="008A0D82"/>
    <w:rsid w:val="008A1A50"/>
    <w:rsid w:val="008A1FA5"/>
    <w:rsid w:val="008A22FA"/>
    <w:rsid w:val="008A247E"/>
    <w:rsid w:val="008A2720"/>
    <w:rsid w:val="008A2C99"/>
    <w:rsid w:val="008A3027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993"/>
    <w:rsid w:val="008A6A77"/>
    <w:rsid w:val="008A6B22"/>
    <w:rsid w:val="008A6B8D"/>
    <w:rsid w:val="008A72A9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200"/>
    <w:rsid w:val="008B143D"/>
    <w:rsid w:val="008B15B3"/>
    <w:rsid w:val="008B1643"/>
    <w:rsid w:val="008B1ABD"/>
    <w:rsid w:val="008B1ACF"/>
    <w:rsid w:val="008B1C31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3AC"/>
    <w:rsid w:val="008C3A43"/>
    <w:rsid w:val="008C40FF"/>
    <w:rsid w:val="008C45C6"/>
    <w:rsid w:val="008C47D8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0ACE"/>
    <w:rsid w:val="008D14A4"/>
    <w:rsid w:val="008D161D"/>
    <w:rsid w:val="008D17A5"/>
    <w:rsid w:val="008D1E90"/>
    <w:rsid w:val="008D28FC"/>
    <w:rsid w:val="008D2FBE"/>
    <w:rsid w:val="008D31EA"/>
    <w:rsid w:val="008D32D1"/>
    <w:rsid w:val="008D39A1"/>
    <w:rsid w:val="008D3E58"/>
    <w:rsid w:val="008D4013"/>
    <w:rsid w:val="008D436F"/>
    <w:rsid w:val="008D4E4F"/>
    <w:rsid w:val="008D4F37"/>
    <w:rsid w:val="008D4F54"/>
    <w:rsid w:val="008D530D"/>
    <w:rsid w:val="008D587E"/>
    <w:rsid w:val="008D5C71"/>
    <w:rsid w:val="008D5CA9"/>
    <w:rsid w:val="008D6636"/>
    <w:rsid w:val="008D6BA3"/>
    <w:rsid w:val="008D6CBC"/>
    <w:rsid w:val="008D6D5D"/>
    <w:rsid w:val="008D6D5F"/>
    <w:rsid w:val="008D7710"/>
    <w:rsid w:val="008E03F2"/>
    <w:rsid w:val="008E1662"/>
    <w:rsid w:val="008E1B5F"/>
    <w:rsid w:val="008E1BCF"/>
    <w:rsid w:val="008E2AD5"/>
    <w:rsid w:val="008E362D"/>
    <w:rsid w:val="008E36CE"/>
    <w:rsid w:val="008E3B71"/>
    <w:rsid w:val="008E3C8F"/>
    <w:rsid w:val="008E3DF9"/>
    <w:rsid w:val="008E40B6"/>
    <w:rsid w:val="008E489C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410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DE7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25D4"/>
    <w:rsid w:val="009027C9"/>
    <w:rsid w:val="00902C29"/>
    <w:rsid w:val="00902FB5"/>
    <w:rsid w:val="0090343E"/>
    <w:rsid w:val="00903E01"/>
    <w:rsid w:val="00904194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07B53"/>
    <w:rsid w:val="00910130"/>
    <w:rsid w:val="009102C5"/>
    <w:rsid w:val="009109CE"/>
    <w:rsid w:val="00910D5D"/>
    <w:rsid w:val="00910F3A"/>
    <w:rsid w:val="00911092"/>
    <w:rsid w:val="009119DF"/>
    <w:rsid w:val="009122C3"/>
    <w:rsid w:val="00912A00"/>
    <w:rsid w:val="0091300C"/>
    <w:rsid w:val="009132FB"/>
    <w:rsid w:val="009138E9"/>
    <w:rsid w:val="00913B07"/>
    <w:rsid w:val="00913C97"/>
    <w:rsid w:val="00914309"/>
    <w:rsid w:val="009144CD"/>
    <w:rsid w:val="00914D2B"/>
    <w:rsid w:val="0091527D"/>
    <w:rsid w:val="0091628C"/>
    <w:rsid w:val="009169E1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1E1C"/>
    <w:rsid w:val="00922CAF"/>
    <w:rsid w:val="0092397C"/>
    <w:rsid w:val="0092417C"/>
    <w:rsid w:val="009243C8"/>
    <w:rsid w:val="009247A9"/>
    <w:rsid w:val="009248C7"/>
    <w:rsid w:val="009249CD"/>
    <w:rsid w:val="00924A43"/>
    <w:rsid w:val="0092509B"/>
    <w:rsid w:val="009253A6"/>
    <w:rsid w:val="00925601"/>
    <w:rsid w:val="00926026"/>
    <w:rsid w:val="00926408"/>
    <w:rsid w:val="00927E28"/>
    <w:rsid w:val="0093056B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1B1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120"/>
    <w:rsid w:val="00937766"/>
    <w:rsid w:val="00937F32"/>
    <w:rsid w:val="00940647"/>
    <w:rsid w:val="009418F5"/>
    <w:rsid w:val="00941E67"/>
    <w:rsid w:val="009423AB"/>
    <w:rsid w:val="00942CD7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D40"/>
    <w:rsid w:val="00947E2A"/>
    <w:rsid w:val="00950577"/>
    <w:rsid w:val="0095076B"/>
    <w:rsid w:val="00950B7E"/>
    <w:rsid w:val="009518ED"/>
    <w:rsid w:val="0095193F"/>
    <w:rsid w:val="00952021"/>
    <w:rsid w:val="009527E0"/>
    <w:rsid w:val="0095280A"/>
    <w:rsid w:val="00953B43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BCC"/>
    <w:rsid w:val="00955F58"/>
    <w:rsid w:val="00955F74"/>
    <w:rsid w:val="00956009"/>
    <w:rsid w:val="009565DE"/>
    <w:rsid w:val="009571CC"/>
    <w:rsid w:val="009576D7"/>
    <w:rsid w:val="00957974"/>
    <w:rsid w:val="00957CFC"/>
    <w:rsid w:val="00957E06"/>
    <w:rsid w:val="00957F12"/>
    <w:rsid w:val="00957F7A"/>
    <w:rsid w:val="009601EC"/>
    <w:rsid w:val="00960679"/>
    <w:rsid w:val="00960840"/>
    <w:rsid w:val="009608B3"/>
    <w:rsid w:val="009609DC"/>
    <w:rsid w:val="0096157D"/>
    <w:rsid w:val="00961588"/>
    <w:rsid w:val="00961BC8"/>
    <w:rsid w:val="00961CF0"/>
    <w:rsid w:val="00961F9F"/>
    <w:rsid w:val="009620B2"/>
    <w:rsid w:val="009621F9"/>
    <w:rsid w:val="00962843"/>
    <w:rsid w:val="00962B49"/>
    <w:rsid w:val="00962BCC"/>
    <w:rsid w:val="00962E19"/>
    <w:rsid w:val="00963726"/>
    <w:rsid w:val="0096380B"/>
    <w:rsid w:val="0096404E"/>
    <w:rsid w:val="00964098"/>
    <w:rsid w:val="00964562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77185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A5"/>
    <w:rsid w:val="009851CE"/>
    <w:rsid w:val="00985277"/>
    <w:rsid w:val="009857B8"/>
    <w:rsid w:val="00985EFC"/>
    <w:rsid w:val="00986F48"/>
    <w:rsid w:val="009874DB"/>
    <w:rsid w:val="00987A43"/>
    <w:rsid w:val="009901DD"/>
    <w:rsid w:val="0099044B"/>
    <w:rsid w:val="009915CE"/>
    <w:rsid w:val="00991972"/>
    <w:rsid w:val="00991F38"/>
    <w:rsid w:val="009920C9"/>
    <w:rsid w:val="0099288D"/>
    <w:rsid w:val="0099323E"/>
    <w:rsid w:val="009933F9"/>
    <w:rsid w:val="009938E7"/>
    <w:rsid w:val="009942B0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2BFD"/>
    <w:rsid w:val="009A341E"/>
    <w:rsid w:val="009A3BFB"/>
    <w:rsid w:val="009A48CA"/>
    <w:rsid w:val="009A5019"/>
    <w:rsid w:val="009A63BE"/>
    <w:rsid w:val="009A64E0"/>
    <w:rsid w:val="009A6B11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4F8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5C61"/>
    <w:rsid w:val="009B6529"/>
    <w:rsid w:val="009B65AD"/>
    <w:rsid w:val="009B6827"/>
    <w:rsid w:val="009B6F00"/>
    <w:rsid w:val="009B6FD3"/>
    <w:rsid w:val="009B7110"/>
    <w:rsid w:val="009B725B"/>
    <w:rsid w:val="009B75F0"/>
    <w:rsid w:val="009B7E86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620"/>
    <w:rsid w:val="009C3BB7"/>
    <w:rsid w:val="009C412E"/>
    <w:rsid w:val="009C4208"/>
    <w:rsid w:val="009C4A44"/>
    <w:rsid w:val="009C4BE4"/>
    <w:rsid w:val="009C4E59"/>
    <w:rsid w:val="009C5296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11D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4DB1"/>
    <w:rsid w:val="009D50A5"/>
    <w:rsid w:val="009D5C92"/>
    <w:rsid w:val="009D5F34"/>
    <w:rsid w:val="009D6821"/>
    <w:rsid w:val="009D696B"/>
    <w:rsid w:val="009D7022"/>
    <w:rsid w:val="009D7082"/>
    <w:rsid w:val="009D742D"/>
    <w:rsid w:val="009D7457"/>
    <w:rsid w:val="009E0120"/>
    <w:rsid w:val="009E033C"/>
    <w:rsid w:val="009E0520"/>
    <w:rsid w:val="009E0793"/>
    <w:rsid w:val="009E088B"/>
    <w:rsid w:val="009E0E9E"/>
    <w:rsid w:val="009E179E"/>
    <w:rsid w:val="009E186D"/>
    <w:rsid w:val="009E1E1C"/>
    <w:rsid w:val="009E2137"/>
    <w:rsid w:val="009E2674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08B5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724"/>
    <w:rsid w:val="009F49A2"/>
    <w:rsid w:val="009F49AB"/>
    <w:rsid w:val="009F4DFA"/>
    <w:rsid w:val="009F51D5"/>
    <w:rsid w:val="009F55E4"/>
    <w:rsid w:val="009F5B1C"/>
    <w:rsid w:val="009F5CB3"/>
    <w:rsid w:val="009F6569"/>
    <w:rsid w:val="009F6E60"/>
    <w:rsid w:val="009F6E65"/>
    <w:rsid w:val="009F739B"/>
    <w:rsid w:val="009F7C16"/>
    <w:rsid w:val="00A00260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2D8"/>
    <w:rsid w:val="00A055D7"/>
    <w:rsid w:val="00A06191"/>
    <w:rsid w:val="00A069C6"/>
    <w:rsid w:val="00A06E86"/>
    <w:rsid w:val="00A07525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6CAF"/>
    <w:rsid w:val="00A173CE"/>
    <w:rsid w:val="00A17566"/>
    <w:rsid w:val="00A175C6"/>
    <w:rsid w:val="00A17810"/>
    <w:rsid w:val="00A17B2E"/>
    <w:rsid w:val="00A21089"/>
    <w:rsid w:val="00A211CE"/>
    <w:rsid w:val="00A21557"/>
    <w:rsid w:val="00A22A82"/>
    <w:rsid w:val="00A22E39"/>
    <w:rsid w:val="00A230EE"/>
    <w:rsid w:val="00A231AE"/>
    <w:rsid w:val="00A2406C"/>
    <w:rsid w:val="00A24547"/>
    <w:rsid w:val="00A245CC"/>
    <w:rsid w:val="00A249D5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19C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41C"/>
    <w:rsid w:val="00A40A1B"/>
    <w:rsid w:val="00A40D91"/>
    <w:rsid w:val="00A411FB"/>
    <w:rsid w:val="00A417B0"/>
    <w:rsid w:val="00A419B3"/>
    <w:rsid w:val="00A41CE7"/>
    <w:rsid w:val="00A42257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5F0"/>
    <w:rsid w:val="00A456C9"/>
    <w:rsid w:val="00A45CA3"/>
    <w:rsid w:val="00A4600F"/>
    <w:rsid w:val="00A46026"/>
    <w:rsid w:val="00A46C80"/>
    <w:rsid w:val="00A4716E"/>
    <w:rsid w:val="00A47D46"/>
    <w:rsid w:val="00A50A5D"/>
    <w:rsid w:val="00A50C25"/>
    <w:rsid w:val="00A510BA"/>
    <w:rsid w:val="00A5157F"/>
    <w:rsid w:val="00A518DC"/>
    <w:rsid w:val="00A52175"/>
    <w:rsid w:val="00A5286F"/>
    <w:rsid w:val="00A53238"/>
    <w:rsid w:val="00A53254"/>
    <w:rsid w:val="00A53DBA"/>
    <w:rsid w:val="00A54A04"/>
    <w:rsid w:val="00A54A90"/>
    <w:rsid w:val="00A54C30"/>
    <w:rsid w:val="00A54F75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0C2C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637"/>
    <w:rsid w:val="00A64B0A"/>
    <w:rsid w:val="00A64C47"/>
    <w:rsid w:val="00A65018"/>
    <w:rsid w:val="00A65D24"/>
    <w:rsid w:val="00A65F0D"/>
    <w:rsid w:val="00A65F5D"/>
    <w:rsid w:val="00A66063"/>
    <w:rsid w:val="00A6675C"/>
    <w:rsid w:val="00A6676B"/>
    <w:rsid w:val="00A66BA9"/>
    <w:rsid w:val="00A66EB0"/>
    <w:rsid w:val="00A66FB4"/>
    <w:rsid w:val="00A703C8"/>
    <w:rsid w:val="00A716D9"/>
    <w:rsid w:val="00A7192E"/>
    <w:rsid w:val="00A71A41"/>
    <w:rsid w:val="00A71B0A"/>
    <w:rsid w:val="00A72E3A"/>
    <w:rsid w:val="00A73040"/>
    <w:rsid w:val="00A7356E"/>
    <w:rsid w:val="00A73C5C"/>
    <w:rsid w:val="00A73EF7"/>
    <w:rsid w:val="00A74153"/>
    <w:rsid w:val="00A74BEB"/>
    <w:rsid w:val="00A752C2"/>
    <w:rsid w:val="00A767C1"/>
    <w:rsid w:val="00A7725A"/>
    <w:rsid w:val="00A77A3A"/>
    <w:rsid w:val="00A803B7"/>
    <w:rsid w:val="00A80889"/>
    <w:rsid w:val="00A808B5"/>
    <w:rsid w:val="00A80932"/>
    <w:rsid w:val="00A810EB"/>
    <w:rsid w:val="00A815E0"/>
    <w:rsid w:val="00A817B0"/>
    <w:rsid w:val="00A81816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C7F"/>
    <w:rsid w:val="00A84EE6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2BF1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146E"/>
    <w:rsid w:val="00AA1532"/>
    <w:rsid w:val="00AA2514"/>
    <w:rsid w:val="00AA25E1"/>
    <w:rsid w:val="00AA28F1"/>
    <w:rsid w:val="00AA2AD2"/>
    <w:rsid w:val="00AA321E"/>
    <w:rsid w:val="00AA34CA"/>
    <w:rsid w:val="00AA3DF8"/>
    <w:rsid w:val="00AA43FD"/>
    <w:rsid w:val="00AA4AC1"/>
    <w:rsid w:val="00AA4D89"/>
    <w:rsid w:val="00AA5227"/>
    <w:rsid w:val="00AA5C96"/>
    <w:rsid w:val="00AA5F20"/>
    <w:rsid w:val="00AA6394"/>
    <w:rsid w:val="00AA663E"/>
    <w:rsid w:val="00AA667A"/>
    <w:rsid w:val="00AA673D"/>
    <w:rsid w:val="00AA68D4"/>
    <w:rsid w:val="00AA6AED"/>
    <w:rsid w:val="00AA6C3F"/>
    <w:rsid w:val="00AA6E48"/>
    <w:rsid w:val="00AA70B1"/>
    <w:rsid w:val="00AA7236"/>
    <w:rsid w:val="00AA77BB"/>
    <w:rsid w:val="00AA7A7A"/>
    <w:rsid w:val="00AA7BCE"/>
    <w:rsid w:val="00AA7D2E"/>
    <w:rsid w:val="00AA7D35"/>
    <w:rsid w:val="00AA7F0C"/>
    <w:rsid w:val="00AB0235"/>
    <w:rsid w:val="00AB064C"/>
    <w:rsid w:val="00AB0D40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476"/>
    <w:rsid w:val="00AB7896"/>
    <w:rsid w:val="00AB790F"/>
    <w:rsid w:val="00AB79E4"/>
    <w:rsid w:val="00AC0659"/>
    <w:rsid w:val="00AC0C23"/>
    <w:rsid w:val="00AC124C"/>
    <w:rsid w:val="00AC1848"/>
    <w:rsid w:val="00AC1BE1"/>
    <w:rsid w:val="00AC2337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CED"/>
    <w:rsid w:val="00AC5DDA"/>
    <w:rsid w:val="00AC5F75"/>
    <w:rsid w:val="00AC61DA"/>
    <w:rsid w:val="00AC6291"/>
    <w:rsid w:val="00AC62A1"/>
    <w:rsid w:val="00AC68B3"/>
    <w:rsid w:val="00AC7CB0"/>
    <w:rsid w:val="00AD0065"/>
    <w:rsid w:val="00AD0D61"/>
    <w:rsid w:val="00AD1695"/>
    <w:rsid w:val="00AD169C"/>
    <w:rsid w:val="00AD174F"/>
    <w:rsid w:val="00AD1A52"/>
    <w:rsid w:val="00AD2074"/>
    <w:rsid w:val="00AD2603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B6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89A"/>
    <w:rsid w:val="00AF0CF0"/>
    <w:rsid w:val="00AF1056"/>
    <w:rsid w:val="00AF12D8"/>
    <w:rsid w:val="00AF1419"/>
    <w:rsid w:val="00AF14C1"/>
    <w:rsid w:val="00AF1D76"/>
    <w:rsid w:val="00AF2497"/>
    <w:rsid w:val="00AF2C89"/>
    <w:rsid w:val="00AF3211"/>
    <w:rsid w:val="00AF3871"/>
    <w:rsid w:val="00AF3C8E"/>
    <w:rsid w:val="00AF4460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99A"/>
    <w:rsid w:val="00B01E77"/>
    <w:rsid w:val="00B021CA"/>
    <w:rsid w:val="00B023A1"/>
    <w:rsid w:val="00B02E50"/>
    <w:rsid w:val="00B02EF5"/>
    <w:rsid w:val="00B037CE"/>
    <w:rsid w:val="00B03978"/>
    <w:rsid w:val="00B03A33"/>
    <w:rsid w:val="00B03A7E"/>
    <w:rsid w:val="00B03DDD"/>
    <w:rsid w:val="00B040F9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07E"/>
    <w:rsid w:val="00B1428D"/>
    <w:rsid w:val="00B142C4"/>
    <w:rsid w:val="00B14365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0D0B"/>
    <w:rsid w:val="00B215FD"/>
    <w:rsid w:val="00B217C7"/>
    <w:rsid w:val="00B21CFF"/>
    <w:rsid w:val="00B21E1D"/>
    <w:rsid w:val="00B21F88"/>
    <w:rsid w:val="00B21F94"/>
    <w:rsid w:val="00B22658"/>
    <w:rsid w:val="00B22D9C"/>
    <w:rsid w:val="00B22EB3"/>
    <w:rsid w:val="00B23AA8"/>
    <w:rsid w:val="00B23FF9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E02"/>
    <w:rsid w:val="00B27FCB"/>
    <w:rsid w:val="00B30075"/>
    <w:rsid w:val="00B302C7"/>
    <w:rsid w:val="00B30661"/>
    <w:rsid w:val="00B3066D"/>
    <w:rsid w:val="00B3071A"/>
    <w:rsid w:val="00B30C55"/>
    <w:rsid w:val="00B313A2"/>
    <w:rsid w:val="00B31706"/>
    <w:rsid w:val="00B31A71"/>
    <w:rsid w:val="00B31ACD"/>
    <w:rsid w:val="00B32849"/>
    <w:rsid w:val="00B32996"/>
    <w:rsid w:val="00B3300B"/>
    <w:rsid w:val="00B33758"/>
    <w:rsid w:val="00B33EAC"/>
    <w:rsid w:val="00B341D1"/>
    <w:rsid w:val="00B34FE3"/>
    <w:rsid w:val="00B351BF"/>
    <w:rsid w:val="00B35772"/>
    <w:rsid w:val="00B357A3"/>
    <w:rsid w:val="00B37214"/>
    <w:rsid w:val="00B3726F"/>
    <w:rsid w:val="00B373FC"/>
    <w:rsid w:val="00B376B1"/>
    <w:rsid w:val="00B37A5C"/>
    <w:rsid w:val="00B37EDF"/>
    <w:rsid w:val="00B400F3"/>
    <w:rsid w:val="00B402DC"/>
    <w:rsid w:val="00B4068F"/>
    <w:rsid w:val="00B409B0"/>
    <w:rsid w:val="00B40A31"/>
    <w:rsid w:val="00B410CA"/>
    <w:rsid w:val="00B412B1"/>
    <w:rsid w:val="00B412EC"/>
    <w:rsid w:val="00B41829"/>
    <w:rsid w:val="00B41B60"/>
    <w:rsid w:val="00B42225"/>
    <w:rsid w:val="00B423F2"/>
    <w:rsid w:val="00B42D1F"/>
    <w:rsid w:val="00B42FE1"/>
    <w:rsid w:val="00B431B0"/>
    <w:rsid w:val="00B433E2"/>
    <w:rsid w:val="00B43CE1"/>
    <w:rsid w:val="00B443C9"/>
    <w:rsid w:val="00B4477F"/>
    <w:rsid w:val="00B44817"/>
    <w:rsid w:val="00B45224"/>
    <w:rsid w:val="00B452F1"/>
    <w:rsid w:val="00B46770"/>
    <w:rsid w:val="00B46823"/>
    <w:rsid w:val="00B469FB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1E0"/>
    <w:rsid w:val="00B556BD"/>
    <w:rsid w:val="00B557D3"/>
    <w:rsid w:val="00B56263"/>
    <w:rsid w:val="00B56BF2"/>
    <w:rsid w:val="00B56F9F"/>
    <w:rsid w:val="00B5734B"/>
    <w:rsid w:val="00B60657"/>
    <w:rsid w:val="00B611FE"/>
    <w:rsid w:val="00B61C0A"/>
    <w:rsid w:val="00B61CCF"/>
    <w:rsid w:val="00B623EE"/>
    <w:rsid w:val="00B628BC"/>
    <w:rsid w:val="00B6296C"/>
    <w:rsid w:val="00B629C0"/>
    <w:rsid w:val="00B62EDE"/>
    <w:rsid w:val="00B62F04"/>
    <w:rsid w:val="00B630F0"/>
    <w:rsid w:val="00B6310E"/>
    <w:rsid w:val="00B63748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8B0"/>
    <w:rsid w:val="00B6698E"/>
    <w:rsid w:val="00B66A02"/>
    <w:rsid w:val="00B672E9"/>
    <w:rsid w:val="00B6795F"/>
    <w:rsid w:val="00B7020E"/>
    <w:rsid w:val="00B708C6"/>
    <w:rsid w:val="00B7114E"/>
    <w:rsid w:val="00B713A6"/>
    <w:rsid w:val="00B720F3"/>
    <w:rsid w:val="00B722C6"/>
    <w:rsid w:val="00B72AED"/>
    <w:rsid w:val="00B72E5D"/>
    <w:rsid w:val="00B7306F"/>
    <w:rsid w:val="00B73158"/>
    <w:rsid w:val="00B73C70"/>
    <w:rsid w:val="00B73CA6"/>
    <w:rsid w:val="00B743BC"/>
    <w:rsid w:val="00B74503"/>
    <w:rsid w:val="00B74B7D"/>
    <w:rsid w:val="00B750DF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7F"/>
    <w:rsid w:val="00B8008C"/>
    <w:rsid w:val="00B801EB"/>
    <w:rsid w:val="00B802CC"/>
    <w:rsid w:val="00B806F4"/>
    <w:rsid w:val="00B80AF5"/>
    <w:rsid w:val="00B80BDE"/>
    <w:rsid w:val="00B80CA4"/>
    <w:rsid w:val="00B81198"/>
    <w:rsid w:val="00B81689"/>
    <w:rsid w:val="00B81D01"/>
    <w:rsid w:val="00B82B16"/>
    <w:rsid w:val="00B82CAD"/>
    <w:rsid w:val="00B834CA"/>
    <w:rsid w:val="00B83A24"/>
    <w:rsid w:val="00B83C32"/>
    <w:rsid w:val="00B8423D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036"/>
    <w:rsid w:val="00B9253C"/>
    <w:rsid w:val="00B9292F"/>
    <w:rsid w:val="00B92BDE"/>
    <w:rsid w:val="00B92F21"/>
    <w:rsid w:val="00B9325F"/>
    <w:rsid w:val="00B937BD"/>
    <w:rsid w:val="00B93B03"/>
    <w:rsid w:val="00B93D12"/>
    <w:rsid w:val="00B94250"/>
    <w:rsid w:val="00B94422"/>
    <w:rsid w:val="00B94A90"/>
    <w:rsid w:val="00B95167"/>
    <w:rsid w:val="00B9524D"/>
    <w:rsid w:val="00B952CE"/>
    <w:rsid w:val="00B95973"/>
    <w:rsid w:val="00B95A0F"/>
    <w:rsid w:val="00B95B22"/>
    <w:rsid w:val="00B96259"/>
    <w:rsid w:val="00B96FD1"/>
    <w:rsid w:val="00B975B1"/>
    <w:rsid w:val="00B97753"/>
    <w:rsid w:val="00B97997"/>
    <w:rsid w:val="00BA0FDB"/>
    <w:rsid w:val="00BA1876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B86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1B7"/>
    <w:rsid w:val="00BB191C"/>
    <w:rsid w:val="00BB23B8"/>
    <w:rsid w:val="00BB29AC"/>
    <w:rsid w:val="00BB2F18"/>
    <w:rsid w:val="00BB2FDF"/>
    <w:rsid w:val="00BB3188"/>
    <w:rsid w:val="00BB3D41"/>
    <w:rsid w:val="00BB442A"/>
    <w:rsid w:val="00BB46C7"/>
    <w:rsid w:val="00BB5061"/>
    <w:rsid w:val="00BB5196"/>
    <w:rsid w:val="00BB5B9B"/>
    <w:rsid w:val="00BB5CFD"/>
    <w:rsid w:val="00BB6145"/>
    <w:rsid w:val="00BB65C1"/>
    <w:rsid w:val="00BB68A2"/>
    <w:rsid w:val="00BB6E05"/>
    <w:rsid w:val="00BB6E4B"/>
    <w:rsid w:val="00BB6E63"/>
    <w:rsid w:val="00BB6FB1"/>
    <w:rsid w:val="00BB761C"/>
    <w:rsid w:val="00BB78C0"/>
    <w:rsid w:val="00BB7DDA"/>
    <w:rsid w:val="00BC13E7"/>
    <w:rsid w:val="00BC1553"/>
    <w:rsid w:val="00BC1F1C"/>
    <w:rsid w:val="00BC20AF"/>
    <w:rsid w:val="00BC23F1"/>
    <w:rsid w:val="00BC2A92"/>
    <w:rsid w:val="00BC339A"/>
    <w:rsid w:val="00BC36A4"/>
    <w:rsid w:val="00BC3AB1"/>
    <w:rsid w:val="00BC3C35"/>
    <w:rsid w:val="00BC4836"/>
    <w:rsid w:val="00BC4B7E"/>
    <w:rsid w:val="00BC53D2"/>
    <w:rsid w:val="00BC61B2"/>
    <w:rsid w:val="00BC61C2"/>
    <w:rsid w:val="00BC672D"/>
    <w:rsid w:val="00BC6A5F"/>
    <w:rsid w:val="00BC726F"/>
    <w:rsid w:val="00BC7DC7"/>
    <w:rsid w:val="00BD040A"/>
    <w:rsid w:val="00BD09AD"/>
    <w:rsid w:val="00BD1CC6"/>
    <w:rsid w:val="00BD201F"/>
    <w:rsid w:val="00BD23C1"/>
    <w:rsid w:val="00BD255A"/>
    <w:rsid w:val="00BD25BB"/>
    <w:rsid w:val="00BD33F9"/>
    <w:rsid w:val="00BD3B61"/>
    <w:rsid w:val="00BD3CD2"/>
    <w:rsid w:val="00BD3E64"/>
    <w:rsid w:val="00BD5151"/>
    <w:rsid w:val="00BD6811"/>
    <w:rsid w:val="00BD6A2D"/>
    <w:rsid w:val="00BD6D1D"/>
    <w:rsid w:val="00BD6F10"/>
    <w:rsid w:val="00BD7122"/>
    <w:rsid w:val="00BD734E"/>
    <w:rsid w:val="00BD7805"/>
    <w:rsid w:val="00BD7985"/>
    <w:rsid w:val="00BD7BA3"/>
    <w:rsid w:val="00BE02D3"/>
    <w:rsid w:val="00BE1140"/>
    <w:rsid w:val="00BE1793"/>
    <w:rsid w:val="00BE1BFE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6E13"/>
    <w:rsid w:val="00BE6E3A"/>
    <w:rsid w:val="00BE7033"/>
    <w:rsid w:val="00BE737A"/>
    <w:rsid w:val="00BF03B8"/>
    <w:rsid w:val="00BF0BA0"/>
    <w:rsid w:val="00BF0FC3"/>
    <w:rsid w:val="00BF0FD8"/>
    <w:rsid w:val="00BF158D"/>
    <w:rsid w:val="00BF1613"/>
    <w:rsid w:val="00BF1BD0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3E52"/>
    <w:rsid w:val="00BF4169"/>
    <w:rsid w:val="00BF5A1C"/>
    <w:rsid w:val="00BF60F5"/>
    <w:rsid w:val="00BF66B1"/>
    <w:rsid w:val="00BF6FDE"/>
    <w:rsid w:val="00BF7356"/>
    <w:rsid w:val="00C00287"/>
    <w:rsid w:val="00C01376"/>
    <w:rsid w:val="00C0173B"/>
    <w:rsid w:val="00C01B40"/>
    <w:rsid w:val="00C01D1E"/>
    <w:rsid w:val="00C02085"/>
    <w:rsid w:val="00C02A31"/>
    <w:rsid w:val="00C03490"/>
    <w:rsid w:val="00C036FD"/>
    <w:rsid w:val="00C0380B"/>
    <w:rsid w:val="00C040FD"/>
    <w:rsid w:val="00C0415A"/>
    <w:rsid w:val="00C05890"/>
    <w:rsid w:val="00C06591"/>
    <w:rsid w:val="00C065B6"/>
    <w:rsid w:val="00C06A92"/>
    <w:rsid w:val="00C06ECC"/>
    <w:rsid w:val="00C076F7"/>
    <w:rsid w:val="00C07847"/>
    <w:rsid w:val="00C07C69"/>
    <w:rsid w:val="00C07CC2"/>
    <w:rsid w:val="00C07F98"/>
    <w:rsid w:val="00C07FE4"/>
    <w:rsid w:val="00C10324"/>
    <w:rsid w:val="00C10462"/>
    <w:rsid w:val="00C105EC"/>
    <w:rsid w:val="00C10AFC"/>
    <w:rsid w:val="00C10C83"/>
    <w:rsid w:val="00C110E1"/>
    <w:rsid w:val="00C11401"/>
    <w:rsid w:val="00C11F29"/>
    <w:rsid w:val="00C12D00"/>
    <w:rsid w:val="00C12FA8"/>
    <w:rsid w:val="00C13B3C"/>
    <w:rsid w:val="00C13D4F"/>
    <w:rsid w:val="00C13D82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F07"/>
    <w:rsid w:val="00C2029F"/>
    <w:rsid w:val="00C20754"/>
    <w:rsid w:val="00C20A88"/>
    <w:rsid w:val="00C20D20"/>
    <w:rsid w:val="00C20D3C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12D"/>
    <w:rsid w:val="00C25274"/>
    <w:rsid w:val="00C25901"/>
    <w:rsid w:val="00C259C7"/>
    <w:rsid w:val="00C25CEE"/>
    <w:rsid w:val="00C26143"/>
    <w:rsid w:val="00C26445"/>
    <w:rsid w:val="00C26A98"/>
    <w:rsid w:val="00C26A9D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A8"/>
    <w:rsid w:val="00C37ED5"/>
    <w:rsid w:val="00C40352"/>
    <w:rsid w:val="00C404E0"/>
    <w:rsid w:val="00C40AF4"/>
    <w:rsid w:val="00C40CFF"/>
    <w:rsid w:val="00C41865"/>
    <w:rsid w:val="00C4216A"/>
    <w:rsid w:val="00C4216E"/>
    <w:rsid w:val="00C42D8E"/>
    <w:rsid w:val="00C43116"/>
    <w:rsid w:val="00C43809"/>
    <w:rsid w:val="00C43DDE"/>
    <w:rsid w:val="00C44AA3"/>
    <w:rsid w:val="00C44BC8"/>
    <w:rsid w:val="00C44BE7"/>
    <w:rsid w:val="00C45009"/>
    <w:rsid w:val="00C4512F"/>
    <w:rsid w:val="00C45145"/>
    <w:rsid w:val="00C46302"/>
    <w:rsid w:val="00C46510"/>
    <w:rsid w:val="00C46AF3"/>
    <w:rsid w:val="00C470ED"/>
    <w:rsid w:val="00C47932"/>
    <w:rsid w:val="00C504C5"/>
    <w:rsid w:val="00C50C47"/>
    <w:rsid w:val="00C50E2E"/>
    <w:rsid w:val="00C50E63"/>
    <w:rsid w:val="00C51088"/>
    <w:rsid w:val="00C52146"/>
    <w:rsid w:val="00C5299B"/>
    <w:rsid w:val="00C52C39"/>
    <w:rsid w:val="00C52CB9"/>
    <w:rsid w:val="00C535CD"/>
    <w:rsid w:val="00C53C4F"/>
    <w:rsid w:val="00C53E88"/>
    <w:rsid w:val="00C551BA"/>
    <w:rsid w:val="00C55276"/>
    <w:rsid w:val="00C5534A"/>
    <w:rsid w:val="00C555D6"/>
    <w:rsid w:val="00C55C45"/>
    <w:rsid w:val="00C56119"/>
    <w:rsid w:val="00C5641C"/>
    <w:rsid w:val="00C564A6"/>
    <w:rsid w:val="00C5676D"/>
    <w:rsid w:val="00C568AC"/>
    <w:rsid w:val="00C57750"/>
    <w:rsid w:val="00C602A0"/>
    <w:rsid w:val="00C60454"/>
    <w:rsid w:val="00C6098E"/>
    <w:rsid w:val="00C61415"/>
    <w:rsid w:val="00C617FD"/>
    <w:rsid w:val="00C61EC0"/>
    <w:rsid w:val="00C62349"/>
    <w:rsid w:val="00C62A7D"/>
    <w:rsid w:val="00C62D3B"/>
    <w:rsid w:val="00C62F88"/>
    <w:rsid w:val="00C63033"/>
    <w:rsid w:val="00C632CF"/>
    <w:rsid w:val="00C63508"/>
    <w:rsid w:val="00C638D8"/>
    <w:rsid w:val="00C64023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ED1"/>
    <w:rsid w:val="00C71F31"/>
    <w:rsid w:val="00C71F80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1EA5"/>
    <w:rsid w:val="00C82132"/>
    <w:rsid w:val="00C823E1"/>
    <w:rsid w:val="00C825A9"/>
    <w:rsid w:val="00C833A3"/>
    <w:rsid w:val="00C83C21"/>
    <w:rsid w:val="00C8406E"/>
    <w:rsid w:val="00C8442C"/>
    <w:rsid w:val="00C84973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ABE"/>
    <w:rsid w:val="00C87E8E"/>
    <w:rsid w:val="00C90674"/>
    <w:rsid w:val="00C90A93"/>
    <w:rsid w:val="00C90BA2"/>
    <w:rsid w:val="00C90C24"/>
    <w:rsid w:val="00C914B2"/>
    <w:rsid w:val="00C91B89"/>
    <w:rsid w:val="00C91BB1"/>
    <w:rsid w:val="00C92416"/>
    <w:rsid w:val="00C925E0"/>
    <w:rsid w:val="00C9282B"/>
    <w:rsid w:val="00C92E35"/>
    <w:rsid w:val="00C9313D"/>
    <w:rsid w:val="00C93651"/>
    <w:rsid w:val="00C93A12"/>
    <w:rsid w:val="00C93F23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37C3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8F0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2CE"/>
    <w:rsid w:val="00CB4A73"/>
    <w:rsid w:val="00CB4AF1"/>
    <w:rsid w:val="00CB4D39"/>
    <w:rsid w:val="00CB4D68"/>
    <w:rsid w:val="00CB6CE9"/>
    <w:rsid w:val="00CB6FEC"/>
    <w:rsid w:val="00CB70C2"/>
    <w:rsid w:val="00CB70E7"/>
    <w:rsid w:val="00CB744B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C7C7C"/>
    <w:rsid w:val="00CD0030"/>
    <w:rsid w:val="00CD02DA"/>
    <w:rsid w:val="00CD098F"/>
    <w:rsid w:val="00CD104E"/>
    <w:rsid w:val="00CD1101"/>
    <w:rsid w:val="00CD11E1"/>
    <w:rsid w:val="00CD13C0"/>
    <w:rsid w:val="00CD14FE"/>
    <w:rsid w:val="00CD16BE"/>
    <w:rsid w:val="00CD1DA4"/>
    <w:rsid w:val="00CD251F"/>
    <w:rsid w:val="00CD25D3"/>
    <w:rsid w:val="00CD2C1A"/>
    <w:rsid w:val="00CD2E49"/>
    <w:rsid w:val="00CD2F1A"/>
    <w:rsid w:val="00CD330B"/>
    <w:rsid w:val="00CD335A"/>
    <w:rsid w:val="00CD39B8"/>
    <w:rsid w:val="00CD3AB6"/>
    <w:rsid w:val="00CD4502"/>
    <w:rsid w:val="00CD4ADF"/>
    <w:rsid w:val="00CD59AA"/>
    <w:rsid w:val="00CD5BBE"/>
    <w:rsid w:val="00CD5D8C"/>
    <w:rsid w:val="00CD5E4A"/>
    <w:rsid w:val="00CD67B7"/>
    <w:rsid w:val="00CD6DFA"/>
    <w:rsid w:val="00CD7B78"/>
    <w:rsid w:val="00CE0166"/>
    <w:rsid w:val="00CE06FE"/>
    <w:rsid w:val="00CE077E"/>
    <w:rsid w:val="00CE1371"/>
    <w:rsid w:val="00CE145B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62CD"/>
    <w:rsid w:val="00CE6F72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2BF8"/>
    <w:rsid w:val="00CF30C1"/>
    <w:rsid w:val="00CF39D5"/>
    <w:rsid w:val="00CF44B0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6A7E"/>
    <w:rsid w:val="00CF70CB"/>
    <w:rsid w:val="00CF71A6"/>
    <w:rsid w:val="00CF71C9"/>
    <w:rsid w:val="00CF76A8"/>
    <w:rsid w:val="00CF7AA0"/>
    <w:rsid w:val="00D00C73"/>
    <w:rsid w:val="00D00D01"/>
    <w:rsid w:val="00D0182E"/>
    <w:rsid w:val="00D022C4"/>
    <w:rsid w:val="00D023A6"/>
    <w:rsid w:val="00D0245E"/>
    <w:rsid w:val="00D02C5B"/>
    <w:rsid w:val="00D02E31"/>
    <w:rsid w:val="00D031EA"/>
    <w:rsid w:val="00D03434"/>
    <w:rsid w:val="00D0379B"/>
    <w:rsid w:val="00D047E8"/>
    <w:rsid w:val="00D04FE3"/>
    <w:rsid w:val="00D050F1"/>
    <w:rsid w:val="00D05385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03A7"/>
    <w:rsid w:val="00D111A3"/>
    <w:rsid w:val="00D114EC"/>
    <w:rsid w:val="00D122D7"/>
    <w:rsid w:val="00D130F3"/>
    <w:rsid w:val="00D13502"/>
    <w:rsid w:val="00D1360A"/>
    <w:rsid w:val="00D13714"/>
    <w:rsid w:val="00D13A98"/>
    <w:rsid w:val="00D13BC3"/>
    <w:rsid w:val="00D13D72"/>
    <w:rsid w:val="00D148B1"/>
    <w:rsid w:val="00D14CDB"/>
    <w:rsid w:val="00D14D63"/>
    <w:rsid w:val="00D152DF"/>
    <w:rsid w:val="00D153BD"/>
    <w:rsid w:val="00D16390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3B2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69E1"/>
    <w:rsid w:val="00D27167"/>
    <w:rsid w:val="00D274A6"/>
    <w:rsid w:val="00D27C6C"/>
    <w:rsid w:val="00D27E26"/>
    <w:rsid w:val="00D27EC9"/>
    <w:rsid w:val="00D27F71"/>
    <w:rsid w:val="00D3084E"/>
    <w:rsid w:val="00D3094C"/>
    <w:rsid w:val="00D30987"/>
    <w:rsid w:val="00D30A04"/>
    <w:rsid w:val="00D32393"/>
    <w:rsid w:val="00D324F5"/>
    <w:rsid w:val="00D32A4B"/>
    <w:rsid w:val="00D32A58"/>
    <w:rsid w:val="00D3312B"/>
    <w:rsid w:val="00D3358D"/>
    <w:rsid w:val="00D33EDE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26B2"/>
    <w:rsid w:val="00D42FAF"/>
    <w:rsid w:val="00D4317B"/>
    <w:rsid w:val="00D43287"/>
    <w:rsid w:val="00D432EA"/>
    <w:rsid w:val="00D43572"/>
    <w:rsid w:val="00D4370E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0C28"/>
    <w:rsid w:val="00D51155"/>
    <w:rsid w:val="00D51784"/>
    <w:rsid w:val="00D51F7E"/>
    <w:rsid w:val="00D51FCD"/>
    <w:rsid w:val="00D52093"/>
    <w:rsid w:val="00D52628"/>
    <w:rsid w:val="00D5262D"/>
    <w:rsid w:val="00D52E28"/>
    <w:rsid w:val="00D52FC6"/>
    <w:rsid w:val="00D531CC"/>
    <w:rsid w:val="00D5360E"/>
    <w:rsid w:val="00D53711"/>
    <w:rsid w:val="00D54362"/>
    <w:rsid w:val="00D54752"/>
    <w:rsid w:val="00D54855"/>
    <w:rsid w:val="00D54A46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650"/>
    <w:rsid w:val="00D57FBE"/>
    <w:rsid w:val="00D6084E"/>
    <w:rsid w:val="00D61AF6"/>
    <w:rsid w:val="00D62D5E"/>
    <w:rsid w:val="00D62E7C"/>
    <w:rsid w:val="00D630D4"/>
    <w:rsid w:val="00D632B0"/>
    <w:rsid w:val="00D64773"/>
    <w:rsid w:val="00D64E20"/>
    <w:rsid w:val="00D64FD6"/>
    <w:rsid w:val="00D6521E"/>
    <w:rsid w:val="00D659B2"/>
    <w:rsid w:val="00D659DD"/>
    <w:rsid w:val="00D65A76"/>
    <w:rsid w:val="00D65C7D"/>
    <w:rsid w:val="00D660FC"/>
    <w:rsid w:val="00D6612D"/>
    <w:rsid w:val="00D668ED"/>
    <w:rsid w:val="00D66C72"/>
    <w:rsid w:val="00D675E6"/>
    <w:rsid w:val="00D6772D"/>
    <w:rsid w:val="00D677ED"/>
    <w:rsid w:val="00D7053D"/>
    <w:rsid w:val="00D7077E"/>
    <w:rsid w:val="00D70DCC"/>
    <w:rsid w:val="00D71203"/>
    <w:rsid w:val="00D71B22"/>
    <w:rsid w:val="00D723E0"/>
    <w:rsid w:val="00D72517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AD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878"/>
    <w:rsid w:val="00D83AB6"/>
    <w:rsid w:val="00D84080"/>
    <w:rsid w:val="00D8432A"/>
    <w:rsid w:val="00D84511"/>
    <w:rsid w:val="00D84619"/>
    <w:rsid w:val="00D84A77"/>
    <w:rsid w:val="00D84F80"/>
    <w:rsid w:val="00D84FEB"/>
    <w:rsid w:val="00D85313"/>
    <w:rsid w:val="00D85548"/>
    <w:rsid w:val="00D857AC"/>
    <w:rsid w:val="00D86293"/>
    <w:rsid w:val="00D8688F"/>
    <w:rsid w:val="00D869F0"/>
    <w:rsid w:val="00D86C63"/>
    <w:rsid w:val="00D86D70"/>
    <w:rsid w:val="00D87AAB"/>
    <w:rsid w:val="00D87DB5"/>
    <w:rsid w:val="00D9044A"/>
    <w:rsid w:val="00D904A4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6422"/>
    <w:rsid w:val="00D97015"/>
    <w:rsid w:val="00D9708C"/>
    <w:rsid w:val="00D97214"/>
    <w:rsid w:val="00D972A2"/>
    <w:rsid w:val="00D97A3A"/>
    <w:rsid w:val="00D97C98"/>
    <w:rsid w:val="00D97EB3"/>
    <w:rsid w:val="00DA0747"/>
    <w:rsid w:val="00DA0D07"/>
    <w:rsid w:val="00DA0D30"/>
    <w:rsid w:val="00DA1D7E"/>
    <w:rsid w:val="00DA2154"/>
    <w:rsid w:val="00DA23F9"/>
    <w:rsid w:val="00DA256B"/>
    <w:rsid w:val="00DA2F63"/>
    <w:rsid w:val="00DA3488"/>
    <w:rsid w:val="00DA34DF"/>
    <w:rsid w:val="00DA38BC"/>
    <w:rsid w:val="00DA3AAB"/>
    <w:rsid w:val="00DA4ADB"/>
    <w:rsid w:val="00DA4F8B"/>
    <w:rsid w:val="00DA4F8D"/>
    <w:rsid w:val="00DA5815"/>
    <w:rsid w:val="00DA5D56"/>
    <w:rsid w:val="00DA62A0"/>
    <w:rsid w:val="00DA67E7"/>
    <w:rsid w:val="00DA69B8"/>
    <w:rsid w:val="00DA7D81"/>
    <w:rsid w:val="00DB053E"/>
    <w:rsid w:val="00DB0633"/>
    <w:rsid w:val="00DB0B8B"/>
    <w:rsid w:val="00DB0E2B"/>
    <w:rsid w:val="00DB0EED"/>
    <w:rsid w:val="00DB0EF1"/>
    <w:rsid w:val="00DB120C"/>
    <w:rsid w:val="00DB12DA"/>
    <w:rsid w:val="00DB1724"/>
    <w:rsid w:val="00DB2C47"/>
    <w:rsid w:val="00DB321D"/>
    <w:rsid w:val="00DB3277"/>
    <w:rsid w:val="00DB3A9E"/>
    <w:rsid w:val="00DB3EFF"/>
    <w:rsid w:val="00DB4C3C"/>
    <w:rsid w:val="00DB4E41"/>
    <w:rsid w:val="00DB5758"/>
    <w:rsid w:val="00DB5765"/>
    <w:rsid w:val="00DB5895"/>
    <w:rsid w:val="00DB5BAD"/>
    <w:rsid w:val="00DB5C32"/>
    <w:rsid w:val="00DB68E4"/>
    <w:rsid w:val="00DB6C91"/>
    <w:rsid w:val="00DB727F"/>
    <w:rsid w:val="00DB73FD"/>
    <w:rsid w:val="00DB763F"/>
    <w:rsid w:val="00DC0A10"/>
    <w:rsid w:val="00DC0D0E"/>
    <w:rsid w:val="00DC18AC"/>
    <w:rsid w:val="00DC212C"/>
    <w:rsid w:val="00DC22A2"/>
    <w:rsid w:val="00DC2494"/>
    <w:rsid w:val="00DC2522"/>
    <w:rsid w:val="00DC2E82"/>
    <w:rsid w:val="00DC339C"/>
    <w:rsid w:val="00DC3480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BB2"/>
    <w:rsid w:val="00DD0F4A"/>
    <w:rsid w:val="00DD1083"/>
    <w:rsid w:val="00DD1210"/>
    <w:rsid w:val="00DD1D5F"/>
    <w:rsid w:val="00DD2478"/>
    <w:rsid w:val="00DD248D"/>
    <w:rsid w:val="00DD2744"/>
    <w:rsid w:val="00DD27F5"/>
    <w:rsid w:val="00DD2D13"/>
    <w:rsid w:val="00DD346F"/>
    <w:rsid w:val="00DD357F"/>
    <w:rsid w:val="00DD3CE3"/>
    <w:rsid w:val="00DD3E6D"/>
    <w:rsid w:val="00DD40F1"/>
    <w:rsid w:val="00DD588C"/>
    <w:rsid w:val="00DD599E"/>
    <w:rsid w:val="00DD5A60"/>
    <w:rsid w:val="00DD5F73"/>
    <w:rsid w:val="00DD6487"/>
    <w:rsid w:val="00DD66F2"/>
    <w:rsid w:val="00DD6BDB"/>
    <w:rsid w:val="00DD7810"/>
    <w:rsid w:val="00DD7D95"/>
    <w:rsid w:val="00DD7E8D"/>
    <w:rsid w:val="00DE000B"/>
    <w:rsid w:val="00DE07CC"/>
    <w:rsid w:val="00DE09AE"/>
    <w:rsid w:val="00DE1204"/>
    <w:rsid w:val="00DE1375"/>
    <w:rsid w:val="00DE1BD6"/>
    <w:rsid w:val="00DE24FD"/>
    <w:rsid w:val="00DE2737"/>
    <w:rsid w:val="00DE2B01"/>
    <w:rsid w:val="00DE30D0"/>
    <w:rsid w:val="00DE3864"/>
    <w:rsid w:val="00DE3F29"/>
    <w:rsid w:val="00DE40A0"/>
    <w:rsid w:val="00DE40D2"/>
    <w:rsid w:val="00DE4C9A"/>
    <w:rsid w:val="00DE51A0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B83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0D55"/>
    <w:rsid w:val="00E0181B"/>
    <w:rsid w:val="00E019E0"/>
    <w:rsid w:val="00E01DCA"/>
    <w:rsid w:val="00E01E6B"/>
    <w:rsid w:val="00E01F2E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16C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488"/>
    <w:rsid w:val="00E1098E"/>
    <w:rsid w:val="00E10BA2"/>
    <w:rsid w:val="00E11A21"/>
    <w:rsid w:val="00E11CF7"/>
    <w:rsid w:val="00E12116"/>
    <w:rsid w:val="00E1244D"/>
    <w:rsid w:val="00E12472"/>
    <w:rsid w:val="00E135E6"/>
    <w:rsid w:val="00E13BFD"/>
    <w:rsid w:val="00E14E9F"/>
    <w:rsid w:val="00E1523E"/>
    <w:rsid w:val="00E1588B"/>
    <w:rsid w:val="00E15AD7"/>
    <w:rsid w:val="00E15E29"/>
    <w:rsid w:val="00E172B8"/>
    <w:rsid w:val="00E173F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14C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32B"/>
    <w:rsid w:val="00E30526"/>
    <w:rsid w:val="00E30D98"/>
    <w:rsid w:val="00E31057"/>
    <w:rsid w:val="00E311C7"/>
    <w:rsid w:val="00E32938"/>
    <w:rsid w:val="00E33474"/>
    <w:rsid w:val="00E337C7"/>
    <w:rsid w:val="00E33A75"/>
    <w:rsid w:val="00E3403D"/>
    <w:rsid w:val="00E34110"/>
    <w:rsid w:val="00E354A3"/>
    <w:rsid w:val="00E35911"/>
    <w:rsid w:val="00E36102"/>
    <w:rsid w:val="00E37382"/>
    <w:rsid w:val="00E3757E"/>
    <w:rsid w:val="00E37953"/>
    <w:rsid w:val="00E4058A"/>
    <w:rsid w:val="00E406F7"/>
    <w:rsid w:val="00E41101"/>
    <w:rsid w:val="00E416C2"/>
    <w:rsid w:val="00E41E39"/>
    <w:rsid w:val="00E42191"/>
    <w:rsid w:val="00E42277"/>
    <w:rsid w:val="00E4261F"/>
    <w:rsid w:val="00E42CAC"/>
    <w:rsid w:val="00E4302A"/>
    <w:rsid w:val="00E43636"/>
    <w:rsid w:val="00E43C70"/>
    <w:rsid w:val="00E449F3"/>
    <w:rsid w:val="00E44A04"/>
    <w:rsid w:val="00E44F79"/>
    <w:rsid w:val="00E452C7"/>
    <w:rsid w:val="00E45378"/>
    <w:rsid w:val="00E4561F"/>
    <w:rsid w:val="00E4586E"/>
    <w:rsid w:val="00E45BFB"/>
    <w:rsid w:val="00E45FF5"/>
    <w:rsid w:val="00E463F4"/>
    <w:rsid w:val="00E475CD"/>
    <w:rsid w:val="00E47911"/>
    <w:rsid w:val="00E47A81"/>
    <w:rsid w:val="00E50127"/>
    <w:rsid w:val="00E502E9"/>
    <w:rsid w:val="00E504D0"/>
    <w:rsid w:val="00E50DAE"/>
    <w:rsid w:val="00E512BC"/>
    <w:rsid w:val="00E512F4"/>
    <w:rsid w:val="00E51A5B"/>
    <w:rsid w:val="00E51BEA"/>
    <w:rsid w:val="00E52095"/>
    <w:rsid w:val="00E52174"/>
    <w:rsid w:val="00E52414"/>
    <w:rsid w:val="00E53736"/>
    <w:rsid w:val="00E53C85"/>
    <w:rsid w:val="00E5417A"/>
    <w:rsid w:val="00E5461F"/>
    <w:rsid w:val="00E5504F"/>
    <w:rsid w:val="00E552E0"/>
    <w:rsid w:val="00E553E6"/>
    <w:rsid w:val="00E556B3"/>
    <w:rsid w:val="00E55B54"/>
    <w:rsid w:val="00E569BB"/>
    <w:rsid w:val="00E56BA1"/>
    <w:rsid w:val="00E572DD"/>
    <w:rsid w:val="00E5736B"/>
    <w:rsid w:val="00E60232"/>
    <w:rsid w:val="00E609CE"/>
    <w:rsid w:val="00E6142C"/>
    <w:rsid w:val="00E61CE3"/>
    <w:rsid w:val="00E6203A"/>
    <w:rsid w:val="00E622BA"/>
    <w:rsid w:val="00E62751"/>
    <w:rsid w:val="00E62A22"/>
    <w:rsid w:val="00E631C3"/>
    <w:rsid w:val="00E635CC"/>
    <w:rsid w:val="00E63A39"/>
    <w:rsid w:val="00E643C8"/>
    <w:rsid w:val="00E6475B"/>
    <w:rsid w:val="00E64E13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1"/>
    <w:rsid w:val="00E7347E"/>
    <w:rsid w:val="00E7355D"/>
    <w:rsid w:val="00E73647"/>
    <w:rsid w:val="00E73C15"/>
    <w:rsid w:val="00E73C75"/>
    <w:rsid w:val="00E7482E"/>
    <w:rsid w:val="00E7510D"/>
    <w:rsid w:val="00E757EB"/>
    <w:rsid w:val="00E75F83"/>
    <w:rsid w:val="00E760DB"/>
    <w:rsid w:val="00E7613D"/>
    <w:rsid w:val="00E76716"/>
    <w:rsid w:val="00E76A11"/>
    <w:rsid w:val="00E76C54"/>
    <w:rsid w:val="00E770B3"/>
    <w:rsid w:val="00E7737C"/>
    <w:rsid w:val="00E7772A"/>
    <w:rsid w:val="00E779BE"/>
    <w:rsid w:val="00E77C73"/>
    <w:rsid w:val="00E803CC"/>
    <w:rsid w:val="00E80A43"/>
    <w:rsid w:val="00E8108B"/>
    <w:rsid w:val="00E8190A"/>
    <w:rsid w:val="00E81941"/>
    <w:rsid w:val="00E81AA1"/>
    <w:rsid w:val="00E81C7D"/>
    <w:rsid w:val="00E82792"/>
    <w:rsid w:val="00E82CEC"/>
    <w:rsid w:val="00E83848"/>
    <w:rsid w:val="00E83977"/>
    <w:rsid w:val="00E84501"/>
    <w:rsid w:val="00E8504A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952"/>
    <w:rsid w:val="00E94BCC"/>
    <w:rsid w:val="00E956B7"/>
    <w:rsid w:val="00E95B6A"/>
    <w:rsid w:val="00E95E14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D0D"/>
    <w:rsid w:val="00EA3EEE"/>
    <w:rsid w:val="00EA3FB2"/>
    <w:rsid w:val="00EA4476"/>
    <w:rsid w:val="00EA4E0E"/>
    <w:rsid w:val="00EA5265"/>
    <w:rsid w:val="00EA5316"/>
    <w:rsid w:val="00EA58AF"/>
    <w:rsid w:val="00EA58F6"/>
    <w:rsid w:val="00EA5FCF"/>
    <w:rsid w:val="00EA6294"/>
    <w:rsid w:val="00EA695C"/>
    <w:rsid w:val="00EA6AD1"/>
    <w:rsid w:val="00EA6CF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F93"/>
    <w:rsid w:val="00EB12F0"/>
    <w:rsid w:val="00EB1707"/>
    <w:rsid w:val="00EB1EFE"/>
    <w:rsid w:val="00EB2018"/>
    <w:rsid w:val="00EB22C9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B7A31"/>
    <w:rsid w:val="00EB7D78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3D54"/>
    <w:rsid w:val="00EC431D"/>
    <w:rsid w:val="00EC4705"/>
    <w:rsid w:val="00EC4847"/>
    <w:rsid w:val="00EC565B"/>
    <w:rsid w:val="00EC597C"/>
    <w:rsid w:val="00EC671C"/>
    <w:rsid w:val="00EC7A7E"/>
    <w:rsid w:val="00ED054A"/>
    <w:rsid w:val="00ED0AA3"/>
    <w:rsid w:val="00ED0E23"/>
    <w:rsid w:val="00ED0FC7"/>
    <w:rsid w:val="00ED1029"/>
    <w:rsid w:val="00ED18E3"/>
    <w:rsid w:val="00ED19EA"/>
    <w:rsid w:val="00ED1B05"/>
    <w:rsid w:val="00ED1F1C"/>
    <w:rsid w:val="00ED2374"/>
    <w:rsid w:val="00ED2583"/>
    <w:rsid w:val="00ED3417"/>
    <w:rsid w:val="00ED3702"/>
    <w:rsid w:val="00ED3F1C"/>
    <w:rsid w:val="00ED3F48"/>
    <w:rsid w:val="00ED4842"/>
    <w:rsid w:val="00ED49EF"/>
    <w:rsid w:val="00ED4B42"/>
    <w:rsid w:val="00ED5456"/>
    <w:rsid w:val="00ED57CC"/>
    <w:rsid w:val="00ED5A7E"/>
    <w:rsid w:val="00ED5DC0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0AD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5EA"/>
    <w:rsid w:val="00EF0941"/>
    <w:rsid w:val="00EF0A04"/>
    <w:rsid w:val="00EF0CF6"/>
    <w:rsid w:val="00EF0DB8"/>
    <w:rsid w:val="00EF1B50"/>
    <w:rsid w:val="00EF215B"/>
    <w:rsid w:val="00EF3232"/>
    <w:rsid w:val="00EF3A3A"/>
    <w:rsid w:val="00EF43EC"/>
    <w:rsid w:val="00EF444F"/>
    <w:rsid w:val="00EF454D"/>
    <w:rsid w:val="00EF47F2"/>
    <w:rsid w:val="00EF4C04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C51"/>
    <w:rsid w:val="00F12F79"/>
    <w:rsid w:val="00F137D3"/>
    <w:rsid w:val="00F13916"/>
    <w:rsid w:val="00F13AC2"/>
    <w:rsid w:val="00F1417B"/>
    <w:rsid w:val="00F144A8"/>
    <w:rsid w:val="00F147FB"/>
    <w:rsid w:val="00F14C86"/>
    <w:rsid w:val="00F14E6F"/>
    <w:rsid w:val="00F150A7"/>
    <w:rsid w:val="00F15282"/>
    <w:rsid w:val="00F15515"/>
    <w:rsid w:val="00F16458"/>
    <w:rsid w:val="00F1652C"/>
    <w:rsid w:val="00F165F9"/>
    <w:rsid w:val="00F16AD0"/>
    <w:rsid w:val="00F1722C"/>
    <w:rsid w:val="00F176EF"/>
    <w:rsid w:val="00F179F6"/>
    <w:rsid w:val="00F20215"/>
    <w:rsid w:val="00F203D4"/>
    <w:rsid w:val="00F20978"/>
    <w:rsid w:val="00F209FC"/>
    <w:rsid w:val="00F218F1"/>
    <w:rsid w:val="00F22940"/>
    <w:rsid w:val="00F232B9"/>
    <w:rsid w:val="00F2382F"/>
    <w:rsid w:val="00F2393F"/>
    <w:rsid w:val="00F23B9B"/>
    <w:rsid w:val="00F2427F"/>
    <w:rsid w:val="00F2435D"/>
    <w:rsid w:val="00F24BBD"/>
    <w:rsid w:val="00F25246"/>
    <w:rsid w:val="00F25536"/>
    <w:rsid w:val="00F25642"/>
    <w:rsid w:val="00F26414"/>
    <w:rsid w:val="00F26D19"/>
    <w:rsid w:val="00F2763B"/>
    <w:rsid w:val="00F27D91"/>
    <w:rsid w:val="00F30205"/>
    <w:rsid w:val="00F3048F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B1A"/>
    <w:rsid w:val="00F34CEF"/>
    <w:rsid w:val="00F34EED"/>
    <w:rsid w:val="00F35700"/>
    <w:rsid w:val="00F35D07"/>
    <w:rsid w:val="00F3624F"/>
    <w:rsid w:val="00F366D2"/>
    <w:rsid w:val="00F36CDD"/>
    <w:rsid w:val="00F370FA"/>
    <w:rsid w:val="00F37343"/>
    <w:rsid w:val="00F3752F"/>
    <w:rsid w:val="00F378A3"/>
    <w:rsid w:val="00F402E0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5DB3"/>
    <w:rsid w:val="00F45EC3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D4D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7E7"/>
    <w:rsid w:val="00F5596D"/>
    <w:rsid w:val="00F55B31"/>
    <w:rsid w:val="00F55DB1"/>
    <w:rsid w:val="00F565F6"/>
    <w:rsid w:val="00F567F4"/>
    <w:rsid w:val="00F568C1"/>
    <w:rsid w:val="00F56971"/>
    <w:rsid w:val="00F56B69"/>
    <w:rsid w:val="00F56C1C"/>
    <w:rsid w:val="00F56C85"/>
    <w:rsid w:val="00F56E77"/>
    <w:rsid w:val="00F570AB"/>
    <w:rsid w:val="00F57B0D"/>
    <w:rsid w:val="00F57D2E"/>
    <w:rsid w:val="00F57D60"/>
    <w:rsid w:val="00F57DF7"/>
    <w:rsid w:val="00F60019"/>
    <w:rsid w:val="00F60056"/>
    <w:rsid w:val="00F6013A"/>
    <w:rsid w:val="00F6048F"/>
    <w:rsid w:val="00F60506"/>
    <w:rsid w:val="00F60B53"/>
    <w:rsid w:val="00F610A5"/>
    <w:rsid w:val="00F613D7"/>
    <w:rsid w:val="00F6172F"/>
    <w:rsid w:val="00F61A4C"/>
    <w:rsid w:val="00F62A13"/>
    <w:rsid w:val="00F62ACB"/>
    <w:rsid w:val="00F62B07"/>
    <w:rsid w:val="00F63219"/>
    <w:rsid w:val="00F642F9"/>
    <w:rsid w:val="00F64DB3"/>
    <w:rsid w:val="00F65ABA"/>
    <w:rsid w:val="00F65E0F"/>
    <w:rsid w:val="00F663E1"/>
    <w:rsid w:val="00F67672"/>
    <w:rsid w:val="00F6782A"/>
    <w:rsid w:val="00F67B81"/>
    <w:rsid w:val="00F704DB"/>
    <w:rsid w:val="00F709F1"/>
    <w:rsid w:val="00F70F82"/>
    <w:rsid w:val="00F71274"/>
    <w:rsid w:val="00F714AD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3BD"/>
    <w:rsid w:val="00F7546C"/>
    <w:rsid w:val="00F75602"/>
    <w:rsid w:val="00F765E2"/>
    <w:rsid w:val="00F7666A"/>
    <w:rsid w:val="00F76C78"/>
    <w:rsid w:val="00F7762C"/>
    <w:rsid w:val="00F77EC7"/>
    <w:rsid w:val="00F80359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03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5B4"/>
    <w:rsid w:val="00F91621"/>
    <w:rsid w:val="00F916EB"/>
    <w:rsid w:val="00F921C9"/>
    <w:rsid w:val="00F9233C"/>
    <w:rsid w:val="00F92404"/>
    <w:rsid w:val="00F9241A"/>
    <w:rsid w:val="00F928B0"/>
    <w:rsid w:val="00F92D1F"/>
    <w:rsid w:val="00F92D2F"/>
    <w:rsid w:val="00F93270"/>
    <w:rsid w:val="00F932B3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636"/>
    <w:rsid w:val="00FA1D2E"/>
    <w:rsid w:val="00FA1D59"/>
    <w:rsid w:val="00FA1E5A"/>
    <w:rsid w:val="00FA1F04"/>
    <w:rsid w:val="00FA2D05"/>
    <w:rsid w:val="00FA2FFC"/>
    <w:rsid w:val="00FA4D26"/>
    <w:rsid w:val="00FA5274"/>
    <w:rsid w:val="00FA662F"/>
    <w:rsid w:val="00FA7A41"/>
    <w:rsid w:val="00FB0EFF"/>
    <w:rsid w:val="00FB1290"/>
    <w:rsid w:val="00FB15EF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65C9"/>
    <w:rsid w:val="00FB6F90"/>
    <w:rsid w:val="00FB7117"/>
    <w:rsid w:val="00FB7542"/>
    <w:rsid w:val="00FB7F82"/>
    <w:rsid w:val="00FC04D5"/>
    <w:rsid w:val="00FC0C44"/>
    <w:rsid w:val="00FC150A"/>
    <w:rsid w:val="00FC1807"/>
    <w:rsid w:val="00FC1E2F"/>
    <w:rsid w:val="00FC2B22"/>
    <w:rsid w:val="00FC3A87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48E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252D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6950"/>
    <w:rsid w:val="00FD7AC3"/>
    <w:rsid w:val="00FD7B82"/>
    <w:rsid w:val="00FD7DCE"/>
    <w:rsid w:val="00FD7F4B"/>
    <w:rsid w:val="00FE0307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4DAB"/>
    <w:rsid w:val="00FE519D"/>
    <w:rsid w:val="00FE5593"/>
    <w:rsid w:val="00FE5782"/>
    <w:rsid w:val="00FE5B78"/>
    <w:rsid w:val="00FE6827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480"/>
    <w:rsid w:val="00FF1771"/>
    <w:rsid w:val="00FF1D9C"/>
    <w:rsid w:val="00FF25E3"/>
    <w:rsid w:val="00FF2DBA"/>
    <w:rsid w:val="00FF2F9C"/>
    <w:rsid w:val="00FF310F"/>
    <w:rsid w:val="00FF39E3"/>
    <w:rsid w:val="00FF3A87"/>
    <w:rsid w:val="00FF3BB6"/>
    <w:rsid w:val="00FF42D3"/>
    <w:rsid w:val="00FF450A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90722BB0-2C10-44FB-9F28-D222FAA32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8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character" w:styleId="LineNumber">
    <w:name w:val="line number"/>
    <w:basedOn w:val="DefaultParagraphFont"/>
    <w:semiHidden/>
    <w:unhideWhenUsed/>
    <w:rsid w:val="00F6048F"/>
  </w:style>
  <w:style w:type="character" w:customStyle="1" w:styleId="ui-provider">
    <w:name w:val="ui-provider"/>
    <w:basedOn w:val="DefaultParagraphFont"/>
    <w:rsid w:val="00F75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4F75F1-C854-4003-8FF9-A96923B7F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C8E6FF-5CEB-4750-964C-C2152E3327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8353B55-F498-4941-8EFE-AF9ACF8CAC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8EE536-E4D1-4260-800D-029654EE4BB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743</TotalTime>
  <Pages>18</Pages>
  <Words>2994</Words>
  <Characters>17069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Sirada, Saisamorn</cp:lastModifiedBy>
  <cp:revision>59</cp:revision>
  <cp:lastPrinted>2025-08-01T16:51:00Z</cp:lastPrinted>
  <dcterms:created xsi:type="dcterms:W3CDTF">2025-08-01T04:27:00Z</dcterms:created>
  <dcterms:modified xsi:type="dcterms:W3CDTF">2025-08-14T06:30:00Z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