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8AFCA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70F13801" w14:textId="719097E8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717BA412" w14:textId="4D747180" w:rsidR="009C002F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0B0D567" w14:textId="04362CA8" w:rsidR="00404F50" w:rsidRDefault="00404F5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204864527"/>
      <w:r w:rsidRPr="00404F50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สินทรัพย์ไม่หมุนเวียนที่จัดประเภทเป็นสินทรัพย์ที่ถือไว้เพื่อขาย</w:t>
      </w:r>
      <w:bookmarkEnd w:id="0"/>
    </w:p>
    <w:p w14:paraId="138EFD7A" w14:textId="3E96225B" w:rsidR="00D0178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48A1060A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47E2EAFA" w14:textId="6C58E3FC" w:rsidR="00095DA7" w:rsidRDefault="00095DA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0CBDF7E6" w:rsidR="00991836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CDFEF8C" w14:textId="7706776F" w:rsidR="00610DF8" w:rsidRDefault="00610DF8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924D56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624482" w14:textId="62F69288" w:rsidR="0083298D" w:rsidRPr="00E45C2D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581F53">
        <w:rPr>
          <w:rFonts w:asciiTheme="majorBidi" w:hAnsiTheme="majorBidi" w:cstheme="majorBidi"/>
          <w:sz w:val="30"/>
          <w:szCs w:val="30"/>
        </w:rPr>
        <w:t xml:space="preserve"> </w:t>
      </w:r>
      <w:r w:rsidR="00170A49">
        <w:rPr>
          <w:rFonts w:asciiTheme="majorBidi" w:hAnsiTheme="majorBidi" w:cstheme="majorBidi"/>
          <w:sz w:val="30"/>
          <w:szCs w:val="30"/>
        </w:rPr>
        <w:t>14</w:t>
      </w:r>
      <w:r w:rsidR="00FB790F">
        <w:rPr>
          <w:rFonts w:asciiTheme="majorBidi" w:hAnsiTheme="majorBidi" w:cstheme="majorBidi"/>
          <w:sz w:val="30"/>
          <w:szCs w:val="30"/>
        </w:rPr>
        <w:t xml:space="preserve"> </w:t>
      </w:r>
      <w:r w:rsidR="00750A6D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FB790F" w:rsidRPr="00C479DD">
        <w:rPr>
          <w:rFonts w:asciiTheme="majorBidi" w:hAnsiTheme="majorBidi" w:cstheme="majorBidi" w:hint="cs"/>
          <w:sz w:val="30"/>
          <w:szCs w:val="30"/>
          <w:cs/>
        </w:rPr>
        <w:t>คม</w:t>
      </w:r>
      <w:r w:rsidR="00FB790F" w:rsidRPr="00C479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E5" w:rsidRPr="00C6295B">
        <w:rPr>
          <w:rFonts w:asciiTheme="majorBidi" w:hAnsiTheme="majorBidi" w:cstheme="majorBidi"/>
          <w:sz w:val="30"/>
          <w:szCs w:val="30"/>
        </w:rPr>
        <w:t>256</w:t>
      </w:r>
      <w:r w:rsidR="00FB790F">
        <w:rPr>
          <w:rFonts w:asciiTheme="majorBidi" w:hAnsiTheme="majorBidi" w:cstheme="majorBidi"/>
          <w:sz w:val="30"/>
          <w:szCs w:val="30"/>
        </w:rPr>
        <w:t>8</w:t>
      </w:r>
    </w:p>
    <w:p w14:paraId="49EB3460" w14:textId="77777777" w:rsidR="0083298D" w:rsidRPr="00924D56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24D56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2081708D" w14:textId="7A3869BD" w:rsidR="000B42D5" w:rsidRPr="00C6295B" w:rsidRDefault="00695D83" w:rsidP="00C13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ประกอบงบการเงินระหว่างกาลในรูปแบบย่อ (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“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งบการเงินระหว่างกาล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”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) ตามมาตรฐานการบัญชีฉบับที่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 xml:space="preserve"> 34 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เรื่อง</w:t>
      </w:r>
      <w:r w:rsidR="00C1395F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B42D5" w:rsidRPr="0074471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="000B42D5" w:rsidRPr="000C4CF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="000B42D5" w:rsidRPr="000C4CF7">
        <w:rPr>
          <w:rFonts w:asciiTheme="majorBidi" w:hAnsiTheme="majorBidi" w:cstheme="majorBidi"/>
          <w:spacing w:val="-1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C81CBE">
        <w:rPr>
          <w:rFonts w:asciiTheme="majorBidi" w:hAnsiTheme="majorBidi" w:cstheme="majorBidi"/>
          <w:sz w:val="30"/>
          <w:szCs w:val="30"/>
        </w:rPr>
        <w:br/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ไปแล้วในงบการเงิน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FB790F">
        <w:rPr>
          <w:rFonts w:asciiTheme="majorBidi" w:hAnsiTheme="majorBidi" w:cstheme="majorBidi"/>
          <w:sz w:val="30"/>
          <w:szCs w:val="30"/>
        </w:rPr>
        <w:t>7</w:t>
      </w:r>
    </w:p>
    <w:p w14:paraId="654BCD25" w14:textId="042C073F" w:rsidR="00595C3D" w:rsidRPr="00924D56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A3BEF6B" w14:textId="0E7F8736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295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07DE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FB790F">
        <w:rPr>
          <w:rFonts w:asciiTheme="majorBidi" w:hAnsiTheme="majorBidi" w:cstheme="majorBidi"/>
          <w:sz w:val="30"/>
          <w:szCs w:val="30"/>
        </w:rPr>
        <w:t>7</w:t>
      </w:r>
    </w:p>
    <w:p w14:paraId="602D0032" w14:textId="144E652A" w:rsidR="00325AC0" w:rsidRPr="00924D56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14:paraId="396D79DF" w14:textId="77777777" w:rsidR="001C7DF8" w:rsidRPr="00C81CBE" w:rsidRDefault="001C7DF8" w:rsidP="00A6506D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924D56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8334654" w14:textId="08AD5756" w:rsidR="001025B4" w:rsidRDefault="003936E3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907E6E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ใน</w:t>
      </w:r>
      <w:r w:rsidR="00C73A3B" w:rsidRPr="00C6295B">
        <w:rPr>
          <w:rFonts w:asciiTheme="majorBidi" w:hAnsiTheme="majorBidi" w:cstheme="majorBidi" w:hint="cs"/>
          <w:b/>
          <w:sz w:val="30"/>
          <w:szCs w:val="30"/>
          <w:cs/>
        </w:rPr>
        <w:t>ระหว่าง</w:t>
      </w:r>
      <w:r w:rsidR="00C73A3B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9E176F">
        <w:rPr>
          <w:rFonts w:asciiTheme="majorBidi" w:hAnsiTheme="majorBidi" w:cstheme="majorBidi" w:hint="cs"/>
          <w:b/>
          <w:sz w:val="30"/>
          <w:szCs w:val="30"/>
          <w:cs/>
        </w:rPr>
        <w:t xml:space="preserve">      </w:t>
      </w:r>
      <w:r w:rsidR="00C73A3B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หก</w:t>
      </w:r>
      <w:r w:rsidR="00C73A3B">
        <w:rPr>
          <w:rFonts w:asciiTheme="majorBidi" w:hAnsiTheme="majorBidi" w:cstheme="majorBidi" w:hint="cs"/>
          <w:b/>
          <w:sz w:val="30"/>
          <w:szCs w:val="30"/>
          <w:cs/>
        </w:rPr>
        <w:t xml:space="preserve">เดือนสิ้นสุดวันที่ </w:t>
      </w:r>
      <w:r w:rsidR="00C73A3B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73A3B" w:rsidRPr="00C81CBE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="00FB790F" w:rsidRPr="00C629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B967C1" w:rsidRPr="00DE1444">
        <w:rPr>
          <w:rFonts w:asciiTheme="majorBidi" w:hAnsiTheme="majorBidi" w:cstheme="majorBidi"/>
          <w:bCs/>
          <w:sz w:val="30"/>
          <w:szCs w:val="30"/>
          <w:lang w:val="en-US"/>
        </w:rPr>
        <w:t>256</w:t>
      </w:r>
      <w:r w:rsidR="00FB790F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="00D932EA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="00907E6E">
        <w:rPr>
          <w:rFonts w:asciiTheme="majorBidi" w:hAnsiTheme="majorBidi" w:cstheme="majorBidi"/>
          <w:b/>
          <w:sz w:val="30"/>
          <w:szCs w:val="30"/>
        </w:rPr>
        <w:tab/>
      </w:r>
    </w:p>
    <w:p w14:paraId="337A063F" w14:textId="77777777" w:rsidR="001025B4" w:rsidRPr="00907E6E" w:rsidRDefault="001025B4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EE7B30D" w14:textId="4D5E39F3" w:rsidR="00750A6D" w:rsidRDefault="00750A6D" w:rsidP="00750A6D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รายการที่สำคัญกับบุคคลหรือกิจการที่เกี่ยวข้องกันสำหรับงวดหกเดือนสิ้นสุดวันที่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="00B61AC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08AAE28E" w14:textId="77777777" w:rsidR="00924D56" w:rsidRPr="00924D56" w:rsidRDefault="00924D56" w:rsidP="00C65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750A6D" w14:paraId="290E41AC" w14:textId="77777777" w:rsidTr="00F94FF8">
        <w:trPr>
          <w:tblHeader/>
        </w:trPr>
        <w:tc>
          <w:tcPr>
            <w:tcW w:w="5580" w:type="dxa"/>
          </w:tcPr>
          <w:p w14:paraId="552A7D94" w14:textId="77777777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5A206D4E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A6D" w14:paraId="39AC2F01" w14:textId="77777777" w:rsidTr="00F94FF8">
        <w:trPr>
          <w:tblHeader/>
        </w:trPr>
        <w:tc>
          <w:tcPr>
            <w:tcW w:w="5580" w:type="dxa"/>
          </w:tcPr>
          <w:p w14:paraId="22FA3263" w14:textId="77777777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736BBDB4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7599602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12DC88B2" w14:textId="74851AC4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3174D075" w14:textId="77777777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96DF065" w14:textId="69515FE8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A6D" w14:paraId="5413AED3" w14:textId="77777777" w:rsidTr="00F94FF8">
        <w:trPr>
          <w:tblHeader/>
        </w:trPr>
        <w:tc>
          <w:tcPr>
            <w:tcW w:w="5580" w:type="dxa"/>
          </w:tcPr>
          <w:p w14:paraId="1D940AD0" w14:textId="77777777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36F920C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A42B0F2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6B8B24E7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0A6D" w:rsidRPr="00C81CBE" w14:paraId="5FFB1C94" w14:textId="77777777" w:rsidTr="002A52F1">
        <w:tc>
          <w:tcPr>
            <w:tcW w:w="5580" w:type="dxa"/>
          </w:tcPr>
          <w:p w14:paraId="1226A6B4" w14:textId="77777777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4" w:type="dxa"/>
          </w:tcPr>
          <w:p w14:paraId="6FD5F6E4" w14:textId="77777777" w:rsidR="00750A6D" w:rsidRPr="00C81CBE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E6D8F2C" w14:textId="77777777" w:rsidR="00750A6D" w:rsidRPr="00C81CBE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4C1A7F0C" w14:textId="77777777" w:rsidR="00750A6D" w:rsidRPr="00C81CBE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F88D723" w14:textId="77777777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FB22325" w14:textId="77777777" w:rsidR="00750A6D" w:rsidRPr="00C81CBE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2973" w:rsidRPr="00C81CBE" w14:paraId="0F826B02" w14:textId="77777777" w:rsidTr="002A52F1">
        <w:tc>
          <w:tcPr>
            <w:tcW w:w="5580" w:type="dxa"/>
          </w:tcPr>
          <w:p w14:paraId="3F844750" w14:textId="77777777" w:rsidR="009D2973" w:rsidRPr="00C81CBE" w:rsidRDefault="009D2973" w:rsidP="009D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4" w:type="dxa"/>
          </w:tcPr>
          <w:p w14:paraId="50B090F8" w14:textId="77777777" w:rsidR="009D2973" w:rsidRPr="00601444" w:rsidRDefault="009D2973" w:rsidP="009D2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0B649D2" w14:textId="77777777" w:rsidR="009D2973" w:rsidRPr="00601444" w:rsidRDefault="009D2973" w:rsidP="009D2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C3ABAF5" w14:textId="17AD72D9" w:rsidR="009D2973" w:rsidRPr="00C81CBE" w:rsidRDefault="009D2973" w:rsidP="009D2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380,833</w:t>
            </w:r>
          </w:p>
        </w:tc>
        <w:tc>
          <w:tcPr>
            <w:tcW w:w="274" w:type="dxa"/>
          </w:tcPr>
          <w:p w14:paraId="44230F49" w14:textId="77777777" w:rsidR="009D2973" w:rsidRPr="00C81CBE" w:rsidRDefault="009D2973" w:rsidP="009D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00E4BE6" w14:textId="339D0D87" w:rsidR="009D2973" w:rsidRPr="00C81CBE" w:rsidRDefault="009D2973" w:rsidP="009D2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444">
              <w:rPr>
                <w:rFonts w:asciiTheme="majorBidi" w:hAnsiTheme="majorBidi" w:cstheme="majorBidi"/>
                <w:sz w:val="30"/>
                <w:szCs w:val="30"/>
              </w:rPr>
              <w:t>376,710</w:t>
            </w:r>
          </w:p>
        </w:tc>
      </w:tr>
      <w:tr w:rsidR="009D2973" w:rsidRPr="00C81CBE" w14:paraId="7A27200F" w14:textId="77777777" w:rsidTr="002A52F1">
        <w:tc>
          <w:tcPr>
            <w:tcW w:w="5580" w:type="dxa"/>
          </w:tcPr>
          <w:p w14:paraId="194FE4E6" w14:textId="77777777" w:rsidR="009D2973" w:rsidRPr="00C81CBE" w:rsidRDefault="009D2973" w:rsidP="009D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4" w:type="dxa"/>
          </w:tcPr>
          <w:p w14:paraId="290D15BC" w14:textId="77777777" w:rsidR="009D2973" w:rsidRPr="00601444" w:rsidRDefault="009D2973" w:rsidP="009D2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607A064" w14:textId="77777777" w:rsidR="009D2973" w:rsidRPr="00601444" w:rsidRDefault="009D2973" w:rsidP="009D2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1DA10707" w14:textId="741BAF1E" w:rsidR="009D2973" w:rsidRPr="00C81CBE" w:rsidRDefault="009D2973" w:rsidP="009D2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12,358</w:t>
            </w:r>
          </w:p>
        </w:tc>
        <w:tc>
          <w:tcPr>
            <w:tcW w:w="274" w:type="dxa"/>
          </w:tcPr>
          <w:p w14:paraId="45976432" w14:textId="77777777" w:rsidR="009D2973" w:rsidRPr="00C81CBE" w:rsidRDefault="009D2973" w:rsidP="009D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5BEBA509" w14:textId="086CC74C" w:rsidR="009D2973" w:rsidRPr="00C81CBE" w:rsidRDefault="009D2973" w:rsidP="009D2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444">
              <w:rPr>
                <w:rFonts w:asciiTheme="majorBidi" w:hAnsiTheme="majorBidi" w:cstheme="majorBidi"/>
                <w:sz w:val="30"/>
                <w:szCs w:val="30"/>
              </w:rPr>
              <w:t>11,536</w:t>
            </w:r>
          </w:p>
        </w:tc>
      </w:tr>
      <w:tr w:rsidR="00F94FF8" w:rsidRPr="00BA1D70" w14:paraId="1AE6AB62" w14:textId="77777777" w:rsidTr="002A52F1">
        <w:tc>
          <w:tcPr>
            <w:tcW w:w="5580" w:type="dxa"/>
          </w:tcPr>
          <w:p w14:paraId="1543A0F5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4" w:type="dxa"/>
          </w:tcPr>
          <w:p w14:paraId="5E828BAD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1356049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7BBB4B4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100B3F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4D8C5005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4FF8" w:rsidRPr="00BA1D70" w14:paraId="379F796B" w14:textId="77777777" w:rsidTr="002A52F1">
        <w:tc>
          <w:tcPr>
            <w:tcW w:w="5580" w:type="dxa"/>
          </w:tcPr>
          <w:p w14:paraId="1E4980BB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4" w:type="dxa"/>
          </w:tcPr>
          <w:p w14:paraId="04DC4D45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28D008C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465AC257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2DE6863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49575D34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4FF8" w:rsidRPr="00BA1D70" w14:paraId="34DB6A53" w14:textId="77777777" w:rsidTr="002A52F1">
        <w:tc>
          <w:tcPr>
            <w:tcW w:w="5580" w:type="dxa"/>
          </w:tcPr>
          <w:p w14:paraId="7C01DC6D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274" w:type="dxa"/>
          </w:tcPr>
          <w:p w14:paraId="6E724AA4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1A657F6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5893EE0" w14:textId="7BB1C538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21,372</w:t>
            </w:r>
          </w:p>
        </w:tc>
        <w:tc>
          <w:tcPr>
            <w:tcW w:w="274" w:type="dxa"/>
          </w:tcPr>
          <w:p w14:paraId="0D3DEE4C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BEB81B3" w14:textId="6D81E129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</w:rPr>
              <w:t>20,660</w:t>
            </w:r>
          </w:p>
        </w:tc>
      </w:tr>
      <w:tr w:rsidR="00F94FF8" w:rsidRPr="00BA1D70" w14:paraId="584371C5" w14:textId="77777777" w:rsidTr="002A52F1">
        <w:tc>
          <w:tcPr>
            <w:tcW w:w="5580" w:type="dxa"/>
          </w:tcPr>
          <w:p w14:paraId="608AB1C4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274" w:type="dxa"/>
          </w:tcPr>
          <w:p w14:paraId="43D28E36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FA67791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0460098" w14:textId="73E885BE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4" w:type="dxa"/>
          </w:tcPr>
          <w:p w14:paraId="08919812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4839DA4" w14:textId="018ED964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</w:tr>
      <w:tr w:rsidR="00F94FF8" w:rsidRPr="00BA1D70" w14:paraId="13B807F4" w14:textId="77777777" w:rsidTr="002A52F1">
        <w:tc>
          <w:tcPr>
            <w:tcW w:w="5580" w:type="dxa"/>
          </w:tcPr>
          <w:p w14:paraId="2E708090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4" w:type="dxa"/>
          </w:tcPr>
          <w:p w14:paraId="2D00E0AA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5B7B71F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3F8E02D" w14:textId="12EAE454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22,34</w:t>
            </w:r>
            <w:r w:rsidR="006A63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4" w:type="dxa"/>
          </w:tcPr>
          <w:p w14:paraId="3DBCF5DD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530FF1F" w14:textId="25A8CEFC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84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21,722</w:t>
            </w:r>
          </w:p>
        </w:tc>
      </w:tr>
    </w:tbl>
    <w:p w14:paraId="09CB0007" w14:textId="77777777" w:rsidR="00750A6D" w:rsidRPr="00924D56" w:rsidRDefault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3DBF1003" w14:textId="38C42410" w:rsidR="00AA0B1E" w:rsidRPr="00C81CBE" w:rsidRDefault="00086213" w:rsidP="00A32059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FB790F" w:rsidRPr="00C81CB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50A6D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750A6D"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6D05D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B790F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6D05D5"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</w:t>
      </w:r>
      <w:r w:rsidR="0064345F"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B790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D61835" w14:textId="4133CB0D" w:rsidR="00086213" w:rsidRDefault="00086213" w:rsidP="00A706FA">
      <w:pPr>
        <w:pStyle w:val="BodyText2"/>
        <w:tabs>
          <w:tab w:val="left" w:pos="540"/>
        </w:tabs>
        <w:ind w:firstLine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9A2323" w:rsidRPr="00C81CBE" w14:paraId="0EE1BD4A" w14:textId="77777777" w:rsidTr="009A2323">
        <w:tc>
          <w:tcPr>
            <w:tcW w:w="5580" w:type="dxa"/>
          </w:tcPr>
          <w:p w14:paraId="7791AE09" w14:textId="260E65AF" w:rsidR="009A2323" w:rsidRPr="00C81CBE" w:rsidRDefault="009A2323" w:rsidP="0083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05865E71" w14:textId="75743BF1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824" w:rsidRPr="00C81CBE" w14:paraId="61A754BE" w14:textId="77777777" w:rsidTr="009A2323">
        <w:tc>
          <w:tcPr>
            <w:tcW w:w="5580" w:type="dxa"/>
          </w:tcPr>
          <w:p w14:paraId="461C0012" w14:textId="7777777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B3B8D0E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69F15BE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0121B0D" w14:textId="6FBB315D" w:rsidR="005D1824" w:rsidRDefault="00750A6D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61A49378" w14:textId="7777777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1BA42F5" w14:textId="17AC72DF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077B8" w:rsidRPr="00C81CBE" w14:paraId="6273016D" w14:textId="77777777" w:rsidTr="009A2323">
        <w:tc>
          <w:tcPr>
            <w:tcW w:w="5580" w:type="dxa"/>
          </w:tcPr>
          <w:p w14:paraId="745D1FE0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39CC19F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FBCC44F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27C3D27B" w14:textId="52F1B5EA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90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1E6E92F9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3092F94" w14:textId="3945CCA3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90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077B8" w:rsidRPr="00C81CBE" w14:paraId="10E01430" w14:textId="77777777" w:rsidTr="00434D86">
        <w:tc>
          <w:tcPr>
            <w:tcW w:w="5580" w:type="dxa"/>
          </w:tcPr>
          <w:p w14:paraId="61093119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8AD6865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8ABC23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5827FB49" w14:textId="4EFF7996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77B8" w:rsidRPr="00C81CBE" w14:paraId="14BC23A8" w14:textId="77777777" w:rsidTr="009A2323">
        <w:tc>
          <w:tcPr>
            <w:tcW w:w="5580" w:type="dxa"/>
          </w:tcPr>
          <w:p w14:paraId="38792490" w14:textId="1CF86024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4" w:type="dxa"/>
          </w:tcPr>
          <w:p w14:paraId="6F3B6559" w14:textId="77777777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ACE54C7" w14:textId="7508D760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1A7C8A06" w14:textId="75CA3E8B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6C7B643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6A7F704" w14:textId="77777777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7B8" w:rsidRPr="00C81CBE" w14:paraId="1AD2C7BA" w14:textId="77777777" w:rsidTr="00BD033B">
        <w:tc>
          <w:tcPr>
            <w:tcW w:w="5580" w:type="dxa"/>
          </w:tcPr>
          <w:p w14:paraId="10B09749" w14:textId="2B98F301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65C9AE9A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DA23D21" w14:textId="54AC01B0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auto"/>
          </w:tcPr>
          <w:p w14:paraId="61A88849" w14:textId="51C42C4C" w:rsidR="00D077B8" w:rsidRPr="00062ED2" w:rsidRDefault="009D2973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157,614</w:t>
            </w:r>
          </w:p>
        </w:tc>
        <w:tc>
          <w:tcPr>
            <w:tcW w:w="274" w:type="dxa"/>
          </w:tcPr>
          <w:p w14:paraId="19813E46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0E3ED089" w14:textId="7EEE9802" w:rsidR="00D077B8" w:rsidRPr="00062ED2" w:rsidRDefault="00FB790F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113,841</w:t>
            </w:r>
          </w:p>
        </w:tc>
      </w:tr>
      <w:tr w:rsidR="00D077B8" w:rsidRPr="00C81CBE" w14:paraId="58D019BA" w14:textId="77777777" w:rsidTr="009A2323">
        <w:tc>
          <w:tcPr>
            <w:tcW w:w="5580" w:type="dxa"/>
          </w:tcPr>
          <w:p w14:paraId="2344E7A4" w14:textId="25AF3585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25D6359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3CE5393" w14:textId="053C38D8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2577337B" w14:textId="440FF8F3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8FEB24C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0E0B0BCB" w14:textId="66C9154D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C81CBE" w14:paraId="78001D76" w14:textId="77777777" w:rsidTr="009A2323">
        <w:tc>
          <w:tcPr>
            <w:tcW w:w="5580" w:type="dxa"/>
          </w:tcPr>
          <w:p w14:paraId="4277CA23" w14:textId="0BACB907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4" w:type="dxa"/>
          </w:tcPr>
          <w:p w14:paraId="75BDFFA6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1E3DEE5" w14:textId="03B945F8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8928B31" w14:textId="0D690B51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8F28E8B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C537019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268391E7" w14:textId="77777777" w:rsidTr="009A2323">
        <w:tc>
          <w:tcPr>
            <w:tcW w:w="5580" w:type="dxa"/>
          </w:tcPr>
          <w:p w14:paraId="3777226B" w14:textId="17BC4FC4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10BAF6BB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FDAD1F" w14:textId="15058B3A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707021BC" w14:textId="424A0D1B" w:rsidR="00D077B8" w:rsidRPr="00062ED2" w:rsidRDefault="009D2973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8,729</w:t>
            </w:r>
          </w:p>
        </w:tc>
        <w:tc>
          <w:tcPr>
            <w:tcW w:w="274" w:type="dxa"/>
          </w:tcPr>
          <w:p w14:paraId="18CB1259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418BAD49" w14:textId="2C940411" w:rsidR="00D077B8" w:rsidRPr="00062ED2" w:rsidRDefault="00FB790F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4,058</w:t>
            </w:r>
          </w:p>
        </w:tc>
      </w:tr>
      <w:tr w:rsidR="00D077B8" w:rsidRPr="00BA1D70" w14:paraId="30A6DBFA" w14:textId="77777777" w:rsidTr="009A2323">
        <w:tc>
          <w:tcPr>
            <w:tcW w:w="5580" w:type="dxa"/>
          </w:tcPr>
          <w:p w14:paraId="2081103B" w14:textId="7C43025A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6D75CE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A2DB570" w14:textId="6F98226C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12585B96" w14:textId="5BE77984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2BE4D27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39A2ABD5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31959D37" w14:textId="77777777" w:rsidTr="009A2323">
        <w:tc>
          <w:tcPr>
            <w:tcW w:w="5580" w:type="dxa"/>
          </w:tcPr>
          <w:p w14:paraId="0C51D83F" w14:textId="5E6B28B8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4" w:type="dxa"/>
          </w:tcPr>
          <w:p w14:paraId="72CFA653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2E7FE8A" w14:textId="144D4152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3AE194DF" w14:textId="2696668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B18FA63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84A9DD5" w14:textId="1C58F2E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354E120A" w14:textId="77777777" w:rsidTr="009A2323">
        <w:tc>
          <w:tcPr>
            <w:tcW w:w="5580" w:type="dxa"/>
          </w:tcPr>
          <w:p w14:paraId="53BD2098" w14:textId="0C6C2967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06BD78BD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5102D6B" w14:textId="232CBF8E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9984A5A" w14:textId="3305D353" w:rsidR="00D077B8" w:rsidRPr="00062ED2" w:rsidRDefault="0050076D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37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37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274" w:type="dxa"/>
          </w:tcPr>
          <w:p w14:paraId="02691E17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5B3FF19" w14:textId="43C43E8E" w:rsidR="00D077B8" w:rsidRPr="00062ED2" w:rsidRDefault="00FB790F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49,577</w:t>
            </w:r>
          </w:p>
        </w:tc>
      </w:tr>
    </w:tbl>
    <w:p w14:paraId="446CA450" w14:textId="77777777" w:rsidR="004F4D8F" w:rsidRDefault="004F4D8F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D1D45B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40A30CE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39920B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7038A4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0771B1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CA4306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420772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45A6A61" w14:textId="0367F06A" w:rsidR="00BB1C8F" w:rsidRPr="00C46ECB" w:rsidRDefault="00BB1C8F" w:rsidP="00307054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46ECB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457EC708" w14:textId="2BA66469" w:rsidR="00C924F1" w:rsidRDefault="00C924F1" w:rsidP="00C9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52"/>
        <w:gridCol w:w="245"/>
        <w:gridCol w:w="1440"/>
        <w:gridCol w:w="274"/>
        <w:gridCol w:w="1440"/>
      </w:tblGrid>
      <w:tr w:rsidR="00437E56" w:rsidRPr="007B5DE2" w14:paraId="5672AB0C" w14:textId="77777777" w:rsidTr="00D420A0">
        <w:trPr>
          <w:tblHeader/>
        </w:trPr>
        <w:tc>
          <w:tcPr>
            <w:tcW w:w="4590" w:type="dxa"/>
          </w:tcPr>
          <w:p w14:paraId="235E7AAB" w14:textId="77777777" w:rsidR="00437E56" w:rsidRPr="007B5DE2" w:rsidRDefault="00437E56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51" w:type="dxa"/>
            <w:gridSpan w:val="5"/>
          </w:tcPr>
          <w:p w14:paraId="53509BB7" w14:textId="6DFD0132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B5D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D93" w:rsidRPr="007B5DE2" w14:paraId="5A563ECB" w14:textId="77777777" w:rsidTr="00D420A0">
        <w:trPr>
          <w:tblHeader/>
        </w:trPr>
        <w:tc>
          <w:tcPr>
            <w:tcW w:w="4590" w:type="dxa"/>
          </w:tcPr>
          <w:p w14:paraId="0BEB1DB8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5DFD038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0643CCEA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18D4F1" w14:textId="577CDF74" w:rsidR="00684D93" w:rsidRPr="007B5DE2" w:rsidRDefault="00750A6D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3DAE1AA3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40A712" w14:textId="358D6CC6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5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84D93" w:rsidRPr="007B5DE2" w14:paraId="7592C0BF" w14:textId="77777777" w:rsidTr="00D420A0">
        <w:trPr>
          <w:tblHeader/>
        </w:trPr>
        <w:tc>
          <w:tcPr>
            <w:tcW w:w="4590" w:type="dxa"/>
          </w:tcPr>
          <w:p w14:paraId="06DB657B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9D0D9FB" w14:textId="193665AE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</w:tcPr>
          <w:p w14:paraId="155FCD0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4731CC" w14:textId="1B34CBA6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624E411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24E5DA" w14:textId="33F38EA4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37E56" w:rsidRPr="007B5DE2" w14:paraId="5965F91B" w14:textId="77777777" w:rsidTr="00D420A0">
        <w:trPr>
          <w:tblHeader/>
        </w:trPr>
        <w:tc>
          <w:tcPr>
            <w:tcW w:w="4590" w:type="dxa"/>
          </w:tcPr>
          <w:p w14:paraId="75A0D3B7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E7169B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4E5F34F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357B61DC" w14:textId="174A3528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5D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7E56" w:rsidRPr="007B5DE2" w14:paraId="5B36CF22" w14:textId="77777777" w:rsidTr="00D420A0">
        <w:tc>
          <w:tcPr>
            <w:tcW w:w="4590" w:type="dxa"/>
          </w:tcPr>
          <w:p w14:paraId="4E359234" w14:textId="41A635ED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6886DFAE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4607B03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36C129" w14:textId="54B3E4E1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79D2DCA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F28DCE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7B5DE2" w14:paraId="7924424B" w14:textId="77777777" w:rsidTr="00D420A0">
        <w:tc>
          <w:tcPr>
            <w:tcW w:w="4590" w:type="dxa"/>
          </w:tcPr>
          <w:p w14:paraId="60B52723" w14:textId="73B5BFED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473919C1" w14:textId="4121479B" w:rsidR="00437E56" w:rsidRPr="007B5DE2" w:rsidRDefault="00924D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6098DECE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AB571D" w14:textId="4789CF1A" w:rsidR="00437E56" w:rsidRPr="00783C27" w:rsidRDefault="00412B8C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157,614</w:t>
            </w:r>
          </w:p>
        </w:tc>
        <w:tc>
          <w:tcPr>
            <w:tcW w:w="274" w:type="dxa"/>
          </w:tcPr>
          <w:p w14:paraId="6839AE80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862D5" w14:textId="4192E929" w:rsidR="00437E56" w:rsidRPr="00783C27" w:rsidRDefault="00684D93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3C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113,841</w:t>
            </w:r>
          </w:p>
        </w:tc>
      </w:tr>
      <w:tr w:rsidR="00437E56" w:rsidRPr="007B5DE2" w14:paraId="6E1AC3DA" w14:textId="77777777" w:rsidTr="00D420A0">
        <w:tc>
          <w:tcPr>
            <w:tcW w:w="4590" w:type="dxa"/>
          </w:tcPr>
          <w:p w14:paraId="7F102AEF" w14:textId="1E90EDBF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6169D9F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016640F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4BFE0C" w14:textId="63A8717B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05DE980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D3B6DA" w14:textId="529B7E8E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7B5DE2" w14:paraId="5DC120EE" w14:textId="77777777" w:rsidTr="00D420A0">
        <w:tc>
          <w:tcPr>
            <w:tcW w:w="4590" w:type="dxa"/>
          </w:tcPr>
          <w:p w14:paraId="13D86960" w14:textId="38FD7B99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52" w:type="dxa"/>
          </w:tcPr>
          <w:p w14:paraId="69FC5381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2D7DFE0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4F3FFE" w14:textId="06096E44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56F55A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0F3DC2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D93" w:rsidRPr="007B5DE2" w14:paraId="58BCAF7D" w14:textId="77777777" w:rsidTr="00D420A0">
        <w:tc>
          <w:tcPr>
            <w:tcW w:w="4590" w:type="dxa"/>
          </w:tcPr>
          <w:p w14:paraId="5519220D" w14:textId="6E16436E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2FF8A80A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89C40AF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C3386" w14:textId="20ED2A0B" w:rsidR="00684D93" w:rsidRPr="007B5DE2" w:rsidRDefault="00412B8C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917E2">
              <w:rPr>
                <w:rFonts w:asciiTheme="majorBidi" w:hAnsiTheme="majorBidi" w:cstheme="majorBidi"/>
                <w:sz w:val="30"/>
                <w:szCs w:val="30"/>
              </w:rPr>
              <w:t>471,874</w:t>
            </w:r>
          </w:p>
        </w:tc>
        <w:tc>
          <w:tcPr>
            <w:tcW w:w="274" w:type="dxa"/>
          </w:tcPr>
          <w:p w14:paraId="60917D9C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8CB305" w14:textId="2C85E390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1,376,320</w:t>
            </w:r>
          </w:p>
        </w:tc>
      </w:tr>
      <w:tr w:rsidR="00684D93" w:rsidRPr="007B5DE2" w14:paraId="633FD002" w14:textId="77777777" w:rsidTr="00D420A0">
        <w:tc>
          <w:tcPr>
            <w:tcW w:w="4590" w:type="dxa"/>
          </w:tcPr>
          <w:p w14:paraId="59A54518" w14:textId="2FB2D48F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52" w:type="dxa"/>
          </w:tcPr>
          <w:p w14:paraId="23D852C6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FD5E04C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589F22" w14:textId="6D6A3DE8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6DDA707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5DA2EA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D93" w:rsidRPr="007B5DE2" w14:paraId="1BF77EF6" w14:textId="77777777" w:rsidTr="00D420A0">
        <w:tc>
          <w:tcPr>
            <w:tcW w:w="4590" w:type="dxa"/>
          </w:tcPr>
          <w:p w14:paraId="221BD73D" w14:textId="329F7B5C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52" w:type="dxa"/>
          </w:tcPr>
          <w:p w14:paraId="4D02B52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03EA25A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1CF1F7" w14:textId="37BD9E37" w:rsidR="00684D93" w:rsidRPr="007B5DE2" w:rsidRDefault="00412B8C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571,908</w:t>
            </w:r>
          </w:p>
        </w:tc>
        <w:tc>
          <w:tcPr>
            <w:tcW w:w="274" w:type="dxa"/>
          </w:tcPr>
          <w:p w14:paraId="6E7B4A0C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4ACD8" w14:textId="3C9666BD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1,527</w:t>
            </w:r>
          </w:p>
        </w:tc>
      </w:tr>
      <w:tr w:rsidR="00684D93" w:rsidRPr="007B5DE2" w14:paraId="08EC111B" w14:textId="77777777" w:rsidTr="00D420A0">
        <w:tc>
          <w:tcPr>
            <w:tcW w:w="4590" w:type="dxa"/>
          </w:tcPr>
          <w:p w14:paraId="149903B1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2F4FF4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AD2C17B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B1564" w14:textId="3660719F" w:rsidR="00684D93" w:rsidRPr="00021EB2" w:rsidRDefault="00412B8C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7850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850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274" w:type="dxa"/>
          </w:tcPr>
          <w:p w14:paraId="49105753" w14:textId="77777777" w:rsidR="00684D93" w:rsidRPr="00021EB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F2D542" w14:textId="1665B2B8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1,377,847</w:t>
            </w:r>
          </w:p>
        </w:tc>
      </w:tr>
      <w:tr w:rsidR="00684D93" w:rsidRPr="00BA1D70" w14:paraId="46B51C4C" w14:textId="77777777" w:rsidTr="00D420A0">
        <w:tc>
          <w:tcPr>
            <w:tcW w:w="4590" w:type="dxa"/>
          </w:tcPr>
          <w:p w14:paraId="1810E42B" w14:textId="6C720BA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14:paraId="26FDB572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40FF5CE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0E0EF9" w14:textId="0C06D65B" w:rsidR="00684D93" w:rsidRPr="007B5DE2" w:rsidRDefault="00B47BEA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785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5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74" w:type="dxa"/>
          </w:tcPr>
          <w:p w14:paraId="45615FFE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AC5E94" w14:textId="6F5ADDAD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1,491,688</w:t>
            </w:r>
          </w:p>
        </w:tc>
      </w:tr>
    </w:tbl>
    <w:p w14:paraId="62699CFF" w14:textId="77777777" w:rsidR="004F4D8F" w:rsidRDefault="004F4D8F" w:rsidP="0036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87272D" w14:textId="75F08979" w:rsidR="00C5435F" w:rsidRPr="00C5435F" w:rsidRDefault="00C5435F" w:rsidP="00A6506D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9318A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7509599" w14:textId="77777777" w:rsidR="00C5435F" w:rsidRDefault="00C5435F" w:rsidP="00C5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79C9C7" w14:textId="36AAA9CF" w:rsidR="00265085" w:rsidRPr="00CE1834" w:rsidRDefault="00023BDE" w:rsidP="00795B64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เมื่อวันที่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28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เมษายน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บริษัทได้รับชำระเงิน</w:t>
      </w:r>
      <w:r w:rsidR="0022238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ส่วนที่เหลือ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จากการขายที่ดินเนื้อที่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eastAsia="x-none"/>
        </w:rPr>
        <w:t>72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ไร่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14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ตารางวา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28,814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ตารางวา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)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ที่นิคมอุตสาหกรรมโรจนะ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จังหวัดพระนครศรีอยุธยา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มูลค่าตามบัญชีเท่ากับ </w:t>
      </w:r>
      <w:r w:rsidR="00265085" w:rsidRPr="00CE1834">
        <w:rPr>
          <w:rFonts w:asciiTheme="majorBidi" w:hAnsiTheme="majorBidi" w:cstheme="majorBidi"/>
          <w:sz w:val="30"/>
          <w:szCs w:val="30"/>
          <w:lang w:eastAsia="x-none"/>
        </w:rPr>
        <w:t xml:space="preserve">231.2 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ล้านบาท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จากบริษัทแห่งหนึ่งตามเงื่อนไขที่กำหนดไว้ในสัญญา</w:t>
      </w:r>
      <w:r w:rsidR="0022238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เป็นจำนวนเงิน </w:t>
      </w:r>
      <w:r w:rsidR="00222384">
        <w:rPr>
          <w:rFonts w:asciiTheme="majorBidi" w:hAnsiTheme="majorBidi" w:cstheme="majorBidi"/>
          <w:sz w:val="30"/>
          <w:szCs w:val="30"/>
          <w:lang w:eastAsia="x-none"/>
        </w:rPr>
        <w:t>341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.2 </w:t>
      </w:r>
      <w:r w:rsidR="0022238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ล้านบาท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และได้ดำเนินการจดทะเบียนโอนที่ดินแล้วเสร็จในวันที่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29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เมษายน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โดยบริษัทบันทึกกำไรจากการขายที่ดินดังกล่าวภายใต้หมวด </w:t>
      </w:r>
      <w:r w:rsidR="00265085" w:rsidRPr="00CE1834">
        <w:rPr>
          <w:rFonts w:asciiTheme="majorBidi" w:hAnsiTheme="majorBidi" w:cstheme="majorBidi"/>
          <w:sz w:val="30"/>
          <w:szCs w:val="30"/>
          <w:lang w:eastAsia="x-none"/>
        </w:rPr>
        <w:t>“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>รายได้อื่น</w:t>
      </w:r>
      <w:r w:rsidR="00265085" w:rsidRPr="00CE1834">
        <w:rPr>
          <w:rFonts w:asciiTheme="majorBidi" w:hAnsiTheme="majorBidi" w:cstheme="majorBidi"/>
          <w:sz w:val="30"/>
          <w:szCs w:val="30"/>
          <w:lang w:eastAsia="x-none"/>
        </w:rPr>
        <w:t xml:space="preserve">” </w:t>
      </w:r>
      <w:r w:rsidR="005D580F">
        <w:rPr>
          <w:rFonts w:asciiTheme="majorBidi" w:hAnsiTheme="majorBidi" w:cstheme="majorBidi"/>
          <w:sz w:val="30"/>
          <w:szCs w:val="30"/>
          <w:lang w:eastAsia="x-none"/>
        </w:rPr>
        <w:t xml:space="preserve">      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เป็นจำนวน</w:t>
      </w:r>
      <w:r w:rsidR="00C35150"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เงิน </w:t>
      </w:r>
      <w:r w:rsidR="00C35150" w:rsidRPr="00CE1834">
        <w:rPr>
          <w:rFonts w:asciiTheme="majorBidi" w:hAnsiTheme="majorBidi" w:cstheme="majorBidi"/>
          <w:sz w:val="30"/>
          <w:szCs w:val="30"/>
          <w:lang w:eastAsia="x-none"/>
        </w:rPr>
        <w:t>119.8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ล้านบาท ใน</w:t>
      </w:r>
      <w:r w:rsidR="001306A1" w:rsidRPr="00CE1834">
        <w:rPr>
          <w:rFonts w:ascii="Angsana New" w:hAnsi="Angsana New" w:cs="Angsana New" w:hint="cs"/>
          <w:sz w:val="30"/>
          <w:szCs w:val="30"/>
          <w:cs/>
        </w:rPr>
        <w:t>งบกำไรขาดทุน</w:t>
      </w:r>
      <w:r w:rsidR="001306A1" w:rsidRPr="00CE1834">
        <w:rPr>
          <w:rFonts w:ascii="Angsana New" w:hAnsi="Angsana New" w:cs="Angsana New" w:hint="cs"/>
          <w:spacing w:val="-6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265085" w:rsidRPr="00CE1834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สำหรับงวด</w:t>
      </w:r>
      <w:r w:rsidR="005D580F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   </w:t>
      </w:r>
      <w:r w:rsidR="00265085" w:rsidRPr="005D580F">
        <w:rPr>
          <w:rFonts w:asciiTheme="majorBidi" w:hAnsiTheme="majorBidi" w:cstheme="majorBidi" w:hint="cs"/>
          <w:sz w:val="30"/>
          <w:szCs w:val="30"/>
          <w:cs/>
          <w:lang w:eastAsia="x-none"/>
        </w:rPr>
        <w:t>สามเดือนและ</w:t>
      </w:r>
      <w:r w:rsidR="00265085" w:rsidRPr="005D580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265085" w:rsidRPr="005D580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65085" w:rsidRPr="005D580F">
        <w:rPr>
          <w:rFonts w:asciiTheme="majorBidi" w:hAnsiTheme="majorBidi" w:cstheme="majorBidi"/>
          <w:sz w:val="30"/>
          <w:szCs w:val="30"/>
        </w:rPr>
        <w:t xml:space="preserve">30 </w:t>
      </w:r>
      <w:r w:rsidR="00265085" w:rsidRPr="005D580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65085" w:rsidRPr="005D580F">
        <w:rPr>
          <w:rFonts w:asciiTheme="majorBidi" w:hAnsiTheme="majorBidi"/>
          <w:sz w:val="30"/>
          <w:szCs w:val="30"/>
        </w:rPr>
        <w:t xml:space="preserve"> </w:t>
      </w:r>
      <w:r w:rsidR="00265085" w:rsidRPr="005D580F">
        <w:rPr>
          <w:rFonts w:asciiTheme="majorBidi" w:hAnsiTheme="majorBidi" w:cstheme="majorBidi"/>
          <w:sz w:val="30"/>
          <w:szCs w:val="30"/>
        </w:rPr>
        <w:t>2568</w:t>
      </w:r>
    </w:p>
    <w:p w14:paraId="52256BC5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56E951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65C595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ACEA16F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0E0923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1D3735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5A3598" w14:textId="77777777" w:rsidR="00265085" w:rsidRDefault="00265085" w:rsidP="0036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694816" w14:textId="16EA96C4" w:rsidR="005A1C4E" w:rsidRPr="008862C2" w:rsidRDefault="000B7744" w:rsidP="00D420A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8EC4CE4" w14:textId="77777777" w:rsidR="00BB237F" w:rsidRPr="00924D56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F62DE41" w14:textId="2E6DB627" w:rsidR="00D7265B" w:rsidRPr="008862C2" w:rsidRDefault="00D7265B" w:rsidP="00D7265B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750A6D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="00684D93"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50A6D" w:rsidRPr="006D05D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750A6D" w:rsidRPr="006D05D5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="00750A6D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4D93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4D9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5771DBD" w14:textId="45D76FBB" w:rsidR="00F21248" w:rsidRPr="00924D56" w:rsidRDefault="00F21248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C03384" w:rsidRPr="00DB7D99" w14:paraId="3AAD4877" w14:textId="77777777" w:rsidTr="00084BC0">
        <w:tc>
          <w:tcPr>
            <w:tcW w:w="3780" w:type="dxa"/>
          </w:tcPr>
          <w:p w14:paraId="5953F4D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4E57551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D257C0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D7D4ADA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197D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D93" w:rsidRPr="007B5DE2" w14:paraId="4DAB2466" w14:textId="77777777" w:rsidTr="00084BC0">
        <w:tc>
          <w:tcPr>
            <w:tcW w:w="3780" w:type="dxa"/>
          </w:tcPr>
          <w:p w14:paraId="24C1CAB5" w14:textId="77777777" w:rsidR="00684D93" w:rsidRPr="00197D6A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8A548D" w14:textId="01DB3BE1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DA740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A2CD7E" w14:textId="35D18725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B25282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5142941" w14:textId="7B29E152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7F8F57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5AA9F3A" w14:textId="30EF5EC4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03384" w:rsidRPr="007B5DE2" w14:paraId="4E804719" w14:textId="77777777" w:rsidTr="00084BC0">
        <w:tc>
          <w:tcPr>
            <w:tcW w:w="3780" w:type="dxa"/>
          </w:tcPr>
          <w:p w14:paraId="39A04877" w14:textId="77777777" w:rsidR="00C03384" w:rsidRPr="007B5DE2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0" w:type="dxa"/>
            <w:gridSpan w:val="7"/>
          </w:tcPr>
          <w:p w14:paraId="5508D27F" w14:textId="77777777" w:rsidR="00C03384" w:rsidRPr="007B5DE2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7B5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B5D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50A6D" w:rsidRPr="007B5DE2" w14:paraId="5ADD61D9" w14:textId="77777777" w:rsidTr="00084BC0">
        <w:tc>
          <w:tcPr>
            <w:tcW w:w="3780" w:type="dxa"/>
          </w:tcPr>
          <w:p w14:paraId="2A3478AE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B5DE2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A066295" w14:textId="491E85F2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4D93">
              <w:rPr>
                <w:rFonts w:ascii="Angsana New" w:hAnsi="Angsana New" w:cs="Angsana New"/>
                <w:sz w:val="30"/>
                <w:szCs w:val="30"/>
              </w:rPr>
              <w:t>150,701</w:t>
            </w:r>
          </w:p>
        </w:tc>
        <w:tc>
          <w:tcPr>
            <w:tcW w:w="270" w:type="dxa"/>
          </w:tcPr>
          <w:p w14:paraId="2200D0E3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A5761" w14:textId="7E1BF326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225,396</w:t>
            </w:r>
          </w:p>
        </w:tc>
        <w:tc>
          <w:tcPr>
            <w:tcW w:w="270" w:type="dxa"/>
          </w:tcPr>
          <w:p w14:paraId="68D6DF94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C2B93" w14:textId="519BF889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4D93">
              <w:rPr>
                <w:rFonts w:ascii="Angsana New" w:hAnsi="Angsana New" w:cs="Angsana New"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03307515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5084F76" w14:textId="2D3FC87D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243,634</w:t>
            </w:r>
          </w:p>
        </w:tc>
      </w:tr>
      <w:tr w:rsidR="00750A6D" w:rsidRPr="007B5DE2" w14:paraId="1F127C15" w14:textId="77777777" w:rsidTr="00084BC0">
        <w:tc>
          <w:tcPr>
            <w:tcW w:w="3780" w:type="dxa"/>
          </w:tcPr>
          <w:p w14:paraId="79FF95AC" w14:textId="3B02285A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5D1DF180" w14:textId="1C0382D8" w:rsidR="00750A6D" w:rsidRPr="007B5DE2" w:rsidRDefault="002945CE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C6ABD1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A557B" w14:textId="2C5CFF4D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476E2062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6DD1B21" w14:textId="4D677B02" w:rsidR="00750A6D" w:rsidRPr="007B5DE2" w:rsidRDefault="002945CE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669E6C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AD8827B" w14:textId="02FB2AE5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</w:tr>
      <w:tr w:rsidR="00750A6D" w:rsidRPr="007B5DE2" w14:paraId="2218AEF7" w14:textId="77777777" w:rsidTr="00084BC0">
        <w:tc>
          <w:tcPr>
            <w:tcW w:w="3780" w:type="dxa"/>
          </w:tcPr>
          <w:p w14:paraId="232EEB7A" w14:textId="20A47FF6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กำไรของการร่วมค้า</w:t>
            </w:r>
          </w:p>
        </w:tc>
        <w:tc>
          <w:tcPr>
            <w:tcW w:w="1170" w:type="dxa"/>
          </w:tcPr>
          <w:p w14:paraId="5A0C637D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186C8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AC6E5C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2B91C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541A0B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82503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230B83D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A6D" w:rsidRPr="007B5DE2" w14:paraId="4EC80E61" w14:textId="77777777" w:rsidTr="00084BC0">
        <w:tc>
          <w:tcPr>
            <w:tcW w:w="3780" w:type="dxa"/>
          </w:tcPr>
          <w:p w14:paraId="27FCF30E" w14:textId="2DE05B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2E0528D8" w14:textId="1C6973C7" w:rsidR="00750A6D" w:rsidRPr="007B5DE2" w:rsidRDefault="002945CE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6,807</w:t>
            </w:r>
          </w:p>
        </w:tc>
        <w:tc>
          <w:tcPr>
            <w:tcW w:w="270" w:type="dxa"/>
          </w:tcPr>
          <w:p w14:paraId="16FCA842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FB1E2" w14:textId="4C9FF229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12,761</w:t>
            </w:r>
          </w:p>
        </w:tc>
        <w:tc>
          <w:tcPr>
            <w:tcW w:w="270" w:type="dxa"/>
          </w:tcPr>
          <w:p w14:paraId="3BE81700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1C7240E" w14:textId="15E6CB01" w:rsidR="00750A6D" w:rsidRPr="007B5DE2" w:rsidRDefault="002945CE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BF0ABF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F0C1D2D" w14:textId="12AC8CEB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A6D" w:rsidRPr="007B5DE2" w14:paraId="06C5E2BB" w14:textId="77777777" w:rsidTr="00084BC0">
        <w:tc>
          <w:tcPr>
            <w:tcW w:w="3780" w:type="dxa"/>
          </w:tcPr>
          <w:p w14:paraId="4F808CD4" w14:textId="6E141301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11A78041" w14:textId="40323D0D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FEBEB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A79F3" w14:textId="11DC90A2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54879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A9A4B10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E5717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E9FE29F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A6D" w:rsidRPr="007B5DE2" w14:paraId="497E44C4" w14:textId="77777777" w:rsidTr="00084BC0">
        <w:tc>
          <w:tcPr>
            <w:tcW w:w="3780" w:type="dxa"/>
          </w:tcPr>
          <w:p w14:paraId="7097C1E0" w14:textId="4D99B965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F59315" w14:textId="2D362592" w:rsidR="00750A6D" w:rsidRPr="007B5DE2" w:rsidRDefault="002945CE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(4,832)</w:t>
            </w:r>
          </w:p>
        </w:tc>
        <w:tc>
          <w:tcPr>
            <w:tcW w:w="270" w:type="dxa"/>
          </w:tcPr>
          <w:p w14:paraId="501844E6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81534" w14:textId="55A55471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732</w:t>
            </w:r>
          </w:p>
        </w:tc>
        <w:tc>
          <w:tcPr>
            <w:tcW w:w="270" w:type="dxa"/>
          </w:tcPr>
          <w:p w14:paraId="0CF24A14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610A11B" w14:textId="6324F623" w:rsidR="00750A6D" w:rsidRPr="007B5DE2" w:rsidRDefault="002945CE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01595C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CDDC03" w14:textId="65480780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A6D" w:rsidRPr="007B5DE2" w14:paraId="4D907B5F" w14:textId="77777777" w:rsidTr="00084BC0">
        <w:tc>
          <w:tcPr>
            <w:tcW w:w="3780" w:type="dxa"/>
          </w:tcPr>
          <w:p w14:paraId="0C20FFB4" w14:textId="2F45346E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FE5077" w14:textId="3544DE5C" w:rsidR="00750A6D" w:rsidRPr="008F48E0" w:rsidRDefault="002945CE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152,676</w:t>
            </w:r>
          </w:p>
        </w:tc>
        <w:tc>
          <w:tcPr>
            <w:tcW w:w="270" w:type="dxa"/>
          </w:tcPr>
          <w:p w14:paraId="7F61C848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4D774D" w14:textId="5C49C411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161,546</w:t>
            </w:r>
          </w:p>
        </w:tc>
        <w:tc>
          <w:tcPr>
            <w:tcW w:w="270" w:type="dxa"/>
          </w:tcPr>
          <w:p w14:paraId="67E6BCA2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9DF6FC4" w14:textId="1E3BCD2D" w:rsidR="00750A6D" w:rsidRPr="007B5DE2" w:rsidRDefault="002945CE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2BCF6EAC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FD5865D" w14:textId="25AECF42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166,291</w:t>
            </w:r>
          </w:p>
        </w:tc>
      </w:tr>
    </w:tbl>
    <w:p w14:paraId="7AD7C85F" w14:textId="19853857" w:rsidR="00F21248" w:rsidRDefault="00F21248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21248" w:rsidSect="002C5A5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695729F9" w14:textId="6B37A618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="0010477E" w:rsidRPr="00E578A7">
        <w:rPr>
          <w:rFonts w:asciiTheme="majorBidi" w:hAnsiTheme="majorBidi" w:cstheme="majorBidi"/>
          <w:sz w:val="30"/>
          <w:szCs w:val="30"/>
        </w:rPr>
        <w:t xml:space="preserve">30 </w:t>
      </w:r>
      <w:r w:rsidR="0010477E" w:rsidRPr="00E578A7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684D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4D93">
        <w:rPr>
          <w:rFonts w:asciiTheme="majorBidi" w:hAnsiTheme="majorBidi" w:cstheme="majorBidi"/>
          <w:sz w:val="30"/>
          <w:szCs w:val="30"/>
        </w:rPr>
        <w:t xml:space="preserve">2568 </w:t>
      </w:r>
      <w:r w:rsidR="00684D93"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684D93"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="00684D93"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>256</w:t>
      </w:r>
      <w:r w:rsidR="00684D93">
        <w:rPr>
          <w:rFonts w:asciiTheme="majorBidi" w:hAnsiTheme="majorBidi" w:cstheme="majorBidi"/>
          <w:sz w:val="30"/>
          <w:szCs w:val="30"/>
        </w:rPr>
        <w:t>7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74C6A6" w14:textId="0DE7BD77" w:rsidR="00264181" w:rsidRDefault="00264181" w:rsidP="0026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180"/>
        <w:gridCol w:w="900"/>
        <w:gridCol w:w="181"/>
        <w:gridCol w:w="899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BB1BB2" w:rsidRPr="000C656D" w14:paraId="0B641C8B" w14:textId="77777777" w:rsidTr="00E400DE">
        <w:trPr>
          <w:cantSplit/>
          <w:tblHeader/>
        </w:trPr>
        <w:tc>
          <w:tcPr>
            <w:tcW w:w="2430" w:type="dxa"/>
          </w:tcPr>
          <w:p w14:paraId="2D3D7C99" w14:textId="77777777" w:rsidR="00BB1BB2" w:rsidRPr="00C81CBE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AE1C7A9" w14:textId="77777777" w:rsidR="00BB1BB2" w:rsidRPr="00BE74AA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B55C36" w14:textId="77777777" w:rsidR="00BB1BB2" w:rsidRPr="00C81CBE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29F57D5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65F98CE0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319E4903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2063D78D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150FF6F" w14:textId="77777777" w:rsidR="00BB1BB2" w:rsidRPr="000C656D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1BB2" w14:paraId="74A624C0" w14:textId="77777777" w:rsidTr="00E400DE">
        <w:trPr>
          <w:cantSplit/>
          <w:tblHeader/>
        </w:trPr>
        <w:tc>
          <w:tcPr>
            <w:tcW w:w="2430" w:type="dxa"/>
          </w:tcPr>
          <w:p w14:paraId="1AA7C475" w14:textId="77777777" w:rsidR="00BB1BB2" w:rsidRPr="00DF5CD9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1288CAE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DF5CD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7BA9B052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7DE3413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08129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DF5C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76E7EDF0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3AA00D8B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3462F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9C6676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B7A2FB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864486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EFF7A81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A0B9F0D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E176B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569303EB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10A413C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175861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750A6D" w:rsidRPr="00C81CBE" w14:paraId="1390E10D" w14:textId="77777777" w:rsidTr="00E400DE">
        <w:trPr>
          <w:cantSplit/>
          <w:tblHeader/>
        </w:trPr>
        <w:tc>
          <w:tcPr>
            <w:tcW w:w="2430" w:type="dxa"/>
          </w:tcPr>
          <w:p w14:paraId="24DCD861" w14:textId="77777777" w:rsidR="00750A6D" w:rsidRPr="00DF5CD9" w:rsidRDefault="00750A6D" w:rsidP="00750A6D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5C0255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1" w:name="_Hlk167307345"/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296FE17E" w14:textId="2BD26088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bookmarkEnd w:id="1"/>
          </w:p>
        </w:tc>
        <w:tc>
          <w:tcPr>
            <w:tcW w:w="180" w:type="dxa"/>
          </w:tcPr>
          <w:p w14:paraId="442A5CE4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3A608F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2971D99" w14:textId="77777777" w:rsidR="00750A6D" w:rsidRPr="00DF5CD9" w:rsidRDefault="00750A6D" w:rsidP="00750A6D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C3D6FC9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6330AB58" w14:textId="0BF659B9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D2A36F8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A96492" w14:textId="77777777" w:rsidR="00750A6D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037C97BE" w14:textId="35BA8C69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5DD5F5F7" w14:textId="77777777" w:rsidR="00750A6D" w:rsidRPr="00DF5CD9" w:rsidRDefault="00750A6D" w:rsidP="00750A6D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62902A61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528D25F5" w14:textId="4FB6C30C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BF611BB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12F1B8" w14:textId="70F46EC8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3D0284A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0D61D8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431EF224" w14:textId="3C6F6619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153C1C08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B9536BA" w14:textId="77777777" w:rsidR="00750A6D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734C0730" w14:textId="774BA210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6BCBD50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20E0319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0A1F76A9" w14:textId="5E99A4FB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417DCA0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277DEE9" w14:textId="785F21AD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BAF62FD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C4C8523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1F2F572B" w14:textId="6E9C4D9A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62FDBD1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510E0E8" w14:textId="71DA22A2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684D93" w:rsidRPr="00C81CBE" w14:paraId="0D654182" w14:textId="77777777" w:rsidTr="00E400DE">
        <w:trPr>
          <w:cantSplit/>
          <w:tblHeader/>
        </w:trPr>
        <w:tc>
          <w:tcPr>
            <w:tcW w:w="2430" w:type="dxa"/>
          </w:tcPr>
          <w:p w14:paraId="38166F1D" w14:textId="77777777" w:rsidR="00684D93" w:rsidRPr="00DF5CD9" w:rsidRDefault="00684D93" w:rsidP="00684D9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B178A3" w14:textId="56E1687D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66DDB88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8BD3D7" w14:textId="614A5112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24A9401" w14:textId="77777777" w:rsidR="00684D93" w:rsidRPr="00DF5CD9" w:rsidRDefault="00684D93" w:rsidP="00684D9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CCD59" w14:textId="1E2B3ADF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5FE80C8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9F745D" w14:textId="34674DF4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633FE96D" w14:textId="77777777" w:rsidR="00684D93" w:rsidRPr="00DF5CD9" w:rsidRDefault="00684D93" w:rsidP="00684D9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25EAEC0A" w14:textId="111F06A8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06E159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40545E" w14:textId="69C424B5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0F191A8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6DCF5E" w14:textId="0006F401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55B9345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1AF7A7" w14:textId="0BF4E3C8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E9BA506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416AB79" w14:textId="1ADC5894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4BD280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7B69EE4" w14:textId="1157633B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3FA69B2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B5957A" w14:textId="497A762F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9342B8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177D64E" w14:textId="0CB3D815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BB1BB2" w:rsidRPr="000C656D" w14:paraId="76E29E22" w14:textId="77777777" w:rsidTr="00E400DE">
        <w:trPr>
          <w:cantSplit/>
          <w:trHeight w:val="270"/>
        </w:trPr>
        <w:tc>
          <w:tcPr>
            <w:tcW w:w="2430" w:type="dxa"/>
          </w:tcPr>
          <w:p w14:paraId="008EE389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04BBA0F1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2D19EA6F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5643821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B1BB2" w:rsidRPr="00546371" w14:paraId="00FCCBE5" w14:textId="77777777" w:rsidTr="00E400DE">
        <w:trPr>
          <w:cantSplit/>
        </w:trPr>
        <w:tc>
          <w:tcPr>
            <w:tcW w:w="2430" w:type="dxa"/>
          </w:tcPr>
          <w:p w14:paraId="6ED9648D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4F36C23" w14:textId="77777777" w:rsidR="00BB1BB2" w:rsidRPr="00DF5CD9" w:rsidRDefault="00BB1BB2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9883862" w14:textId="77777777" w:rsidR="00BB1BB2" w:rsidRPr="00DF5CD9" w:rsidRDefault="00BB1BB2" w:rsidP="00084BC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9E7CDE2" w14:textId="77777777" w:rsidR="00BB1BB2" w:rsidRPr="00DF5CD9" w:rsidRDefault="00BB1BB2" w:rsidP="00084BC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D23F79" w14:textId="77777777" w:rsidR="00BB1BB2" w:rsidRPr="00DF5CD9" w:rsidRDefault="00BB1BB2" w:rsidP="00084BC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8DA062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2A25E2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FC3FA5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E227009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1A30F3F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0C3DBE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A99B41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B608C4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27B4696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E4F93E1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E8D8BB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CF6E67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8CB319E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3B702F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14BA99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B602FD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79D646C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226C22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F9B399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1E55" w:rsidRPr="00546371" w14:paraId="4C15C118" w14:textId="77777777" w:rsidTr="00E400DE">
        <w:trPr>
          <w:cantSplit/>
        </w:trPr>
        <w:tc>
          <w:tcPr>
            <w:tcW w:w="2430" w:type="dxa"/>
          </w:tcPr>
          <w:p w14:paraId="7D26BDAB" w14:textId="77777777" w:rsidR="00C41E55" w:rsidRPr="00DF5CD9" w:rsidRDefault="00C41E55" w:rsidP="00C41E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52475324" w14:textId="2DA52BEA" w:rsidR="00C41E55" w:rsidRPr="00DF5CD9" w:rsidRDefault="002945CE" w:rsidP="00C41E5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54D616D" w14:textId="77777777" w:rsidR="00C41E55" w:rsidRPr="00DF5CD9" w:rsidRDefault="00C41E55" w:rsidP="00C41E55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9F41CD" w14:textId="77777777" w:rsidR="00C41E55" w:rsidRPr="00DF5CD9" w:rsidRDefault="00C41E55" w:rsidP="00C41E5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CAC3FF1" w14:textId="77777777" w:rsidR="00C41E55" w:rsidRPr="00DF5CD9" w:rsidRDefault="00C41E55" w:rsidP="00C41E5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71E0505" w14:textId="12BD2570" w:rsidR="00C41E55" w:rsidRPr="00DF5CD9" w:rsidRDefault="002945CE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921,268</w:t>
            </w:r>
          </w:p>
        </w:tc>
        <w:tc>
          <w:tcPr>
            <w:tcW w:w="180" w:type="dxa"/>
          </w:tcPr>
          <w:p w14:paraId="55B3966A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9E3540" w14:textId="4948E173" w:rsidR="00C41E55" w:rsidRPr="00DF5CD9" w:rsidRDefault="00C41E55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921,268</w:t>
            </w:r>
          </w:p>
        </w:tc>
        <w:tc>
          <w:tcPr>
            <w:tcW w:w="181" w:type="dxa"/>
          </w:tcPr>
          <w:p w14:paraId="016DC2CD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AD6F12F" w14:textId="6117133B" w:rsidR="00C41E55" w:rsidRPr="00DF5CD9" w:rsidRDefault="002945CE" w:rsidP="00C41E55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</w:t>
            </w:r>
            <w:r w:rsidR="008F5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2EF998D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E296CE" w14:textId="13422AEA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460,634</w:t>
            </w:r>
          </w:p>
        </w:tc>
        <w:tc>
          <w:tcPr>
            <w:tcW w:w="180" w:type="dxa"/>
          </w:tcPr>
          <w:p w14:paraId="2BC03BD9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C4B39A" w14:textId="625B7B3A" w:rsidR="00C41E55" w:rsidRPr="00DF5CD9" w:rsidRDefault="002945CE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7D2ABE29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BCE12F8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0" w:type="dxa"/>
          </w:tcPr>
          <w:p w14:paraId="5BBA9978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9E87A8" w14:textId="39D79DB2" w:rsidR="00C41E55" w:rsidRPr="00DF5CD9" w:rsidRDefault="002945CE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7CC7038E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E06262" w14:textId="5B5AB92D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302B36EC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6D62D" w14:textId="124BFC4C" w:rsidR="00C41E55" w:rsidRPr="00DF5CD9" w:rsidRDefault="002945CE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152,676</w:t>
            </w:r>
          </w:p>
        </w:tc>
        <w:tc>
          <w:tcPr>
            <w:tcW w:w="180" w:type="dxa"/>
          </w:tcPr>
          <w:p w14:paraId="26B3390B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A0136B" w14:textId="78C0081B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150,701</w:t>
            </w:r>
          </w:p>
        </w:tc>
      </w:tr>
      <w:tr w:rsidR="00C41E55" w:rsidRPr="00546371" w14:paraId="1CA5D6AF" w14:textId="77777777" w:rsidTr="00E400DE">
        <w:trPr>
          <w:cantSplit/>
          <w:trHeight w:val="91"/>
        </w:trPr>
        <w:tc>
          <w:tcPr>
            <w:tcW w:w="2430" w:type="dxa"/>
          </w:tcPr>
          <w:p w14:paraId="799D8BA9" w14:textId="77777777" w:rsidR="00C41E55" w:rsidRPr="00DF5CD9" w:rsidRDefault="00C41E55" w:rsidP="00C41E5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C03B959" w14:textId="77777777" w:rsidR="00C41E55" w:rsidRPr="00DF5CD9" w:rsidRDefault="00C41E55" w:rsidP="00C4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EA54FD" w14:textId="77777777" w:rsidR="00C41E55" w:rsidRPr="00DF5CD9" w:rsidRDefault="00C41E55" w:rsidP="00C41E5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9CB3698" w14:textId="77777777" w:rsidR="00C41E55" w:rsidRPr="00DF5CD9" w:rsidRDefault="00C41E55" w:rsidP="00C4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FA2009" w14:textId="77777777" w:rsidR="00C41E55" w:rsidRPr="00DF5CD9" w:rsidRDefault="00C41E55" w:rsidP="00C41E5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ABE9A9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2FE3EB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3477AF2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844882F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82926B4" w14:textId="4A1A1737" w:rsidR="00C41E55" w:rsidRPr="00DF5CD9" w:rsidRDefault="002945CE" w:rsidP="00C41E55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</w:t>
            </w:r>
            <w:r w:rsidR="008F58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7DBE80A2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59BE5E" w14:textId="620AA342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460,634</w:t>
            </w:r>
          </w:p>
        </w:tc>
        <w:tc>
          <w:tcPr>
            <w:tcW w:w="180" w:type="dxa"/>
          </w:tcPr>
          <w:p w14:paraId="5DE8C4D5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D4116B" w14:textId="453A51A4" w:rsidR="00C41E55" w:rsidRPr="00E400DE" w:rsidRDefault="002945CE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73AD213E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3E12C87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0" w:type="dxa"/>
          </w:tcPr>
          <w:p w14:paraId="00760B31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98099A" w14:textId="7E0AA71D" w:rsidR="00C41E55" w:rsidRPr="00AD0250" w:rsidRDefault="002945CE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22B538A2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4A5C12" w14:textId="1505A273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48BAE160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464FA9D" w14:textId="4E65FB68" w:rsidR="00C41E55" w:rsidRPr="00DF5CD9" w:rsidRDefault="002945CE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152,676</w:t>
            </w:r>
          </w:p>
        </w:tc>
        <w:tc>
          <w:tcPr>
            <w:tcW w:w="180" w:type="dxa"/>
          </w:tcPr>
          <w:p w14:paraId="70EF3199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4EAF3F" w14:textId="05899F45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150,701</w:t>
            </w:r>
          </w:p>
        </w:tc>
      </w:tr>
    </w:tbl>
    <w:p w14:paraId="30DF3716" w14:textId="7E51070D" w:rsidR="00264181" w:rsidRDefault="00264181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B86CF" w14:textId="43F8B7D2" w:rsidR="00D60EB9" w:rsidRDefault="00560711" w:rsidP="0018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5D71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96EF29C" w14:textId="5D359F42" w:rsidR="0030574F" w:rsidRPr="00C81CBE" w:rsidRDefault="0030574F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  <w:sectPr w:rsidR="0030574F" w:rsidRPr="00C81CBE" w:rsidSect="00860B7F">
          <w:headerReference w:type="default" r:id="rId13"/>
          <w:footerReference w:type="default" r:id="rId14"/>
          <w:pgSz w:w="16834" w:h="11909" w:orient="landscape" w:code="9"/>
          <w:pgMar w:top="691" w:right="724" w:bottom="576" w:left="1152" w:header="720" w:footer="720" w:gutter="0"/>
          <w:cols w:space="720"/>
          <w:docGrid w:linePitch="245"/>
        </w:sectPr>
      </w:pPr>
    </w:p>
    <w:p w14:paraId="6B7D9E00" w14:textId="77777777" w:rsidR="00460BCC" w:rsidRPr="00D07181" w:rsidRDefault="00E322DE" w:rsidP="0089318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07181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460BCC" w:rsidRPr="00D07181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49D9" w14:textId="2C07D8B4" w:rsidR="00AC7AE9" w:rsidRDefault="00750A6D" w:rsidP="0068432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รายการเคลื่อนไหวใน</w:t>
      </w:r>
      <w:r w:rsidRPr="00D23D65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Pr="00D23D6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D23D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578A7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E578A7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Pr="00E578A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D16ED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3F308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 </w:t>
      </w:r>
      <w:r w:rsidR="003F30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D16ED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C7AE9" w:rsidRPr="00D23D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5727A7" w14:textId="77777777" w:rsidR="0027626D" w:rsidRDefault="0027626D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0"/>
        <w:gridCol w:w="1440"/>
        <w:gridCol w:w="270"/>
        <w:gridCol w:w="1440"/>
      </w:tblGrid>
      <w:tr w:rsidR="003052A3" w:rsidRPr="00491924" w14:paraId="2AFD099C" w14:textId="77777777" w:rsidTr="00C87EDF">
        <w:tc>
          <w:tcPr>
            <w:tcW w:w="5760" w:type="dxa"/>
          </w:tcPr>
          <w:p w14:paraId="794BD788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4"/>
          </w:tcPr>
          <w:p w14:paraId="1B947FF1" w14:textId="620510C6" w:rsidR="003052A3" w:rsidRDefault="003052A3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BB8" w:rsidRPr="00491924" w14:paraId="6DEFB8BB" w14:textId="77777777" w:rsidTr="003052A3">
        <w:tc>
          <w:tcPr>
            <w:tcW w:w="5760" w:type="dxa"/>
          </w:tcPr>
          <w:p w14:paraId="6A2082BA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3FAC0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F78824" w14:textId="533CCC81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16E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12EB89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6CB886" w14:textId="2F15C0C7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16E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052A3" w:rsidRPr="00491924" w14:paraId="2DAC91F7" w14:textId="77777777" w:rsidTr="003052A3">
        <w:tc>
          <w:tcPr>
            <w:tcW w:w="5760" w:type="dxa"/>
          </w:tcPr>
          <w:p w14:paraId="36B2DBC8" w14:textId="77777777" w:rsidR="003052A3" w:rsidRPr="00491924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A65403" w14:textId="77777777" w:rsidR="003052A3" w:rsidRPr="00491924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19CF694" w14:textId="23D98D86" w:rsidR="003052A3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0A6D" w:rsidRPr="00491924" w14:paraId="064815BB" w14:textId="77777777" w:rsidTr="003052A3">
        <w:tc>
          <w:tcPr>
            <w:tcW w:w="5760" w:type="dxa"/>
          </w:tcPr>
          <w:p w14:paraId="531CF0A6" w14:textId="714E8F0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ราคาตามบัญชีสุทธิ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92762F3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0BE54F" w14:textId="47032986" w:rsidR="00750A6D" w:rsidRPr="0049192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3,308,191</w:t>
            </w:r>
          </w:p>
        </w:tc>
        <w:tc>
          <w:tcPr>
            <w:tcW w:w="270" w:type="dxa"/>
          </w:tcPr>
          <w:p w14:paraId="7E68EA27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EBCDEF" w14:textId="241943BC" w:rsidR="00750A6D" w:rsidRPr="00491924" w:rsidRDefault="00750A6D" w:rsidP="00C734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3,545,591</w:t>
            </w:r>
          </w:p>
        </w:tc>
      </w:tr>
      <w:tr w:rsidR="00750A6D" w:rsidRPr="00491924" w14:paraId="16E96805" w14:textId="77777777" w:rsidTr="003052A3">
        <w:tc>
          <w:tcPr>
            <w:tcW w:w="5760" w:type="dxa"/>
          </w:tcPr>
          <w:p w14:paraId="16765A7D" w14:textId="1050E430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59534C9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17071D" w14:textId="50C13BFA" w:rsidR="00750A6D" w:rsidRPr="00491924" w:rsidRDefault="000503F1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214,213</w:t>
            </w:r>
          </w:p>
        </w:tc>
        <w:tc>
          <w:tcPr>
            <w:tcW w:w="270" w:type="dxa"/>
          </w:tcPr>
          <w:p w14:paraId="2678ECBB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1E8BE4" w14:textId="06756F94" w:rsidR="00750A6D" w:rsidRPr="000A259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65,553</w:t>
            </w:r>
          </w:p>
        </w:tc>
      </w:tr>
      <w:tr w:rsidR="00750A6D" w:rsidRPr="00491924" w14:paraId="448655B1" w14:textId="77777777" w:rsidTr="003052A3">
        <w:tc>
          <w:tcPr>
            <w:tcW w:w="5760" w:type="dxa"/>
          </w:tcPr>
          <w:p w14:paraId="033144D8" w14:textId="4299F476" w:rsidR="00750A6D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1D36B1C6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4EB89F" w14:textId="48481770" w:rsidR="00750A6D" w:rsidRDefault="000503F1" w:rsidP="00C734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(237)</w:t>
            </w:r>
          </w:p>
        </w:tc>
        <w:tc>
          <w:tcPr>
            <w:tcW w:w="270" w:type="dxa"/>
          </w:tcPr>
          <w:p w14:paraId="250D7CC3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7805E1" w14:textId="3A4F0032" w:rsidR="00750A6D" w:rsidRPr="000A2594" w:rsidRDefault="00750A6D" w:rsidP="00C734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157"/>
              </w:tabs>
              <w:spacing w:line="240" w:lineRule="auto"/>
              <w:ind w:left="-108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750A6D" w:rsidRPr="00491924" w14:paraId="6F3D13C0" w14:textId="77777777" w:rsidTr="003052A3">
        <w:tc>
          <w:tcPr>
            <w:tcW w:w="5760" w:type="dxa"/>
          </w:tcPr>
          <w:p w14:paraId="6F9396B1" w14:textId="5B7E8BCD" w:rsidR="00750A6D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5A948DAB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0BBC54" w14:textId="7D93E8CC" w:rsidR="00750A6D" w:rsidRDefault="000503F1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(285,620)</w:t>
            </w:r>
          </w:p>
        </w:tc>
        <w:tc>
          <w:tcPr>
            <w:tcW w:w="270" w:type="dxa"/>
          </w:tcPr>
          <w:p w14:paraId="2D44A8E0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0F625B" w14:textId="1176B0D0" w:rsidR="00750A6D" w:rsidRPr="000A2594" w:rsidRDefault="00750A6D" w:rsidP="00C734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276,282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750A6D" w:rsidRPr="00491924" w14:paraId="48A57271" w14:textId="77777777" w:rsidTr="003052A3">
        <w:tc>
          <w:tcPr>
            <w:tcW w:w="5760" w:type="dxa"/>
          </w:tcPr>
          <w:p w14:paraId="5BB6A572" w14:textId="7420296A" w:rsidR="00750A6D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270" w:type="dxa"/>
          </w:tcPr>
          <w:p w14:paraId="7DCC4541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89C35B" w14:textId="27292EFE" w:rsidR="00750A6D" w:rsidRDefault="000503F1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</w:t>
            </w:r>
            <w:r w:rsidR="007A798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182D88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97B272" w14:textId="26DBDA68" w:rsidR="00750A6D" w:rsidRPr="000A259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</w:tr>
      <w:tr w:rsidR="00750A6D" w:rsidRPr="00491924" w14:paraId="0A5BF2CF" w14:textId="77777777" w:rsidTr="003052A3">
        <w:tc>
          <w:tcPr>
            <w:tcW w:w="5760" w:type="dxa"/>
          </w:tcPr>
          <w:p w14:paraId="13485884" w14:textId="36CD1C0E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ราคาตามบัญชีสุทธิ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E0FFDD7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89E673" w14:textId="025558B2" w:rsidR="00750A6D" w:rsidRPr="00030BD8" w:rsidRDefault="000503F1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3,237,81</w:t>
            </w:r>
            <w:r w:rsidR="007A7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5ABAF5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C31DD2" w14:textId="20D1987E" w:rsidR="00750A6D" w:rsidRPr="000A259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3,336,130</w:t>
            </w:r>
          </w:p>
        </w:tc>
      </w:tr>
      <w:tr w:rsidR="00670BB8" w:rsidRPr="00491924" w14:paraId="6287D76E" w14:textId="77777777" w:rsidTr="003052A3">
        <w:trPr>
          <w:trHeight w:val="181"/>
        </w:trPr>
        <w:tc>
          <w:tcPr>
            <w:tcW w:w="5760" w:type="dxa"/>
          </w:tcPr>
          <w:p w14:paraId="1407244D" w14:textId="1760AB66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="005826F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9354128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B114963" w14:textId="77777777" w:rsidR="00670BB8" w:rsidRPr="000109BD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93B1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B9D09A5" w14:textId="6AD03760" w:rsidR="00670BB8" w:rsidRPr="000A2594" w:rsidRDefault="00DD16ED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1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3,308,191</w:t>
            </w:r>
          </w:p>
        </w:tc>
      </w:tr>
    </w:tbl>
    <w:p w14:paraId="7D842779" w14:textId="77777777" w:rsidR="00F94FF8" w:rsidRDefault="00F94FF8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94FF8" w:rsidSect="00FB55E2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DE50530" w14:textId="544BE1CB" w:rsidR="00EE7657" w:rsidRPr="000109BD" w:rsidRDefault="00EE7657" w:rsidP="0012425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09BD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0109BD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0109BD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360F90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360F90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AD0C74" w14:textId="16791475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D23D6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D23D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360F90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360F90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5D268B6E" w14:textId="0ACC11D0" w:rsidR="00D23D65" w:rsidRPr="00360F90" w:rsidRDefault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9708BA4" w14:textId="21D588D4" w:rsidR="00750A6D" w:rsidRPr="00BB5B6F" w:rsidRDefault="00750A6D" w:rsidP="00BB5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C3CB4">
        <w:rPr>
          <w:rFonts w:asciiTheme="majorBidi" w:hAnsiTheme="majorBidi" w:cstheme="majorBidi"/>
          <w:spacing w:val="4"/>
          <w:sz w:val="30"/>
          <w:szCs w:val="30"/>
          <w:cs/>
        </w:rPr>
        <w:t>รายได้จำแนกตามเขตภูมิศาสตร์หลักและจังหวะเวลาในการรับรู้รายได้ของกลุ่มบริษัท</w:t>
      </w:r>
      <w:r w:rsidRPr="00493C71">
        <w:rPr>
          <w:rFonts w:asciiTheme="majorBidi" w:hAnsiTheme="majorBidi" w:cs="Angsana New" w:hint="cs"/>
          <w:spacing w:val="4"/>
          <w:sz w:val="30"/>
          <w:szCs w:val="30"/>
          <w:cs/>
        </w:rPr>
        <w:t>สำหรับงวด</w:t>
      </w:r>
      <w:r w:rsidRPr="00493C71">
        <w:rPr>
          <w:rFonts w:asciiTheme="majorBidi" w:hAnsiTheme="majorBidi" w:cstheme="majorBidi" w:hint="cs"/>
          <w:sz w:val="30"/>
          <w:szCs w:val="30"/>
          <w:cs/>
        </w:rPr>
        <w:t>หกเดือนสิ้นสุดวันที่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2" w:name="_Hlk167308152"/>
      <w:r>
        <w:rPr>
          <w:rFonts w:asciiTheme="majorBidi" w:hAnsiTheme="majorBidi" w:cstheme="majorBidi"/>
          <w:sz w:val="30"/>
          <w:szCs w:val="30"/>
        </w:rPr>
        <w:t>30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3C7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2"/>
      <w:r>
        <w:rPr>
          <w:rFonts w:asciiTheme="majorBidi" w:hAnsiTheme="majorBidi" w:cstheme="majorBidi"/>
          <w:sz w:val="30"/>
          <w:szCs w:val="30"/>
        </w:rPr>
        <w:t>2568</w:t>
      </w:r>
      <w:r w:rsidRPr="00D23D65">
        <w:rPr>
          <w:rFonts w:asciiTheme="majorBidi" w:hAnsiTheme="majorBidi" w:cstheme="majorBidi"/>
          <w:sz w:val="30"/>
          <w:szCs w:val="30"/>
        </w:rPr>
        <w:t xml:space="preserve"> 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3D6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25F880" w14:textId="77777777" w:rsidR="00750A6D" w:rsidRDefault="00750A6D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4"/>
        <w:gridCol w:w="274"/>
        <w:gridCol w:w="1440"/>
        <w:gridCol w:w="270"/>
        <w:gridCol w:w="1440"/>
      </w:tblGrid>
      <w:tr w:rsidR="00750A6D" w14:paraId="493C3CBC" w14:textId="77777777" w:rsidTr="00FF5BE1">
        <w:tc>
          <w:tcPr>
            <w:tcW w:w="5490" w:type="dxa"/>
          </w:tcPr>
          <w:p w14:paraId="1BC7A0C6" w14:textId="10C736B8" w:rsidR="00750A6D" w:rsidRPr="00491924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8" w:type="dxa"/>
            <w:gridSpan w:val="5"/>
          </w:tcPr>
          <w:p w14:paraId="321ACD21" w14:textId="2F0AE862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A6D" w14:paraId="207CD1D7" w14:textId="77777777" w:rsidTr="00FF5BE1">
        <w:tc>
          <w:tcPr>
            <w:tcW w:w="5490" w:type="dxa"/>
          </w:tcPr>
          <w:p w14:paraId="5A64ECDC" w14:textId="3FF0B7C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919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6CDF9B3F" w14:textId="77777777" w:rsidR="00750A6D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953AC3B" w14:textId="77777777" w:rsidR="00750A6D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034672" w14:textId="5590BD08" w:rsidR="00750A6D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B27CA5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64C23F" w14:textId="2CB0BEBD" w:rsidR="00750A6D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A6D" w14:paraId="7DA7235F" w14:textId="77777777" w:rsidTr="00FF5BE1">
        <w:tc>
          <w:tcPr>
            <w:tcW w:w="5490" w:type="dxa"/>
          </w:tcPr>
          <w:p w14:paraId="26F2D8A8" w14:textId="77777777" w:rsidR="00750A6D" w:rsidRPr="00491924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D6E6F23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0AA5DD8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2DEEFED" w14:textId="6843E5B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0A6D" w:rsidRPr="00491924" w14:paraId="5F1240FE" w14:textId="77777777" w:rsidTr="00FF5BE1">
        <w:tc>
          <w:tcPr>
            <w:tcW w:w="5490" w:type="dxa"/>
          </w:tcPr>
          <w:p w14:paraId="1004F045" w14:textId="15F4F670" w:rsidR="00750A6D" w:rsidRPr="00491924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8824B2E" w14:textId="77777777" w:rsidR="00750A6D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98ADB76" w14:textId="77777777" w:rsidR="00750A6D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11F6BD" w14:textId="5C0A65EC" w:rsidR="00750A6D" w:rsidRPr="00491924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38553" w14:textId="77777777" w:rsidR="00750A6D" w:rsidRPr="00491924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8ECB18" w14:textId="6434E38C" w:rsidR="00750A6D" w:rsidRPr="00491924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A6D" w:rsidRPr="00491924" w14:paraId="5997C27B" w14:textId="77777777" w:rsidTr="00FF5BE1">
        <w:tc>
          <w:tcPr>
            <w:tcW w:w="5490" w:type="dxa"/>
          </w:tcPr>
          <w:p w14:paraId="260C2F7F" w14:textId="5B99E095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4" w:type="dxa"/>
          </w:tcPr>
          <w:p w14:paraId="3C86D01D" w14:textId="77777777" w:rsidR="00750A6D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AEAAC20" w14:textId="77777777" w:rsidR="00750A6D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D9F4F5" w14:textId="7F48103E" w:rsidR="00750A6D" w:rsidRDefault="00DF690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3,589,256</w:t>
            </w:r>
          </w:p>
        </w:tc>
        <w:tc>
          <w:tcPr>
            <w:tcW w:w="270" w:type="dxa"/>
          </w:tcPr>
          <w:p w14:paraId="3F9730B9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34FB41" w14:textId="1AE18D14" w:rsidR="00750A6D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4,151,949</w:t>
            </w:r>
          </w:p>
        </w:tc>
      </w:tr>
      <w:tr w:rsidR="00750A6D" w:rsidRPr="00491924" w14:paraId="573795A7" w14:textId="77777777" w:rsidTr="00FF5BE1">
        <w:tc>
          <w:tcPr>
            <w:tcW w:w="5490" w:type="dxa"/>
          </w:tcPr>
          <w:p w14:paraId="5A54320E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4" w:type="dxa"/>
          </w:tcPr>
          <w:p w14:paraId="6B111E7F" w14:textId="77777777" w:rsidR="00750A6D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ACBDF0F" w14:textId="77777777" w:rsidR="00750A6D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38EBBC" w14:textId="4F60816B" w:rsidR="00750A6D" w:rsidRPr="00491924" w:rsidRDefault="00DF690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419,990</w:t>
            </w:r>
          </w:p>
        </w:tc>
        <w:tc>
          <w:tcPr>
            <w:tcW w:w="270" w:type="dxa"/>
          </w:tcPr>
          <w:p w14:paraId="04B8685D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885BD4" w14:textId="16C1B1FA" w:rsidR="00750A6D" w:rsidRPr="0049192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292,480</w:t>
            </w:r>
          </w:p>
        </w:tc>
      </w:tr>
      <w:tr w:rsidR="00750A6D" w:rsidRPr="00491924" w14:paraId="7BE0D75B" w14:textId="77777777" w:rsidTr="00FF5BE1">
        <w:tc>
          <w:tcPr>
            <w:tcW w:w="5490" w:type="dxa"/>
          </w:tcPr>
          <w:p w14:paraId="0A750602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46742224" w14:textId="77777777" w:rsidR="00750A6D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04E8762" w14:textId="77777777" w:rsidR="00750A6D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AC9F4F" w14:textId="75FB8D59" w:rsidR="00750A6D" w:rsidRPr="00491924" w:rsidRDefault="00DF690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4,009,246</w:t>
            </w:r>
          </w:p>
        </w:tc>
        <w:tc>
          <w:tcPr>
            <w:tcW w:w="270" w:type="dxa"/>
          </w:tcPr>
          <w:p w14:paraId="6C6851F8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91D80BD" w14:textId="5A853955" w:rsidR="00750A6D" w:rsidRPr="0049192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4,444,429</w:t>
            </w:r>
          </w:p>
        </w:tc>
      </w:tr>
      <w:tr w:rsidR="00750A6D" w:rsidRPr="005F473C" w14:paraId="19BC0E5A" w14:textId="77777777" w:rsidTr="00FF5BE1">
        <w:tc>
          <w:tcPr>
            <w:tcW w:w="5490" w:type="dxa"/>
          </w:tcPr>
          <w:p w14:paraId="7BB2B245" w14:textId="77777777" w:rsidR="00750A6D" w:rsidRPr="005F473C" w:rsidRDefault="00750A6D" w:rsidP="00750A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4" w:type="dxa"/>
          </w:tcPr>
          <w:p w14:paraId="116DF6C8" w14:textId="77777777" w:rsidR="00750A6D" w:rsidRPr="005F473C" w:rsidRDefault="00750A6D" w:rsidP="00750A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</w:tcPr>
          <w:p w14:paraId="42A117EB" w14:textId="77777777" w:rsidR="00750A6D" w:rsidRPr="005F473C" w:rsidRDefault="00750A6D" w:rsidP="00750A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1F743A" w14:textId="77777777" w:rsidR="00750A6D" w:rsidRPr="005F473C" w:rsidRDefault="00750A6D" w:rsidP="00750A6D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6BAB774" w14:textId="77777777" w:rsidR="00750A6D" w:rsidRPr="005F473C" w:rsidRDefault="00750A6D" w:rsidP="00750A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1CA393" w14:textId="77777777" w:rsidR="00750A6D" w:rsidRPr="005F473C" w:rsidRDefault="00750A6D" w:rsidP="00750A6D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750A6D" w:rsidRPr="00491924" w14:paraId="490A8C88" w14:textId="77777777" w:rsidTr="00FF5BE1">
        <w:tc>
          <w:tcPr>
            <w:tcW w:w="5490" w:type="dxa"/>
          </w:tcPr>
          <w:p w14:paraId="5E7F6544" w14:textId="77777777" w:rsidR="00750A6D" w:rsidRPr="00491924" w:rsidRDefault="00750A6D" w:rsidP="00750A6D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4" w:type="dxa"/>
          </w:tcPr>
          <w:p w14:paraId="585CC1FC" w14:textId="77777777" w:rsidR="00750A6D" w:rsidRPr="0049192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98ACA0B" w14:textId="77777777" w:rsidR="00750A6D" w:rsidRPr="0049192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75FE9B" w14:textId="77777777" w:rsidR="00750A6D" w:rsidRPr="0049192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56ED4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6991C9" w14:textId="77777777" w:rsidR="00750A6D" w:rsidRPr="0049192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A6D" w:rsidRPr="00491924" w14:paraId="36E4FCDA" w14:textId="77777777" w:rsidTr="00FF5BE1">
        <w:tc>
          <w:tcPr>
            <w:tcW w:w="5490" w:type="dxa"/>
          </w:tcPr>
          <w:p w14:paraId="34BE264F" w14:textId="77777777" w:rsidR="00750A6D" w:rsidRPr="00491924" w:rsidRDefault="00750A6D" w:rsidP="00750A6D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4" w:type="dxa"/>
          </w:tcPr>
          <w:p w14:paraId="7DD06390" w14:textId="77777777" w:rsidR="00750A6D" w:rsidRPr="009817BA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88745D" w14:textId="77777777" w:rsidR="00750A6D" w:rsidRPr="009817BA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E4E0BD" w14:textId="0FB5A143" w:rsidR="00750A6D" w:rsidRPr="00601613" w:rsidRDefault="00DF690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4,009,246</w:t>
            </w:r>
          </w:p>
        </w:tc>
        <w:tc>
          <w:tcPr>
            <w:tcW w:w="270" w:type="dxa"/>
          </w:tcPr>
          <w:p w14:paraId="4E8E7B0A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31A4E" w14:textId="375201E4" w:rsidR="00750A6D" w:rsidRPr="0049192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7BA">
              <w:rPr>
                <w:rFonts w:ascii="Angsana New" w:hAnsi="Angsana New" w:cs="Angsana New"/>
                <w:sz w:val="30"/>
                <w:szCs w:val="30"/>
              </w:rPr>
              <w:t>4,444,429</w:t>
            </w:r>
          </w:p>
        </w:tc>
      </w:tr>
      <w:tr w:rsidR="00750A6D" w:rsidRPr="00491924" w14:paraId="7397D467" w14:textId="77777777" w:rsidTr="00FF5BE1">
        <w:tc>
          <w:tcPr>
            <w:tcW w:w="5490" w:type="dxa"/>
          </w:tcPr>
          <w:p w14:paraId="09C4FADC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64D87E38" w14:textId="77777777" w:rsidR="00750A6D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06F224D" w14:textId="77777777" w:rsidR="00750A6D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83DCC2" w14:textId="56F57AFD" w:rsidR="00750A6D" w:rsidRPr="00491924" w:rsidRDefault="00DF690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4,009,246</w:t>
            </w:r>
          </w:p>
        </w:tc>
        <w:tc>
          <w:tcPr>
            <w:tcW w:w="270" w:type="dxa"/>
          </w:tcPr>
          <w:p w14:paraId="37B8D0D3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2FFA08" w14:textId="2F48EAEA" w:rsidR="00750A6D" w:rsidRPr="00491924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4,444,429</w:t>
            </w:r>
          </w:p>
        </w:tc>
      </w:tr>
    </w:tbl>
    <w:p w14:paraId="071DEBD2" w14:textId="77777777" w:rsidR="00750A6D" w:rsidRPr="00360F90" w:rsidRDefault="00750A6D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50AF9" w14:textId="3E90D4C6" w:rsidR="00396A2A" w:rsidRPr="00C02A13" w:rsidRDefault="00396A2A" w:rsidP="00124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A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C7AA59D" w14:textId="77777777" w:rsidR="00352F93" w:rsidRPr="00360F90" w:rsidRDefault="00352F93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28"/>
          <w:szCs w:val="28"/>
          <w:lang w:val="x-none"/>
        </w:rPr>
      </w:pPr>
    </w:p>
    <w:p w14:paraId="426C54C8" w14:textId="0FE35247" w:rsidR="00352F93" w:rsidRDefault="005F473C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กลุ่มบริษัทมีรายได้จากลูกค้ารายหนึ่งของกลุ่มบริษัทและบริษัท</w:t>
      </w:r>
      <w:r w:rsidR="00D8416B" w:rsidRPr="00576B86">
        <w:rPr>
          <w:rFonts w:asciiTheme="majorBidi" w:hAnsiTheme="majorBidi" w:cs="Angsana New" w:hint="cs"/>
          <w:sz w:val="30"/>
          <w:szCs w:val="30"/>
          <w:cs/>
          <w:lang w:val="x-none"/>
        </w:rPr>
        <w:t>สำหรับงวดหกเดือนสิ้นสุดวันที่</w:t>
      </w:r>
      <w:r w:rsidR="00D8416B" w:rsidRPr="00576B86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="00D8416B" w:rsidRPr="00576B86">
        <w:rPr>
          <w:rFonts w:asciiTheme="majorBidi" w:hAnsiTheme="majorBidi" w:cs="Angsana New"/>
          <w:sz w:val="30"/>
          <w:szCs w:val="30"/>
        </w:rPr>
        <w:t xml:space="preserve">30 </w:t>
      </w:r>
      <w:r w:rsidR="00D8416B" w:rsidRPr="00576B86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D8416B" w:rsidRPr="00576B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416B" w:rsidRPr="00576B86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D8416B">
        <w:rPr>
          <w:rFonts w:asciiTheme="majorBidi" w:hAnsiTheme="majorBidi" w:cstheme="majorBidi"/>
          <w:spacing w:val="-2"/>
          <w:sz w:val="30"/>
          <w:szCs w:val="30"/>
        </w:rPr>
        <w:t xml:space="preserve">68 </w:t>
      </w:r>
      <w:r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เป็นจำนวนเงิน</w:t>
      </w:r>
      <w:r w:rsidR="00655B3F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F690D">
        <w:rPr>
          <w:rFonts w:asciiTheme="majorBidi" w:hAnsiTheme="majorBidi" w:cs="Angsana New"/>
          <w:spacing w:val="-2"/>
          <w:sz w:val="30"/>
          <w:szCs w:val="30"/>
        </w:rPr>
        <w:t>3,311.8</w:t>
      </w:r>
      <w:r w:rsidR="00533761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BA6AD7" w:rsidRPr="00C02A13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D8416B" w:rsidRPr="00576B86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สำหรับงบการเงินรว</w:t>
      </w:r>
      <w:r w:rsidR="001C2F8F"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มและงบการเงินเฉพาะกิจการ</w:t>
      </w:r>
      <w:r w:rsidR="001C2F8F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(</w:t>
      </w:r>
      <w:r w:rsidR="00D8416B"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สำหรับงวดหกเดือนสิ้นสุดวันที่</w:t>
      </w:r>
      <w:r w:rsidR="00D8416B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D8416B" w:rsidRPr="007238D7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D8416B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D8416B"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มิถุนายน</w:t>
      </w:r>
      <w:r w:rsidR="00D8416B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D8416B" w:rsidRPr="007238D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8416B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8416B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D8416B" w:rsidRPr="007238D7">
        <w:rPr>
          <w:rFonts w:asciiTheme="majorBidi" w:hAnsiTheme="majorBidi" w:cs="Angsana New" w:hint="cs"/>
          <w:i/>
          <w:iCs/>
          <w:spacing w:val="-10"/>
          <w:sz w:val="30"/>
          <w:szCs w:val="30"/>
          <w:cs/>
          <w:lang w:val="x-none"/>
        </w:rPr>
        <w:t>เป็นจำนวนเงิน</w:t>
      </w:r>
      <w:r w:rsidR="00D8416B"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D8416B" w:rsidRPr="00576B86">
        <w:rPr>
          <w:rFonts w:asciiTheme="majorBidi" w:hAnsiTheme="majorBidi" w:cs="Angsana New"/>
          <w:i/>
          <w:iCs/>
          <w:spacing w:val="-2"/>
          <w:sz w:val="30"/>
          <w:szCs w:val="30"/>
        </w:rPr>
        <w:t>3,</w:t>
      </w:r>
      <w:r w:rsidR="00D8416B">
        <w:rPr>
          <w:rFonts w:asciiTheme="majorBidi" w:hAnsiTheme="majorBidi" w:cs="Angsana New"/>
          <w:i/>
          <w:iCs/>
          <w:spacing w:val="-2"/>
          <w:sz w:val="30"/>
          <w:szCs w:val="30"/>
        </w:rPr>
        <w:t>795.2</w:t>
      </w:r>
      <w:r w:rsidR="00D8416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8416B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ล้านบาท</w:t>
      </w:r>
      <w:r w:rsidR="00D8416B"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D8416B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สำหรับงบการเงินรวมและงบการเงินเฉพาะกิจการ</w:t>
      </w:r>
      <w:r w:rsidR="00576B86" w:rsidRPr="00C02A13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>)</w:t>
      </w:r>
      <w:r w:rsidR="00576B86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จากรายได้รวมของกลุ่มบริษัทและบริษัท</w:t>
      </w:r>
    </w:p>
    <w:p w14:paraId="1C2B0C36" w14:textId="77777777" w:rsidR="00D8416B" w:rsidRDefault="00D8416B" w:rsidP="00D420A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A8031F5" w14:textId="77777777" w:rsidR="00D8416B" w:rsidRDefault="00D8416B" w:rsidP="00D84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0962A3" w14:textId="16732111" w:rsidR="00D8416B" w:rsidRDefault="00D8416B" w:rsidP="00D841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723634">
        <w:rPr>
          <w:rFonts w:asciiTheme="majorBidi" w:hAnsiTheme="majorBidi" w:cstheme="majorBidi"/>
          <w:sz w:val="30"/>
          <w:szCs w:val="30"/>
        </w:rPr>
        <w:t xml:space="preserve">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7A19F0DC" w14:textId="77777777" w:rsidR="00D8416B" w:rsidRDefault="00D8416B" w:rsidP="00D841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980"/>
        <w:gridCol w:w="1296"/>
        <w:gridCol w:w="236"/>
        <w:gridCol w:w="1348"/>
      </w:tblGrid>
      <w:tr w:rsidR="00D8416B" w:rsidRPr="001D532A" w14:paraId="0DB945BB" w14:textId="77777777" w:rsidTr="002A52F1">
        <w:tc>
          <w:tcPr>
            <w:tcW w:w="2430" w:type="dxa"/>
            <w:shd w:val="clear" w:color="auto" w:fill="auto"/>
            <w:vAlign w:val="bottom"/>
          </w:tcPr>
          <w:p w14:paraId="503A2C78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2C8DDDE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F48B87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169999E1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B10C6E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2C369A93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5D4BF3C" w14:textId="77777777" w:rsidR="00D8416B" w:rsidRPr="001D532A" w:rsidDel="00D43E7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8416B" w:rsidRPr="001D532A" w14:paraId="74CA4265" w14:textId="77777777" w:rsidTr="002A52F1">
        <w:tc>
          <w:tcPr>
            <w:tcW w:w="2430" w:type="dxa"/>
            <w:shd w:val="clear" w:color="auto" w:fill="auto"/>
          </w:tcPr>
          <w:p w14:paraId="17B4BDC0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BE025AD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11216CB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E014563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31CFA010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053C4907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416B" w:rsidRPr="001D532A" w14:paraId="2E96006A" w14:textId="77777777" w:rsidTr="002A52F1">
        <w:tc>
          <w:tcPr>
            <w:tcW w:w="2430" w:type="dxa"/>
            <w:shd w:val="clear" w:color="auto" w:fill="auto"/>
          </w:tcPr>
          <w:p w14:paraId="0E620705" w14:textId="37A86730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  <w:shd w:val="clear" w:color="auto" w:fill="auto"/>
          </w:tcPr>
          <w:p w14:paraId="61B3F4B3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FBF6579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CA4A2C1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04B11C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760B67B2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8416B" w:rsidRPr="001D532A" w14:paraId="2A9CB7FF" w14:textId="77777777" w:rsidTr="002A52F1">
        <w:tc>
          <w:tcPr>
            <w:tcW w:w="2430" w:type="dxa"/>
            <w:shd w:val="clear" w:color="auto" w:fill="auto"/>
          </w:tcPr>
          <w:p w14:paraId="4B9AB9F3" w14:textId="4876B3CC" w:rsidR="00D8416B" w:rsidRPr="000F669C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09DC7825" w14:textId="3A4433AD" w:rsidR="00D8416B" w:rsidRPr="000F669C" w:rsidRDefault="002945CE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D8416B"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416B"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D8416B"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8416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14:paraId="69F9E740" w14:textId="4CE774EF" w:rsidR="00D8416B" w:rsidRPr="000F669C" w:rsidRDefault="00A57FD5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="00D8416B"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416B"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D8416B"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8416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33296ADA" w14:textId="0645E576" w:rsidR="00D8416B" w:rsidRPr="000F669C" w:rsidRDefault="002945CE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36" w:type="dxa"/>
            <w:shd w:val="clear" w:color="auto" w:fill="auto"/>
          </w:tcPr>
          <w:p w14:paraId="56F4F68D" w14:textId="77777777" w:rsidR="00D8416B" w:rsidRPr="000F669C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0EA35265" w14:textId="3D5ED682" w:rsidR="00D8416B" w:rsidRPr="000F669C" w:rsidRDefault="002945CE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  <w:tr w:rsidR="00D8416B" w:rsidRPr="001D532A" w14:paraId="642F637A" w14:textId="77777777" w:rsidTr="002A52F1">
        <w:tc>
          <w:tcPr>
            <w:tcW w:w="2430" w:type="dxa"/>
            <w:shd w:val="clear" w:color="auto" w:fill="auto"/>
          </w:tcPr>
          <w:p w14:paraId="594B7A2B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F9A96DE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89A94EC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4D4FE625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3CED11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755F4D8F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8416B" w:rsidRPr="001D532A" w14:paraId="1D5213AF" w14:textId="77777777" w:rsidTr="002A52F1">
        <w:tc>
          <w:tcPr>
            <w:tcW w:w="2430" w:type="dxa"/>
            <w:shd w:val="clear" w:color="auto" w:fill="auto"/>
          </w:tcPr>
          <w:p w14:paraId="09083B55" w14:textId="39DCC59D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1BD8D099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7C73135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FB79DDC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2FF86F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55A894D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8416B" w:rsidRPr="001D532A" w14:paraId="2BA21186" w14:textId="77777777" w:rsidTr="002A52F1">
        <w:tc>
          <w:tcPr>
            <w:tcW w:w="2430" w:type="dxa"/>
            <w:shd w:val="clear" w:color="auto" w:fill="auto"/>
          </w:tcPr>
          <w:p w14:paraId="70C9E9B4" w14:textId="4264BE75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0D178306" w14:textId="3C2E3CB5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5A0A2E8E" w14:textId="0FA25999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53A8F253" w14:textId="4CAE511E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6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36" w:type="dxa"/>
            <w:shd w:val="clear" w:color="auto" w:fill="auto"/>
          </w:tcPr>
          <w:p w14:paraId="136533D8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2C82A935" w14:textId="599270EF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6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</w:tbl>
    <w:p w14:paraId="020CE0E6" w14:textId="77777777" w:rsidR="00D8416B" w:rsidRDefault="00D8416B" w:rsidP="00D8416B">
      <w:pPr>
        <w:tabs>
          <w:tab w:val="clear" w:pos="227"/>
          <w:tab w:val="clear" w:pos="454"/>
          <w:tab w:val="left" w:pos="540"/>
        </w:tabs>
        <w:spacing w:line="260" w:lineRule="atLeast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</w:p>
    <w:p w14:paraId="54D50A7A" w14:textId="78BC6FB6" w:rsidR="00F24F74" w:rsidRPr="003E5C70" w:rsidRDefault="0036747C" w:rsidP="0089318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91D29C2" w14:textId="06751A99" w:rsidR="00453AB5" w:rsidRPr="00360F90" w:rsidRDefault="00453AB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58A02DF" w14:textId="46609339" w:rsidR="007F14C5" w:rsidRPr="003E5C70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360F90" w:rsidRDefault="007F14C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74F77" w14:textId="328779F2" w:rsidR="00C6000A" w:rsidRPr="003E5C70" w:rsidRDefault="008E7801" w:rsidP="008F14E0">
      <w:pPr>
        <w:pStyle w:val="BodyText2"/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5C7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E5555D" w:rsidRPr="003E5C70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="00E5555D" w:rsidRPr="003E5C70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E5C70">
        <w:rPr>
          <w:rFonts w:asciiTheme="majorBidi" w:hAnsiTheme="majorBidi" w:cstheme="majorBidi"/>
          <w:spacing w:val="-4"/>
          <w:sz w:val="30"/>
          <w:szCs w:val="30"/>
          <w:cs/>
        </w:rPr>
        <w:t>ลำดับชั้นมูลค่ายุติธรรมแต่ไม่รวมถึงการแสดงข้อมูลมูลค่ายุติธรรมสำหรับสินทรัพย์ทางการเงิน</w:t>
      </w:r>
      <w:r w:rsidR="00884BB3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และหนี้สินทางกา</w:t>
      </w:r>
      <w:r w:rsidR="00BA6AD7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="00884BB3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01C52C16" w:rsidR="0051386F" w:rsidRPr="00360F90" w:rsidRDefault="0051386F" w:rsidP="00AC0DF0">
      <w:pPr>
        <w:pStyle w:val="BodyText2"/>
        <w:tabs>
          <w:tab w:val="left" w:pos="540"/>
        </w:tabs>
        <w:ind w:left="547" w:right="-29" w:firstLine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800"/>
        <w:gridCol w:w="270"/>
        <w:gridCol w:w="1260"/>
        <w:gridCol w:w="270"/>
        <w:gridCol w:w="1260"/>
        <w:gridCol w:w="270"/>
        <w:gridCol w:w="1260"/>
      </w:tblGrid>
      <w:tr w:rsidR="00B73246" w:rsidRPr="003E5C70" w14:paraId="27612E19" w14:textId="77777777" w:rsidTr="00D56698">
        <w:trPr>
          <w:trHeight w:val="261"/>
          <w:tblHeader/>
        </w:trPr>
        <w:tc>
          <w:tcPr>
            <w:tcW w:w="2790" w:type="dxa"/>
            <w:vAlign w:val="bottom"/>
          </w:tcPr>
          <w:p w14:paraId="1F8E0DDE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7"/>
          </w:tcPr>
          <w:p w14:paraId="75F3DC8E" w14:textId="14E2F990" w:rsidR="00B73246" w:rsidRPr="003E5C70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73246" w:rsidRPr="003E5C70" w14:paraId="5899E7EC" w14:textId="77777777" w:rsidTr="00CC0A86">
        <w:trPr>
          <w:trHeight w:val="261"/>
          <w:tblHeader/>
        </w:trPr>
        <w:tc>
          <w:tcPr>
            <w:tcW w:w="2790" w:type="dxa"/>
            <w:vAlign w:val="bottom"/>
          </w:tcPr>
          <w:p w14:paraId="64D5615D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9051BAD" w14:textId="2EA50264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5C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403B576" w14:textId="77777777" w:rsidR="00B73246" w:rsidRPr="00224625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D999947" w14:textId="3EF1BC02" w:rsidR="00B73246" w:rsidRPr="003E5C70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73246" w:rsidRPr="003E5C70" w14:paraId="6971AD99" w14:textId="77777777" w:rsidTr="00B73246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040F4182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5850BF6A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2CCC1F46" w14:textId="77777777" w:rsidR="00B73246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การเงินที่วัดมูลค่าด้วยมูลค่ายุติธรรมผ่าน</w:t>
            </w:r>
          </w:p>
          <w:p w14:paraId="2DD88B22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75E74DC" w14:textId="77777777" w:rsidR="00B73246" w:rsidRPr="00224625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B61023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5C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5C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3C95DDFD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C72137E" w14:textId="77777777" w:rsidR="00B73246" w:rsidRPr="003E5C70" w:rsidRDefault="00B73246" w:rsidP="00B73246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5C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5C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F62A7C9" w14:textId="77777777" w:rsidR="00B73246" w:rsidRPr="003E5C70" w:rsidRDefault="00B73246" w:rsidP="00B7324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26CB89C9" w14:textId="77777777" w:rsidR="00B73246" w:rsidRPr="003E5C70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73246" w:rsidRPr="003E5C70" w14:paraId="2F242847" w14:textId="77777777" w:rsidTr="009536AC">
        <w:trPr>
          <w:trHeight w:val="261"/>
          <w:tblHeader/>
        </w:trPr>
        <w:tc>
          <w:tcPr>
            <w:tcW w:w="2790" w:type="dxa"/>
            <w:vAlign w:val="bottom"/>
          </w:tcPr>
          <w:p w14:paraId="5F7F2C7D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01979462" w14:textId="781D163C" w:rsidR="00B73246" w:rsidRPr="00B73246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7324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B7324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B7324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73246" w:rsidRPr="003E5C70" w14:paraId="451E9730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383A7BFF" w14:textId="2EAC1F9A" w:rsidR="00B73246" w:rsidRPr="003E5C70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841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8416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D841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800" w:type="dxa"/>
            <w:vAlign w:val="bottom"/>
          </w:tcPr>
          <w:p w14:paraId="36B3C878" w14:textId="77777777" w:rsidR="00B73246" w:rsidRPr="003E5C70" w:rsidRDefault="00B73246" w:rsidP="00B73246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A9AE150" w14:textId="77777777" w:rsidR="00B73246" w:rsidRPr="003E5C70" w:rsidRDefault="00B73246" w:rsidP="00B732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2AB94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D2DBA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0FEDB1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73246" w:rsidRPr="003E5C70" w14:paraId="0D2A68CE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419AD7E4" w14:textId="77777777" w:rsidR="00B73246" w:rsidRPr="003E5C70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E5C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6C591C4B" w14:textId="77777777" w:rsidR="00B73246" w:rsidRPr="003E5C70" w:rsidRDefault="00B73246" w:rsidP="00B73246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E3238B0" w14:textId="77777777" w:rsidR="00B73246" w:rsidRPr="003E5C70" w:rsidRDefault="00B73246" w:rsidP="00B732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B58498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AC67BA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614205D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73246" w:rsidRPr="00A52766" w14:paraId="4C88089F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2F035239" w14:textId="77777777" w:rsidR="00B73246" w:rsidRPr="00A52766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800" w:type="dxa"/>
            <w:vAlign w:val="bottom"/>
          </w:tcPr>
          <w:p w14:paraId="2D760EB4" w14:textId="35DAFB7E" w:rsidR="00B73246" w:rsidRPr="00A52766" w:rsidRDefault="002945CE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142,369</w:t>
            </w:r>
          </w:p>
        </w:tc>
        <w:tc>
          <w:tcPr>
            <w:tcW w:w="270" w:type="dxa"/>
          </w:tcPr>
          <w:p w14:paraId="018C5E2A" w14:textId="77777777" w:rsidR="00B73246" w:rsidRPr="00A52766" w:rsidRDefault="00B73246" w:rsidP="00B73246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05172D" w14:textId="7F8CB94A" w:rsidR="00B73246" w:rsidRPr="00A52766" w:rsidRDefault="002945CE" w:rsidP="00B73246">
            <w:pPr>
              <w:tabs>
                <w:tab w:val="clear" w:pos="907"/>
                <w:tab w:val="left" w:pos="59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142,369</w:t>
            </w:r>
          </w:p>
        </w:tc>
        <w:tc>
          <w:tcPr>
            <w:tcW w:w="270" w:type="dxa"/>
          </w:tcPr>
          <w:p w14:paraId="3B56C961" w14:textId="77777777" w:rsidR="00B73246" w:rsidRPr="00A52766" w:rsidRDefault="00B73246" w:rsidP="00B73246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785DC7" w14:textId="54AD4ACF" w:rsidR="00B73246" w:rsidRPr="00A52766" w:rsidRDefault="002945CE" w:rsidP="00B73246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B243C2" w14:textId="77777777" w:rsidR="00B73246" w:rsidRPr="00A52766" w:rsidRDefault="00B73246" w:rsidP="00B73246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DE2041" w14:textId="767CC2EE" w:rsidR="00B73246" w:rsidRPr="00A52766" w:rsidRDefault="002945CE" w:rsidP="00B73246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142,369</w:t>
            </w:r>
          </w:p>
        </w:tc>
      </w:tr>
      <w:tr w:rsidR="00D47197" w:rsidRPr="000F669C" w14:paraId="7A11E448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6427C98F" w14:textId="77777777" w:rsidR="00D47197" w:rsidRPr="008B2E2D" w:rsidRDefault="00D47197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56C4D76" w14:textId="77777777" w:rsidR="00D47197" w:rsidRPr="008B2E2D" w:rsidRDefault="00D47197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E491E5" w14:textId="77777777" w:rsidR="00D47197" w:rsidRPr="008B2E2D" w:rsidRDefault="00D47197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BDB27F" w14:textId="77777777" w:rsidR="00D47197" w:rsidRPr="008B2E2D" w:rsidRDefault="00D47197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755D5F" w14:textId="77777777" w:rsidR="00D47197" w:rsidRPr="008B2E2D" w:rsidRDefault="00D47197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8BD7EF" w14:textId="77777777" w:rsidR="00D47197" w:rsidRPr="008B2E2D" w:rsidRDefault="00D47197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E7BE2B" w14:textId="77777777" w:rsidR="00D47197" w:rsidRPr="008B2E2D" w:rsidRDefault="00D47197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77695D" w14:textId="77777777" w:rsidR="00D47197" w:rsidRPr="008B2E2D" w:rsidRDefault="00D47197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246" w:rsidRPr="000F669C" w14:paraId="078B37F9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0556B308" w14:textId="26CF7C89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A1EF9BE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321FF8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015998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D6D04B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01B04D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D558C1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BADBB3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246" w:rsidRPr="000F669C" w14:paraId="40079AE7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5997D1CF" w14:textId="68F7BC43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B2E2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800" w:type="dxa"/>
            <w:vAlign w:val="bottom"/>
          </w:tcPr>
          <w:p w14:paraId="3058DD46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F166F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AC67BB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144EBF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1DB8C0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455C8A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FBFC37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246" w:rsidRPr="000F669C" w14:paraId="65290A82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0E29481F" w14:textId="2ECA6D4A" w:rsidR="00B73246" w:rsidRPr="008B2E2D" w:rsidRDefault="00B73246" w:rsidP="00D4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60C07319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96263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1056D8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E05F01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A98E98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D01FE7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64D416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246" w:rsidRPr="000F669C" w14:paraId="1000A67C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19345994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800" w:type="dxa"/>
            <w:vAlign w:val="bottom"/>
          </w:tcPr>
          <w:p w14:paraId="085D320D" w14:textId="3546FD80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  <w:tc>
          <w:tcPr>
            <w:tcW w:w="270" w:type="dxa"/>
          </w:tcPr>
          <w:p w14:paraId="36C82F88" w14:textId="77777777" w:rsidR="00B73246" w:rsidRPr="008B2E2D" w:rsidRDefault="00B73246" w:rsidP="00B7324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D44C86" w14:textId="30EA5505" w:rsidR="00B73246" w:rsidRPr="008B2E2D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  <w:tc>
          <w:tcPr>
            <w:tcW w:w="270" w:type="dxa"/>
          </w:tcPr>
          <w:p w14:paraId="43887B88" w14:textId="77777777" w:rsidR="00B73246" w:rsidRPr="008B2E2D" w:rsidRDefault="00B73246" w:rsidP="00B7324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F7FBDA" w14:textId="69FBEFCA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B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85C62A" w14:textId="77777777" w:rsidR="00B73246" w:rsidRPr="008B2E2D" w:rsidRDefault="00B73246" w:rsidP="00B7324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02FA5" w14:textId="11EC1DA8" w:rsidR="00B73246" w:rsidRPr="008B2E2D" w:rsidRDefault="00B73246" w:rsidP="006117E4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</w:tr>
      <w:tr w:rsidR="00B73246" w:rsidRPr="00697627" w14:paraId="28D1F645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293F6C7A" w14:textId="2FCE2526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01315B78" w14:textId="336D5694" w:rsidR="00B73246" w:rsidRPr="008B2E2D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  <w:tc>
          <w:tcPr>
            <w:tcW w:w="270" w:type="dxa"/>
          </w:tcPr>
          <w:p w14:paraId="33934993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7A5708" w14:textId="44FDCE0F" w:rsidR="00B73246" w:rsidRPr="008B2E2D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  <w:tc>
          <w:tcPr>
            <w:tcW w:w="270" w:type="dxa"/>
            <w:vAlign w:val="bottom"/>
          </w:tcPr>
          <w:p w14:paraId="5469A473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D6A1BF" w14:textId="6622A434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0811A7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99F17C" w14:textId="1CCC1EF6" w:rsidR="00B73246" w:rsidRPr="008B2E2D" w:rsidRDefault="00B73246" w:rsidP="006117E4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</w:tr>
      <w:tr w:rsidR="00B73246" w:rsidRPr="00697627" w14:paraId="59134FFE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39608A1B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79F0E77" w14:textId="77777777" w:rsidR="00B73246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34944B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829E5CD" w14:textId="77777777" w:rsidR="00B73246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A61BA2D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22FF583" w14:textId="77777777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EA8006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3E536E" w14:textId="77777777" w:rsidR="00B73246" w:rsidRDefault="00B73246" w:rsidP="00B732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  <w:tr w:rsidR="00B73246" w:rsidRPr="00697627" w14:paraId="03D8D3C1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64EA9C64" w14:textId="38859C4A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241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8124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0" w:type="dxa"/>
            <w:vAlign w:val="bottom"/>
          </w:tcPr>
          <w:p w14:paraId="177E8E4F" w14:textId="77777777" w:rsidR="00B73246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131F5E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9A70A87" w14:textId="77777777" w:rsidR="00B73246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84BAB6B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FC018F" w14:textId="77777777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D4B50C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326EFE" w14:textId="77777777" w:rsidR="00B73246" w:rsidRDefault="00B73246" w:rsidP="00B732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  <w:tr w:rsidR="00B73246" w:rsidRPr="00697627" w14:paraId="55667545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2056ACEA" w14:textId="56ADCA8E" w:rsidR="00B73246" w:rsidRPr="00812411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12411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</w:p>
        </w:tc>
        <w:tc>
          <w:tcPr>
            <w:tcW w:w="1800" w:type="dxa"/>
            <w:vAlign w:val="bottom"/>
          </w:tcPr>
          <w:p w14:paraId="38345730" w14:textId="1E42C790" w:rsidR="00B73246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  <w:tc>
          <w:tcPr>
            <w:tcW w:w="270" w:type="dxa"/>
          </w:tcPr>
          <w:p w14:paraId="1F1A4B76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ECDC0BD" w14:textId="5DB53CA0" w:rsidR="00B73246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  <w:tc>
          <w:tcPr>
            <w:tcW w:w="270" w:type="dxa"/>
            <w:vAlign w:val="bottom"/>
          </w:tcPr>
          <w:p w14:paraId="4667E874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4D8328" w14:textId="3C6BAD81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AD6748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5FEF27" w14:textId="5B104F94" w:rsidR="00B73246" w:rsidRDefault="00B73246" w:rsidP="006117E4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</w:tr>
    </w:tbl>
    <w:p w14:paraId="5C52DF28" w14:textId="77777777" w:rsidR="006841D3" w:rsidRPr="006819DC" w:rsidRDefault="006841D3" w:rsidP="00830698">
      <w:pPr>
        <w:pStyle w:val="BodyText2"/>
        <w:tabs>
          <w:tab w:val="left" w:pos="540"/>
        </w:tabs>
        <w:spacing w:line="240" w:lineRule="exact"/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</w:p>
    <w:p w14:paraId="21BCED90" w14:textId="7A1D0346" w:rsidR="00B255C1" w:rsidRDefault="00BA6AD7" w:rsidP="004E0C06">
      <w:pPr>
        <w:pStyle w:val="BodyText2"/>
        <w:tabs>
          <w:tab w:val="decimal" w:pos="360"/>
          <w:tab w:val="decimal" w:pos="540"/>
          <w:tab w:val="decimal" w:pos="630"/>
        </w:tabs>
        <w:spacing w:line="260" w:lineRule="atLeast"/>
        <w:ind w:left="540" w:hanging="9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4E0C0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A53A28" w:rsidRPr="00A14D76">
        <w:rPr>
          <w:rFonts w:asciiTheme="majorBidi" w:hAnsiTheme="majorBidi" w:hint="cs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="00A53A28" w:rsidRPr="006D55BF">
        <w:rPr>
          <w:rFonts w:asciiTheme="majorBidi" w:hAnsiTheme="majorBidi" w:hint="cs"/>
          <w:sz w:val="30"/>
          <w:szCs w:val="30"/>
          <w:cs/>
        </w:rPr>
        <w:t>ฐ</w:t>
      </w:r>
      <w:r w:rsidR="001A0279">
        <w:rPr>
          <w:rFonts w:asciiTheme="majorBidi" w:hAnsiTheme="majorBidi" w:hint="cs"/>
          <w:sz w:val="30"/>
          <w:szCs w:val="30"/>
          <w:cs/>
        </w:rPr>
        <w:t>านะ</w:t>
      </w:r>
      <w:r w:rsidR="00A53A28" w:rsidRPr="006D55BF">
        <w:rPr>
          <w:rFonts w:asciiTheme="majorBidi" w:hAnsiTheme="majorBidi" w:hint="cs"/>
          <w:sz w:val="30"/>
          <w:szCs w:val="30"/>
          <w:cs/>
        </w:rPr>
        <w:t>การเงิน</w:t>
      </w:r>
    </w:p>
    <w:p w14:paraId="2FD936F5" w14:textId="77777777" w:rsidR="00B255C1" w:rsidRPr="00A53A28" w:rsidRDefault="00B255C1" w:rsidP="00830698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40" w:lineRule="exact"/>
        <w:ind w:left="547" w:hanging="187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120"/>
      </w:tblGrid>
      <w:tr w:rsidR="00453AB5" w:rsidRPr="00C81CBE" w14:paraId="2C5D06D4" w14:textId="77777777" w:rsidTr="0030574F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27380D25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BA6AD7">
        <w:trPr>
          <w:trHeight w:val="1298"/>
        </w:trPr>
        <w:tc>
          <w:tcPr>
            <w:tcW w:w="2790" w:type="dxa"/>
            <w:hideMark/>
          </w:tcPr>
          <w:p w14:paraId="6C24CA3B" w14:textId="77777777" w:rsidR="005959AB" w:rsidRDefault="0051483C" w:rsidP="00D61109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5423184F" w14:textId="77777777" w:rsidR="00BA6AD7" w:rsidRDefault="005959AB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  <w:p w14:paraId="07DBCA50" w14:textId="12F51C4F" w:rsidR="00C87EDF" w:rsidRPr="00C81CBE" w:rsidRDefault="00C87EDF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ED03A1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11BB4193" w14:textId="77777777" w:rsidR="0051483C" w:rsidRDefault="0051483C" w:rsidP="00387B30">
            <w:pPr>
              <w:pStyle w:val="block"/>
              <w:tabs>
                <w:tab w:val="left" w:pos="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7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40B1038A" w14:textId="57CF5016" w:rsidR="0051483C" w:rsidRPr="00C81CBE" w:rsidRDefault="0051483C" w:rsidP="00BB41B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C87EDF" w:rsidRPr="00C81CBE" w14:paraId="5828BDB9" w14:textId="77777777" w:rsidTr="003052A3">
        <w:trPr>
          <w:trHeight w:val="1296"/>
        </w:trPr>
        <w:tc>
          <w:tcPr>
            <w:tcW w:w="2790" w:type="dxa"/>
          </w:tcPr>
          <w:p w14:paraId="3BD133E1" w14:textId="782EEC88" w:rsidR="00C87EDF" w:rsidRPr="00C81CBE" w:rsidRDefault="00C87EDF" w:rsidP="00B46D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3C004F2" w14:textId="77777777" w:rsidR="00C87EDF" w:rsidRPr="00C81CBE" w:rsidRDefault="00C87EDF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588A9952" w14:textId="46FACA58" w:rsidR="00C87EDF" w:rsidRPr="00C81CBE" w:rsidRDefault="00C87EDF" w:rsidP="00BF34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558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ขายเงินตราต่างประเทศล่วงหน้า ณ วันที่รายงาน และมูลค่าปัจจุบันคำนวณ</w:t>
            </w:r>
            <w:r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ในสกุลเงิน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3B83437A" w14:textId="77777777" w:rsidR="00360F90" w:rsidRDefault="00360F90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E1273D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27CA71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D802DF3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8A4C02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928E1C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AC8444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DE1AA8" w14:textId="77777777" w:rsidR="00F94FF8" w:rsidRDefault="00F94FF8" w:rsidP="00D47197">
      <w:pPr>
        <w:pStyle w:val="BodyText2"/>
        <w:spacing w:line="360" w:lineRule="exac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B5D215C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1A91C16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F0E536F" w14:textId="5D0C4A17" w:rsidR="00453AB5" w:rsidRPr="000D63E3" w:rsidRDefault="00453AB5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D63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รายการเคลื่อนไหวของหน่วยลงทุนในตราสารหนี้</w:t>
      </w:r>
      <w:r w:rsidR="00EE1067" w:rsidRPr="000D63E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2C65CE9" w14:textId="1C20943D" w:rsidR="00715056" w:rsidRPr="00F9195A" w:rsidRDefault="00715056" w:rsidP="009E3B8D">
      <w:pPr>
        <w:pStyle w:val="BodyText2"/>
        <w:ind w:firstLine="5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Style w:val="TableGrid"/>
        <w:tblW w:w="938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3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BF3413" w:rsidRPr="000D63E3" w14:paraId="529F432E" w14:textId="77777777" w:rsidTr="00CB391B">
        <w:trPr>
          <w:tblHeader/>
        </w:trPr>
        <w:tc>
          <w:tcPr>
            <w:tcW w:w="2790" w:type="dxa"/>
            <w:vAlign w:val="bottom"/>
          </w:tcPr>
          <w:p w14:paraId="7E921C0E" w14:textId="77777777" w:rsidR="00BF3413" w:rsidRPr="000D63E3" w:rsidRDefault="00BF3413" w:rsidP="005548C5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9" w:type="dxa"/>
            <w:gridSpan w:val="9"/>
            <w:vAlign w:val="bottom"/>
          </w:tcPr>
          <w:p w14:paraId="464B5240" w14:textId="77777777" w:rsidR="00BF3413" w:rsidRPr="000D63E3" w:rsidRDefault="00BF3413" w:rsidP="005548C5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945D3" w:rsidRPr="000D63E3" w14:paraId="639312DD" w14:textId="77777777" w:rsidTr="00CB391B">
        <w:trPr>
          <w:tblHeader/>
        </w:trPr>
        <w:tc>
          <w:tcPr>
            <w:tcW w:w="2790" w:type="dxa"/>
            <w:vAlign w:val="bottom"/>
          </w:tcPr>
          <w:p w14:paraId="42E1250F" w14:textId="2B13F944" w:rsidR="009945D3" w:rsidRPr="000D63E3" w:rsidRDefault="009945D3" w:rsidP="009945D3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30" w:type="dxa"/>
            <w:vAlign w:val="bottom"/>
          </w:tcPr>
          <w:p w14:paraId="52579920" w14:textId="77777777" w:rsidR="009945D3" w:rsidRPr="000D63E3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59A30F4" w14:textId="77777777" w:rsidR="009945D3" w:rsidRPr="000D63E3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754A955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F0C731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1168E2D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295912FD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93A480E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2BEB1A41" w14:textId="77777777" w:rsidR="009945D3" w:rsidRPr="000D63E3" w:rsidRDefault="009945D3" w:rsidP="009945D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755AE8EE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6924DCB0" w14:textId="77777777" w:rsidR="009945D3" w:rsidRPr="0038275E" w:rsidRDefault="009945D3" w:rsidP="009945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E761868" w14:textId="56E5C2B9" w:rsidR="009945D3" w:rsidRPr="000D63E3" w:rsidRDefault="00D8416B" w:rsidP="009945D3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BF3413" w:rsidRPr="000D63E3" w14:paraId="497B718A" w14:textId="77777777" w:rsidTr="00CB391B">
        <w:tc>
          <w:tcPr>
            <w:tcW w:w="2790" w:type="dxa"/>
            <w:hideMark/>
          </w:tcPr>
          <w:p w14:paraId="1C479442" w14:textId="77777777" w:rsidR="00BF3413" w:rsidRPr="000D63E3" w:rsidRDefault="00BF3413" w:rsidP="005548C5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9" w:type="dxa"/>
            <w:gridSpan w:val="9"/>
          </w:tcPr>
          <w:p w14:paraId="010F7801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3413" w:rsidRPr="000D63E3" w14:paraId="5D0CBBE4" w14:textId="77777777" w:rsidTr="00CB391B">
        <w:tc>
          <w:tcPr>
            <w:tcW w:w="2790" w:type="dxa"/>
          </w:tcPr>
          <w:p w14:paraId="1FBF974C" w14:textId="1CBD1748" w:rsidR="00BF3413" w:rsidRPr="000D63E3" w:rsidRDefault="00BF3413" w:rsidP="00455844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925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30" w:type="dxa"/>
          </w:tcPr>
          <w:p w14:paraId="141C0D9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1F834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BAC0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32072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7E08D1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C91260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176D051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68B9FD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8B40410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214AE76B" w14:textId="77777777" w:rsidTr="00CB391B">
        <w:tc>
          <w:tcPr>
            <w:tcW w:w="2790" w:type="dxa"/>
            <w:hideMark/>
          </w:tcPr>
          <w:p w14:paraId="4C91111D" w14:textId="0B23A112" w:rsidR="00BF3413" w:rsidRPr="000D63E3" w:rsidRDefault="00BF3413" w:rsidP="00FF5BE1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30" w:type="dxa"/>
          </w:tcPr>
          <w:p w14:paraId="744A65F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6536AC2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B5C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56A0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D42A87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14620DE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A67C89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7A1A0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0503D4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0253A138" w14:textId="77777777" w:rsidTr="00CB391B">
        <w:tc>
          <w:tcPr>
            <w:tcW w:w="2790" w:type="dxa"/>
            <w:shd w:val="clear" w:color="auto" w:fill="auto"/>
          </w:tcPr>
          <w:p w14:paraId="62D9B68F" w14:textId="77777777" w:rsidR="00BF3413" w:rsidRPr="000D63E3" w:rsidRDefault="00BF3413" w:rsidP="00BF3413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032E717D" w14:textId="5C128039" w:rsidR="00BF3413" w:rsidRPr="000D63E3" w:rsidRDefault="0075024F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F3413"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30" w:type="dxa"/>
            <w:shd w:val="clear" w:color="auto" w:fill="auto"/>
          </w:tcPr>
          <w:p w14:paraId="27C46E7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5CEFC4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B175AD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C630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77702D6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58AC02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56FA7C32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27B76C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589CB9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63865F6E" w14:textId="77777777" w:rsidTr="00CB391B">
        <w:trPr>
          <w:trHeight w:val="432"/>
        </w:trPr>
        <w:tc>
          <w:tcPr>
            <w:tcW w:w="2790" w:type="dxa"/>
            <w:shd w:val="clear" w:color="auto" w:fill="auto"/>
            <w:hideMark/>
          </w:tcPr>
          <w:p w14:paraId="5D5C9A83" w14:textId="0B94A243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44A08422" w14:textId="5F80A656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487,551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9F673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07B68" w14:textId="65F9632E" w:rsidR="00092511" w:rsidRPr="000D63E3" w:rsidRDefault="00A27A64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3B38A0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4F7FEB5" w14:textId="2090AC4A" w:rsidR="00092511" w:rsidRPr="000D63E3" w:rsidRDefault="00A27A64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(2,674,472)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F34285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74BADDA" w14:textId="74D7C169" w:rsidR="00092511" w:rsidRPr="000D63E3" w:rsidRDefault="00A27A64" w:rsidP="00B2132F">
            <w:pPr>
              <w:tabs>
                <w:tab w:val="clear" w:pos="454"/>
                <w:tab w:val="clear" w:pos="680"/>
                <w:tab w:val="clear" w:pos="907"/>
                <w:tab w:val="left" w:pos="618"/>
                <w:tab w:val="left" w:pos="708"/>
                <w:tab w:val="left" w:pos="798"/>
                <w:tab w:val="left" w:pos="1003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594D40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5F56DE8" w14:textId="076976DB" w:rsidR="00092511" w:rsidRPr="000D63E3" w:rsidRDefault="00A27A64" w:rsidP="00092511">
            <w:pPr>
              <w:tabs>
                <w:tab w:val="clear" w:pos="907"/>
                <w:tab w:val="left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142,369</w:t>
            </w:r>
          </w:p>
        </w:tc>
      </w:tr>
      <w:tr w:rsidR="00092511" w:rsidRPr="000D63E3" w14:paraId="72EAE586" w14:textId="77777777" w:rsidTr="00CB391B">
        <w:tc>
          <w:tcPr>
            <w:tcW w:w="2790" w:type="dxa"/>
            <w:hideMark/>
          </w:tcPr>
          <w:p w14:paraId="3507EC6F" w14:textId="02D6A6F1" w:rsidR="00092511" w:rsidRPr="000D63E3" w:rsidRDefault="00092511" w:rsidP="0009251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62044" w14:textId="657A2814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487,551</w:t>
            </w:r>
          </w:p>
        </w:tc>
        <w:tc>
          <w:tcPr>
            <w:tcW w:w="236" w:type="dxa"/>
            <w:vAlign w:val="bottom"/>
          </w:tcPr>
          <w:p w14:paraId="62107E2F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5B4BB" w14:textId="2FF18929" w:rsidR="00092511" w:rsidRPr="000D63E3" w:rsidRDefault="00A27A64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2,330,000</w:t>
            </w:r>
          </w:p>
        </w:tc>
        <w:tc>
          <w:tcPr>
            <w:tcW w:w="236" w:type="dxa"/>
            <w:vAlign w:val="bottom"/>
          </w:tcPr>
          <w:p w14:paraId="14B333BE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4B047" w14:textId="41189D5A" w:rsidR="00092511" w:rsidRPr="000D63E3" w:rsidRDefault="00A27A64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(2,674,472)</w:t>
            </w:r>
          </w:p>
        </w:tc>
        <w:tc>
          <w:tcPr>
            <w:tcW w:w="231" w:type="dxa"/>
            <w:vAlign w:val="bottom"/>
          </w:tcPr>
          <w:p w14:paraId="2F7B6CBC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73314" w14:textId="3C5EF3A3" w:rsidR="00092511" w:rsidRPr="000D63E3" w:rsidRDefault="00A27A64" w:rsidP="001B067E">
            <w:pPr>
              <w:spacing w:line="240" w:lineRule="auto"/>
              <w:ind w:right="-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(710)</w:t>
            </w:r>
          </w:p>
        </w:tc>
        <w:tc>
          <w:tcPr>
            <w:tcW w:w="231" w:type="dxa"/>
            <w:vAlign w:val="bottom"/>
          </w:tcPr>
          <w:p w14:paraId="083F4463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F2D54" w14:textId="024D5B4E" w:rsidR="00092511" w:rsidRPr="000D63E3" w:rsidRDefault="00A27A64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142,369</w:t>
            </w:r>
          </w:p>
        </w:tc>
      </w:tr>
      <w:tr w:rsidR="00092511" w:rsidRPr="000D63E3" w14:paraId="6E038AC1" w14:textId="77777777" w:rsidTr="00CB391B">
        <w:tc>
          <w:tcPr>
            <w:tcW w:w="2790" w:type="dxa"/>
          </w:tcPr>
          <w:p w14:paraId="3874492E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60283B28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25862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B55BD3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09EA7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230D8F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1CC1D31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88860B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68B120A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03FE366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6FD3EDBA" w14:textId="77777777" w:rsidTr="00CB391B">
        <w:tc>
          <w:tcPr>
            <w:tcW w:w="2790" w:type="dxa"/>
            <w:hideMark/>
          </w:tcPr>
          <w:p w14:paraId="18EF11FD" w14:textId="46148956" w:rsidR="00092511" w:rsidRPr="000D63E3" w:rsidRDefault="00092511" w:rsidP="0009251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30" w:type="dxa"/>
          </w:tcPr>
          <w:p w14:paraId="2691E4C3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1DC1D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6251E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ACEE8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8D08069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1DB05CC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A7A5228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1AE835A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EF1DDBA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161D5199" w14:textId="77777777" w:rsidTr="00CB391B">
        <w:tc>
          <w:tcPr>
            <w:tcW w:w="2790" w:type="dxa"/>
            <w:hideMark/>
          </w:tcPr>
          <w:p w14:paraId="3053EB83" w14:textId="4D5CCE35" w:rsidR="00092511" w:rsidRPr="000D63E3" w:rsidRDefault="00092511" w:rsidP="0009251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30" w:type="dxa"/>
          </w:tcPr>
          <w:p w14:paraId="1E7ECCA5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7D976F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7275C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DCA70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0EC2413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E30AA45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C00E9D7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A17AF9A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9B88042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0224C0D9" w14:textId="77777777" w:rsidTr="00CB391B">
        <w:tc>
          <w:tcPr>
            <w:tcW w:w="2790" w:type="dxa"/>
          </w:tcPr>
          <w:p w14:paraId="7BD385F7" w14:textId="77777777" w:rsidR="00092511" w:rsidRPr="000D63E3" w:rsidRDefault="00092511" w:rsidP="00092511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35F9961C" w14:textId="6A8C8AE7" w:rsidR="00092511" w:rsidRPr="000D63E3" w:rsidRDefault="00092511" w:rsidP="00092511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30" w:type="dxa"/>
          </w:tcPr>
          <w:p w14:paraId="43006E4A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3D69E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D14AE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F5AA4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0B500B3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E89291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74B9FB8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B3B0904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D5E0FB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16B" w:rsidRPr="000D63E3" w14:paraId="76A469C0" w14:textId="77777777" w:rsidTr="00CB391B">
        <w:tc>
          <w:tcPr>
            <w:tcW w:w="2790" w:type="dxa"/>
            <w:hideMark/>
          </w:tcPr>
          <w:p w14:paraId="5706F922" w14:textId="11F5EAB4" w:rsidR="00D8416B" w:rsidRPr="000D63E3" w:rsidRDefault="00D8416B" w:rsidP="00D841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030" w:type="dxa"/>
            <w:vAlign w:val="bottom"/>
          </w:tcPr>
          <w:p w14:paraId="41905EF3" w14:textId="3E2613B5" w:rsidR="00D8416B" w:rsidRPr="000D63E3" w:rsidRDefault="00D8416B" w:rsidP="00D8416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364,770</w:t>
            </w:r>
          </w:p>
        </w:tc>
        <w:tc>
          <w:tcPr>
            <w:tcW w:w="236" w:type="dxa"/>
            <w:vAlign w:val="bottom"/>
          </w:tcPr>
          <w:p w14:paraId="5A9779B3" w14:textId="77777777" w:rsidR="00D8416B" w:rsidRPr="000D63E3" w:rsidRDefault="00D8416B" w:rsidP="00D841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24B7AD" w14:textId="7ABF0D94" w:rsidR="00D8416B" w:rsidRPr="000D63E3" w:rsidRDefault="00D8416B" w:rsidP="00D8416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3,100,000</w:t>
            </w:r>
          </w:p>
        </w:tc>
        <w:tc>
          <w:tcPr>
            <w:tcW w:w="236" w:type="dxa"/>
            <w:vAlign w:val="bottom"/>
          </w:tcPr>
          <w:p w14:paraId="1BA70DB0" w14:textId="77777777" w:rsidR="00D8416B" w:rsidRPr="000D63E3" w:rsidRDefault="00D8416B" w:rsidP="00D841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2C4E85C" w14:textId="50443E33" w:rsidR="00D8416B" w:rsidRPr="000D63E3" w:rsidRDefault="00D8416B" w:rsidP="00D8416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D63E3">
              <w:rPr>
                <w:rFonts w:asciiTheme="majorBidi" w:hAnsiTheme="majorBidi" w:cstheme="majorBidi"/>
                <w:sz w:val="30"/>
                <w:szCs w:val="30"/>
              </w:rPr>
              <w:t>3,15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D63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047)</w:t>
            </w:r>
          </w:p>
        </w:tc>
        <w:tc>
          <w:tcPr>
            <w:tcW w:w="231" w:type="dxa"/>
            <w:vAlign w:val="bottom"/>
          </w:tcPr>
          <w:p w14:paraId="07130E55" w14:textId="77777777" w:rsidR="00D8416B" w:rsidRPr="000D63E3" w:rsidRDefault="00D8416B" w:rsidP="00D841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01197E91" w14:textId="287E1A96" w:rsidR="00D8416B" w:rsidRPr="000D63E3" w:rsidRDefault="00D8416B" w:rsidP="001B06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1" w:type="dxa"/>
            <w:vAlign w:val="bottom"/>
          </w:tcPr>
          <w:p w14:paraId="4A19302E" w14:textId="77777777" w:rsidR="00D8416B" w:rsidRPr="000D63E3" w:rsidRDefault="00D8416B" w:rsidP="00D841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35A34B2" w14:textId="7C0C458B" w:rsidR="00D8416B" w:rsidRPr="000D63E3" w:rsidRDefault="00D8416B" w:rsidP="00D8416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312,756</w:t>
            </w:r>
          </w:p>
        </w:tc>
      </w:tr>
      <w:tr w:rsidR="00D8416B" w:rsidRPr="009E3BC3" w14:paraId="65880DD3" w14:textId="77777777" w:rsidTr="00CB391B">
        <w:tc>
          <w:tcPr>
            <w:tcW w:w="2790" w:type="dxa"/>
            <w:hideMark/>
          </w:tcPr>
          <w:p w14:paraId="1C79E9D5" w14:textId="72E889E1" w:rsidR="00D8416B" w:rsidRPr="00455844" w:rsidRDefault="00D8416B" w:rsidP="00D8416B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8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C4641" w14:textId="6BB932FB" w:rsidR="00D8416B" w:rsidRPr="000D63E3" w:rsidRDefault="00D8416B" w:rsidP="00D8416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364,770</w:t>
            </w:r>
          </w:p>
        </w:tc>
        <w:tc>
          <w:tcPr>
            <w:tcW w:w="236" w:type="dxa"/>
            <w:vAlign w:val="bottom"/>
          </w:tcPr>
          <w:p w14:paraId="4DEFF617" w14:textId="77777777" w:rsidR="00D8416B" w:rsidRPr="000D63E3" w:rsidRDefault="00D8416B" w:rsidP="00D8416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0BF54" w14:textId="1A98044D" w:rsidR="00D8416B" w:rsidRPr="000D63E3" w:rsidRDefault="00D8416B" w:rsidP="00D8416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3,100,000</w:t>
            </w:r>
          </w:p>
        </w:tc>
        <w:tc>
          <w:tcPr>
            <w:tcW w:w="236" w:type="dxa"/>
            <w:vAlign w:val="bottom"/>
          </w:tcPr>
          <w:p w14:paraId="4278AD5E" w14:textId="77777777" w:rsidR="00D8416B" w:rsidRPr="000D63E3" w:rsidRDefault="00D8416B" w:rsidP="00D8416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FBD4D" w14:textId="28C446DA" w:rsidR="00D8416B" w:rsidRPr="000D63E3" w:rsidRDefault="00D8416B" w:rsidP="00D8416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(3,152,047)</w:t>
            </w:r>
          </w:p>
        </w:tc>
        <w:tc>
          <w:tcPr>
            <w:tcW w:w="231" w:type="dxa"/>
            <w:vAlign w:val="bottom"/>
          </w:tcPr>
          <w:p w14:paraId="4D2DF7C2" w14:textId="77777777" w:rsidR="00D8416B" w:rsidRPr="000D63E3" w:rsidRDefault="00D8416B" w:rsidP="00D8416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69D92" w14:textId="5B198BC0" w:rsidR="00D8416B" w:rsidRPr="000D63E3" w:rsidRDefault="00D8416B" w:rsidP="00D8416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1" w:type="dxa"/>
            <w:vAlign w:val="bottom"/>
          </w:tcPr>
          <w:p w14:paraId="0257F0EA" w14:textId="77777777" w:rsidR="00D8416B" w:rsidRPr="000D63E3" w:rsidRDefault="00D8416B" w:rsidP="00D8416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1F2B0" w14:textId="3E91F824" w:rsidR="00D8416B" w:rsidRPr="009E3BC3" w:rsidRDefault="00D8416B" w:rsidP="00D8416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312,756</w:t>
            </w:r>
          </w:p>
        </w:tc>
      </w:tr>
    </w:tbl>
    <w:p w14:paraId="72F17116" w14:textId="77777777" w:rsidR="00360F90" w:rsidRPr="00F9195A" w:rsidRDefault="00360F90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lang w:val="en-US"/>
        </w:rPr>
      </w:pPr>
    </w:p>
    <w:p w14:paraId="71184D2E" w14:textId="00A76C40" w:rsidR="00273916" w:rsidRDefault="00A22316" w:rsidP="0040270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EA3362" w14:textId="38D2082F" w:rsidR="0040270A" w:rsidRPr="00F85201" w:rsidRDefault="0040270A" w:rsidP="0040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40270A" w:rsidRPr="009736FB" w14:paraId="08F03EAA" w14:textId="77777777" w:rsidTr="00B26009">
        <w:trPr>
          <w:trHeight w:val="465"/>
        </w:trPr>
        <w:tc>
          <w:tcPr>
            <w:tcW w:w="7020" w:type="dxa"/>
          </w:tcPr>
          <w:p w14:paraId="2CC21A55" w14:textId="77777777" w:rsidR="0040270A" w:rsidRPr="009736FB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2D78FFA7" w14:textId="77777777" w:rsidR="0040270A" w:rsidRPr="009736FB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15F47C2B" w14:textId="77777777" w:rsidR="0040270A" w:rsidRPr="009736FB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5F4C3092" w14:textId="77777777" w:rsidR="0040270A" w:rsidRPr="009736FB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70A" w:rsidRPr="00F905DB" w14:paraId="6E838F86" w14:textId="77777777" w:rsidTr="00B26009">
        <w:trPr>
          <w:trHeight w:val="409"/>
        </w:trPr>
        <w:tc>
          <w:tcPr>
            <w:tcW w:w="7020" w:type="dxa"/>
          </w:tcPr>
          <w:p w14:paraId="03A0A946" w14:textId="77777777" w:rsidR="0040270A" w:rsidRPr="00C85299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458A87AB" w14:textId="77777777" w:rsidR="0040270A" w:rsidRPr="009736FB" w:rsidRDefault="0040270A" w:rsidP="00B260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0270A" w:rsidRPr="00A971A5" w14:paraId="2E6C10DE" w14:textId="77777777" w:rsidTr="00B26009">
        <w:trPr>
          <w:trHeight w:val="409"/>
        </w:trPr>
        <w:tc>
          <w:tcPr>
            <w:tcW w:w="7020" w:type="dxa"/>
          </w:tcPr>
          <w:p w14:paraId="4825F0CE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971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60" w:type="dxa"/>
          </w:tcPr>
          <w:p w14:paraId="7293E2AE" w14:textId="77777777" w:rsidR="0040270A" w:rsidRPr="00A971A5" w:rsidRDefault="0040270A" w:rsidP="00B260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0270A" w:rsidRPr="00A971A5" w14:paraId="1C1C6534" w14:textId="77777777" w:rsidTr="00B26009">
        <w:trPr>
          <w:trHeight w:val="409"/>
        </w:trPr>
        <w:tc>
          <w:tcPr>
            <w:tcW w:w="7020" w:type="dxa"/>
          </w:tcPr>
          <w:p w14:paraId="02CFDE9B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7B9B9E7F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36,163</w:t>
            </w:r>
          </w:p>
        </w:tc>
      </w:tr>
      <w:tr w:rsidR="0040270A" w:rsidRPr="00A971A5" w14:paraId="4AB71EFF" w14:textId="77777777" w:rsidTr="00B26009">
        <w:trPr>
          <w:trHeight w:val="409"/>
        </w:trPr>
        <w:tc>
          <w:tcPr>
            <w:tcW w:w="7020" w:type="dxa"/>
          </w:tcPr>
          <w:p w14:paraId="08633810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16A6BD1" w14:textId="77777777" w:rsidR="0040270A" w:rsidRPr="00A971A5" w:rsidRDefault="0040270A" w:rsidP="00B260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70A" w:rsidRPr="00A971A5" w14:paraId="56322840" w14:textId="77777777" w:rsidTr="00B26009">
        <w:trPr>
          <w:trHeight w:val="409"/>
        </w:trPr>
        <w:tc>
          <w:tcPr>
            <w:tcW w:w="7020" w:type="dxa"/>
          </w:tcPr>
          <w:p w14:paraId="6E2CEFF4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0" w:type="dxa"/>
          </w:tcPr>
          <w:p w14:paraId="4CFE633E" w14:textId="77777777" w:rsidR="0040270A" w:rsidRPr="00A971A5" w:rsidRDefault="0040270A" w:rsidP="00B260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70A" w:rsidRPr="00A971A5" w14:paraId="4B754F4B" w14:textId="77777777" w:rsidTr="00B26009">
        <w:trPr>
          <w:trHeight w:val="409"/>
        </w:trPr>
        <w:tc>
          <w:tcPr>
            <w:tcW w:w="7020" w:type="dxa"/>
          </w:tcPr>
          <w:p w14:paraId="5D3EFA36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160" w:type="dxa"/>
          </w:tcPr>
          <w:p w14:paraId="5411D716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30,550</w:t>
            </w:r>
          </w:p>
        </w:tc>
      </w:tr>
      <w:tr w:rsidR="0040270A" w:rsidRPr="00A971A5" w14:paraId="52355F0B" w14:textId="77777777" w:rsidTr="00B26009">
        <w:trPr>
          <w:trHeight w:val="371"/>
        </w:trPr>
        <w:tc>
          <w:tcPr>
            <w:tcW w:w="7020" w:type="dxa"/>
          </w:tcPr>
          <w:p w14:paraId="6E6FC417" w14:textId="77777777" w:rsidR="0040270A" w:rsidRPr="00A971A5" w:rsidRDefault="0040270A" w:rsidP="00B2600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50C28A02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182,922</w:t>
            </w:r>
          </w:p>
        </w:tc>
      </w:tr>
      <w:tr w:rsidR="0040270A" w:rsidRPr="00A971A5" w14:paraId="0AD9EB44" w14:textId="77777777" w:rsidTr="00B26009">
        <w:trPr>
          <w:trHeight w:val="371"/>
        </w:trPr>
        <w:tc>
          <w:tcPr>
            <w:tcW w:w="7020" w:type="dxa"/>
          </w:tcPr>
          <w:p w14:paraId="648C0D8C" w14:textId="77777777" w:rsidR="0040270A" w:rsidRPr="00A971A5" w:rsidRDefault="0040270A" w:rsidP="00B2600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</w:tcPr>
          <w:p w14:paraId="6BF0AAEB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40270A" w:rsidRPr="009736FB" w14:paraId="79A31CBD" w14:textId="77777777" w:rsidTr="00B26009">
        <w:trPr>
          <w:trHeight w:val="208"/>
        </w:trPr>
        <w:tc>
          <w:tcPr>
            <w:tcW w:w="7020" w:type="dxa"/>
          </w:tcPr>
          <w:p w14:paraId="652346C6" w14:textId="77777777" w:rsidR="0040270A" w:rsidRPr="009736FB" w:rsidRDefault="0040270A" w:rsidP="00B2600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55F072E" w14:textId="77777777" w:rsidR="0040270A" w:rsidRPr="009736FB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226,922</w:t>
            </w:r>
          </w:p>
        </w:tc>
      </w:tr>
    </w:tbl>
    <w:p w14:paraId="721B84C9" w14:textId="454D9E36" w:rsidR="0040270A" w:rsidRDefault="0040270A" w:rsidP="0089318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F85201">
        <w:rPr>
          <w:rFonts w:asciiTheme="majorBidi" w:hAnsiTheme="majorBidi" w:cstheme="majorBidi" w:hint="cs"/>
          <w:b/>
          <w:bCs/>
          <w:sz w:val="30"/>
          <w:szCs w:val="30"/>
          <w:cs/>
        </w:rPr>
        <w:t>ห</w:t>
      </w:r>
      <w:r w:rsidR="00A97C61">
        <w:rPr>
          <w:rFonts w:asciiTheme="majorBidi" w:hAnsiTheme="majorBidi" w:cstheme="majorBidi" w:hint="cs"/>
          <w:b/>
          <w:bCs/>
          <w:sz w:val="30"/>
          <w:szCs w:val="30"/>
          <w:cs/>
        </w:rPr>
        <w:t>ต</w:t>
      </w:r>
      <w:r w:rsidR="00DD09C0">
        <w:rPr>
          <w:rFonts w:asciiTheme="majorBidi" w:hAnsiTheme="majorBidi" w:cstheme="majorBidi" w:hint="cs"/>
          <w:b/>
          <w:bCs/>
          <w:sz w:val="30"/>
          <w:szCs w:val="30"/>
          <w:cs/>
        </w:rPr>
        <w:t>ุ</w:t>
      </w:r>
      <w:r w:rsidR="00A97C61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การณ์ภายหลังรอบระยะเวลารายงาน</w:t>
      </w:r>
    </w:p>
    <w:p w14:paraId="0E86AF8A" w14:textId="77777777" w:rsidR="00F85201" w:rsidRDefault="00F85201" w:rsidP="00F8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557510" w14:textId="71D48A36" w:rsidR="001065B1" w:rsidRDefault="00A97C61" w:rsidP="00F8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97C6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E0E6F">
        <w:rPr>
          <w:rFonts w:asciiTheme="majorBidi" w:hAnsiTheme="majorBidi" w:cstheme="majorBidi"/>
          <w:sz w:val="30"/>
          <w:szCs w:val="30"/>
        </w:rPr>
        <w:t>14</w:t>
      </w:r>
      <w:r w:rsidRPr="00A97C61">
        <w:rPr>
          <w:rFonts w:asciiTheme="majorBidi" w:hAnsiTheme="majorBidi" w:cstheme="majorBidi"/>
          <w:sz w:val="30"/>
          <w:szCs w:val="30"/>
        </w:rPr>
        <w:t xml:space="preserve"> </w:t>
      </w:r>
      <w:r w:rsidR="00EF0277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A97C61">
        <w:rPr>
          <w:rFonts w:asciiTheme="majorBidi" w:hAnsiTheme="majorBidi" w:cstheme="majorBidi"/>
          <w:sz w:val="30"/>
          <w:szCs w:val="30"/>
        </w:rPr>
        <w:t>256</w:t>
      </w:r>
      <w:r w:rsidR="00EF0277">
        <w:rPr>
          <w:rFonts w:asciiTheme="majorBidi" w:hAnsiTheme="majorBidi" w:cstheme="majorBidi"/>
          <w:sz w:val="30"/>
          <w:szCs w:val="30"/>
        </w:rPr>
        <w:t>8</w:t>
      </w:r>
      <w:r w:rsidRPr="00A97C61">
        <w:rPr>
          <w:rFonts w:asciiTheme="majorBidi" w:hAnsiTheme="majorBidi" w:cstheme="majorBidi"/>
          <w:sz w:val="30"/>
          <w:szCs w:val="30"/>
        </w:rPr>
        <w:t xml:space="preserve"> </w:t>
      </w:r>
      <w:r w:rsidRPr="00A97C61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ที่ประชุมคณะกรรมการของบริษัทได้มีมติอนุมัติเรื่อง</w:t>
      </w:r>
      <w:r w:rsidR="00EF0277" w:rsidRPr="00EF0277">
        <w:rPr>
          <w:rFonts w:asciiTheme="majorBidi" w:hAnsiTheme="majorBidi" w:cstheme="majorBidi"/>
          <w:sz w:val="30"/>
          <w:szCs w:val="30"/>
          <w:cs/>
        </w:rPr>
        <w:t>การจัดสรรกำไรเป็นเงินปันผลระหว่างกาล</w:t>
      </w:r>
      <w:r w:rsidR="00CA1CD8" w:rsidRPr="00CA1CD8">
        <w:rPr>
          <w:rFonts w:asciiTheme="majorBidi" w:hAnsiTheme="majorBidi" w:cs="Angsana New" w:hint="cs"/>
          <w:sz w:val="30"/>
          <w:szCs w:val="30"/>
          <w:cs/>
        </w:rPr>
        <w:t>จากกำไรสุทธิหลังหักภาษีเงินได้สำหรับงวดหกเดือนสิ้นสุดวันที่</w:t>
      </w:r>
      <w:r w:rsidR="00CA1CD8" w:rsidRPr="00CA1C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A1CD8">
        <w:rPr>
          <w:rFonts w:asciiTheme="majorBidi" w:hAnsiTheme="majorBidi" w:cs="Angsana New"/>
          <w:sz w:val="30"/>
          <w:szCs w:val="30"/>
        </w:rPr>
        <w:t>30</w:t>
      </w:r>
      <w:r w:rsidR="00CA1CD8" w:rsidRPr="00CA1C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A1CD8" w:rsidRPr="00CA1CD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CA1CD8" w:rsidRPr="00CA1C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A1CD8">
        <w:rPr>
          <w:rFonts w:asciiTheme="majorBidi" w:hAnsiTheme="majorBidi" w:cs="Angsana New"/>
          <w:sz w:val="30"/>
          <w:szCs w:val="30"/>
        </w:rPr>
        <w:t xml:space="preserve">2568 </w:t>
      </w:r>
      <w:r w:rsidR="00EF0277" w:rsidRPr="00EF0277">
        <w:rPr>
          <w:rFonts w:asciiTheme="majorBidi" w:hAnsiTheme="majorBidi" w:cstheme="majorBidi"/>
          <w:sz w:val="30"/>
          <w:szCs w:val="30"/>
          <w:cs/>
        </w:rPr>
        <w:t>ใน</w:t>
      </w:r>
      <w:r w:rsidR="00EF0277" w:rsidRPr="0082405D">
        <w:rPr>
          <w:rFonts w:asciiTheme="majorBidi" w:hAnsiTheme="majorBidi" w:cstheme="majorBidi"/>
          <w:sz w:val="30"/>
          <w:szCs w:val="30"/>
          <w:cs/>
        </w:rPr>
        <w:t xml:space="preserve">อัตราหุ้นละ </w:t>
      </w:r>
      <w:r w:rsidR="00EF0277" w:rsidRPr="0082405D">
        <w:rPr>
          <w:rFonts w:asciiTheme="majorBidi" w:hAnsiTheme="majorBidi" w:cstheme="majorBidi"/>
          <w:sz w:val="30"/>
          <w:szCs w:val="30"/>
        </w:rPr>
        <w:t>0.</w:t>
      </w:r>
      <w:r w:rsidR="003E0E6F" w:rsidRPr="0082405D">
        <w:rPr>
          <w:rFonts w:asciiTheme="majorBidi" w:hAnsiTheme="majorBidi" w:cstheme="majorBidi"/>
          <w:sz w:val="30"/>
          <w:szCs w:val="30"/>
        </w:rPr>
        <w:t>55</w:t>
      </w:r>
      <w:r w:rsidR="00EF0277" w:rsidRPr="0082405D">
        <w:rPr>
          <w:rFonts w:asciiTheme="majorBidi" w:hAnsiTheme="majorBidi" w:cstheme="majorBidi"/>
          <w:sz w:val="30"/>
          <w:szCs w:val="30"/>
        </w:rPr>
        <w:t xml:space="preserve"> </w:t>
      </w:r>
      <w:r w:rsidR="00EF0277" w:rsidRPr="0082405D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="00EF0277" w:rsidRPr="0082405D">
        <w:rPr>
          <w:rFonts w:asciiTheme="majorBidi" w:hAnsiTheme="majorBidi" w:cstheme="majorBidi"/>
          <w:sz w:val="30"/>
          <w:szCs w:val="30"/>
        </w:rPr>
        <w:t xml:space="preserve"> 7</w:t>
      </w:r>
      <w:r w:rsidR="003E0E6F" w:rsidRPr="0082405D">
        <w:rPr>
          <w:rFonts w:asciiTheme="majorBidi" w:hAnsiTheme="majorBidi" w:cstheme="majorBidi"/>
          <w:sz w:val="30"/>
          <w:szCs w:val="30"/>
        </w:rPr>
        <w:t>15</w:t>
      </w:r>
      <w:r w:rsidR="00EF0277" w:rsidRPr="0082405D">
        <w:rPr>
          <w:rFonts w:asciiTheme="majorBidi" w:hAnsiTheme="majorBidi" w:cstheme="majorBidi"/>
          <w:sz w:val="30"/>
          <w:szCs w:val="30"/>
        </w:rPr>
        <w:t xml:space="preserve"> </w:t>
      </w:r>
      <w:r w:rsidR="00EF0277" w:rsidRPr="0082405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1CD8">
        <w:rPr>
          <w:rFonts w:asciiTheme="majorBidi" w:hAnsiTheme="majorBidi" w:cstheme="majorBidi"/>
          <w:sz w:val="30"/>
          <w:szCs w:val="30"/>
        </w:rPr>
        <w:t xml:space="preserve"> </w:t>
      </w:r>
      <w:r w:rsidR="00EF0277" w:rsidRPr="0082405D">
        <w:rPr>
          <w:rFonts w:asciiTheme="majorBidi" w:hAnsiTheme="majorBidi" w:cstheme="majorBidi"/>
          <w:sz w:val="30"/>
          <w:szCs w:val="30"/>
          <w:cs/>
        </w:rPr>
        <w:t>มีกำหนดจ่ายในวันที่</w:t>
      </w:r>
      <w:r w:rsidR="003A7072" w:rsidRPr="008240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E0E6F" w:rsidRPr="0082405D">
        <w:rPr>
          <w:rFonts w:asciiTheme="majorBidi" w:hAnsiTheme="majorBidi" w:cstheme="majorBidi"/>
          <w:sz w:val="30"/>
          <w:szCs w:val="30"/>
        </w:rPr>
        <w:t>11</w:t>
      </w:r>
      <w:r w:rsidR="00EF0277" w:rsidRPr="0082405D">
        <w:rPr>
          <w:rFonts w:asciiTheme="majorBidi" w:hAnsiTheme="majorBidi" w:cstheme="majorBidi"/>
          <w:sz w:val="30"/>
          <w:szCs w:val="30"/>
        </w:rPr>
        <w:t xml:space="preserve"> </w:t>
      </w:r>
      <w:r w:rsidR="003E0E6F" w:rsidRPr="0082405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F0277" w:rsidRPr="00EF02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0277" w:rsidRPr="00EF0277">
        <w:rPr>
          <w:rFonts w:asciiTheme="majorBidi" w:hAnsiTheme="majorBidi" w:cstheme="majorBidi"/>
          <w:sz w:val="30"/>
          <w:szCs w:val="30"/>
        </w:rPr>
        <w:t>256</w:t>
      </w:r>
      <w:r w:rsidR="00EF0277">
        <w:rPr>
          <w:rFonts w:asciiTheme="majorBidi" w:hAnsiTheme="majorBidi" w:cstheme="majorBidi"/>
          <w:sz w:val="30"/>
          <w:szCs w:val="30"/>
        </w:rPr>
        <w:t>8</w:t>
      </w:r>
    </w:p>
    <w:p w14:paraId="05166EF6" w14:textId="7929E993" w:rsidR="008B107C" w:rsidRPr="00F9195A" w:rsidRDefault="008B107C" w:rsidP="00E86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B9B2B8A" w14:textId="7CD03DDD" w:rsidR="008B107C" w:rsidRDefault="008B107C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564036E7" w14:textId="77777777" w:rsidR="001B7F03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02FB5D2B" w14:textId="77777777" w:rsidR="001B7F03" w:rsidRPr="002F2911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sectPr w:rsidR="001B7F03" w:rsidRPr="002F2911" w:rsidSect="00FB55E2"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3C4E9" w14:textId="77777777" w:rsidR="007F0B77" w:rsidRDefault="007F0B77" w:rsidP="004956B4">
      <w:r>
        <w:separator/>
      </w:r>
    </w:p>
  </w:endnote>
  <w:endnote w:type="continuationSeparator" w:id="0">
    <w:p w14:paraId="20D0B697" w14:textId="77777777" w:rsidR="007F0B77" w:rsidRDefault="007F0B7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584281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9121E52" w14:textId="77777777" w:rsidR="004C200E" w:rsidRPr="00570C48" w:rsidRDefault="004C200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2863" w14:textId="77777777" w:rsidR="00B466E2" w:rsidRPr="00E57DE8" w:rsidRDefault="00B466E2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E6014BD" w14:textId="77777777" w:rsidR="00B466E2" w:rsidRPr="00AE75D6" w:rsidRDefault="00B466E2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E0F34" w14:textId="77777777" w:rsidR="007F0B77" w:rsidRDefault="007F0B77" w:rsidP="004956B4">
      <w:r>
        <w:separator/>
      </w:r>
    </w:p>
  </w:footnote>
  <w:footnote w:type="continuationSeparator" w:id="0">
    <w:p w14:paraId="159BB752" w14:textId="77777777" w:rsidR="007F0B77" w:rsidRDefault="007F0B7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09F7" w14:textId="77777777" w:rsidR="004C200E" w:rsidRDefault="004C200E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03B159B" w14:textId="77777777" w:rsidR="004C200E" w:rsidRDefault="004C200E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F642D23" w14:textId="2825A667" w:rsidR="00750A6D" w:rsidRPr="00B755EC" w:rsidRDefault="00750A6D" w:rsidP="00750A6D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C20EC6D" w14:textId="77777777" w:rsidR="004C200E" w:rsidRPr="00A65EF6" w:rsidRDefault="004C200E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270AD" w14:textId="77777777" w:rsidR="00EB7527" w:rsidRDefault="00EB7527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6598380" w14:textId="77777777" w:rsidR="00EB7527" w:rsidRDefault="00EB7527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A323F85" w14:textId="0F30B70B" w:rsidR="00750A6D" w:rsidRPr="00B755EC" w:rsidRDefault="00750A6D" w:rsidP="00750A6D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3AC5AF4" w14:textId="77777777" w:rsidR="00F34536" w:rsidRPr="00A65EF6" w:rsidRDefault="00F34536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9DBA" w14:textId="77777777" w:rsidR="00EB7527" w:rsidRDefault="00EB7527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286A065" w14:textId="77777777" w:rsidR="00EB7527" w:rsidRDefault="00EB7527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7FB8DFE" w14:textId="77777777" w:rsidR="00750A6D" w:rsidRPr="00B755EC" w:rsidRDefault="00750A6D" w:rsidP="00750A6D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45F26C9" w14:textId="77777777" w:rsidR="00715056" w:rsidRPr="00A65EF6" w:rsidRDefault="00715056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28579A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4E22E06"/>
    <w:multiLevelType w:val="multilevel"/>
    <w:tmpl w:val="0576CEF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14"/>
  </w:num>
  <w:num w:numId="12" w16cid:durableId="736395051">
    <w:abstractNumId w:val="12"/>
  </w:num>
  <w:num w:numId="13" w16cid:durableId="29189926">
    <w:abstractNumId w:val="17"/>
  </w:num>
  <w:num w:numId="14" w16cid:durableId="260529232">
    <w:abstractNumId w:val="13"/>
  </w:num>
  <w:num w:numId="15" w16cid:durableId="529610153">
    <w:abstractNumId w:val="15"/>
  </w:num>
  <w:num w:numId="16" w16cid:durableId="392234781">
    <w:abstractNumId w:val="19"/>
  </w:num>
  <w:num w:numId="17" w16cid:durableId="924654048">
    <w:abstractNumId w:val="20"/>
  </w:num>
  <w:num w:numId="18" w16cid:durableId="298658120">
    <w:abstractNumId w:val="16"/>
  </w:num>
  <w:num w:numId="19" w16cid:durableId="814033687">
    <w:abstractNumId w:val="18"/>
  </w:num>
  <w:num w:numId="20" w16cid:durableId="613564597">
    <w:abstractNumId w:val="11"/>
  </w:num>
  <w:num w:numId="21" w16cid:durableId="200828897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CB3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9BD"/>
    <w:rsid w:val="00010EA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2F1D"/>
    <w:rsid w:val="0002317C"/>
    <w:rsid w:val="00023951"/>
    <w:rsid w:val="00023BDE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BD8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3F1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5EB8"/>
    <w:rsid w:val="0005634A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511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DA7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701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3E3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77E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65B1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3EF3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250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6A1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2FA0"/>
    <w:rsid w:val="00133143"/>
    <w:rsid w:val="0013336A"/>
    <w:rsid w:val="00133404"/>
    <w:rsid w:val="0013344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6FBF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6BC"/>
    <w:rsid w:val="001478A7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0A49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279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7E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4D6C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384"/>
    <w:rsid w:val="002225FF"/>
    <w:rsid w:val="00222A26"/>
    <w:rsid w:val="00223252"/>
    <w:rsid w:val="00223312"/>
    <w:rsid w:val="0022343F"/>
    <w:rsid w:val="00224625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AB4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8EF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085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CE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477E"/>
    <w:rsid w:val="002C5664"/>
    <w:rsid w:val="002C5A5E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DA4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62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054"/>
    <w:rsid w:val="0030751A"/>
    <w:rsid w:val="00307563"/>
    <w:rsid w:val="00310495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752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BF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603F0"/>
    <w:rsid w:val="00360A7E"/>
    <w:rsid w:val="00360EF8"/>
    <w:rsid w:val="00360F90"/>
    <w:rsid w:val="00361294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5BCF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072"/>
    <w:rsid w:val="003A7106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C7986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0E6F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C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70A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4F50"/>
    <w:rsid w:val="004056DB"/>
    <w:rsid w:val="0040589D"/>
    <w:rsid w:val="004062EF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8C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D33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883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360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06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9B6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812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4D8F"/>
    <w:rsid w:val="004F514A"/>
    <w:rsid w:val="004F5C51"/>
    <w:rsid w:val="004F63D5"/>
    <w:rsid w:val="004F705E"/>
    <w:rsid w:val="004F778B"/>
    <w:rsid w:val="004F7C0F"/>
    <w:rsid w:val="00500015"/>
    <w:rsid w:val="005003CA"/>
    <w:rsid w:val="0050044A"/>
    <w:rsid w:val="0050076D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613"/>
    <w:rsid w:val="00505AE5"/>
    <w:rsid w:val="005069A7"/>
    <w:rsid w:val="00506DBC"/>
    <w:rsid w:val="00506E3E"/>
    <w:rsid w:val="005075F0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170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1F5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034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29F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53"/>
    <w:rsid w:val="00581F7E"/>
    <w:rsid w:val="00582551"/>
    <w:rsid w:val="00582580"/>
    <w:rsid w:val="005826F3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5FA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77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734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CED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580F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0AFC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0DF8"/>
    <w:rsid w:val="006117E4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3F4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320"/>
    <w:rsid w:val="006847C5"/>
    <w:rsid w:val="00684C56"/>
    <w:rsid w:val="00684CB1"/>
    <w:rsid w:val="00684D93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3A0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93D"/>
    <w:rsid w:val="006D4E38"/>
    <w:rsid w:val="006D599B"/>
    <w:rsid w:val="006D6726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0C70"/>
    <w:rsid w:val="00741636"/>
    <w:rsid w:val="007417DB"/>
    <w:rsid w:val="00741EA9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47F22"/>
    <w:rsid w:val="0075024F"/>
    <w:rsid w:val="007503F3"/>
    <w:rsid w:val="007505CC"/>
    <w:rsid w:val="00750A6D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27"/>
    <w:rsid w:val="00783C89"/>
    <w:rsid w:val="0078414B"/>
    <w:rsid w:val="007849C5"/>
    <w:rsid w:val="00784C6B"/>
    <w:rsid w:val="007850DF"/>
    <w:rsid w:val="007850F8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811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B64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6FC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980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5DE2"/>
    <w:rsid w:val="007B6258"/>
    <w:rsid w:val="007B62E1"/>
    <w:rsid w:val="007B63E5"/>
    <w:rsid w:val="007B6496"/>
    <w:rsid w:val="007B7308"/>
    <w:rsid w:val="007B760A"/>
    <w:rsid w:val="007B7B41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2E1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B77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3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05D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9AB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0716"/>
    <w:rsid w:val="008813C4"/>
    <w:rsid w:val="00881450"/>
    <w:rsid w:val="00881FC4"/>
    <w:rsid w:val="0088278E"/>
    <w:rsid w:val="00882A72"/>
    <w:rsid w:val="00882F73"/>
    <w:rsid w:val="00883312"/>
    <w:rsid w:val="00883957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18A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07C"/>
    <w:rsid w:val="008B1684"/>
    <w:rsid w:val="008B168F"/>
    <w:rsid w:val="008B1AE7"/>
    <w:rsid w:val="008B1C36"/>
    <w:rsid w:val="008B1F97"/>
    <w:rsid w:val="008B218A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CA6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A1F"/>
    <w:rsid w:val="008E3B2A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48E0"/>
    <w:rsid w:val="008F515B"/>
    <w:rsid w:val="008F53BE"/>
    <w:rsid w:val="008F56FE"/>
    <w:rsid w:val="008F58E8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07BAE"/>
    <w:rsid w:val="00907E6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2EE2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77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23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4D56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AF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91F"/>
    <w:rsid w:val="00934E7C"/>
    <w:rsid w:val="0093519D"/>
    <w:rsid w:val="009354B6"/>
    <w:rsid w:val="009355A4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A6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34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573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5B0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973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76F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14D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844"/>
    <w:rsid w:val="00A27881"/>
    <w:rsid w:val="00A27A64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57FD5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06D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979"/>
    <w:rsid w:val="00A97C61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2D6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32F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8D"/>
    <w:rsid w:val="00B267C3"/>
    <w:rsid w:val="00B267EE"/>
    <w:rsid w:val="00B26835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0B3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6E2"/>
    <w:rsid w:val="00B468CA"/>
    <w:rsid w:val="00B46BA0"/>
    <w:rsid w:val="00B46D60"/>
    <w:rsid w:val="00B47249"/>
    <w:rsid w:val="00B47546"/>
    <w:rsid w:val="00B475BF"/>
    <w:rsid w:val="00B47906"/>
    <w:rsid w:val="00B47A2A"/>
    <w:rsid w:val="00B47B24"/>
    <w:rsid w:val="00B47BEA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1ACC"/>
    <w:rsid w:val="00B621C7"/>
    <w:rsid w:val="00B6288A"/>
    <w:rsid w:val="00B62B8A"/>
    <w:rsid w:val="00B63A3C"/>
    <w:rsid w:val="00B63F9F"/>
    <w:rsid w:val="00B640A4"/>
    <w:rsid w:val="00B643A4"/>
    <w:rsid w:val="00B64AD0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246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29E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73D"/>
    <w:rsid w:val="00BA1A55"/>
    <w:rsid w:val="00BA1D70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B6F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75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33B"/>
    <w:rsid w:val="00BD0538"/>
    <w:rsid w:val="00BD075C"/>
    <w:rsid w:val="00BD0819"/>
    <w:rsid w:val="00BD0D0F"/>
    <w:rsid w:val="00BD15AC"/>
    <w:rsid w:val="00BD15E1"/>
    <w:rsid w:val="00BD1999"/>
    <w:rsid w:val="00BD1C11"/>
    <w:rsid w:val="00BD2216"/>
    <w:rsid w:val="00BD23A4"/>
    <w:rsid w:val="00BD2A90"/>
    <w:rsid w:val="00BD2B6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E7FAB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2A13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200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2C31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2D9E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150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55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C20"/>
    <w:rsid w:val="00C45C85"/>
    <w:rsid w:val="00C460D1"/>
    <w:rsid w:val="00C46B25"/>
    <w:rsid w:val="00C46E60"/>
    <w:rsid w:val="00C46ECB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35F"/>
    <w:rsid w:val="00C544DE"/>
    <w:rsid w:val="00C54615"/>
    <w:rsid w:val="00C54DB1"/>
    <w:rsid w:val="00C54F2C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9FD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4DF"/>
    <w:rsid w:val="00C73790"/>
    <w:rsid w:val="00C73A3B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CD8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84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91B"/>
    <w:rsid w:val="00CB3C29"/>
    <w:rsid w:val="00CB3F94"/>
    <w:rsid w:val="00CB40EF"/>
    <w:rsid w:val="00CB419C"/>
    <w:rsid w:val="00CB44AE"/>
    <w:rsid w:val="00CB47DE"/>
    <w:rsid w:val="00CB4B29"/>
    <w:rsid w:val="00CB5040"/>
    <w:rsid w:val="00CB51A6"/>
    <w:rsid w:val="00CB555B"/>
    <w:rsid w:val="00CB5F37"/>
    <w:rsid w:val="00CB6164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8F1"/>
    <w:rsid w:val="00CD0BEE"/>
    <w:rsid w:val="00CD0BF8"/>
    <w:rsid w:val="00CD0E3F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834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8EE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09EE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C0E"/>
    <w:rsid w:val="00D04EB2"/>
    <w:rsid w:val="00D055AB"/>
    <w:rsid w:val="00D05F4A"/>
    <w:rsid w:val="00D069BE"/>
    <w:rsid w:val="00D06A54"/>
    <w:rsid w:val="00D06BE4"/>
    <w:rsid w:val="00D07010"/>
    <w:rsid w:val="00D07181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92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346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594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0A0"/>
    <w:rsid w:val="00D42184"/>
    <w:rsid w:val="00D42254"/>
    <w:rsid w:val="00D4229F"/>
    <w:rsid w:val="00D42470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197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416B"/>
    <w:rsid w:val="00D845C1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9C0"/>
    <w:rsid w:val="00DD0D78"/>
    <w:rsid w:val="00DD113D"/>
    <w:rsid w:val="00DD115A"/>
    <w:rsid w:val="00DD1251"/>
    <w:rsid w:val="00DD16ED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1E8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0D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5D71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07B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8CC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9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4A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2EDA"/>
    <w:rsid w:val="00EB3480"/>
    <w:rsid w:val="00EB36F1"/>
    <w:rsid w:val="00EB3A49"/>
    <w:rsid w:val="00EB3F02"/>
    <w:rsid w:val="00EB458A"/>
    <w:rsid w:val="00EB479D"/>
    <w:rsid w:val="00EB5197"/>
    <w:rsid w:val="00EB53DB"/>
    <w:rsid w:val="00EB5DBD"/>
    <w:rsid w:val="00EB5DC5"/>
    <w:rsid w:val="00EB5FCE"/>
    <w:rsid w:val="00EB6401"/>
    <w:rsid w:val="00EB6591"/>
    <w:rsid w:val="00EB6C05"/>
    <w:rsid w:val="00EB7277"/>
    <w:rsid w:val="00EB74E9"/>
    <w:rsid w:val="00EB7527"/>
    <w:rsid w:val="00EB7C96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277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547"/>
    <w:rsid w:val="00F028BC"/>
    <w:rsid w:val="00F02ECF"/>
    <w:rsid w:val="00F02F88"/>
    <w:rsid w:val="00F02FD2"/>
    <w:rsid w:val="00F036A1"/>
    <w:rsid w:val="00F0394D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AE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01"/>
    <w:rsid w:val="00F852F8"/>
    <w:rsid w:val="00F8548C"/>
    <w:rsid w:val="00F85704"/>
    <w:rsid w:val="00F85CC7"/>
    <w:rsid w:val="00F85FAA"/>
    <w:rsid w:val="00F86228"/>
    <w:rsid w:val="00F86407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7E2"/>
    <w:rsid w:val="00F9195A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4FF8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03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698E"/>
    <w:rsid w:val="00FB729D"/>
    <w:rsid w:val="00FB737D"/>
    <w:rsid w:val="00FB75EB"/>
    <w:rsid w:val="00FB764C"/>
    <w:rsid w:val="00FB78A7"/>
    <w:rsid w:val="00FB790F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BE1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7CF3CB2-61F0-4E60-80DE-CD0492D55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9B858-E5E1-429B-ADBF-F3777109AAC7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05716746-add9-412a-97a9-1b5167d151a3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sharepoint/v3"/>
    <ds:schemaRef ds:uri="4243d5be-521d-4052-81ca-f0f31ea6f2da"/>
    <ds:schemaRef ds:uri="f6ba49b0-bcda-4796-8236-5b5cc1493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530</TotalTime>
  <Pages>12</Pages>
  <Words>1850</Words>
  <Characters>8254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tadsong_h22</dc:creator>
  <cp:keywords/>
  <dc:description/>
  <cp:lastModifiedBy>Kornsiri, Chongaksorn</cp:lastModifiedBy>
  <cp:revision>91</cp:revision>
  <cp:lastPrinted>2025-08-05T10:13:00Z</cp:lastPrinted>
  <dcterms:created xsi:type="dcterms:W3CDTF">2025-05-02T08:19:00Z</dcterms:created>
  <dcterms:modified xsi:type="dcterms:W3CDTF">2025-08-13T02:52:00Z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