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270"/>
        <w:gridCol w:w="7864"/>
      </w:tblGrid>
      <w:tr w:rsidR="007B3E08" w:rsidRPr="00A15B55" w14:paraId="4FCB0AE3" w14:textId="77777777">
        <w:trPr>
          <w:tblHeader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2496E92" w14:textId="77777777" w:rsidR="007B3E08" w:rsidRPr="00A15B55" w:rsidRDefault="007B3E08" w:rsidP="00EF02D2">
            <w:pPr>
              <w:rPr>
                <w:rFonts w:hint="eastAsia"/>
                <w:b/>
                <w:bCs/>
                <w:sz w:val="28"/>
              </w:rPr>
            </w:pPr>
            <w:r w:rsidRPr="00A15B55">
              <w:rPr>
                <w:rFonts w:hint="cs"/>
                <w:b/>
                <w:bCs/>
                <w:sz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3CEB4" w14:textId="77777777" w:rsidR="007B3E08" w:rsidRPr="00A15B55" w:rsidRDefault="007B3E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4" w:type="dxa"/>
            <w:tcBorders>
              <w:top w:val="nil"/>
              <w:left w:val="nil"/>
              <w:bottom w:val="nil"/>
              <w:right w:val="nil"/>
            </w:tcBorders>
          </w:tcPr>
          <w:p w14:paraId="26BD8604" w14:textId="77777777" w:rsidR="007B3E08" w:rsidRPr="00A15B55" w:rsidRDefault="007B3E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15B55">
              <w:rPr>
                <w:rFonts w:ascii="Angsana New" w:hAnsi="Angsana New" w:cs="Angsana New" w:hint="cs"/>
                <w:sz w:val="28"/>
                <w:szCs w:val="28"/>
                <w:cs/>
              </w:rPr>
              <w:t>สารบัญ</w:t>
            </w:r>
          </w:p>
        </w:tc>
      </w:tr>
      <w:tr w:rsidR="007B3E08" w:rsidRPr="00A15B55" w14:paraId="3B156E69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05699649" w14:textId="77777777" w:rsidR="007B3E08" w:rsidRPr="00A15B55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EB73447" w14:textId="77777777" w:rsidR="007B3E08" w:rsidRPr="00A15B55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155D65C2" w14:textId="77777777" w:rsidR="007B3E08" w:rsidRPr="00A15B55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7B3E08" w:rsidRPr="00A15B55" w14:paraId="4496AFFC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40398F0E" w14:textId="77777777" w:rsidR="007B3E08" w:rsidRPr="00A15B55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B31EEEA" w14:textId="77777777" w:rsidR="007B3E08" w:rsidRPr="00A15B55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45A77740" w14:textId="233F517F" w:rsidR="007B3E08" w:rsidRPr="00A15B55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823C0A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ข้อมูลทาง</w:t>
            </w: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การเงินระหว่างกาล</w:t>
            </w:r>
          </w:p>
        </w:tc>
      </w:tr>
      <w:tr w:rsidR="007B3E08" w:rsidRPr="00A15B55" w14:paraId="4D9FCDAA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63EA394D" w14:textId="77777777" w:rsidR="007B3E08" w:rsidRPr="00A15B55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BA52840" w14:textId="77777777" w:rsidR="007B3E08" w:rsidRPr="00A15B55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7A05DA97" w14:textId="77777777" w:rsidR="007B3E08" w:rsidRPr="00A15B55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นโยบายการบัญชีที่มีสาระสำคัญ</w:t>
            </w:r>
          </w:p>
        </w:tc>
      </w:tr>
      <w:tr w:rsidR="007B3E08" w:rsidRPr="00A15B55" w14:paraId="452A6494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06A1C183" w14:textId="77777777" w:rsidR="007B3E08" w:rsidRPr="00A15B55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6896E66" w14:textId="77777777" w:rsidR="007B3E08" w:rsidRPr="00A15B55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615CEE2F" w14:textId="77777777" w:rsidR="007B3E08" w:rsidRPr="00A15B55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การดำเนินงานต่อเนื่อง</w:t>
            </w:r>
          </w:p>
        </w:tc>
      </w:tr>
      <w:tr w:rsidR="007B3E08" w:rsidRPr="00A15B55" w14:paraId="3BC93457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06616400" w14:textId="77777777" w:rsidR="007B3E08" w:rsidRPr="00A15B55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1460C7F" w14:textId="77777777" w:rsidR="007B3E08" w:rsidRPr="00A15B55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575A3C54" w14:textId="77777777" w:rsidR="007B3E08" w:rsidRPr="00A15B55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รายการธุรกิจกับบุคคลหรือกิจการที่เกี่ยวข้องกัน</w:t>
            </w:r>
          </w:p>
        </w:tc>
      </w:tr>
      <w:tr w:rsidR="000A2C91" w:rsidRPr="00A15B55" w14:paraId="628D2D82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30E9AE92" w14:textId="77777777" w:rsidR="000A2C91" w:rsidRPr="00A15B55" w:rsidRDefault="000A2C91" w:rsidP="000A2C91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FDADD06" w14:textId="77777777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5A5DFBAE" w14:textId="4D77EC94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0A2C91" w:rsidRPr="00A15B55" w14:paraId="2455755D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5D17B243" w14:textId="77777777" w:rsidR="000A2C91" w:rsidRPr="00A15B55" w:rsidRDefault="000A2C91" w:rsidP="000A2C91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11E8C9A" w14:textId="77777777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3C04EF19" w14:textId="18605919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สินทรัพย์ที่เกิดจากสัญญาและหนี้สินที่เกิดจากสัญญา</w:t>
            </w:r>
          </w:p>
        </w:tc>
      </w:tr>
      <w:tr w:rsidR="000A2C91" w:rsidRPr="00A15B55" w14:paraId="7F2A3EBB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7D843E1C" w14:textId="77777777" w:rsidR="000A2C91" w:rsidRPr="00A15B55" w:rsidRDefault="000A2C91" w:rsidP="000A2C91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54FA365" w14:textId="77777777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6B3C30D5" w14:textId="0F7092F5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เงินให้กู้ยืมระยะสั้นและเงินให้กู้ยืมระยะยาว</w:t>
            </w:r>
          </w:p>
        </w:tc>
      </w:tr>
      <w:tr w:rsidR="000A2C91" w:rsidRPr="00A15B55" w14:paraId="2EDD2B94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2B586BF" w14:textId="77777777" w:rsidR="000A2C91" w:rsidRPr="00A15B55" w:rsidRDefault="000A2C91" w:rsidP="000A2C91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8FEF5C6" w14:textId="77777777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48278319" w14:textId="7CE12E7F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0A2C91" w:rsidRPr="00A15B55" w14:paraId="744276D6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75DD89E7" w14:textId="77777777" w:rsidR="000A2C91" w:rsidRPr="00A15B55" w:rsidRDefault="000A2C91" w:rsidP="000A2C91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4F006B83" w14:textId="77777777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5E295F86" w14:textId="53BE6C37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</w:tr>
      <w:tr w:rsidR="000A2C91" w:rsidRPr="00A15B55" w14:paraId="7641A45E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34D5E3CF" w14:textId="77777777" w:rsidR="000A2C91" w:rsidRPr="00A15B55" w:rsidRDefault="000A2C91" w:rsidP="000A2C91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C913D9D" w14:textId="77777777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3AF57977" w14:textId="7E9B0427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</w:tr>
      <w:tr w:rsidR="000A2C91" w:rsidRPr="00A15B55" w14:paraId="473EB0A6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4F4B97B1" w14:textId="77777777" w:rsidR="000A2C91" w:rsidRPr="00A15B55" w:rsidRDefault="000A2C91" w:rsidP="000A2C91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20750B9" w14:textId="77777777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0DB08082" w14:textId="14B5F2C7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เงินฝากสถาบันการเงินที่</w:t>
            </w:r>
            <w:r w:rsidRPr="00A15B5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มี</w:t>
            </w: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ภาระค้ำประกัน</w:t>
            </w:r>
          </w:p>
        </w:tc>
      </w:tr>
      <w:tr w:rsidR="000A2C91" w:rsidRPr="00A15B55" w14:paraId="3FA13B3F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4B0BBDB3" w14:textId="77777777" w:rsidR="000A2C91" w:rsidRPr="00A15B55" w:rsidRDefault="000A2C91" w:rsidP="000A2C91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C795D5D" w14:textId="77777777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76FF6A62" w14:textId="7101A627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0A2C91" w:rsidRPr="00A15B55" w14:paraId="252E2A93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276AAD4A" w14:textId="77777777" w:rsidR="000A2C91" w:rsidRPr="00A15B55" w:rsidRDefault="000A2C91" w:rsidP="000A2C91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286BBB6" w14:textId="77777777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45DC0810" w14:textId="08F6BB06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  <w:tr w:rsidR="000A2C91" w:rsidRPr="00A15B55" w14:paraId="7FD7AE6D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77241E4B" w14:textId="77777777" w:rsidR="000A2C91" w:rsidRPr="00A15B55" w:rsidRDefault="000A2C91" w:rsidP="000A2C91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FAB1BBB" w14:textId="77777777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2253B1C6" w14:textId="2AB40548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0A2C91" w:rsidRPr="00A15B55" w14:paraId="632EEE86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57684FF6" w14:textId="77777777" w:rsidR="000A2C91" w:rsidRPr="00A15B55" w:rsidRDefault="000A2C91" w:rsidP="000A2C91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7D079F1" w14:textId="77777777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73E2E9C4" w14:textId="1DEA78FC" w:rsidR="000A2C91" w:rsidRPr="00A15B55" w:rsidRDefault="000A2C91" w:rsidP="000A2C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2C0E48" w:rsidRPr="00A15B55" w14:paraId="79536822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A81814B" w14:textId="77777777" w:rsidR="002C0E48" w:rsidRPr="00A15B55" w:rsidRDefault="002C0E48" w:rsidP="002C0E48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549E253" w14:textId="77777777" w:rsidR="002C0E48" w:rsidRPr="00A15B55" w:rsidRDefault="002C0E48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2E7C8051" w14:textId="434964E7" w:rsidR="002C0E48" w:rsidRPr="00A15B55" w:rsidRDefault="002C0E48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2C0E48" w:rsidRPr="00A15B55" w14:paraId="1F8CC934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27372958" w14:textId="77777777" w:rsidR="002C0E48" w:rsidRPr="00A15B55" w:rsidRDefault="002C0E48" w:rsidP="002C0E48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A39D855" w14:textId="77777777" w:rsidR="002C0E48" w:rsidRPr="00A15B55" w:rsidRDefault="002C0E48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682CF3AB" w14:textId="24B1183B" w:rsidR="002C0E48" w:rsidRPr="00A15B55" w:rsidRDefault="002C0E48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2C0E48" w:rsidRPr="00A15B55" w14:paraId="06C03BFF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770FA0CF" w14:textId="77777777" w:rsidR="002C0E48" w:rsidRPr="00A15B55" w:rsidRDefault="002C0E48" w:rsidP="002C0E48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D992BFF" w14:textId="77777777" w:rsidR="002C0E48" w:rsidRPr="00A15B55" w:rsidRDefault="002C0E48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6839A6C8" w14:textId="1D229536" w:rsidR="002C0E48" w:rsidRPr="00A15B55" w:rsidRDefault="002C0E48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กำไร (ขาดทุน) ต่อหุ้น</w:t>
            </w:r>
          </w:p>
        </w:tc>
      </w:tr>
      <w:tr w:rsidR="002C0E48" w:rsidRPr="00A15B55" w14:paraId="4F0F7B2E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9F02BC4" w14:textId="77777777" w:rsidR="002C0E48" w:rsidRPr="00A15B55" w:rsidRDefault="002C0E48" w:rsidP="002C0E48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DCBB294" w14:textId="77777777" w:rsidR="002C0E48" w:rsidRPr="00A15B55" w:rsidRDefault="002C0E48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7A8EB054" w14:textId="1DB6C610" w:rsidR="002C0E48" w:rsidRPr="00A15B55" w:rsidRDefault="002C0E48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rtl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ข้อมูลทางการเงินจำแนกตามส่วนงานและการจำแนกรายได้</w:t>
            </w:r>
          </w:p>
        </w:tc>
      </w:tr>
      <w:tr w:rsidR="002C0E48" w:rsidRPr="00A15B55" w14:paraId="64C0144B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FF56682" w14:textId="77777777" w:rsidR="002C0E48" w:rsidRPr="00A15B55" w:rsidRDefault="002C0E48" w:rsidP="002C0E48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46A580E" w14:textId="77777777" w:rsidR="002C0E48" w:rsidRPr="00A15B55" w:rsidRDefault="002C0E48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1EC0C7DC" w14:textId="01CC05A3" w:rsidR="002C0E48" w:rsidRPr="00A15B55" w:rsidRDefault="00BF5F31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การจัดสรรกำไรสะสม</w:t>
            </w:r>
          </w:p>
        </w:tc>
      </w:tr>
      <w:tr w:rsidR="00BF5F31" w:rsidRPr="00A15B55" w14:paraId="557E9B62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9691C70" w14:textId="77777777" w:rsidR="00BF5F31" w:rsidRPr="00A15B55" w:rsidRDefault="00BF5F31" w:rsidP="002C0E48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074B220" w14:textId="77777777" w:rsidR="00BF5F31" w:rsidRPr="00A15B55" w:rsidRDefault="00BF5F31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47E273BB" w14:textId="6351E753" w:rsidR="00BF5F31" w:rsidRPr="00A15B55" w:rsidRDefault="00BF5F31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2C0E48" w:rsidRPr="00A15B55" w14:paraId="019F2E34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37D76520" w14:textId="77777777" w:rsidR="002C0E48" w:rsidRPr="00A15B55" w:rsidRDefault="002C0E48" w:rsidP="002C0E48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D4F5B55" w14:textId="77777777" w:rsidR="002C0E48" w:rsidRPr="00A15B55" w:rsidRDefault="002C0E48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486FBC7F" w14:textId="7D40582F" w:rsidR="002C0E48" w:rsidRPr="00A15B55" w:rsidRDefault="006B03D6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  <w:tr w:rsidR="002C0E48" w:rsidRPr="00A15B55" w14:paraId="40A2C01F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52BC411A" w14:textId="77777777" w:rsidR="002C0E48" w:rsidRPr="00A15B55" w:rsidRDefault="002C0E48" w:rsidP="002C0E48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B1A75D7" w14:textId="77777777" w:rsidR="002C0E48" w:rsidRPr="00A15B55" w:rsidRDefault="002C0E48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61276D8E" w14:textId="38FC897C" w:rsidR="002C0E48" w:rsidRPr="00A15B55" w:rsidRDefault="002C0E48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2C0E48" w:rsidRPr="00A15B55" w14:paraId="12104CBC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3EB12F71" w14:textId="77777777" w:rsidR="002C0E48" w:rsidRPr="00A15B55" w:rsidRDefault="002C0E48" w:rsidP="002C0E48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E75D526" w14:textId="77777777" w:rsidR="002C0E48" w:rsidRPr="00A15B55" w:rsidRDefault="002C0E48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797ED723" w14:textId="05CD837A" w:rsidR="002C0E48" w:rsidRPr="00A15B55" w:rsidRDefault="002C0E48" w:rsidP="002C0E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15B5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</w:tbl>
    <w:p w14:paraId="59E9FA92" w14:textId="75460298" w:rsidR="00F53166" w:rsidRPr="00C07F18" w:rsidRDefault="009D7DD6" w:rsidP="00BA33B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br w:type="page"/>
      </w:r>
      <w:r w:rsidR="009E4C64" w:rsidRPr="00C07F18">
        <w:rPr>
          <w:rFonts w:asciiTheme="majorBidi" w:hAnsiTheme="majorBidi" w:cstheme="majorBidi"/>
          <w:sz w:val="28"/>
          <w:cs/>
        </w:rPr>
        <w:lastRenderedPageBreak/>
        <w:t>หมายเหตุประกอบ</w:t>
      </w:r>
      <w:r w:rsidR="007A3B29">
        <w:rPr>
          <w:rFonts w:asciiTheme="majorBidi" w:hAnsiTheme="majorBidi" w:cstheme="majorBidi" w:hint="cs"/>
          <w:sz w:val="28"/>
          <w:cs/>
        </w:rPr>
        <w:t>ข้อมูลทาง</w:t>
      </w:r>
      <w:r w:rsidR="009E4C64" w:rsidRPr="00C07F18">
        <w:rPr>
          <w:rFonts w:asciiTheme="majorBidi" w:hAnsiTheme="majorBidi" w:cstheme="majorBidi"/>
          <w:sz w:val="28"/>
          <w:cs/>
        </w:rPr>
        <w:t>การเงินระหว่างกาลแบบย่อเป็นส่วนหนึ่งของ</w:t>
      </w:r>
      <w:r w:rsidR="00EC768F">
        <w:rPr>
          <w:rFonts w:asciiTheme="majorBidi" w:hAnsiTheme="majorBidi" w:cstheme="majorBidi" w:hint="cs"/>
          <w:sz w:val="28"/>
          <w:cs/>
        </w:rPr>
        <w:t>ข้อมูลทาง</w:t>
      </w:r>
      <w:r w:rsidR="009E4C64" w:rsidRPr="00C07F18">
        <w:rPr>
          <w:rFonts w:asciiTheme="majorBidi" w:hAnsiTheme="majorBidi" w:cstheme="majorBidi"/>
          <w:sz w:val="28"/>
          <w:cs/>
        </w:rPr>
        <w:t>การเงินระหว่างกาลนี้</w:t>
      </w:r>
    </w:p>
    <w:p w14:paraId="2EDE12AC" w14:textId="5BE505E6" w:rsidR="00F53166" w:rsidRPr="00C07F18" w:rsidRDefault="009E4C64" w:rsidP="008B0504">
      <w:pPr>
        <w:spacing w:before="240" w:line="60" w:lineRule="atLeast"/>
        <w:ind w:left="547" w:hanging="547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sz w:val="28"/>
          <w:cs/>
        </w:rPr>
        <w:t>คณะกรรมการบริษัทได้อนุมัติให้ออก</w:t>
      </w:r>
      <w:r w:rsidR="00A80471">
        <w:rPr>
          <w:rFonts w:asciiTheme="majorBidi" w:hAnsiTheme="majorBidi" w:cstheme="majorBidi" w:hint="cs"/>
          <w:sz w:val="28"/>
          <w:cs/>
        </w:rPr>
        <w:t>ข้อมูลทาง</w:t>
      </w:r>
      <w:r w:rsidRPr="0037751C">
        <w:rPr>
          <w:rFonts w:asciiTheme="majorBidi" w:hAnsiTheme="majorBidi" w:cstheme="majorBidi"/>
          <w:sz w:val="28"/>
          <w:cs/>
        </w:rPr>
        <w:t>การเงิน</w:t>
      </w:r>
      <w:r w:rsidRPr="00D73014">
        <w:rPr>
          <w:rFonts w:asciiTheme="majorBidi" w:hAnsiTheme="majorBidi" w:cstheme="majorBidi"/>
          <w:sz w:val="28"/>
          <w:cs/>
        </w:rPr>
        <w:t xml:space="preserve">ระหว่างกาลนี้เมื่อวันที่ </w:t>
      </w:r>
      <w:r w:rsidR="0087116B" w:rsidRPr="00BD3D20">
        <w:rPr>
          <w:rFonts w:asciiTheme="majorBidi" w:hAnsiTheme="majorBidi" w:cstheme="majorBidi"/>
          <w:sz w:val="28"/>
        </w:rPr>
        <w:t>1</w:t>
      </w:r>
      <w:r w:rsidR="008E5265" w:rsidRPr="00BD3D20">
        <w:rPr>
          <w:rFonts w:asciiTheme="majorBidi" w:hAnsiTheme="majorBidi" w:cstheme="majorBidi"/>
          <w:sz w:val="28"/>
        </w:rPr>
        <w:t>1</w:t>
      </w:r>
      <w:r w:rsidR="00A46F6F" w:rsidRPr="00BD3D20">
        <w:rPr>
          <w:rFonts w:asciiTheme="majorBidi" w:hAnsiTheme="majorBidi" w:cstheme="majorBidi"/>
          <w:sz w:val="28"/>
        </w:rPr>
        <w:t xml:space="preserve"> </w:t>
      </w:r>
      <w:r w:rsidR="008E5265" w:rsidRPr="00BD3D20">
        <w:rPr>
          <w:rFonts w:asciiTheme="majorBidi" w:hAnsiTheme="majorBidi" w:cstheme="majorBidi" w:hint="cs"/>
          <w:sz w:val="28"/>
          <w:cs/>
        </w:rPr>
        <w:t>สิงหาคม</w:t>
      </w:r>
      <w:r w:rsidR="00A46F6F" w:rsidRPr="00BD3D20">
        <w:rPr>
          <w:rFonts w:asciiTheme="majorBidi" w:hAnsiTheme="majorBidi" w:cstheme="majorBidi" w:hint="cs"/>
          <w:sz w:val="28"/>
          <w:cs/>
        </w:rPr>
        <w:t xml:space="preserve"> </w:t>
      </w:r>
      <w:r w:rsidR="0087116B" w:rsidRPr="00BD3D20">
        <w:rPr>
          <w:rFonts w:asciiTheme="majorBidi" w:hAnsiTheme="majorBidi" w:cstheme="majorBidi"/>
          <w:sz w:val="28"/>
        </w:rPr>
        <w:t>256</w:t>
      </w:r>
      <w:r w:rsidR="00D53CE0" w:rsidRPr="00BD3D20">
        <w:rPr>
          <w:rFonts w:asciiTheme="majorBidi" w:hAnsiTheme="majorBidi" w:cstheme="majorBidi"/>
          <w:sz w:val="28"/>
        </w:rPr>
        <w:t>8</w:t>
      </w:r>
    </w:p>
    <w:p w14:paraId="462796B9" w14:textId="1922CFC1" w:rsidR="00D1149F" w:rsidRPr="00C07F18" w:rsidRDefault="009E4C64" w:rsidP="00081754">
      <w:pPr>
        <w:pStyle w:val="ListParagraph"/>
        <w:numPr>
          <w:ilvl w:val="0"/>
          <w:numId w:val="1"/>
        </w:numPr>
        <w:spacing w:before="240" w:line="360" w:lineRule="auto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5665C2C8" w14:textId="72CE72F2" w:rsidR="00CE06BD" w:rsidRDefault="00774F45" w:rsidP="00CE06BD">
      <w:pPr>
        <w:pStyle w:val="ListParagraph"/>
        <w:tabs>
          <w:tab w:val="left" w:pos="9270"/>
        </w:tabs>
        <w:spacing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9B1E04">
        <w:rPr>
          <w:rFonts w:ascii="Angsana New" w:hAnsi="Angsana New"/>
          <w:sz w:val="28"/>
          <w:cs/>
        </w:rPr>
        <w:t xml:space="preserve">บริษัท </w:t>
      </w:r>
      <w:bookmarkStart w:id="0" w:name="_Hlk187403369"/>
      <w:r w:rsidRPr="009B1E04">
        <w:rPr>
          <w:rFonts w:ascii="Angsana New" w:hAnsi="Angsana New"/>
          <w:sz w:val="28"/>
          <w:cs/>
        </w:rPr>
        <w:t>ทาคูนิ กรุ๊ป</w:t>
      </w:r>
      <w:bookmarkEnd w:id="0"/>
      <w:r w:rsidRPr="009B1E04">
        <w:rPr>
          <w:rFonts w:ascii="Angsana New" w:hAnsi="Angsana New" w:hint="cs"/>
          <w:sz w:val="28"/>
          <w:cs/>
        </w:rPr>
        <w:t xml:space="preserve"> </w:t>
      </w:r>
      <w:r w:rsidRPr="009B1E04">
        <w:rPr>
          <w:rFonts w:ascii="Angsana New" w:hAnsi="Angsana New"/>
          <w:sz w:val="28"/>
          <w:cs/>
        </w:rPr>
        <w:t>จำกัด (มหาชน</w:t>
      </w:r>
      <w:r w:rsidRPr="009B1E04">
        <w:rPr>
          <w:rFonts w:ascii="Angsana New" w:hAnsi="Angsana New"/>
          <w:sz w:val="32"/>
          <w:szCs w:val="32"/>
          <w:cs/>
        </w:rPr>
        <w:t>)</w:t>
      </w:r>
      <w:r w:rsidRPr="009B1E0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D4A1D" w:rsidRPr="009B1E04">
        <w:rPr>
          <w:rFonts w:asciiTheme="majorBidi" w:hAnsiTheme="majorBidi" w:cstheme="majorBidi"/>
          <w:color w:val="000000"/>
          <w:spacing w:val="-2"/>
          <w:sz w:val="28"/>
          <w:cs/>
        </w:rPr>
        <w:t>(“บริษัท”) จดทะเบียนเป็นบริษัทจำกัด</w:t>
      </w:r>
      <w:r w:rsidR="008F6B56" w:rsidRPr="009B1E0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D4A1D" w:rsidRPr="009B1E04">
        <w:rPr>
          <w:rFonts w:asciiTheme="majorBidi" w:hAnsiTheme="majorBidi" w:cstheme="majorBidi"/>
          <w:color w:val="000000"/>
          <w:spacing w:val="-2"/>
          <w:sz w:val="28"/>
          <w:cs/>
        </w:rPr>
        <w:t>เมื่อวันที่</w:t>
      </w:r>
      <w:r w:rsidR="003D4A1D" w:rsidRPr="009B1E0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5B4E90" w:rsidRPr="009B1E04">
        <w:rPr>
          <w:rFonts w:ascii="Angsana New" w:hAnsi="Angsana New"/>
          <w:spacing w:val="-8"/>
          <w:sz w:val="28"/>
        </w:rPr>
        <w:t>26</w:t>
      </w:r>
      <w:r w:rsidR="005B4E90" w:rsidRPr="009B1E04">
        <w:rPr>
          <w:rFonts w:ascii="Angsana New" w:hAnsi="Angsana New"/>
          <w:spacing w:val="-8"/>
          <w:sz w:val="28"/>
          <w:cs/>
        </w:rPr>
        <w:t xml:space="preserve"> มีนาคม </w:t>
      </w:r>
      <w:r w:rsidR="005B4E90" w:rsidRPr="009B1E04">
        <w:rPr>
          <w:rFonts w:ascii="Angsana New" w:hAnsi="Angsana New"/>
          <w:spacing w:val="-8"/>
          <w:sz w:val="28"/>
        </w:rPr>
        <w:t>2550</w:t>
      </w:r>
      <w:r w:rsidR="005B4E90" w:rsidRPr="009B1E04">
        <w:rPr>
          <w:rFonts w:ascii="Angsana New" w:hAnsi="Angsana New"/>
          <w:spacing w:val="-8"/>
          <w:sz w:val="28"/>
          <w:cs/>
        </w:rPr>
        <w:t xml:space="preserve"> </w:t>
      </w:r>
      <w:r w:rsidR="003D4A1D" w:rsidRPr="009B1E04">
        <w:rPr>
          <w:rFonts w:asciiTheme="majorBidi" w:hAnsiTheme="majorBidi" w:cstheme="majorBidi"/>
          <w:color w:val="000000"/>
          <w:spacing w:val="-2"/>
          <w:sz w:val="28"/>
          <w:cs/>
        </w:rPr>
        <w:t>ภายใต้กฎหมายแพ่งและพาณิชย์</w:t>
      </w:r>
      <w:r w:rsidR="003D4A1D" w:rsidRPr="009B1E0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B6768" w:rsidRPr="009B1E04">
        <w:rPr>
          <w:rFonts w:asciiTheme="majorBidi" w:hAnsiTheme="majorBidi" w:hint="cs"/>
          <w:color w:val="000000"/>
          <w:spacing w:val="-2"/>
          <w:sz w:val="28"/>
          <w:cs/>
        </w:rPr>
        <w:t>หุ้นของบริษัทได้รับการจดทะเบียนซื้อขายในตลาดหลักทรัพย์แห่งประเทศไทย</w:t>
      </w:r>
      <w:r w:rsidR="00CB6768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B6768" w:rsidRPr="009B1E04">
        <w:rPr>
          <w:rFonts w:asciiTheme="majorBidi" w:hAnsiTheme="majorBidi" w:hint="cs"/>
          <w:color w:val="000000"/>
          <w:spacing w:val="-2"/>
          <w:sz w:val="28"/>
          <w:cs/>
        </w:rPr>
        <w:t>เมื่อวันที่</w:t>
      </w:r>
      <w:r w:rsidR="001A5E0E" w:rsidRPr="009B1E04">
        <w:rPr>
          <w:rFonts w:asciiTheme="majorBidi" w:hAnsiTheme="majorBidi"/>
          <w:color w:val="000000"/>
          <w:spacing w:val="-2"/>
          <w:sz w:val="28"/>
        </w:rPr>
        <w:t>19</w:t>
      </w:r>
      <w:r w:rsidR="00CB6768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B6768" w:rsidRPr="009B1E04">
        <w:rPr>
          <w:rFonts w:asciiTheme="majorBidi" w:hAnsiTheme="majorBidi" w:hint="cs"/>
          <w:color w:val="000000"/>
          <w:spacing w:val="-2"/>
          <w:sz w:val="28"/>
          <w:cs/>
        </w:rPr>
        <w:t>สิงหาคม</w:t>
      </w:r>
      <w:r w:rsidR="00CB6768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1A5E0E" w:rsidRPr="009B1E04">
        <w:rPr>
          <w:rFonts w:asciiTheme="majorBidi" w:hAnsiTheme="majorBidi"/>
          <w:color w:val="000000"/>
          <w:spacing w:val="-2"/>
          <w:sz w:val="28"/>
        </w:rPr>
        <w:t>2557</w:t>
      </w:r>
      <w:r w:rsidR="005A5F48">
        <w:rPr>
          <w:rFonts w:asciiTheme="majorBidi" w:hAnsiTheme="majorBidi"/>
          <w:color w:val="000000"/>
          <w:spacing w:val="-2"/>
          <w:sz w:val="28"/>
        </w:rPr>
        <w:t xml:space="preserve"> </w:t>
      </w:r>
      <w:r w:rsidR="00CB6768" w:rsidRPr="009B1E04">
        <w:rPr>
          <w:rFonts w:asciiTheme="majorBidi" w:hAnsiTheme="majorBidi" w:hint="cs"/>
          <w:color w:val="000000"/>
          <w:spacing w:val="-2"/>
          <w:sz w:val="28"/>
          <w:cs/>
        </w:rPr>
        <w:t>และได้แปรสภาพเป็นนิติบุคคลตามกฎหมายว่าด้วยบริษัทมหาชนจำกัด</w:t>
      </w:r>
      <w:r w:rsidR="00CB6768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B6768" w:rsidRPr="00844842">
        <w:rPr>
          <w:rFonts w:asciiTheme="majorBidi" w:hAnsiTheme="majorBidi" w:hint="cs"/>
          <w:color w:val="000000"/>
          <w:spacing w:val="-2"/>
          <w:sz w:val="28"/>
          <w:cs/>
        </w:rPr>
        <w:t>เมื่อวันที่</w:t>
      </w:r>
      <w:r w:rsidR="00CB6768" w:rsidRPr="00844842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1A5E0E" w:rsidRPr="00844842">
        <w:rPr>
          <w:rFonts w:asciiTheme="majorBidi" w:hAnsiTheme="majorBidi"/>
          <w:color w:val="000000"/>
          <w:spacing w:val="-2"/>
          <w:sz w:val="28"/>
        </w:rPr>
        <w:t>22</w:t>
      </w:r>
      <w:r w:rsidR="00CB6768" w:rsidRPr="00844842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B6768" w:rsidRPr="00844842">
        <w:rPr>
          <w:rFonts w:asciiTheme="majorBidi" w:hAnsiTheme="majorBidi" w:hint="cs"/>
          <w:color w:val="000000"/>
          <w:spacing w:val="-2"/>
          <w:sz w:val="28"/>
          <w:cs/>
        </w:rPr>
        <w:t>เมษายน</w:t>
      </w:r>
      <w:r w:rsidR="00CB6768" w:rsidRPr="00844842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1A5E0E" w:rsidRPr="00844842">
        <w:rPr>
          <w:rFonts w:asciiTheme="majorBidi" w:hAnsiTheme="majorBidi"/>
          <w:color w:val="000000"/>
          <w:spacing w:val="-2"/>
          <w:sz w:val="28"/>
        </w:rPr>
        <w:t>2557</w:t>
      </w:r>
      <w:r w:rsidR="00CB6768" w:rsidRPr="00844842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3D4A1D" w:rsidRPr="00844842">
        <w:rPr>
          <w:rFonts w:asciiTheme="majorBidi" w:hAnsiTheme="majorBidi" w:cstheme="majorBidi"/>
          <w:color w:val="000000"/>
          <w:sz w:val="28"/>
          <w:cs/>
        </w:rPr>
        <w:t>บริษัทจัดตั้งและมีภูมิลำเนาในประเทศไทย</w:t>
      </w:r>
      <w:r w:rsidR="00016F17" w:rsidRPr="00844842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</w:t>
      </w:r>
      <w:r w:rsidR="003D4A1D" w:rsidRPr="00844842">
        <w:rPr>
          <w:rFonts w:asciiTheme="majorBidi" w:hAnsiTheme="majorBidi" w:cstheme="majorBidi"/>
          <w:color w:val="000000"/>
          <w:spacing w:val="2"/>
          <w:sz w:val="28"/>
          <w:cs/>
        </w:rPr>
        <w:t>ที่</w:t>
      </w:r>
      <w:r w:rsidR="003D4A1D" w:rsidRPr="008448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อยู่ตามที่จดทะเบียนของบริษัทอยู่ที่ </w:t>
      </w:r>
      <w:r w:rsidR="00CE06BD" w:rsidRPr="00844842">
        <w:rPr>
          <w:rFonts w:asciiTheme="majorBidi" w:hAnsiTheme="majorBidi" w:hint="cs"/>
          <w:color w:val="000000"/>
          <w:spacing w:val="-2"/>
          <w:sz w:val="28"/>
          <w:cs/>
        </w:rPr>
        <w:t>เลขที่</w:t>
      </w:r>
      <w:r w:rsidR="00CE06BD" w:rsidRPr="00844842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E06BD" w:rsidRPr="00844842">
        <w:rPr>
          <w:rFonts w:asciiTheme="majorBidi" w:hAnsiTheme="majorBidi" w:cstheme="majorBidi"/>
          <w:color w:val="000000"/>
          <w:spacing w:val="-2"/>
          <w:sz w:val="28"/>
        </w:rPr>
        <w:t xml:space="preserve">140/1 </w:t>
      </w:r>
      <w:r w:rsidR="00CE06BD" w:rsidRPr="00844842">
        <w:rPr>
          <w:rFonts w:asciiTheme="majorBidi" w:hAnsiTheme="majorBidi" w:hint="cs"/>
          <w:color w:val="000000"/>
          <w:spacing w:val="-2"/>
          <w:sz w:val="28"/>
          <w:cs/>
        </w:rPr>
        <w:t>ซอยนาวีเจริญทรัพย์</w:t>
      </w:r>
      <w:r w:rsidR="00CE06BD" w:rsidRPr="00844842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E06BD" w:rsidRPr="00844842">
        <w:rPr>
          <w:rFonts w:asciiTheme="majorBidi" w:hAnsiTheme="majorBidi" w:hint="cs"/>
          <w:color w:val="000000"/>
          <w:spacing w:val="-2"/>
          <w:sz w:val="28"/>
          <w:cs/>
        </w:rPr>
        <w:t>ถนนกาญจนาภิเษก</w:t>
      </w:r>
      <w:r w:rsidR="00CE06BD" w:rsidRPr="00844842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E06BD" w:rsidRPr="00844842">
        <w:rPr>
          <w:rFonts w:asciiTheme="majorBidi" w:hAnsiTheme="majorBidi" w:hint="cs"/>
          <w:color w:val="000000"/>
          <w:spacing w:val="-2"/>
          <w:sz w:val="28"/>
          <w:cs/>
        </w:rPr>
        <w:t>แขวงบางแค</w:t>
      </w:r>
      <w:r w:rsidR="00CE06BD" w:rsidRPr="00844842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E06BD" w:rsidRPr="00844842">
        <w:rPr>
          <w:rFonts w:asciiTheme="majorBidi" w:hAnsiTheme="majorBidi" w:hint="cs"/>
          <w:color w:val="000000"/>
          <w:spacing w:val="-2"/>
          <w:sz w:val="28"/>
          <w:cs/>
        </w:rPr>
        <w:t>เขตบางแค</w:t>
      </w:r>
      <w:r w:rsidR="00CE06BD" w:rsidRPr="00844842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E06BD" w:rsidRPr="00844842">
        <w:rPr>
          <w:rFonts w:asciiTheme="majorBidi" w:hAnsiTheme="majorBidi" w:hint="cs"/>
          <w:color w:val="000000"/>
          <w:spacing w:val="-2"/>
          <w:sz w:val="28"/>
          <w:cs/>
        </w:rPr>
        <w:t>กรุงเทพมหานคร</w:t>
      </w:r>
    </w:p>
    <w:p w14:paraId="085B9660" w14:textId="76471979" w:rsidR="009B1E04" w:rsidRPr="00F8381D" w:rsidRDefault="004A7DD0" w:rsidP="00502A2F">
      <w:pPr>
        <w:pStyle w:val="ListParagraph"/>
        <w:tabs>
          <w:tab w:val="left" w:pos="9270"/>
        </w:tabs>
        <w:spacing w:after="120"/>
        <w:ind w:left="360"/>
        <w:jc w:val="thaiDistribute"/>
        <w:rPr>
          <w:rFonts w:asciiTheme="majorBidi" w:hAnsiTheme="majorBidi"/>
          <w:color w:val="000000"/>
          <w:spacing w:val="-4"/>
          <w:sz w:val="28"/>
        </w:rPr>
      </w:pPr>
      <w:r>
        <w:rPr>
          <w:rFonts w:asciiTheme="majorBidi" w:hAnsiTheme="majorBidi" w:hint="cs"/>
          <w:color w:val="000000"/>
          <w:spacing w:val="-4"/>
          <w:sz w:val="28"/>
          <w:cs/>
        </w:rPr>
        <w:t>โดย</w:t>
      </w:r>
      <w:r w:rsidR="00CA3FBE" w:rsidRPr="00FD12B8">
        <w:rPr>
          <w:rFonts w:asciiTheme="majorBidi" w:hAnsiTheme="majorBidi" w:hint="cs"/>
          <w:color w:val="000000"/>
          <w:spacing w:val="-4"/>
          <w:sz w:val="28"/>
          <w:cs/>
        </w:rPr>
        <w:t>บริษัท</w:t>
      </w:r>
      <w:r w:rsidR="005C12B1" w:rsidRPr="00FD12B8">
        <w:rPr>
          <w:rFonts w:asciiTheme="majorBidi" w:hAnsiTheme="majorBidi" w:hint="cs"/>
          <w:color w:val="000000"/>
          <w:spacing w:val="-4"/>
          <w:sz w:val="28"/>
          <w:cs/>
        </w:rPr>
        <w:t>ได้</w:t>
      </w:r>
      <w:r w:rsidR="00A60DFF" w:rsidRPr="00FD12B8">
        <w:rPr>
          <w:rFonts w:asciiTheme="majorBidi" w:hAnsiTheme="majorBidi" w:hint="cs"/>
          <w:color w:val="000000"/>
          <w:spacing w:val="-4"/>
          <w:sz w:val="28"/>
          <w:cs/>
        </w:rPr>
        <w:t>เปลี่ยนที่อยู่จดทะเบียนเป็น</w:t>
      </w:r>
      <w:r w:rsidR="006E0F81">
        <w:rPr>
          <w:rFonts w:asciiTheme="majorBidi" w:hAnsiTheme="majorBidi" w:hint="cs"/>
          <w:color w:val="000000"/>
          <w:spacing w:val="-4"/>
          <w:sz w:val="28"/>
          <w:cs/>
        </w:rPr>
        <w:t xml:space="preserve"> </w:t>
      </w:r>
      <w:r w:rsidR="00502A2F" w:rsidRPr="00FD12B8">
        <w:rPr>
          <w:rFonts w:asciiTheme="majorBidi" w:hAnsiTheme="majorBidi" w:hint="cs"/>
          <w:color w:val="000000"/>
          <w:spacing w:val="-4"/>
          <w:sz w:val="28"/>
          <w:cs/>
        </w:rPr>
        <w:t>เลขที่</w:t>
      </w:r>
      <w:r w:rsidR="00FD12B8" w:rsidRPr="00FD12B8">
        <w:rPr>
          <w:rFonts w:asciiTheme="majorBidi" w:hAnsiTheme="majorBidi"/>
          <w:color w:val="000000"/>
          <w:spacing w:val="-4"/>
          <w:sz w:val="28"/>
        </w:rPr>
        <w:t xml:space="preserve"> </w:t>
      </w:r>
      <w:r w:rsidR="003725CE" w:rsidRPr="00FD12B8">
        <w:rPr>
          <w:rFonts w:asciiTheme="majorBidi" w:hAnsiTheme="majorBidi"/>
          <w:color w:val="000000"/>
          <w:spacing w:val="-4"/>
          <w:sz w:val="28"/>
        </w:rPr>
        <w:t>4</w:t>
      </w:r>
      <w:r w:rsidR="00CD0B3D">
        <w:rPr>
          <w:rFonts w:asciiTheme="majorBidi" w:hAnsiTheme="majorBidi"/>
          <w:color w:val="000000"/>
          <w:spacing w:val="-4"/>
          <w:sz w:val="28"/>
        </w:rPr>
        <w:t>6/7</w:t>
      </w:r>
      <w:r w:rsidR="003725CE" w:rsidRPr="00FD12B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502A2F" w:rsidRPr="00FD12B8">
        <w:rPr>
          <w:rFonts w:asciiTheme="majorBidi" w:hAnsiTheme="majorBidi" w:hint="cs"/>
          <w:color w:val="000000"/>
          <w:spacing w:val="-2"/>
          <w:sz w:val="28"/>
          <w:cs/>
        </w:rPr>
        <w:t>อาคารรุ่งโรจน์ธนกุล</w:t>
      </w:r>
      <w:r w:rsidR="005A5F48" w:rsidRPr="00FD12B8">
        <w:rPr>
          <w:rFonts w:asciiTheme="majorBidi" w:hAnsiTheme="majorBidi"/>
          <w:color w:val="000000"/>
          <w:spacing w:val="-2"/>
          <w:sz w:val="28"/>
        </w:rPr>
        <w:t xml:space="preserve"> </w:t>
      </w:r>
      <w:r w:rsidR="005A5F48" w:rsidRPr="00FD12B8">
        <w:rPr>
          <w:rFonts w:asciiTheme="majorBidi" w:hAnsiTheme="majorBidi" w:hint="cs"/>
          <w:color w:val="000000"/>
          <w:spacing w:val="-2"/>
          <w:sz w:val="28"/>
          <w:cs/>
        </w:rPr>
        <w:t xml:space="preserve">ชั้น </w:t>
      </w:r>
      <w:r w:rsidR="00905761" w:rsidRPr="00FD12B8">
        <w:rPr>
          <w:rFonts w:asciiTheme="majorBidi" w:hAnsiTheme="majorBidi"/>
          <w:color w:val="000000"/>
          <w:spacing w:val="-2"/>
          <w:sz w:val="28"/>
        </w:rPr>
        <w:t>12</w:t>
      </w:r>
      <w:r w:rsidR="00502A2F" w:rsidRPr="00FD12B8"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="003725CE" w:rsidRPr="00FD12B8">
        <w:rPr>
          <w:rFonts w:asciiTheme="majorBidi" w:hAnsiTheme="majorBidi" w:hint="cs"/>
          <w:color w:val="000000"/>
          <w:spacing w:val="-2"/>
          <w:sz w:val="28"/>
          <w:cs/>
        </w:rPr>
        <w:t>ถนนรัชดาภิเษก</w:t>
      </w:r>
      <w:r w:rsidR="003725CE" w:rsidRPr="00FD12B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3725CE" w:rsidRPr="00FD12B8">
        <w:rPr>
          <w:rFonts w:asciiTheme="majorBidi" w:hAnsiTheme="majorBidi" w:hint="cs"/>
          <w:color w:val="000000"/>
          <w:spacing w:val="-2"/>
          <w:sz w:val="28"/>
          <w:cs/>
        </w:rPr>
        <w:t>แขวงห้วยขวาง</w:t>
      </w:r>
      <w:r w:rsidR="003725CE" w:rsidRPr="00FD12B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3725CE" w:rsidRPr="00FD12B8">
        <w:rPr>
          <w:rFonts w:asciiTheme="majorBidi" w:hAnsiTheme="majorBidi" w:hint="cs"/>
          <w:color w:val="000000"/>
          <w:spacing w:val="-2"/>
          <w:sz w:val="28"/>
          <w:cs/>
        </w:rPr>
        <w:t>เขตห้วยขวาง</w:t>
      </w:r>
      <w:r w:rsidR="00B80F9D">
        <w:rPr>
          <w:rFonts w:asciiTheme="majorBidi" w:hAnsiTheme="majorBidi"/>
          <w:color w:val="000000"/>
          <w:spacing w:val="-2"/>
          <w:sz w:val="28"/>
        </w:rPr>
        <w:t xml:space="preserve"> </w:t>
      </w:r>
      <w:r w:rsidR="003725CE" w:rsidRPr="00FD12B8">
        <w:rPr>
          <w:rFonts w:asciiTheme="majorBidi" w:hAnsiTheme="majorBidi" w:hint="cs"/>
          <w:color w:val="000000"/>
          <w:spacing w:val="-2"/>
          <w:sz w:val="28"/>
          <w:cs/>
        </w:rPr>
        <w:t>กรุงเทพมหานคร</w:t>
      </w:r>
      <w:r>
        <w:rPr>
          <w:rFonts w:asciiTheme="majorBidi" w:hAnsiTheme="majorBidi" w:hint="cs"/>
          <w:color w:val="000000"/>
          <w:spacing w:val="-2"/>
          <w:sz w:val="28"/>
          <w:cs/>
        </w:rPr>
        <w:t xml:space="preserve"> เมื่อวันที่ </w:t>
      </w:r>
      <w:r>
        <w:rPr>
          <w:rFonts w:asciiTheme="majorBidi" w:hAnsiTheme="majorBidi"/>
          <w:color w:val="000000"/>
          <w:spacing w:val="-2"/>
          <w:sz w:val="28"/>
        </w:rPr>
        <w:t xml:space="preserve">2 </w:t>
      </w:r>
      <w:r>
        <w:rPr>
          <w:rFonts w:asciiTheme="majorBidi" w:hAnsiTheme="majorBidi" w:hint="cs"/>
          <w:color w:val="000000"/>
          <w:spacing w:val="-2"/>
          <w:sz w:val="28"/>
          <w:cs/>
        </w:rPr>
        <w:t xml:space="preserve">พฤษภาคม </w:t>
      </w:r>
      <w:r>
        <w:rPr>
          <w:rFonts w:asciiTheme="majorBidi" w:hAnsiTheme="majorBidi"/>
          <w:color w:val="000000"/>
          <w:spacing w:val="-2"/>
          <w:sz w:val="28"/>
        </w:rPr>
        <w:t>2568</w:t>
      </w:r>
    </w:p>
    <w:p w14:paraId="47179323" w14:textId="0DBF8B9C" w:rsidR="003D4A1D" w:rsidRPr="009B1E04" w:rsidRDefault="003D4A1D" w:rsidP="00502A2F">
      <w:pPr>
        <w:pStyle w:val="ListParagraph"/>
        <w:tabs>
          <w:tab w:val="left" w:pos="9270"/>
        </w:tabs>
        <w:spacing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9B1E04">
        <w:rPr>
          <w:rFonts w:asciiTheme="majorBidi" w:hAnsiTheme="majorBidi" w:cstheme="majorBidi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754781EF" w14:textId="4576A187" w:rsidR="00706A5F" w:rsidRPr="009467E4" w:rsidRDefault="003D4A1D" w:rsidP="00CE1A12">
      <w:pPr>
        <w:pStyle w:val="ListParagraph"/>
        <w:spacing w:line="0" w:lineRule="atLeast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9467E4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ธุรกิจหลักของกลุ่มบริษัทคือ</w:t>
      </w:r>
      <w:r w:rsidRPr="009467E4">
        <w:rPr>
          <w:rFonts w:asciiTheme="majorBidi" w:hAnsiTheme="majorBidi" w:cstheme="majorBidi" w:hint="cs"/>
          <w:color w:val="000000"/>
          <w:spacing w:val="-2"/>
          <w:sz w:val="28"/>
          <w:cs/>
        </w:rPr>
        <w:t>ธุรกิจ</w:t>
      </w:r>
      <w:r w:rsidR="00CE1A12" w:rsidRPr="009467E4">
        <w:rPr>
          <w:rFonts w:asciiTheme="majorBidi" w:hAnsiTheme="majorBidi" w:hint="cs"/>
          <w:color w:val="000000"/>
          <w:spacing w:val="-2"/>
          <w:sz w:val="28"/>
          <w:cs/>
        </w:rPr>
        <w:t>การจัดหาและจัดจำหน่ายก๊าซปิโตรเลียมเหลว</w:t>
      </w:r>
      <w:r w:rsidR="00CE1A12" w:rsidRPr="009467E4">
        <w:rPr>
          <w:rFonts w:asciiTheme="majorBidi" w:hAnsiTheme="majorBidi"/>
          <w:color w:val="000000"/>
          <w:spacing w:val="-2"/>
          <w:sz w:val="28"/>
          <w:cs/>
        </w:rPr>
        <w:t xml:space="preserve"> (</w:t>
      </w:r>
      <w:r w:rsidR="00CE1A12" w:rsidRPr="009467E4">
        <w:rPr>
          <w:rFonts w:asciiTheme="majorBidi" w:hAnsiTheme="majorBidi" w:cstheme="majorBidi"/>
          <w:color w:val="000000"/>
          <w:spacing w:val="-2"/>
          <w:sz w:val="28"/>
        </w:rPr>
        <w:t>Liquid Petroleum Gas: LPG)</w:t>
      </w:r>
      <w:r w:rsidR="00DD6A76" w:rsidRPr="009467E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DD6A76" w:rsidRPr="009467E4">
        <w:rPr>
          <w:rFonts w:asciiTheme="majorBidi" w:hAnsiTheme="majorBidi" w:hint="cs"/>
          <w:color w:val="000000"/>
          <w:spacing w:val="-2"/>
          <w:sz w:val="28"/>
          <w:cs/>
        </w:rPr>
        <w:t>และกลุ่มบริษัทดำเนินธุรกิจหลัก</w:t>
      </w:r>
      <w:r w:rsidR="0031642E"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="00DD6A76" w:rsidRPr="009467E4">
        <w:rPr>
          <w:rFonts w:asciiTheme="majorBidi" w:hAnsiTheme="majorBidi" w:hint="cs"/>
          <w:color w:val="000000"/>
          <w:spacing w:val="-2"/>
          <w:sz w:val="28"/>
          <w:cs/>
        </w:rPr>
        <w:t>ดังต่อไปนี้</w:t>
      </w:r>
      <w:r w:rsidR="00DD6A76" w:rsidRPr="009467E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</w:p>
    <w:tbl>
      <w:tblPr>
        <w:tblW w:w="9450" w:type="dxa"/>
        <w:tblInd w:w="270" w:type="dxa"/>
        <w:tblLook w:val="01E0" w:firstRow="1" w:lastRow="1" w:firstColumn="1" w:lastColumn="1" w:noHBand="0" w:noVBand="0"/>
      </w:tblPr>
      <w:tblGrid>
        <w:gridCol w:w="3240"/>
        <w:gridCol w:w="6210"/>
      </w:tblGrid>
      <w:tr w:rsidR="009A24F3" w:rsidRPr="002C0DE6" w14:paraId="11A1C5E9" w14:textId="77777777" w:rsidTr="00B23992">
        <w:trPr>
          <w:trHeight w:val="306"/>
        </w:trPr>
        <w:tc>
          <w:tcPr>
            <w:tcW w:w="3240" w:type="dxa"/>
          </w:tcPr>
          <w:p w14:paraId="37311C7B" w14:textId="77777777" w:rsidR="009A24F3" w:rsidRPr="002C0DE6" w:rsidRDefault="009A24F3" w:rsidP="00B04476">
            <w:pPr>
              <w:spacing w:before="240" w:line="380" w:lineRule="exact"/>
              <w:rPr>
                <w:rFonts w:asciiTheme="majorBidi" w:hAnsiTheme="majorBidi" w:cstheme="majorBidi"/>
                <w:sz w:val="28"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จำหน่ายก๊าซปิโตรเลียมเหลว</w:t>
            </w:r>
          </w:p>
        </w:tc>
        <w:tc>
          <w:tcPr>
            <w:tcW w:w="6210" w:type="dxa"/>
            <w:vAlign w:val="bottom"/>
          </w:tcPr>
          <w:p w14:paraId="721E5B4E" w14:textId="5A222513" w:rsidR="009A24F3" w:rsidRPr="002C0DE6" w:rsidRDefault="009A24F3" w:rsidP="00134FAE">
            <w:pPr>
              <w:spacing w:line="380" w:lineRule="exact"/>
              <w:ind w:left="39" w:hanging="3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 xml:space="preserve">ได้แก่ ธุรกิจจำหน่ายแก๊สเพื่อการอุปโภคในครัวเรือน อุตสาหกรรมและขนส่ง </w:t>
            </w:r>
          </w:p>
        </w:tc>
      </w:tr>
      <w:tr w:rsidR="009A24F3" w:rsidRPr="002C0DE6" w14:paraId="7B0E6A87" w14:textId="77777777" w:rsidTr="00B23992">
        <w:tc>
          <w:tcPr>
            <w:tcW w:w="3240" w:type="dxa"/>
          </w:tcPr>
          <w:p w14:paraId="063237D1" w14:textId="77777777" w:rsidR="009A24F3" w:rsidRPr="002C0DE6" w:rsidRDefault="009A24F3" w:rsidP="00134FA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จำหน่ายอุปกรณ์ติดตั้งระบบแก๊ส</w:t>
            </w:r>
          </w:p>
        </w:tc>
        <w:tc>
          <w:tcPr>
            <w:tcW w:w="6210" w:type="dxa"/>
            <w:vAlign w:val="bottom"/>
          </w:tcPr>
          <w:p w14:paraId="4F93FAEE" w14:textId="0A83CB9F" w:rsidR="009A24F3" w:rsidRPr="002C0DE6" w:rsidRDefault="009A24F3" w:rsidP="003F4219">
            <w:pPr>
              <w:tabs>
                <w:tab w:val="left" w:pos="6428"/>
              </w:tabs>
              <w:spacing w:line="380" w:lineRule="exact"/>
              <w:ind w:left="164" w:hanging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ได้แก่ธุรกิจจำหน่ายอุปกรณ์และบริการติดตั้งระบบแก๊สในรถยนต์และอุตสาหกรรม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9A24F3" w:rsidRPr="002C0DE6" w14:paraId="28D4A9ED" w14:textId="77777777" w:rsidTr="00B23992">
        <w:tc>
          <w:tcPr>
            <w:tcW w:w="3240" w:type="dxa"/>
          </w:tcPr>
          <w:p w14:paraId="7319B6B9" w14:textId="597B3C8B" w:rsidR="009A24F3" w:rsidRPr="002C0DE6" w:rsidRDefault="009A24F3" w:rsidP="00134FA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บริการขนส่ง</w:t>
            </w:r>
          </w:p>
        </w:tc>
        <w:tc>
          <w:tcPr>
            <w:tcW w:w="6210" w:type="dxa"/>
            <w:vAlign w:val="bottom"/>
          </w:tcPr>
          <w:p w14:paraId="3C83D6CF" w14:textId="77777777" w:rsidR="009A24F3" w:rsidRPr="002C0DE6" w:rsidRDefault="009A24F3" w:rsidP="00134FAE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ได้แก่ ธุรกิจบริการขนส่งวัตถุอันตรายและวัสดุก่อสร้างทางบก</w:t>
            </w:r>
          </w:p>
        </w:tc>
      </w:tr>
      <w:tr w:rsidR="009A24F3" w:rsidRPr="002C0DE6" w14:paraId="5B87FFAC" w14:textId="77777777" w:rsidTr="00B23992">
        <w:tc>
          <w:tcPr>
            <w:tcW w:w="3240" w:type="dxa"/>
          </w:tcPr>
          <w:p w14:paraId="0187C411" w14:textId="77777777" w:rsidR="009A24F3" w:rsidRPr="002C0DE6" w:rsidRDefault="009A24F3" w:rsidP="00134FAE">
            <w:pPr>
              <w:spacing w:line="380" w:lineRule="exact"/>
              <w:ind w:left="166" w:hanging="180"/>
              <w:rPr>
                <w:rFonts w:asciiTheme="majorBidi" w:hAnsiTheme="majorBidi" w:cstheme="majorBidi"/>
                <w:sz w:val="28"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บริการรับเหมาก่อสร้าง</w:t>
            </w:r>
          </w:p>
        </w:tc>
        <w:tc>
          <w:tcPr>
            <w:tcW w:w="6210" w:type="dxa"/>
            <w:vAlign w:val="bottom"/>
          </w:tcPr>
          <w:p w14:paraId="507960EB" w14:textId="77777777" w:rsidR="009A24F3" w:rsidRPr="002C0DE6" w:rsidRDefault="009A24F3" w:rsidP="00134FAE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ได้แก่ ธุรกิจรับเหมาก่อสร้าง</w:t>
            </w:r>
          </w:p>
        </w:tc>
      </w:tr>
      <w:tr w:rsidR="009A24F3" w:rsidRPr="002C0DE6" w14:paraId="1066E210" w14:textId="77777777" w:rsidTr="00B23992">
        <w:tc>
          <w:tcPr>
            <w:tcW w:w="3240" w:type="dxa"/>
          </w:tcPr>
          <w:p w14:paraId="57F048C5" w14:textId="77777777" w:rsidR="00A937F9" w:rsidRDefault="009A24F3" w:rsidP="00134FAE">
            <w:pPr>
              <w:spacing w:line="380" w:lineRule="exact"/>
              <w:ind w:left="166" w:hanging="180"/>
              <w:rPr>
                <w:rFonts w:asciiTheme="majorBidi" w:hAnsiTheme="majorBidi" w:cstheme="majorBidi"/>
                <w:sz w:val="28"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บริการทดสอบและตรวจสอบ</w:t>
            </w:r>
          </w:p>
          <w:p w14:paraId="0B6848CC" w14:textId="576850CA" w:rsidR="009A24F3" w:rsidRPr="002C0DE6" w:rsidRDefault="009A24F3" w:rsidP="00A937F9">
            <w:pPr>
              <w:spacing w:line="380" w:lineRule="exact"/>
              <w:ind w:left="166" w:firstLine="8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ด้านความปลอดภัยทางวิศวกรรม</w:t>
            </w:r>
          </w:p>
        </w:tc>
        <w:tc>
          <w:tcPr>
            <w:tcW w:w="6210" w:type="dxa"/>
            <w:vAlign w:val="bottom"/>
          </w:tcPr>
          <w:p w14:paraId="3ABD6F62" w14:textId="77777777" w:rsidR="009A24F3" w:rsidRPr="002C0DE6" w:rsidRDefault="009A24F3" w:rsidP="00EF57D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ได้แก่ ธุรกิจบริการทดสอบและตรวจสอบความปลอดภัยทางวิศวกรรม</w:t>
            </w:r>
          </w:p>
        </w:tc>
      </w:tr>
      <w:tr w:rsidR="00F40AC3" w:rsidRPr="002C0DE6" w14:paraId="0D8DA2B8" w14:textId="77777777" w:rsidTr="00B23992">
        <w:tc>
          <w:tcPr>
            <w:tcW w:w="3240" w:type="dxa"/>
          </w:tcPr>
          <w:p w14:paraId="03641CD5" w14:textId="73EFB6AC" w:rsidR="00F40AC3" w:rsidRPr="002C0DE6" w:rsidRDefault="00685380" w:rsidP="00134FAE">
            <w:pPr>
              <w:spacing w:line="380" w:lineRule="exact"/>
              <w:ind w:left="166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ประกอบ</w:t>
            </w:r>
            <w:r w:rsidR="006749F3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="00F40AC3">
              <w:rPr>
                <w:rFonts w:asciiTheme="majorBidi" w:hAnsiTheme="majorBidi" w:cstheme="majorBidi" w:hint="cs"/>
                <w:sz w:val="28"/>
                <w:cs/>
              </w:rPr>
              <w:t>จำหน่ายยานยนต์ไฟฟ้า</w:t>
            </w:r>
          </w:p>
        </w:tc>
        <w:tc>
          <w:tcPr>
            <w:tcW w:w="6210" w:type="dxa"/>
            <w:vAlign w:val="bottom"/>
          </w:tcPr>
          <w:p w14:paraId="32B2B9C6" w14:textId="2457C5C3" w:rsidR="00F40AC3" w:rsidRPr="002C0DE6" w:rsidRDefault="00FC691B" w:rsidP="00EF57D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ได้แก่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A308B4">
              <w:rPr>
                <w:rFonts w:asciiTheme="majorBidi" w:hAnsiTheme="majorBidi" w:cstheme="majorBidi" w:hint="cs"/>
                <w:sz w:val="28"/>
                <w:cs/>
              </w:rPr>
              <w:t>ธุรกิจ</w:t>
            </w:r>
            <w:r w:rsidR="0092792D">
              <w:rPr>
                <w:rFonts w:asciiTheme="majorBidi" w:hAnsiTheme="majorBidi" w:cstheme="majorBidi" w:hint="cs"/>
                <w:sz w:val="28"/>
                <w:cs/>
              </w:rPr>
              <w:t>ประกอบ และ</w:t>
            </w:r>
            <w:r w:rsidR="00A308B4">
              <w:rPr>
                <w:rFonts w:asciiTheme="majorBidi" w:hAnsiTheme="majorBidi" w:cstheme="majorBidi" w:hint="cs"/>
                <w:sz w:val="28"/>
                <w:cs/>
              </w:rPr>
              <w:t>จำหน่าย</w:t>
            </w:r>
            <w:r w:rsidR="00A308B4" w:rsidRPr="00F571E1">
              <w:rPr>
                <w:rFonts w:asciiTheme="majorBidi" w:hAnsiTheme="majorBidi" w:hint="cs"/>
                <w:sz w:val="28"/>
                <w:cs/>
              </w:rPr>
              <w:t>จักรยานยนต์ไฟฟ้า</w:t>
            </w:r>
            <w:r w:rsidR="00A308B4">
              <w:rPr>
                <w:rFonts w:asciiTheme="majorBidi" w:hAnsiTheme="majorBidi" w:hint="cs"/>
                <w:sz w:val="28"/>
                <w:cs/>
              </w:rPr>
              <w:t>และ</w:t>
            </w:r>
            <w:r w:rsidR="00A308B4">
              <w:rPr>
                <w:rFonts w:asciiTheme="majorBidi" w:hAnsiTheme="majorBidi" w:cstheme="majorBidi" w:hint="cs"/>
                <w:sz w:val="28"/>
                <w:cs/>
              </w:rPr>
              <w:t xml:space="preserve">ยานยนต์ไฟฟ้า </w:t>
            </w:r>
          </w:p>
        </w:tc>
      </w:tr>
      <w:tr w:rsidR="009A24F3" w:rsidRPr="002C0DE6" w14:paraId="7AC96A9A" w14:textId="77777777" w:rsidTr="00B23992">
        <w:tc>
          <w:tcPr>
            <w:tcW w:w="3240" w:type="dxa"/>
          </w:tcPr>
          <w:p w14:paraId="36BED6A1" w14:textId="1AA0FF16" w:rsidR="009A24F3" w:rsidRPr="002C0DE6" w:rsidRDefault="008930F9" w:rsidP="00134FA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2C0DE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C0DE6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6210" w:type="dxa"/>
            <w:vAlign w:val="bottom"/>
          </w:tcPr>
          <w:p w14:paraId="523C9FC0" w14:textId="009DF3C1" w:rsidR="009A24F3" w:rsidRPr="002C0DE6" w:rsidRDefault="009A24F3" w:rsidP="003F4219">
            <w:pPr>
              <w:spacing w:line="380" w:lineRule="exact"/>
              <w:ind w:left="164" w:hanging="16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ได้แก่ ธุรกิจพัฒนาอสังหาริมทรัพย์ ธุรกิจบริการรับส่งอาหาร</w:t>
            </w:r>
            <w:r w:rsidRPr="002C0DE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bookmarkStart w:id="1" w:name="_Hlk128046344"/>
            <w:r w:rsidRPr="002C0DE6">
              <w:rPr>
                <w:rFonts w:asciiTheme="majorBidi" w:hAnsiTheme="majorBidi" w:cstheme="majorBidi"/>
                <w:sz w:val="28"/>
                <w:cs/>
              </w:rPr>
              <w:t>และอื่น</w:t>
            </w:r>
            <w:r w:rsidRPr="002C0DE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2C0DE6">
              <w:rPr>
                <w:rFonts w:asciiTheme="majorBidi" w:hAnsiTheme="majorBidi" w:cstheme="majorBidi"/>
                <w:sz w:val="28"/>
                <w:cs/>
              </w:rPr>
              <w:t>ๆ</w:t>
            </w:r>
            <w:bookmarkEnd w:id="1"/>
          </w:p>
        </w:tc>
      </w:tr>
    </w:tbl>
    <w:p w14:paraId="6C5A9CE2" w14:textId="77777777" w:rsidR="00DD6A76" w:rsidRPr="00DD6A76" w:rsidRDefault="00DD6A76" w:rsidP="00CE1A12">
      <w:pPr>
        <w:pStyle w:val="ListParagraph"/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87EDC4F" w14:textId="77777777" w:rsidR="0004093A" w:rsidRDefault="0004093A" w:rsidP="0004093A">
      <w:pPr>
        <w:pStyle w:val="ListParagraph"/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5684688" w14:textId="77777777" w:rsidR="0047694E" w:rsidRDefault="004769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66FDBF5" w14:textId="34A09D57" w:rsidR="00F53166" w:rsidRPr="0096253C" w:rsidRDefault="009E4C64" w:rsidP="00101DFC">
      <w:pPr>
        <w:pStyle w:val="ListParagraph"/>
        <w:numPr>
          <w:ilvl w:val="0"/>
          <w:numId w:val="1"/>
        </w:numPr>
        <w:spacing w:line="0" w:lineRule="atLeast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96253C">
        <w:rPr>
          <w:rFonts w:asciiTheme="majorBidi" w:hAnsiTheme="majorBidi" w:cstheme="majorBidi"/>
          <w:b/>
          <w:bCs/>
          <w:sz w:val="28"/>
          <w:cs/>
        </w:rPr>
        <w:lastRenderedPageBreak/>
        <w:t>เกณฑ์การจัดทำ</w:t>
      </w:r>
      <w:r w:rsidR="00EB4A44">
        <w:rPr>
          <w:rFonts w:asciiTheme="majorBidi" w:hAnsiTheme="majorBidi" w:cstheme="majorBidi" w:hint="cs"/>
          <w:b/>
          <w:bCs/>
          <w:sz w:val="28"/>
          <w:cs/>
        </w:rPr>
        <w:t>ข้อมูลทาง</w:t>
      </w:r>
      <w:r w:rsidRPr="0096253C">
        <w:rPr>
          <w:rFonts w:asciiTheme="majorBidi" w:hAnsiTheme="majorBidi" w:cstheme="majorBidi"/>
          <w:b/>
          <w:bCs/>
          <w:sz w:val="28"/>
          <w:cs/>
        </w:rPr>
        <w:t>การเงินระหว่างกาล</w:t>
      </w:r>
    </w:p>
    <w:p w14:paraId="2373593C" w14:textId="2F5C9D06" w:rsidR="005013D4" w:rsidRPr="0096253C" w:rsidRDefault="00C35B9F" w:rsidP="003A1638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ข้อมูลทาง</w:t>
      </w:r>
      <w:r w:rsidR="005013D4" w:rsidRPr="0096253C">
        <w:rPr>
          <w:rFonts w:ascii="Angsana New" w:hAnsi="Angsana New" w:hint="cs"/>
          <w:sz w:val="28"/>
          <w:cs/>
        </w:rPr>
        <w:t>การเงินระหว่างกาลแบบย่อนี้นำเสนอรายการในงบการเงินในรูปแบบเดียวกับ</w:t>
      </w:r>
      <w:r w:rsidR="00A95460">
        <w:rPr>
          <w:rFonts w:ascii="Angsana New" w:hAnsi="Angsana New" w:hint="cs"/>
          <w:sz w:val="28"/>
          <w:cs/>
        </w:rPr>
        <w:t>งบ</w:t>
      </w:r>
      <w:r w:rsidR="005013D4" w:rsidRPr="0096253C">
        <w:rPr>
          <w:rFonts w:ascii="Angsana New" w:hAnsi="Angsana New" w:hint="cs"/>
          <w:sz w:val="28"/>
          <w:cs/>
        </w:rPr>
        <w:t>การเงินประจำปีและจัดทำหมายเหตุประกอบ</w:t>
      </w:r>
      <w:r w:rsidR="009069AE">
        <w:rPr>
          <w:rFonts w:ascii="Angsana New" w:hAnsi="Angsana New" w:hint="cs"/>
          <w:sz w:val="28"/>
          <w:cs/>
        </w:rPr>
        <w:t>ข้อมูลทาง</w:t>
      </w:r>
      <w:r w:rsidR="005013D4" w:rsidRPr="0096253C">
        <w:rPr>
          <w:rFonts w:ascii="Angsana New" w:hAnsi="Angsana New" w:hint="cs"/>
          <w:sz w:val="28"/>
          <w:cs/>
        </w:rPr>
        <w:t>การเงินระหว่างกาลในรูปแบบย่อ (“</w:t>
      </w:r>
      <w:r w:rsidR="009069AE">
        <w:rPr>
          <w:rFonts w:ascii="Angsana New" w:hAnsi="Angsana New" w:hint="cs"/>
          <w:sz w:val="28"/>
          <w:cs/>
        </w:rPr>
        <w:t>ข้อมูลทาง</w:t>
      </w:r>
      <w:r w:rsidR="005013D4" w:rsidRPr="0096253C">
        <w:rPr>
          <w:rFonts w:ascii="Angsana New" w:hAnsi="Angsana New" w:hint="cs"/>
          <w:sz w:val="28"/>
          <w:cs/>
        </w:rPr>
        <w:t xml:space="preserve">การเงินระหว่างกาล”) ตามมาตรฐานการบัญชี ฉบับที่ </w:t>
      </w:r>
      <w:r w:rsidR="005013D4" w:rsidRPr="0096253C">
        <w:rPr>
          <w:rFonts w:ascii="Angsana New" w:hAnsi="Angsana New" w:hint="cs"/>
          <w:sz w:val="28"/>
        </w:rPr>
        <w:t xml:space="preserve">34 </w:t>
      </w:r>
      <w:r w:rsidR="00A32293">
        <w:rPr>
          <w:rFonts w:ascii="Angsana New" w:hAnsi="Angsana New"/>
          <w:sz w:val="28"/>
        </w:rPr>
        <w:t xml:space="preserve">  </w:t>
      </w:r>
      <w:r w:rsidR="005013D4" w:rsidRPr="0096253C">
        <w:rPr>
          <w:rFonts w:ascii="Angsana New" w:hAnsi="Angsana New" w:hint="cs"/>
          <w:sz w:val="28"/>
          <w:cs/>
        </w:rPr>
        <w:t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013D4" w:rsidRPr="0096253C">
        <w:rPr>
          <w:rFonts w:ascii="Angsana New" w:hAnsi="Angsana New" w:hint="cs"/>
          <w:sz w:val="28"/>
        </w:rPr>
        <w:t xml:space="preserve"> </w:t>
      </w:r>
      <w:r w:rsidR="005013D4" w:rsidRPr="0096253C">
        <w:rPr>
          <w:rFonts w:ascii="Angsana New" w:hAnsi="Angsana New" w:hint="cs"/>
          <w:sz w:val="28"/>
          <w:cs/>
        </w:rPr>
        <w:t>โดย</w:t>
      </w:r>
      <w:r w:rsidR="009069AE">
        <w:rPr>
          <w:rFonts w:ascii="Angsana New" w:hAnsi="Angsana New" w:hint="cs"/>
          <w:sz w:val="28"/>
          <w:cs/>
        </w:rPr>
        <w:t>ข้อมูลทาง</w:t>
      </w:r>
      <w:r w:rsidR="005013D4" w:rsidRPr="0096253C">
        <w:rPr>
          <w:rFonts w:ascii="Angsana New" w:hAnsi="Angsana New" w:hint="cs"/>
          <w:sz w:val="28"/>
          <w:cs/>
        </w:rPr>
        <w:t>การเงินระหว่างกาลนี้</w:t>
      </w:r>
      <w:r w:rsidR="0083554A">
        <w:rPr>
          <w:rFonts w:ascii="Angsana New" w:hAnsi="Angsana New"/>
          <w:sz w:val="28"/>
        </w:rPr>
        <w:t xml:space="preserve"> </w:t>
      </w:r>
      <w:r w:rsidR="005013D4" w:rsidRPr="0096253C">
        <w:rPr>
          <w:rFonts w:ascii="Angsana New" w:hAnsi="Angsana New" w:hint="cs"/>
          <w:sz w:val="28"/>
          <w:cs/>
        </w:rPr>
        <w:t>เน้นการให้ข้อมูล</w:t>
      </w:r>
      <w:r w:rsidR="00F44C2C">
        <w:rPr>
          <w:rFonts w:ascii="Angsana New" w:hAnsi="Angsana New"/>
          <w:sz w:val="28"/>
        </w:rPr>
        <w:t xml:space="preserve">   </w:t>
      </w:r>
      <w:r w:rsidR="005013D4" w:rsidRPr="0096253C">
        <w:rPr>
          <w:rFonts w:ascii="Angsana New" w:hAnsi="Angsana New" w:hint="cs"/>
          <w:sz w:val="28"/>
          <w:cs/>
        </w:rPr>
        <w:t>ที่เกี่ยวกับกิจกรรม เหตุการณ์และสถานการณ์ใหม่</w:t>
      </w:r>
      <w:r w:rsidR="00927F71">
        <w:rPr>
          <w:rFonts w:ascii="Angsana New" w:hAnsi="Angsana New"/>
          <w:sz w:val="28"/>
        </w:rPr>
        <w:t xml:space="preserve"> </w:t>
      </w:r>
      <w:r w:rsidR="005013D4" w:rsidRPr="0096253C">
        <w:rPr>
          <w:rFonts w:ascii="Angsana New" w:hAnsi="Angsana New" w:hint="cs"/>
          <w:sz w:val="28"/>
          <w:cs/>
        </w:rPr>
        <w:t>ๆ เพื่อไม่ให้ซ้ำซ้อนกับข้อมูลที่ได้นำเสนอไปแล้วใน</w:t>
      </w:r>
      <w:r w:rsidR="00051280">
        <w:rPr>
          <w:rFonts w:ascii="Angsana New" w:hAnsi="Angsana New" w:hint="cs"/>
          <w:sz w:val="28"/>
          <w:cs/>
        </w:rPr>
        <w:t>งบ</w:t>
      </w:r>
      <w:r w:rsidR="005013D4" w:rsidRPr="0096253C">
        <w:rPr>
          <w:rFonts w:ascii="Angsana New" w:hAnsi="Angsana New" w:hint="cs"/>
          <w:sz w:val="28"/>
          <w:cs/>
        </w:rPr>
        <w:t>การเงินประจำปี ดังนั้นการอ่าน</w:t>
      </w:r>
      <w:r w:rsidR="009069AE">
        <w:rPr>
          <w:rFonts w:ascii="Angsana New" w:hAnsi="Angsana New" w:hint="cs"/>
          <w:sz w:val="28"/>
          <w:cs/>
        </w:rPr>
        <w:t>ข้อมูลทาง</w:t>
      </w:r>
      <w:r w:rsidR="005013D4" w:rsidRPr="0096253C">
        <w:rPr>
          <w:rFonts w:ascii="Angsana New" w:hAnsi="Angsana New" w:hint="cs"/>
          <w:sz w:val="28"/>
          <w:cs/>
        </w:rPr>
        <w:t>การเงินระหว่างกาลนี้จึงควรอ่านควบคู่กับ</w:t>
      </w:r>
      <w:r w:rsidR="002C5FF6">
        <w:rPr>
          <w:rFonts w:ascii="Angsana New" w:hAnsi="Angsana New" w:hint="cs"/>
          <w:sz w:val="28"/>
          <w:cs/>
        </w:rPr>
        <w:t>งบ</w:t>
      </w:r>
      <w:r w:rsidR="005013D4" w:rsidRPr="0096253C">
        <w:rPr>
          <w:rFonts w:ascii="Angsana New" w:hAnsi="Angsana New" w:hint="cs"/>
          <w:sz w:val="28"/>
          <w:cs/>
        </w:rPr>
        <w:t>การเงินของบริษัทและบริษัทย่อยสำหรับปีสิ้นสุดวันที่</w:t>
      </w:r>
      <w:r w:rsidR="00175FF3">
        <w:rPr>
          <w:rFonts w:ascii="Angsana New" w:hAnsi="Angsana New" w:hint="cs"/>
          <w:sz w:val="28"/>
          <w:cs/>
        </w:rPr>
        <w:t xml:space="preserve"> </w:t>
      </w:r>
      <w:r w:rsidR="00F44C2C">
        <w:rPr>
          <w:rFonts w:ascii="Angsana New" w:hAnsi="Angsana New"/>
          <w:sz w:val="28"/>
        </w:rPr>
        <w:t xml:space="preserve"> </w:t>
      </w:r>
      <w:r w:rsidR="005013D4" w:rsidRPr="0096253C">
        <w:rPr>
          <w:rFonts w:ascii="Angsana New" w:hAnsi="Angsana New" w:hint="cs"/>
          <w:sz w:val="28"/>
        </w:rPr>
        <w:t xml:space="preserve">31 </w:t>
      </w:r>
      <w:r w:rsidR="005013D4" w:rsidRPr="0096253C">
        <w:rPr>
          <w:rFonts w:ascii="Angsana New" w:hAnsi="Angsana New" w:hint="cs"/>
          <w:sz w:val="28"/>
          <w:cs/>
        </w:rPr>
        <w:t xml:space="preserve">ธันวาคม </w:t>
      </w:r>
      <w:r w:rsidR="005013D4" w:rsidRPr="0096253C">
        <w:rPr>
          <w:rFonts w:ascii="Angsana New" w:hAnsi="Angsana New" w:hint="cs"/>
          <w:sz w:val="28"/>
        </w:rPr>
        <w:t>2567</w:t>
      </w:r>
    </w:p>
    <w:p w14:paraId="1B3320A6" w14:textId="46B9ECC7" w:rsidR="005013D4" w:rsidRPr="0096253C" w:rsidRDefault="005013D4" w:rsidP="000F0636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96253C">
        <w:rPr>
          <w:rFonts w:ascii="Angsana New" w:hAnsi="Angsana New" w:hint="cs"/>
          <w:sz w:val="28"/>
          <w:cs/>
        </w:rPr>
        <w:t>ในการจัดทำ</w:t>
      </w:r>
      <w:r w:rsidR="009069AE">
        <w:rPr>
          <w:rFonts w:ascii="Angsana New" w:hAnsi="Angsana New" w:hint="cs"/>
          <w:sz w:val="28"/>
          <w:cs/>
        </w:rPr>
        <w:t>ข้อมูลทาง</w:t>
      </w:r>
      <w:r w:rsidRPr="0096253C">
        <w:rPr>
          <w:rFonts w:asciiTheme="majorBidi" w:hAnsiTheme="majorBidi" w:hint="cs"/>
          <w:sz w:val="28"/>
          <w:cs/>
        </w:rPr>
        <w:t>การเงิน</w:t>
      </w:r>
      <w:r w:rsidRPr="0096253C">
        <w:rPr>
          <w:rFonts w:ascii="Angsana New" w:hAnsi="Angsana New" w:hint="cs"/>
          <w:sz w:val="28"/>
          <w:cs/>
        </w:rPr>
        <w:t>ระหว่างกาล ผู้บริหารได้มีการใช้วิจารณญาณและการประมาณการในการถือปฏิบัติตามนโยบาย</w:t>
      </w:r>
      <w:r w:rsidR="00FE4A14" w:rsidRPr="0096253C">
        <w:rPr>
          <w:rFonts w:ascii="Angsana New" w:hAnsi="Angsana New"/>
          <w:sz w:val="28"/>
        </w:rPr>
        <w:t xml:space="preserve"> </w:t>
      </w:r>
      <w:r w:rsidRPr="0096253C">
        <w:rPr>
          <w:rFonts w:ascii="Angsana New" w:hAnsi="Angsana New" w:hint="cs"/>
          <w:sz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</w:t>
      </w:r>
      <w:r w:rsidR="000E39A8">
        <w:rPr>
          <w:rFonts w:ascii="Angsana New" w:hAnsi="Angsana New" w:hint="cs"/>
          <w:sz w:val="28"/>
          <w:cs/>
        </w:rPr>
        <w:t>งบ</w:t>
      </w:r>
      <w:r w:rsidRPr="0096253C">
        <w:rPr>
          <w:rFonts w:ascii="Angsana New" w:hAnsi="Angsana New" w:hint="cs"/>
          <w:sz w:val="28"/>
          <w:cs/>
        </w:rPr>
        <w:t xml:space="preserve">การเงินสำหรับปีสิ้นสุดวันที่ </w:t>
      </w:r>
      <w:r w:rsidRPr="0096253C">
        <w:rPr>
          <w:rFonts w:ascii="Angsana New" w:hAnsi="Angsana New" w:hint="cs"/>
          <w:sz w:val="28"/>
        </w:rPr>
        <w:t>31</w:t>
      </w:r>
      <w:r w:rsidRPr="0096253C">
        <w:rPr>
          <w:rFonts w:ascii="Angsana New" w:hAnsi="Angsana New" w:hint="cs"/>
          <w:sz w:val="28"/>
          <w:cs/>
        </w:rPr>
        <w:t xml:space="preserve"> ธันวาคม </w:t>
      </w:r>
      <w:r w:rsidRPr="0096253C">
        <w:rPr>
          <w:rFonts w:ascii="Angsana New" w:hAnsi="Angsana New" w:hint="cs"/>
          <w:sz w:val="28"/>
        </w:rPr>
        <w:t>2567</w:t>
      </w:r>
    </w:p>
    <w:p w14:paraId="13784F95" w14:textId="4E8EAE7C" w:rsidR="005013D4" w:rsidRPr="005013D4" w:rsidRDefault="002C4DAC" w:rsidP="000F0636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ข้อมูลทาง</w:t>
      </w:r>
      <w:r w:rsidR="005013D4" w:rsidRPr="0096253C">
        <w:rPr>
          <w:rFonts w:ascii="Angsana New" w:hAnsi="Angsana New"/>
          <w:sz w:val="28"/>
          <w:cs/>
        </w:rPr>
        <w:t>การเงินระหว่างกาลฉบับ</w:t>
      </w:r>
      <w:r w:rsidR="005013D4" w:rsidRPr="0096253C">
        <w:rPr>
          <w:rFonts w:asciiTheme="majorBidi" w:hAnsiTheme="majorBidi"/>
          <w:sz w:val="28"/>
          <w:cs/>
        </w:rPr>
        <w:t>ภาษาอังกฤษ</w:t>
      </w:r>
      <w:r w:rsidR="005013D4" w:rsidRPr="0096253C">
        <w:rPr>
          <w:rFonts w:ascii="Angsana New" w:hAnsi="Angsana New"/>
          <w:sz w:val="28"/>
          <w:cs/>
        </w:rPr>
        <w:t>จัดทำขึ้นจาก</w:t>
      </w:r>
      <w:r>
        <w:rPr>
          <w:rFonts w:ascii="Angsana New" w:hAnsi="Angsana New" w:hint="cs"/>
          <w:sz w:val="28"/>
          <w:cs/>
        </w:rPr>
        <w:t>ข้อมูลทาง</w:t>
      </w:r>
      <w:r w:rsidR="005013D4" w:rsidRPr="0096253C">
        <w:rPr>
          <w:rFonts w:ascii="Angsana New" w:hAnsi="Angsana New"/>
          <w:sz w:val="28"/>
          <w:cs/>
        </w:rPr>
        <w:t>การเงินระหว่างกาลภาษาไทยที่จัดทำตามกฎหมาย</w:t>
      </w:r>
      <w:r w:rsidR="003A47C3" w:rsidRPr="0096253C">
        <w:rPr>
          <w:rFonts w:ascii="Angsana New" w:hAnsi="Angsana New"/>
          <w:sz w:val="28"/>
        </w:rPr>
        <w:t xml:space="preserve">       </w:t>
      </w:r>
      <w:r w:rsidR="005013D4" w:rsidRPr="0096253C">
        <w:rPr>
          <w:rFonts w:ascii="Angsana New" w:hAnsi="Angsana New"/>
          <w:sz w:val="28"/>
          <w:cs/>
        </w:rPr>
        <w:t>ในกรณีที่มีเนื้อความขัดแย้งกันหรือมีการตีความแตกต่างกัน ให้ใช้</w:t>
      </w:r>
      <w:r>
        <w:rPr>
          <w:rFonts w:ascii="Angsana New" w:hAnsi="Angsana New" w:hint="cs"/>
          <w:sz w:val="28"/>
          <w:cs/>
        </w:rPr>
        <w:t>ข้อมูลทาง</w:t>
      </w:r>
      <w:r w:rsidR="005013D4" w:rsidRPr="0096253C">
        <w:rPr>
          <w:rFonts w:ascii="Angsana New" w:hAnsi="Angsana New"/>
          <w:sz w:val="28"/>
          <w:cs/>
        </w:rPr>
        <w:t>การเงินระหว่างกาลฉบับภาษาไทยเป็นหลัก</w:t>
      </w:r>
    </w:p>
    <w:p w14:paraId="02E6FDA5" w14:textId="77777777" w:rsidR="000F0636" w:rsidRPr="00565E94" w:rsidRDefault="000F0636" w:rsidP="000F063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565E94">
        <w:rPr>
          <w:rFonts w:asciiTheme="majorBidi" w:hAnsiTheme="majorBidi" w:cstheme="majorBidi"/>
          <w:b/>
          <w:bCs/>
          <w:sz w:val="28"/>
          <w:cs/>
        </w:rPr>
        <w:t>นโยบายการบัญชีที่</w:t>
      </w:r>
      <w:r w:rsidRPr="00D116EE">
        <w:rPr>
          <w:rFonts w:asciiTheme="majorBidi" w:hAnsiTheme="majorBidi" w:hint="cs"/>
          <w:b/>
          <w:bCs/>
          <w:sz w:val="28"/>
          <w:cs/>
        </w:rPr>
        <w:t>มีสาระสำคัญ</w:t>
      </w:r>
    </w:p>
    <w:p w14:paraId="729D61CE" w14:textId="66B3CFD0" w:rsidR="000F0636" w:rsidRPr="00520831" w:rsidRDefault="002C4DAC" w:rsidP="000F0636">
      <w:pPr>
        <w:spacing w:before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="Angsana New" w:hAnsi="Angsana New" w:hint="cs"/>
          <w:sz w:val="28"/>
          <w:cs/>
        </w:rPr>
        <w:t>ข้อมูลทาง</w:t>
      </w:r>
      <w:r w:rsidR="000F0636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>การเงินระหว่างกาลนี้จัดทำขึ้นโดยใช้หลักเกณฑ์นโยบายการบัญชีและวิธีการคำนวณเช่นเดียวกับที่ใช้ใน</w:t>
      </w:r>
      <w:r w:rsidR="004A2F30">
        <w:rPr>
          <w:rFonts w:ascii="Angsana New" w:hAnsi="Angsana New" w:hint="cs"/>
          <w:sz w:val="28"/>
          <w:cs/>
        </w:rPr>
        <w:t>งบ</w:t>
      </w:r>
      <w:r w:rsidR="000F0636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การเงินสำหรับปีสิ้นสุดวันที่ </w:t>
      </w:r>
      <w:r w:rsidR="000F0636" w:rsidRPr="00520831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0F0636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0F0636" w:rsidRPr="0052083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F0636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0F0636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ยกเว้น</w:t>
      </w:r>
      <w:r w:rsidR="000F0636" w:rsidRPr="0052083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0F0636"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การนำมาตรฐานการรายงานทางการเงินฉบับใหม่และฉบับปรับปรุงมาถือปฏิบัติ</w:t>
      </w:r>
      <w:r w:rsidR="000F063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0F0636"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ซึ่งมีผลบังคับใช้วันที่</w:t>
      </w:r>
      <w:r w:rsidR="000F0636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0F0636" w:rsidRPr="00520831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0F0636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0F0636"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มกราคม</w:t>
      </w:r>
      <w:r w:rsidR="000F0636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0F0636" w:rsidRPr="0052083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F0636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="000F0636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0F0636"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ไม่มีผลกระทบที่มีนัยสำคัญต่อกลุ่มบริษัท</w:t>
      </w:r>
    </w:p>
    <w:p w14:paraId="7590278F" w14:textId="77777777" w:rsidR="003318B1" w:rsidRPr="00A738F1" w:rsidRDefault="003318B1" w:rsidP="000F063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A738F1">
        <w:rPr>
          <w:rFonts w:asciiTheme="majorBidi" w:hAnsiTheme="majorBidi" w:cstheme="majorBidi"/>
          <w:b/>
          <w:bCs/>
          <w:sz w:val="28"/>
          <w:cs/>
        </w:rPr>
        <w:t>การดำเนินงาน</w:t>
      </w:r>
      <w:r w:rsidRPr="00A738F1">
        <w:rPr>
          <w:rFonts w:asciiTheme="majorBidi" w:hAnsiTheme="majorBidi"/>
          <w:b/>
          <w:bCs/>
          <w:sz w:val="28"/>
          <w:cs/>
        </w:rPr>
        <w:t>ต่อเนื่อง</w:t>
      </w:r>
    </w:p>
    <w:p w14:paraId="6A6E317A" w14:textId="575CD324" w:rsidR="00BB0D56" w:rsidRPr="00516967" w:rsidRDefault="00BB0D56" w:rsidP="00BB0D56">
      <w:pPr>
        <w:pStyle w:val="ListParagraph"/>
        <w:spacing w:before="240"/>
        <w:ind w:left="360"/>
        <w:jc w:val="thaiDistribute"/>
        <w:rPr>
          <w:rFonts w:asciiTheme="majorBidi" w:hAnsiTheme="majorBidi"/>
          <w:sz w:val="28"/>
        </w:rPr>
      </w:pPr>
      <w:r w:rsidRPr="00516967">
        <w:rPr>
          <w:rFonts w:asciiTheme="majorBidi" w:hAnsiTheme="majorBidi" w:hint="cs"/>
          <w:sz w:val="28"/>
          <w:cs/>
        </w:rPr>
        <w:t>ณ</w:t>
      </w:r>
      <w:r w:rsidRPr="00516967">
        <w:rPr>
          <w:rFonts w:asciiTheme="majorBidi" w:hAnsiTheme="majorBidi"/>
          <w:sz w:val="28"/>
          <w:cs/>
        </w:rPr>
        <w:t xml:space="preserve"> </w:t>
      </w:r>
      <w:r w:rsidRPr="00516967">
        <w:rPr>
          <w:rFonts w:asciiTheme="majorBidi" w:hAnsiTheme="majorBidi" w:hint="cs"/>
          <w:sz w:val="28"/>
          <w:cs/>
        </w:rPr>
        <w:t>วันที่</w:t>
      </w:r>
      <w:r w:rsidRPr="00516967">
        <w:rPr>
          <w:rFonts w:asciiTheme="majorBidi" w:hAnsiTheme="majorBidi"/>
          <w:sz w:val="28"/>
        </w:rPr>
        <w:t xml:space="preserve"> 30</w:t>
      </w:r>
      <w:r w:rsidRPr="00516967">
        <w:rPr>
          <w:rFonts w:asciiTheme="majorBidi" w:hAnsiTheme="majorBidi"/>
          <w:sz w:val="28"/>
          <w:cs/>
        </w:rPr>
        <w:t xml:space="preserve"> </w:t>
      </w:r>
      <w:r w:rsidRPr="00516967">
        <w:rPr>
          <w:rFonts w:asciiTheme="majorBidi" w:hAnsiTheme="majorBidi" w:hint="cs"/>
          <w:sz w:val="28"/>
          <w:cs/>
        </w:rPr>
        <w:t>มิถุนายน</w:t>
      </w:r>
      <w:r w:rsidRPr="00516967">
        <w:rPr>
          <w:rFonts w:asciiTheme="majorBidi" w:hAnsiTheme="majorBidi"/>
          <w:sz w:val="28"/>
          <w:cs/>
        </w:rPr>
        <w:t xml:space="preserve"> </w:t>
      </w:r>
      <w:r w:rsidRPr="00516967">
        <w:rPr>
          <w:rFonts w:asciiTheme="majorBidi" w:hAnsiTheme="majorBidi"/>
          <w:sz w:val="28"/>
        </w:rPr>
        <w:t>2568</w:t>
      </w:r>
      <w:r w:rsidRPr="00516967">
        <w:rPr>
          <w:rFonts w:asciiTheme="majorBidi" w:hAnsiTheme="majorBidi"/>
          <w:sz w:val="28"/>
          <w:cs/>
        </w:rPr>
        <w:t xml:space="preserve"> </w:t>
      </w:r>
      <w:r w:rsidRPr="00516967">
        <w:rPr>
          <w:rFonts w:asciiTheme="majorBidi" w:hAnsiTheme="majorBidi" w:hint="cs"/>
          <w:sz w:val="28"/>
          <w:cs/>
        </w:rPr>
        <w:t>บริษัทย่อยมีหนี้สินหมุนเวียนรวมสูงกว่าสินทรัพย์หมุนเวียนรวมจำนวน</w:t>
      </w:r>
      <w:r w:rsidRPr="00516967">
        <w:rPr>
          <w:rFonts w:asciiTheme="majorBidi" w:hAnsiTheme="majorBidi"/>
          <w:sz w:val="28"/>
          <w:cs/>
        </w:rPr>
        <w:t xml:space="preserve"> </w:t>
      </w:r>
      <w:r w:rsidRPr="00516967">
        <w:rPr>
          <w:rFonts w:asciiTheme="majorBidi" w:hAnsiTheme="majorBidi"/>
          <w:sz w:val="28"/>
        </w:rPr>
        <w:t>32.25</w:t>
      </w:r>
      <w:r w:rsidRPr="00516967">
        <w:rPr>
          <w:rFonts w:asciiTheme="majorBidi" w:hAnsiTheme="majorBidi"/>
          <w:sz w:val="28"/>
          <w:cs/>
        </w:rPr>
        <w:t xml:space="preserve"> </w:t>
      </w:r>
      <w:r w:rsidRPr="00516967">
        <w:rPr>
          <w:rFonts w:asciiTheme="majorBidi" w:hAnsiTheme="majorBidi" w:hint="cs"/>
          <w:sz w:val="28"/>
          <w:cs/>
        </w:rPr>
        <w:t>ล้านบาท</w:t>
      </w:r>
      <w:r w:rsidRPr="00516967">
        <w:rPr>
          <w:rFonts w:asciiTheme="majorBidi" w:hAnsiTheme="majorBidi"/>
          <w:sz w:val="28"/>
          <w:cs/>
        </w:rPr>
        <w:t xml:space="preserve"> </w:t>
      </w:r>
      <w:r w:rsidRPr="00516967">
        <w:rPr>
          <w:rFonts w:asciiTheme="majorBidi" w:hAnsiTheme="majorBidi" w:hint="cs"/>
          <w:sz w:val="28"/>
          <w:cs/>
        </w:rPr>
        <w:t>นอกจากนี้</w:t>
      </w:r>
      <w:r w:rsidRPr="00516967">
        <w:rPr>
          <w:rFonts w:asciiTheme="majorBidi" w:hAnsiTheme="majorBidi"/>
          <w:sz w:val="28"/>
          <w:cs/>
        </w:rPr>
        <w:t xml:space="preserve"> </w:t>
      </w:r>
      <w:r w:rsidRPr="00516967">
        <w:rPr>
          <w:rFonts w:asciiTheme="majorBidi" w:hAnsiTheme="majorBidi" w:hint="cs"/>
          <w:sz w:val="28"/>
          <w:cs/>
        </w:rPr>
        <w:t>กลุ่มบริษัท</w:t>
      </w:r>
      <w:r w:rsidR="003C69DF" w:rsidRPr="00516967">
        <w:rPr>
          <w:rFonts w:asciiTheme="majorBidi" w:hAnsiTheme="majorBidi" w:hint="cs"/>
          <w:sz w:val="28"/>
          <w:cs/>
        </w:rPr>
        <w:t>ย่อย</w:t>
      </w:r>
      <w:r w:rsidRPr="00516967">
        <w:rPr>
          <w:rFonts w:asciiTheme="majorBidi" w:hAnsiTheme="majorBidi" w:hint="cs"/>
          <w:sz w:val="28"/>
          <w:cs/>
        </w:rPr>
        <w:t>ได้รับผลกระทบจากการชำระเงินล่าช้าของลูกค้ารายหนึ่ง</w:t>
      </w:r>
      <w:r w:rsidRPr="00516967">
        <w:rPr>
          <w:rFonts w:asciiTheme="majorBidi" w:hAnsiTheme="majorBidi"/>
          <w:sz w:val="28"/>
          <w:cs/>
        </w:rPr>
        <w:t xml:space="preserve"> </w:t>
      </w:r>
      <w:r w:rsidRPr="00516967">
        <w:rPr>
          <w:rFonts w:asciiTheme="majorBidi" w:hAnsiTheme="majorBidi" w:hint="cs"/>
          <w:sz w:val="28"/>
          <w:cs/>
        </w:rPr>
        <w:t>ซึ่งกระทบต่อกระแสเงินสดและสภาพคล่องทางการเงิน</w:t>
      </w:r>
      <w:r w:rsidRPr="00516967">
        <w:rPr>
          <w:rFonts w:asciiTheme="majorBidi" w:hAnsiTheme="majorBidi"/>
          <w:sz w:val="28"/>
          <w:cs/>
        </w:rPr>
        <w:t xml:space="preserve"> </w:t>
      </w:r>
      <w:r w:rsidRPr="00516967">
        <w:rPr>
          <w:rFonts w:asciiTheme="majorBidi" w:hAnsiTheme="majorBidi" w:hint="cs"/>
          <w:sz w:val="28"/>
          <w:cs/>
        </w:rPr>
        <w:t>โดยสถานการณ์ดังกล่าวก่อให้เกิดความไม่แน่นอนที่มีนัยสำคัญเกี่ยวกับระยะเวลาในการรับชำระเงิน</w:t>
      </w:r>
      <w:r w:rsidRPr="00516967">
        <w:rPr>
          <w:rFonts w:asciiTheme="majorBidi" w:hAnsiTheme="majorBidi"/>
          <w:sz w:val="28"/>
          <w:cs/>
        </w:rPr>
        <w:t xml:space="preserve"> </w:t>
      </w:r>
      <w:r w:rsidRPr="00516967">
        <w:rPr>
          <w:rFonts w:asciiTheme="majorBidi" w:hAnsiTheme="majorBidi" w:hint="cs"/>
          <w:sz w:val="28"/>
          <w:cs/>
        </w:rPr>
        <w:t>และอาจส่งผลกระทบต่อความสามารถในการดำเนินงานอย่างต่อเนื่องในอนาคต</w:t>
      </w:r>
      <w:r w:rsidRPr="00516967">
        <w:rPr>
          <w:rFonts w:asciiTheme="majorBidi" w:hAnsiTheme="majorBidi"/>
          <w:sz w:val="28"/>
          <w:cs/>
        </w:rPr>
        <w:t xml:space="preserve"> </w:t>
      </w:r>
      <w:r w:rsidRPr="00516967">
        <w:rPr>
          <w:rFonts w:asciiTheme="majorBidi" w:hAnsiTheme="majorBidi" w:hint="cs"/>
          <w:sz w:val="28"/>
          <w:cs/>
        </w:rPr>
        <w:t>ดังนั้น</w:t>
      </w:r>
      <w:r w:rsidRPr="00516967">
        <w:rPr>
          <w:rFonts w:asciiTheme="majorBidi" w:hAnsiTheme="majorBidi"/>
          <w:sz w:val="28"/>
          <w:cs/>
        </w:rPr>
        <w:t xml:space="preserve"> </w:t>
      </w:r>
      <w:r w:rsidRPr="00516967">
        <w:rPr>
          <w:rFonts w:asciiTheme="majorBidi" w:hAnsiTheme="majorBidi" w:hint="cs"/>
          <w:sz w:val="28"/>
          <w:cs/>
        </w:rPr>
        <w:t>จึงมีข้อบ่งชี้ถึงความไม่แน่นอนที่มีสาระสำคัญซึ่งอาจก่อให้เกิดข้อสงสัยอย่างมีนัยสำคัญเกี่ยวกับความสามารถของกลุ่มบริษัท</w:t>
      </w:r>
      <w:r w:rsidR="000B6A21">
        <w:rPr>
          <w:rFonts w:asciiTheme="majorBidi" w:hAnsiTheme="majorBidi" w:hint="cs"/>
          <w:sz w:val="28"/>
          <w:cs/>
        </w:rPr>
        <w:t>ย่อย</w:t>
      </w:r>
      <w:r w:rsidRPr="00516967">
        <w:rPr>
          <w:rFonts w:asciiTheme="majorBidi" w:hAnsiTheme="majorBidi" w:hint="cs"/>
          <w:sz w:val="28"/>
          <w:cs/>
        </w:rPr>
        <w:t>ในการดำเนินงานต่อเนื่อง</w:t>
      </w:r>
    </w:p>
    <w:p w14:paraId="206D0C89" w14:textId="7A98FB59" w:rsidR="00BB0D56" w:rsidRPr="00BB0D56" w:rsidRDefault="00BB0D56" w:rsidP="00BB0D56">
      <w:pPr>
        <w:pStyle w:val="ListParagraph"/>
        <w:spacing w:before="240"/>
        <w:ind w:left="360"/>
        <w:jc w:val="thaiDistribute"/>
        <w:rPr>
          <w:rFonts w:asciiTheme="majorBidi" w:hAnsiTheme="majorBidi"/>
          <w:spacing w:val="-2"/>
          <w:sz w:val="28"/>
        </w:rPr>
      </w:pPr>
      <w:r w:rsidRPr="00BB0D56">
        <w:rPr>
          <w:rFonts w:asciiTheme="majorBidi" w:hAnsiTheme="majorBidi" w:hint="cs"/>
          <w:spacing w:val="-2"/>
          <w:sz w:val="28"/>
          <w:cs/>
        </w:rPr>
        <w:t>ผู้บริหารของกลุ่มบริษัท</w:t>
      </w:r>
      <w:r w:rsidR="00803A2D">
        <w:rPr>
          <w:rFonts w:asciiTheme="majorBidi" w:hAnsiTheme="majorBidi" w:hint="cs"/>
          <w:spacing w:val="-2"/>
          <w:sz w:val="28"/>
          <w:cs/>
        </w:rPr>
        <w:t>ย่อย</w:t>
      </w:r>
      <w:r w:rsidRPr="00BB0D56">
        <w:rPr>
          <w:rFonts w:asciiTheme="majorBidi" w:hAnsiTheme="majorBidi" w:hint="cs"/>
          <w:spacing w:val="-2"/>
          <w:sz w:val="28"/>
          <w:cs/>
        </w:rPr>
        <w:t>ได้ประเมินสถานการณ์และสรุปว่า</w:t>
      </w:r>
      <w:r w:rsidRPr="00BB0D56">
        <w:rPr>
          <w:rFonts w:asciiTheme="majorBidi" w:hAnsiTheme="majorBidi"/>
          <w:spacing w:val="-2"/>
          <w:sz w:val="28"/>
          <w:cs/>
        </w:rPr>
        <w:t xml:space="preserve"> </w:t>
      </w:r>
      <w:r w:rsidRPr="00BB0D56">
        <w:rPr>
          <w:rFonts w:asciiTheme="majorBidi" w:hAnsiTheme="majorBidi" w:hint="cs"/>
          <w:spacing w:val="-2"/>
          <w:sz w:val="28"/>
          <w:cs/>
        </w:rPr>
        <w:t>กลุ่มบริษัท</w:t>
      </w:r>
      <w:r w:rsidR="00616E41">
        <w:rPr>
          <w:rFonts w:asciiTheme="majorBidi" w:hAnsiTheme="majorBidi" w:hint="cs"/>
          <w:spacing w:val="-2"/>
          <w:sz w:val="28"/>
          <w:cs/>
        </w:rPr>
        <w:t>ย่อย</w:t>
      </w:r>
      <w:r w:rsidRPr="00BB0D56">
        <w:rPr>
          <w:rFonts w:asciiTheme="majorBidi" w:hAnsiTheme="majorBidi" w:hint="cs"/>
          <w:spacing w:val="-2"/>
          <w:sz w:val="28"/>
          <w:cs/>
        </w:rPr>
        <w:t>จะสามารถเพิ่มสภาพคล่องที่ดีขึ้นได้ตามที่</w:t>
      </w:r>
      <w:r w:rsidR="00753153">
        <w:rPr>
          <w:rFonts w:asciiTheme="majorBidi" w:hAnsiTheme="majorBidi" w:hint="cs"/>
          <w:spacing w:val="-2"/>
          <w:sz w:val="28"/>
          <w:cs/>
        </w:rPr>
        <w:t xml:space="preserve">      </w:t>
      </w:r>
      <w:r w:rsidRPr="00BB0D56">
        <w:rPr>
          <w:rFonts w:asciiTheme="majorBidi" w:hAnsiTheme="majorBidi" w:hint="cs"/>
          <w:spacing w:val="-2"/>
          <w:sz w:val="28"/>
          <w:cs/>
        </w:rPr>
        <w:t>บริษัท</w:t>
      </w:r>
      <w:r w:rsidR="00E111C6">
        <w:rPr>
          <w:rFonts w:asciiTheme="majorBidi" w:hAnsiTheme="majorBidi" w:hint="cs"/>
          <w:spacing w:val="-2"/>
          <w:sz w:val="28"/>
          <w:cs/>
        </w:rPr>
        <w:t>ย่อย</w:t>
      </w:r>
      <w:r w:rsidRPr="00BB0D56">
        <w:rPr>
          <w:rFonts w:asciiTheme="majorBidi" w:hAnsiTheme="majorBidi" w:hint="cs"/>
          <w:spacing w:val="-2"/>
          <w:sz w:val="28"/>
          <w:cs/>
        </w:rPr>
        <w:t>ได้มีการลงนามสัญญาโครงการพัฒนาท่าเรือก๊าซมาบตาพุดเฟส</w:t>
      </w:r>
      <w:r w:rsidRPr="00BB0D56">
        <w:rPr>
          <w:rFonts w:asciiTheme="majorBidi" w:hAnsiTheme="majorBidi"/>
          <w:spacing w:val="-2"/>
          <w:sz w:val="28"/>
          <w:cs/>
        </w:rPr>
        <w:t xml:space="preserve"> </w:t>
      </w:r>
      <w:r w:rsidR="004E5C9C">
        <w:rPr>
          <w:rFonts w:asciiTheme="majorBidi" w:hAnsiTheme="majorBidi"/>
          <w:spacing w:val="-2"/>
          <w:sz w:val="28"/>
        </w:rPr>
        <w:t>3</w:t>
      </w:r>
      <w:r w:rsidRPr="00BB0D56">
        <w:rPr>
          <w:rFonts w:asciiTheme="majorBidi" w:hAnsiTheme="majorBidi"/>
          <w:spacing w:val="-2"/>
          <w:sz w:val="28"/>
          <w:cs/>
        </w:rPr>
        <w:t xml:space="preserve"> </w:t>
      </w:r>
      <w:r w:rsidRPr="00BB0D56">
        <w:rPr>
          <w:rFonts w:asciiTheme="majorBidi" w:hAnsiTheme="majorBidi" w:hint="cs"/>
          <w:spacing w:val="-2"/>
          <w:sz w:val="28"/>
          <w:cs/>
        </w:rPr>
        <w:t>ซึ่งมีมูลค่าโครงการจำนวน</w:t>
      </w:r>
      <w:r w:rsidRPr="00BB0D56">
        <w:rPr>
          <w:rFonts w:asciiTheme="majorBidi" w:hAnsiTheme="majorBidi"/>
          <w:spacing w:val="-2"/>
          <w:sz w:val="28"/>
          <w:cs/>
        </w:rPr>
        <w:t xml:space="preserve"> </w:t>
      </w:r>
      <w:r w:rsidR="004E5C9C">
        <w:rPr>
          <w:rFonts w:asciiTheme="majorBidi" w:hAnsiTheme="majorBidi"/>
          <w:spacing w:val="-2"/>
          <w:sz w:val="28"/>
        </w:rPr>
        <w:t>11,567.47</w:t>
      </w:r>
      <w:r w:rsidRPr="00BB0D56">
        <w:rPr>
          <w:rFonts w:asciiTheme="majorBidi" w:hAnsiTheme="majorBidi"/>
          <w:spacing w:val="-2"/>
          <w:sz w:val="28"/>
          <w:cs/>
        </w:rPr>
        <w:t xml:space="preserve"> </w:t>
      </w:r>
      <w:r w:rsidRPr="00BB0D56">
        <w:rPr>
          <w:rFonts w:asciiTheme="majorBidi" w:hAnsiTheme="majorBidi" w:hint="cs"/>
          <w:spacing w:val="-2"/>
          <w:sz w:val="28"/>
          <w:cs/>
        </w:rPr>
        <w:t>ล้านบาท</w:t>
      </w:r>
      <w:r w:rsidRPr="00BB0D56">
        <w:rPr>
          <w:rFonts w:asciiTheme="majorBidi" w:hAnsiTheme="majorBidi"/>
          <w:spacing w:val="-2"/>
          <w:sz w:val="28"/>
          <w:cs/>
        </w:rPr>
        <w:t xml:space="preserve"> </w:t>
      </w:r>
      <w:r w:rsidRPr="00BB0D56">
        <w:rPr>
          <w:rFonts w:asciiTheme="majorBidi" w:hAnsiTheme="majorBidi" w:hint="cs"/>
          <w:spacing w:val="-2"/>
          <w:sz w:val="28"/>
          <w:cs/>
        </w:rPr>
        <w:t>อีกทั้งกลุ่มบริษัท</w:t>
      </w:r>
      <w:r w:rsidR="00B948A7">
        <w:rPr>
          <w:rFonts w:asciiTheme="majorBidi" w:hAnsiTheme="majorBidi" w:hint="cs"/>
          <w:spacing w:val="-2"/>
          <w:sz w:val="28"/>
          <w:cs/>
        </w:rPr>
        <w:t>ย่อย</w:t>
      </w:r>
      <w:r w:rsidRPr="00BB0D56">
        <w:rPr>
          <w:rFonts w:asciiTheme="majorBidi" w:hAnsiTheme="majorBidi" w:hint="cs"/>
          <w:spacing w:val="-2"/>
          <w:sz w:val="28"/>
          <w:cs/>
        </w:rPr>
        <w:t>มีการกำหนดนโยบายบริหารจัดการทางการเงินอย่างระมัดระวัง</w:t>
      </w:r>
      <w:r w:rsidRPr="00BB0D56">
        <w:rPr>
          <w:rFonts w:asciiTheme="majorBidi" w:hAnsiTheme="majorBidi"/>
          <w:spacing w:val="-2"/>
          <w:sz w:val="28"/>
          <w:cs/>
        </w:rPr>
        <w:t xml:space="preserve"> </w:t>
      </w:r>
      <w:r w:rsidRPr="00BB0D56">
        <w:rPr>
          <w:rFonts w:asciiTheme="majorBidi" w:hAnsiTheme="majorBidi" w:hint="cs"/>
          <w:spacing w:val="-2"/>
          <w:sz w:val="28"/>
          <w:cs/>
        </w:rPr>
        <w:t>และมีแผนที่จะใช้วิธีการเพื่อจัดการความเสี่ยง</w:t>
      </w:r>
      <w:r w:rsidR="00753153">
        <w:rPr>
          <w:rFonts w:asciiTheme="majorBidi" w:hAnsiTheme="majorBidi" w:hint="cs"/>
          <w:spacing w:val="-2"/>
          <w:sz w:val="28"/>
          <w:cs/>
        </w:rPr>
        <w:t xml:space="preserve">   </w:t>
      </w:r>
      <w:r w:rsidRPr="00BB0D56">
        <w:rPr>
          <w:rFonts w:asciiTheme="majorBidi" w:hAnsiTheme="majorBidi" w:hint="cs"/>
          <w:spacing w:val="-2"/>
          <w:sz w:val="28"/>
          <w:cs/>
        </w:rPr>
        <w:t>ด้านสภาพคล่อง</w:t>
      </w:r>
      <w:r w:rsidRPr="00BB0D56">
        <w:rPr>
          <w:rFonts w:asciiTheme="majorBidi" w:hAnsiTheme="majorBidi"/>
          <w:spacing w:val="-2"/>
          <w:sz w:val="28"/>
          <w:cs/>
        </w:rPr>
        <w:t xml:space="preserve"> </w:t>
      </w:r>
      <w:r w:rsidRPr="00BB0D56">
        <w:rPr>
          <w:rFonts w:asciiTheme="majorBidi" w:hAnsiTheme="majorBidi" w:hint="cs"/>
          <w:spacing w:val="-2"/>
          <w:sz w:val="28"/>
          <w:cs/>
        </w:rPr>
        <w:t>ประกอบไปด้วย</w:t>
      </w:r>
      <w:r w:rsidRPr="00BB0D56">
        <w:rPr>
          <w:rFonts w:asciiTheme="majorBidi" w:hAnsiTheme="majorBidi"/>
          <w:spacing w:val="-2"/>
          <w:sz w:val="28"/>
          <w:cs/>
        </w:rPr>
        <w:t xml:space="preserve"> </w:t>
      </w:r>
      <w:r w:rsidRPr="00BB0D56">
        <w:rPr>
          <w:rFonts w:asciiTheme="majorBidi" w:hAnsiTheme="majorBidi" w:hint="cs"/>
          <w:spacing w:val="-2"/>
          <w:sz w:val="28"/>
          <w:cs/>
        </w:rPr>
        <w:t>การขอวงเงินสินเชื่อเพิ่มเติมจากสถาบันการเงิน</w:t>
      </w:r>
      <w:r w:rsidRPr="00BB0D56">
        <w:rPr>
          <w:rFonts w:asciiTheme="majorBidi" w:hAnsiTheme="majorBidi"/>
          <w:spacing w:val="-2"/>
          <w:sz w:val="28"/>
          <w:cs/>
        </w:rPr>
        <w:t xml:space="preserve"> </w:t>
      </w:r>
      <w:r w:rsidRPr="00BB0D56">
        <w:rPr>
          <w:rFonts w:asciiTheme="majorBidi" w:hAnsiTheme="majorBidi" w:hint="cs"/>
          <w:spacing w:val="-2"/>
          <w:sz w:val="28"/>
          <w:cs/>
        </w:rPr>
        <w:t>และหาแหล่งเงินทุนอื่นเพิ่มเติม</w:t>
      </w:r>
      <w:r w:rsidRPr="00BB0D56">
        <w:rPr>
          <w:rFonts w:asciiTheme="majorBidi" w:hAnsiTheme="majorBidi"/>
          <w:spacing w:val="-2"/>
          <w:sz w:val="28"/>
          <w:cs/>
        </w:rPr>
        <w:t xml:space="preserve"> </w:t>
      </w:r>
    </w:p>
    <w:p w14:paraId="51253F2F" w14:textId="0CA3D9C6" w:rsidR="00A738F1" w:rsidRDefault="00A738F1" w:rsidP="00A738F1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BB0D56">
        <w:rPr>
          <w:rFonts w:asciiTheme="majorBidi" w:hAnsiTheme="majorBidi"/>
          <w:spacing w:val="-2"/>
          <w:sz w:val="28"/>
          <w:cs/>
        </w:rPr>
        <w:lastRenderedPageBreak/>
        <w:t>ผู้บริหารของ</w:t>
      </w:r>
      <w:r w:rsidR="00BB0D56" w:rsidRPr="00BB0D56">
        <w:rPr>
          <w:rFonts w:asciiTheme="majorBidi" w:hAnsiTheme="majorBidi" w:hint="cs"/>
          <w:spacing w:val="-2"/>
          <w:sz w:val="28"/>
          <w:cs/>
        </w:rPr>
        <w:t>กลุ่มบริษัท</w:t>
      </w:r>
      <w:r w:rsidR="00BE0CF8">
        <w:rPr>
          <w:rFonts w:asciiTheme="majorBidi" w:hAnsiTheme="majorBidi" w:hint="cs"/>
          <w:spacing w:val="-2"/>
          <w:sz w:val="28"/>
          <w:cs/>
        </w:rPr>
        <w:t>ย่อย</w:t>
      </w:r>
      <w:r w:rsidRPr="00BB0D56">
        <w:rPr>
          <w:rFonts w:asciiTheme="majorBidi" w:hAnsiTheme="majorBidi"/>
          <w:spacing w:val="-2"/>
          <w:sz w:val="28"/>
          <w:cs/>
        </w:rPr>
        <w:t>ได้ประเมินและสรุปว่า ความสำเร็จของการดำเนินการดังกล่าวข้างต้นจะทำให้</w:t>
      </w:r>
      <w:r w:rsidR="00BB0D56" w:rsidRPr="00BB0D56">
        <w:rPr>
          <w:rFonts w:asciiTheme="majorBidi" w:hAnsiTheme="majorBidi" w:hint="cs"/>
          <w:spacing w:val="-2"/>
          <w:sz w:val="28"/>
          <w:cs/>
        </w:rPr>
        <w:t>กลุ่ม</w:t>
      </w:r>
      <w:r w:rsidRPr="00BB0D56">
        <w:rPr>
          <w:rFonts w:asciiTheme="majorBidi" w:hAnsiTheme="majorBidi"/>
          <w:spacing w:val="-2"/>
          <w:sz w:val="28"/>
          <w:cs/>
        </w:rPr>
        <w:t>บริษัท</w:t>
      </w:r>
      <w:r w:rsidR="00BE0CF8">
        <w:rPr>
          <w:rFonts w:asciiTheme="majorBidi" w:hAnsiTheme="majorBidi" w:hint="cs"/>
          <w:spacing w:val="-2"/>
          <w:sz w:val="28"/>
          <w:cs/>
        </w:rPr>
        <w:t>ย่อย</w:t>
      </w:r>
      <w:r w:rsidR="00753153">
        <w:rPr>
          <w:rFonts w:asciiTheme="majorBidi" w:hAnsiTheme="majorBidi" w:hint="cs"/>
          <w:spacing w:val="-2"/>
          <w:sz w:val="28"/>
          <w:cs/>
        </w:rPr>
        <w:t xml:space="preserve">              </w:t>
      </w:r>
      <w:r w:rsidRPr="00BB0D56">
        <w:rPr>
          <w:rFonts w:asciiTheme="majorBidi" w:hAnsiTheme="majorBidi"/>
          <w:spacing w:val="-2"/>
          <w:sz w:val="28"/>
          <w:cs/>
        </w:rPr>
        <w:t>มีสภาพคล่องเพียงพอในการดำเนินธุรกิจและสามารถจ่ายชำระหนี้เมื่อถึงกำหนด ข้อมูลทางการเงินระหว่างกาลนี้</w:t>
      </w:r>
      <w:r w:rsidR="00361BD9">
        <w:rPr>
          <w:rFonts w:asciiTheme="majorBidi" w:hAnsiTheme="majorBidi" w:hint="cs"/>
          <w:spacing w:val="-2"/>
          <w:sz w:val="28"/>
          <w:cs/>
        </w:rPr>
        <w:t xml:space="preserve"> </w:t>
      </w:r>
      <w:r w:rsidRPr="00BB0D56">
        <w:rPr>
          <w:rFonts w:asciiTheme="majorBidi" w:hAnsiTheme="majorBidi"/>
          <w:spacing w:val="-2"/>
          <w:sz w:val="28"/>
          <w:cs/>
        </w:rPr>
        <w:t>ได้จัดทำขึ้น</w:t>
      </w:r>
      <w:r w:rsidR="00753153">
        <w:rPr>
          <w:rFonts w:asciiTheme="majorBidi" w:hAnsiTheme="majorBidi" w:hint="cs"/>
          <w:spacing w:val="-2"/>
          <w:sz w:val="28"/>
          <w:cs/>
        </w:rPr>
        <w:t xml:space="preserve">   </w:t>
      </w:r>
      <w:r w:rsidRPr="00BB0D56">
        <w:rPr>
          <w:rFonts w:asciiTheme="majorBidi" w:hAnsiTheme="majorBidi"/>
          <w:spacing w:val="-2"/>
          <w:sz w:val="28"/>
          <w:cs/>
        </w:rPr>
        <w:t>โดยฝ่ายบริหารของ</w:t>
      </w:r>
      <w:r w:rsidR="00BB0D56" w:rsidRPr="00BB0D56">
        <w:rPr>
          <w:rFonts w:asciiTheme="majorBidi" w:hAnsiTheme="majorBidi" w:hint="cs"/>
          <w:spacing w:val="-2"/>
          <w:sz w:val="28"/>
          <w:cs/>
        </w:rPr>
        <w:t>กลุ่มบริษัท</w:t>
      </w:r>
      <w:r w:rsidR="00BE0CF8">
        <w:rPr>
          <w:rFonts w:asciiTheme="majorBidi" w:hAnsiTheme="majorBidi" w:hint="cs"/>
          <w:spacing w:val="-2"/>
          <w:sz w:val="28"/>
          <w:cs/>
        </w:rPr>
        <w:t>ย่อย</w:t>
      </w:r>
      <w:r w:rsidRPr="00BB0D56">
        <w:rPr>
          <w:rFonts w:asciiTheme="majorBidi" w:hAnsiTheme="majorBidi"/>
          <w:spacing w:val="-2"/>
          <w:sz w:val="28"/>
          <w:cs/>
        </w:rPr>
        <w:t xml:space="preserve"> ตามหลักเกณฑ์การดำเนินงานต่อเนื่อง มีข้อสมมติว่ากิจการมีเงินทุนหมุนเวียนเพียงพอ</w:t>
      </w:r>
      <w:r w:rsidR="00753153">
        <w:rPr>
          <w:rFonts w:asciiTheme="majorBidi" w:hAnsiTheme="majorBidi" w:hint="cs"/>
          <w:spacing w:val="-2"/>
          <w:sz w:val="28"/>
          <w:cs/>
        </w:rPr>
        <w:t xml:space="preserve">   </w:t>
      </w:r>
      <w:r w:rsidRPr="00BB0D56">
        <w:rPr>
          <w:rFonts w:asciiTheme="majorBidi" w:hAnsiTheme="majorBidi"/>
          <w:spacing w:val="-2"/>
          <w:sz w:val="28"/>
          <w:cs/>
        </w:rPr>
        <w:t>สำหรับการดำเนินธุรกิจตามที่</w:t>
      </w:r>
      <w:r w:rsidR="00BB0D56" w:rsidRPr="00BB0D56">
        <w:rPr>
          <w:rFonts w:asciiTheme="majorBidi" w:hAnsiTheme="majorBidi" w:hint="cs"/>
          <w:spacing w:val="-2"/>
          <w:sz w:val="28"/>
          <w:cs/>
        </w:rPr>
        <w:t>กลุ่มบริษัท</w:t>
      </w:r>
      <w:r w:rsidR="00213B9B">
        <w:rPr>
          <w:rFonts w:asciiTheme="majorBidi" w:hAnsiTheme="majorBidi" w:hint="cs"/>
          <w:spacing w:val="-2"/>
          <w:sz w:val="28"/>
          <w:cs/>
        </w:rPr>
        <w:t>ย่อย</w:t>
      </w:r>
      <w:r w:rsidRPr="00BB0D56">
        <w:rPr>
          <w:rFonts w:asciiTheme="majorBidi" w:hAnsiTheme="majorBidi"/>
          <w:spacing w:val="-2"/>
          <w:sz w:val="28"/>
          <w:cs/>
        </w:rPr>
        <w:t>ต้องการ</w:t>
      </w:r>
      <w:r w:rsidRPr="00BB0D56">
        <w:rPr>
          <w:rFonts w:asciiTheme="majorBidi" w:hAnsiTheme="majorBidi" w:hint="cs"/>
          <w:spacing w:val="-2"/>
          <w:sz w:val="28"/>
          <w:cs/>
        </w:rPr>
        <w:t>ในอนาคต</w:t>
      </w:r>
      <w:r w:rsidRPr="00BB0D56">
        <w:rPr>
          <w:rFonts w:asciiTheme="majorBidi" w:hAnsiTheme="majorBidi"/>
          <w:spacing w:val="-2"/>
          <w:sz w:val="28"/>
          <w:cs/>
        </w:rPr>
        <w:t xml:space="preserve"> ดังนั้น ข้อมูลทางการเงินระหว่างกาลรวมและข้อมูลทางการเงินระหว่างกาลเฉพาะกิจการ จึงไม่ได้รวมรายการปรับปรุงมูลค่าสินทรัพย์และการจัดประเภทรายการสินทรัพย์และหนี้สินใหม่ </w:t>
      </w:r>
      <w:r w:rsidR="00753153">
        <w:rPr>
          <w:rFonts w:asciiTheme="majorBidi" w:hAnsiTheme="majorBidi" w:hint="cs"/>
          <w:spacing w:val="-2"/>
          <w:sz w:val="28"/>
          <w:cs/>
        </w:rPr>
        <w:t xml:space="preserve">       </w:t>
      </w:r>
      <w:r w:rsidRPr="00BB0D56">
        <w:rPr>
          <w:rFonts w:asciiTheme="majorBidi" w:hAnsiTheme="majorBidi"/>
          <w:spacing w:val="-2"/>
          <w:sz w:val="28"/>
          <w:cs/>
        </w:rPr>
        <w:t>ซึ่งอาจจำเป็นหากกลุ่มบริษัท</w:t>
      </w:r>
      <w:r w:rsidR="00361BD9">
        <w:rPr>
          <w:rFonts w:asciiTheme="majorBidi" w:hAnsiTheme="majorBidi" w:hint="cs"/>
          <w:spacing w:val="-2"/>
          <w:sz w:val="28"/>
          <w:cs/>
        </w:rPr>
        <w:t>ย่อย</w:t>
      </w:r>
      <w:r w:rsidRPr="00BB0D56">
        <w:rPr>
          <w:rFonts w:asciiTheme="majorBidi" w:hAnsiTheme="majorBidi"/>
          <w:spacing w:val="-2"/>
          <w:sz w:val="28"/>
          <w:cs/>
        </w:rPr>
        <w:t>ไม่สามารถดำเนินงานต่อเนื่องได้</w:t>
      </w:r>
    </w:p>
    <w:p w14:paraId="2818F7F9" w14:textId="7C219FC5" w:rsidR="00F53166" w:rsidRPr="00C07F18" w:rsidRDefault="009E4C64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รายการธุรกิจกับ</w:t>
      </w:r>
      <w:r w:rsidR="009E3650">
        <w:rPr>
          <w:rFonts w:asciiTheme="majorBidi" w:hAnsiTheme="majorBidi" w:cstheme="majorBidi" w:hint="cs"/>
          <w:b/>
          <w:bCs/>
          <w:sz w:val="28"/>
          <w:cs/>
        </w:rPr>
        <w:t>บุคคลหรือ</w:t>
      </w:r>
      <w:r w:rsidRPr="00C07F18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378B2714" w14:textId="1D57D652" w:rsidR="002A3E95" w:rsidRDefault="009E4C64" w:rsidP="00AA7D68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AA629D">
        <w:rPr>
          <w:rFonts w:asciiTheme="majorBidi" w:hAnsiTheme="majorBidi" w:cstheme="majorBidi"/>
          <w:color w:val="000000"/>
          <w:sz w:val="28"/>
          <w:cs/>
        </w:rPr>
        <w:t>ในระหว่าง</w:t>
      </w:r>
      <w:r w:rsidR="00997163" w:rsidRPr="00AA629D">
        <w:rPr>
          <w:rFonts w:asciiTheme="majorBidi" w:hAnsiTheme="majorBidi" w:cstheme="majorBidi" w:hint="cs"/>
          <w:color w:val="000000"/>
          <w:sz w:val="28"/>
          <w:cs/>
          <w:lang w:val="en-GB"/>
        </w:rPr>
        <w:t>รอบระยะเวลา</w:t>
      </w:r>
      <w:r w:rsidR="00113203" w:rsidRPr="00AA629D">
        <w:rPr>
          <w:rFonts w:asciiTheme="majorBidi" w:hAnsiTheme="majorBidi" w:cstheme="majorBidi"/>
          <w:color w:val="000000"/>
          <w:sz w:val="28"/>
          <w:cs/>
          <w:lang w:val="en-GB"/>
        </w:rPr>
        <w:t>สามเดือน</w:t>
      </w:r>
      <w:r w:rsidR="0068761A">
        <w:rPr>
          <w:rFonts w:asciiTheme="majorBidi" w:hAnsiTheme="majorBidi" w:cstheme="majorBidi" w:hint="cs"/>
          <w:color w:val="000000"/>
          <w:sz w:val="28"/>
          <w:cs/>
          <w:lang w:val="en-GB"/>
        </w:rPr>
        <w:t>และ</w:t>
      </w:r>
      <w:r w:rsidR="005D037D">
        <w:rPr>
          <w:rFonts w:asciiTheme="majorBidi" w:hAnsiTheme="majorBidi" w:cstheme="majorBidi" w:hint="cs"/>
          <w:color w:val="000000"/>
          <w:sz w:val="28"/>
          <w:cs/>
          <w:lang w:val="en-GB"/>
        </w:rPr>
        <w:t>หกเดือน</w:t>
      </w:r>
      <w:r w:rsidR="00113203" w:rsidRPr="00AA629D">
        <w:rPr>
          <w:rFonts w:asciiTheme="majorBidi" w:hAnsiTheme="majorBidi" w:cstheme="majorBidi"/>
          <w:color w:val="000000"/>
          <w:sz w:val="28"/>
          <w:cs/>
        </w:rPr>
        <w:t xml:space="preserve">สิ้นสุดวันที่ </w:t>
      </w:r>
      <w:r w:rsidR="00100D5F" w:rsidRPr="00E12FE6">
        <w:rPr>
          <w:rFonts w:asciiTheme="majorBidi" w:hAnsiTheme="majorBidi" w:cstheme="majorBidi"/>
          <w:color w:val="000000"/>
          <w:sz w:val="28"/>
        </w:rPr>
        <w:t>3</w:t>
      </w:r>
      <w:r w:rsidR="005D037D">
        <w:rPr>
          <w:rFonts w:asciiTheme="majorBidi" w:hAnsiTheme="majorBidi" w:cstheme="majorBidi"/>
          <w:color w:val="000000"/>
          <w:sz w:val="28"/>
        </w:rPr>
        <w:t xml:space="preserve">0 </w:t>
      </w:r>
      <w:r w:rsidR="005D037D">
        <w:rPr>
          <w:rFonts w:asciiTheme="majorBidi" w:hAnsiTheme="majorBidi" w:cstheme="majorBidi" w:hint="cs"/>
          <w:color w:val="000000"/>
          <w:sz w:val="28"/>
          <w:cs/>
        </w:rPr>
        <w:t xml:space="preserve">มิถุนายน </w:t>
      </w:r>
      <w:r w:rsidR="00100D5F" w:rsidRPr="00E12FE6">
        <w:rPr>
          <w:rFonts w:asciiTheme="majorBidi" w:hAnsiTheme="majorBidi" w:cstheme="majorBidi"/>
          <w:color w:val="000000"/>
          <w:sz w:val="28"/>
        </w:rPr>
        <w:t>256</w:t>
      </w:r>
      <w:r w:rsidR="00100D5F">
        <w:rPr>
          <w:rFonts w:asciiTheme="majorBidi" w:hAnsiTheme="majorBidi" w:cstheme="majorBidi"/>
          <w:color w:val="000000"/>
          <w:sz w:val="28"/>
        </w:rPr>
        <w:t>8</w:t>
      </w:r>
      <w:r w:rsidR="00113203" w:rsidRPr="00AA629D">
        <w:rPr>
          <w:rFonts w:asciiTheme="majorBidi" w:hAnsiTheme="majorBidi" w:cstheme="majorBidi"/>
          <w:color w:val="000000"/>
          <w:sz w:val="28"/>
        </w:rPr>
        <w:t xml:space="preserve"> </w:t>
      </w:r>
      <w:r w:rsidRPr="00AA629D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AA629D">
        <w:rPr>
          <w:rFonts w:asciiTheme="majorBidi" w:hAnsiTheme="majorBidi" w:cstheme="majorBidi"/>
          <w:color w:val="000000"/>
          <w:sz w:val="28"/>
        </w:rPr>
        <w:t>25</w:t>
      </w:r>
      <w:r w:rsidR="00100D5F">
        <w:rPr>
          <w:rFonts w:asciiTheme="majorBidi" w:hAnsiTheme="majorBidi" w:cstheme="majorBidi"/>
          <w:color w:val="000000"/>
          <w:sz w:val="28"/>
        </w:rPr>
        <w:t>67</w:t>
      </w:r>
      <w:r w:rsidRPr="00AA629D">
        <w:rPr>
          <w:rFonts w:asciiTheme="majorBidi" w:hAnsiTheme="majorBidi" w:cstheme="majorBidi"/>
          <w:color w:val="000000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AA629D">
        <w:rPr>
          <w:rFonts w:asciiTheme="majorBidi" w:hAnsiTheme="majorBidi" w:cstheme="majorBidi"/>
          <w:color w:val="000000"/>
          <w:sz w:val="28"/>
        </w:rPr>
        <w:t xml:space="preserve"> </w:t>
      </w:r>
      <w:r w:rsidRPr="00AA629D">
        <w:rPr>
          <w:rFonts w:asciiTheme="majorBidi" w:hAnsiTheme="majorBidi" w:cstheme="majorBidi"/>
          <w:color w:val="000000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AA629D">
        <w:rPr>
          <w:rFonts w:asciiTheme="majorBidi" w:hAnsiTheme="majorBidi" w:cstheme="majorBidi"/>
          <w:color w:val="000000"/>
          <w:sz w:val="28"/>
        </w:rPr>
        <w:t xml:space="preserve"> </w:t>
      </w:r>
      <w:r w:rsidRPr="00AA629D">
        <w:rPr>
          <w:rFonts w:asciiTheme="majorBidi" w:hAnsiTheme="majorBidi" w:cstheme="majorBidi"/>
          <w:color w:val="000000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2986B25D" w14:textId="77777777" w:rsidR="00B32D7A" w:rsidRPr="00C07F18" w:rsidRDefault="00B32D7A" w:rsidP="00B32D7A">
      <w:pPr>
        <w:tabs>
          <w:tab w:val="left" w:pos="630"/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การขายสินค้าระหว่างกันกำหนดราคาตามราคาตลาด</w:t>
      </w:r>
    </w:p>
    <w:p w14:paraId="2F755A73" w14:textId="4A0D24E8" w:rsidR="00B32D7A" w:rsidRDefault="00B32D7A" w:rsidP="00B32D7A">
      <w:pPr>
        <w:tabs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 รายได้ค่าบริการและค่าบริการจ่ายอื่นเรียกเก็บตามราคาที่ตกลงร่วมกัน</w:t>
      </w:r>
    </w:p>
    <w:p w14:paraId="0C9162DA" w14:textId="34D1333E" w:rsidR="00AE1AE4" w:rsidRPr="00C07F18" w:rsidRDefault="00AE1AE4" w:rsidP="00B32D7A">
      <w:pPr>
        <w:tabs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 xml:space="preserve">3.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รายได้เงินปันผลกำหนด</w:t>
      </w:r>
      <w:r w:rsidR="00661C6E">
        <w:rPr>
          <w:rFonts w:asciiTheme="majorBidi" w:hAnsiTheme="majorBidi" w:cstheme="majorBidi" w:hint="cs"/>
          <w:color w:val="000000"/>
          <w:spacing w:val="-2"/>
          <w:sz w:val="28"/>
          <w:cs/>
        </w:rPr>
        <w:t>ราคาตามจำนวนที่ประกาศจ่าย</w:t>
      </w:r>
      <w:r w:rsidR="00FD12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</w:p>
    <w:p w14:paraId="31A26857" w14:textId="2570FB3E" w:rsidR="00B32D7A" w:rsidRDefault="00F54420" w:rsidP="00F54420">
      <w:pPr>
        <w:tabs>
          <w:tab w:val="left" w:pos="72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8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B32D7A" w:rsidRPr="0060557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. </w:t>
      </w:r>
      <w:r w:rsidR="00D3676A">
        <w:rPr>
          <w:rFonts w:asciiTheme="majorBidi" w:hAnsiTheme="majorBidi" w:cstheme="majorBidi" w:hint="cs"/>
          <w:color w:val="000000"/>
          <w:spacing w:val="-2"/>
          <w:sz w:val="28"/>
          <w:cs/>
        </w:rPr>
        <w:t>ดอกเบี้ยรับและดอกเบี้ยจ่าย</w:t>
      </w:r>
      <w:r w:rsidR="003F0ACF">
        <w:rPr>
          <w:rFonts w:asciiTheme="majorBidi" w:hAnsiTheme="majorBidi" w:cstheme="majorBidi" w:hint="cs"/>
          <w:color w:val="000000"/>
          <w:spacing w:val="-2"/>
          <w:sz w:val="28"/>
          <w:cs/>
        </w:rPr>
        <w:t>กำหนด</w:t>
      </w:r>
      <w:r w:rsidR="00D3676A">
        <w:rPr>
          <w:rFonts w:asciiTheme="majorBidi" w:hAnsiTheme="majorBidi" w:cstheme="majorBidi" w:hint="cs"/>
          <w:color w:val="000000"/>
          <w:spacing w:val="-2"/>
          <w:sz w:val="28"/>
          <w:cs/>
        </w:rPr>
        <w:t>อัตราดอก</w:t>
      </w:r>
      <w:r w:rsidR="001A10E9">
        <w:rPr>
          <w:rFonts w:asciiTheme="majorBidi" w:hAnsiTheme="majorBidi" w:cstheme="majorBidi" w:hint="cs"/>
          <w:color w:val="000000"/>
          <w:spacing w:val="-2"/>
          <w:sz w:val="28"/>
          <w:cs/>
        </w:rPr>
        <w:t>เบี้ยตามสัญญาเงินกู้ยืมระหว่างกัน</w:t>
      </w:r>
    </w:p>
    <w:p w14:paraId="3E89AFA4" w14:textId="60A4FC38" w:rsidR="00B32D7A" w:rsidRDefault="00F54420" w:rsidP="006D6BCE">
      <w:pPr>
        <w:tabs>
          <w:tab w:val="left" w:pos="900"/>
        </w:tabs>
        <w:spacing w:before="120" w:after="120" w:line="360" w:lineRule="auto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B32D7A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 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19D265AB" w14:textId="7B78A058" w:rsidR="00231BC6" w:rsidRPr="00042340" w:rsidRDefault="009E4C64" w:rsidP="006D6BCE">
      <w:pPr>
        <w:spacing w:before="120" w:after="120"/>
        <w:ind w:left="378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18"/>
        <w:gridCol w:w="237"/>
        <w:gridCol w:w="1450"/>
        <w:gridCol w:w="238"/>
        <w:gridCol w:w="3717"/>
      </w:tblGrid>
      <w:tr w:rsidR="00E40836" w:rsidRPr="007B225A" w14:paraId="5ADA6688" w14:textId="77777777" w:rsidTr="005C74B9">
        <w:trPr>
          <w:trHeight w:val="20"/>
          <w:tblHeader/>
        </w:trPr>
        <w:tc>
          <w:tcPr>
            <w:tcW w:w="3718" w:type="dxa"/>
            <w:tcBorders>
              <w:bottom w:val="single" w:sz="4" w:space="0" w:color="auto"/>
            </w:tcBorders>
          </w:tcPr>
          <w:p w14:paraId="17285D7F" w14:textId="77777777" w:rsidR="00E40836" w:rsidRPr="001100B3" w:rsidRDefault="00E40836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100B3">
              <w:rPr>
                <w:rFonts w:asciiTheme="majorBidi" w:hAnsiTheme="majorBidi" w:cstheme="majorBidi"/>
                <w:b/>
                <w:bCs/>
                <w:sz w:val="28"/>
              </w:rPr>
              <w:br w:type="page"/>
            </w:r>
            <w:r w:rsidRPr="001100B3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br w:type="page"/>
            </w:r>
            <w:r w:rsidRPr="001100B3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br w:type="page"/>
            </w:r>
            <w:r w:rsidRPr="001100B3">
              <w:rPr>
                <w:rFonts w:asciiTheme="majorBidi" w:hAnsiTheme="majorBidi" w:cstheme="majorBidi"/>
                <w:b/>
                <w:bCs/>
                <w:sz w:val="28"/>
              </w:rPr>
              <w:br w:type="page"/>
            </w:r>
            <w:r w:rsidRPr="001100B3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บริษัท</w:t>
            </w:r>
          </w:p>
        </w:tc>
        <w:tc>
          <w:tcPr>
            <w:tcW w:w="237" w:type="dxa"/>
          </w:tcPr>
          <w:p w14:paraId="02979999" w14:textId="77777777" w:rsidR="00E40836" w:rsidRPr="001100B3" w:rsidRDefault="00E40836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65E3C5CA" w14:textId="039AC041" w:rsidR="00E40836" w:rsidRPr="00FD12B8" w:rsidRDefault="001100B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FD12B8">
              <w:rPr>
                <w:rFonts w:ascii="Angsana New" w:hAnsi="Angsana New" w:hint="cs"/>
                <w:b/>
                <w:bCs/>
                <w:sz w:val="28"/>
                <w:cs/>
              </w:rPr>
              <w:t>ประเทศที่จัดตั้ง</w:t>
            </w:r>
          </w:p>
        </w:tc>
        <w:tc>
          <w:tcPr>
            <w:tcW w:w="238" w:type="dxa"/>
          </w:tcPr>
          <w:p w14:paraId="6E27BE61" w14:textId="77777777" w:rsidR="00E40836" w:rsidRPr="001100B3" w:rsidRDefault="00E4083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3717" w:type="dxa"/>
            <w:tcBorders>
              <w:bottom w:val="single" w:sz="4" w:space="0" w:color="auto"/>
            </w:tcBorders>
          </w:tcPr>
          <w:p w14:paraId="0CEC2880" w14:textId="21BFB8D9" w:rsidR="00E40836" w:rsidRPr="001100B3" w:rsidRDefault="00477EA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623C">
              <w:rPr>
                <w:rFonts w:ascii="Angsana New" w:hAnsi="Angsana New" w:hint="cs"/>
                <w:bCs/>
                <w:sz w:val="28"/>
                <w:cs/>
              </w:rPr>
              <w:t>ลักษณะความสัมพันธ์</w:t>
            </w:r>
          </w:p>
        </w:tc>
      </w:tr>
      <w:tr w:rsidR="00E40836" w:rsidRPr="007B225A" w14:paraId="3453716A" w14:textId="77777777" w:rsidTr="005C74B9">
        <w:trPr>
          <w:trHeight w:val="20"/>
        </w:trPr>
        <w:tc>
          <w:tcPr>
            <w:tcW w:w="3718" w:type="dxa"/>
          </w:tcPr>
          <w:p w14:paraId="7FC13109" w14:textId="5527CF9D" w:rsidR="00E40836" w:rsidRPr="005855F2" w:rsidRDefault="00E40836" w:rsidP="00655D33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 xml:space="preserve">บริษัท ทาคูนิ </w:t>
            </w:r>
            <w:r w:rsidRPr="005A48CE">
              <w:rPr>
                <w:rFonts w:ascii="Angsana New" w:hAnsi="Angsana New"/>
                <w:sz w:val="28"/>
              </w:rPr>
              <w:t>(</w:t>
            </w:r>
            <w:r w:rsidRPr="005A48CE">
              <w:rPr>
                <w:rFonts w:ascii="Angsana New" w:hAnsi="Angsana New"/>
                <w:sz w:val="28"/>
                <w:cs/>
              </w:rPr>
              <w:t>ประเทศไทย</w:t>
            </w:r>
            <w:r w:rsidRPr="005A48CE">
              <w:rPr>
                <w:rFonts w:ascii="Angsana New" w:hAnsi="Angsana New"/>
                <w:sz w:val="28"/>
              </w:rPr>
              <w:t>)</w:t>
            </w:r>
            <w:r w:rsidRPr="005A48CE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37" w:type="dxa"/>
          </w:tcPr>
          <w:p w14:paraId="31831DB5" w14:textId="77777777" w:rsidR="00E40836" w:rsidRPr="005855F2" w:rsidRDefault="00E40836" w:rsidP="00655D33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554786DD" w14:textId="7EF099FC" w:rsidR="00E40836" w:rsidRPr="00FD12B8" w:rsidRDefault="00E34E92" w:rsidP="00E34E9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340DAB4C" w14:textId="77777777" w:rsidR="00E40836" w:rsidRPr="005855F2" w:rsidRDefault="00E40836" w:rsidP="00655D33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17" w:type="dxa"/>
          </w:tcPr>
          <w:p w14:paraId="0E1770EA" w14:textId="58F54AE8" w:rsidR="00E40836" w:rsidRPr="005855F2" w:rsidRDefault="00E40836" w:rsidP="00655D33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E34E92" w:rsidRPr="007B225A" w14:paraId="4A11DC30" w14:textId="77777777" w:rsidTr="005C74B9">
        <w:trPr>
          <w:trHeight w:val="20"/>
        </w:trPr>
        <w:tc>
          <w:tcPr>
            <w:tcW w:w="3718" w:type="dxa"/>
          </w:tcPr>
          <w:p w14:paraId="0032B006" w14:textId="3B239777" w:rsidR="00E34E92" w:rsidRPr="005855F2" w:rsidRDefault="00E34E92" w:rsidP="00E34E92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>บริษัท ราชพฤกษ์วิศวกรรม จำกัด</w:t>
            </w:r>
          </w:p>
        </w:tc>
        <w:tc>
          <w:tcPr>
            <w:tcW w:w="237" w:type="dxa"/>
          </w:tcPr>
          <w:p w14:paraId="339798B8" w14:textId="77777777" w:rsidR="00E34E92" w:rsidRPr="005855F2" w:rsidRDefault="00E34E92" w:rsidP="00E34E9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0" w:type="dxa"/>
          </w:tcPr>
          <w:p w14:paraId="3AA9DB49" w14:textId="52931E52" w:rsidR="00E34E92" w:rsidRPr="00FD12B8" w:rsidRDefault="00E34E92" w:rsidP="00E34E9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214E492D" w14:textId="77777777" w:rsidR="00E34E92" w:rsidRPr="005855F2" w:rsidRDefault="00E34E92" w:rsidP="00E34E9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17" w:type="dxa"/>
          </w:tcPr>
          <w:p w14:paraId="59CA89B5" w14:textId="542C1837" w:rsidR="00E34E92" w:rsidRPr="005855F2" w:rsidRDefault="00E34E92" w:rsidP="00E34E92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E34E92" w:rsidRPr="007B225A" w14:paraId="55AC5F8B" w14:textId="77777777" w:rsidTr="005C74B9">
        <w:trPr>
          <w:trHeight w:val="20"/>
        </w:trPr>
        <w:tc>
          <w:tcPr>
            <w:tcW w:w="3718" w:type="dxa"/>
          </w:tcPr>
          <w:p w14:paraId="2A390BCF" w14:textId="76F89FCB" w:rsidR="00E34E92" w:rsidRPr="005855F2" w:rsidRDefault="00E34E92" w:rsidP="00E34E92">
            <w:pPr>
              <w:ind w:left="-112"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>บริษัท จี แก๊ส โลจิสติกส์ จำกัด</w:t>
            </w:r>
          </w:p>
        </w:tc>
        <w:tc>
          <w:tcPr>
            <w:tcW w:w="237" w:type="dxa"/>
          </w:tcPr>
          <w:p w14:paraId="6986CD07" w14:textId="77777777" w:rsidR="00E34E92" w:rsidRPr="005855F2" w:rsidRDefault="00E34E92" w:rsidP="00E34E9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0" w:type="dxa"/>
          </w:tcPr>
          <w:p w14:paraId="39098F1B" w14:textId="70FF1D42" w:rsidR="00E34E92" w:rsidRPr="00FD12B8" w:rsidRDefault="00E34E92" w:rsidP="00E34E9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3EC3CB63" w14:textId="77777777" w:rsidR="00E34E92" w:rsidRPr="005855F2" w:rsidRDefault="00E34E92" w:rsidP="00E34E9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17" w:type="dxa"/>
          </w:tcPr>
          <w:p w14:paraId="737474A9" w14:textId="60F52E99" w:rsidR="00E34E92" w:rsidRPr="005855F2" w:rsidRDefault="00E34E92" w:rsidP="00E34E92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E34E92" w:rsidRPr="007B225A" w14:paraId="44CB1491" w14:textId="77777777" w:rsidTr="005C74B9">
        <w:trPr>
          <w:trHeight w:val="20"/>
        </w:trPr>
        <w:tc>
          <w:tcPr>
            <w:tcW w:w="3718" w:type="dxa"/>
          </w:tcPr>
          <w:p w14:paraId="50DA43EB" w14:textId="2DA61F02" w:rsidR="00E34E92" w:rsidRPr="005855F2" w:rsidRDefault="00E34E92" w:rsidP="00E34E92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>บริษัท ทาคูนิ แลนด์</w:t>
            </w:r>
            <w:r w:rsidRPr="005A48CE">
              <w:rPr>
                <w:rFonts w:ascii="Angsana New" w:hAnsi="Angsana New"/>
                <w:sz w:val="28"/>
              </w:rPr>
              <w:t xml:space="preserve"> </w:t>
            </w:r>
            <w:r w:rsidRPr="005A48CE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237" w:type="dxa"/>
          </w:tcPr>
          <w:p w14:paraId="606C61D7" w14:textId="77777777" w:rsidR="00E34E92" w:rsidRPr="005855F2" w:rsidRDefault="00E34E92" w:rsidP="00E34E9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0" w:type="dxa"/>
          </w:tcPr>
          <w:p w14:paraId="0CEE0FEA" w14:textId="06125548" w:rsidR="00E34E92" w:rsidRPr="00FD12B8" w:rsidRDefault="00E34E92" w:rsidP="00E34E9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23E52C3F" w14:textId="77777777" w:rsidR="00E34E92" w:rsidRPr="005855F2" w:rsidRDefault="00E34E92" w:rsidP="00E34E9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17" w:type="dxa"/>
          </w:tcPr>
          <w:p w14:paraId="38F25C48" w14:textId="2250B2F4" w:rsidR="00E34E92" w:rsidRPr="005855F2" w:rsidRDefault="00E34E92" w:rsidP="00E34E92">
            <w:pPr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E34E92" w:rsidRPr="007B225A" w14:paraId="793F4876" w14:textId="77777777" w:rsidTr="005C74B9">
        <w:trPr>
          <w:trHeight w:val="20"/>
        </w:trPr>
        <w:tc>
          <w:tcPr>
            <w:tcW w:w="3718" w:type="dxa"/>
          </w:tcPr>
          <w:p w14:paraId="3DE0D36C" w14:textId="35496460" w:rsidR="00E34E92" w:rsidRPr="005855F2" w:rsidRDefault="00E34E92" w:rsidP="00E34E92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="Angsana New" w:hAnsi="Angsana New"/>
                <w:sz w:val="28"/>
                <w:cs/>
                <w:lang w:eastAsia="en-GB"/>
              </w:rPr>
              <w:t>บริษัท ทาคูนิ เทรดดิ้ง</w:t>
            </w:r>
            <w:r w:rsidRPr="005A48CE">
              <w:rPr>
                <w:rFonts w:ascii="Angsana New" w:hAnsi="Angsana New"/>
                <w:sz w:val="28"/>
                <w:lang w:eastAsia="en-GB"/>
              </w:rPr>
              <w:t xml:space="preserve"> </w:t>
            </w:r>
            <w:r w:rsidRPr="005A48CE">
              <w:rPr>
                <w:rFonts w:ascii="Angsana New" w:hAnsi="Angsana New"/>
                <w:sz w:val="28"/>
                <w:cs/>
                <w:lang w:eastAsia="en-GB"/>
              </w:rPr>
              <w:t>จำกัด</w:t>
            </w:r>
          </w:p>
        </w:tc>
        <w:tc>
          <w:tcPr>
            <w:tcW w:w="237" w:type="dxa"/>
          </w:tcPr>
          <w:p w14:paraId="751B9A6B" w14:textId="77777777" w:rsidR="00E34E92" w:rsidRPr="005855F2" w:rsidRDefault="00E34E92" w:rsidP="00E34E9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0" w:type="dxa"/>
          </w:tcPr>
          <w:p w14:paraId="130B4DBC" w14:textId="085E58A4" w:rsidR="00E34E92" w:rsidRPr="00FD12B8" w:rsidRDefault="00E34E92" w:rsidP="00E34E9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33B1EE94" w14:textId="77777777" w:rsidR="00E34E92" w:rsidRPr="005855F2" w:rsidRDefault="00E34E92" w:rsidP="00E34E9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17" w:type="dxa"/>
          </w:tcPr>
          <w:p w14:paraId="3EFFDFF3" w14:textId="397D329C" w:rsidR="00E34E92" w:rsidRPr="005855F2" w:rsidRDefault="00E34E92" w:rsidP="00E34E92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E34E92" w:rsidRPr="007B225A" w14:paraId="63A1942B" w14:textId="77777777" w:rsidTr="005C74B9">
        <w:trPr>
          <w:trHeight w:val="20"/>
        </w:trPr>
        <w:tc>
          <w:tcPr>
            <w:tcW w:w="3718" w:type="dxa"/>
          </w:tcPr>
          <w:p w14:paraId="0C81FEB4" w14:textId="56D0EB3B" w:rsidR="00E34E92" w:rsidRPr="005855F2" w:rsidRDefault="00E34E92" w:rsidP="00E34E92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>บริษัท ทีทีเอส คอนเนคท์ จำกัด</w:t>
            </w:r>
          </w:p>
        </w:tc>
        <w:tc>
          <w:tcPr>
            <w:tcW w:w="237" w:type="dxa"/>
          </w:tcPr>
          <w:p w14:paraId="7214E5E7" w14:textId="77777777" w:rsidR="00E34E92" w:rsidRPr="005855F2" w:rsidRDefault="00E34E92" w:rsidP="00E34E9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0" w:type="dxa"/>
          </w:tcPr>
          <w:p w14:paraId="7752C2B9" w14:textId="267B48DF" w:rsidR="00E34E92" w:rsidRPr="00FD12B8" w:rsidRDefault="00E34E92" w:rsidP="00E34E9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3D051A3C" w14:textId="77777777" w:rsidR="00E34E92" w:rsidRPr="005855F2" w:rsidRDefault="00E34E92" w:rsidP="00E34E9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17" w:type="dxa"/>
          </w:tcPr>
          <w:p w14:paraId="26C4B6B2" w14:textId="7CF25278" w:rsidR="00E34E92" w:rsidRPr="005855F2" w:rsidRDefault="00E34E92" w:rsidP="00E34E92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E34E92" w:rsidRPr="007B225A" w14:paraId="44241C93" w14:textId="77777777" w:rsidTr="005C74B9">
        <w:trPr>
          <w:trHeight w:val="20"/>
        </w:trPr>
        <w:tc>
          <w:tcPr>
            <w:tcW w:w="3718" w:type="dxa"/>
          </w:tcPr>
          <w:p w14:paraId="48BE16BA" w14:textId="5ED72989" w:rsidR="00E34E92" w:rsidRPr="005855F2" w:rsidRDefault="00E34E92" w:rsidP="00E34E92">
            <w:pPr>
              <w:ind w:left="165" w:hanging="256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>บริษัท ซี เอ แซด (ประเทศไทย) จำกัด (</w:t>
            </w:r>
            <w:r w:rsidRPr="00E34E92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5A48CE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7" w:type="dxa"/>
          </w:tcPr>
          <w:p w14:paraId="3F7AC6FF" w14:textId="77777777" w:rsidR="00E34E92" w:rsidRPr="005855F2" w:rsidRDefault="00E34E92" w:rsidP="00E34E9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0" w:type="dxa"/>
          </w:tcPr>
          <w:p w14:paraId="53142AA4" w14:textId="62A75CD0" w:rsidR="00E34E92" w:rsidRPr="00FD12B8" w:rsidRDefault="00E34E92" w:rsidP="00E34E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47B4B004" w14:textId="77777777" w:rsidR="00E34E92" w:rsidRPr="005A48CE" w:rsidRDefault="00E34E92" w:rsidP="00E34E9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6430EDEA" w14:textId="7D196A69" w:rsidR="00E34E92" w:rsidRPr="005855F2" w:rsidRDefault="00E34E92" w:rsidP="00E34E92">
            <w:pPr>
              <w:ind w:left="256" w:hanging="256"/>
              <w:rPr>
                <w:rFonts w:asciiTheme="majorBidi" w:hAnsiTheme="majorBidi" w:cstheme="majorBidi"/>
                <w:sz w:val="28"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>บริษัทย่อย</w:t>
            </w:r>
            <w:r>
              <w:rPr>
                <w:rFonts w:ascii="Angsana New" w:hAnsi="Angsana New" w:hint="cs"/>
                <w:sz w:val="28"/>
                <w:cs/>
              </w:rPr>
              <w:t>ของ</w:t>
            </w:r>
            <w:r w:rsidRPr="005A48CE">
              <w:rPr>
                <w:rFonts w:ascii="Angsana New" w:hAnsi="Angsana New"/>
                <w:sz w:val="28"/>
                <w:cs/>
              </w:rPr>
              <w:t xml:space="preserve">บริษัท ทาคูนิ </w:t>
            </w:r>
            <w:r w:rsidRPr="005A48CE">
              <w:rPr>
                <w:rFonts w:ascii="Angsana New" w:hAnsi="Angsana New"/>
                <w:sz w:val="28"/>
              </w:rPr>
              <w:t>(</w:t>
            </w:r>
            <w:r w:rsidRPr="005A48CE">
              <w:rPr>
                <w:rFonts w:ascii="Angsana New" w:hAnsi="Angsana New"/>
                <w:sz w:val="28"/>
                <w:cs/>
              </w:rPr>
              <w:t>ประเทศไทย</w:t>
            </w:r>
            <w:r w:rsidRPr="005A48CE">
              <w:rPr>
                <w:rFonts w:ascii="Angsana New" w:hAnsi="Angsana New"/>
                <w:sz w:val="28"/>
              </w:rPr>
              <w:t>)</w:t>
            </w:r>
            <w:r w:rsidRPr="005A48CE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</w:tr>
      <w:tr w:rsidR="00E40836" w:rsidRPr="007B225A" w14:paraId="0A3D61A1" w14:textId="77777777" w:rsidTr="005C74B9">
        <w:trPr>
          <w:trHeight w:val="20"/>
        </w:trPr>
        <w:tc>
          <w:tcPr>
            <w:tcW w:w="3718" w:type="dxa"/>
          </w:tcPr>
          <w:p w14:paraId="386902D4" w14:textId="57AD81EE" w:rsidR="00E40836" w:rsidRPr="005855F2" w:rsidRDefault="00E40836" w:rsidP="0042213B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>บริษัท เจเคอีซี จำกัด</w:t>
            </w:r>
          </w:p>
        </w:tc>
        <w:tc>
          <w:tcPr>
            <w:tcW w:w="237" w:type="dxa"/>
          </w:tcPr>
          <w:p w14:paraId="2F9E472C" w14:textId="77777777" w:rsidR="00E40836" w:rsidRPr="005855F2" w:rsidRDefault="00E40836" w:rsidP="0042213B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0" w:type="dxa"/>
          </w:tcPr>
          <w:p w14:paraId="3D552CF4" w14:textId="1A9CDAEC" w:rsidR="00E40836" w:rsidRPr="00FD12B8" w:rsidRDefault="00E34E92" w:rsidP="00E34E92">
            <w:pPr>
              <w:ind w:left="256" w:hanging="256"/>
              <w:jc w:val="center"/>
              <w:rPr>
                <w:rFonts w:ascii="Angsana New" w:hAnsi="Angsana New"/>
                <w:sz w:val="28"/>
                <w:cs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07AA5014" w14:textId="77777777" w:rsidR="00E40836" w:rsidRPr="005A48CE" w:rsidRDefault="00E40836" w:rsidP="007849B0">
            <w:pPr>
              <w:ind w:left="256" w:hanging="2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661D39C0" w14:textId="1953C264" w:rsidR="00E40836" w:rsidRPr="005855F2" w:rsidRDefault="00E40836" w:rsidP="007849B0">
            <w:pPr>
              <w:ind w:left="256" w:hanging="256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>บริษัทย่อย</w:t>
            </w:r>
            <w:r>
              <w:rPr>
                <w:rFonts w:ascii="Angsana New" w:hAnsi="Angsana New" w:hint="cs"/>
                <w:sz w:val="28"/>
                <w:cs/>
              </w:rPr>
              <w:t>ของ</w:t>
            </w:r>
            <w:r w:rsidRPr="005A48CE">
              <w:rPr>
                <w:rFonts w:ascii="Angsana New" w:hAnsi="Angsana New"/>
                <w:sz w:val="28"/>
                <w:cs/>
              </w:rPr>
              <w:t>บริษัท ซี เอ แซด (ประเทศไทย) จำกัด (มหาชน)</w:t>
            </w:r>
          </w:p>
        </w:tc>
      </w:tr>
      <w:tr w:rsidR="00E40836" w:rsidRPr="007B225A" w14:paraId="3124610D" w14:textId="77777777" w:rsidTr="005C74B9">
        <w:trPr>
          <w:trHeight w:val="20"/>
        </w:trPr>
        <w:tc>
          <w:tcPr>
            <w:tcW w:w="3718" w:type="dxa"/>
          </w:tcPr>
          <w:p w14:paraId="6FD72006" w14:textId="65AE710E" w:rsidR="00E40836" w:rsidRPr="00FD12B8" w:rsidRDefault="00E40836" w:rsidP="003364FF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FD12B8">
              <w:rPr>
                <w:rFonts w:ascii="Angsana New" w:hAnsi="Angsana New"/>
                <w:sz w:val="28"/>
              </w:rPr>
              <w:t>Yi</w:t>
            </w:r>
            <w:r w:rsidR="0009199E">
              <w:rPr>
                <w:rFonts w:ascii="Angsana New" w:hAnsi="Angsana New"/>
                <w:sz w:val="28"/>
              </w:rPr>
              <w:t xml:space="preserve"> H</w:t>
            </w:r>
            <w:r w:rsidRPr="00FD12B8">
              <w:rPr>
                <w:rFonts w:ascii="Angsana New" w:hAnsi="Angsana New"/>
                <w:sz w:val="28"/>
              </w:rPr>
              <w:t>ao Motor Co., Ltd.</w:t>
            </w:r>
          </w:p>
        </w:tc>
        <w:tc>
          <w:tcPr>
            <w:tcW w:w="237" w:type="dxa"/>
          </w:tcPr>
          <w:p w14:paraId="2AF46B69" w14:textId="77777777" w:rsidR="00E40836" w:rsidRPr="004D653E" w:rsidRDefault="00E40836" w:rsidP="003364FF">
            <w:pPr>
              <w:ind w:right="1134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50" w:type="dxa"/>
          </w:tcPr>
          <w:p w14:paraId="48B1EAC9" w14:textId="39FA92D6" w:rsidR="00E40836" w:rsidRPr="00FD12B8" w:rsidRDefault="00E34E92" w:rsidP="00E34E92">
            <w:pPr>
              <w:jc w:val="center"/>
              <w:rPr>
                <w:rFonts w:ascii="Angsana New" w:hAnsi="Angsana New"/>
                <w:sz w:val="28"/>
                <w:cs/>
                <w:lang w:eastAsia="en-GB"/>
              </w:rPr>
            </w:pPr>
            <w:r w:rsidRPr="00FD12B8">
              <w:rPr>
                <w:rFonts w:ascii="Angsana New" w:hAnsi="Angsana New" w:hint="cs"/>
                <w:sz w:val="28"/>
                <w:cs/>
                <w:lang w:eastAsia="en-GB"/>
              </w:rPr>
              <w:t>ไต้หวัน</w:t>
            </w:r>
          </w:p>
        </w:tc>
        <w:tc>
          <w:tcPr>
            <w:tcW w:w="238" w:type="dxa"/>
          </w:tcPr>
          <w:p w14:paraId="6C8903D9" w14:textId="77777777" w:rsidR="00E40836" w:rsidRPr="008B6677" w:rsidRDefault="00E40836" w:rsidP="003364FF">
            <w:pPr>
              <w:rPr>
                <w:rFonts w:ascii="Angsana New" w:hAnsi="Angsana New"/>
                <w:sz w:val="28"/>
                <w:cs/>
                <w:lang w:eastAsia="en-GB"/>
              </w:rPr>
            </w:pPr>
          </w:p>
        </w:tc>
        <w:tc>
          <w:tcPr>
            <w:tcW w:w="3717" w:type="dxa"/>
          </w:tcPr>
          <w:p w14:paraId="7DC95DE7" w14:textId="7DD0A75F" w:rsidR="00E40836" w:rsidRPr="008B6677" w:rsidRDefault="00E40836" w:rsidP="003364FF">
            <w:pPr>
              <w:rPr>
                <w:rFonts w:asciiTheme="majorBidi" w:hAnsiTheme="majorBidi" w:cstheme="majorBidi"/>
                <w:sz w:val="28"/>
              </w:rPr>
            </w:pPr>
            <w:r w:rsidRPr="008B6677">
              <w:rPr>
                <w:rFonts w:ascii="Angsana New" w:hAnsi="Angsana New" w:hint="cs"/>
                <w:sz w:val="28"/>
                <w:cs/>
                <w:lang w:eastAsia="en-GB"/>
              </w:rPr>
              <w:t>บริษัทร่วม</w:t>
            </w:r>
          </w:p>
        </w:tc>
      </w:tr>
      <w:tr w:rsidR="00E40836" w:rsidRPr="007B225A" w14:paraId="34209D4F" w14:textId="77777777" w:rsidTr="005C74B9">
        <w:trPr>
          <w:trHeight w:val="20"/>
        </w:trPr>
        <w:tc>
          <w:tcPr>
            <w:tcW w:w="3718" w:type="dxa"/>
          </w:tcPr>
          <w:p w14:paraId="108499BE" w14:textId="716BEFD1" w:rsidR="00E40836" w:rsidRPr="00FD12B8" w:rsidRDefault="00E40836" w:rsidP="003B6B23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FD12B8">
              <w:rPr>
                <w:rFonts w:ascii="Angsana New" w:hAnsi="Angsana New"/>
                <w:sz w:val="28"/>
                <w:cs/>
              </w:rPr>
              <w:t>บริษัท ฟู้ด ออเดอรี่ จำกัด</w:t>
            </w:r>
          </w:p>
        </w:tc>
        <w:tc>
          <w:tcPr>
            <w:tcW w:w="237" w:type="dxa"/>
          </w:tcPr>
          <w:p w14:paraId="4A0ABA02" w14:textId="77777777" w:rsidR="00E40836" w:rsidRPr="004D653E" w:rsidRDefault="00E40836" w:rsidP="003B6B23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50" w:type="dxa"/>
          </w:tcPr>
          <w:p w14:paraId="3A89685E" w14:textId="0E87423D" w:rsidR="00E40836" w:rsidRPr="00FD12B8" w:rsidRDefault="00E34E92" w:rsidP="00E34E92">
            <w:pPr>
              <w:ind w:right="-18"/>
              <w:jc w:val="center"/>
              <w:rPr>
                <w:rFonts w:ascii="Angsana New" w:hAnsi="Angsana New"/>
                <w:sz w:val="28"/>
                <w:cs/>
                <w:lang w:eastAsia="en-GB"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4475BFDB" w14:textId="77777777" w:rsidR="00E40836" w:rsidRPr="008B6677" w:rsidRDefault="00E40836" w:rsidP="003B6B23">
            <w:pPr>
              <w:ind w:right="-18"/>
              <w:jc w:val="thaiDistribute"/>
              <w:rPr>
                <w:rFonts w:ascii="Angsana New" w:hAnsi="Angsana New"/>
                <w:sz w:val="28"/>
                <w:cs/>
                <w:lang w:eastAsia="en-GB"/>
              </w:rPr>
            </w:pPr>
          </w:p>
        </w:tc>
        <w:tc>
          <w:tcPr>
            <w:tcW w:w="3717" w:type="dxa"/>
          </w:tcPr>
          <w:p w14:paraId="188EAA1B" w14:textId="17F559F9" w:rsidR="00E40836" w:rsidRPr="008B6677" w:rsidRDefault="00E40836" w:rsidP="003B6B2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B6677">
              <w:rPr>
                <w:rFonts w:ascii="Angsana New" w:hAnsi="Angsana New" w:hint="cs"/>
                <w:sz w:val="28"/>
                <w:cs/>
                <w:lang w:eastAsia="en-GB"/>
              </w:rPr>
              <w:t>บริษัทร่วม</w:t>
            </w:r>
          </w:p>
        </w:tc>
      </w:tr>
      <w:tr w:rsidR="00E40836" w:rsidRPr="007B225A" w14:paraId="5348B224" w14:textId="77777777" w:rsidTr="005C74B9">
        <w:trPr>
          <w:trHeight w:val="20"/>
        </w:trPr>
        <w:tc>
          <w:tcPr>
            <w:tcW w:w="3718" w:type="dxa"/>
          </w:tcPr>
          <w:p w14:paraId="4022A74C" w14:textId="345D60E2" w:rsidR="00E40836" w:rsidRPr="005855F2" w:rsidRDefault="00E40836" w:rsidP="00210684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E66BF2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237" w:type="dxa"/>
          </w:tcPr>
          <w:p w14:paraId="0C78F5DD" w14:textId="77777777" w:rsidR="00E40836" w:rsidRPr="005855F2" w:rsidRDefault="00E40836" w:rsidP="00210684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0" w:type="dxa"/>
          </w:tcPr>
          <w:p w14:paraId="4F9464CF" w14:textId="77777777" w:rsidR="00E40836" w:rsidRPr="00F71B58" w:rsidRDefault="00E40836" w:rsidP="007849B0">
            <w:pPr>
              <w:ind w:left="256" w:hanging="256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238" w:type="dxa"/>
          </w:tcPr>
          <w:p w14:paraId="0AEC3B0F" w14:textId="77777777" w:rsidR="00E40836" w:rsidRPr="005F44AF" w:rsidRDefault="00E40836" w:rsidP="007849B0">
            <w:pPr>
              <w:ind w:left="256" w:hanging="2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2C690099" w14:textId="000B60FC" w:rsidR="00E40836" w:rsidRPr="005855F2" w:rsidRDefault="00E40836" w:rsidP="007849B0">
            <w:pPr>
              <w:ind w:left="256" w:hanging="256"/>
              <w:rPr>
                <w:rFonts w:asciiTheme="majorBidi" w:hAnsiTheme="majorBidi" w:cstheme="majorBidi"/>
                <w:sz w:val="28"/>
                <w:cs/>
              </w:rPr>
            </w:pPr>
            <w:r w:rsidRPr="005F44AF">
              <w:rPr>
                <w:rFonts w:ascii="Angsana New" w:hAnsi="Angsana New" w:hint="cs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547E7D91" w14:textId="32DF3A6D" w:rsidR="00F53166" w:rsidRPr="00042340" w:rsidRDefault="009E4C64" w:rsidP="006D6BCE">
      <w:pPr>
        <w:tabs>
          <w:tab w:val="left" w:pos="360"/>
        </w:tabs>
        <w:overflowPunct/>
        <w:autoSpaceDE/>
        <w:autoSpaceDN/>
        <w:adjustRightInd/>
        <w:ind w:left="351"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รายการธุรกิจที่สำคัญระหว่างบริษัทและ</w:t>
      </w:r>
      <w:r w:rsidR="00442946">
        <w:rPr>
          <w:rFonts w:asciiTheme="majorBidi" w:hAnsiTheme="majorBidi" w:cstheme="majorBidi" w:hint="cs"/>
          <w:color w:val="000000"/>
          <w:spacing w:val="-2"/>
          <w:sz w:val="28"/>
          <w:cs/>
        </w:rPr>
        <w:t>บุคคลหรือ</w:t>
      </w: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 สามารถสรุปได้ดังนี้</w:t>
      </w:r>
    </w:p>
    <w:tbl>
      <w:tblPr>
        <w:tblW w:w="9364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170"/>
        <w:gridCol w:w="180"/>
        <w:gridCol w:w="1174"/>
        <w:gridCol w:w="180"/>
        <w:gridCol w:w="1170"/>
        <w:gridCol w:w="180"/>
        <w:gridCol w:w="1170"/>
      </w:tblGrid>
      <w:tr w:rsidR="00BB264A" w:rsidRPr="007B225A" w14:paraId="2C6AB57A" w14:textId="77777777" w:rsidTr="001D5F6A">
        <w:trPr>
          <w:tblHeader/>
        </w:trPr>
        <w:tc>
          <w:tcPr>
            <w:tcW w:w="4140" w:type="dxa"/>
          </w:tcPr>
          <w:p w14:paraId="72FE3A19" w14:textId="715BD573" w:rsidR="00BB264A" w:rsidRPr="005855F2" w:rsidRDefault="00D07196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5224" w:type="dxa"/>
            <w:gridSpan w:val="7"/>
          </w:tcPr>
          <w:p w14:paraId="1E07CDB1" w14:textId="5EFAEBDB" w:rsidR="00BB264A" w:rsidRPr="005855F2" w:rsidRDefault="00BB264A" w:rsidP="008A685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="00965B8C">
              <w:rPr>
                <w:rFonts w:asciiTheme="majorBidi" w:hAnsiTheme="majorBidi" w:cstheme="majorBidi" w:hint="cs"/>
                <w:caps/>
                <w:sz w:val="28"/>
                <w:cs/>
              </w:rPr>
              <w:t>พัน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BB264A" w:rsidRPr="007B225A" w14:paraId="34AE78CA" w14:textId="77777777" w:rsidTr="001D5F6A">
        <w:trPr>
          <w:tblHeader/>
        </w:trPr>
        <w:tc>
          <w:tcPr>
            <w:tcW w:w="4140" w:type="dxa"/>
          </w:tcPr>
          <w:p w14:paraId="14C0C950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4" w:type="dxa"/>
            <w:gridSpan w:val="7"/>
            <w:tcBorders>
              <w:bottom w:val="single" w:sz="4" w:space="0" w:color="auto"/>
            </w:tcBorders>
          </w:tcPr>
          <w:p w14:paraId="42F7BA2F" w14:textId="1119FF0C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="000C2E99">
              <w:rPr>
                <w:rFonts w:asciiTheme="majorBidi" w:hAnsiTheme="majorBidi" w:hint="cs"/>
                <w:sz w:val="28"/>
                <w:cs/>
              </w:rPr>
              <w:t>รอบ</w:t>
            </w:r>
            <w:r w:rsidR="000C2E99">
              <w:rPr>
                <w:rFonts w:ascii="Angsana New" w:hAnsi="Angsana New" w:hint="cs"/>
                <w:sz w:val="28"/>
                <w:cs/>
              </w:rPr>
              <w:t>ระยะเวลา</w:t>
            </w:r>
            <w:r w:rsidR="000651A7">
              <w:rPr>
                <w:rFonts w:asciiTheme="majorBidi" w:hAnsiTheme="majorBidi" w:cstheme="majorBidi" w:hint="cs"/>
                <w:sz w:val="28"/>
                <w:cs/>
              </w:rPr>
              <w:t>สาม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3</w:t>
            </w:r>
            <w:r w:rsidR="00343313">
              <w:rPr>
                <w:rFonts w:asciiTheme="majorBidi" w:hAnsiTheme="majorBidi" w:cstheme="majorBidi"/>
                <w:sz w:val="28"/>
              </w:rPr>
              <w:t xml:space="preserve">0 </w:t>
            </w:r>
            <w:r w:rsidR="00343313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BB264A" w:rsidRPr="007B225A" w14:paraId="113C6C4D" w14:textId="77777777" w:rsidTr="001D5F6A">
        <w:trPr>
          <w:tblHeader/>
        </w:trPr>
        <w:tc>
          <w:tcPr>
            <w:tcW w:w="4140" w:type="dxa"/>
          </w:tcPr>
          <w:p w14:paraId="245C9D73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4" w:type="dxa"/>
            <w:gridSpan w:val="3"/>
            <w:tcBorders>
              <w:bottom w:val="single" w:sz="4" w:space="0" w:color="auto"/>
            </w:tcBorders>
          </w:tcPr>
          <w:p w14:paraId="101103DF" w14:textId="7F77D14E" w:rsidR="00BB264A" w:rsidRPr="005855F2" w:rsidRDefault="00D26A33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BB264A" w:rsidRPr="005855F2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</w:p>
        </w:tc>
        <w:tc>
          <w:tcPr>
            <w:tcW w:w="180" w:type="dxa"/>
          </w:tcPr>
          <w:p w14:paraId="77CE333D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3C9091F6" w14:textId="15071AFD" w:rsidR="00BB264A" w:rsidRPr="005855F2" w:rsidRDefault="00D26A33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BB264A" w:rsidRPr="005855F2">
              <w:rPr>
                <w:rFonts w:asciiTheme="majorBidi" w:hAnsiTheme="majorBidi" w:cstheme="majorBidi"/>
                <w:sz w:val="28"/>
                <w:cs/>
              </w:rPr>
              <w:t>การเงินเฉพาะกิจการ</w:t>
            </w:r>
          </w:p>
        </w:tc>
      </w:tr>
      <w:tr w:rsidR="00DF7EE2" w:rsidRPr="007B225A" w14:paraId="57DBFDE6" w14:textId="77777777" w:rsidTr="001D5F6A">
        <w:trPr>
          <w:tblHeader/>
        </w:trPr>
        <w:tc>
          <w:tcPr>
            <w:tcW w:w="4140" w:type="dxa"/>
          </w:tcPr>
          <w:p w14:paraId="561388F5" w14:textId="77777777" w:rsidR="00DF7EE2" w:rsidRPr="005855F2" w:rsidRDefault="00DF7EE2" w:rsidP="00DF7EE2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7A07AE" w14:textId="4916DC9D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F75EE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2856E89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EE4CD1" w14:textId="43187529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F75EE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</w:tcPr>
          <w:p w14:paraId="4805DFF7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6DF21B" w14:textId="4C66294D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F75EE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EDB473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3073EC" w14:textId="131AEF62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F75EE8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BB264A" w:rsidRPr="007B225A" w14:paraId="0A87BA2E" w14:textId="77777777" w:rsidTr="001D5F6A">
        <w:tc>
          <w:tcPr>
            <w:tcW w:w="4140" w:type="dxa"/>
          </w:tcPr>
          <w:p w14:paraId="2DA8403D" w14:textId="77777777" w:rsidR="00BB264A" w:rsidRPr="005855F2" w:rsidRDefault="00BB264A" w:rsidP="0019736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  <w:r w:rsidRPr="00447006">
              <w:rPr>
                <w:rFonts w:asciiTheme="majorBidi" w:hAnsiTheme="majorBidi" w:cstheme="majorBidi"/>
                <w:b/>
                <w:bCs/>
                <w:sz w:val="28"/>
                <w:cs/>
              </w:rPr>
              <w:t>ธุรกิจกับบริษัทย่อย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B53C47" w14:textId="77777777" w:rsidR="00BB264A" w:rsidRPr="00402D7F" w:rsidRDefault="00BB264A" w:rsidP="00402D7F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05D63AA6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694B764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24C3CF1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1CA9337" w14:textId="77777777" w:rsidR="00BB264A" w:rsidRPr="005855F2" w:rsidRDefault="00BB264A" w:rsidP="008A6859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37E5829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08D2B1" w14:textId="77777777" w:rsidR="00BB264A" w:rsidRPr="005855F2" w:rsidRDefault="00BB264A" w:rsidP="008A6859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92795" w:rsidRPr="007B225A" w14:paraId="723A67F2" w14:textId="77777777" w:rsidTr="001D5F6A">
        <w:tc>
          <w:tcPr>
            <w:tcW w:w="4140" w:type="dxa"/>
          </w:tcPr>
          <w:p w14:paraId="5CB3BFA7" w14:textId="33837650" w:rsidR="00392795" w:rsidRPr="00D4757A" w:rsidRDefault="00392795" w:rsidP="0039279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4757A">
              <w:rPr>
                <w:rFonts w:asciiTheme="majorBidi" w:hAnsiTheme="majorBidi" w:cstheme="majorBidi" w:hint="cs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76CC6239" w14:textId="1441031C" w:rsidR="00392795" w:rsidRPr="005855F2" w:rsidRDefault="009C32A2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19E12EE1" w14:textId="77777777" w:rsidR="00392795" w:rsidRPr="005855F2" w:rsidRDefault="00392795" w:rsidP="0039279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D01F1D" w14:textId="4BA04E66" w:rsidR="00392795" w:rsidRPr="005855F2" w:rsidRDefault="004E4F72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41469046" w14:textId="77777777" w:rsidR="00392795" w:rsidRPr="005855F2" w:rsidRDefault="00392795" w:rsidP="0039279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B19A745" w14:textId="08559939" w:rsidR="00392795" w:rsidRPr="005855F2" w:rsidRDefault="009C32A2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</w:t>
            </w:r>
            <w:r>
              <w:rPr>
                <w:rFonts w:ascii="Angsana New" w:hAnsi="Angsana New" w:hint="cs"/>
                <w:sz w:val="28"/>
              </w:rPr>
              <w:t>,359</w:t>
            </w:r>
          </w:p>
        </w:tc>
        <w:tc>
          <w:tcPr>
            <w:tcW w:w="180" w:type="dxa"/>
          </w:tcPr>
          <w:p w14:paraId="3232D3BD" w14:textId="77777777" w:rsidR="00392795" w:rsidRPr="005855F2" w:rsidRDefault="00392795" w:rsidP="0039279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2F1D30C" w14:textId="54AB279E" w:rsidR="00392795" w:rsidRPr="005855F2" w:rsidRDefault="00CE6DD4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92795" w:rsidRPr="007B225A" w14:paraId="47AAB5FE" w14:textId="77777777" w:rsidTr="001D5F6A">
        <w:tc>
          <w:tcPr>
            <w:tcW w:w="4140" w:type="dxa"/>
            <w:vAlign w:val="bottom"/>
          </w:tcPr>
          <w:p w14:paraId="13FE1D14" w14:textId="77777777" w:rsidR="00392795" w:rsidRPr="00D4757A" w:rsidRDefault="00392795" w:rsidP="00392795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D4757A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16AE3BBF" w14:textId="1D210D0F" w:rsidR="00392795" w:rsidRPr="007D05D3" w:rsidRDefault="009C32A2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3536B9B2" w14:textId="77777777" w:rsidR="00392795" w:rsidRPr="00234052" w:rsidRDefault="00392795" w:rsidP="0039279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F7EBB0F" w14:textId="5FEC7F30" w:rsidR="00392795" w:rsidRPr="00234052" w:rsidRDefault="004E4F72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BDAD651" w14:textId="77777777" w:rsidR="00392795" w:rsidRPr="00234052" w:rsidRDefault="00392795" w:rsidP="0039279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55C86D0" w14:textId="4999F919" w:rsidR="00392795" w:rsidRPr="005C424A" w:rsidRDefault="008D512B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4,318</w:t>
            </w:r>
          </w:p>
        </w:tc>
        <w:tc>
          <w:tcPr>
            <w:tcW w:w="180" w:type="dxa"/>
          </w:tcPr>
          <w:p w14:paraId="29ACCBE8" w14:textId="77777777" w:rsidR="00392795" w:rsidRPr="00234052" w:rsidRDefault="00392795" w:rsidP="0039279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5173DCC" w14:textId="3370D47F" w:rsidR="00392795" w:rsidRPr="00234052" w:rsidRDefault="00CE6DD4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2,43</w:t>
            </w:r>
            <w:r w:rsidR="00FB50A2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4E4F72" w:rsidRPr="007B225A" w14:paraId="470CB258" w14:textId="77777777" w:rsidTr="001D5F6A">
        <w:tc>
          <w:tcPr>
            <w:tcW w:w="4140" w:type="dxa"/>
            <w:vAlign w:val="bottom"/>
          </w:tcPr>
          <w:p w14:paraId="664ABD84" w14:textId="0A592DEA" w:rsidR="004E4F72" w:rsidRPr="00D4757A" w:rsidRDefault="004E4F72" w:rsidP="00392795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รายได้เงินปันผล</w:t>
            </w:r>
          </w:p>
        </w:tc>
        <w:tc>
          <w:tcPr>
            <w:tcW w:w="1170" w:type="dxa"/>
            <w:vAlign w:val="bottom"/>
          </w:tcPr>
          <w:p w14:paraId="5C5558E1" w14:textId="17FEC1A8" w:rsidR="004E4F72" w:rsidRPr="007D05D3" w:rsidRDefault="009C32A2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513F871B" w14:textId="77777777" w:rsidR="004E4F72" w:rsidRPr="00234052" w:rsidRDefault="004E4F72" w:rsidP="0039279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D2EE8B5" w14:textId="0ED83001" w:rsidR="004E4F72" w:rsidRPr="00234052" w:rsidRDefault="004E4F72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5BA22FAF" w14:textId="77777777" w:rsidR="004E4F72" w:rsidRPr="00234052" w:rsidRDefault="004E4F72" w:rsidP="0039279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80C34CC" w14:textId="56E29F0C" w:rsidR="004E4F72" w:rsidRPr="005C424A" w:rsidRDefault="009C32A2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12,318</w:t>
            </w:r>
          </w:p>
        </w:tc>
        <w:tc>
          <w:tcPr>
            <w:tcW w:w="180" w:type="dxa"/>
          </w:tcPr>
          <w:p w14:paraId="0752695A" w14:textId="77777777" w:rsidR="004E4F72" w:rsidRPr="00234052" w:rsidRDefault="004E4F72" w:rsidP="0039279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A06341" w14:textId="49B37378" w:rsidR="004E4F72" w:rsidRPr="00234052" w:rsidRDefault="00CE6DD4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15,000</w:t>
            </w:r>
          </w:p>
        </w:tc>
      </w:tr>
      <w:tr w:rsidR="00CE6DD4" w:rsidRPr="007B225A" w14:paraId="6A0EE181" w14:textId="77777777" w:rsidTr="001D5F6A">
        <w:tc>
          <w:tcPr>
            <w:tcW w:w="4140" w:type="dxa"/>
          </w:tcPr>
          <w:p w14:paraId="7B14A6EA" w14:textId="4718ADCF" w:rsidR="00CE6DD4" w:rsidRPr="00D4757A" w:rsidRDefault="00CE6DD4" w:rsidP="00CE6DD4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4757A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2545073" w14:textId="23580F44" w:rsidR="00CE6DD4" w:rsidRPr="007D05D3" w:rsidRDefault="009C32A2" w:rsidP="00CE6DD4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579F25EA" w14:textId="77777777" w:rsidR="00CE6DD4" w:rsidRPr="00234052" w:rsidRDefault="00CE6DD4" w:rsidP="00CE6DD4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F7E6F8E" w14:textId="16B6487E" w:rsidR="00CE6DD4" w:rsidRPr="00234052" w:rsidRDefault="00CE6DD4" w:rsidP="00CE6DD4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08A637F" w14:textId="77777777" w:rsidR="00CE6DD4" w:rsidRPr="00234052" w:rsidRDefault="00CE6DD4" w:rsidP="00CE6DD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817A87F" w14:textId="4EFC7569" w:rsidR="00CE6DD4" w:rsidRPr="005C424A" w:rsidRDefault="009C32A2" w:rsidP="00CE6DD4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1,664</w:t>
            </w:r>
          </w:p>
        </w:tc>
        <w:tc>
          <w:tcPr>
            <w:tcW w:w="180" w:type="dxa"/>
          </w:tcPr>
          <w:p w14:paraId="1EA7F42B" w14:textId="77777777" w:rsidR="00CE6DD4" w:rsidRPr="00234052" w:rsidRDefault="00CE6DD4" w:rsidP="00CE6DD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C4EE75F" w14:textId="32C01D73" w:rsidR="00CE6DD4" w:rsidRPr="00234052" w:rsidRDefault="00CE6DD4" w:rsidP="00CE6DD4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1,998</w:t>
            </w:r>
          </w:p>
        </w:tc>
      </w:tr>
      <w:tr w:rsidR="00CE6DD4" w:rsidRPr="007B225A" w14:paraId="1F2B6792" w14:textId="77777777" w:rsidTr="001D5F6A">
        <w:tc>
          <w:tcPr>
            <w:tcW w:w="4140" w:type="dxa"/>
          </w:tcPr>
          <w:p w14:paraId="74323F6D" w14:textId="211A3EFF" w:rsidR="00CE6DD4" w:rsidRPr="00D4757A" w:rsidRDefault="00CE6DD4" w:rsidP="00CE6DD4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4757A"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1170" w:type="dxa"/>
            <w:vAlign w:val="bottom"/>
          </w:tcPr>
          <w:p w14:paraId="46B81C67" w14:textId="044E7741" w:rsidR="00CE6DD4" w:rsidRPr="007D05D3" w:rsidRDefault="009C32A2" w:rsidP="00CE6DD4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20267329" w14:textId="77777777" w:rsidR="00CE6DD4" w:rsidRPr="00234052" w:rsidRDefault="00CE6DD4" w:rsidP="00CE6DD4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E1CBA44" w14:textId="6A07D11A" w:rsidR="00CE6DD4" w:rsidRPr="00234052" w:rsidRDefault="00CE6DD4" w:rsidP="00CE6DD4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2F22C2C2" w14:textId="77777777" w:rsidR="00CE6DD4" w:rsidRPr="00234052" w:rsidRDefault="00CE6DD4" w:rsidP="00CE6DD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3965049" w14:textId="4631261E" w:rsidR="00CE6DD4" w:rsidRPr="005C424A" w:rsidRDefault="009C32A2" w:rsidP="00CE6DD4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141</w:t>
            </w:r>
          </w:p>
        </w:tc>
        <w:tc>
          <w:tcPr>
            <w:tcW w:w="180" w:type="dxa"/>
          </w:tcPr>
          <w:p w14:paraId="1892E91F" w14:textId="77777777" w:rsidR="00CE6DD4" w:rsidRPr="00234052" w:rsidRDefault="00CE6DD4" w:rsidP="00CE6DD4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706139E" w14:textId="0F3699E6" w:rsidR="00CE6DD4" w:rsidRDefault="00CE6DD4" w:rsidP="00CE6DD4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392795" w:rsidRPr="007B225A" w14:paraId="72CC7E87" w14:textId="77777777" w:rsidTr="001D5F6A">
        <w:trPr>
          <w:trHeight w:val="351"/>
        </w:trPr>
        <w:tc>
          <w:tcPr>
            <w:tcW w:w="4140" w:type="dxa"/>
            <w:vAlign w:val="bottom"/>
          </w:tcPr>
          <w:p w14:paraId="3B1108F4" w14:textId="77777777" w:rsidR="00392795" w:rsidRPr="005855F2" w:rsidRDefault="00392795" w:rsidP="00392795">
            <w:pPr>
              <w:ind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9153D5" w14:textId="77777777" w:rsidR="00392795" w:rsidRPr="007D05D3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D49DF08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5FE08C7" w14:textId="77777777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DA39017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6DB7502" w14:textId="77777777" w:rsidR="00392795" w:rsidRPr="005C424A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C249F79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06C550" w14:textId="77777777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92795" w:rsidRPr="007B225A" w14:paraId="5503330D" w14:textId="77777777" w:rsidTr="001D5F6A">
        <w:trPr>
          <w:trHeight w:val="369"/>
        </w:trPr>
        <w:tc>
          <w:tcPr>
            <w:tcW w:w="4140" w:type="dxa"/>
            <w:vAlign w:val="bottom"/>
          </w:tcPr>
          <w:p w14:paraId="4FC859DF" w14:textId="5D2CAA72" w:rsidR="00392795" w:rsidRPr="005855F2" w:rsidRDefault="00392795" w:rsidP="0039279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  <w:r w:rsidRPr="00447006">
              <w:rPr>
                <w:rFonts w:asciiTheme="majorBidi" w:hAnsiTheme="majorBidi" w:cstheme="majorBidi"/>
                <w:b/>
                <w:bCs/>
                <w:sz w:val="28"/>
                <w:cs/>
              </w:rPr>
              <w:t>ธุรกิจกับบริษัท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ร่วม</w:t>
            </w:r>
          </w:p>
        </w:tc>
        <w:tc>
          <w:tcPr>
            <w:tcW w:w="1170" w:type="dxa"/>
            <w:vAlign w:val="bottom"/>
          </w:tcPr>
          <w:p w14:paraId="542C926F" w14:textId="77777777" w:rsidR="00392795" w:rsidRPr="007D05D3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CFA7EAC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0DA57DD" w14:textId="77777777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36988CA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B15625" w14:textId="77777777" w:rsidR="00392795" w:rsidRPr="005C424A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8429C16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E6ADF3F" w14:textId="77777777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92795" w:rsidRPr="007B225A" w14:paraId="30F8D7F4" w14:textId="77777777" w:rsidTr="001D5F6A">
        <w:trPr>
          <w:trHeight w:val="369"/>
        </w:trPr>
        <w:tc>
          <w:tcPr>
            <w:tcW w:w="4140" w:type="dxa"/>
            <w:vAlign w:val="bottom"/>
          </w:tcPr>
          <w:p w14:paraId="66637B81" w14:textId="2F51C669" w:rsidR="00392795" w:rsidRPr="005855F2" w:rsidRDefault="00392795" w:rsidP="0039279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ี้ย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รับ</w:t>
            </w:r>
          </w:p>
        </w:tc>
        <w:tc>
          <w:tcPr>
            <w:tcW w:w="1170" w:type="dxa"/>
            <w:vAlign w:val="center"/>
          </w:tcPr>
          <w:p w14:paraId="118601F9" w14:textId="0F808A78" w:rsidR="00392795" w:rsidRPr="007D05D3" w:rsidRDefault="009C32A2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1,683</w:t>
            </w:r>
          </w:p>
        </w:tc>
        <w:tc>
          <w:tcPr>
            <w:tcW w:w="180" w:type="dxa"/>
            <w:vAlign w:val="center"/>
          </w:tcPr>
          <w:p w14:paraId="5D065578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709B648" w14:textId="243D09BC" w:rsidR="00392795" w:rsidRPr="00234052" w:rsidRDefault="00CE6DD4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1,121</w:t>
            </w:r>
          </w:p>
        </w:tc>
        <w:tc>
          <w:tcPr>
            <w:tcW w:w="180" w:type="dxa"/>
            <w:vAlign w:val="center"/>
          </w:tcPr>
          <w:p w14:paraId="2AA2D242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4368E93F" w14:textId="669B8B0F" w:rsidR="00392795" w:rsidRPr="005C424A" w:rsidRDefault="009C32A2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1,683</w:t>
            </w:r>
          </w:p>
        </w:tc>
        <w:tc>
          <w:tcPr>
            <w:tcW w:w="180" w:type="dxa"/>
            <w:vAlign w:val="center"/>
          </w:tcPr>
          <w:p w14:paraId="2AC8E35D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77C73994" w14:textId="2D899605" w:rsidR="00392795" w:rsidRPr="00234052" w:rsidRDefault="00CE6DD4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1,121</w:t>
            </w:r>
          </w:p>
        </w:tc>
      </w:tr>
      <w:tr w:rsidR="00392795" w:rsidRPr="007B225A" w14:paraId="159AC972" w14:textId="77777777" w:rsidTr="001D5F6A">
        <w:trPr>
          <w:trHeight w:val="369"/>
        </w:trPr>
        <w:tc>
          <w:tcPr>
            <w:tcW w:w="4140" w:type="dxa"/>
            <w:vAlign w:val="bottom"/>
          </w:tcPr>
          <w:p w14:paraId="5FD76589" w14:textId="77777777" w:rsidR="00392795" w:rsidRPr="005855F2" w:rsidRDefault="00392795" w:rsidP="0039279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55F28C9" w14:textId="77777777" w:rsidR="00392795" w:rsidRPr="007D05D3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EAC9611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E05C4FF" w14:textId="77777777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E6334AB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EE84949" w14:textId="77777777" w:rsidR="00392795" w:rsidRPr="005C424A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0501BBD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C44C734" w14:textId="77777777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B3413" w:rsidRPr="00234052" w14:paraId="53569690" w14:textId="77777777" w:rsidTr="001D5F6A">
        <w:trPr>
          <w:trHeight w:val="369"/>
        </w:trPr>
        <w:tc>
          <w:tcPr>
            <w:tcW w:w="4140" w:type="dxa"/>
            <w:vAlign w:val="bottom"/>
          </w:tcPr>
          <w:p w14:paraId="0FA3D89F" w14:textId="4234AEE9" w:rsidR="004B3413" w:rsidRPr="004B3413" w:rsidRDefault="004B3413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328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</w:t>
            </w:r>
            <w:r w:rsidRPr="00DF328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1BB9FF17" w14:textId="77777777" w:rsidR="004B3413" w:rsidRPr="007D05D3" w:rsidRDefault="004B3413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97BD917" w14:textId="77777777" w:rsidR="004B3413" w:rsidRPr="00234052" w:rsidRDefault="004B3413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F4428FD" w14:textId="77777777" w:rsidR="004B3413" w:rsidRPr="00234052" w:rsidRDefault="004B3413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4E53F62" w14:textId="77777777" w:rsidR="004B3413" w:rsidRPr="00234052" w:rsidRDefault="004B3413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BD8BC3" w14:textId="77777777" w:rsidR="004B3413" w:rsidRPr="005C424A" w:rsidRDefault="004B3413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7A786AB" w14:textId="77777777" w:rsidR="004B3413" w:rsidRPr="00234052" w:rsidRDefault="004B3413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0E604E5" w14:textId="77777777" w:rsidR="004B3413" w:rsidRPr="00234052" w:rsidRDefault="004B3413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B3413" w:rsidRPr="00234052" w14:paraId="5D2979DC" w14:textId="77777777" w:rsidTr="001D5F6A">
        <w:trPr>
          <w:trHeight w:val="369"/>
        </w:trPr>
        <w:tc>
          <w:tcPr>
            <w:tcW w:w="4140" w:type="dxa"/>
            <w:vAlign w:val="bottom"/>
          </w:tcPr>
          <w:p w14:paraId="3BDAF631" w14:textId="2FFAEA45" w:rsidR="004B3413" w:rsidRPr="005855F2" w:rsidRDefault="004B341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328F">
              <w:rPr>
                <w:rFonts w:asciiTheme="majorBidi" w:hAnsiTheme="majorBidi" w:cstheme="majorBidi"/>
                <w:sz w:val="28"/>
                <w:cs/>
              </w:rPr>
              <w:t>ดอกเบ</w:t>
            </w:r>
            <w:r w:rsidRPr="00DF328F">
              <w:rPr>
                <w:rFonts w:asciiTheme="majorBidi" w:hAnsiTheme="majorBidi" w:cstheme="majorBidi" w:hint="cs"/>
                <w:sz w:val="28"/>
                <w:cs/>
              </w:rPr>
              <w:t>ี้ยจ่าย</w:t>
            </w:r>
          </w:p>
        </w:tc>
        <w:tc>
          <w:tcPr>
            <w:tcW w:w="1170" w:type="dxa"/>
            <w:vAlign w:val="bottom"/>
          </w:tcPr>
          <w:p w14:paraId="5A239482" w14:textId="3403ABE7" w:rsidR="004B3413" w:rsidRPr="00DF328F" w:rsidRDefault="001A33C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75610">
              <w:rPr>
                <w:rFonts w:asciiTheme="majorBidi" w:hAnsiTheme="majorBidi" w:cstheme="majorBidi"/>
                <w:sz w:val="28"/>
              </w:rPr>
              <w:t>911</w:t>
            </w:r>
          </w:p>
        </w:tc>
        <w:tc>
          <w:tcPr>
            <w:tcW w:w="180" w:type="dxa"/>
          </w:tcPr>
          <w:p w14:paraId="22052FD9" w14:textId="77777777" w:rsidR="004B3413" w:rsidRPr="00DF328F" w:rsidRDefault="004B3413" w:rsidP="004B3413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094B88" w14:textId="1017BF95" w:rsidR="004B3413" w:rsidRPr="00DF328F" w:rsidRDefault="004B3413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F328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4BA386FC" w14:textId="77777777" w:rsidR="004B3413" w:rsidRPr="00DF328F" w:rsidRDefault="004B3413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B7E3E92" w14:textId="031D852E" w:rsidR="004B3413" w:rsidRPr="00DF328F" w:rsidRDefault="004B3413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F328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15335CC1" w14:textId="77777777" w:rsidR="004B3413" w:rsidRPr="00DF328F" w:rsidRDefault="004B3413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7A194C" w14:textId="2CA35EBD" w:rsidR="004B3413" w:rsidRPr="00DF328F" w:rsidRDefault="004B3413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F328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96EA99C" w14:textId="77777777" w:rsidR="00C823B3" w:rsidRDefault="00C823B3">
      <w:pPr>
        <w:rPr>
          <w:rFonts w:hint="eastAsia"/>
        </w:rPr>
      </w:pPr>
    </w:p>
    <w:tbl>
      <w:tblPr>
        <w:tblW w:w="9364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170"/>
        <w:gridCol w:w="180"/>
        <w:gridCol w:w="1174"/>
        <w:gridCol w:w="180"/>
        <w:gridCol w:w="1170"/>
        <w:gridCol w:w="180"/>
        <w:gridCol w:w="1170"/>
      </w:tblGrid>
      <w:tr w:rsidR="001111EE" w:rsidRPr="007B225A" w14:paraId="53443677" w14:textId="77777777" w:rsidTr="001D5F6A">
        <w:trPr>
          <w:tblHeader/>
        </w:trPr>
        <w:tc>
          <w:tcPr>
            <w:tcW w:w="4140" w:type="dxa"/>
          </w:tcPr>
          <w:p w14:paraId="523A05C2" w14:textId="77777777" w:rsidR="001111EE" w:rsidRPr="005855F2" w:rsidRDefault="001111EE" w:rsidP="00EE7148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4" w:type="dxa"/>
            <w:gridSpan w:val="7"/>
          </w:tcPr>
          <w:p w14:paraId="16FBC1BD" w14:textId="77777777" w:rsidR="001111EE" w:rsidRPr="005855F2" w:rsidRDefault="001111EE" w:rsidP="00EE7148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caps/>
                <w:sz w:val="28"/>
                <w:cs/>
              </w:rPr>
              <w:t>พัน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1111EE" w:rsidRPr="007B225A" w14:paraId="1EB717AD" w14:textId="77777777" w:rsidTr="001D5F6A">
        <w:trPr>
          <w:tblHeader/>
        </w:trPr>
        <w:tc>
          <w:tcPr>
            <w:tcW w:w="4140" w:type="dxa"/>
          </w:tcPr>
          <w:p w14:paraId="7AEA6604" w14:textId="77777777" w:rsidR="001111EE" w:rsidRPr="005855F2" w:rsidRDefault="001111EE" w:rsidP="00EE7148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4" w:type="dxa"/>
            <w:gridSpan w:val="7"/>
            <w:tcBorders>
              <w:bottom w:val="single" w:sz="4" w:space="0" w:color="auto"/>
            </w:tcBorders>
          </w:tcPr>
          <w:p w14:paraId="0D58B226" w14:textId="0BAA4ABF" w:rsidR="001111EE" w:rsidRPr="005855F2" w:rsidRDefault="001111EE" w:rsidP="00EE71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>
              <w:rPr>
                <w:rFonts w:asciiTheme="majorBidi" w:hAnsiTheme="majorBidi" w:hint="cs"/>
                <w:sz w:val="28"/>
                <w:cs/>
              </w:rPr>
              <w:t>รอบ</w:t>
            </w:r>
            <w:r>
              <w:rPr>
                <w:rFonts w:ascii="Angsana New" w:hAnsi="Angsana New" w:hint="cs"/>
                <w:sz w:val="28"/>
                <w:cs/>
              </w:rPr>
              <w:t>ระยะเวลา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343313" w:rsidRPr="002D5555">
              <w:rPr>
                <w:rFonts w:asciiTheme="majorBidi" w:hAnsiTheme="majorBidi" w:cstheme="majorBidi"/>
                <w:sz w:val="28"/>
              </w:rPr>
              <w:t>3</w:t>
            </w:r>
            <w:r w:rsidR="00343313">
              <w:rPr>
                <w:rFonts w:asciiTheme="majorBidi" w:hAnsiTheme="majorBidi" w:cstheme="majorBidi"/>
                <w:sz w:val="28"/>
              </w:rPr>
              <w:t xml:space="preserve">0 </w:t>
            </w:r>
            <w:r w:rsidR="00343313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1111EE" w:rsidRPr="007B225A" w14:paraId="0201AA14" w14:textId="77777777" w:rsidTr="001D5F6A">
        <w:trPr>
          <w:tblHeader/>
        </w:trPr>
        <w:tc>
          <w:tcPr>
            <w:tcW w:w="4140" w:type="dxa"/>
          </w:tcPr>
          <w:p w14:paraId="71140057" w14:textId="77777777" w:rsidR="001111EE" w:rsidRPr="005855F2" w:rsidRDefault="001111EE" w:rsidP="00EE7148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4" w:type="dxa"/>
            <w:gridSpan w:val="3"/>
            <w:tcBorders>
              <w:bottom w:val="single" w:sz="4" w:space="0" w:color="auto"/>
            </w:tcBorders>
          </w:tcPr>
          <w:p w14:paraId="275E0829" w14:textId="6285A64B" w:rsidR="001111EE" w:rsidRPr="005855F2" w:rsidRDefault="00983D66" w:rsidP="00EE71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1111EE" w:rsidRPr="005855F2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</w:p>
        </w:tc>
        <w:tc>
          <w:tcPr>
            <w:tcW w:w="180" w:type="dxa"/>
          </w:tcPr>
          <w:p w14:paraId="5D6BDECA" w14:textId="77777777" w:rsidR="001111EE" w:rsidRPr="005855F2" w:rsidRDefault="001111EE" w:rsidP="00EE71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E4ED9AE" w14:textId="2DD2C356" w:rsidR="001111EE" w:rsidRPr="005855F2" w:rsidRDefault="00983D66" w:rsidP="00EE71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1111EE" w:rsidRPr="005855F2">
              <w:rPr>
                <w:rFonts w:asciiTheme="majorBidi" w:hAnsiTheme="majorBidi" w:cstheme="majorBidi"/>
                <w:sz w:val="28"/>
                <w:cs/>
              </w:rPr>
              <w:t>การเงินเฉพาะกิจการ</w:t>
            </w:r>
          </w:p>
        </w:tc>
      </w:tr>
      <w:tr w:rsidR="001111EE" w:rsidRPr="007B225A" w14:paraId="40A3A450" w14:textId="77777777" w:rsidTr="001D5F6A">
        <w:trPr>
          <w:tblHeader/>
        </w:trPr>
        <w:tc>
          <w:tcPr>
            <w:tcW w:w="4140" w:type="dxa"/>
          </w:tcPr>
          <w:p w14:paraId="14E667C8" w14:textId="77777777" w:rsidR="001111EE" w:rsidRPr="005855F2" w:rsidRDefault="001111EE" w:rsidP="00EE7148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282512" w14:textId="77777777" w:rsidR="001111EE" w:rsidRPr="005855F2" w:rsidRDefault="001111EE" w:rsidP="00EE71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D2303F9" w14:textId="77777777" w:rsidR="001111EE" w:rsidRPr="005855F2" w:rsidRDefault="001111EE" w:rsidP="00EE71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5C3888" w14:textId="77777777" w:rsidR="001111EE" w:rsidRPr="005855F2" w:rsidRDefault="001111EE" w:rsidP="00EE71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</w:tcPr>
          <w:p w14:paraId="73F18169" w14:textId="77777777" w:rsidR="001111EE" w:rsidRPr="005855F2" w:rsidRDefault="001111EE" w:rsidP="00EE71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FE8857" w14:textId="77777777" w:rsidR="001111EE" w:rsidRPr="005855F2" w:rsidRDefault="001111EE" w:rsidP="00EE71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9C13A5C" w14:textId="77777777" w:rsidR="001111EE" w:rsidRPr="005855F2" w:rsidRDefault="001111EE" w:rsidP="00EE71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E8C393" w14:textId="77777777" w:rsidR="001111EE" w:rsidRPr="005855F2" w:rsidRDefault="001111EE" w:rsidP="00EE714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D56EC5" w:rsidRPr="007B225A" w14:paraId="183BA47E" w14:textId="77777777" w:rsidTr="001D5F6A">
        <w:tc>
          <w:tcPr>
            <w:tcW w:w="4140" w:type="dxa"/>
          </w:tcPr>
          <w:p w14:paraId="60E35698" w14:textId="77777777" w:rsidR="00D56EC5" w:rsidRPr="005855F2" w:rsidRDefault="00D56EC5" w:rsidP="00D56EC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  <w:r w:rsidRPr="00447006">
              <w:rPr>
                <w:rFonts w:asciiTheme="majorBidi" w:hAnsiTheme="majorBidi" w:cstheme="majorBidi"/>
                <w:b/>
                <w:bCs/>
                <w:sz w:val="28"/>
                <w:cs/>
              </w:rPr>
              <w:t>ธุรกิจกับบริษัทย่อย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7DF4A4" w14:textId="77777777" w:rsidR="00D56EC5" w:rsidRPr="00402D7F" w:rsidRDefault="00D56EC5" w:rsidP="00D56EC5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571EEEE0" w14:textId="77777777" w:rsidR="00D56EC5" w:rsidRPr="005855F2" w:rsidRDefault="00D56EC5" w:rsidP="00D56EC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8BEE329" w14:textId="0FD3CD14" w:rsidR="00D56EC5" w:rsidRPr="005855F2" w:rsidRDefault="00D56EC5" w:rsidP="00D56EC5">
            <w:pPr>
              <w:tabs>
                <w:tab w:val="decimal" w:pos="99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E1D894B" w14:textId="77777777" w:rsidR="00D56EC5" w:rsidRPr="005855F2" w:rsidRDefault="00D56EC5" w:rsidP="00D56EC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28BD37" w14:textId="77777777" w:rsidR="00D56EC5" w:rsidRPr="005855F2" w:rsidRDefault="00D56EC5" w:rsidP="00D56EC5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BEFBEF2" w14:textId="77777777" w:rsidR="00D56EC5" w:rsidRPr="005855F2" w:rsidRDefault="00D56EC5" w:rsidP="00D56EC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7D2D31" w14:textId="4B6F224D" w:rsidR="00D56EC5" w:rsidRPr="005855F2" w:rsidRDefault="00D56EC5" w:rsidP="00D56EC5">
            <w:pPr>
              <w:tabs>
                <w:tab w:val="decimal" w:pos="805"/>
              </w:tabs>
              <w:ind w:left="-10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56EC5" w:rsidRPr="007B225A" w14:paraId="0151D618" w14:textId="77777777" w:rsidTr="001D5F6A">
        <w:tc>
          <w:tcPr>
            <w:tcW w:w="4140" w:type="dxa"/>
          </w:tcPr>
          <w:p w14:paraId="43223AA2" w14:textId="77777777" w:rsidR="00D56EC5" w:rsidRPr="00D4757A" w:rsidRDefault="00D56EC5" w:rsidP="00D56EC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4757A">
              <w:rPr>
                <w:rFonts w:asciiTheme="majorBidi" w:hAnsiTheme="majorBidi" w:cstheme="majorBidi" w:hint="cs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13302FEC" w14:textId="5593825C" w:rsidR="00D56EC5" w:rsidRPr="005855F2" w:rsidRDefault="000C3379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3AAB26C2" w14:textId="77777777" w:rsidR="00D56EC5" w:rsidRPr="005855F2" w:rsidRDefault="00D56EC5" w:rsidP="00D56EC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FAB8E4" w14:textId="1E475C6C" w:rsidR="00D56EC5" w:rsidRPr="005855F2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793E98D" w14:textId="77777777" w:rsidR="00D56EC5" w:rsidRPr="005855F2" w:rsidRDefault="00D56EC5" w:rsidP="00D56EC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073C78E" w14:textId="46A7402A" w:rsidR="00D56EC5" w:rsidRPr="005855F2" w:rsidRDefault="000C3379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14,353</w:t>
            </w:r>
          </w:p>
        </w:tc>
        <w:tc>
          <w:tcPr>
            <w:tcW w:w="180" w:type="dxa"/>
          </w:tcPr>
          <w:p w14:paraId="74BB337A" w14:textId="77777777" w:rsidR="00D56EC5" w:rsidRPr="005855F2" w:rsidRDefault="00D56EC5" w:rsidP="00D56EC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CB2C58F" w14:textId="52D3235A" w:rsidR="00D56EC5" w:rsidRPr="005855F2" w:rsidRDefault="00496853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6EC5" w:rsidRPr="007B225A" w14:paraId="21832FF9" w14:textId="77777777" w:rsidTr="001D5F6A">
        <w:tc>
          <w:tcPr>
            <w:tcW w:w="4140" w:type="dxa"/>
            <w:vAlign w:val="bottom"/>
          </w:tcPr>
          <w:p w14:paraId="3B8F13B6" w14:textId="77777777" w:rsidR="00D56EC5" w:rsidRPr="00D4757A" w:rsidRDefault="00D56EC5" w:rsidP="00D56EC5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D4757A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AF40169" w14:textId="16FCE98D" w:rsidR="00D56EC5" w:rsidRPr="007D05D3" w:rsidRDefault="000C3379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7DE70BB5" w14:textId="77777777" w:rsidR="00D56EC5" w:rsidRPr="00234052" w:rsidRDefault="00D56EC5" w:rsidP="00D56EC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3B9149E" w14:textId="32B1541B" w:rsidR="00D56EC5" w:rsidRPr="00234052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E58C09A" w14:textId="77777777" w:rsidR="00D56EC5" w:rsidRPr="00234052" w:rsidRDefault="00D56EC5" w:rsidP="00D56EC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DE18731" w14:textId="19557489" w:rsidR="00D56EC5" w:rsidRPr="005C424A" w:rsidRDefault="000C3379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8,839</w:t>
            </w:r>
          </w:p>
        </w:tc>
        <w:tc>
          <w:tcPr>
            <w:tcW w:w="180" w:type="dxa"/>
          </w:tcPr>
          <w:p w14:paraId="500C6C4B" w14:textId="77777777" w:rsidR="00D56EC5" w:rsidRPr="00234052" w:rsidRDefault="00D56EC5" w:rsidP="00D56EC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7A35F14" w14:textId="6FA5B361" w:rsidR="00D56EC5" w:rsidRPr="00234052" w:rsidRDefault="00496853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4,872</w:t>
            </w:r>
          </w:p>
        </w:tc>
      </w:tr>
      <w:tr w:rsidR="00D56EC5" w:rsidRPr="007B225A" w14:paraId="12C0852F" w14:textId="77777777" w:rsidTr="001D5F6A">
        <w:tc>
          <w:tcPr>
            <w:tcW w:w="4140" w:type="dxa"/>
            <w:vAlign w:val="bottom"/>
          </w:tcPr>
          <w:p w14:paraId="7831618C" w14:textId="2E44D9C2" w:rsidR="00D56EC5" w:rsidRPr="00D4757A" w:rsidRDefault="00D56EC5" w:rsidP="00D56EC5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รายได้เงินปันผล</w:t>
            </w:r>
          </w:p>
        </w:tc>
        <w:tc>
          <w:tcPr>
            <w:tcW w:w="1170" w:type="dxa"/>
            <w:vAlign w:val="bottom"/>
          </w:tcPr>
          <w:p w14:paraId="197834FE" w14:textId="7F988FCC" w:rsidR="00D56EC5" w:rsidRPr="007D05D3" w:rsidRDefault="000C3379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3395B4F0" w14:textId="77777777" w:rsidR="00D56EC5" w:rsidRPr="00234052" w:rsidRDefault="00D56EC5" w:rsidP="00D56EC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14B2BAA" w14:textId="57F4647A" w:rsidR="00D56EC5" w:rsidRPr="00234052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BD6CF62" w14:textId="77777777" w:rsidR="00D56EC5" w:rsidRPr="00234052" w:rsidRDefault="00D56EC5" w:rsidP="00D56EC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ADEA609" w14:textId="7E64671C" w:rsidR="00D56EC5" w:rsidRPr="005C424A" w:rsidRDefault="000C3379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12,318</w:t>
            </w:r>
          </w:p>
        </w:tc>
        <w:tc>
          <w:tcPr>
            <w:tcW w:w="180" w:type="dxa"/>
          </w:tcPr>
          <w:p w14:paraId="5A949364" w14:textId="77777777" w:rsidR="00D56EC5" w:rsidRPr="00234052" w:rsidRDefault="00D56EC5" w:rsidP="00D56EC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0E7414B" w14:textId="217C6B3B" w:rsidR="00D56EC5" w:rsidRPr="00234052" w:rsidRDefault="000048ED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15,000</w:t>
            </w:r>
          </w:p>
        </w:tc>
      </w:tr>
      <w:tr w:rsidR="00D56EC5" w:rsidRPr="007B225A" w14:paraId="15A5E1D8" w14:textId="77777777" w:rsidTr="001D5F6A">
        <w:tc>
          <w:tcPr>
            <w:tcW w:w="4140" w:type="dxa"/>
          </w:tcPr>
          <w:p w14:paraId="40D435A7" w14:textId="77777777" w:rsidR="00D56EC5" w:rsidRPr="00D4757A" w:rsidRDefault="00D56EC5" w:rsidP="00D56EC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4757A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281B2B79" w14:textId="1AD1938D" w:rsidR="00D56EC5" w:rsidRPr="007D05D3" w:rsidRDefault="000C3379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355F98B3" w14:textId="77777777" w:rsidR="00D56EC5" w:rsidRPr="00234052" w:rsidRDefault="00D56EC5" w:rsidP="00D56EC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F71D967" w14:textId="55BF7FE6" w:rsidR="00D56EC5" w:rsidRPr="00234052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3DAE1E1C" w14:textId="77777777" w:rsidR="00D56EC5" w:rsidRPr="00234052" w:rsidRDefault="00D56EC5" w:rsidP="00D56EC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BC5DBE8" w14:textId="6CD497FA" w:rsidR="00D56EC5" w:rsidRPr="005C424A" w:rsidRDefault="000C3379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3,448</w:t>
            </w:r>
          </w:p>
        </w:tc>
        <w:tc>
          <w:tcPr>
            <w:tcW w:w="180" w:type="dxa"/>
          </w:tcPr>
          <w:p w14:paraId="509234EA" w14:textId="77777777" w:rsidR="00D56EC5" w:rsidRPr="00234052" w:rsidRDefault="00D56EC5" w:rsidP="00D56EC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404C27D" w14:textId="129FC23D" w:rsidR="00D56EC5" w:rsidRPr="00234052" w:rsidRDefault="000048ED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4,201</w:t>
            </w:r>
          </w:p>
        </w:tc>
      </w:tr>
      <w:tr w:rsidR="00D56EC5" w:rsidRPr="007B225A" w14:paraId="4EB3BED4" w14:textId="77777777" w:rsidTr="001D5F6A">
        <w:tc>
          <w:tcPr>
            <w:tcW w:w="4140" w:type="dxa"/>
          </w:tcPr>
          <w:p w14:paraId="17D5EA4C" w14:textId="77777777" w:rsidR="00D56EC5" w:rsidRPr="00D4757A" w:rsidRDefault="00D56EC5" w:rsidP="00D56EC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4757A"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1170" w:type="dxa"/>
            <w:vAlign w:val="bottom"/>
          </w:tcPr>
          <w:p w14:paraId="048A1C63" w14:textId="7516473C" w:rsidR="00D56EC5" w:rsidRPr="007D05D3" w:rsidRDefault="000C3379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416FACF9" w14:textId="77777777" w:rsidR="00D56EC5" w:rsidRPr="00234052" w:rsidRDefault="00D56EC5" w:rsidP="00D56EC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44BB055" w14:textId="2E9A83C1" w:rsidR="00D56EC5" w:rsidRPr="00234052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16B8B1F4" w14:textId="77777777" w:rsidR="00D56EC5" w:rsidRPr="00234052" w:rsidRDefault="00D56EC5" w:rsidP="00D56EC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8FA7E5" w14:textId="32D746EF" w:rsidR="00D56EC5" w:rsidRPr="005C424A" w:rsidRDefault="000C3379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141</w:t>
            </w:r>
          </w:p>
        </w:tc>
        <w:tc>
          <w:tcPr>
            <w:tcW w:w="180" w:type="dxa"/>
          </w:tcPr>
          <w:p w14:paraId="1028D642" w14:textId="77777777" w:rsidR="00D56EC5" w:rsidRPr="00234052" w:rsidRDefault="00D56EC5" w:rsidP="00D56EC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9B06232" w14:textId="039B7E5E" w:rsidR="00D56EC5" w:rsidRDefault="000048ED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</w:t>
            </w:r>
          </w:p>
        </w:tc>
      </w:tr>
      <w:tr w:rsidR="00D56EC5" w:rsidRPr="007B225A" w14:paraId="599F488D" w14:textId="77777777" w:rsidTr="001D5F6A">
        <w:trPr>
          <w:trHeight w:val="351"/>
        </w:trPr>
        <w:tc>
          <w:tcPr>
            <w:tcW w:w="4140" w:type="dxa"/>
            <w:vAlign w:val="bottom"/>
          </w:tcPr>
          <w:p w14:paraId="60AC9A5D" w14:textId="77777777" w:rsidR="00D56EC5" w:rsidRPr="005855F2" w:rsidRDefault="00D56EC5" w:rsidP="00D56EC5">
            <w:pPr>
              <w:ind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8AAC956" w14:textId="77777777" w:rsidR="00D56EC5" w:rsidRPr="007D05D3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AFAC322" w14:textId="77777777" w:rsidR="00D56EC5" w:rsidRPr="00234052" w:rsidRDefault="00D56EC5" w:rsidP="00D56EC5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1CAF7D" w14:textId="77777777" w:rsidR="00D56EC5" w:rsidRPr="00234052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4853AD4" w14:textId="77777777" w:rsidR="00D56EC5" w:rsidRPr="00234052" w:rsidRDefault="00D56EC5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62ED0ED" w14:textId="77777777" w:rsidR="00D56EC5" w:rsidRPr="005C424A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D11DBF4" w14:textId="77777777" w:rsidR="00D56EC5" w:rsidRPr="00234052" w:rsidRDefault="00D56EC5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3000E5" w14:textId="77777777" w:rsidR="00D56EC5" w:rsidRPr="00234052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6EC5" w:rsidRPr="007B225A" w14:paraId="2260B0B2" w14:textId="77777777" w:rsidTr="001D5F6A">
        <w:trPr>
          <w:trHeight w:val="369"/>
        </w:trPr>
        <w:tc>
          <w:tcPr>
            <w:tcW w:w="4140" w:type="dxa"/>
            <w:vAlign w:val="bottom"/>
          </w:tcPr>
          <w:p w14:paraId="4EAF30B3" w14:textId="77777777" w:rsidR="00D56EC5" w:rsidRPr="005855F2" w:rsidRDefault="00D56EC5" w:rsidP="00D56EC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  <w:r w:rsidRPr="00447006">
              <w:rPr>
                <w:rFonts w:asciiTheme="majorBidi" w:hAnsiTheme="majorBidi" w:cstheme="majorBidi"/>
                <w:b/>
                <w:bCs/>
                <w:sz w:val="28"/>
                <w:cs/>
              </w:rPr>
              <w:t>ธุรกิจกับบริษัท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ร่วม</w:t>
            </w:r>
          </w:p>
        </w:tc>
        <w:tc>
          <w:tcPr>
            <w:tcW w:w="1170" w:type="dxa"/>
            <w:vAlign w:val="bottom"/>
          </w:tcPr>
          <w:p w14:paraId="31EC16F3" w14:textId="77777777" w:rsidR="00D56EC5" w:rsidRPr="007D05D3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9392C89" w14:textId="77777777" w:rsidR="00D56EC5" w:rsidRPr="00234052" w:rsidRDefault="00D56EC5" w:rsidP="00D56EC5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16E6FD1" w14:textId="77777777" w:rsidR="00D56EC5" w:rsidRPr="00234052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4C47BEA" w14:textId="77777777" w:rsidR="00D56EC5" w:rsidRPr="00234052" w:rsidRDefault="00D56EC5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D2BBCA" w14:textId="77777777" w:rsidR="00D56EC5" w:rsidRPr="005C424A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F7B10EC" w14:textId="77777777" w:rsidR="00D56EC5" w:rsidRPr="00234052" w:rsidRDefault="00D56EC5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F44EDB9" w14:textId="77777777" w:rsidR="00D56EC5" w:rsidRPr="00234052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6EC5" w:rsidRPr="007B225A" w14:paraId="5C650768" w14:textId="77777777" w:rsidTr="001D5F6A">
        <w:trPr>
          <w:trHeight w:val="369"/>
        </w:trPr>
        <w:tc>
          <w:tcPr>
            <w:tcW w:w="4140" w:type="dxa"/>
            <w:vAlign w:val="bottom"/>
          </w:tcPr>
          <w:p w14:paraId="72675203" w14:textId="77777777" w:rsidR="00D56EC5" w:rsidRPr="005855F2" w:rsidRDefault="00D56EC5" w:rsidP="00D56EC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ี้ย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รับ</w:t>
            </w:r>
          </w:p>
        </w:tc>
        <w:tc>
          <w:tcPr>
            <w:tcW w:w="1170" w:type="dxa"/>
            <w:vAlign w:val="center"/>
          </w:tcPr>
          <w:p w14:paraId="00C22385" w14:textId="54699663" w:rsidR="00D56EC5" w:rsidRPr="007D05D3" w:rsidRDefault="00137602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7515C9">
              <w:rPr>
                <w:rFonts w:ascii="Angsana New" w:hAnsi="Angsana New" w:hint="eastAsia"/>
                <w:sz w:val="28"/>
              </w:rPr>
              <w:t>3,347</w:t>
            </w:r>
          </w:p>
        </w:tc>
        <w:tc>
          <w:tcPr>
            <w:tcW w:w="180" w:type="dxa"/>
            <w:vAlign w:val="center"/>
          </w:tcPr>
          <w:p w14:paraId="32D9647B" w14:textId="77777777" w:rsidR="00D56EC5" w:rsidRPr="00234052" w:rsidRDefault="00D56EC5" w:rsidP="00D56EC5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8F0A13E" w14:textId="4A303047" w:rsidR="00D56EC5" w:rsidRPr="00234052" w:rsidRDefault="00D56EC5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5,731</w:t>
            </w:r>
          </w:p>
        </w:tc>
        <w:tc>
          <w:tcPr>
            <w:tcW w:w="180" w:type="dxa"/>
            <w:vAlign w:val="center"/>
          </w:tcPr>
          <w:p w14:paraId="2266B5B5" w14:textId="77777777" w:rsidR="00D56EC5" w:rsidRPr="00234052" w:rsidRDefault="00D56EC5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955AB62" w14:textId="3A8E6AA9" w:rsidR="00D56EC5" w:rsidRPr="005C424A" w:rsidRDefault="002F7763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7515C9">
              <w:rPr>
                <w:rFonts w:ascii="Angsana New" w:hAnsi="Angsana New" w:hint="eastAsia"/>
                <w:sz w:val="28"/>
              </w:rPr>
              <w:t>3,347</w:t>
            </w:r>
          </w:p>
        </w:tc>
        <w:tc>
          <w:tcPr>
            <w:tcW w:w="180" w:type="dxa"/>
            <w:vAlign w:val="center"/>
          </w:tcPr>
          <w:p w14:paraId="469CA525" w14:textId="77777777" w:rsidR="00D56EC5" w:rsidRPr="00234052" w:rsidRDefault="00D56EC5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02784E6B" w14:textId="0C59A789" w:rsidR="00D56EC5" w:rsidRPr="00234052" w:rsidRDefault="000048ED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5,731</w:t>
            </w:r>
          </w:p>
        </w:tc>
      </w:tr>
      <w:tr w:rsidR="00E6628B" w:rsidRPr="007B225A" w14:paraId="7BA0C019" w14:textId="77777777" w:rsidTr="001D5F6A">
        <w:trPr>
          <w:trHeight w:val="369"/>
        </w:trPr>
        <w:tc>
          <w:tcPr>
            <w:tcW w:w="4140" w:type="dxa"/>
            <w:vAlign w:val="bottom"/>
          </w:tcPr>
          <w:p w14:paraId="176A7AC3" w14:textId="77777777" w:rsidR="00E6628B" w:rsidRPr="005855F2" w:rsidRDefault="00E6628B" w:rsidP="00D56EC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6AF4547E" w14:textId="77777777" w:rsidR="00E6628B" w:rsidRPr="007515C9" w:rsidRDefault="00E6628B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3A5A54D1" w14:textId="77777777" w:rsidR="00E6628B" w:rsidRPr="00234052" w:rsidRDefault="00E6628B" w:rsidP="00D56EC5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3674B742" w14:textId="77777777" w:rsidR="00E6628B" w:rsidRDefault="00E6628B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36A736F1" w14:textId="77777777" w:rsidR="00E6628B" w:rsidRPr="00234052" w:rsidRDefault="00E6628B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47F39ED5" w14:textId="77777777" w:rsidR="00E6628B" w:rsidRPr="007515C9" w:rsidRDefault="00E6628B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68211EB4" w14:textId="77777777" w:rsidR="00E6628B" w:rsidRPr="00234052" w:rsidRDefault="00E6628B" w:rsidP="00D56EC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9A3CA9D" w14:textId="77777777" w:rsidR="00E6628B" w:rsidRDefault="00E6628B" w:rsidP="00D56EC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6628B" w:rsidRPr="00441021" w14:paraId="26809432" w14:textId="77777777" w:rsidTr="001D5F6A">
        <w:trPr>
          <w:trHeight w:val="369"/>
        </w:trPr>
        <w:tc>
          <w:tcPr>
            <w:tcW w:w="4140" w:type="dxa"/>
            <w:vAlign w:val="bottom"/>
          </w:tcPr>
          <w:p w14:paraId="1FA6D70C" w14:textId="04CE34A6" w:rsidR="00E6628B" w:rsidRPr="007515C9" w:rsidRDefault="00E6628B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515C9">
              <w:rPr>
                <w:rFonts w:asciiTheme="majorBidi" w:hAnsiTheme="majorBidi" w:hint="cs"/>
                <w:b/>
                <w:bCs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170" w:type="dxa"/>
            <w:vAlign w:val="center"/>
          </w:tcPr>
          <w:p w14:paraId="5E94A074" w14:textId="77777777" w:rsidR="00E6628B" w:rsidRPr="007515C9" w:rsidRDefault="00E6628B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06DC6BB8" w14:textId="77777777" w:rsidR="00E6628B" w:rsidRPr="007515C9" w:rsidRDefault="00E6628B" w:rsidP="00E6628B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11D22B2" w14:textId="77777777" w:rsidR="00E6628B" w:rsidRPr="007515C9" w:rsidRDefault="00E6628B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65C8F0FC" w14:textId="77777777" w:rsidR="00E6628B" w:rsidRPr="007515C9" w:rsidRDefault="00E6628B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8D1EA15" w14:textId="77777777" w:rsidR="00E6628B" w:rsidRPr="007515C9" w:rsidRDefault="00E6628B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580E0F1B" w14:textId="77777777" w:rsidR="00E6628B" w:rsidRPr="007515C9" w:rsidRDefault="00E6628B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2E6652BB" w14:textId="77777777" w:rsidR="00E6628B" w:rsidRPr="007515C9" w:rsidRDefault="00E6628B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6628B" w:rsidRPr="0034095D" w14:paraId="3E7AC170" w14:textId="77777777" w:rsidTr="001D5F6A">
        <w:trPr>
          <w:trHeight w:val="369"/>
        </w:trPr>
        <w:tc>
          <w:tcPr>
            <w:tcW w:w="4140" w:type="dxa"/>
            <w:vAlign w:val="bottom"/>
          </w:tcPr>
          <w:p w14:paraId="2DC207D9" w14:textId="7DF54141" w:rsidR="00E6628B" w:rsidRPr="007515C9" w:rsidRDefault="00E6628B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515C9">
              <w:rPr>
                <w:rFonts w:asciiTheme="majorBidi" w:hAnsiTheme="majorBidi" w:cstheme="majorBidi"/>
                <w:sz w:val="28"/>
                <w:cs/>
              </w:rPr>
              <w:t>ดอกเบ</w:t>
            </w:r>
            <w:r w:rsidRPr="007515C9">
              <w:rPr>
                <w:rFonts w:asciiTheme="majorBidi" w:hAnsiTheme="majorBidi" w:cstheme="majorBidi" w:hint="cs"/>
                <w:sz w:val="28"/>
                <w:cs/>
              </w:rPr>
              <w:t>ี้ยจ่าย</w:t>
            </w:r>
          </w:p>
        </w:tc>
        <w:tc>
          <w:tcPr>
            <w:tcW w:w="1170" w:type="dxa"/>
            <w:vAlign w:val="center"/>
          </w:tcPr>
          <w:p w14:paraId="07B3E6D4" w14:textId="407F9206" w:rsidR="00E6628B" w:rsidRPr="007515C9" w:rsidRDefault="007C66C2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E75610">
              <w:rPr>
                <w:rFonts w:ascii="Angsana New" w:hAnsi="Angsana New" w:hint="eastAsia"/>
                <w:sz w:val="28"/>
              </w:rPr>
              <w:t>1,</w:t>
            </w:r>
            <w:r w:rsidR="001A33C8" w:rsidRPr="00E75610">
              <w:rPr>
                <w:rFonts w:ascii="Angsana New" w:hAnsi="Angsana New"/>
                <w:sz w:val="28"/>
              </w:rPr>
              <w:t>824</w:t>
            </w:r>
          </w:p>
        </w:tc>
        <w:tc>
          <w:tcPr>
            <w:tcW w:w="180" w:type="dxa"/>
            <w:vAlign w:val="center"/>
          </w:tcPr>
          <w:p w14:paraId="1BAB0213" w14:textId="77777777" w:rsidR="00E6628B" w:rsidRPr="007515C9" w:rsidRDefault="00E6628B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0A7B4914" w14:textId="7940968E" w:rsidR="00E6628B" w:rsidRPr="007515C9" w:rsidRDefault="0044102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7515C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6AF4441" w14:textId="77777777" w:rsidR="00E6628B" w:rsidRPr="007515C9" w:rsidRDefault="00E6628B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7CDA5018" w14:textId="4C1FC11F" w:rsidR="00E6628B" w:rsidRPr="0034095D" w:rsidRDefault="00441021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3409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5E3FAACB" w14:textId="77777777" w:rsidR="00E6628B" w:rsidRPr="0034095D" w:rsidRDefault="00E6628B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4B88142C" w14:textId="35C47094" w:rsidR="00E6628B" w:rsidRPr="0034095D" w:rsidRDefault="0044102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34095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025A076C" w14:textId="12323C29" w:rsidR="00F53166" w:rsidRPr="005855F2" w:rsidRDefault="009E4C64" w:rsidP="00C539BD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ยอดคงค้างระหว่างบริษัทและ</w:t>
      </w:r>
      <w:r w:rsidR="00B356DA">
        <w:rPr>
          <w:rFonts w:asciiTheme="majorBidi" w:hAnsiTheme="majorBidi" w:cstheme="majorBidi" w:hint="cs"/>
          <w:color w:val="000000"/>
          <w:spacing w:val="-2"/>
          <w:sz w:val="28"/>
          <w:cs/>
        </w:rPr>
        <w:t>บุคคลหรือ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กิจการที่เกี่ยวข้องกัน ณ วันที่ </w:t>
      </w:r>
      <w:r w:rsidR="00343313" w:rsidRPr="002D5555">
        <w:rPr>
          <w:rFonts w:asciiTheme="majorBidi" w:hAnsiTheme="majorBidi" w:cstheme="majorBidi"/>
          <w:sz w:val="28"/>
        </w:rPr>
        <w:t>3</w:t>
      </w:r>
      <w:r w:rsidR="00343313">
        <w:rPr>
          <w:rFonts w:asciiTheme="majorBidi" w:hAnsiTheme="majorBidi" w:cstheme="majorBidi"/>
          <w:sz w:val="28"/>
        </w:rPr>
        <w:t xml:space="preserve">0 </w:t>
      </w:r>
      <w:r w:rsidR="00343313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949B2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C405C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B356D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CE250A">
        <w:rPr>
          <w:rFonts w:asciiTheme="majorBidi" w:hAnsiTheme="majorBidi" w:cstheme="majorBidi"/>
          <w:color w:val="000000"/>
          <w:spacing w:val="-2"/>
          <w:sz w:val="28"/>
        </w:rPr>
        <w:t xml:space="preserve">       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>มี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>รายละเอียดดังนี้</w:t>
      </w:r>
      <w:r w:rsidR="009E631F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</w:p>
    <w:tbl>
      <w:tblPr>
        <w:tblpPr w:leftFromText="180" w:rightFromText="180" w:vertAnchor="text" w:tblpX="360" w:tblpY="1"/>
        <w:tblOverlap w:val="never"/>
        <w:tblW w:w="9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143"/>
        <w:gridCol w:w="173"/>
        <w:gridCol w:w="1087"/>
        <w:gridCol w:w="169"/>
        <w:gridCol w:w="1091"/>
        <w:gridCol w:w="169"/>
        <w:gridCol w:w="1181"/>
      </w:tblGrid>
      <w:tr w:rsidR="00F53166" w:rsidRPr="008A17ED" w14:paraId="5D3D05D3" w14:textId="77777777" w:rsidTr="00B943FA">
        <w:tc>
          <w:tcPr>
            <w:tcW w:w="4347" w:type="dxa"/>
          </w:tcPr>
          <w:p w14:paraId="39BF548E" w14:textId="07FAA391" w:rsidR="00F53166" w:rsidRPr="008A17ED" w:rsidRDefault="00F53166" w:rsidP="000D0479">
            <w:pPr>
              <w:rPr>
                <w:rFonts w:asciiTheme="majorBidi" w:hAnsiTheme="majorBidi"/>
                <w:sz w:val="28"/>
              </w:rPr>
            </w:pPr>
          </w:p>
        </w:tc>
        <w:tc>
          <w:tcPr>
            <w:tcW w:w="2403" w:type="dxa"/>
            <w:gridSpan w:val="3"/>
          </w:tcPr>
          <w:p w14:paraId="6F7F107B" w14:textId="77777777" w:rsidR="00F53166" w:rsidRPr="008A17ED" w:rsidRDefault="00F53166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69" w:type="dxa"/>
          </w:tcPr>
          <w:p w14:paraId="4224ED7C" w14:textId="77777777" w:rsidR="00F53166" w:rsidRPr="008A17ED" w:rsidRDefault="00F53166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441" w:type="dxa"/>
            <w:gridSpan w:val="3"/>
          </w:tcPr>
          <w:p w14:paraId="3E810C8C" w14:textId="77777777" w:rsidR="00F53166" w:rsidRPr="008A17ED" w:rsidRDefault="009E4C64" w:rsidP="000D0479">
            <w:pPr>
              <w:ind w:left="-108" w:right="4"/>
              <w:jc w:val="right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(</w:t>
            </w:r>
            <w:r w:rsidRPr="008A17ED">
              <w:rPr>
                <w:rFonts w:asciiTheme="majorBidi" w:hAnsiTheme="majorBidi"/>
                <w:sz w:val="28"/>
                <w:cs/>
              </w:rPr>
              <w:t>หน่วย</w:t>
            </w:r>
            <w:r w:rsidRPr="008A17ED">
              <w:rPr>
                <w:rFonts w:asciiTheme="majorBidi" w:hAnsiTheme="majorBidi"/>
                <w:sz w:val="28"/>
              </w:rPr>
              <w:t xml:space="preserve">: </w:t>
            </w:r>
            <w:r w:rsidRPr="008A17ED">
              <w:rPr>
                <w:rFonts w:asciiTheme="majorBidi" w:hAnsiTheme="majorBidi"/>
                <w:sz w:val="28"/>
                <w:cs/>
              </w:rPr>
              <w:t>พันบาท</w:t>
            </w:r>
            <w:r w:rsidRPr="008A17ED">
              <w:rPr>
                <w:rFonts w:asciiTheme="majorBidi" w:hAnsiTheme="majorBidi"/>
                <w:sz w:val="28"/>
              </w:rPr>
              <w:t>)</w:t>
            </w:r>
          </w:p>
        </w:tc>
      </w:tr>
      <w:tr w:rsidR="00F53166" w:rsidRPr="008A17ED" w14:paraId="55ED69B6" w14:textId="77777777" w:rsidTr="00B943FA">
        <w:tc>
          <w:tcPr>
            <w:tcW w:w="4347" w:type="dxa"/>
          </w:tcPr>
          <w:p w14:paraId="330838BD" w14:textId="77777777" w:rsidR="00F53166" w:rsidRPr="008A17ED" w:rsidRDefault="00F53166" w:rsidP="000D0479">
            <w:pPr>
              <w:rPr>
                <w:rFonts w:asciiTheme="majorBidi" w:hAnsiTheme="majorBidi"/>
                <w:sz w:val="28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5925F1C9" w14:textId="0835046D" w:rsidR="00F53166" w:rsidRPr="008A17ED" w:rsidRDefault="00983D66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9E4C64" w:rsidRPr="008A17ED">
              <w:rPr>
                <w:rFonts w:asciiTheme="majorBidi" w:hAnsiTheme="majorBidi"/>
                <w:sz w:val="28"/>
                <w:cs/>
              </w:rPr>
              <w:t>การเงินรวม</w:t>
            </w:r>
          </w:p>
        </w:tc>
        <w:tc>
          <w:tcPr>
            <w:tcW w:w="169" w:type="dxa"/>
          </w:tcPr>
          <w:p w14:paraId="3941A625" w14:textId="77777777" w:rsidR="00F53166" w:rsidRPr="008A17ED" w:rsidRDefault="00F53166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441" w:type="dxa"/>
            <w:gridSpan w:val="3"/>
            <w:tcBorders>
              <w:bottom w:val="single" w:sz="4" w:space="0" w:color="auto"/>
            </w:tcBorders>
          </w:tcPr>
          <w:p w14:paraId="78A83284" w14:textId="552457F8" w:rsidR="00F53166" w:rsidRPr="008A17ED" w:rsidRDefault="00983D66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9E4C64" w:rsidRPr="008A17ED">
              <w:rPr>
                <w:rFonts w:asciiTheme="majorBidi" w:hAnsiTheme="majorBidi"/>
                <w:sz w:val="28"/>
                <w:cs/>
              </w:rPr>
              <w:t>การเงินเฉพาะกิจการ</w:t>
            </w:r>
          </w:p>
        </w:tc>
      </w:tr>
      <w:tr w:rsidR="00F53166" w:rsidRPr="008A17ED" w14:paraId="336EF36A" w14:textId="77777777" w:rsidTr="00B943FA">
        <w:tc>
          <w:tcPr>
            <w:tcW w:w="4347" w:type="dxa"/>
          </w:tcPr>
          <w:p w14:paraId="1BF5E8EE" w14:textId="2A438702" w:rsidR="00F53166" w:rsidRPr="008A17ED" w:rsidRDefault="00F53166" w:rsidP="000D0479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4D7B1AD" w14:textId="57CF5547" w:rsidR="00F53166" w:rsidRPr="008A17ED" w:rsidRDefault="00343313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73" w:type="dxa"/>
            <w:tcBorders>
              <w:top w:val="single" w:sz="4" w:space="0" w:color="auto"/>
            </w:tcBorders>
          </w:tcPr>
          <w:p w14:paraId="7B3403DF" w14:textId="77777777" w:rsidR="00F53166" w:rsidRPr="008A17ED" w:rsidRDefault="00F53166" w:rsidP="000D04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322544AB" w14:textId="77777777" w:rsidR="00F53166" w:rsidRPr="008A17ED" w:rsidRDefault="009E4C64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 xml:space="preserve">31 </w:t>
            </w:r>
            <w:r w:rsidRPr="008A17ED">
              <w:rPr>
                <w:rFonts w:asciiTheme="majorBidi" w:hAnsiTheme="majorBidi"/>
                <w:sz w:val="28"/>
                <w:cs/>
              </w:rPr>
              <w:t>ธันวาคม</w:t>
            </w:r>
          </w:p>
        </w:tc>
        <w:tc>
          <w:tcPr>
            <w:tcW w:w="169" w:type="dxa"/>
          </w:tcPr>
          <w:p w14:paraId="2DB483DF" w14:textId="77777777" w:rsidR="00F53166" w:rsidRPr="008A17ED" w:rsidRDefault="00F53166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11DBA81F" w14:textId="5598AC43" w:rsidR="00F53166" w:rsidRPr="008A17ED" w:rsidRDefault="00343313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0994303C" w14:textId="77777777" w:rsidR="00F53166" w:rsidRPr="008A17ED" w:rsidRDefault="00F53166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B46AA2D" w14:textId="77777777" w:rsidR="00F53166" w:rsidRPr="008A17ED" w:rsidRDefault="009E4C64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 xml:space="preserve">31 </w:t>
            </w:r>
            <w:r w:rsidRPr="008A17ED">
              <w:rPr>
                <w:rFonts w:asciiTheme="majorBidi" w:hAnsiTheme="majorBidi"/>
                <w:sz w:val="28"/>
                <w:cs/>
              </w:rPr>
              <w:t>ธันวาคม</w:t>
            </w:r>
          </w:p>
        </w:tc>
      </w:tr>
      <w:tr w:rsidR="00F53166" w:rsidRPr="008A17ED" w14:paraId="293FE705" w14:textId="77777777" w:rsidTr="00B943FA">
        <w:trPr>
          <w:trHeight w:val="387"/>
        </w:trPr>
        <w:tc>
          <w:tcPr>
            <w:tcW w:w="4347" w:type="dxa"/>
          </w:tcPr>
          <w:p w14:paraId="0613CC25" w14:textId="77777777" w:rsidR="00F53166" w:rsidRPr="008A17ED" w:rsidRDefault="00F53166" w:rsidP="000D0479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110D286" w14:textId="78EB298E" w:rsidR="00F53166" w:rsidRPr="008A17ED" w:rsidRDefault="009E4C64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5C405C"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173" w:type="dxa"/>
          </w:tcPr>
          <w:p w14:paraId="7836CA9C" w14:textId="77777777" w:rsidR="00F53166" w:rsidRPr="008A17ED" w:rsidRDefault="00F53166" w:rsidP="000D04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59F3ECE" w14:textId="2F53B2B0" w:rsidR="00F53166" w:rsidRPr="008A17ED" w:rsidRDefault="009E4C64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5C405C">
              <w:rPr>
                <w:rFonts w:asciiTheme="majorBidi" w:hAnsiTheme="majorBidi"/>
                <w:sz w:val="28"/>
              </w:rPr>
              <w:t>7</w:t>
            </w:r>
          </w:p>
        </w:tc>
        <w:tc>
          <w:tcPr>
            <w:tcW w:w="169" w:type="dxa"/>
          </w:tcPr>
          <w:p w14:paraId="140836A0" w14:textId="77777777" w:rsidR="00F53166" w:rsidRPr="008A17ED" w:rsidRDefault="00F53166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02052C47" w14:textId="678A8623" w:rsidR="00F53166" w:rsidRPr="008A17ED" w:rsidRDefault="009E4C64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7A61AD"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169" w:type="dxa"/>
          </w:tcPr>
          <w:p w14:paraId="14A57484" w14:textId="77777777" w:rsidR="00F53166" w:rsidRPr="008A17ED" w:rsidRDefault="00F53166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CAFA242" w14:textId="2F515515" w:rsidR="00F53166" w:rsidRPr="008A17ED" w:rsidRDefault="009E4C64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7A61AD">
              <w:rPr>
                <w:rFonts w:asciiTheme="majorBidi" w:hAnsiTheme="majorBidi"/>
                <w:sz w:val="28"/>
              </w:rPr>
              <w:t>7</w:t>
            </w:r>
          </w:p>
        </w:tc>
      </w:tr>
      <w:tr w:rsidR="00126870" w:rsidRPr="008A17ED" w14:paraId="74BDB7E5" w14:textId="77777777" w:rsidTr="00BA7AF9">
        <w:tc>
          <w:tcPr>
            <w:tcW w:w="4347" w:type="dxa"/>
            <w:vAlign w:val="bottom"/>
          </w:tcPr>
          <w:p w14:paraId="191F9415" w14:textId="4276D460" w:rsidR="00126870" w:rsidRPr="00465553" w:rsidRDefault="00126870" w:rsidP="00501BB5">
            <w:pPr>
              <w:ind w:left="180" w:right="50" w:hanging="180"/>
              <w:rPr>
                <w:rFonts w:asciiTheme="majorBidi" w:hAnsiTheme="majorBidi"/>
                <w:b/>
                <w:bCs/>
                <w:sz w:val="28"/>
              </w:rPr>
            </w:pP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>ลูกหนี้</w:t>
            </w:r>
            <w:r w:rsidR="00EA3F70">
              <w:rPr>
                <w:rFonts w:asciiTheme="majorBidi" w:hAnsiTheme="majorBidi" w:hint="cs"/>
                <w:b/>
                <w:bCs/>
                <w:sz w:val="28"/>
                <w:cs/>
              </w:rPr>
              <w:t>การค้า</w:t>
            </w:r>
            <w:r w:rsidR="00BF2389">
              <w:rPr>
                <w:rFonts w:asciiTheme="majorBidi" w:hAnsiTheme="majorBidi"/>
                <w:b/>
                <w:bCs/>
                <w:sz w:val="28"/>
              </w:rPr>
              <w:t xml:space="preserve"> </w:t>
            </w:r>
            <w:r w:rsidR="0027245F">
              <w:rPr>
                <w:rFonts w:asciiTheme="majorBidi" w:hAnsiTheme="majorBidi"/>
                <w:b/>
                <w:bCs/>
                <w:sz w:val="28"/>
              </w:rPr>
              <w:t>-</w:t>
            </w:r>
            <w:r w:rsidR="00AA7301" w:rsidRPr="00465553">
              <w:rPr>
                <w:rFonts w:asciiTheme="majorBidi" w:hAnsiTheme="majorBidi"/>
                <w:b/>
                <w:bCs/>
                <w:sz w:val="28"/>
              </w:rPr>
              <w:t xml:space="preserve"> </w:t>
            </w:r>
            <w:r w:rsidR="00011542" w:rsidRPr="0046555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  <w:r w:rsidR="00C53D1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011542" w:rsidRPr="00465553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011542" w:rsidRPr="0046555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ดูหมายเหตุข้อ </w:t>
            </w:r>
            <w:r w:rsidR="000048ED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="00011542" w:rsidRPr="00465553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3D271C3" w14:textId="77777777" w:rsidR="00126870" w:rsidRPr="001D5F6A" w:rsidRDefault="00126870" w:rsidP="00FE7033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6C0DA9BA" w14:textId="77777777" w:rsidR="00126870" w:rsidRPr="008A17ED" w:rsidRDefault="00126870" w:rsidP="00FE7033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F287B89" w14:textId="77777777" w:rsidR="00126870" w:rsidRPr="008A17ED" w:rsidRDefault="00126870" w:rsidP="00FE7033">
            <w:pPr>
              <w:tabs>
                <w:tab w:val="decimal" w:pos="559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6E1C584A" w14:textId="77777777" w:rsidR="00126870" w:rsidRPr="008A17ED" w:rsidRDefault="00126870" w:rsidP="00FE7033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2D163F8E" w14:textId="77777777" w:rsidR="00126870" w:rsidRPr="008A17ED" w:rsidRDefault="00126870" w:rsidP="00FE7033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573AE814" w14:textId="77777777" w:rsidR="00126870" w:rsidRPr="008A17ED" w:rsidRDefault="00126870" w:rsidP="00FE7033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EC72A95" w14:textId="77777777" w:rsidR="00126870" w:rsidRPr="008A17ED" w:rsidRDefault="00126870" w:rsidP="00FE7033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722FB8" w:rsidRPr="008A17ED" w14:paraId="3F20D69E" w14:textId="07BE233C" w:rsidTr="000819D3">
        <w:tc>
          <w:tcPr>
            <w:tcW w:w="4347" w:type="dxa"/>
            <w:vAlign w:val="bottom"/>
          </w:tcPr>
          <w:p w14:paraId="5864E68E" w14:textId="4C381C96" w:rsidR="00722FB8" w:rsidRPr="00465553" w:rsidRDefault="00722FB8" w:rsidP="000D0479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465553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143" w:type="dxa"/>
            <w:vAlign w:val="bottom"/>
          </w:tcPr>
          <w:p w14:paraId="27A8754D" w14:textId="1907578C" w:rsidR="00722FB8" w:rsidRPr="008A17ED" w:rsidRDefault="00717A4A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2B2C3BEE" w14:textId="77777777" w:rsidR="00722FB8" w:rsidRPr="008A17ED" w:rsidRDefault="00722FB8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46D21969" w14:textId="6A707A12" w:rsidR="00722FB8" w:rsidRPr="008A17ED" w:rsidRDefault="00722FB8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1D75F981" w14:textId="77777777" w:rsidR="00722FB8" w:rsidRPr="008A17ED" w:rsidRDefault="00722FB8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59548D0E" w14:textId="3AF02F47" w:rsidR="00722FB8" w:rsidRPr="008A17ED" w:rsidRDefault="002A56F3" w:rsidP="000D047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14,208</w:t>
            </w:r>
          </w:p>
        </w:tc>
        <w:tc>
          <w:tcPr>
            <w:tcW w:w="169" w:type="dxa"/>
            <w:vAlign w:val="bottom"/>
          </w:tcPr>
          <w:p w14:paraId="492E0C3C" w14:textId="38DBB291" w:rsidR="00722FB8" w:rsidRPr="008A17ED" w:rsidRDefault="00722FB8" w:rsidP="00FE7033">
            <w:pPr>
              <w:ind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2656EA1" w14:textId="334A32D5" w:rsidR="00722FB8" w:rsidRPr="008A17ED" w:rsidRDefault="00722FB8" w:rsidP="0087524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 xml:space="preserve">                  </w:t>
            </w:r>
            <w:r>
              <w:rPr>
                <w:rFonts w:asciiTheme="majorBidi" w:hAnsiTheme="majorBidi"/>
                <w:sz w:val="28"/>
              </w:rPr>
              <w:t>-</w:t>
            </w:r>
          </w:p>
        </w:tc>
      </w:tr>
      <w:tr w:rsidR="00B56A9D" w:rsidRPr="008A17ED" w14:paraId="3DEA4717" w14:textId="77777777" w:rsidTr="000819D3">
        <w:tc>
          <w:tcPr>
            <w:tcW w:w="4347" w:type="dxa"/>
            <w:vAlign w:val="center"/>
          </w:tcPr>
          <w:p w14:paraId="343F346E" w14:textId="560ECBCF" w:rsidR="00B56A9D" w:rsidRPr="00465553" w:rsidRDefault="00B56A9D" w:rsidP="000D0479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>รวมลูกหนี้</w:t>
            </w:r>
            <w:r w:rsidR="00EA3F70">
              <w:rPr>
                <w:rFonts w:asciiTheme="majorBidi" w:hAnsiTheme="majorBidi" w:hint="cs"/>
                <w:b/>
                <w:bCs/>
                <w:sz w:val="28"/>
                <w:cs/>
              </w:rPr>
              <w:t>การค้า</w:t>
            </w: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861F30" w:rsidRPr="00465553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54B64" w14:textId="49B65C37" w:rsidR="00B56A9D" w:rsidRPr="008A17ED" w:rsidRDefault="00717A4A" w:rsidP="000D047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3F784C44" w14:textId="77777777" w:rsidR="00B56A9D" w:rsidRPr="008A17ED" w:rsidRDefault="00B56A9D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2361B" w14:textId="6A93B6CF" w:rsidR="00B56A9D" w:rsidRPr="008A17ED" w:rsidRDefault="00F31709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6AE3613C" w14:textId="77777777" w:rsidR="00B56A9D" w:rsidRPr="008A17ED" w:rsidRDefault="00B56A9D" w:rsidP="000D0479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5FD34" w14:textId="6614563C" w:rsidR="00B56A9D" w:rsidRPr="008A17ED" w:rsidRDefault="002A56F3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14,208</w:t>
            </w:r>
          </w:p>
        </w:tc>
        <w:tc>
          <w:tcPr>
            <w:tcW w:w="169" w:type="dxa"/>
            <w:vAlign w:val="bottom"/>
          </w:tcPr>
          <w:p w14:paraId="6C7766DD" w14:textId="77777777" w:rsidR="00B56A9D" w:rsidRPr="008A17ED" w:rsidRDefault="00B56A9D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043ED" w14:textId="4FD8A30F" w:rsidR="00B56A9D" w:rsidRPr="00875244" w:rsidRDefault="00E104D6" w:rsidP="0087524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75244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</w:tr>
      <w:tr w:rsidR="003F18FD" w:rsidRPr="008A17ED" w14:paraId="3E989415" w14:textId="77777777" w:rsidTr="000819D3">
        <w:tc>
          <w:tcPr>
            <w:tcW w:w="4347" w:type="dxa"/>
            <w:vAlign w:val="center"/>
          </w:tcPr>
          <w:p w14:paraId="0E1EC7E4" w14:textId="77777777" w:rsidR="003F18FD" w:rsidRPr="00465553" w:rsidRDefault="003F18FD" w:rsidP="000D0479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DE72DCD" w14:textId="77777777" w:rsidR="003F18FD" w:rsidRPr="008A17ED" w:rsidRDefault="003F18FD" w:rsidP="00FE7033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38D4DF40" w14:textId="77777777" w:rsidR="003F18FD" w:rsidRPr="008A17ED" w:rsidRDefault="003F18FD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985628E" w14:textId="77777777" w:rsidR="003F18FD" w:rsidRPr="00657820" w:rsidRDefault="003F18FD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6D22C64A" w14:textId="77777777" w:rsidR="003F18FD" w:rsidRPr="008A17ED" w:rsidRDefault="003F18FD" w:rsidP="000D0479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6A1DE384" w14:textId="77777777" w:rsidR="003F18FD" w:rsidRPr="008A17ED" w:rsidRDefault="003F18FD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17AE28AE" w14:textId="77777777" w:rsidR="003F18FD" w:rsidRPr="008A17ED" w:rsidRDefault="003F18FD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F5B5A01" w14:textId="77777777" w:rsidR="003F18FD" w:rsidRPr="00657820" w:rsidRDefault="003F18FD" w:rsidP="00FE7033">
            <w:pPr>
              <w:tabs>
                <w:tab w:val="decimal" w:pos="98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234DA7" w:rsidRPr="008A17ED" w14:paraId="7E47123F" w14:textId="77777777" w:rsidTr="000819D3">
        <w:tc>
          <w:tcPr>
            <w:tcW w:w="4347" w:type="dxa"/>
            <w:vAlign w:val="bottom"/>
          </w:tcPr>
          <w:p w14:paraId="35901B07" w14:textId="63672B02" w:rsidR="00234DA7" w:rsidRPr="00465553" w:rsidRDefault="00EA3F70" w:rsidP="000D0479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</w:rPr>
              <w:t>ลูกหนี้อื่น</w:t>
            </w:r>
            <w:r w:rsidR="00234DA7" w:rsidRPr="00465553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="00234DA7" w:rsidRPr="00465553">
              <w:rPr>
                <w:rFonts w:asciiTheme="majorBidi" w:hAnsiTheme="majorBidi"/>
                <w:b/>
                <w:bCs/>
                <w:sz w:val="28"/>
                <w:cs/>
              </w:rPr>
              <w:t>กิจการที่เกี่ยวข้องกัน</w:t>
            </w:r>
            <w:r w:rsidR="00234DA7" w:rsidRPr="00465553">
              <w:rPr>
                <w:rFonts w:asciiTheme="majorBidi" w:hAnsiTheme="majorBidi"/>
                <w:b/>
                <w:bCs/>
                <w:sz w:val="28"/>
              </w:rPr>
              <w:t xml:space="preserve"> (</w:t>
            </w:r>
            <w:r w:rsidR="00234DA7" w:rsidRPr="00465553">
              <w:rPr>
                <w:rFonts w:asciiTheme="majorBidi" w:hAnsiTheme="majorBidi"/>
                <w:b/>
                <w:bCs/>
                <w:sz w:val="28"/>
                <w:cs/>
              </w:rPr>
              <w:t xml:space="preserve">ดูหมายเหตุข้อ </w:t>
            </w:r>
            <w:r w:rsidR="000048ED">
              <w:rPr>
                <w:rFonts w:asciiTheme="majorBidi" w:hAnsiTheme="majorBidi"/>
                <w:b/>
                <w:bCs/>
                <w:sz w:val="28"/>
              </w:rPr>
              <w:t>6</w:t>
            </w:r>
            <w:r w:rsidR="00234DA7" w:rsidRPr="00465553">
              <w:rPr>
                <w:rFonts w:asciiTheme="majorBidi" w:hAnsiTheme="majorBidi"/>
                <w:b/>
                <w:bCs/>
                <w:sz w:val="28"/>
              </w:rPr>
              <w:t>)</w:t>
            </w:r>
          </w:p>
        </w:tc>
        <w:tc>
          <w:tcPr>
            <w:tcW w:w="1143" w:type="dxa"/>
            <w:vAlign w:val="bottom"/>
          </w:tcPr>
          <w:p w14:paraId="74699E00" w14:textId="77777777" w:rsidR="00234DA7" w:rsidRPr="008A17ED" w:rsidRDefault="00234DA7" w:rsidP="00FE7033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12DF6AA0" w14:textId="77777777" w:rsidR="00234DA7" w:rsidRPr="008A17ED" w:rsidRDefault="00234DA7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200A4316" w14:textId="77777777" w:rsidR="00234DA7" w:rsidRPr="00657820" w:rsidRDefault="00234DA7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44BC56FE" w14:textId="77777777" w:rsidR="00234DA7" w:rsidRPr="008A17ED" w:rsidRDefault="00234DA7" w:rsidP="000D0479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08622A5D" w14:textId="77777777" w:rsidR="00234DA7" w:rsidRPr="008A17ED" w:rsidRDefault="00234DA7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38FFEE54" w14:textId="77777777" w:rsidR="00234DA7" w:rsidRPr="008A17ED" w:rsidRDefault="00234DA7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D66DD5D" w14:textId="77777777" w:rsidR="00234DA7" w:rsidRPr="00657820" w:rsidRDefault="00234DA7" w:rsidP="00FE7033">
            <w:pPr>
              <w:tabs>
                <w:tab w:val="decimal" w:pos="98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234DA7" w:rsidRPr="008A17ED" w14:paraId="5995162A" w14:textId="77777777" w:rsidTr="000819D3">
        <w:tc>
          <w:tcPr>
            <w:tcW w:w="4347" w:type="dxa"/>
            <w:vAlign w:val="bottom"/>
          </w:tcPr>
          <w:p w14:paraId="06861B5A" w14:textId="3836E966" w:rsidR="00234DA7" w:rsidRPr="00465553" w:rsidRDefault="00234DA7" w:rsidP="000D0479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465553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1D3F73A" w14:textId="73FC9952" w:rsidR="00234DA7" w:rsidRPr="003F423A" w:rsidRDefault="00717A4A" w:rsidP="000D047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1BC05A5E" w14:textId="77777777" w:rsidR="00234DA7" w:rsidRPr="003F423A" w:rsidRDefault="00234DA7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3D578A03" w14:textId="11EE0278" w:rsidR="00234DA7" w:rsidRPr="003F423A" w:rsidRDefault="00E104D6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625661F7" w14:textId="77777777" w:rsidR="00234DA7" w:rsidRPr="003F423A" w:rsidRDefault="00234DA7" w:rsidP="000D0479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26F92882" w14:textId="582E0949" w:rsidR="00234DA7" w:rsidRPr="003F423A" w:rsidRDefault="002A56F3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331</w:t>
            </w:r>
          </w:p>
        </w:tc>
        <w:tc>
          <w:tcPr>
            <w:tcW w:w="169" w:type="dxa"/>
            <w:vAlign w:val="bottom"/>
          </w:tcPr>
          <w:p w14:paraId="3F93CCA8" w14:textId="77777777" w:rsidR="00234DA7" w:rsidRPr="003F423A" w:rsidRDefault="00234DA7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41F232C" w14:textId="5BA1F0AA" w:rsidR="00234DA7" w:rsidRPr="00875244" w:rsidRDefault="00E104D6" w:rsidP="0087524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75244">
              <w:rPr>
                <w:rFonts w:asciiTheme="majorBidi" w:hAnsiTheme="majorBidi"/>
                <w:sz w:val="28"/>
              </w:rPr>
              <w:t>3,343</w:t>
            </w:r>
          </w:p>
        </w:tc>
      </w:tr>
      <w:tr w:rsidR="00234DA7" w:rsidRPr="008A17ED" w14:paraId="597AD400" w14:textId="77777777" w:rsidTr="000819D3">
        <w:tc>
          <w:tcPr>
            <w:tcW w:w="4347" w:type="dxa"/>
            <w:vAlign w:val="bottom"/>
          </w:tcPr>
          <w:p w14:paraId="02F95811" w14:textId="2F6B7673" w:rsidR="00234DA7" w:rsidRPr="00465553" w:rsidRDefault="00234DA7" w:rsidP="000D0479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>รวม</w:t>
            </w:r>
            <w:r w:rsidR="00EA3F70">
              <w:rPr>
                <w:rFonts w:asciiTheme="majorBidi" w:hAnsiTheme="majorBidi" w:hint="cs"/>
                <w:b/>
                <w:bCs/>
                <w:sz w:val="28"/>
                <w:cs/>
              </w:rPr>
              <w:t>ลูกหนี้อื่น</w:t>
            </w: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Pr="00465553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46555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445AA" w14:textId="3C92DBD8" w:rsidR="00234DA7" w:rsidRPr="008A17ED" w:rsidRDefault="00717A4A" w:rsidP="000D047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48E15B28" w14:textId="77777777" w:rsidR="00234DA7" w:rsidRPr="008A17ED" w:rsidRDefault="00234DA7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2FA8E" w14:textId="72E17F2C" w:rsidR="00234DA7" w:rsidRPr="00657820" w:rsidRDefault="00E104D6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3E02D814" w14:textId="77777777" w:rsidR="00234DA7" w:rsidRPr="008A17ED" w:rsidRDefault="00234DA7" w:rsidP="000D0479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283D7A" w14:textId="223C9885" w:rsidR="00234DA7" w:rsidRPr="008A17ED" w:rsidRDefault="002A56F3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331</w:t>
            </w:r>
          </w:p>
        </w:tc>
        <w:tc>
          <w:tcPr>
            <w:tcW w:w="169" w:type="dxa"/>
            <w:vAlign w:val="bottom"/>
          </w:tcPr>
          <w:p w14:paraId="38CB2C5D" w14:textId="77777777" w:rsidR="00234DA7" w:rsidRPr="008A17ED" w:rsidRDefault="00234DA7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1CAB8" w14:textId="329D67C0" w:rsidR="00234DA7" w:rsidRPr="00875244" w:rsidRDefault="00E104D6" w:rsidP="0087524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75244">
              <w:rPr>
                <w:rFonts w:asciiTheme="majorBidi" w:hAnsiTheme="majorBidi"/>
                <w:b/>
                <w:bCs/>
                <w:sz w:val="28"/>
              </w:rPr>
              <w:t>3,343</w:t>
            </w:r>
          </w:p>
        </w:tc>
      </w:tr>
      <w:tr w:rsidR="00020E24" w:rsidRPr="008A17ED" w14:paraId="2ADF296E" w14:textId="77777777" w:rsidTr="000819D3">
        <w:tc>
          <w:tcPr>
            <w:tcW w:w="4347" w:type="dxa"/>
            <w:vAlign w:val="bottom"/>
          </w:tcPr>
          <w:p w14:paraId="65F6D43E" w14:textId="77777777" w:rsidR="00020E24" w:rsidRPr="00465553" w:rsidRDefault="00020E24" w:rsidP="000D0479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4939474F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3571740C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5C7DBBBC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5E981128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0AD72106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7A1A8F76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7FE891E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2E43A4" w:rsidRPr="008A17ED" w14:paraId="79E1E77B" w14:textId="77777777" w:rsidTr="000819D3">
        <w:tc>
          <w:tcPr>
            <w:tcW w:w="4347" w:type="dxa"/>
            <w:vAlign w:val="bottom"/>
          </w:tcPr>
          <w:p w14:paraId="787E38D6" w14:textId="338E60D3" w:rsidR="002E43A4" w:rsidRPr="00465553" w:rsidRDefault="002F7281" w:rsidP="000D0479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  <w:r>
              <w:rPr>
                <w:rFonts w:asciiTheme="majorBidi" w:hAnsiTheme="majorBidi" w:hint="cs"/>
                <w:b/>
                <w:bCs/>
                <w:spacing w:val="-4"/>
                <w:sz w:val="28"/>
                <w:cs/>
              </w:rPr>
              <w:t xml:space="preserve">รายได้ค้างรับ - กิจการที่เกี่ยวข้องกัน </w:t>
            </w:r>
            <w:r w:rsidRPr="00465553">
              <w:rPr>
                <w:rFonts w:asciiTheme="majorBidi" w:hAnsiTheme="majorBidi"/>
                <w:b/>
                <w:bCs/>
                <w:sz w:val="28"/>
              </w:rPr>
              <w:t>(</w:t>
            </w: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 xml:space="preserve">ดูหมายเหตุข้อ </w:t>
            </w:r>
            <w:r w:rsidR="000048ED">
              <w:rPr>
                <w:rFonts w:asciiTheme="majorBidi" w:hAnsiTheme="majorBidi"/>
                <w:b/>
                <w:bCs/>
                <w:sz w:val="28"/>
              </w:rPr>
              <w:t>6</w:t>
            </w:r>
            <w:r w:rsidRPr="00465553">
              <w:rPr>
                <w:rFonts w:asciiTheme="majorBidi" w:hAnsiTheme="majorBidi"/>
                <w:b/>
                <w:bCs/>
                <w:sz w:val="28"/>
              </w:rPr>
              <w:t>)</w:t>
            </w:r>
          </w:p>
        </w:tc>
        <w:tc>
          <w:tcPr>
            <w:tcW w:w="1143" w:type="dxa"/>
            <w:vAlign w:val="bottom"/>
          </w:tcPr>
          <w:p w14:paraId="1D575B43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3B54D402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4056332F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45F65F7A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17B99727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45E85FC0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EAE2582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B1143E" w:rsidRPr="008A17ED" w14:paraId="17E65D5E" w14:textId="77777777" w:rsidTr="000819D3">
        <w:tc>
          <w:tcPr>
            <w:tcW w:w="4347" w:type="dxa"/>
            <w:vAlign w:val="bottom"/>
          </w:tcPr>
          <w:p w14:paraId="4D7397B9" w14:textId="49ED2532" w:rsidR="00B1143E" w:rsidRPr="00465553" w:rsidRDefault="00B1143E" w:rsidP="00B1143E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  <w:r w:rsidRPr="00465553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6907C95" w14:textId="480EB550" w:rsidR="00B1143E" w:rsidRPr="00C26B18" w:rsidRDefault="00B13418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C26B18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50083AF1" w14:textId="77777777" w:rsidR="00B1143E" w:rsidRPr="008A17ED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6CA0F15" w14:textId="337F4075" w:rsidR="00B1143E" w:rsidRPr="008A17ED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70B1892B" w14:textId="77777777" w:rsidR="00B1143E" w:rsidRPr="008A17ED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5E83014" w14:textId="5F1DC0D8" w:rsidR="00B1143E" w:rsidRPr="00ED393F" w:rsidRDefault="00ED393F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ED393F">
              <w:rPr>
                <w:rFonts w:asciiTheme="majorBidi" w:hAnsiTheme="majorBidi"/>
                <w:sz w:val="28"/>
              </w:rPr>
              <w:t>12</w:t>
            </w:r>
          </w:p>
        </w:tc>
        <w:tc>
          <w:tcPr>
            <w:tcW w:w="169" w:type="dxa"/>
            <w:vAlign w:val="bottom"/>
          </w:tcPr>
          <w:p w14:paraId="17895A0B" w14:textId="77777777" w:rsidR="00B1143E" w:rsidRPr="008A17ED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B500542" w14:textId="176CE39D" w:rsidR="00B1143E" w:rsidRPr="008A17ED" w:rsidRDefault="008153C7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1143E" w:rsidRPr="008A17ED" w14:paraId="1E4641B4" w14:textId="77777777" w:rsidTr="000819D3">
        <w:tc>
          <w:tcPr>
            <w:tcW w:w="4347" w:type="dxa"/>
            <w:vAlign w:val="bottom"/>
          </w:tcPr>
          <w:p w14:paraId="4885397F" w14:textId="47D24D81" w:rsidR="00B1143E" w:rsidRPr="00465553" w:rsidRDefault="00B1143E" w:rsidP="00B1143E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>รวม</w:t>
            </w:r>
            <w:r w:rsidR="00D65B3E">
              <w:rPr>
                <w:rFonts w:asciiTheme="majorBidi" w:hAnsiTheme="majorBidi" w:hint="cs"/>
                <w:b/>
                <w:bCs/>
                <w:spacing w:val="-4"/>
                <w:sz w:val="28"/>
                <w:cs/>
              </w:rPr>
              <w:t xml:space="preserve">รายได้ค้างรับ </w:t>
            </w:r>
            <w:r w:rsidRPr="00465553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46555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B9195" w14:textId="774E9CC5" w:rsidR="00B1143E" w:rsidRPr="007E635C" w:rsidRDefault="00B13418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030CCFCF" w14:textId="77777777" w:rsidR="00B1143E" w:rsidRPr="007E635C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CE10A" w14:textId="5C9E5B8D" w:rsidR="00B1143E" w:rsidRPr="007E635C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7E635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40A1EFE3" w14:textId="77777777" w:rsidR="00B1143E" w:rsidRPr="007E635C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CAB3D" w14:textId="19169C2A" w:rsidR="00B1143E" w:rsidRPr="008153C7" w:rsidRDefault="00ED393F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12</w:t>
            </w:r>
          </w:p>
        </w:tc>
        <w:tc>
          <w:tcPr>
            <w:tcW w:w="169" w:type="dxa"/>
            <w:vAlign w:val="bottom"/>
          </w:tcPr>
          <w:p w14:paraId="0CC1F97D" w14:textId="77777777" w:rsidR="00B1143E" w:rsidRPr="007E635C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CD7FA" w14:textId="566DAABD" w:rsidR="00B1143E" w:rsidRPr="007E635C" w:rsidRDefault="008153C7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7E635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2147E5" w:rsidRPr="0087178A" w14:paraId="10AFA5FF" w14:textId="77777777" w:rsidTr="000819D3">
        <w:trPr>
          <w:trHeight w:val="240"/>
        </w:trPr>
        <w:tc>
          <w:tcPr>
            <w:tcW w:w="4347" w:type="dxa"/>
            <w:vAlign w:val="bottom"/>
          </w:tcPr>
          <w:p w14:paraId="2E14048B" w14:textId="77777777" w:rsidR="002147E5" w:rsidRPr="00713F01" w:rsidRDefault="002147E5" w:rsidP="002147E5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50FF1526" w14:textId="77777777" w:rsidR="002147E5" w:rsidRPr="00D64F00" w:rsidRDefault="002147E5" w:rsidP="002147E5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73" w:type="dxa"/>
            <w:vAlign w:val="bottom"/>
          </w:tcPr>
          <w:p w14:paraId="64DB25AC" w14:textId="77777777" w:rsidR="002147E5" w:rsidRPr="00465553" w:rsidRDefault="002147E5" w:rsidP="002147E5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464133A4" w14:textId="77777777" w:rsidR="002147E5" w:rsidRDefault="002147E5" w:rsidP="002147E5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4E66F398" w14:textId="77777777" w:rsidR="002147E5" w:rsidRPr="00465553" w:rsidRDefault="002147E5" w:rsidP="002147E5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5E9BDFF7" w14:textId="77777777" w:rsidR="002147E5" w:rsidRPr="00AA5083" w:rsidRDefault="002147E5" w:rsidP="002147E5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1CEBE717" w14:textId="77777777" w:rsidR="002147E5" w:rsidRPr="00465553" w:rsidRDefault="002147E5" w:rsidP="002147E5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210D2776" w14:textId="77777777" w:rsidR="002147E5" w:rsidRPr="0087178A" w:rsidRDefault="002147E5" w:rsidP="002147E5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025E56" w:rsidRPr="008A17ED" w14:paraId="00158A95" w14:textId="77777777" w:rsidTr="000819D3">
        <w:tc>
          <w:tcPr>
            <w:tcW w:w="4347" w:type="dxa"/>
            <w:vAlign w:val="bottom"/>
          </w:tcPr>
          <w:p w14:paraId="77FCE243" w14:textId="391D1753" w:rsidR="00025E56" w:rsidRDefault="00025E56" w:rsidP="000D0479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</w:rPr>
            </w:pPr>
            <w:r w:rsidRPr="00465553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465553">
              <w:rPr>
                <w:rFonts w:asciiTheme="majorBidi" w:hAnsiTheme="majorBidi"/>
                <w:b/>
                <w:bCs/>
                <w:spacing w:val="-4"/>
                <w:sz w:val="28"/>
              </w:rPr>
              <w:t xml:space="preserve"> </w:t>
            </w:r>
            <w:r w:rsidRPr="00465553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>- กิจการที่เกี่ยวข้องกัน</w:t>
            </w:r>
            <w:r w:rsidRPr="00465553">
              <w:rPr>
                <w:rFonts w:asciiTheme="majorBidi" w:hAnsiTheme="majorBidi"/>
                <w:b/>
                <w:bCs/>
                <w:spacing w:val="-4"/>
                <w:sz w:val="28"/>
              </w:rPr>
              <w:t xml:space="preserve"> </w:t>
            </w:r>
            <w:r w:rsidRPr="00465553">
              <w:rPr>
                <w:rFonts w:asciiTheme="majorBidi" w:hAnsi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>
              <w:rPr>
                <w:rFonts w:asciiTheme="majorBidi" w:hAnsiTheme="majorBidi"/>
                <w:b/>
                <w:bCs/>
                <w:spacing w:val="-6"/>
                <w:sz w:val="28"/>
              </w:rPr>
              <w:t>6</w:t>
            </w:r>
            <w:r w:rsidRPr="00465553">
              <w:rPr>
                <w:rFonts w:asciiTheme="majorBidi" w:hAnsi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143" w:type="dxa"/>
            <w:vAlign w:val="bottom"/>
          </w:tcPr>
          <w:p w14:paraId="3B8127D7" w14:textId="77777777" w:rsidR="00025E56" w:rsidRPr="008A17ED" w:rsidRDefault="00025E56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64E2348D" w14:textId="77777777" w:rsidR="00025E56" w:rsidRPr="008A17ED" w:rsidRDefault="00025E56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5506F012" w14:textId="77777777" w:rsidR="00025E56" w:rsidRPr="008A17ED" w:rsidRDefault="00025E56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0634BD22" w14:textId="77777777" w:rsidR="00025E56" w:rsidRPr="008A17ED" w:rsidRDefault="00025E56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3048659E" w14:textId="77777777" w:rsidR="00025E56" w:rsidRPr="008A17ED" w:rsidRDefault="00025E56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646F34F0" w14:textId="77777777" w:rsidR="00025E56" w:rsidRPr="008A17ED" w:rsidRDefault="00025E56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194ED386" w14:textId="77777777" w:rsidR="00025E56" w:rsidRPr="008A17ED" w:rsidRDefault="00025E56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234DA7" w:rsidRPr="008A17ED" w14:paraId="38DF3336" w14:textId="77777777" w:rsidTr="000819D3">
        <w:trPr>
          <w:trHeight w:val="68"/>
        </w:trPr>
        <w:tc>
          <w:tcPr>
            <w:tcW w:w="4347" w:type="dxa"/>
            <w:vAlign w:val="bottom"/>
          </w:tcPr>
          <w:p w14:paraId="3C61CD59" w14:textId="1D7C9F09" w:rsidR="00234DA7" w:rsidRPr="008A17ED" w:rsidRDefault="00234DA7" w:rsidP="000D0479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143" w:type="dxa"/>
            <w:vAlign w:val="bottom"/>
          </w:tcPr>
          <w:p w14:paraId="51643681" w14:textId="6557B7AA" w:rsidR="00234DA7" w:rsidRPr="008A17ED" w:rsidRDefault="00D237C3" w:rsidP="00E47507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0BDDEA17" w14:textId="77777777" w:rsidR="00234DA7" w:rsidRPr="008A17ED" w:rsidRDefault="00234DA7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57540E0E" w14:textId="712DE778" w:rsidR="00234DA7" w:rsidRPr="008A17ED" w:rsidRDefault="00D237C3" w:rsidP="00E47507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77CBE861" w14:textId="77777777" w:rsidR="00234DA7" w:rsidRPr="008A17ED" w:rsidRDefault="00234DA7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4CAE8FA5" w14:textId="7D0028FB" w:rsidR="00234DA7" w:rsidRPr="008A17ED" w:rsidRDefault="00917EA3" w:rsidP="00E47507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917EA3">
              <w:rPr>
                <w:rFonts w:asciiTheme="majorBidi" w:hAnsiTheme="majorBidi" w:hint="eastAsia"/>
                <w:sz w:val="28"/>
              </w:rPr>
              <w:t>11,410</w:t>
            </w:r>
          </w:p>
        </w:tc>
        <w:tc>
          <w:tcPr>
            <w:tcW w:w="169" w:type="dxa"/>
            <w:vAlign w:val="bottom"/>
          </w:tcPr>
          <w:p w14:paraId="30AA8F23" w14:textId="77777777" w:rsidR="00234DA7" w:rsidRPr="008A17ED" w:rsidRDefault="00234DA7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F2D6E55" w14:textId="1B113A2E" w:rsidR="00234DA7" w:rsidRPr="008A17ED" w:rsidRDefault="00E104D6" w:rsidP="00E47507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8,769</w:t>
            </w:r>
          </w:p>
        </w:tc>
      </w:tr>
      <w:tr w:rsidR="00234DA7" w:rsidRPr="008A17ED" w14:paraId="5AF40184" w14:textId="77777777" w:rsidTr="000819D3">
        <w:trPr>
          <w:trHeight w:val="288"/>
        </w:trPr>
        <w:tc>
          <w:tcPr>
            <w:tcW w:w="4347" w:type="dxa"/>
            <w:vAlign w:val="bottom"/>
          </w:tcPr>
          <w:p w14:paraId="2EF5F1CC" w14:textId="504A2CE9" w:rsidR="00234DA7" w:rsidRPr="008A17ED" w:rsidRDefault="00234DA7" w:rsidP="000D0479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143" w:type="dxa"/>
            <w:vAlign w:val="bottom"/>
          </w:tcPr>
          <w:p w14:paraId="6E0B0A63" w14:textId="21F3A874" w:rsidR="00234DA7" w:rsidRPr="008A17ED" w:rsidRDefault="00CF7793" w:rsidP="000D047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CF7793">
              <w:rPr>
                <w:rFonts w:asciiTheme="majorBidi" w:hAnsiTheme="majorBidi" w:hint="eastAsia"/>
                <w:sz w:val="28"/>
              </w:rPr>
              <w:t>13,</w:t>
            </w:r>
            <w:r w:rsidRPr="00984B13">
              <w:rPr>
                <w:rFonts w:asciiTheme="majorBidi" w:hAnsiTheme="majorBidi" w:hint="eastAsia"/>
                <w:sz w:val="28"/>
              </w:rPr>
              <w:t>54</w:t>
            </w:r>
            <w:r w:rsidR="00EA455D" w:rsidRPr="00984B13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173" w:type="dxa"/>
            <w:vAlign w:val="bottom"/>
          </w:tcPr>
          <w:p w14:paraId="65803923" w14:textId="77777777" w:rsidR="00234DA7" w:rsidRPr="008A17ED" w:rsidRDefault="00234DA7" w:rsidP="000D0479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2AE45962" w14:textId="22124B3D" w:rsidR="00234DA7" w:rsidRPr="008A17ED" w:rsidRDefault="00E104D6" w:rsidP="000D047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10,196</w:t>
            </w:r>
          </w:p>
        </w:tc>
        <w:tc>
          <w:tcPr>
            <w:tcW w:w="169" w:type="dxa"/>
            <w:vAlign w:val="bottom"/>
          </w:tcPr>
          <w:p w14:paraId="7F2612E7" w14:textId="77777777" w:rsidR="00234DA7" w:rsidRPr="008A17ED" w:rsidRDefault="00234DA7" w:rsidP="000D0479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797E1433" w14:textId="7D937395" w:rsidR="00234DA7" w:rsidRPr="008A17ED" w:rsidRDefault="005D22FF" w:rsidP="000D047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5D22FF">
              <w:rPr>
                <w:rFonts w:asciiTheme="majorBidi" w:hAnsiTheme="majorBidi" w:hint="eastAsia"/>
                <w:sz w:val="28"/>
              </w:rPr>
              <w:t>13,</w:t>
            </w:r>
            <w:r w:rsidRPr="00984B13">
              <w:rPr>
                <w:rFonts w:asciiTheme="majorBidi" w:hAnsiTheme="majorBidi" w:hint="eastAsia"/>
                <w:sz w:val="28"/>
              </w:rPr>
              <w:t>54</w:t>
            </w:r>
            <w:r w:rsidR="00DA2227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169" w:type="dxa"/>
            <w:vAlign w:val="bottom"/>
          </w:tcPr>
          <w:p w14:paraId="5ECAE9C8" w14:textId="77777777" w:rsidR="00234DA7" w:rsidRPr="008A17ED" w:rsidRDefault="00234DA7" w:rsidP="000D0479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6978FDD" w14:textId="1DF510A4" w:rsidR="00234DA7" w:rsidRPr="008A17ED" w:rsidRDefault="00E104D6" w:rsidP="000D0479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10,196</w:t>
            </w:r>
          </w:p>
        </w:tc>
      </w:tr>
      <w:tr w:rsidR="00E104D6" w:rsidRPr="008A17ED" w14:paraId="1B870019" w14:textId="77777777" w:rsidTr="000819D3">
        <w:tc>
          <w:tcPr>
            <w:tcW w:w="4347" w:type="dxa"/>
            <w:vAlign w:val="bottom"/>
          </w:tcPr>
          <w:p w14:paraId="58C5F934" w14:textId="40685515" w:rsidR="00E104D6" w:rsidRPr="008A17ED" w:rsidRDefault="00E104D6" w:rsidP="00E104D6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8DCB8F7" w14:textId="54CE0B49" w:rsidR="00E104D6" w:rsidRPr="008A17ED" w:rsidRDefault="001B7327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1B7327">
              <w:rPr>
                <w:rFonts w:asciiTheme="majorBidi" w:hAnsiTheme="majorBidi" w:hint="eastAsia"/>
                <w:sz w:val="28"/>
              </w:rPr>
              <w:t>13,</w:t>
            </w:r>
            <w:r w:rsidRPr="00984B13">
              <w:rPr>
                <w:rFonts w:asciiTheme="majorBidi" w:hAnsiTheme="majorBidi" w:hint="eastAsia"/>
                <w:sz w:val="28"/>
              </w:rPr>
              <w:t>54</w:t>
            </w:r>
            <w:r w:rsidR="00EA455D" w:rsidRPr="00984B13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173" w:type="dxa"/>
            <w:vAlign w:val="bottom"/>
          </w:tcPr>
          <w:p w14:paraId="6416B0FC" w14:textId="77777777" w:rsidR="00E104D6" w:rsidRPr="008A17ED" w:rsidRDefault="00E104D6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03E6EB6" w14:textId="762D8B6E" w:rsidR="00E104D6" w:rsidRPr="008A17ED" w:rsidRDefault="00E104D6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10,196</w:t>
            </w:r>
          </w:p>
        </w:tc>
        <w:tc>
          <w:tcPr>
            <w:tcW w:w="169" w:type="dxa"/>
            <w:vAlign w:val="bottom"/>
          </w:tcPr>
          <w:p w14:paraId="051EBC08" w14:textId="77777777" w:rsidR="00E104D6" w:rsidRPr="008A17ED" w:rsidRDefault="00E104D6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2753CCD7" w14:textId="14B4CED8" w:rsidR="00E104D6" w:rsidRPr="008A17ED" w:rsidRDefault="0031074B" w:rsidP="00E104D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31074B">
              <w:rPr>
                <w:rFonts w:asciiTheme="majorBidi" w:hAnsiTheme="majorBidi" w:hint="eastAsia"/>
                <w:sz w:val="28"/>
              </w:rPr>
              <w:t>24,</w:t>
            </w:r>
            <w:r w:rsidRPr="00984B13">
              <w:rPr>
                <w:rFonts w:asciiTheme="majorBidi" w:hAnsiTheme="majorBidi" w:hint="eastAsia"/>
                <w:sz w:val="28"/>
              </w:rPr>
              <w:t>95</w:t>
            </w:r>
            <w:r w:rsidR="00E9362B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169" w:type="dxa"/>
            <w:vAlign w:val="bottom"/>
          </w:tcPr>
          <w:p w14:paraId="09823EE7" w14:textId="77777777" w:rsidR="00E104D6" w:rsidRPr="008A17ED" w:rsidRDefault="00E104D6" w:rsidP="00E104D6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5346CAC" w14:textId="3F355447" w:rsidR="00E104D6" w:rsidRPr="008A17ED" w:rsidRDefault="00C65EA4" w:rsidP="00E104D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18</w:t>
            </w:r>
            <w:r w:rsidR="00E104D6">
              <w:rPr>
                <w:rFonts w:asciiTheme="majorBidi" w:hAnsi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965</w:t>
            </w:r>
          </w:p>
        </w:tc>
      </w:tr>
      <w:tr w:rsidR="00E104D6" w:rsidRPr="008A17ED" w14:paraId="00B35EF1" w14:textId="77777777" w:rsidTr="000819D3">
        <w:tc>
          <w:tcPr>
            <w:tcW w:w="4347" w:type="dxa"/>
            <w:vAlign w:val="center"/>
          </w:tcPr>
          <w:p w14:paraId="33DE7754" w14:textId="1E24552B" w:rsidR="00E104D6" w:rsidRPr="008A17ED" w:rsidRDefault="00E104D6" w:rsidP="00E104D6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u w:val="single"/>
                <w:cs/>
              </w:rPr>
              <w:t>หัก</w:t>
            </w:r>
            <w:r w:rsidRPr="008A17ED">
              <w:rPr>
                <w:rFonts w:asciiTheme="majorBidi" w:hAnsiTheme="majorBidi"/>
                <w:sz w:val="28"/>
              </w:rPr>
              <w:t>:</w:t>
            </w:r>
            <w:r w:rsidRPr="008A17ED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A03399">
              <w:rPr>
                <w:rFonts w:asciiTheme="majorBidi" w:hAnsiTheme="majorBidi"/>
                <w:sz w:val="28"/>
                <w:cs/>
              </w:rPr>
              <w:t>ค่าเผื่อ</w:t>
            </w:r>
            <w:r w:rsidRPr="00D77FF4">
              <w:rPr>
                <w:rFonts w:asciiTheme="majorBidi" w:hAnsiTheme="majorBidi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C1A9C61" w14:textId="66807EFC" w:rsidR="00E104D6" w:rsidRPr="008A17ED" w:rsidRDefault="006F5205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F5205">
              <w:rPr>
                <w:rFonts w:asciiTheme="majorBidi" w:hAnsiTheme="majorBidi" w:hint="eastAsia"/>
                <w:sz w:val="28"/>
              </w:rPr>
              <w:t>(13,</w:t>
            </w:r>
            <w:r w:rsidRPr="00984B13">
              <w:rPr>
                <w:rFonts w:asciiTheme="majorBidi" w:hAnsiTheme="majorBidi" w:hint="eastAsia"/>
                <w:sz w:val="28"/>
              </w:rPr>
              <w:t>54</w:t>
            </w:r>
            <w:r w:rsidR="00EA455D" w:rsidRPr="00984B13">
              <w:rPr>
                <w:rFonts w:asciiTheme="majorBidi" w:hAnsiTheme="majorBidi"/>
                <w:sz w:val="28"/>
              </w:rPr>
              <w:t>3</w:t>
            </w:r>
            <w:r w:rsidRPr="006F5205">
              <w:rPr>
                <w:rFonts w:asciiTheme="majorBidi" w:hAnsiTheme="majorBidi" w:hint="eastAsia"/>
                <w:sz w:val="28"/>
              </w:rPr>
              <w:t>)</w:t>
            </w:r>
          </w:p>
        </w:tc>
        <w:tc>
          <w:tcPr>
            <w:tcW w:w="173" w:type="dxa"/>
            <w:vAlign w:val="bottom"/>
          </w:tcPr>
          <w:p w14:paraId="7C6EB220" w14:textId="77777777" w:rsidR="00E104D6" w:rsidRPr="008A17ED" w:rsidRDefault="00E104D6" w:rsidP="00E104D6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0123839" w14:textId="50429661" w:rsidR="00E104D6" w:rsidRPr="008A17ED" w:rsidRDefault="00E104D6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(10,196)</w:t>
            </w:r>
          </w:p>
        </w:tc>
        <w:tc>
          <w:tcPr>
            <w:tcW w:w="169" w:type="dxa"/>
            <w:vAlign w:val="bottom"/>
          </w:tcPr>
          <w:p w14:paraId="142D48B9" w14:textId="77777777" w:rsidR="00E104D6" w:rsidRPr="008A17ED" w:rsidRDefault="00E104D6" w:rsidP="00E104D6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C14D67E" w14:textId="432EE333" w:rsidR="00E104D6" w:rsidRPr="008A17ED" w:rsidRDefault="002937A2" w:rsidP="00E104D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2937A2">
              <w:rPr>
                <w:rFonts w:asciiTheme="majorBidi" w:hAnsiTheme="majorBidi" w:hint="eastAsia"/>
                <w:sz w:val="28"/>
              </w:rPr>
              <w:t>(13,654)</w:t>
            </w:r>
          </w:p>
        </w:tc>
        <w:tc>
          <w:tcPr>
            <w:tcW w:w="169" w:type="dxa"/>
            <w:vAlign w:val="bottom"/>
          </w:tcPr>
          <w:p w14:paraId="25ED151C" w14:textId="77777777" w:rsidR="00E104D6" w:rsidRPr="008A17ED" w:rsidRDefault="00E104D6" w:rsidP="00E104D6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24542C8" w14:textId="61F0D009" w:rsidR="00E104D6" w:rsidRPr="008A17ED" w:rsidRDefault="00E104D6" w:rsidP="00E104D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(10,293)</w:t>
            </w:r>
          </w:p>
        </w:tc>
      </w:tr>
      <w:tr w:rsidR="00E104D6" w:rsidRPr="008A17ED" w14:paraId="1AD1F89D" w14:textId="77777777" w:rsidTr="000819D3">
        <w:tc>
          <w:tcPr>
            <w:tcW w:w="4347" w:type="dxa"/>
            <w:vAlign w:val="bottom"/>
          </w:tcPr>
          <w:p w14:paraId="27BCBA5F" w14:textId="3BBE05E8" w:rsidR="00E104D6" w:rsidRPr="008A17ED" w:rsidRDefault="00E104D6" w:rsidP="00E104D6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73A94" w14:textId="6B31119F" w:rsidR="00E104D6" w:rsidRPr="008A17ED" w:rsidRDefault="006F5205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04165889" w14:textId="77777777" w:rsidR="00E104D6" w:rsidRPr="008A17ED" w:rsidRDefault="00E104D6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7E099" w14:textId="6B04541E" w:rsidR="00E104D6" w:rsidRPr="008A17ED" w:rsidRDefault="00E104D6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012247C8" w14:textId="77777777" w:rsidR="00E104D6" w:rsidRPr="008A17ED" w:rsidRDefault="00E104D6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7FE63" w14:textId="58F3E4A0" w:rsidR="00E104D6" w:rsidRPr="008A17ED" w:rsidRDefault="005743C7" w:rsidP="00E104D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5743C7">
              <w:rPr>
                <w:rFonts w:asciiTheme="majorBidi" w:hAnsiTheme="majorBidi" w:hint="eastAsia"/>
                <w:b/>
                <w:bCs/>
                <w:sz w:val="28"/>
              </w:rPr>
              <w:t>11,</w:t>
            </w:r>
            <w:r w:rsidR="00E9362B">
              <w:rPr>
                <w:rFonts w:asciiTheme="majorBidi" w:hAnsiTheme="majorBidi"/>
                <w:b/>
                <w:bCs/>
                <w:sz w:val="28"/>
              </w:rPr>
              <w:t>299</w:t>
            </w:r>
          </w:p>
        </w:tc>
        <w:tc>
          <w:tcPr>
            <w:tcW w:w="169" w:type="dxa"/>
            <w:vAlign w:val="bottom"/>
          </w:tcPr>
          <w:p w14:paraId="7099B7D1" w14:textId="77777777" w:rsidR="00E104D6" w:rsidRPr="008A17ED" w:rsidRDefault="00E104D6" w:rsidP="00E104D6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44941" w14:textId="5199D5D8" w:rsidR="00E104D6" w:rsidRPr="008A17ED" w:rsidRDefault="00192436" w:rsidP="00E104D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8,672</w:t>
            </w:r>
          </w:p>
        </w:tc>
      </w:tr>
      <w:tr w:rsidR="00E00578" w:rsidRPr="008A17ED" w14:paraId="5E30AED0" w14:textId="77777777" w:rsidTr="000819D3">
        <w:tc>
          <w:tcPr>
            <w:tcW w:w="4347" w:type="dxa"/>
            <w:vAlign w:val="bottom"/>
          </w:tcPr>
          <w:p w14:paraId="4C628259" w14:textId="77777777" w:rsidR="00E00578" w:rsidRPr="008A17ED" w:rsidRDefault="00E00578" w:rsidP="00E104D6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A2F8032" w14:textId="77777777" w:rsidR="00E00578" w:rsidRDefault="00E00578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0B5605A3" w14:textId="77777777" w:rsidR="00E00578" w:rsidRPr="008A17ED" w:rsidRDefault="00E00578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7E230146" w14:textId="77777777" w:rsidR="00E00578" w:rsidRDefault="00E00578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1FF4CA13" w14:textId="77777777" w:rsidR="00E00578" w:rsidRPr="008A17ED" w:rsidRDefault="00E00578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0CF90742" w14:textId="77777777" w:rsidR="00E00578" w:rsidRPr="005743C7" w:rsidRDefault="00E00578" w:rsidP="00E104D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489825F9" w14:textId="77777777" w:rsidR="00E00578" w:rsidRPr="008A17ED" w:rsidRDefault="00E00578" w:rsidP="00E104D6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FF5A7BD" w14:textId="77777777" w:rsidR="00E00578" w:rsidRDefault="00E00578" w:rsidP="00E104D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4C3D13" w:rsidRPr="008A17ED" w14:paraId="7D83DD7C" w14:textId="77777777" w:rsidTr="000819D3">
        <w:tc>
          <w:tcPr>
            <w:tcW w:w="4347" w:type="dxa"/>
            <w:vAlign w:val="bottom"/>
          </w:tcPr>
          <w:p w14:paraId="773A26F9" w14:textId="3A39F4C9" w:rsidR="004C3D13" w:rsidRPr="00F33C72" w:rsidRDefault="00E4184A" w:rsidP="004C3D13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F33C72">
              <w:rPr>
                <w:rFonts w:asciiTheme="majorBidi" w:hAnsiTheme="majorBidi" w:hint="cs"/>
                <w:b/>
                <w:bCs/>
                <w:sz w:val="28"/>
                <w:cs/>
              </w:rPr>
              <w:t>เงินปันผลค้างรับ</w:t>
            </w:r>
            <w:r w:rsidR="004C3D13" w:rsidRPr="00F33C72">
              <w:rPr>
                <w:rFonts w:asciiTheme="majorBidi" w:hAnsiTheme="majorBidi"/>
                <w:b/>
                <w:bCs/>
                <w:sz w:val="28"/>
              </w:rPr>
              <w:t xml:space="preserve"> </w:t>
            </w:r>
            <w:r w:rsidR="004C3D13" w:rsidRPr="00F33C72">
              <w:rPr>
                <w:rFonts w:asciiTheme="majorBidi" w:hAnsiTheme="majorBidi"/>
                <w:b/>
                <w:bCs/>
                <w:sz w:val="28"/>
                <w:cs/>
              </w:rPr>
              <w:t>- กิจการที่เกี่ยวข้องกัน</w:t>
            </w:r>
            <w:r w:rsidR="004C3D13" w:rsidRPr="00F33C72">
              <w:rPr>
                <w:rFonts w:asciiTheme="majorBidi" w:hAnsiTheme="majorBidi"/>
                <w:b/>
                <w:bCs/>
                <w:sz w:val="28"/>
              </w:rPr>
              <w:t xml:space="preserve"> </w:t>
            </w:r>
            <w:r w:rsidR="004C3D13" w:rsidRPr="00F33C72">
              <w:rPr>
                <w:rFonts w:asciiTheme="majorBidi" w:hAnsi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="004C3D13" w:rsidRPr="00F33C72">
              <w:rPr>
                <w:rFonts w:asciiTheme="majorBidi" w:hAnsiTheme="majorBidi"/>
                <w:b/>
                <w:bCs/>
                <w:sz w:val="28"/>
              </w:rPr>
              <w:t>6</w:t>
            </w:r>
            <w:r w:rsidR="004C3D13" w:rsidRPr="00F33C72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143" w:type="dxa"/>
            <w:vAlign w:val="bottom"/>
          </w:tcPr>
          <w:p w14:paraId="0CF60A48" w14:textId="77777777" w:rsidR="004C3D13" w:rsidRPr="008A17ED" w:rsidRDefault="004C3D13" w:rsidP="004C3D1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55F52E51" w14:textId="77777777" w:rsidR="004C3D13" w:rsidRPr="008A17ED" w:rsidRDefault="004C3D13" w:rsidP="004C3D13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39FEC22D" w14:textId="77777777" w:rsidR="004C3D13" w:rsidRPr="00657820" w:rsidRDefault="004C3D13" w:rsidP="004C3D1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7D6C0FA3" w14:textId="77777777" w:rsidR="004C3D13" w:rsidRPr="008A17ED" w:rsidRDefault="004C3D13" w:rsidP="004C3D13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35A0D182" w14:textId="77777777" w:rsidR="004C3D13" w:rsidRPr="008A17ED" w:rsidRDefault="004C3D13" w:rsidP="004C3D13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75923447" w14:textId="77777777" w:rsidR="004C3D13" w:rsidRPr="008A17ED" w:rsidRDefault="004C3D13" w:rsidP="004C3D13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04EC6FA6" w14:textId="77777777" w:rsidR="004C3D13" w:rsidRPr="008A17ED" w:rsidRDefault="004C3D13" w:rsidP="004C3D13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4C3D13" w:rsidRPr="008A17ED" w14:paraId="5F88977C" w14:textId="77777777" w:rsidTr="000819D3">
        <w:tc>
          <w:tcPr>
            <w:tcW w:w="4347" w:type="dxa"/>
            <w:vAlign w:val="bottom"/>
          </w:tcPr>
          <w:p w14:paraId="09356360" w14:textId="39E4C487" w:rsidR="004C3D13" w:rsidRPr="008A17ED" w:rsidRDefault="004C3D13" w:rsidP="004C3D13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143" w:type="dxa"/>
            <w:vAlign w:val="bottom"/>
          </w:tcPr>
          <w:p w14:paraId="60322028" w14:textId="1854418B" w:rsidR="004C3D13" w:rsidRPr="008A17ED" w:rsidRDefault="004C3D13" w:rsidP="004C3D1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7E0886E7" w14:textId="77777777" w:rsidR="004C3D13" w:rsidRPr="008A17ED" w:rsidRDefault="004C3D13" w:rsidP="004C3D13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282C4D19" w14:textId="73632472" w:rsidR="004C3D13" w:rsidRPr="00657820" w:rsidRDefault="004C3D13" w:rsidP="004C3D1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46967141" w14:textId="77777777" w:rsidR="004C3D13" w:rsidRPr="008A17ED" w:rsidRDefault="004C3D13" w:rsidP="004C3D13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148394CC" w14:textId="6227B101" w:rsidR="004C3D13" w:rsidRPr="0070028D" w:rsidRDefault="0070028D" w:rsidP="0070028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12,318</w:t>
            </w:r>
          </w:p>
        </w:tc>
        <w:tc>
          <w:tcPr>
            <w:tcW w:w="169" w:type="dxa"/>
            <w:vAlign w:val="bottom"/>
          </w:tcPr>
          <w:p w14:paraId="16F002D8" w14:textId="70C9205A" w:rsidR="004C3D13" w:rsidRPr="008A17ED" w:rsidRDefault="004C3D13" w:rsidP="004C3D13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10A9DCCE" w14:textId="7554F40D" w:rsidR="004C3D13" w:rsidRPr="008A17ED" w:rsidRDefault="00E4184A" w:rsidP="004C3D13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sz w:val="28"/>
              </w:rPr>
              <w:t>6,500</w:t>
            </w:r>
          </w:p>
        </w:tc>
      </w:tr>
      <w:tr w:rsidR="004C3D13" w:rsidRPr="008A17ED" w14:paraId="4AC8E51A" w14:textId="77777777" w:rsidTr="000819D3">
        <w:tc>
          <w:tcPr>
            <w:tcW w:w="4347" w:type="dxa"/>
            <w:vAlign w:val="bottom"/>
          </w:tcPr>
          <w:p w14:paraId="0BD4CB18" w14:textId="2EBF5D6E" w:rsidR="004C3D13" w:rsidRPr="008A17ED" w:rsidRDefault="00E57BC0" w:rsidP="004C3D13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hint="cs"/>
                <w:b/>
                <w:bCs/>
                <w:spacing w:val="-8"/>
                <w:sz w:val="28"/>
                <w:cs/>
              </w:rPr>
              <w:t>รวม</w:t>
            </w:r>
            <w:r w:rsidR="00D23F80" w:rsidRPr="002E2009">
              <w:rPr>
                <w:rFonts w:asciiTheme="majorBidi" w:hAnsiTheme="majorBidi" w:hint="cs"/>
                <w:b/>
                <w:bCs/>
                <w:spacing w:val="-8"/>
                <w:sz w:val="28"/>
                <w:cs/>
              </w:rPr>
              <w:t>เงินปันผลค้างรับ</w:t>
            </w:r>
            <w:r w:rsidR="00D23F80" w:rsidRPr="002E2009">
              <w:rPr>
                <w:rFonts w:asciiTheme="majorBidi" w:hAnsiTheme="majorBidi"/>
                <w:b/>
                <w:bCs/>
                <w:spacing w:val="-8"/>
                <w:sz w:val="28"/>
              </w:rPr>
              <w:t xml:space="preserve"> </w:t>
            </w:r>
            <w:r w:rsidR="00D23F80" w:rsidRPr="002E2009">
              <w:rPr>
                <w:rFonts w:asciiTheme="majorBidi" w:hAnsiTheme="majorBidi"/>
                <w:b/>
                <w:bCs/>
                <w:spacing w:val="-8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000C7" w14:textId="4504C903" w:rsidR="004C3D13" w:rsidRPr="008A17ED" w:rsidRDefault="008822EE" w:rsidP="004C3D1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32AAC0D0" w14:textId="77777777" w:rsidR="004C3D13" w:rsidRPr="008A17ED" w:rsidRDefault="004C3D13" w:rsidP="004C3D13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3C267" w14:textId="4B0EDA3B" w:rsidR="004C3D13" w:rsidRPr="00657820" w:rsidRDefault="008822EE" w:rsidP="004C3D1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1A35D744" w14:textId="77777777" w:rsidR="004C3D13" w:rsidRPr="008A17ED" w:rsidRDefault="004C3D13" w:rsidP="004C3D13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00A1F" w14:textId="4E933D85" w:rsidR="004C3D13" w:rsidRPr="008A17ED" w:rsidRDefault="00C049D6" w:rsidP="004C3D13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C049D6">
              <w:rPr>
                <w:rFonts w:asciiTheme="majorBidi" w:hAnsiTheme="majorBidi" w:hint="eastAsia"/>
                <w:b/>
                <w:bCs/>
                <w:sz w:val="28"/>
              </w:rPr>
              <w:t>12,31</w:t>
            </w:r>
            <w:r>
              <w:rPr>
                <w:rFonts w:asciiTheme="majorBidi" w:hAnsiTheme="majorBidi"/>
                <w:b/>
                <w:bCs/>
                <w:sz w:val="28"/>
              </w:rPr>
              <w:t>8</w:t>
            </w:r>
          </w:p>
        </w:tc>
        <w:tc>
          <w:tcPr>
            <w:tcW w:w="169" w:type="dxa"/>
            <w:vAlign w:val="bottom"/>
          </w:tcPr>
          <w:p w14:paraId="16E10681" w14:textId="77777777" w:rsidR="004C3D13" w:rsidRPr="008A17ED" w:rsidRDefault="004C3D13" w:rsidP="004C3D13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34207" w14:textId="74EA334E" w:rsidR="004C3D13" w:rsidRPr="00347E7C" w:rsidRDefault="00C049D6" w:rsidP="004C3D13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6,500</w:t>
            </w:r>
          </w:p>
        </w:tc>
      </w:tr>
      <w:tr w:rsidR="004C3D13" w:rsidRPr="008A17ED" w14:paraId="002886EE" w14:textId="77777777" w:rsidTr="000819D3">
        <w:tc>
          <w:tcPr>
            <w:tcW w:w="4347" w:type="dxa"/>
            <w:vAlign w:val="bottom"/>
          </w:tcPr>
          <w:p w14:paraId="080BD1F3" w14:textId="5CC352B9" w:rsidR="004C3D13" w:rsidRPr="00465553" w:rsidRDefault="004C3D13" w:rsidP="004C3D13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43" w:type="dxa"/>
            <w:vAlign w:val="bottom"/>
          </w:tcPr>
          <w:p w14:paraId="4882044F" w14:textId="77777777" w:rsidR="004C3D13" w:rsidRPr="00465553" w:rsidRDefault="004C3D13" w:rsidP="004C3D13">
            <w:pPr>
              <w:tabs>
                <w:tab w:val="decimal" w:pos="539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3EEC2AE8" w14:textId="77777777" w:rsidR="004C3D13" w:rsidRPr="00465553" w:rsidRDefault="004C3D13" w:rsidP="004C3D13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0536E8D1" w14:textId="1CA0B819" w:rsidR="004C3D13" w:rsidRPr="00465553" w:rsidRDefault="004C3D13" w:rsidP="004C3D1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268E47EF" w14:textId="77777777" w:rsidR="004C3D13" w:rsidRPr="00465553" w:rsidRDefault="004C3D13" w:rsidP="004C3D13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3B6A6388" w14:textId="77777777" w:rsidR="004C3D13" w:rsidRPr="00465553" w:rsidRDefault="004C3D13" w:rsidP="004C3D13">
            <w:pPr>
              <w:tabs>
                <w:tab w:val="decimal" w:pos="882"/>
              </w:tabs>
              <w:ind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7B792BB9" w14:textId="77777777" w:rsidR="004C3D13" w:rsidRPr="00465553" w:rsidRDefault="004C3D13" w:rsidP="004C3D13">
            <w:pPr>
              <w:tabs>
                <w:tab w:val="decimal" w:pos="882"/>
              </w:tabs>
              <w:ind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28F57CF" w14:textId="0539FCB7" w:rsidR="004C3D13" w:rsidRPr="00465553" w:rsidRDefault="004C3D13" w:rsidP="00C049D6">
            <w:pPr>
              <w:tabs>
                <w:tab w:val="decimal" w:pos="539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7E6004" w:rsidRPr="008A17ED" w14:paraId="17465DE1" w14:textId="77777777" w:rsidTr="000819D3">
        <w:tc>
          <w:tcPr>
            <w:tcW w:w="4347" w:type="dxa"/>
            <w:vAlign w:val="bottom"/>
          </w:tcPr>
          <w:p w14:paraId="603EEB8C" w14:textId="49F862B7" w:rsidR="007E6004" w:rsidRPr="00465553" w:rsidRDefault="007E6004" w:rsidP="007E6004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b/>
                <w:bCs/>
                <w:spacing w:val="-4"/>
                <w:sz w:val="28"/>
                <w:cs/>
              </w:rPr>
              <w:t xml:space="preserve">เจ้าหนี้การค้า - กิจการที่เกี่ยวข้องกัน </w:t>
            </w:r>
          </w:p>
        </w:tc>
        <w:tc>
          <w:tcPr>
            <w:tcW w:w="1143" w:type="dxa"/>
            <w:vAlign w:val="bottom"/>
          </w:tcPr>
          <w:p w14:paraId="68DF4C33" w14:textId="4846FE02" w:rsidR="007E6004" w:rsidRPr="00465553" w:rsidRDefault="007E6004" w:rsidP="007E600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73" w:type="dxa"/>
            <w:vAlign w:val="bottom"/>
          </w:tcPr>
          <w:p w14:paraId="597B2169" w14:textId="77777777" w:rsidR="007E6004" w:rsidRPr="00465553" w:rsidRDefault="007E6004" w:rsidP="007E6004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63BD8DA9" w14:textId="38E1C03C" w:rsidR="007E6004" w:rsidRPr="00465553" w:rsidRDefault="007E6004" w:rsidP="007E600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79F08866" w14:textId="77777777" w:rsidR="007E6004" w:rsidRPr="00465553" w:rsidRDefault="007E6004" w:rsidP="007E6004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1BADA280" w14:textId="0A2D87B5" w:rsidR="007E6004" w:rsidRPr="00465553" w:rsidRDefault="007E6004" w:rsidP="007D4716">
            <w:pPr>
              <w:ind w:right="89"/>
              <w:rPr>
                <w:rFonts w:asciiTheme="majorBidi" w:hAnsiTheme="majorBidi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6F3FBC46" w14:textId="77777777" w:rsidR="007E6004" w:rsidRPr="00465553" w:rsidRDefault="007E6004" w:rsidP="007E6004">
            <w:pPr>
              <w:tabs>
                <w:tab w:val="decimal" w:pos="882"/>
              </w:tabs>
              <w:ind w:right="-108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B26B6F9" w14:textId="4C497386" w:rsidR="007E6004" w:rsidRPr="00465553" w:rsidRDefault="007E6004" w:rsidP="007E6004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</w:p>
        </w:tc>
      </w:tr>
      <w:tr w:rsidR="007D4716" w:rsidRPr="008A17ED" w14:paraId="64ABC1CF" w14:textId="77777777" w:rsidTr="00B943FA">
        <w:tc>
          <w:tcPr>
            <w:tcW w:w="4347" w:type="dxa"/>
            <w:vAlign w:val="bottom"/>
          </w:tcPr>
          <w:p w14:paraId="2FEBD5FF" w14:textId="5ABACA13" w:rsidR="007D4716" w:rsidRPr="00465553" w:rsidRDefault="007D4716" w:rsidP="007D4716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465553">
              <w:rPr>
                <w:rFonts w:asciiTheme="majorBidi" w:hAnsiTheme="majorBidi"/>
                <w:sz w:val="28"/>
                <w:cs/>
              </w:rPr>
              <w:t>บริษัท</w:t>
            </w:r>
            <w:r>
              <w:rPr>
                <w:rFonts w:asciiTheme="majorBidi" w:hAnsiTheme="majorBidi" w:hint="cs"/>
                <w:sz w:val="28"/>
                <w:cs/>
              </w:rPr>
              <w:t>ร่วม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57D67AA" w14:textId="2FCBFA81" w:rsidR="007D4716" w:rsidRPr="00D64F00" w:rsidRDefault="00D64F00" w:rsidP="007D471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D64F00">
              <w:rPr>
                <w:rFonts w:asciiTheme="majorBidi" w:hAnsiTheme="majorBidi" w:hint="eastAsia"/>
                <w:sz w:val="28"/>
                <w:cs/>
              </w:rPr>
              <w:t>6</w:t>
            </w:r>
            <w:r w:rsidRPr="00D64F00">
              <w:rPr>
                <w:rFonts w:asciiTheme="majorBidi" w:hAnsiTheme="majorBidi" w:hint="eastAsia"/>
                <w:sz w:val="28"/>
              </w:rPr>
              <w:t>,</w:t>
            </w:r>
            <w:r w:rsidRPr="00D64F00">
              <w:rPr>
                <w:rFonts w:asciiTheme="majorBidi" w:hAnsiTheme="majorBidi" w:hint="eastAsia"/>
                <w:sz w:val="28"/>
                <w:cs/>
              </w:rPr>
              <w:t>829</w:t>
            </w:r>
          </w:p>
        </w:tc>
        <w:tc>
          <w:tcPr>
            <w:tcW w:w="173" w:type="dxa"/>
            <w:vAlign w:val="bottom"/>
          </w:tcPr>
          <w:p w14:paraId="36FE97EF" w14:textId="77777777" w:rsidR="007D4716" w:rsidRPr="00D64F00" w:rsidRDefault="007D4716" w:rsidP="007D4716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01787FC" w14:textId="691CFBDE" w:rsidR="007D4716" w:rsidRPr="0087178A" w:rsidRDefault="0087178A" w:rsidP="007D471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7178A">
              <w:rPr>
                <w:rFonts w:asciiTheme="majorBidi" w:hAnsiTheme="majorBidi"/>
                <w:sz w:val="28"/>
              </w:rPr>
              <w:t>7,061</w:t>
            </w:r>
          </w:p>
        </w:tc>
        <w:tc>
          <w:tcPr>
            <w:tcW w:w="169" w:type="dxa"/>
            <w:vAlign w:val="bottom"/>
          </w:tcPr>
          <w:p w14:paraId="01C8B86D" w14:textId="77777777" w:rsidR="007D4716" w:rsidRPr="00465553" w:rsidRDefault="007D4716" w:rsidP="007D4716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0C57D3F7" w14:textId="5844E732" w:rsidR="007D4716" w:rsidRPr="00AA5083" w:rsidRDefault="00AA5083" w:rsidP="007D471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AA5083">
              <w:rPr>
                <w:rFonts w:asciiTheme="majorBidi" w:hAnsiTheme="majorBidi" w:hint="eastAsia"/>
                <w:sz w:val="28"/>
                <w:cs/>
              </w:rPr>
              <w:t>6</w:t>
            </w:r>
            <w:r w:rsidRPr="00AA5083">
              <w:rPr>
                <w:rFonts w:asciiTheme="majorBidi" w:hAnsiTheme="majorBidi" w:hint="eastAsia"/>
                <w:sz w:val="28"/>
              </w:rPr>
              <w:t>,</w:t>
            </w:r>
            <w:r w:rsidRPr="00AA5083">
              <w:rPr>
                <w:rFonts w:asciiTheme="majorBidi" w:hAnsiTheme="majorBidi" w:hint="eastAsia"/>
                <w:sz w:val="28"/>
                <w:cs/>
              </w:rPr>
              <w:t>196</w:t>
            </w:r>
          </w:p>
        </w:tc>
        <w:tc>
          <w:tcPr>
            <w:tcW w:w="169" w:type="dxa"/>
            <w:vAlign w:val="bottom"/>
          </w:tcPr>
          <w:p w14:paraId="206B5E36" w14:textId="77777777" w:rsidR="007D4716" w:rsidRPr="00465553" w:rsidRDefault="007D4716" w:rsidP="007D4716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209FFEB" w14:textId="63DD09E1" w:rsidR="007D4716" w:rsidRPr="0087178A" w:rsidRDefault="0087178A" w:rsidP="007D4716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87178A">
              <w:rPr>
                <w:rFonts w:asciiTheme="majorBidi" w:hAnsiTheme="majorBidi"/>
                <w:sz w:val="28"/>
              </w:rPr>
              <w:t>6,4</w:t>
            </w:r>
            <w:r w:rsidR="007F3970">
              <w:rPr>
                <w:rFonts w:asciiTheme="majorBidi" w:hAnsiTheme="majorBidi"/>
                <w:sz w:val="28"/>
              </w:rPr>
              <w:t>66</w:t>
            </w:r>
          </w:p>
        </w:tc>
      </w:tr>
      <w:tr w:rsidR="007D4716" w:rsidRPr="008A17ED" w14:paraId="1D60DADF" w14:textId="77777777" w:rsidTr="00B943FA">
        <w:tc>
          <w:tcPr>
            <w:tcW w:w="4347" w:type="dxa"/>
            <w:vAlign w:val="bottom"/>
          </w:tcPr>
          <w:p w14:paraId="34A05278" w14:textId="064D2680" w:rsidR="007D4716" w:rsidRPr="00465553" w:rsidRDefault="007D4716" w:rsidP="007D4716">
            <w:pPr>
              <w:ind w:right="-36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>รวม</w:t>
            </w:r>
            <w:r>
              <w:rPr>
                <w:rFonts w:asciiTheme="majorBidi" w:hAnsiTheme="majorBidi" w:hint="cs"/>
                <w:b/>
                <w:bCs/>
                <w:spacing w:val="-4"/>
                <w:sz w:val="28"/>
                <w:cs/>
              </w:rPr>
              <w:t xml:space="preserve">เจ้าหนี้การค้า </w:t>
            </w:r>
            <w:r w:rsidRPr="00465553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46555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89ED6" w14:textId="3226275E" w:rsidR="007D4716" w:rsidRPr="00465553" w:rsidRDefault="00D64F00" w:rsidP="007D471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D64F00">
              <w:rPr>
                <w:rFonts w:asciiTheme="majorBidi" w:hAnsiTheme="majorBidi" w:hint="eastAsia"/>
                <w:b/>
                <w:bCs/>
                <w:sz w:val="28"/>
                <w:cs/>
              </w:rPr>
              <w:t>6</w:t>
            </w:r>
            <w:r w:rsidRPr="00D64F00">
              <w:rPr>
                <w:rFonts w:asciiTheme="majorBidi" w:hAnsiTheme="majorBidi" w:hint="eastAsia"/>
                <w:b/>
                <w:bCs/>
                <w:sz w:val="28"/>
              </w:rPr>
              <w:t>,</w:t>
            </w:r>
            <w:r w:rsidRPr="00D64F00">
              <w:rPr>
                <w:rFonts w:asciiTheme="majorBidi" w:hAnsiTheme="majorBidi" w:hint="eastAsia"/>
                <w:b/>
                <w:bCs/>
                <w:sz w:val="28"/>
                <w:cs/>
              </w:rPr>
              <w:t>829</w:t>
            </w:r>
          </w:p>
        </w:tc>
        <w:tc>
          <w:tcPr>
            <w:tcW w:w="173" w:type="dxa"/>
            <w:vAlign w:val="bottom"/>
          </w:tcPr>
          <w:p w14:paraId="65423807" w14:textId="77777777" w:rsidR="007D4716" w:rsidRPr="00465553" w:rsidRDefault="007D4716" w:rsidP="007D4716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C5EE7" w14:textId="33F13B33" w:rsidR="007D4716" w:rsidRDefault="0087178A" w:rsidP="007D471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7,061</w:t>
            </w:r>
          </w:p>
        </w:tc>
        <w:tc>
          <w:tcPr>
            <w:tcW w:w="169" w:type="dxa"/>
            <w:vAlign w:val="bottom"/>
          </w:tcPr>
          <w:p w14:paraId="30818F26" w14:textId="77777777" w:rsidR="007D4716" w:rsidRPr="00465553" w:rsidRDefault="007D4716" w:rsidP="007D4716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D665D" w14:textId="4E36C471" w:rsidR="007D4716" w:rsidRPr="00465553" w:rsidRDefault="00AA5083" w:rsidP="007D471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AA5083">
              <w:rPr>
                <w:rFonts w:asciiTheme="majorBidi" w:hAnsiTheme="majorBidi" w:hint="eastAsia"/>
                <w:b/>
                <w:bCs/>
                <w:sz w:val="28"/>
                <w:cs/>
              </w:rPr>
              <w:t>6</w:t>
            </w:r>
            <w:r w:rsidRPr="00AA5083">
              <w:rPr>
                <w:rFonts w:asciiTheme="majorBidi" w:hAnsiTheme="majorBidi" w:hint="eastAsia"/>
                <w:b/>
                <w:bCs/>
                <w:sz w:val="28"/>
              </w:rPr>
              <w:t>,</w:t>
            </w:r>
            <w:r w:rsidRPr="00AA5083">
              <w:rPr>
                <w:rFonts w:asciiTheme="majorBidi" w:hAnsiTheme="majorBidi" w:hint="eastAsia"/>
                <w:b/>
                <w:bCs/>
                <w:sz w:val="28"/>
                <w:cs/>
              </w:rPr>
              <w:t>196</w:t>
            </w:r>
          </w:p>
        </w:tc>
        <w:tc>
          <w:tcPr>
            <w:tcW w:w="169" w:type="dxa"/>
            <w:vAlign w:val="bottom"/>
          </w:tcPr>
          <w:p w14:paraId="1B2CFB84" w14:textId="77777777" w:rsidR="007D4716" w:rsidRPr="00465553" w:rsidRDefault="007D4716" w:rsidP="007D4716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9C900" w14:textId="33A3EB4B" w:rsidR="007D4716" w:rsidRPr="0087178A" w:rsidRDefault="0087178A" w:rsidP="007D4716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7178A">
              <w:rPr>
                <w:rFonts w:asciiTheme="majorBidi" w:hAnsiTheme="majorBidi" w:cstheme="majorBidi" w:hint="eastAsia"/>
                <w:b/>
                <w:bCs/>
                <w:color w:val="000000"/>
                <w:sz w:val="28"/>
              </w:rPr>
              <w:t>6,4</w:t>
            </w:r>
            <w:r w:rsidR="007F397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66</w:t>
            </w:r>
          </w:p>
        </w:tc>
      </w:tr>
      <w:tr w:rsidR="00C26B18" w:rsidRPr="008A17ED" w14:paraId="1ADE15A2" w14:textId="77777777" w:rsidTr="00B943FA">
        <w:tc>
          <w:tcPr>
            <w:tcW w:w="4347" w:type="dxa"/>
            <w:vAlign w:val="bottom"/>
          </w:tcPr>
          <w:p w14:paraId="0ED6460E" w14:textId="77777777" w:rsidR="00C26B18" w:rsidRPr="00465553" w:rsidRDefault="00C26B18" w:rsidP="007D4716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4D4A4C9E" w14:textId="77777777" w:rsidR="00C26B18" w:rsidRPr="00D64F00" w:rsidRDefault="00C26B18" w:rsidP="00BA7AF9">
            <w:pPr>
              <w:tabs>
                <w:tab w:val="decimal" w:pos="557"/>
              </w:tabs>
              <w:ind w:right="90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73" w:type="dxa"/>
            <w:vAlign w:val="bottom"/>
          </w:tcPr>
          <w:p w14:paraId="366A38D1" w14:textId="77777777" w:rsidR="00C26B18" w:rsidRPr="00465553" w:rsidRDefault="00C26B18" w:rsidP="007D4716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24128797" w14:textId="77777777" w:rsidR="00C26B18" w:rsidRDefault="00C26B18" w:rsidP="007D471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75E86147" w14:textId="77777777" w:rsidR="00C26B18" w:rsidRPr="00465553" w:rsidRDefault="00C26B18" w:rsidP="007D4716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6EE8CE30" w14:textId="77777777" w:rsidR="00C26B18" w:rsidRPr="00AA5083" w:rsidRDefault="00C26B18" w:rsidP="007D471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743AE8C4" w14:textId="77777777" w:rsidR="00C26B18" w:rsidRPr="00465553" w:rsidRDefault="00C26B18" w:rsidP="007D4716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1300A59C" w14:textId="77777777" w:rsidR="00C26B18" w:rsidRPr="0087178A" w:rsidRDefault="00C26B18" w:rsidP="007D4716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B943FA" w:rsidRPr="008A17ED" w14:paraId="10AE5EC5" w14:textId="77777777">
        <w:tc>
          <w:tcPr>
            <w:tcW w:w="4347" w:type="dxa"/>
          </w:tcPr>
          <w:p w14:paraId="4F5D36CE" w14:textId="77777777" w:rsidR="00B943FA" w:rsidRPr="008A17ED" w:rsidRDefault="00B943FA">
            <w:pPr>
              <w:rPr>
                <w:rFonts w:asciiTheme="majorBidi" w:hAnsiTheme="majorBidi"/>
                <w:sz w:val="28"/>
              </w:rPr>
            </w:pPr>
          </w:p>
        </w:tc>
        <w:tc>
          <w:tcPr>
            <w:tcW w:w="2403" w:type="dxa"/>
            <w:gridSpan w:val="3"/>
          </w:tcPr>
          <w:p w14:paraId="460C6C08" w14:textId="77777777" w:rsidR="00B943FA" w:rsidRPr="008A17ED" w:rsidRDefault="00B943FA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69" w:type="dxa"/>
          </w:tcPr>
          <w:p w14:paraId="659937A9" w14:textId="77777777" w:rsidR="00B943FA" w:rsidRPr="008A17ED" w:rsidRDefault="00B943FA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441" w:type="dxa"/>
            <w:gridSpan w:val="3"/>
          </w:tcPr>
          <w:p w14:paraId="41F9368C" w14:textId="77777777" w:rsidR="00B943FA" w:rsidRPr="008A17ED" w:rsidRDefault="00B943FA">
            <w:pPr>
              <w:ind w:left="-108" w:right="4"/>
              <w:jc w:val="right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(</w:t>
            </w:r>
            <w:r w:rsidRPr="008A17ED">
              <w:rPr>
                <w:rFonts w:asciiTheme="majorBidi" w:hAnsiTheme="majorBidi"/>
                <w:sz w:val="28"/>
                <w:cs/>
              </w:rPr>
              <w:t>หน่วย</w:t>
            </w:r>
            <w:r w:rsidRPr="008A17ED">
              <w:rPr>
                <w:rFonts w:asciiTheme="majorBidi" w:hAnsiTheme="majorBidi"/>
                <w:sz w:val="28"/>
              </w:rPr>
              <w:t xml:space="preserve">: </w:t>
            </w:r>
            <w:r w:rsidRPr="008A17ED">
              <w:rPr>
                <w:rFonts w:asciiTheme="majorBidi" w:hAnsiTheme="majorBidi"/>
                <w:sz w:val="28"/>
                <w:cs/>
              </w:rPr>
              <w:t>พันบาท</w:t>
            </w:r>
            <w:r w:rsidRPr="008A17ED">
              <w:rPr>
                <w:rFonts w:asciiTheme="majorBidi" w:hAnsiTheme="majorBidi"/>
                <w:sz w:val="28"/>
              </w:rPr>
              <w:t>)</w:t>
            </w:r>
          </w:p>
        </w:tc>
      </w:tr>
      <w:tr w:rsidR="00B943FA" w:rsidRPr="008A17ED" w14:paraId="198013AF" w14:textId="77777777">
        <w:tc>
          <w:tcPr>
            <w:tcW w:w="4347" w:type="dxa"/>
          </w:tcPr>
          <w:p w14:paraId="0C76711A" w14:textId="77777777" w:rsidR="00B943FA" w:rsidRPr="008A17ED" w:rsidRDefault="00B943FA">
            <w:pPr>
              <w:rPr>
                <w:rFonts w:asciiTheme="majorBidi" w:hAnsiTheme="majorBidi"/>
                <w:sz w:val="28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36DDBB80" w14:textId="77777777" w:rsidR="00B943FA" w:rsidRPr="008A17ED" w:rsidRDefault="00B943FA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Pr="008A17ED">
              <w:rPr>
                <w:rFonts w:asciiTheme="majorBidi" w:hAnsiTheme="majorBidi"/>
                <w:sz w:val="28"/>
                <w:cs/>
              </w:rPr>
              <w:t>การเงินรวม</w:t>
            </w:r>
          </w:p>
        </w:tc>
        <w:tc>
          <w:tcPr>
            <w:tcW w:w="169" w:type="dxa"/>
          </w:tcPr>
          <w:p w14:paraId="736EFB28" w14:textId="77777777" w:rsidR="00B943FA" w:rsidRPr="008A17ED" w:rsidRDefault="00B943FA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441" w:type="dxa"/>
            <w:gridSpan w:val="3"/>
            <w:tcBorders>
              <w:bottom w:val="single" w:sz="4" w:space="0" w:color="auto"/>
            </w:tcBorders>
          </w:tcPr>
          <w:p w14:paraId="03A62FB0" w14:textId="77777777" w:rsidR="00B943FA" w:rsidRPr="008A17ED" w:rsidRDefault="00B943FA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Pr="008A17ED">
              <w:rPr>
                <w:rFonts w:asciiTheme="majorBidi" w:hAnsiTheme="majorBidi"/>
                <w:sz w:val="28"/>
                <w:cs/>
              </w:rPr>
              <w:t>การเงินเฉพาะกิจการ</w:t>
            </w:r>
          </w:p>
        </w:tc>
      </w:tr>
      <w:tr w:rsidR="00B943FA" w:rsidRPr="008A17ED" w14:paraId="3A16EE11" w14:textId="77777777">
        <w:tc>
          <w:tcPr>
            <w:tcW w:w="4347" w:type="dxa"/>
          </w:tcPr>
          <w:p w14:paraId="617FE282" w14:textId="77777777" w:rsidR="00B943FA" w:rsidRPr="008A17ED" w:rsidRDefault="00B943FA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2218F70" w14:textId="77777777" w:rsidR="00B943FA" w:rsidRPr="008A17ED" w:rsidRDefault="00B943FA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73" w:type="dxa"/>
            <w:tcBorders>
              <w:top w:val="single" w:sz="4" w:space="0" w:color="auto"/>
            </w:tcBorders>
          </w:tcPr>
          <w:p w14:paraId="5C8878FA" w14:textId="77777777" w:rsidR="00B943FA" w:rsidRPr="008A17ED" w:rsidRDefault="00B943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7A95FEFD" w14:textId="77777777" w:rsidR="00B943FA" w:rsidRPr="008A17ED" w:rsidRDefault="00B943FA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 xml:space="preserve">31 </w:t>
            </w:r>
            <w:r w:rsidRPr="008A17ED">
              <w:rPr>
                <w:rFonts w:asciiTheme="majorBidi" w:hAnsiTheme="majorBidi"/>
                <w:sz w:val="28"/>
                <w:cs/>
              </w:rPr>
              <w:t>ธันวาคม</w:t>
            </w:r>
          </w:p>
        </w:tc>
        <w:tc>
          <w:tcPr>
            <w:tcW w:w="169" w:type="dxa"/>
          </w:tcPr>
          <w:p w14:paraId="67641D87" w14:textId="77777777" w:rsidR="00B943FA" w:rsidRPr="008A17ED" w:rsidRDefault="00B943FA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06CDBA5C" w14:textId="77777777" w:rsidR="00B943FA" w:rsidRPr="008A17ED" w:rsidRDefault="00B943FA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1D7307A2" w14:textId="77777777" w:rsidR="00B943FA" w:rsidRPr="008A17ED" w:rsidRDefault="00B943FA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0F88BC5" w14:textId="77777777" w:rsidR="00B943FA" w:rsidRPr="008A17ED" w:rsidRDefault="00B943FA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 xml:space="preserve">31 </w:t>
            </w:r>
            <w:r w:rsidRPr="008A17ED">
              <w:rPr>
                <w:rFonts w:asciiTheme="majorBidi" w:hAnsiTheme="majorBidi"/>
                <w:sz w:val="28"/>
                <w:cs/>
              </w:rPr>
              <w:t>ธันวาคม</w:t>
            </w:r>
          </w:p>
        </w:tc>
      </w:tr>
      <w:tr w:rsidR="00B943FA" w:rsidRPr="008A17ED" w14:paraId="6D8CED05" w14:textId="77777777">
        <w:trPr>
          <w:trHeight w:val="387"/>
        </w:trPr>
        <w:tc>
          <w:tcPr>
            <w:tcW w:w="4347" w:type="dxa"/>
          </w:tcPr>
          <w:p w14:paraId="1CB7D26D" w14:textId="77777777" w:rsidR="00B943FA" w:rsidRPr="008A17ED" w:rsidRDefault="00B943FA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31067AE" w14:textId="77777777" w:rsidR="00B943FA" w:rsidRPr="008A17ED" w:rsidRDefault="00B943FA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173" w:type="dxa"/>
          </w:tcPr>
          <w:p w14:paraId="37664E03" w14:textId="77777777" w:rsidR="00B943FA" w:rsidRPr="008A17ED" w:rsidRDefault="00B943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ACB8DB9" w14:textId="77777777" w:rsidR="00B943FA" w:rsidRPr="008A17ED" w:rsidRDefault="00B943FA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>
              <w:rPr>
                <w:rFonts w:asciiTheme="majorBidi" w:hAnsiTheme="majorBidi"/>
                <w:sz w:val="28"/>
              </w:rPr>
              <w:t>7</w:t>
            </w:r>
          </w:p>
        </w:tc>
        <w:tc>
          <w:tcPr>
            <w:tcW w:w="169" w:type="dxa"/>
          </w:tcPr>
          <w:p w14:paraId="1E08DABC" w14:textId="77777777" w:rsidR="00B943FA" w:rsidRPr="008A17ED" w:rsidRDefault="00B943FA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54BC20C2" w14:textId="77777777" w:rsidR="00B943FA" w:rsidRPr="008A17ED" w:rsidRDefault="00B943FA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169" w:type="dxa"/>
          </w:tcPr>
          <w:p w14:paraId="504190BC" w14:textId="77777777" w:rsidR="00B943FA" w:rsidRPr="008A17ED" w:rsidRDefault="00B943FA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E5A6977" w14:textId="77777777" w:rsidR="00B943FA" w:rsidRPr="008A17ED" w:rsidRDefault="00B943FA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>
              <w:rPr>
                <w:rFonts w:asciiTheme="majorBidi" w:hAnsiTheme="majorBidi"/>
                <w:sz w:val="28"/>
              </w:rPr>
              <w:t>7</w:t>
            </w:r>
          </w:p>
        </w:tc>
      </w:tr>
      <w:tr w:rsidR="00B943FA" w:rsidRPr="008A17ED" w14:paraId="60A9C6EE" w14:textId="77777777">
        <w:tc>
          <w:tcPr>
            <w:tcW w:w="4347" w:type="dxa"/>
            <w:vAlign w:val="bottom"/>
          </w:tcPr>
          <w:p w14:paraId="2714F3BA" w14:textId="7C9CF969" w:rsidR="00B943FA" w:rsidRPr="00713F01" w:rsidRDefault="00B943FA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713F01">
              <w:rPr>
                <w:rFonts w:asciiTheme="majorBidi" w:hAnsiTheme="majorBidi" w:hint="cs"/>
                <w:b/>
                <w:bCs/>
                <w:spacing w:val="-4"/>
                <w:sz w:val="28"/>
                <w:cs/>
              </w:rPr>
              <w:t>ดอกเบี้ยค้างจ่าย - บุคคล</w:t>
            </w:r>
            <w:r w:rsidR="003B4699">
              <w:rPr>
                <w:rFonts w:asciiTheme="majorBidi" w:hAnsiTheme="majorBidi" w:hint="cs"/>
                <w:b/>
                <w:bCs/>
                <w:spacing w:val="-4"/>
                <w:sz w:val="28"/>
                <w:cs/>
              </w:rPr>
              <w:t>และกิจการ</w:t>
            </w:r>
            <w:r w:rsidRPr="00713F01">
              <w:rPr>
                <w:rFonts w:asciiTheme="majorBidi" w:hAnsiTheme="majorBidi" w:hint="cs"/>
                <w:b/>
                <w:bCs/>
                <w:spacing w:val="-4"/>
                <w:sz w:val="28"/>
                <w:cs/>
              </w:rPr>
              <w:t>ที่เกี่ยวข้องกัน</w:t>
            </w:r>
          </w:p>
        </w:tc>
        <w:tc>
          <w:tcPr>
            <w:tcW w:w="1143" w:type="dxa"/>
            <w:vAlign w:val="bottom"/>
          </w:tcPr>
          <w:p w14:paraId="69D6E848" w14:textId="77777777" w:rsidR="00B943FA" w:rsidRPr="00D64F00" w:rsidRDefault="00B943F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73" w:type="dxa"/>
            <w:vAlign w:val="bottom"/>
          </w:tcPr>
          <w:p w14:paraId="7499F775" w14:textId="77777777" w:rsidR="00B943FA" w:rsidRPr="00465553" w:rsidRDefault="00B943FA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51B73385" w14:textId="77777777" w:rsidR="00B943FA" w:rsidRDefault="00B943F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7C40646F" w14:textId="77777777" w:rsidR="00B943FA" w:rsidRPr="00465553" w:rsidRDefault="00B943FA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4D59DE79" w14:textId="77777777" w:rsidR="00B943FA" w:rsidRPr="00AA5083" w:rsidRDefault="00B943F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0BB8B462" w14:textId="77777777" w:rsidR="00B943FA" w:rsidRPr="00465553" w:rsidRDefault="00B943FA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7ECC0B5" w14:textId="77777777" w:rsidR="00B943FA" w:rsidRPr="0087178A" w:rsidRDefault="00B943F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B943FA" w:rsidRPr="008A17ED" w14:paraId="165A5CD3" w14:textId="77777777">
        <w:tc>
          <w:tcPr>
            <w:tcW w:w="4347" w:type="dxa"/>
            <w:vAlign w:val="bottom"/>
          </w:tcPr>
          <w:p w14:paraId="6C4176DE" w14:textId="77777777" w:rsidR="00B943FA" w:rsidRPr="00713F01" w:rsidRDefault="00B943FA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713F01">
              <w:rPr>
                <w:rFonts w:asciiTheme="majorBidi" w:hAnsi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267A1DC2" w14:textId="77777777" w:rsidR="00B943FA" w:rsidRPr="00C26B18" w:rsidRDefault="00B943F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  <w:cs/>
              </w:rPr>
            </w:pPr>
            <w:r w:rsidRPr="00C26B18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73" w:type="dxa"/>
            <w:tcBorders>
              <w:bottom w:val="nil"/>
            </w:tcBorders>
            <w:vAlign w:val="bottom"/>
          </w:tcPr>
          <w:p w14:paraId="35D45FBD" w14:textId="77777777" w:rsidR="00B943FA" w:rsidRPr="00465553" w:rsidRDefault="00B943FA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F699B58" w14:textId="77777777" w:rsidR="00B943FA" w:rsidRDefault="00B943F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017955F7" w14:textId="77777777" w:rsidR="00B943FA" w:rsidRPr="00465553" w:rsidRDefault="00B943FA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bottom w:val="nil"/>
            </w:tcBorders>
            <w:vAlign w:val="bottom"/>
          </w:tcPr>
          <w:p w14:paraId="26E393CA" w14:textId="77777777" w:rsidR="00B943FA" w:rsidRPr="00AA5083" w:rsidRDefault="00B943F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B86F1A">
              <w:rPr>
                <w:rFonts w:asciiTheme="majorBidi" w:hAnsiTheme="majorBidi"/>
                <w:sz w:val="28"/>
              </w:rPr>
              <w:t>141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03A96290" w14:textId="77777777" w:rsidR="00B943FA" w:rsidRPr="00465553" w:rsidRDefault="00B943FA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1436D371" w14:textId="77777777" w:rsidR="00B943FA" w:rsidRPr="00C26B18" w:rsidRDefault="00B943F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26B18">
              <w:rPr>
                <w:rFonts w:asciiTheme="majorBidi" w:hAnsiTheme="majorBidi"/>
                <w:sz w:val="28"/>
              </w:rPr>
              <w:t>-</w:t>
            </w:r>
          </w:p>
        </w:tc>
      </w:tr>
      <w:tr w:rsidR="00B943FA" w:rsidRPr="0087178A" w14:paraId="74F9326E" w14:textId="77777777">
        <w:tc>
          <w:tcPr>
            <w:tcW w:w="4347" w:type="dxa"/>
            <w:vAlign w:val="bottom"/>
          </w:tcPr>
          <w:p w14:paraId="23A7C06A" w14:textId="77777777" w:rsidR="00B943FA" w:rsidRPr="00713F01" w:rsidRDefault="00B943FA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713F01">
              <w:rPr>
                <w:rFonts w:asciiTheme="majorBidi" w:hAnsi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58D75B6" w14:textId="77777777" w:rsidR="00B943FA" w:rsidRPr="00D64F00" w:rsidRDefault="00B943F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4621EB">
              <w:rPr>
                <w:rFonts w:asciiTheme="majorBidi" w:hAnsiTheme="majorBidi"/>
                <w:sz w:val="28"/>
              </w:rPr>
              <w:t>920</w:t>
            </w:r>
          </w:p>
        </w:tc>
        <w:tc>
          <w:tcPr>
            <w:tcW w:w="173" w:type="dxa"/>
            <w:vAlign w:val="bottom"/>
          </w:tcPr>
          <w:p w14:paraId="4EE9CF73" w14:textId="77777777" w:rsidR="00B943FA" w:rsidRPr="00465553" w:rsidRDefault="00B943FA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AC84877" w14:textId="77777777" w:rsidR="00B943FA" w:rsidRDefault="00B943F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E66CC">
              <w:rPr>
                <w:rFonts w:asciiTheme="majorBidi" w:hAnsiTheme="majorBidi"/>
                <w:sz w:val="28"/>
              </w:rPr>
              <w:t>295</w:t>
            </w:r>
          </w:p>
        </w:tc>
        <w:tc>
          <w:tcPr>
            <w:tcW w:w="169" w:type="dxa"/>
            <w:vAlign w:val="bottom"/>
          </w:tcPr>
          <w:p w14:paraId="7090E754" w14:textId="77777777" w:rsidR="00B943FA" w:rsidRPr="00465553" w:rsidRDefault="00B943FA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02076327" w14:textId="77777777" w:rsidR="00B943FA" w:rsidRPr="00AA5083" w:rsidRDefault="00B943F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7073765A" w14:textId="77777777" w:rsidR="00B943FA" w:rsidRPr="00465553" w:rsidRDefault="00B943FA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8905AD4" w14:textId="77777777" w:rsidR="00B943FA" w:rsidRPr="00C26B18" w:rsidRDefault="00B943F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26B18">
              <w:rPr>
                <w:rFonts w:asciiTheme="majorBidi" w:hAnsiTheme="majorBidi"/>
                <w:sz w:val="28"/>
              </w:rPr>
              <w:t>-</w:t>
            </w:r>
          </w:p>
        </w:tc>
      </w:tr>
      <w:tr w:rsidR="00B943FA" w:rsidRPr="0087178A" w14:paraId="5B9B1EB3" w14:textId="77777777" w:rsidTr="00B943FA">
        <w:trPr>
          <w:trHeight w:val="170"/>
        </w:trPr>
        <w:tc>
          <w:tcPr>
            <w:tcW w:w="4347" w:type="dxa"/>
            <w:vAlign w:val="bottom"/>
          </w:tcPr>
          <w:p w14:paraId="1710A7BD" w14:textId="619E1239" w:rsidR="00B943FA" w:rsidRPr="00713F01" w:rsidRDefault="00B943FA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1369C9">
              <w:rPr>
                <w:rFonts w:asciiTheme="majorBidi" w:hAnsiTheme="majorBidi" w:hint="cs"/>
                <w:b/>
                <w:bCs/>
                <w:sz w:val="28"/>
                <w:cs/>
              </w:rPr>
              <w:t>รวมดอกเบี้ยค้างจ่าย</w:t>
            </w:r>
            <w:r w:rsidRPr="001369C9">
              <w:rPr>
                <w:rFonts w:asciiTheme="majorBidi" w:hAnsiTheme="majorBidi"/>
                <w:b/>
                <w:bCs/>
                <w:sz w:val="28"/>
                <w:cs/>
              </w:rPr>
              <w:t xml:space="preserve"> - </w:t>
            </w:r>
            <w:r w:rsidRPr="001369C9">
              <w:rPr>
                <w:rFonts w:asciiTheme="majorBidi" w:hAnsiTheme="majorBidi" w:hint="cs"/>
                <w:b/>
                <w:bCs/>
                <w:sz w:val="28"/>
                <w:cs/>
              </w:rPr>
              <w:t>บุคคล</w:t>
            </w:r>
            <w:r w:rsidR="003B4699">
              <w:rPr>
                <w:rFonts w:asciiTheme="majorBidi" w:hAnsiTheme="majorBidi" w:hint="cs"/>
                <w:b/>
                <w:bCs/>
                <w:sz w:val="28"/>
                <w:cs/>
              </w:rPr>
              <w:t>และกิจการ</w:t>
            </w:r>
            <w:r w:rsidRPr="001369C9">
              <w:rPr>
                <w:rFonts w:asciiTheme="majorBidi" w:hAnsiTheme="majorBidi" w:hint="cs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FC836" w14:textId="77777777" w:rsidR="00B943FA" w:rsidRPr="004621EB" w:rsidRDefault="00B943F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4621EB">
              <w:rPr>
                <w:rFonts w:asciiTheme="majorBidi" w:hAnsiTheme="majorBidi"/>
                <w:b/>
                <w:bCs/>
                <w:sz w:val="28"/>
              </w:rPr>
              <w:t>920</w:t>
            </w:r>
          </w:p>
        </w:tc>
        <w:tc>
          <w:tcPr>
            <w:tcW w:w="173" w:type="dxa"/>
            <w:tcBorders>
              <w:bottom w:val="nil"/>
            </w:tcBorders>
            <w:vAlign w:val="bottom"/>
          </w:tcPr>
          <w:p w14:paraId="13B0B58F" w14:textId="77777777" w:rsidR="00B943FA" w:rsidRPr="00465553" w:rsidRDefault="00B943FA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1DED3" w14:textId="77777777" w:rsidR="00B943FA" w:rsidRDefault="00B943F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295</w:t>
            </w:r>
          </w:p>
        </w:tc>
        <w:tc>
          <w:tcPr>
            <w:tcW w:w="169" w:type="dxa"/>
            <w:vAlign w:val="bottom"/>
          </w:tcPr>
          <w:p w14:paraId="7D3E4779" w14:textId="77777777" w:rsidR="00B943FA" w:rsidRPr="00465553" w:rsidRDefault="00B943FA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8F2DA" w14:textId="77777777" w:rsidR="00B943FA" w:rsidRDefault="00B943F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141</w:t>
            </w:r>
          </w:p>
        </w:tc>
        <w:tc>
          <w:tcPr>
            <w:tcW w:w="169" w:type="dxa"/>
            <w:vAlign w:val="bottom"/>
          </w:tcPr>
          <w:p w14:paraId="5E9985D0" w14:textId="77777777" w:rsidR="00B943FA" w:rsidRPr="00465553" w:rsidRDefault="00B943FA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F56A0" w14:textId="77777777" w:rsidR="00B943FA" w:rsidRPr="009E66CC" w:rsidRDefault="00B943F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E66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B943FA" w:rsidRPr="0087178A" w14:paraId="0953A21C" w14:textId="77777777">
        <w:trPr>
          <w:trHeight w:val="240"/>
        </w:trPr>
        <w:tc>
          <w:tcPr>
            <w:tcW w:w="4347" w:type="dxa"/>
            <w:vAlign w:val="bottom"/>
          </w:tcPr>
          <w:p w14:paraId="68F5AC6A" w14:textId="77777777" w:rsidR="00B943FA" w:rsidRPr="00713F01" w:rsidRDefault="00B943FA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33E45439" w14:textId="77777777" w:rsidR="00B943FA" w:rsidRPr="00D64F00" w:rsidRDefault="00B943F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73" w:type="dxa"/>
            <w:tcBorders>
              <w:bottom w:val="nil"/>
            </w:tcBorders>
            <w:vAlign w:val="bottom"/>
          </w:tcPr>
          <w:p w14:paraId="597FCFE5" w14:textId="77777777" w:rsidR="00B943FA" w:rsidRPr="00465553" w:rsidRDefault="00B943FA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17575F15" w14:textId="77777777" w:rsidR="00B943FA" w:rsidRDefault="00B943F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0DE768C5" w14:textId="77777777" w:rsidR="00B943FA" w:rsidRPr="00465553" w:rsidRDefault="00B943FA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01AB13A1" w14:textId="77777777" w:rsidR="00B943FA" w:rsidRPr="00AA5083" w:rsidRDefault="00B943F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1B1CB499" w14:textId="77777777" w:rsidR="00B943FA" w:rsidRPr="00465553" w:rsidRDefault="00B943FA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37491266" w14:textId="77777777" w:rsidR="00B943FA" w:rsidRPr="0087178A" w:rsidRDefault="00B943F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</w:tbl>
    <w:p w14:paraId="3701C8DD" w14:textId="0013D64E" w:rsidR="007D0494" w:rsidRDefault="009E4C64" w:rsidP="008F67C9">
      <w:pPr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E7D7C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เงิน</w:t>
      </w:r>
      <w:r w:rsidRPr="00B118B0">
        <w:rPr>
          <w:rFonts w:asciiTheme="majorBidi" w:hAnsiTheme="majorBidi" w:cstheme="majorBidi"/>
          <w:b/>
          <w:bCs/>
          <w:sz w:val="28"/>
          <w:cs/>
        </w:rPr>
        <w:t>ให้กู้ยืมระยะสั้น</w:t>
      </w:r>
      <w:r w:rsidR="00DF3272">
        <w:rPr>
          <w:rFonts w:asciiTheme="majorBidi" w:hAnsiTheme="majorBidi" w:cstheme="majorBidi" w:hint="cs"/>
          <w:b/>
          <w:bCs/>
          <w:sz w:val="28"/>
          <w:cs/>
        </w:rPr>
        <w:t>และระยะยาว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แก่กิจการที่เกี่ยวข้องกัน</w:t>
      </w:r>
      <w:r w:rsidR="00954832">
        <w:rPr>
          <w:rFonts w:asciiTheme="majorBidi" w:hAnsiTheme="majorBidi" w:cstheme="majorBidi"/>
          <w:b/>
          <w:bCs/>
          <w:sz w:val="28"/>
        </w:rPr>
        <w:t xml:space="preserve"> </w:t>
      </w:r>
      <w:r w:rsidR="00954832">
        <w:rPr>
          <w:rFonts w:asciiTheme="majorBidi" w:hAnsiTheme="majorBidi" w:cstheme="majorBidi" w:hint="cs"/>
          <w:b/>
          <w:bCs/>
          <w:sz w:val="28"/>
          <w:cs/>
        </w:rPr>
        <w:t>เงินกู้ยืม</w:t>
      </w:r>
      <w:r w:rsidR="007505E4">
        <w:rPr>
          <w:rFonts w:asciiTheme="majorBidi" w:hAnsiTheme="majorBidi" w:cstheme="majorBidi" w:hint="cs"/>
          <w:b/>
          <w:bCs/>
          <w:sz w:val="28"/>
          <w:cs/>
        </w:rPr>
        <w:t>ระยะสั้นจากบุคคลที่เกี่ยวข้องกัน</w:t>
      </w:r>
      <w:r w:rsidR="007E6314">
        <w:rPr>
          <w:rFonts w:asciiTheme="majorBidi" w:hAnsiTheme="majorBidi" w:cstheme="majorBidi" w:hint="cs"/>
          <w:b/>
          <w:bCs/>
          <w:sz w:val="28"/>
          <w:cs/>
        </w:rPr>
        <w:t xml:space="preserve"> และเงินกู้ยืมระยะสั้น</w:t>
      </w:r>
      <w:r w:rsidR="00013D9B">
        <w:rPr>
          <w:rFonts w:asciiTheme="majorBidi" w:hAnsiTheme="majorBidi" w:cstheme="majorBidi" w:hint="cs"/>
          <w:b/>
          <w:bCs/>
          <w:sz w:val="28"/>
          <w:cs/>
        </w:rPr>
        <w:t>จากกิจก</w:t>
      </w:r>
      <w:r w:rsidR="006E66D6">
        <w:rPr>
          <w:rFonts w:asciiTheme="majorBidi" w:hAnsiTheme="majorBidi" w:cstheme="majorBidi" w:hint="cs"/>
          <w:b/>
          <w:bCs/>
          <w:sz w:val="28"/>
          <w:cs/>
        </w:rPr>
        <w:t>าร</w:t>
      </w:r>
      <w:r w:rsidR="00013D9B">
        <w:rPr>
          <w:rFonts w:asciiTheme="majorBidi" w:hAnsiTheme="majorBidi" w:cstheme="majorBidi" w:hint="cs"/>
          <w:b/>
          <w:bCs/>
          <w:sz w:val="28"/>
          <w:cs/>
        </w:rPr>
        <w:t>ที่เกี่ยวข้องกัน</w:t>
      </w:r>
    </w:p>
    <w:p w14:paraId="375DFDF0" w14:textId="2CE8E744" w:rsidR="00F51D33" w:rsidRDefault="009E4C64" w:rsidP="0035475F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ยอดคงเหลือของเงินให้กู้ยืมระยะสั้น</w:t>
      </w:r>
      <w:r w:rsidR="00F206BA">
        <w:rPr>
          <w:rFonts w:asciiTheme="majorBidi" w:hAnsiTheme="majorBidi" w:cstheme="majorBidi" w:hint="cs"/>
          <w:color w:val="000000"/>
          <w:spacing w:val="2"/>
          <w:sz w:val="28"/>
          <w:cs/>
        </w:rPr>
        <w:t>และระยะยาว</w:t>
      </w: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แก่กิจการที่เกี่ยวข้องกัน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ณ วันที่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BE5A7F" w:rsidRPr="002D5555">
        <w:rPr>
          <w:rFonts w:asciiTheme="majorBidi" w:hAnsiTheme="majorBidi" w:cstheme="majorBidi"/>
          <w:sz w:val="28"/>
        </w:rPr>
        <w:t>3</w:t>
      </w:r>
      <w:r w:rsidR="00BE5A7F">
        <w:rPr>
          <w:rFonts w:asciiTheme="majorBidi" w:hAnsiTheme="majorBidi" w:cstheme="majorBidi"/>
          <w:sz w:val="28"/>
        </w:rPr>
        <w:t xml:space="preserve">0 </w:t>
      </w:r>
      <w:r w:rsidR="00BE5A7F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5E1F55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="00306408"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และ</w:t>
      </w:r>
      <w:r w:rsidR="000719DC" w:rsidRPr="00A44211">
        <w:rPr>
          <w:rFonts w:asciiTheme="majorBidi" w:hAnsiTheme="majorBidi" w:cstheme="majorBidi" w:hint="cs"/>
          <w:color w:val="000000"/>
          <w:spacing w:val="2"/>
          <w:sz w:val="28"/>
          <w:cs/>
        </w:rPr>
        <w:t>วันที่</w:t>
      </w:r>
      <w:r w:rsidR="000235C1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="003C1048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    </w:t>
      </w: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5E1F55">
        <w:rPr>
          <w:rFonts w:asciiTheme="majorBidi" w:hAnsiTheme="majorBidi" w:cstheme="majorBidi"/>
          <w:color w:val="000000"/>
          <w:spacing w:val="2"/>
          <w:sz w:val="28"/>
        </w:rPr>
        <w:t>7</w:t>
      </w:r>
      <w:r w:rsidR="00586A31"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D332B9"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รวมถึง</w:t>
      </w: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การ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เคลื่อนไหวของเงินให้กู้ยืมระยะสั้น</w:t>
      </w:r>
      <w:r w:rsidR="00F206BA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และระยะยาว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ดังกล่าวมีรายละเอียดดังนี้ 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"/>
        <w:gridCol w:w="1269"/>
        <w:gridCol w:w="79"/>
        <w:gridCol w:w="1181"/>
        <w:gridCol w:w="90"/>
        <w:gridCol w:w="1162"/>
        <w:gridCol w:w="135"/>
        <w:gridCol w:w="1135"/>
        <w:gridCol w:w="77"/>
        <w:gridCol w:w="1181"/>
      </w:tblGrid>
      <w:tr w:rsidR="00913956" w:rsidRPr="00465553" w14:paraId="10F1A4F9" w14:textId="77777777" w:rsidTr="00A35A38">
        <w:trPr>
          <w:trHeight w:val="20"/>
        </w:trPr>
        <w:tc>
          <w:tcPr>
            <w:tcW w:w="2970" w:type="dxa"/>
            <w:vAlign w:val="bottom"/>
          </w:tcPr>
          <w:p w14:paraId="1E17D4E6" w14:textId="77777777" w:rsidR="00913956" w:rsidRPr="00465553" w:rsidRDefault="00913956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dxa"/>
          </w:tcPr>
          <w:p w14:paraId="134F328F" w14:textId="77777777" w:rsidR="00913956" w:rsidRPr="00465553" w:rsidRDefault="0091395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60534880" w14:textId="77777777" w:rsidR="00913956" w:rsidRPr="00465553" w:rsidRDefault="0091395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9" w:type="dxa"/>
          </w:tcPr>
          <w:p w14:paraId="76114B4F" w14:textId="77777777" w:rsidR="00913956" w:rsidRPr="00465553" w:rsidRDefault="0091395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61" w:type="dxa"/>
            <w:gridSpan w:val="7"/>
            <w:vAlign w:val="bottom"/>
          </w:tcPr>
          <w:p w14:paraId="10831CB9" w14:textId="77777777" w:rsidR="00913956" w:rsidRPr="00465553" w:rsidRDefault="00913956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6555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65553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913956" w:rsidRPr="00465553" w14:paraId="3FAF3AAB" w14:textId="77777777" w:rsidTr="00A35A38">
        <w:trPr>
          <w:trHeight w:val="20"/>
        </w:trPr>
        <w:tc>
          <w:tcPr>
            <w:tcW w:w="2970" w:type="dxa"/>
            <w:vAlign w:val="bottom"/>
          </w:tcPr>
          <w:p w14:paraId="2152AE0A" w14:textId="77777777" w:rsidR="00913956" w:rsidRPr="00465553" w:rsidRDefault="0091395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dxa"/>
          </w:tcPr>
          <w:p w14:paraId="7BEB7757" w14:textId="77777777" w:rsidR="00913956" w:rsidRPr="00465553" w:rsidRDefault="0091395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134E5046" w14:textId="77777777" w:rsidR="00913956" w:rsidRPr="00465553" w:rsidRDefault="0091395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9" w:type="dxa"/>
          </w:tcPr>
          <w:p w14:paraId="3E6A5716" w14:textId="77777777" w:rsidR="00913956" w:rsidRPr="00465553" w:rsidRDefault="0091395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  <w:vAlign w:val="bottom"/>
          </w:tcPr>
          <w:p w14:paraId="109BAFAD" w14:textId="552279E4" w:rsidR="00913956" w:rsidRPr="00465553" w:rsidRDefault="005C003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913956" w:rsidRPr="00465553">
              <w:rPr>
                <w:rFonts w:asciiTheme="majorBidi" w:hAnsiTheme="majorBidi" w:cstheme="majorBidi"/>
                <w:sz w:val="28"/>
                <w:cs/>
              </w:rPr>
              <w:t>การเงิน</w:t>
            </w:r>
            <w:r w:rsidR="00913956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913956" w:rsidRPr="00B118B0" w14:paraId="40833087" w14:textId="77777777" w:rsidTr="00A35A38">
        <w:trPr>
          <w:trHeight w:val="20"/>
        </w:trPr>
        <w:tc>
          <w:tcPr>
            <w:tcW w:w="2970" w:type="dxa"/>
            <w:vMerge w:val="restart"/>
            <w:tcBorders>
              <w:bottom w:val="single" w:sz="4" w:space="0" w:color="auto"/>
            </w:tcBorders>
            <w:vAlign w:val="bottom"/>
          </w:tcPr>
          <w:p w14:paraId="406A7C27" w14:textId="77777777" w:rsidR="00913956" w:rsidRPr="009F0946" w:rsidRDefault="00913956">
            <w:pPr>
              <w:tabs>
                <w:tab w:val="left" w:pos="360"/>
                <w:tab w:val="left" w:pos="2160"/>
              </w:tabs>
              <w:ind w:left="162" w:hanging="16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9F0946">
              <w:rPr>
                <w:rFonts w:asciiTheme="majorBidi" w:hAnsiTheme="majorBidi" w:hint="cs"/>
                <w:sz w:val="28"/>
                <w:cs/>
              </w:rPr>
              <w:t>เงินให้กู้ยืมระยะสั้นแก่</w:t>
            </w:r>
          </w:p>
          <w:p w14:paraId="5029A953" w14:textId="77777777" w:rsidR="00913956" w:rsidRPr="00A713E8" w:rsidRDefault="00913956">
            <w:pPr>
              <w:tabs>
                <w:tab w:val="left" w:pos="360"/>
                <w:tab w:val="left" w:pos="2160"/>
              </w:tabs>
              <w:ind w:left="162" w:hanging="162"/>
              <w:contextualSpacing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F0946">
              <w:rPr>
                <w:rFonts w:asciiTheme="majorBidi" w:hAnsiTheme="majorBidi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1" w:type="dxa"/>
          </w:tcPr>
          <w:p w14:paraId="6951C817" w14:textId="77777777" w:rsidR="00913956" w:rsidRPr="00B118B0" w:rsidRDefault="0091395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9" w:type="dxa"/>
            <w:vMerge w:val="restart"/>
            <w:tcBorders>
              <w:bottom w:val="single" w:sz="4" w:space="0" w:color="auto"/>
            </w:tcBorders>
            <w:vAlign w:val="bottom"/>
          </w:tcPr>
          <w:p w14:paraId="01760CA0" w14:textId="77777777" w:rsidR="00913956" w:rsidRPr="00B118B0" w:rsidRDefault="0091395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0946">
              <w:rPr>
                <w:rFonts w:asciiTheme="majorBidi" w:hAnsiTheme="majorBidi" w:hint="cs"/>
                <w:sz w:val="28"/>
                <w:cs/>
              </w:rPr>
              <w:t>อัตราดอกเบี้ย</w:t>
            </w:r>
            <w:r w:rsidRPr="009F0946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9F0946">
              <w:rPr>
                <w:rFonts w:asciiTheme="majorBidi" w:hAnsiTheme="majorBidi" w:hint="cs"/>
                <w:sz w:val="28"/>
                <w:cs/>
              </w:rPr>
              <w:t>ร้อยละต่อปี</w:t>
            </w:r>
            <w:r w:rsidRPr="009F0946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79" w:type="dxa"/>
          </w:tcPr>
          <w:p w14:paraId="28CF09AD" w14:textId="77777777" w:rsidR="00913956" w:rsidRPr="00B118B0" w:rsidRDefault="0091395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vMerge w:val="restart"/>
            <w:tcBorders>
              <w:bottom w:val="single" w:sz="4" w:space="0" w:color="auto"/>
            </w:tcBorders>
            <w:vAlign w:val="bottom"/>
          </w:tcPr>
          <w:p w14:paraId="29B30A7E" w14:textId="45068AD3" w:rsidR="00913956" w:rsidRPr="00BF1C94" w:rsidRDefault="004B49C4">
            <w:pPr>
              <w:tabs>
                <w:tab w:val="left" w:pos="381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="00913956" w:rsidRPr="0046555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</w:t>
            </w:r>
            <w:r w:rsidR="00913956" w:rsidRPr="0046555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มกราคม</w:t>
            </w:r>
            <w:r w:rsidR="00913956" w:rsidRPr="0046555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</w:t>
            </w:r>
            <w:r w:rsidR="004D4969">
              <w:rPr>
                <w:rFonts w:asciiTheme="majorBidi" w:hAnsiTheme="majorBidi" w:cstheme="majorBidi"/>
                <w:spacing w:val="-6"/>
                <w:sz w:val="28"/>
              </w:rPr>
              <w:br/>
              <w:t>2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568</w:t>
            </w:r>
          </w:p>
        </w:tc>
        <w:tc>
          <w:tcPr>
            <w:tcW w:w="90" w:type="dxa"/>
            <w:vAlign w:val="bottom"/>
          </w:tcPr>
          <w:p w14:paraId="54A63E2E" w14:textId="77777777" w:rsidR="00913956" w:rsidRPr="00B118B0" w:rsidRDefault="0091395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  <w:vAlign w:val="bottom"/>
          </w:tcPr>
          <w:p w14:paraId="08AC47F7" w14:textId="77777777" w:rsidR="00913956" w:rsidRDefault="0091395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9F0946">
              <w:rPr>
                <w:rFonts w:ascii="Angsana New" w:hAnsi="Angsana New" w:hint="cs"/>
                <w:sz w:val="28"/>
                <w:cs/>
              </w:rPr>
              <w:t>ในระหว่างรอบระยะเวลา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5451710C" w14:textId="77777777" w:rsidR="00913956" w:rsidRPr="00B118B0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81" w:type="dxa"/>
            <w:vMerge w:val="restart"/>
            <w:tcBorders>
              <w:left w:val="nil"/>
              <w:bottom w:val="single" w:sz="4" w:space="0" w:color="auto"/>
            </w:tcBorders>
            <w:vAlign w:val="bottom"/>
          </w:tcPr>
          <w:p w14:paraId="536ABA8A" w14:textId="77777777" w:rsidR="00913956" w:rsidRDefault="00913956">
            <w:pPr>
              <w:ind w:right="76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9F0946">
              <w:rPr>
                <w:rFonts w:asciiTheme="majorBidi" w:hAnsiTheme="majorBidi" w:hint="eastAsia"/>
                <w:sz w:val="28"/>
                <w:cs/>
              </w:rPr>
              <w:t>2568</w:t>
            </w:r>
          </w:p>
        </w:tc>
      </w:tr>
      <w:tr w:rsidR="00913956" w:rsidRPr="00B118B0" w14:paraId="0D536C58" w14:textId="77777777" w:rsidTr="00A35A38">
        <w:trPr>
          <w:trHeight w:val="20"/>
        </w:trPr>
        <w:tc>
          <w:tcPr>
            <w:tcW w:w="297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3E97035" w14:textId="77777777" w:rsidR="00913956" w:rsidRPr="00A713E8" w:rsidRDefault="0091395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" w:type="dxa"/>
          </w:tcPr>
          <w:p w14:paraId="2D824778" w14:textId="77777777" w:rsidR="00913956" w:rsidRPr="00B118B0" w:rsidRDefault="0091395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C927E" w14:textId="77777777" w:rsidR="00913956" w:rsidRPr="00B118B0" w:rsidRDefault="0091395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9" w:type="dxa"/>
          </w:tcPr>
          <w:p w14:paraId="698CEC0C" w14:textId="77777777" w:rsidR="00913956" w:rsidRPr="00B118B0" w:rsidRDefault="0091395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8875C" w14:textId="77777777" w:rsidR="00913956" w:rsidRDefault="0091395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F7DD00E" w14:textId="77777777" w:rsidR="00913956" w:rsidRPr="00B118B0" w:rsidRDefault="0091395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377B0" w14:textId="77777777" w:rsidR="00913956" w:rsidRDefault="00913956">
            <w:pPr>
              <w:tabs>
                <w:tab w:val="decimal" w:pos="756"/>
              </w:tabs>
              <w:ind w:right="70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14:paraId="7233632A" w14:textId="77777777" w:rsidR="00913956" w:rsidRPr="00B118B0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0465B" w14:textId="77777777" w:rsidR="00913956" w:rsidRDefault="0091395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4647F3E4" w14:textId="77777777" w:rsidR="00913956" w:rsidRPr="00B118B0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81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51643BB5" w14:textId="77777777" w:rsidR="00913956" w:rsidRDefault="00913956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13956" w:rsidRPr="00B118B0" w14:paraId="64A8F4FB" w14:textId="77777777" w:rsidTr="00A35A38">
        <w:trPr>
          <w:trHeight w:val="20"/>
        </w:trPr>
        <w:tc>
          <w:tcPr>
            <w:tcW w:w="2970" w:type="dxa"/>
            <w:tcBorders>
              <w:top w:val="single" w:sz="4" w:space="0" w:color="auto"/>
            </w:tcBorders>
          </w:tcPr>
          <w:p w14:paraId="54701A6C" w14:textId="77777777" w:rsidR="00913956" w:rsidRDefault="0091395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713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บริษัทร่วม</w:t>
            </w:r>
          </w:p>
        </w:tc>
        <w:tc>
          <w:tcPr>
            <w:tcW w:w="81" w:type="dxa"/>
          </w:tcPr>
          <w:p w14:paraId="6BB292C0" w14:textId="77777777" w:rsidR="00913956" w:rsidRPr="00B118B0" w:rsidRDefault="0091395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3CB4B0B5" w14:textId="77777777" w:rsidR="00913956" w:rsidRPr="00B118B0" w:rsidRDefault="0091395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9" w:type="dxa"/>
          </w:tcPr>
          <w:p w14:paraId="7AEBEB63" w14:textId="77777777" w:rsidR="00913956" w:rsidRPr="00B118B0" w:rsidRDefault="0091395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7B23AC9" w14:textId="77777777" w:rsidR="00913956" w:rsidRDefault="0091395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B861ABF" w14:textId="77777777" w:rsidR="00913956" w:rsidRPr="00B118B0" w:rsidRDefault="0091395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02BCD02E" w14:textId="77777777" w:rsidR="00913956" w:rsidRDefault="00913956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dxa"/>
            <w:vAlign w:val="bottom"/>
          </w:tcPr>
          <w:p w14:paraId="208B306E" w14:textId="77777777" w:rsidR="00913956" w:rsidRPr="00B118B0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6CDBCE4" w14:textId="77777777" w:rsidR="00913956" w:rsidRDefault="0091395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6DD42189" w14:textId="77777777" w:rsidR="00913956" w:rsidRPr="00B118B0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</w:tcBorders>
            <w:vAlign w:val="bottom"/>
          </w:tcPr>
          <w:p w14:paraId="7E177323" w14:textId="77777777" w:rsidR="00913956" w:rsidRDefault="00913956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13956" w:rsidRPr="00B118B0" w14:paraId="0B7B5F26" w14:textId="77777777" w:rsidTr="00A35A38">
        <w:trPr>
          <w:trHeight w:val="20"/>
        </w:trPr>
        <w:tc>
          <w:tcPr>
            <w:tcW w:w="2970" w:type="dxa"/>
          </w:tcPr>
          <w:p w14:paraId="40CB3759" w14:textId="77777777" w:rsidR="00913956" w:rsidRPr="00A713E8" w:rsidRDefault="0091395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ฟู้ด ออเดอรี่ จำกัด</w:t>
            </w:r>
          </w:p>
        </w:tc>
        <w:tc>
          <w:tcPr>
            <w:tcW w:w="81" w:type="dxa"/>
          </w:tcPr>
          <w:p w14:paraId="4F1715F7" w14:textId="77777777" w:rsidR="00913956" w:rsidRPr="00B118B0" w:rsidRDefault="0091395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43B28D41" w14:textId="77777777" w:rsidR="00913956" w:rsidRPr="00B118B0" w:rsidRDefault="0091395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15.00</w:t>
            </w:r>
          </w:p>
        </w:tc>
        <w:tc>
          <w:tcPr>
            <w:tcW w:w="79" w:type="dxa"/>
          </w:tcPr>
          <w:p w14:paraId="33E1DF5D" w14:textId="77777777" w:rsidR="00913956" w:rsidRPr="00B118B0" w:rsidRDefault="0091395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B42CA13" w14:textId="77777777" w:rsidR="00913956" w:rsidRDefault="0091395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45,000</w:t>
            </w:r>
          </w:p>
        </w:tc>
        <w:tc>
          <w:tcPr>
            <w:tcW w:w="90" w:type="dxa"/>
            <w:vAlign w:val="bottom"/>
          </w:tcPr>
          <w:p w14:paraId="4C4F2C32" w14:textId="77777777" w:rsidR="00913956" w:rsidRPr="00B118B0" w:rsidRDefault="0091395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vAlign w:val="bottom"/>
          </w:tcPr>
          <w:p w14:paraId="145F4638" w14:textId="77777777" w:rsidR="00913956" w:rsidRDefault="00913956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261593D5" w14:textId="77777777" w:rsidR="00913956" w:rsidRPr="00B118B0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24D522C7" w14:textId="77777777" w:rsidR="00913956" w:rsidRDefault="0091395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1FA40250" w14:textId="77777777" w:rsidR="00913956" w:rsidRPr="00B118B0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left w:val="nil"/>
            </w:tcBorders>
            <w:vAlign w:val="bottom"/>
          </w:tcPr>
          <w:p w14:paraId="71F97E9E" w14:textId="77777777" w:rsidR="00913956" w:rsidRDefault="00913956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36714B">
              <w:rPr>
                <w:rFonts w:asciiTheme="majorBidi" w:hAnsiTheme="majorBidi" w:cstheme="majorBidi" w:hint="eastAsia"/>
                <w:sz w:val="28"/>
              </w:rPr>
              <w:t>45,000</w:t>
            </w:r>
          </w:p>
        </w:tc>
      </w:tr>
      <w:tr w:rsidR="00913956" w:rsidRPr="00B118B0" w14:paraId="37FF0692" w14:textId="77777777" w:rsidTr="00A35A38">
        <w:trPr>
          <w:trHeight w:val="20"/>
        </w:trPr>
        <w:tc>
          <w:tcPr>
            <w:tcW w:w="2970" w:type="dxa"/>
          </w:tcPr>
          <w:p w14:paraId="16FDF013" w14:textId="272964CE" w:rsidR="00913956" w:rsidRDefault="0091395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Yi</w:t>
            </w:r>
            <w:r w:rsidR="001931D3">
              <w:rPr>
                <w:rFonts w:asciiTheme="majorBidi" w:hAnsiTheme="majorBidi" w:cstheme="majorBidi"/>
                <w:sz w:val="28"/>
              </w:rPr>
              <w:t xml:space="preserve"> H</w:t>
            </w:r>
            <w:r>
              <w:rPr>
                <w:rFonts w:asciiTheme="majorBidi" w:hAnsiTheme="majorBidi" w:cstheme="majorBidi"/>
                <w:sz w:val="28"/>
              </w:rPr>
              <w:t>ao Motor Co.,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Ltd.</w:t>
            </w:r>
          </w:p>
        </w:tc>
        <w:tc>
          <w:tcPr>
            <w:tcW w:w="81" w:type="dxa"/>
          </w:tcPr>
          <w:p w14:paraId="26EFD661" w14:textId="77777777" w:rsidR="00913956" w:rsidRPr="00B118B0" w:rsidRDefault="0091395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5A001A08" w14:textId="77777777" w:rsidR="00913956" w:rsidRPr="00B118B0" w:rsidRDefault="0091395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dxa"/>
            <w:vAlign w:val="bottom"/>
          </w:tcPr>
          <w:p w14:paraId="50F39A18" w14:textId="77777777" w:rsidR="00913956" w:rsidRPr="00B118B0" w:rsidRDefault="0091395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C6B67DB" w14:textId="77777777" w:rsidR="00913956" w:rsidRDefault="0091395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A1573B">
              <w:rPr>
                <w:rFonts w:asciiTheme="majorBidi" w:hAnsiTheme="majorBidi" w:cstheme="majorBidi"/>
                <w:sz w:val="28"/>
              </w:rPr>
              <w:t>24,652</w:t>
            </w:r>
          </w:p>
        </w:tc>
        <w:tc>
          <w:tcPr>
            <w:tcW w:w="90" w:type="dxa"/>
            <w:vAlign w:val="bottom"/>
          </w:tcPr>
          <w:p w14:paraId="2F7C0DEF" w14:textId="77777777" w:rsidR="00913956" w:rsidRPr="00B118B0" w:rsidRDefault="0091395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452F4757" w14:textId="77777777" w:rsidR="00913956" w:rsidRDefault="00913956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A44EAA">
              <w:rPr>
                <w:rFonts w:ascii="Angsana New" w:hAnsi="Angsana New" w:hint="eastAsia"/>
                <w:sz w:val="28"/>
              </w:rPr>
              <w:t>6,425</w:t>
            </w:r>
          </w:p>
        </w:tc>
        <w:tc>
          <w:tcPr>
            <w:tcW w:w="135" w:type="dxa"/>
            <w:vAlign w:val="bottom"/>
          </w:tcPr>
          <w:p w14:paraId="41D0B351" w14:textId="77777777" w:rsidR="00913956" w:rsidRPr="00B118B0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E7BF4AD" w14:textId="77777777" w:rsidR="00913956" w:rsidRDefault="0091395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74669146" w14:textId="77777777" w:rsidR="00913956" w:rsidRPr="00B118B0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</w:tcBorders>
            <w:vAlign w:val="bottom"/>
          </w:tcPr>
          <w:p w14:paraId="1DE01129" w14:textId="77777777" w:rsidR="00913956" w:rsidRDefault="00913956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712AA">
              <w:rPr>
                <w:rFonts w:asciiTheme="majorBidi" w:hAnsiTheme="majorBidi" w:cstheme="majorBidi" w:hint="eastAsia"/>
                <w:sz w:val="28"/>
              </w:rPr>
              <w:t>31,077</w:t>
            </w:r>
          </w:p>
        </w:tc>
      </w:tr>
      <w:tr w:rsidR="00913956" w:rsidRPr="00B118B0" w14:paraId="5B9E000F" w14:textId="77777777" w:rsidTr="00A35A38">
        <w:trPr>
          <w:trHeight w:val="20"/>
        </w:trPr>
        <w:tc>
          <w:tcPr>
            <w:tcW w:w="2970" w:type="dxa"/>
          </w:tcPr>
          <w:p w14:paraId="4DABDD1D" w14:textId="77777777" w:rsidR="00913956" w:rsidRDefault="0091395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81" w:type="dxa"/>
          </w:tcPr>
          <w:p w14:paraId="554E85B7" w14:textId="77777777" w:rsidR="00913956" w:rsidRPr="00B118B0" w:rsidRDefault="0091395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406C91B3" w14:textId="77777777" w:rsidR="00913956" w:rsidRPr="00E83439" w:rsidRDefault="0091395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dxa"/>
            <w:vAlign w:val="bottom"/>
          </w:tcPr>
          <w:p w14:paraId="201E602A" w14:textId="77777777" w:rsidR="00913956" w:rsidRPr="00B118B0" w:rsidRDefault="0091395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85BE075" w14:textId="77777777" w:rsidR="00913956" w:rsidRPr="00A1573B" w:rsidRDefault="0091395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69,652</w:t>
            </w:r>
          </w:p>
        </w:tc>
        <w:tc>
          <w:tcPr>
            <w:tcW w:w="90" w:type="dxa"/>
            <w:vAlign w:val="bottom"/>
          </w:tcPr>
          <w:p w14:paraId="07BEC0FF" w14:textId="77777777" w:rsidR="00913956" w:rsidRPr="00B118B0" w:rsidRDefault="0091395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BFEBDF8" w14:textId="77777777" w:rsidR="00913956" w:rsidRPr="00E32CE1" w:rsidRDefault="00913956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A44EAA">
              <w:rPr>
                <w:rFonts w:asciiTheme="majorBidi" w:hAnsiTheme="majorBidi" w:cstheme="majorBidi" w:hint="eastAsia"/>
                <w:sz w:val="28"/>
              </w:rPr>
              <w:t>6,425</w:t>
            </w:r>
          </w:p>
        </w:tc>
        <w:tc>
          <w:tcPr>
            <w:tcW w:w="135" w:type="dxa"/>
            <w:vAlign w:val="bottom"/>
          </w:tcPr>
          <w:p w14:paraId="36CAA9F0" w14:textId="77777777" w:rsidR="00913956" w:rsidRPr="00B118B0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7E623AC" w14:textId="77777777" w:rsidR="00913956" w:rsidRDefault="0091395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72F33BE6" w14:textId="77777777" w:rsidR="00913956" w:rsidRPr="00B118B0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</w:tcBorders>
            <w:vAlign w:val="bottom"/>
          </w:tcPr>
          <w:p w14:paraId="784DCC28" w14:textId="77777777" w:rsidR="00913956" w:rsidRDefault="00913956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E322A">
              <w:rPr>
                <w:rFonts w:asciiTheme="majorBidi" w:hAnsiTheme="majorBidi" w:cstheme="majorBidi" w:hint="eastAsia"/>
                <w:sz w:val="28"/>
              </w:rPr>
              <w:t>76,077</w:t>
            </w:r>
          </w:p>
        </w:tc>
      </w:tr>
      <w:tr w:rsidR="00913956" w:rsidRPr="00B118B0" w14:paraId="4BD27BD7" w14:textId="77777777" w:rsidTr="00A35A38">
        <w:trPr>
          <w:trHeight w:val="489"/>
        </w:trPr>
        <w:tc>
          <w:tcPr>
            <w:tcW w:w="2970" w:type="dxa"/>
          </w:tcPr>
          <w:p w14:paraId="57751E15" w14:textId="77777777" w:rsidR="00913956" w:rsidRPr="00C64A09" w:rsidRDefault="00913956">
            <w:pPr>
              <w:spacing w:line="34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8B3C5D">
              <w:rPr>
                <w:rFonts w:asciiTheme="majorBidi" w:hAnsiTheme="majorBidi" w:hint="cs"/>
                <w:sz w:val="28"/>
                <w:u w:val="single"/>
                <w:cs/>
              </w:rPr>
              <w:t>หัก</w:t>
            </w:r>
            <w:r w:rsidRPr="00C64A09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C64A09">
              <w:rPr>
                <w:rFonts w:asciiTheme="majorBidi" w:hAnsiTheme="majorBidi" w:cstheme="majorBidi"/>
                <w:sz w:val="28"/>
                <w:cs/>
              </w:rPr>
              <w:t>ค่าเผื่อผลขาดทุน</w:t>
            </w:r>
          </w:p>
          <w:p w14:paraId="430FF547" w14:textId="77777777" w:rsidR="00913956" w:rsidRPr="00642733" w:rsidRDefault="00913956">
            <w:pPr>
              <w:tabs>
                <w:tab w:val="left" w:pos="360"/>
                <w:tab w:val="left" w:pos="2160"/>
              </w:tabs>
              <w:ind w:left="357"/>
              <w:contextualSpacing/>
              <w:rPr>
                <w:rFonts w:asciiTheme="majorBidi" w:hAnsiTheme="majorBidi"/>
                <w:sz w:val="28"/>
                <w:cs/>
              </w:rPr>
            </w:pPr>
            <w:r w:rsidRPr="00C64A09">
              <w:rPr>
                <w:rFonts w:asciiTheme="majorBidi" w:hAnsiTheme="majorBidi" w:cstheme="majorBidi"/>
                <w:sz w:val="28"/>
                <w:cs/>
              </w:rPr>
              <w:t>ด้านเครดิตที่</w:t>
            </w:r>
            <w:r w:rsidRPr="00C64A09">
              <w:rPr>
                <w:rFonts w:asciiTheme="majorBidi" w:hAnsiTheme="majorBidi" w:cstheme="majorBidi" w:hint="cs"/>
                <w:sz w:val="28"/>
                <w:cs/>
              </w:rPr>
              <w:t>คาดว่าจะเกิดขึ้น</w:t>
            </w:r>
          </w:p>
        </w:tc>
        <w:tc>
          <w:tcPr>
            <w:tcW w:w="81" w:type="dxa"/>
          </w:tcPr>
          <w:p w14:paraId="564182FA" w14:textId="77777777" w:rsidR="00913956" w:rsidRPr="00B118B0" w:rsidRDefault="0091395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2A4A9706" w14:textId="77777777" w:rsidR="00913956" w:rsidRPr="00B118B0" w:rsidRDefault="0091395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9" w:type="dxa"/>
            <w:vAlign w:val="bottom"/>
          </w:tcPr>
          <w:p w14:paraId="0A9091BB" w14:textId="77777777" w:rsidR="00913956" w:rsidRPr="00B118B0" w:rsidRDefault="0091395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67337086" w14:textId="77777777" w:rsidR="00913956" w:rsidRPr="00DF1ECB" w:rsidRDefault="0091395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(53,966)</w:t>
            </w:r>
          </w:p>
        </w:tc>
        <w:tc>
          <w:tcPr>
            <w:tcW w:w="90" w:type="dxa"/>
            <w:vAlign w:val="bottom"/>
          </w:tcPr>
          <w:p w14:paraId="3B70AA5C" w14:textId="77777777" w:rsidR="00913956" w:rsidRPr="00B118B0" w:rsidRDefault="0091395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vAlign w:val="bottom"/>
          </w:tcPr>
          <w:p w14:paraId="6C44518D" w14:textId="77777777" w:rsidR="00913956" w:rsidRPr="00B118B0" w:rsidRDefault="00913956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00E07">
              <w:rPr>
                <w:rFonts w:asciiTheme="majorBidi" w:eastAsia="Times New Roman" w:hAnsiTheme="majorBidi" w:cstheme="majorBidi" w:hint="eastAsia"/>
                <w:sz w:val="28"/>
              </w:rPr>
              <w:t>(8,37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C00E07">
              <w:rPr>
                <w:rFonts w:asciiTheme="majorBidi" w:eastAsia="Times New Roman" w:hAnsiTheme="majorBidi" w:cstheme="majorBidi" w:hint="eastAsia"/>
                <w:sz w:val="28"/>
              </w:rPr>
              <w:t>)</w:t>
            </w:r>
          </w:p>
        </w:tc>
        <w:tc>
          <w:tcPr>
            <w:tcW w:w="135" w:type="dxa"/>
            <w:vAlign w:val="bottom"/>
          </w:tcPr>
          <w:p w14:paraId="13F98F07" w14:textId="77777777" w:rsidR="00913956" w:rsidRPr="00B118B0" w:rsidRDefault="0091395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67F0BC4F" w14:textId="77777777" w:rsidR="00913956" w:rsidRPr="00B118B0" w:rsidRDefault="0091395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19750874" w14:textId="77777777" w:rsidR="00913956" w:rsidRPr="00B118B0" w:rsidRDefault="0091395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</w:tcBorders>
            <w:vAlign w:val="bottom"/>
          </w:tcPr>
          <w:p w14:paraId="39D2173E" w14:textId="77777777" w:rsidR="00913956" w:rsidRPr="00B118B0" w:rsidRDefault="00913956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E322A">
              <w:rPr>
                <w:rFonts w:asciiTheme="majorBidi" w:hAnsiTheme="majorBidi" w:cstheme="majorBidi" w:hint="eastAsia"/>
                <w:sz w:val="28"/>
              </w:rPr>
              <w:t>(62,344)</w:t>
            </w:r>
          </w:p>
        </w:tc>
      </w:tr>
      <w:tr w:rsidR="00913956" w:rsidRPr="00B118B0" w14:paraId="48FF34F0" w14:textId="77777777" w:rsidTr="00A35A38">
        <w:trPr>
          <w:trHeight w:val="287"/>
        </w:trPr>
        <w:tc>
          <w:tcPr>
            <w:tcW w:w="2970" w:type="dxa"/>
          </w:tcPr>
          <w:p w14:paraId="64E5CA89" w14:textId="77777777" w:rsidR="00913956" w:rsidRPr="004C1893" w:rsidRDefault="00913956">
            <w:pPr>
              <w:spacing w:line="340" w:lineRule="exact"/>
              <w:ind w:left="321" w:right="-57" w:hanging="321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81" w:type="dxa"/>
          </w:tcPr>
          <w:p w14:paraId="5E97C508" w14:textId="77777777" w:rsidR="00913956" w:rsidRPr="00B118B0" w:rsidRDefault="0091395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7F6EA6E2" w14:textId="77777777" w:rsidR="00913956" w:rsidRPr="00B118B0" w:rsidRDefault="0091395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9" w:type="dxa"/>
            <w:vAlign w:val="bottom"/>
          </w:tcPr>
          <w:p w14:paraId="53052A48" w14:textId="77777777" w:rsidR="00913956" w:rsidRPr="00B118B0" w:rsidRDefault="0091395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3E181" w14:textId="77777777" w:rsidR="00913956" w:rsidRPr="00DF1ECB" w:rsidRDefault="0091395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15,686</w:t>
            </w:r>
          </w:p>
        </w:tc>
        <w:tc>
          <w:tcPr>
            <w:tcW w:w="90" w:type="dxa"/>
            <w:vAlign w:val="bottom"/>
          </w:tcPr>
          <w:p w14:paraId="495EC111" w14:textId="77777777" w:rsidR="00913956" w:rsidRPr="00B118B0" w:rsidRDefault="0091395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532193A6" w14:textId="77777777" w:rsidR="00913956" w:rsidRPr="00B118B0" w:rsidRDefault="00913956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" w:type="dxa"/>
            <w:vAlign w:val="bottom"/>
          </w:tcPr>
          <w:p w14:paraId="4A2A256A" w14:textId="77777777" w:rsidR="00913956" w:rsidRPr="00B118B0" w:rsidRDefault="0091395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DEA32BE" w14:textId="77777777" w:rsidR="00913956" w:rsidRPr="00B118B0" w:rsidRDefault="0091395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2CA977B2" w14:textId="77777777" w:rsidR="00913956" w:rsidRPr="00B118B0" w:rsidRDefault="0091395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C61A4E1" w14:textId="77777777" w:rsidR="00913956" w:rsidRPr="00655CAC" w:rsidRDefault="00913956">
            <w:pPr>
              <w:ind w:right="76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E322A">
              <w:rPr>
                <w:rFonts w:asciiTheme="majorBidi" w:hAnsiTheme="majorBidi" w:cstheme="majorBidi" w:hint="eastAsia"/>
                <w:b/>
                <w:bCs/>
                <w:sz w:val="28"/>
              </w:rPr>
              <w:t>13,733</w:t>
            </w:r>
          </w:p>
        </w:tc>
      </w:tr>
    </w:tbl>
    <w:p w14:paraId="645736AF" w14:textId="6402E98D" w:rsidR="004345F2" w:rsidRDefault="004345F2" w:rsidP="00913956">
      <w:pPr>
        <w:spacing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</w:p>
    <w:p w14:paraId="5EC6B14B" w14:textId="77777777" w:rsidR="004345F2" w:rsidRDefault="004345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72"/>
        <w:gridCol w:w="1278"/>
        <w:gridCol w:w="68"/>
        <w:gridCol w:w="1192"/>
        <w:gridCol w:w="64"/>
        <w:gridCol w:w="1186"/>
        <w:gridCol w:w="108"/>
        <w:gridCol w:w="1170"/>
        <w:gridCol w:w="102"/>
        <w:gridCol w:w="1150"/>
      </w:tblGrid>
      <w:tr w:rsidR="001A571A" w:rsidRPr="00465553" w14:paraId="4A2771C6" w14:textId="77777777" w:rsidTr="00A35A38">
        <w:trPr>
          <w:trHeight w:val="20"/>
        </w:trPr>
        <w:tc>
          <w:tcPr>
            <w:tcW w:w="2970" w:type="dxa"/>
            <w:vAlign w:val="bottom"/>
          </w:tcPr>
          <w:p w14:paraId="23459163" w14:textId="77777777" w:rsidR="001A571A" w:rsidRPr="00465553" w:rsidRDefault="001A571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EE74846" w14:textId="77777777" w:rsidR="001A571A" w:rsidRPr="00465553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49CC7FF1" w14:textId="77777777" w:rsidR="001A571A" w:rsidRPr="00465553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" w:type="dxa"/>
          </w:tcPr>
          <w:p w14:paraId="45552A93" w14:textId="77777777" w:rsidR="001A571A" w:rsidRPr="00465553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72" w:type="dxa"/>
            <w:gridSpan w:val="7"/>
            <w:vAlign w:val="bottom"/>
          </w:tcPr>
          <w:p w14:paraId="6F4F2410" w14:textId="77777777" w:rsidR="001A571A" w:rsidRPr="00465553" w:rsidRDefault="001A571A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6555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65553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1A571A" w:rsidRPr="00465553" w14:paraId="64A74E71" w14:textId="77777777" w:rsidTr="00A35A38">
        <w:trPr>
          <w:trHeight w:val="20"/>
        </w:trPr>
        <w:tc>
          <w:tcPr>
            <w:tcW w:w="2970" w:type="dxa"/>
            <w:vAlign w:val="bottom"/>
          </w:tcPr>
          <w:p w14:paraId="66448B6C" w14:textId="77777777" w:rsidR="001A571A" w:rsidRPr="00465553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6EA5ADE9" w14:textId="77777777" w:rsidR="001A571A" w:rsidRPr="00465553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650DB143" w14:textId="77777777" w:rsidR="001A571A" w:rsidRPr="00465553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" w:type="dxa"/>
          </w:tcPr>
          <w:p w14:paraId="59564DA7" w14:textId="77777777" w:rsidR="001A571A" w:rsidRPr="00465553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72" w:type="dxa"/>
            <w:gridSpan w:val="7"/>
            <w:tcBorders>
              <w:bottom w:val="single" w:sz="4" w:space="0" w:color="auto"/>
            </w:tcBorders>
            <w:vAlign w:val="bottom"/>
          </w:tcPr>
          <w:p w14:paraId="5EEDD23D" w14:textId="0758B0E2" w:rsidR="001A571A" w:rsidRPr="00465553" w:rsidRDefault="005C003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1A571A" w:rsidRPr="00465553">
              <w:rPr>
                <w:rFonts w:asciiTheme="majorBidi" w:hAnsiTheme="majorBidi" w:cstheme="majorBidi"/>
                <w:sz w:val="28"/>
                <w:cs/>
              </w:rPr>
              <w:t>การเงินเฉพาะกิจการ</w:t>
            </w:r>
          </w:p>
        </w:tc>
      </w:tr>
      <w:tr w:rsidR="001A571A" w:rsidRPr="00B118B0" w14:paraId="13625570" w14:textId="77777777" w:rsidTr="00A35A38">
        <w:trPr>
          <w:trHeight w:val="20"/>
        </w:trPr>
        <w:tc>
          <w:tcPr>
            <w:tcW w:w="2970" w:type="dxa"/>
            <w:vMerge w:val="restart"/>
          </w:tcPr>
          <w:p w14:paraId="01792E8E" w14:textId="77777777" w:rsidR="001A571A" w:rsidRPr="00465553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465553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72" w:type="dxa"/>
          </w:tcPr>
          <w:p w14:paraId="20FBA779" w14:textId="77777777" w:rsidR="001A571A" w:rsidRPr="00465553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8" w:type="dxa"/>
            <w:vMerge w:val="restart"/>
            <w:vAlign w:val="bottom"/>
          </w:tcPr>
          <w:p w14:paraId="71549509" w14:textId="77777777" w:rsidR="001A571A" w:rsidRPr="00465553" w:rsidRDefault="001A571A">
            <w:pPr>
              <w:tabs>
                <w:tab w:val="left" w:pos="360"/>
                <w:tab w:val="left" w:pos="2160"/>
              </w:tabs>
              <w:ind w:left="87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อัตราดอกเบี้ย </w:t>
            </w: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ร้อยละต่อปี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68" w:type="dxa"/>
          </w:tcPr>
          <w:p w14:paraId="54E67BEF" w14:textId="77777777" w:rsidR="001A571A" w:rsidRPr="00465553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Merge w:val="restart"/>
            <w:tcBorders>
              <w:top w:val="single" w:sz="4" w:space="0" w:color="auto"/>
            </w:tcBorders>
            <w:vAlign w:val="bottom"/>
          </w:tcPr>
          <w:p w14:paraId="292D5339" w14:textId="77777777" w:rsidR="001A571A" w:rsidRPr="00465553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65553">
              <w:rPr>
                <w:rFonts w:asciiTheme="majorBidi" w:hAnsiTheme="majorBidi" w:cstheme="majorBidi"/>
                <w:sz w:val="28"/>
              </w:rPr>
              <w:t>1</w:t>
            </w:r>
            <w:r w:rsidRPr="00465553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465553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64" w:type="dxa"/>
            <w:tcBorders>
              <w:top w:val="single" w:sz="4" w:space="0" w:color="auto"/>
            </w:tcBorders>
          </w:tcPr>
          <w:p w14:paraId="4ADE6B8D" w14:textId="77777777" w:rsidR="001A571A" w:rsidRPr="00465553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0E2C1" w14:textId="77777777" w:rsidR="001A571A" w:rsidRPr="00465553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Pr="00465553">
              <w:rPr>
                <w:rFonts w:asciiTheme="majorBidi" w:hAnsiTheme="majorBidi" w:hint="cs"/>
                <w:sz w:val="28"/>
                <w:cs/>
              </w:rPr>
              <w:t>รอบ</w:t>
            </w:r>
            <w:r w:rsidRPr="00465553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102" w:type="dxa"/>
            <w:tcBorders>
              <w:top w:val="single" w:sz="4" w:space="0" w:color="auto"/>
              <w:left w:val="nil"/>
              <w:right w:val="nil"/>
            </w:tcBorders>
          </w:tcPr>
          <w:p w14:paraId="5597DA7B" w14:textId="77777777" w:rsidR="001A571A" w:rsidRPr="00465553" w:rsidRDefault="001A571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3DA58EC1" w14:textId="77777777" w:rsidR="001A571A" w:rsidRPr="00B118B0" w:rsidRDefault="001A571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465553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1A571A" w:rsidRPr="00B118B0" w14:paraId="7FAB3DE1" w14:textId="77777777" w:rsidTr="00A35A38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</w:tcPr>
          <w:p w14:paraId="3E745C90" w14:textId="77777777" w:rsidR="001A571A" w:rsidRPr="00B118B0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dxa"/>
          </w:tcPr>
          <w:p w14:paraId="110FE6F8" w14:textId="77777777" w:rsidR="001A571A" w:rsidRPr="00B118B0" w:rsidRDefault="001A571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  <w:vAlign w:val="bottom"/>
          </w:tcPr>
          <w:p w14:paraId="2A1C65BA" w14:textId="77777777" w:rsidR="001A571A" w:rsidRPr="00B118B0" w:rsidRDefault="001A571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" w:type="dxa"/>
          </w:tcPr>
          <w:p w14:paraId="1E775BCD" w14:textId="77777777" w:rsidR="001A571A" w:rsidRPr="00B118B0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Merge/>
            <w:tcBorders>
              <w:bottom w:val="single" w:sz="4" w:space="0" w:color="auto"/>
            </w:tcBorders>
            <w:vAlign w:val="bottom"/>
          </w:tcPr>
          <w:p w14:paraId="64098908" w14:textId="77777777" w:rsidR="001A571A" w:rsidRPr="00B118B0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" w:type="dxa"/>
          </w:tcPr>
          <w:p w14:paraId="5CDAF5A2" w14:textId="77777777" w:rsidR="001A571A" w:rsidRPr="00B118B0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570E401C" w14:textId="77777777" w:rsidR="001A571A" w:rsidRPr="00B118B0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58BE6077" w14:textId="77777777" w:rsidR="001A571A" w:rsidRPr="00B118B0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879D75" w14:textId="77777777" w:rsidR="001A571A" w:rsidRPr="00B118B0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5FB05E61" w14:textId="77777777" w:rsidR="001A571A" w:rsidRPr="00B118B0" w:rsidRDefault="001A571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C219704" w14:textId="77777777" w:rsidR="001A571A" w:rsidRPr="00B118B0" w:rsidRDefault="001A571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A571A" w:rsidRPr="00B118B0" w14:paraId="5A9FB301" w14:textId="77777777" w:rsidTr="00A35A38">
        <w:trPr>
          <w:trHeight w:val="180"/>
        </w:trPr>
        <w:tc>
          <w:tcPr>
            <w:tcW w:w="2970" w:type="dxa"/>
            <w:tcBorders>
              <w:top w:val="single" w:sz="4" w:space="0" w:color="auto"/>
            </w:tcBorders>
          </w:tcPr>
          <w:p w14:paraId="6771E13D" w14:textId="77777777" w:rsidR="001A571A" w:rsidRPr="00BE76CC" w:rsidRDefault="001A571A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E76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16DACEC8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33B9E87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" w:type="dxa"/>
          </w:tcPr>
          <w:p w14:paraId="013D9303" w14:textId="77777777" w:rsidR="001A571A" w:rsidRPr="00B118B0" w:rsidRDefault="001A571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23D9822" w14:textId="77777777" w:rsidR="001A571A" w:rsidRPr="00EB17AC" w:rsidRDefault="001A571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" w:type="dxa"/>
          </w:tcPr>
          <w:p w14:paraId="0002131E" w14:textId="77777777" w:rsidR="001A571A" w:rsidRPr="00B118B0" w:rsidRDefault="001A571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6AA41ECE" w14:textId="77777777" w:rsidR="001A571A" w:rsidRPr="00B118B0" w:rsidRDefault="001A571A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vAlign w:val="bottom"/>
          </w:tcPr>
          <w:p w14:paraId="353EB02C" w14:textId="77777777" w:rsidR="001A571A" w:rsidRPr="00B118B0" w:rsidRDefault="001A571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F96425" w14:textId="77777777" w:rsidR="001A571A" w:rsidRPr="00B118B0" w:rsidRDefault="001A571A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3A83C951" w14:textId="77777777" w:rsidR="001A571A" w:rsidRPr="00B118B0" w:rsidRDefault="001A571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</w:tcBorders>
            <w:vAlign w:val="bottom"/>
          </w:tcPr>
          <w:p w14:paraId="6CCEF526" w14:textId="77777777" w:rsidR="001A571A" w:rsidRPr="00B118B0" w:rsidRDefault="001A571A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A571A" w:rsidRPr="00B118B0" w14:paraId="2D7320EB" w14:textId="77777777" w:rsidTr="00A35A38">
        <w:trPr>
          <w:trHeight w:val="180"/>
        </w:trPr>
        <w:tc>
          <w:tcPr>
            <w:tcW w:w="2970" w:type="dxa"/>
          </w:tcPr>
          <w:p w14:paraId="3BA32579" w14:textId="77777777" w:rsidR="001A571A" w:rsidRPr="00B118B0" w:rsidRDefault="001A571A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ทาคูนิ เทรดดิ้ง จำกัด</w:t>
            </w:r>
          </w:p>
        </w:tc>
        <w:tc>
          <w:tcPr>
            <w:tcW w:w="72" w:type="dxa"/>
          </w:tcPr>
          <w:p w14:paraId="7CE17350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7011B487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11.80</w:t>
            </w:r>
          </w:p>
        </w:tc>
        <w:tc>
          <w:tcPr>
            <w:tcW w:w="68" w:type="dxa"/>
          </w:tcPr>
          <w:p w14:paraId="7247919B" w14:textId="77777777" w:rsidR="001A571A" w:rsidRPr="00B118B0" w:rsidRDefault="001A571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3EA9DD2C" w14:textId="77777777" w:rsidR="001A571A" w:rsidRDefault="001A571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52,548</w:t>
            </w:r>
          </w:p>
        </w:tc>
        <w:tc>
          <w:tcPr>
            <w:tcW w:w="64" w:type="dxa"/>
            <w:vAlign w:val="bottom"/>
          </w:tcPr>
          <w:p w14:paraId="1596B030" w14:textId="77777777" w:rsidR="001A571A" w:rsidRPr="00B118B0" w:rsidRDefault="001A571A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50F1D4B0" w14:textId="77777777" w:rsidR="001A571A" w:rsidRDefault="001A571A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68794711" w14:textId="77777777" w:rsidR="001A571A" w:rsidRPr="00B118B0" w:rsidRDefault="001A571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FA83CEF" w14:textId="77777777" w:rsidR="001A571A" w:rsidRDefault="001A571A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44364390" w14:textId="77777777" w:rsidR="001A571A" w:rsidRPr="00B118B0" w:rsidRDefault="001A571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0" w:type="dxa"/>
            <w:tcBorders>
              <w:left w:val="nil"/>
            </w:tcBorders>
            <w:vAlign w:val="bottom"/>
          </w:tcPr>
          <w:p w14:paraId="70CAC1A1" w14:textId="77777777" w:rsidR="001A571A" w:rsidRDefault="001A571A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EA18DC">
              <w:rPr>
                <w:rFonts w:asciiTheme="majorBidi" w:hAnsiTheme="majorBidi" w:cstheme="majorBidi" w:hint="eastAsia"/>
                <w:sz w:val="28"/>
              </w:rPr>
              <w:t>52,548</w:t>
            </w:r>
          </w:p>
        </w:tc>
      </w:tr>
      <w:tr w:rsidR="001A571A" w:rsidRPr="00B118B0" w14:paraId="5D2C3B65" w14:textId="77777777" w:rsidTr="00A35A38">
        <w:trPr>
          <w:trHeight w:val="20"/>
        </w:trPr>
        <w:tc>
          <w:tcPr>
            <w:tcW w:w="2970" w:type="dxa"/>
          </w:tcPr>
          <w:p w14:paraId="34C2B2B6" w14:textId="77777777" w:rsidR="001A571A" w:rsidRDefault="001A571A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ราชพฤกษ์วิศวกรรม จำกัด</w:t>
            </w:r>
          </w:p>
        </w:tc>
        <w:tc>
          <w:tcPr>
            <w:tcW w:w="72" w:type="dxa"/>
          </w:tcPr>
          <w:p w14:paraId="2C4EB3B4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6250D415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11.80</w:t>
            </w:r>
          </w:p>
        </w:tc>
        <w:tc>
          <w:tcPr>
            <w:tcW w:w="68" w:type="dxa"/>
          </w:tcPr>
          <w:p w14:paraId="51E525B6" w14:textId="77777777" w:rsidR="001A571A" w:rsidRPr="00B118B0" w:rsidRDefault="001A571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5EE48929" w14:textId="77777777" w:rsidR="001A571A" w:rsidRDefault="001A571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7,000</w:t>
            </w:r>
          </w:p>
        </w:tc>
        <w:tc>
          <w:tcPr>
            <w:tcW w:w="64" w:type="dxa"/>
            <w:vAlign w:val="bottom"/>
          </w:tcPr>
          <w:p w14:paraId="006EE621" w14:textId="77777777" w:rsidR="001A571A" w:rsidRPr="00B118B0" w:rsidRDefault="001A571A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397F399C" w14:textId="77777777" w:rsidR="001A571A" w:rsidRPr="00B118B0" w:rsidRDefault="001A571A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60D1E34C" w14:textId="77777777" w:rsidR="001A571A" w:rsidRPr="00B118B0" w:rsidRDefault="001A571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F09C6CE" w14:textId="6F2F6F6E" w:rsidR="001A571A" w:rsidRPr="00B118B0" w:rsidRDefault="000F34F4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1435E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(7,000)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651CB1C3" w14:textId="77777777" w:rsidR="001A571A" w:rsidRPr="00B118B0" w:rsidRDefault="001A571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0" w:type="dxa"/>
            <w:tcBorders>
              <w:left w:val="nil"/>
            </w:tcBorders>
            <w:vAlign w:val="bottom"/>
          </w:tcPr>
          <w:p w14:paraId="18DC7975" w14:textId="5D94530A" w:rsidR="001A571A" w:rsidRPr="00B118B0" w:rsidRDefault="00437D9B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A571A" w:rsidRPr="00B118B0" w14:paraId="7565E74B" w14:textId="77777777" w:rsidTr="00A35A38">
        <w:trPr>
          <w:trHeight w:val="20"/>
        </w:trPr>
        <w:tc>
          <w:tcPr>
            <w:tcW w:w="2970" w:type="dxa"/>
          </w:tcPr>
          <w:p w14:paraId="04EF6CE2" w14:textId="77777777" w:rsidR="001A571A" w:rsidRPr="00B118B0" w:rsidRDefault="001A571A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Pr="005A48CE">
              <w:rPr>
                <w:rFonts w:ascii="Angsana New" w:hAnsi="Angsana New"/>
                <w:sz w:val="28"/>
                <w:cs/>
              </w:rPr>
              <w:t>ทีทีเอส คอนเนคท์ จำกัด</w:t>
            </w:r>
          </w:p>
        </w:tc>
        <w:tc>
          <w:tcPr>
            <w:tcW w:w="72" w:type="dxa"/>
          </w:tcPr>
          <w:p w14:paraId="7030CFBF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1B9ED4B1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11.80</w:t>
            </w:r>
          </w:p>
        </w:tc>
        <w:tc>
          <w:tcPr>
            <w:tcW w:w="68" w:type="dxa"/>
          </w:tcPr>
          <w:p w14:paraId="375238FB" w14:textId="77777777" w:rsidR="001A571A" w:rsidRPr="00B118B0" w:rsidRDefault="001A571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6860D53D" w14:textId="77777777" w:rsidR="001A571A" w:rsidRPr="00B118B0" w:rsidRDefault="001A571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4,000</w:t>
            </w:r>
          </w:p>
        </w:tc>
        <w:tc>
          <w:tcPr>
            <w:tcW w:w="64" w:type="dxa"/>
            <w:vAlign w:val="bottom"/>
          </w:tcPr>
          <w:p w14:paraId="65E1801E" w14:textId="77777777" w:rsidR="001A571A" w:rsidRPr="00B118B0" w:rsidRDefault="001A571A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16FCDB83" w14:textId="77777777" w:rsidR="001A571A" w:rsidRPr="00B118B0" w:rsidRDefault="001A571A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7D7DF78B" w14:textId="77777777" w:rsidR="001A571A" w:rsidRPr="00B118B0" w:rsidRDefault="001A571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8E9039" w14:textId="72CD84C4" w:rsidR="001A571A" w:rsidRPr="00B118B0" w:rsidRDefault="000F34F4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4C3FB6F1" w14:textId="77777777" w:rsidR="001A571A" w:rsidRPr="00B118B0" w:rsidRDefault="001A571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0" w:type="dxa"/>
            <w:tcBorders>
              <w:left w:val="nil"/>
            </w:tcBorders>
            <w:vAlign w:val="bottom"/>
          </w:tcPr>
          <w:p w14:paraId="435A2C65" w14:textId="2D94F079" w:rsidR="001A571A" w:rsidRPr="00B118B0" w:rsidRDefault="000F34F4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4,000</w:t>
            </w:r>
          </w:p>
        </w:tc>
      </w:tr>
      <w:tr w:rsidR="001A571A" w:rsidRPr="00B118B0" w14:paraId="0B26DB90" w14:textId="77777777" w:rsidTr="00A35A38">
        <w:trPr>
          <w:trHeight w:val="20"/>
        </w:trPr>
        <w:tc>
          <w:tcPr>
            <w:tcW w:w="2970" w:type="dxa"/>
          </w:tcPr>
          <w:p w14:paraId="616728D2" w14:textId="77777777" w:rsidR="001A571A" w:rsidRPr="00BE76CC" w:rsidRDefault="001A571A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E76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บริษัทร่วม</w:t>
            </w:r>
          </w:p>
        </w:tc>
        <w:tc>
          <w:tcPr>
            <w:tcW w:w="72" w:type="dxa"/>
          </w:tcPr>
          <w:p w14:paraId="4D95F4CD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0CDD47A0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" w:type="dxa"/>
          </w:tcPr>
          <w:p w14:paraId="20116EDD" w14:textId="77777777" w:rsidR="001A571A" w:rsidRPr="00B118B0" w:rsidRDefault="001A571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57D6CE6E" w14:textId="77777777" w:rsidR="001A571A" w:rsidRDefault="001A571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" w:type="dxa"/>
            <w:vAlign w:val="bottom"/>
          </w:tcPr>
          <w:p w14:paraId="66BA2A00" w14:textId="77777777" w:rsidR="001A571A" w:rsidRPr="00B118B0" w:rsidRDefault="001A571A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0EEA2C40" w14:textId="77777777" w:rsidR="001A571A" w:rsidRDefault="001A571A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  <w:vAlign w:val="bottom"/>
          </w:tcPr>
          <w:p w14:paraId="48B05C74" w14:textId="77777777" w:rsidR="001A571A" w:rsidRPr="00B118B0" w:rsidRDefault="001A571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D7B9BD" w14:textId="77777777" w:rsidR="001A571A" w:rsidRDefault="001A571A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5EFD5B34" w14:textId="77777777" w:rsidR="001A571A" w:rsidRPr="00B118B0" w:rsidRDefault="001A571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0" w:type="dxa"/>
            <w:tcBorders>
              <w:left w:val="nil"/>
            </w:tcBorders>
            <w:vAlign w:val="bottom"/>
          </w:tcPr>
          <w:p w14:paraId="38A0C809" w14:textId="77777777" w:rsidR="001A571A" w:rsidRDefault="001A571A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A571A" w:rsidRPr="00B118B0" w14:paraId="1ACC4609" w14:textId="77777777" w:rsidTr="00A35A38">
        <w:trPr>
          <w:trHeight w:val="20"/>
        </w:trPr>
        <w:tc>
          <w:tcPr>
            <w:tcW w:w="2970" w:type="dxa"/>
          </w:tcPr>
          <w:p w14:paraId="6CC1D211" w14:textId="77777777" w:rsidR="001A571A" w:rsidRDefault="001A571A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ฟู้ด ออเดอรี่ จำกัด</w:t>
            </w:r>
          </w:p>
        </w:tc>
        <w:tc>
          <w:tcPr>
            <w:tcW w:w="72" w:type="dxa"/>
          </w:tcPr>
          <w:p w14:paraId="62A4BD33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64FB4470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15.00</w:t>
            </w:r>
          </w:p>
        </w:tc>
        <w:tc>
          <w:tcPr>
            <w:tcW w:w="68" w:type="dxa"/>
          </w:tcPr>
          <w:p w14:paraId="167D60A5" w14:textId="77777777" w:rsidR="001A571A" w:rsidRPr="00B118B0" w:rsidRDefault="001A571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62F15941" w14:textId="77777777" w:rsidR="001A571A" w:rsidRDefault="001A571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45,000</w:t>
            </w:r>
          </w:p>
        </w:tc>
        <w:tc>
          <w:tcPr>
            <w:tcW w:w="64" w:type="dxa"/>
            <w:vAlign w:val="bottom"/>
          </w:tcPr>
          <w:p w14:paraId="5FF9FF1C" w14:textId="77777777" w:rsidR="001A571A" w:rsidRPr="00B118B0" w:rsidRDefault="001A571A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14BCAF9D" w14:textId="77777777" w:rsidR="001A571A" w:rsidRPr="00B118B0" w:rsidRDefault="001A571A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25A9D6BB" w14:textId="77777777" w:rsidR="001A571A" w:rsidRPr="00B118B0" w:rsidRDefault="001A571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9F7C5A" w14:textId="77777777" w:rsidR="001A571A" w:rsidRPr="00B118B0" w:rsidRDefault="001A571A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24728048" w14:textId="77777777" w:rsidR="001A571A" w:rsidRPr="00B118B0" w:rsidRDefault="001A571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0" w:type="dxa"/>
            <w:tcBorders>
              <w:left w:val="nil"/>
            </w:tcBorders>
            <w:vAlign w:val="bottom"/>
          </w:tcPr>
          <w:p w14:paraId="57B02019" w14:textId="77777777" w:rsidR="001A571A" w:rsidRPr="00B118B0" w:rsidRDefault="001A571A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01435E">
              <w:rPr>
                <w:rFonts w:asciiTheme="majorBidi" w:hAnsiTheme="majorBidi" w:cstheme="majorBidi" w:hint="eastAsia"/>
                <w:sz w:val="28"/>
              </w:rPr>
              <w:t>45,000</w:t>
            </w:r>
          </w:p>
        </w:tc>
      </w:tr>
      <w:tr w:rsidR="001A571A" w:rsidRPr="00B118B0" w14:paraId="1B03889B" w14:textId="77777777" w:rsidTr="00A35A38">
        <w:trPr>
          <w:trHeight w:val="20"/>
        </w:trPr>
        <w:tc>
          <w:tcPr>
            <w:tcW w:w="2970" w:type="dxa"/>
          </w:tcPr>
          <w:p w14:paraId="29A790C7" w14:textId="77777777" w:rsidR="001A571A" w:rsidRPr="00B118B0" w:rsidRDefault="001A571A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รวม</w:t>
            </w:r>
          </w:p>
        </w:tc>
        <w:tc>
          <w:tcPr>
            <w:tcW w:w="72" w:type="dxa"/>
          </w:tcPr>
          <w:p w14:paraId="1C69DD0A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24518BB2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" w:type="dxa"/>
            <w:vAlign w:val="bottom"/>
          </w:tcPr>
          <w:p w14:paraId="6768F4F1" w14:textId="77777777" w:rsidR="001A571A" w:rsidRPr="00B118B0" w:rsidRDefault="001A571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4089B41E" w14:textId="77777777" w:rsidR="001A571A" w:rsidRPr="004517A7" w:rsidRDefault="001A571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108,548</w:t>
            </w:r>
          </w:p>
        </w:tc>
        <w:tc>
          <w:tcPr>
            <w:tcW w:w="64" w:type="dxa"/>
            <w:vAlign w:val="bottom"/>
          </w:tcPr>
          <w:p w14:paraId="7DCFB252" w14:textId="77777777" w:rsidR="001A571A" w:rsidRPr="00B118B0" w:rsidRDefault="001A571A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23F8E24F" w14:textId="77777777" w:rsidR="001A571A" w:rsidRPr="00B118B0" w:rsidRDefault="001A571A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1E0EC78B" w14:textId="77777777" w:rsidR="001A571A" w:rsidRPr="00B118B0" w:rsidRDefault="001A571A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09E6FA" w14:textId="77777777" w:rsidR="001A571A" w:rsidRPr="00B118B0" w:rsidRDefault="001A571A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01435E">
              <w:rPr>
                <w:rFonts w:asciiTheme="majorBidi" w:hAnsiTheme="majorBidi" w:cstheme="majorBidi" w:hint="eastAsia"/>
                <w:sz w:val="28"/>
              </w:rPr>
              <w:t>(7,000)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6EEEE999" w14:textId="77777777" w:rsidR="001A571A" w:rsidRPr="00B118B0" w:rsidRDefault="001A571A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</w:tcBorders>
            <w:vAlign w:val="bottom"/>
          </w:tcPr>
          <w:p w14:paraId="5E84782F" w14:textId="77777777" w:rsidR="001A571A" w:rsidRPr="00B118B0" w:rsidRDefault="001A571A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00D80">
              <w:rPr>
                <w:rFonts w:asciiTheme="majorBidi" w:hAnsiTheme="majorBidi" w:cstheme="majorBidi" w:hint="eastAsia"/>
                <w:sz w:val="28"/>
              </w:rPr>
              <w:t>101,548</w:t>
            </w:r>
          </w:p>
        </w:tc>
      </w:tr>
      <w:tr w:rsidR="001A571A" w:rsidRPr="00B118B0" w14:paraId="59AE9197" w14:textId="77777777" w:rsidTr="00A35A38">
        <w:trPr>
          <w:trHeight w:val="489"/>
        </w:trPr>
        <w:tc>
          <w:tcPr>
            <w:tcW w:w="2970" w:type="dxa"/>
          </w:tcPr>
          <w:p w14:paraId="719C5A81" w14:textId="77777777" w:rsidR="001A571A" w:rsidRPr="00C64A09" w:rsidRDefault="001A571A">
            <w:pPr>
              <w:spacing w:line="34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8B3C5D">
              <w:rPr>
                <w:rFonts w:asciiTheme="majorBidi" w:hAnsiTheme="majorBidi" w:hint="cs"/>
                <w:sz w:val="28"/>
                <w:u w:val="single"/>
                <w:cs/>
              </w:rPr>
              <w:t>หัก</w:t>
            </w:r>
            <w:r w:rsidRPr="00C64A09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C64A09">
              <w:rPr>
                <w:rFonts w:asciiTheme="majorBidi" w:hAnsiTheme="majorBidi" w:cstheme="majorBidi"/>
                <w:sz w:val="28"/>
                <w:cs/>
              </w:rPr>
              <w:t>ค่าเผื่อผลขาดทุน</w:t>
            </w:r>
          </w:p>
          <w:p w14:paraId="1648E98C" w14:textId="77777777" w:rsidR="001A571A" w:rsidRPr="00642733" w:rsidRDefault="001A571A">
            <w:pPr>
              <w:tabs>
                <w:tab w:val="left" w:pos="360"/>
                <w:tab w:val="left" w:pos="2160"/>
              </w:tabs>
              <w:ind w:left="357"/>
              <w:contextualSpacing/>
              <w:rPr>
                <w:rFonts w:asciiTheme="majorBidi" w:hAnsiTheme="majorBidi"/>
                <w:sz w:val="28"/>
                <w:cs/>
              </w:rPr>
            </w:pPr>
            <w:r w:rsidRPr="00C64A09">
              <w:rPr>
                <w:rFonts w:asciiTheme="majorBidi" w:hAnsiTheme="majorBidi" w:cstheme="majorBidi"/>
                <w:sz w:val="28"/>
                <w:cs/>
              </w:rPr>
              <w:t>ด้านเครดิตที่</w:t>
            </w:r>
            <w:r w:rsidRPr="00C64A09">
              <w:rPr>
                <w:rFonts w:asciiTheme="majorBidi" w:hAnsiTheme="majorBidi" w:cstheme="majorBidi" w:hint="cs"/>
                <w:sz w:val="28"/>
                <w:cs/>
              </w:rPr>
              <w:t>คาดว่าจะเกิดขึ้น</w:t>
            </w:r>
          </w:p>
        </w:tc>
        <w:tc>
          <w:tcPr>
            <w:tcW w:w="72" w:type="dxa"/>
          </w:tcPr>
          <w:p w14:paraId="06345BE1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21B58D2C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" w:type="dxa"/>
            <w:vAlign w:val="bottom"/>
          </w:tcPr>
          <w:p w14:paraId="4CF5A0EF" w14:textId="77777777" w:rsidR="001A571A" w:rsidRPr="00B118B0" w:rsidRDefault="001A571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062BC366" w14:textId="77777777" w:rsidR="001A571A" w:rsidRPr="00DF1ECB" w:rsidRDefault="001A571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DF1ECB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45,695</w:t>
            </w:r>
            <w:r w:rsidRPr="00DF1EC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64" w:type="dxa"/>
            <w:vAlign w:val="bottom"/>
          </w:tcPr>
          <w:p w14:paraId="57F3D9F9" w14:textId="77777777" w:rsidR="001A571A" w:rsidRPr="00B118B0" w:rsidRDefault="001A571A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40FE0EF5" w14:textId="77777777" w:rsidR="001A571A" w:rsidRPr="00534CC5" w:rsidRDefault="001A571A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34CC5">
              <w:rPr>
                <w:rFonts w:asciiTheme="majorBidi" w:eastAsia="Times New Roman" w:hAnsiTheme="majorBidi" w:cstheme="majorBidi"/>
                <w:sz w:val="28"/>
              </w:rPr>
              <w:t>(1)</w:t>
            </w:r>
          </w:p>
        </w:tc>
        <w:tc>
          <w:tcPr>
            <w:tcW w:w="108" w:type="dxa"/>
            <w:vAlign w:val="bottom"/>
          </w:tcPr>
          <w:p w14:paraId="6D909D40" w14:textId="77777777" w:rsidR="001A571A" w:rsidRPr="00534CC5" w:rsidRDefault="001A571A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ED8EB1" w14:textId="77777777" w:rsidR="001A571A" w:rsidRPr="00534CC5" w:rsidRDefault="001A571A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34CC5">
              <w:rPr>
                <w:rFonts w:asciiTheme="majorBidi" w:hAnsiTheme="majorBidi" w:cstheme="majorBidi"/>
                <w:sz w:val="28"/>
              </w:rPr>
              <w:t>148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3788129D" w14:textId="77777777" w:rsidR="001A571A" w:rsidRPr="00B118B0" w:rsidRDefault="001A571A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</w:tcBorders>
            <w:vAlign w:val="bottom"/>
          </w:tcPr>
          <w:p w14:paraId="7A3EE39A" w14:textId="77777777" w:rsidR="001A571A" w:rsidRPr="00B118B0" w:rsidRDefault="001A571A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00D80">
              <w:rPr>
                <w:rFonts w:asciiTheme="majorBidi" w:hAnsiTheme="majorBidi" w:cstheme="majorBidi" w:hint="eastAsia"/>
                <w:sz w:val="28"/>
              </w:rPr>
              <w:t>(45,548)</w:t>
            </w:r>
          </w:p>
        </w:tc>
      </w:tr>
      <w:tr w:rsidR="001A571A" w:rsidRPr="00B118B0" w14:paraId="2C210BEC" w14:textId="77777777" w:rsidTr="00A35A38">
        <w:trPr>
          <w:trHeight w:val="287"/>
        </w:trPr>
        <w:tc>
          <w:tcPr>
            <w:tcW w:w="2970" w:type="dxa"/>
          </w:tcPr>
          <w:p w14:paraId="1914376F" w14:textId="77777777" w:rsidR="001A571A" w:rsidRPr="004C1893" w:rsidRDefault="001A571A">
            <w:pPr>
              <w:spacing w:line="340" w:lineRule="exact"/>
              <w:ind w:left="321" w:right="-57" w:hanging="321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72" w:type="dxa"/>
          </w:tcPr>
          <w:p w14:paraId="379F4E2E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7586FEAB" w14:textId="77777777" w:rsidR="001A571A" w:rsidRPr="00B118B0" w:rsidRDefault="001A571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" w:type="dxa"/>
            <w:vAlign w:val="bottom"/>
          </w:tcPr>
          <w:p w14:paraId="56E4DCA8" w14:textId="77777777" w:rsidR="001A571A" w:rsidRPr="00B118B0" w:rsidRDefault="001A571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200A9" w14:textId="77777777" w:rsidR="001A571A" w:rsidRPr="00DF1ECB" w:rsidRDefault="001A571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62,853</w:t>
            </w:r>
          </w:p>
        </w:tc>
        <w:tc>
          <w:tcPr>
            <w:tcW w:w="64" w:type="dxa"/>
            <w:vAlign w:val="bottom"/>
          </w:tcPr>
          <w:p w14:paraId="73100EE3" w14:textId="77777777" w:rsidR="001A571A" w:rsidRPr="00B118B0" w:rsidRDefault="001A571A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4A17FCD8" w14:textId="77777777" w:rsidR="001A571A" w:rsidRPr="00B118B0" w:rsidRDefault="001A571A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" w:type="dxa"/>
            <w:vAlign w:val="bottom"/>
          </w:tcPr>
          <w:p w14:paraId="154BD758" w14:textId="77777777" w:rsidR="001A571A" w:rsidRPr="00B118B0" w:rsidRDefault="001A571A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90FB86" w14:textId="77777777" w:rsidR="001A571A" w:rsidRPr="00B118B0" w:rsidRDefault="001A571A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6A0E1221" w14:textId="77777777" w:rsidR="001A571A" w:rsidRPr="00B118B0" w:rsidRDefault="001A571A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8DA5CA6" w14:textId="77777777" w:rsidR="001A571A" w:rsidRPr="00655CAC" w:rsidRDefault="001A571A">
            <w:pPr>
              <w:ind w:right="76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00D80">
              <w:rPr>
                <w:rFonts w:asciiTheme="majorBidi" w:hAnsiTheme="majorBidi" w:cstheme="majorBidi" w:hint="eastAsia"/>
                <w:b/>
                <w:bCs/>
                <w:sz w:val="28"/>
              </w:rPr>
              <w:t>56,000</w:t>
            </w:r>
          </w:p>
        </w:tc>
      </w:tr>
    </w:tbl>
    <w:p w14:paraId="068EF886" w14:textId="77777777" w:rsidR="001A571A" w:rsidRDefault="001A571A" w:rsidP="00913956">
      <w:pPr>
        <w:spacing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tbl>
      <w:tblPr>
        <w:tblW w:w="9355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260"/>
        <w:gridCol w:w="91"/>
        <w:gridCol w:w="1169"/>
        <w:gridCol w:w="93"/>
        <w:gridCol w:w="1153"/>
        <w:gridCol w:w="135"/>
        <w:gridCol w:w="1135"/>
        <w:gridCol w:w="94"/>
        <w:gridCol w:w="1165"/>
      </w:tblGrid>
      <w:tr w:rsidR="00005E6C" w:rsidRPr="00B118B0" w14:paraId="350E1302" w14:textId="77777777" w:rsidTr="00F2570E">
        <w:trPr>
          <w:trHeight w:val="80"/>
          <w:tblHeader/>
        </w:trPr>
        <w:tc>
          <w:tcPr>
            <w:tcW w:w="2970" w:type="dxa"/>
            <w:vAlign w:val="bottom"/>
          </w:tcPr>
          <w:p w14:paraId="18356843" w14:textId="77777777" w:rsidR="00005E6C" w:rsidRPr="00B118B0" w:rsidRDefault="00005E6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ED8524" w14:textId="77777777" w:rsidR="00005E6C" w:rsidRPr="00B118B0" w:rsidRDefault="00005E6C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A1995C3" w14:textId="77777777" w:rsidR="00005E6C" w:rsidRPr="00B118B0" w:rsidRDefault="00005E6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" w:type="dxa"/>
            <w:vAlign w:val="bottom"/>
          </w:tcPr>
          <w:p w14:paraId="229331F5" w14:textId="77777777" w:rsidR="00005E6C" w:rsidRPr="00B118B0" w:rsidRDefault="00005E6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44" w:type="dxa"/>
            <w:gridSpan w:val="7"/>
            <w:tcBorders>
              <w:bottom w:val="nil"/>
            </w:tcBorders>
            <w:vAlign w:val="bottom"/>
          </w:tcPr>
          <w:p w14:paraId="03F04EDC" w14:textId="77777777" w:rsidR="00005E6C" w:rsidRPr="00B118B0" w:rsidRDefault="00005E6C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005E6C" w:rsidRPr="00B118B0" w14:paraId="395E6F81" w14:textId="77777777" w:rsidTr="00F2570E">
        <w:trPr>
          <w:trHeight w:val="80"/>
          <w:tblHeader/>
        </w:trPr>
        <w:tc>
          <w:tcPr>
            <w:tcW w:w="2970" w:type="dxa"/>
            <w:vAlign w:val="bottom"/>
          </w:tcPr>
          <w:p w14:paraId="77FBF955" w14:textId="77777777" w:rsidR="00005E6C" w:rsidRPr="00B118B0" w:rsidRDefault="00005E6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8992845" w14:textId="77777777" w:rsidR="00005E6C" w:rsidRPr="00B118B0" w:rsidRDefault="00005E6C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6AA923E" w14:textId="77777777" w:rsidR="00005E6C" w:rsidRPr="00B118B0" w:rsidRDefault="00005E6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" w:type="dxa"/>
            <w:vAlign w:val="bottom"/>
          </w:tcPr>
          <w:p w14:paraId="18B930B0" w14:textId="77777777" w:rsidR="00005E6C" w:rsidRPr="00B118B0" w:rsidRDefault="00005E6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4" w:space="0" w:color="auto"/>
            </w:tcBorders>
            <w:vAlign w:val="bottom"/>
          </w:tcPr>
          <w:p w14:paraId="138D9373" w14:textId="0A3C51AD" w:rsidR="00005E6C" w:rsidRPr="00B118B0" w:rsidRDefault="005C003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005E6C" w:rsidRPr="00B118B0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</w:p>
        </w:tc>
      </w:tr>
      <w:tr w:rsidR="00005E6C" w:rsidRPr="00465553" w14:paraId="34B82543" w14:textId="77777777" w:rsidTr="00F2570E">
        <w:trPr>
          <w:trHeight w:val="375"/>
          <w:tblHeader/>
        </w:trPr>
        <w:tc>
          <w:tcPr>
            <w:tcW w:w="2970" w:type="dxa"/>
            <w:vMerge w:val="restart"/>
            <w:vAlign w:val="bottom"/>
          </w:tcPr>
          <w:p w14:paraId="76E881B3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65553">
              <w:rPr>
                <w:rFonts w:asciiTheme="majorBidi" w:hAnsiTheme="majorBidi" w:cstheme="majorBidi"/>
                <w:sz w:val="28"/>
                <w:cs/>
              </w:rPr>
              <w:t>เงินให้กู้ยืมระยะ</w:t>
            </w:r>
            <w:r w:rsidRPr="00465553">
              <w:rPr>
                <w:rFonts w:asciiTheme="majorBidi" w:hAnsiTheme="majorBidi" w:cstheme="majorBidi" w:hint="cs"/>
                <w:sz w:val="28"/>
                <w:cs/>
              </w:rPr>
              <w:t>ยาว</w:t>
            </w:r>
            <w:r w:rsidRPr="00465553">
              <w:rPr>
                <w:rFonts w:asciiTheme="majorBidi" w:hAnsiTheme="majorBidi" w:cstheme="majorBidi"/>
                <w:sz w:val="28"/>
                <w:cs/>
              </w:rPr>
              <w:t>แก่</w:t>
            </w:r>
            <w:r w:rsidRPr="00465553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50C4A810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2370475B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อัตราดอกเบี้ย </w:t>
            </w: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ร้อยละต่อปี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vAlign w:val="bottom"/>
          </w:tcPr>
          <w:p w14:paraId="256E23DC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69" w:type="dxa"/>
            <w:vMerge w:val="restart"/>
            <w:vAlign w:val="bottom"/>
          </w:tcPr>
          <w:p w14:paraId="0D627270" w14:textId="61B8A076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465553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46555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  <w:r w:rsidR="00A35A38"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Pr="00465553">
              <w:rPr>
                <w:rFonts w:asciiTheme="majorBidi" w:hAnsiTheme="majorBidi" w:cstheme="majorBidi"/>
                <w:spacing w:val="-6"/>
                <w:sz w:val="28"/>
              </w:rPr>
              <w:t>2568</w:t>
            </w:r>
          </w:p>
        </w:tc>
        <w:tc>
          <w:tcPr>
            <w:tcW w:w="93" w:type="dxa"/>
          </w:tcPr>
          <w:p w14:paraId="14CCD90E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3" w:type="dxa"/>
            <w:gridSpan w:val="3"/>
            <w:tcBorders>
              <w:bottom w:val="single" w:sz="4" w:space="0" w:color="auto"/>
            </w:tcBorders>
            <w:vAlign w:val="bottom"/>
          </w:tcPr>
          <w:p w14:paraId="11AFA191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hint="cs"/>
                <w:sz w:val="28"/>
                <w:cs/>
              </w:rPr>
              <w:t>ในระหว่างรอบ</w:t>
            </w:r>
            <w:r w:rsidRPr="00465553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94" w:type="dxa"/>
            <w:vAlign w:val="bottom"/>
          </w:tcPr>
          <w:p w14:paraId="19D5E2FD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63" w:type="dxa"/>
            <w:vMerge w:val="restart"/>
            <w:vAlign w:val="bottom"/>
          </w:tcPr>
          <w:p w14:paraId="4E83E369" w14:textId="1BED4F3F" w:rsidR="00005E6C" w:rsidRPr="00465553" w:rsidRDefault="00BE5A7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="00005E6C" w:rsidRPr="00465553">
              <w:rPr>
                <w:rFonts w:asciiTheme="majorBidi" w:hAnsiTheme="majorBidi" w:cstheme="majorBidi"/>
                <w:spacing w:val="-6"/>
                <w:sz w:val="28"/>
              </w:rPr>
              <w:t>2568</w:t>
            </w:r>
          </w:p>
        </w:tc>
      </w:tr>
      <w:tr w:rsidR="00005E6C" w:rsidRPr="00465553" w14:paraId="4509892D" w14:textId="77777777" w:rsidTr="00F2570E">
        <w:trPr>
          <w:trHeight w:val="375"/>
          <w:tblHeader/>
        </w:trPr>
        <w:tc>
          <w:tcPr>
            <w:tcW w:w="2970" w:type="dxa"/>
            <w:vMerge/>
            <w:tcBorders>
              <w:bottom w:val="single" w:sz="4" w:space="0" w:color="auto"/>
            </w:tcBorders>
            <w:vAlign w:val="bottom"/>
          </w:tcPr>
          <w:p w14:paraId="177A4752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90ECF4F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5833DE38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" w:type="dxa"/>
            <w:vAlign w:val="bottom"/>
          </w:tcPr>
          <w:p w14:paraId="58E0DFFC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69" w:type="dxa"/>
            <w:vMerge/>
            <w:tcBorders>
              <w:bottom w:val="single" w:sz="4" w:space="0" w:color="auto"/>
            </w:tcBorders>
            <w:vAlign w:val="bottom"/>
          </w:tcPr>
          <w:p w14:paraId="45FDB7FD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3" w:type="dxa"/>
            <w:tcBorders>
              <w:bottom w:val="nil"/>
            </w:tcBorders>
          </w:tcPr>
          <w:p w14:paraId="31883EE6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52E1DD2A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35" w:type="dxa"/>
            <w:vAlign w:val="bottom"/>
          </w:tcPr>
          <w:p w14:paraId="3DEE6568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DB515C1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4" w:type="dxa"/>
            <w:vAlign w:val="bottom"/>
          </w:tcPr>
          <w:p w14:paraId="27107830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63" w:type="dxa"/>
            <w:vMerge/>
            <w:tcBorders>
              <w:bottom w:val="single" w:sz="4" w:space="0" w:color="auto"/>
            </w:tcBorders>
            <w:vAlign w:val="bottom"/>
          </w:tcPr>
          <w:p w14:paraId="3DDF92A5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005E6C" w:rsidRPr="00465553" w14:paraId="50AC2CA3" w14:textId="77777777" w:rsidTr="00F2570E">
        <w:trPr>
          <w:trHeight w:val="20"/>
          <w:tblHeader/>
        </w:trPr>
        <w:tc>
          <w:tcPr>
            <w:tcW w:w="2970" w:type="dxa"/>
          </w:tcPr>
          <w:p w14:paraId="19E056E5" w14:textId="77777777" w:rsidR="00005E6C" w:rsidRPr="00A713E8" w:rsidRDefault="00005E6C">
            <w:pPr>
              <w:tabs>
                <w:tab w:val="left" w:pos="21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A713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4E7256F9" w14:textId="77777777" w:rsidR="00005E6C" w:rsidRPr="00465553" w:rsidRDefault="00005E6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7F68C0" w14:textId="77777777" w:rsidR="00005E6C" w:rsidRPr="00465553" w:rsidRDefault="00005E6C">
            <w:pPr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" w:type="dxa"/>
            <w:vAlign w:val="bottom"/>
          </w:tcPr>
          <w:p w14:paraId="19E23C82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vAlign w:val="bottom"/>
          </w:tcPr>
          <w:p w14:paraId="173807E4" w14:textId="77777777" w:rsidR="00005E6C" w:rsidRPr="00465553" w:rsidRDefault="00005E6C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14:paraId="5B93864D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459414F5" w14:textId="77777777" w:rsidR="00005E6C" w:rsidRPr="00465553" w:rsidRDefault="00005E6C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vAlign w:val="bottom"/>
          </w:tcPr>
          <w:p w14:paraId="5CF4E4CD" w14:textId="77777777" w:rsidR="00005E6C" w:rsidRPr="00465553" w:rsidRDefault="00005E6C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vAlign w:val="bottom"/>
          </w:tcPr>
          <w:p w14:paraId="39FA7898" w14:textId="77777777" w:rsidR="00005E6C" w:rsidRPr="00465553" w:rsidRDefault="00005E6C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" w:type="dxa"/>
            <w:tcBorders>
              <w:top w:val="nil"/>
              <w:bottom w:val="nil"/>
            </w:tcBorders>
            <w:vAlign w:val="bottom"/>
          </w:tcPr>
          <w:p w14:paraId="58F13D2D" w14:textId="77777777" w:rsidR="00005E6C" w:rsidRPr="00465553" w:rsidRDefault="00005E6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bottom"/>
          </w:tcPr>
          <w:p w14:paraId="39C4DF02" w14:textId="77777777" w:rsidR="00005E6C" w:rsidRPr="00465553" w:rsidRDefault="00005E6C">
            <w:pPr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05E6C" w:rsidRPr="00465553" w14:paraId="7468D94E" w14:textId="77777777" w:rsidTr="00F2570E">
        <w:trPr>
          <w:trHeight w:val="20"/>
        </w:trPr>
        <w:tc>
          <w:tcPr>
            <w:tcW w:w="2970" w:type="dxa"/>
          </w:tcPr>
          <w:p w14:paraId="78394C0B" w14:textId="11B127A2" w:rsidR="00005E6C" w:rsidRDefault="00381421">
            <w:pPr>
              <w:tabs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Yi Hao</w:t>
            </w:r>
            <w:r w:rsidR="00005E6C">
              <w:rPr>
                <w:rFonts w:asciiTheme="majorBidi" w:hAnsiTheme="majorBidi" w:cstheme="majorBidi"/>
                <w:sz w:val="28"/>
              </w:rPr>
              <w:t xml:space="preserve"> Motor Co.,</w:t>
            </w:r>
            <w:r w:rsidR="00005E6C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005E6C">
              <w:rPr>
                <w:rFonts w:asciiTheme="majorBidi" w:hAnsiTheme="majorBidi" w:cstheme="majorBidi"/>
                <w:sz w:val="28"/>
              </w:rPr>
              <w:t>Ltd.</w:t>
            </w:r>
          </w:p>
        </w:tc>
        <w:tc>
          <w:tcPr>
            <w:tcW w:w="90" w:type="dxa"/>
          </w:tcPr>
          <w:p w14:paraId="4927323D" w14:textId="77777777" w:rsidR="00005E6C" w:rsidRPr="00465553" w:rsidRDefault="00005E6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FBF2BE4" w14:textId="77777777" w:rsidR="00005E6C" w:rsidRPr="00465553" w:rsidRDefault="00005E6C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" w:type="dxa"/>
            <w:vAlign w:val="bottom"/>
          </w:tcPr>
          <w:p w14:paraId="6403D2F2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vAlign w:val="bottom"/>
          </w:tcPr>
          <w:p w14:paraId="01C07758" w14:textId="77777777" w:rsidR="00005E6C" w:rsidRDefault="00005E6C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32,932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14:paraId="4FAF0DE2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09B489AC" w14:textId="2FCBC65F" w:rsidR="00005E6C" w:rsidRDefault="005B3283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bottom"/>
          </w:tcPr>
          <w:p w14:paraId="6E124B8C" w14:textId="77777777" w:rsidR="00005E6C" w:rsidRPr="00465553" w:rsidRDefault="00005E6C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vAlign w:val="bottom"/>
          </w:tcPr>
          <w:p w14:paraId="4EE91F50" w14:textId="41D008A6" w:rsidR="00005E6C" w:rsidRDefault="00B04FC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bottom"/>
          </w:tcPr>
          <w:p w14:paraId="606317CD" w14:textId="77777777" w:rsidR="00005E6C" w:rsidRPr="00465553" w:rsidRDefault="00005E6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bottom"/>
          </w:tcPr>
          <w:p w14:paraId="54950836" w14:textId="64811227" w:rsidR="00005E6C" w:rsidRDefault="00B04FCD">
            <w:pPr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04FCD">
              <w:rPr>
                <w:rFonts w:asciiTheme="majorBidi" w:hAnsiTheme="majorBidi" w:cstheme="majorBidi" w:hint="eastAsia"/>
                <w:sz w:val="28"/>
              </w:rPr>
              <w:t>32,932</w:t>
            </w:r>
          </w:p>
        </w:tc>
      </w:tr>
      <w:tr w:rsidR="00EF7009" w:rsidRPr="00465553" w14:paraId="111A3C55" w14:textId="77777777" w:rsidTr="00F2570E">
        <w:trPr>
          <w:trHeight w:val="378"/>
        </w:trPr>
        <w:tc>
          <w:tcPr>
            <w:tcW w:w="2970" w:type="dxa"/>
            <w:vAlign w:val="bottom"/>
          </w:tcPr>
          <w:p w14:paraId="75656F6E" w14:textId="51F46D12" w:rsidR="00005E6C" w:rsidRPr="00465553" w:rsidRDefault="00005E6C">
            <w:pPr>
              <w:tabs>
                <w:tab w:val="left" w:pos="342"/>
                <w:tab w:val="left" w:pos="2160"/>
              </w:tabs>
              <w:ind w:left="342" w:hanging="342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465553">
              <w:rPr>
                <w:rFonts w:asciiTheme="majorBidi" w:hAnsiTheme="majorBidi" w:cstheme="majorBidi"/>
                <w:sz w:val="28"/>
              </w:rPr>
              <w:t>:</w:t>
            </w:r>
            <w:r w:rsidRPr="0046555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65553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11142A">
              <w:rPr>
                <w:rFonts w:asciiTheme="majorBidi" w:hAnsiTheme="majorBidi" w:cstheme="majorBidi"/>
                <w:sz w:val="28"/>
              </w:rPr>
              <w:t>(</w:t>
            </w:r>
            <w:r w:rsidRPr="00465553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11142A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465553">
              <w:rPr>
                <w:rFonts w:asciiTheme="majorBidi" w:hAnsiTheme="majorBidi" w:cstheme="majorBidi" w:hint="cs"/>
                <w:sz w:val="28"/>
                <w:cs/>
              </w:rPr>
              <w:t>จากอัตราแลกเปลี่ยน</w:t>
            </w:r>
          </w:p>
        </w:tc>
        <w:tc>
          <w:tcPr>
            <w:tcW w:w="90" w:type="dxa"/>
            <w:vAlign w:val="bottom"/>
          </w:tcPr>
          <w:p w14:paraId="4F70D6F5" w14:textId="77777777" w:rsidR="00005E6C" w:rsidRPr="00465553" w:rsidRDefault="00005E6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6F3428E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vAlign w:val="bottom"/>
          </w:tcPr>
          <w:p w14:paraId="2D4D1B5A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vAlign w:val="bottom"/>
          </w:tcPr>
          <w:p w14:paraId="021F1667" w14:textId="77777777" w:rsidR="00005E6C" w:rsidRPr="00465553" w:rsidRDefault="00005E6C">
            <w:pPr>
              <w:tabs>
                <w:tab w:val="decimal" w:pos="557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65553">
              <w:rPr>
                <w:rFonts w:ascii="Angsana New" w:hAnsi="Angsana New"/>
                <w:sz w:val="28"/>
              </w:rPr>
              <w:t>(360)</w:t>
            </w:r>
          </w:p>
        </w:tc>
        <w:tc>
          <w:tcPr>
            <w:tcW w:w="93" w:type="dxa"/>
            <w:tcBorders>
              <w:top w:val="nil"/>
            </w:tcBorders>
            <w:vAlign w:val="bottom"/>
          </w:tcPr>
          <w:p w14:paraId="7DAB2490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3" w:type="dxa"/>
            <w:tcBorders>
              <w:top w:val="nil"/>
              <w:bottom w:val="single" w:sz="4" w:space="0" w:color="auto"/>
            </w:tcBorders>
            <w:vAlign w:val="bottom"/>
          </w:tcPr>
          <w:p w14:paraId="29A69C88" w14:textId="63D65019" w:rsidR="00005E6C" w:rsidRPr="00465553" w:rsidRDefault="005B3283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5B3283">
              <w:rPr>
                <w:rFonts w:asciiTheme="majorBidi" w:hAnsiTheme="majorBidi" w:cstheme="majorBidi" w:hint="eastAsia"/>
                <w:sz w:val="28"/>
              </w:rPr>
              <w:t>(1,194)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bottom"/>
          </w:tcPr>
          <w:p w14:paraId="77CFCD51" w14:textId="77777777" w:rsidR="00005E6C" w:rsidRPr="00465553" w:rsidRDefault="00005E6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vAlign w:val="bottom"/>
          </w:tcPr>
          <w:p w14:paraId="7A049A4D" w14:textId="64E8946E" w:rsidR="00005E6C" w:rsidRPr="00465553" w:rsidRDefault="00B04FCD">
            <w:pPr>
              <w:tabs>
                <w:tab w:val="decimal" w:pos="88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4" w:type="dxa"/>
            <w:tcBorders>
              <w:top w:val="nil"/>
            </w:tcBorders>
            <w:vAlign w:val="bottom"/>
          </w:tcPr>
          <w:p w14:paraId="1DA0822C" w14:textId="77777777" w:rsidR="00005E6C" w:rsidRPr="00465553" w:rsidRDefault="00005E6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bottom w:val="single" w:sz="4" w:space="0" w:color="auto"/>
            </w:tcBorders>
            <w:vAlign w:val="bottom"/>
          </w:tcPr>
          <w:p w14:paraId="31AE91C0" w14:textId="369C4A51" w:rsidR="00005E6C" w:rsidRPr="00465553" w:rsidRDefault="00094922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94922">
              <w:rPr>
                <w:rFonts w:asciiTheme="majorBidi" w:hAnsiTheme="majorBidi" w:cstheme="majorBidi" w:hint="eastAsia"/>
                <w:sz w:val="28"/>
              </w:rPr>
              <w:t>(1,554)</w:t>
            </w:r>
          </w:p>
        </w:tc>
      </w:tr>
      <w:tr w:rsidR="00EF7009" w:rsidRPr="00465553" w14:paraId="295E4F28" w14:textId="77777777" w:rsidTr="00F2570E">
        <w:trPr>
          <w:trHeight w:val="70"/>
        </w:trPr>
        <w:tc>
          <w:tcPr>
            <w:tcW w:w="2970" w:type="dxa"/>
            <w:tcBorders>
              <w:bottom w:val="nil"/>
            </w:tcBorders>
            <w:vAlign w:val="bottom"/>
          </w:tcPr>
          <w:p w14:paraId="36894A98" w14:textId="77777777" w:rsidR="00005E6C" w:rsidRPr="00D63C2F" w:rsidRDefault="00005E6C">
            <w:pPr>
              <w:spacing w:line="340" w:lineRule="exact"/>
              <w:ind w:right="-57"/>
              <w:rPr>
                <w:rFonts w:asciiTheme="majorBidi" w:hAnsiTheme="majorBidi" w:cstheme="majorBidi"/>
                <w:sz w:val="28"/>
                <w:cs/>
              </w:rPr>
            </w:pPr>
            <w:r w:rsidRPr="00D63C2F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BFF6828" w14:textId="77777777" w:rsidR="00005E6C" w:rsidRPr="00465553" w:rsidRDefault="00005E6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04BB68D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bottom w:val="nil"/>
            </w:tcBorders>
            <w:vAlign w:val="bottom"/>
          </w:tcPr>
          <w:p w14:paraId="13A707E8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  <w:vAlign w:val="bottom"/>
          </w:tcPr>
          <w:p w14:paraId="09E70A1B" w14:textId="77777777" w:rsidR="00005E6C" w:rsidRPr="00D63C2F" w:rsidRDefault="00005E6C">
            <w:pPr>
              <w:tabs>
                <w:tab w:val="decimal" w:pos="557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D63C2F">
              <w:rPr>
                <w:rFonts w:ascii="Angsana New" w:hAnsi="Angsana New"/>
                <w:sz w:val="28"/>
              </w:rPr>
              <w:t>32,572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7F7B5179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nil"/>
            </w:tcBorders>
            <w:vAlign w:val="bottom"/>
          </w:tcPr>
          <w:p w14:paraId="38F17A7B" w14:textId="73DCF5F9" w:rsidR="00005E6C" w:rsidRPr="00465553" w:rsidRDefault="005B3283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5B3283">
              <w:rPr>
                <w:rFonts w:asciiTheme="majorBidi" w:hAnsiTheme="majorBidi" w:cstheme="majorBidi" w:hint="eastAsia"/>
                <w:sz w:val="28"/>
              </w:rPr>
              <w:t>(1,194)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bottom"/>
          </w:tcPr>
          <w:p w14:paraId="22F48D56" w14:textId="77777777" w:rsidR="00005E6C" w:rsidRPr="00465553" w:rsidRDefault="00005E6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  <w:vAlign w:val="bottom"/>
          </w:tcPr>
          <w:p w14:paraId="1ADEEF1E" w14:textId="49932EC8" w:rsidR="00005E6C" w:rsidRPr="00465553" w:rsidRDefault="00B04FCD">
            <w:pPr>
              <w:tabs>
                <w:tab w:val="decimal" w:pos="88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75880153" w14:textId="77777777" w:rsidR="00005E6C" w:rsidRPr="00465553" w:rsidRDefault="00005E6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nil"/>
            </w:tcBorders>
            <w:vAlign w:val="bottom"/>
          </w:tcPr>
          <w:p w14:paraId="7DA7CC87" w14:textId="3C783984" w:rsidR="00005E6C" w:rsidRPr="00D63C2F" w:rsidRDefault="00094922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94922">
              <w:rPr>
                <w:rFonts w:asciiTheme="majorBidi" w:hAnsiTheme="majorBidi" w:cstheme="majorBidi" w:hint="eastAsia"/>
                <w:sz w:val="28"/>
              </w:rPr>
              <w:t>31,378</w:t>
            </w:r>
          </w:p>
        </w:tc>
      </w:tr>
      <w:tr w:rsidR="00EF7009" w:rsidRPr="00465553" w14:paraId="6C5ACCB2" w14:textId="77777777" w:rsidTr="00F2570E">
        <w:trPr>
          <w:trHeight w:val="70"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220F6B9A" w14:textId="77777777" w:rsidR="00005E6C" w:rsidRDefault="00005E6C">
            <w:pPr>
              <w:spacing w:line="34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956A5F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956A5F">
              <w:rPr>
                <w:rFonts w:asciiTheme="majorBidi" w:hAnsiTheme="majorBidi" w:cstheme="majorBidi"/>
                <w:sz w:val="28"/>
              </w:rPr>
              <w:t>: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ส่วนที่ถึงกำหนดชำระภายใน</w:t>
            </w:r>
          </w:p>
          <w:p w14:paraId="449FC405" w14:textId="77777777" w:rsidR="00005E6C" w:rsidRPr="00956A5F" w:rsidRDefault="00005E6C">
            <w:pPr>
              <w:spacing w:line="340" w:lineRule="exact"/>
              <w:ind w:left="360" w:right="-57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หนึ่งปี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02FBBD3" w14:textId="77777777" w:rsidR="00005E6C" w:rsidRPr="00465553" w:rsidRDefault="00005E6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245567D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vAlign w:val="bottom"/>
          </w:tcPr>
          <w:p w14:paraId="39139BCE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  <w:vAlign w:val="bottom"/>
          </w:tcPr>
          <w:p w14:paraId="404CEFA0" w14:textId="77777777" w:rsidR="00005E6C" w:rsidRPr="00C03F4A" w:rsidRDefault="00005E6C">
            <w:pPr>
              <w:tabs>
                <w:tab w:val="decimal" w:pos="557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C03F4A">
              <w:rPr>
                <w:rFonts w:ascii="Angsana New" w:hAnsi="Angsana New"/>
                <w:sz w:val="28"/>
              </w:rPr>
              <w:t>24,652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14:paraId="6291AA09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3" w:type="dxa"/>
            <w:tcBorders>
              <w:top w:val="nil"/>
              <w:bottom w:val="single" w:sz="4" w:space="0" w:color="auto"/>
            </w:tcBorders>
            <w:vAlign w:val="bottom"/>
          </w:tcPr>
          <w:p w14:paraId="0934FE1B" w14:textId="4EE33FC9" w:rsidR="00005E6C" w:rsidRPr="00465553" w:rsidRDefault="00B04FCD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B04FCD">
              <w:rPr>
                <w:rFonts w:asciiTheme="majorBidi" w:hAnsiTheme="majorBidi" w:cstheme="majorBidi" w:hint="eastAsia"/>
                <w:sz w:val="28"/>
              </w:rPr>
              <w:t>(6,425)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bottom"/>
          </w:tcPr>
          <w:p w14:paraId="5104F553" w14:textId="77777777" w:rsidR="00005E6C" w:rsidRPr="00465553" w:rsidRDefault="00005E6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vAlign w:val="bottom"/>
          </w:tcPr>
          <w:p w14:paraId="46444EBD" w14:textId="2E767AEF" w:rsidR="00005E6C" w:rsidRPr="00465553" w:rsidRDefault="00B04FCD">
            <w:pPr>
              <w:tabs>
                <w:tab w:val="decimal" w:pos="88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bottom"/>
          </w:tcPr>
          <w:p w14:paraId="458D7D7B" w14:textId="77777777" w:rsidR="00005E6C" w:rsidRPr="00465553" w:rsidRDefault="00005E6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bottom w:val="single" w:sz="4" w:space="0" w:color="auto"/>
            </w:tcBorders>
            <w:vAlign w:val="bottom"/>
          </w:tcPr>
          <w:p w14:paraId="6013A2D6" w14:textId="7C2432F2" w:rsidR="00005E6C" w:rsidRPr="00C04157" w:rsidRDefault="00094922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04157">
              <w:rPr>
                <w:rFonts w:asciiTheme="majorBidi" w:hAnsiTheme="majorBidi" w:cstheme="majorBidi" w:hint="eastAsia"/>
                <w:sz w:val="28"/>
              </w:rPr>
              <w:t>(31,077)</w:t>
            </w:r>
          </w:p>
        </w:tc>
      </w:tr>
      <w:tr w:rsidR="00EF7009" w:rsidRPr="00465553" w14:paraId="2BF6B7ED" w14:textId="77777777" w:rsidTr="00F2570E">
        <w:trPr>
          <w:trHeight w:val="278"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726BCA83" w14:textId="1C3F529D" w:rsidR="00005E6C" w:rsidRPr="00CC1165" w:rsidRDefault="00CC1165" w:rsidP="00CC1165">
            <w:pPr>
              <w:spacing w:line="340" w:lineRule="exact"/>
              <w:ind w:left="321" w:right="-57" w:hanging="32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C44FB8D" w14:textId="77777777" w:rsidR="00005E6C" w:rsidRPr="00CC1165" w:rsidRDefault="00005E6C" w:rsidP="00CC1165">
            <w:pPr>
              <w:tabs>
                <w:tab w:val="left" w:pos="360"/>
                <w:tab w:val="left" w:pos="2160"/>
              </w:tabs>
              <w:ind w:left="321" w:hanging="32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D7322B7" w14:textId="77777777" w:rsidR="00005E6C" w:rsidRPr="00CC1165" w:rsidRDefault="00005E6C" w:rsidP="00CC1165">
            <w:pPr>
              <w:tabs>
                <w:tab w:val="left" w:pos="360"/>
                <w:tab w:val="left" w:pos="2160"/>
              </w:tabs>
              <w:ind w:left="321" w:hanging="32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vAlign w:val="bottom"/>
          </w:tcPr>
          <w:p w14:paraId="7507C628" w14:textId="77777777" w:rsidR="00005E6C" w:rsidRPr="00CC1165" w:rsidRDefault="00005E6C" w:rsidP="00CC1165">
            <w:pPr>
              <w:tabs>
                <w:tab w:val="decimal" w:pos="1240"/>
              </w:tabs>
              <w:ind w:left="321" w:right="-18" w:hanging="32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9DA27" w14:textId="77777777" w:rsidR="00005E6C" w:rsidRPr="00CC1165" w:rsidRDefault="00005E6C" w:rsidP="00CC1165">
            <w:pPr>
              <w:tabs>
                <w:tab w:val="decimal" w:pos="557"/>
              </w:tabs>
              <w:ind w:left="321" w:right="90" w:hanging="32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165">
              <w:rPr>
                <w:rFonts w:asciiTheme="majorBidi" w:hAnsiTheme="majorBidi" w:cstheme="majorBidi"/>
                <w:b/>
                <w:bCs/>
                <w:sz w:val="28"/>
              </w:rPr>
              <w:t>7,920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14:paraId="1A42DA1E" w14:textId="77777777" w:rsidR="00005E6C" w:rsidRPr="00CC1165" w:rsidRDefault="00005E6C" w:rsidP="00CC1165">
            <w:pPr>
              <w:tabs>
                <w:tab w:val="decimal" w:pos="1240"/>
              </w:tabs>
              <w:ind w:left="321" w:right="-18" w:hanging="32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nil"/>
            </w:tcBorders>
            <w:vAlign w:val="bottom"/>
          </w:tcPr>
          <w:p w14:paraId="11B68379" w14:textId="11C41CB7" w:rsidR="00005E6C" w:rsidRPr="00B04FCD" w:rsidRDefault="00005E6C" w:rsidP="00CC1165">
            <w:pPr>
              <w:ind w:left="321" w:right="88" w:hanging="32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vAlign w:val="bottom"/>
          </w:tcPr>
          <w:p w14:paraId="21DE72E1" w14:textId="77777777" w:rsidR="00005E6C" w:rsidRPr="00B04FCD" w:rsidRDefault="00005E6C" w:rsidP="00CC1165">
            <w:pPr>
              <w:tabs>
                <w:tab w:val="decimal" w:pos="1240"/>
              </w:tabs>
              <w:ind w:left="321" w:right="180" w:hanging="32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  <w:vAlign w:val="bottom"/>
          </w:tcPr>
          <w:p w14:paraId="6DE9E4DF" w14:textId="2B8E588C" w:rsidR="00005E6C" w:rsidRPr="00B04FCD" w:rsidRDefault="00005E6C" w:rsidP="00CC1165">
            <w:pPr>
              <w:tabs>
                <w:tab w:val="decimal" w:pos="882"/>
              </w:tabs>
              <w:ind w:left="321" w:right="94" w:hanging="32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" w:type="dxa"/>
            <w:tcBorders>
              <w:top w:val="nil"/>
              <w:bottom w:val="nil"/>
            </w:tcBorders>
            <w:vAlign w:val="bottom"/>
          </w:tcPr>
          <w:p w14:paraId="40FE35A0" w14:textId="77777777" w:rsidR="00005E6C" w:rsidRPr="00CC1165" w:rsidRDefault="00005E6C" w:rsidP="00CC1165">
            <w:pPr>
              <w:tabs>
                <w:tab w:val="decimal" w:pos="1240"/>
              </w:tabs>
              <w:ind w:left="321" w:right="180" w:hanging="32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C0347" w14:textId="75E6FC81" w:rsidR="00005E6C" w:rsidRPr="00CC1165" w:rsidRDefault="00C04157" w:rsidP="00CC1165">
            <w:pPr>
              <w:tabs>
                <w:tab w:val="decimal" w:pos="990"/>
              </w:tabs>
              <w:ind w:left="321" w:right="94" w:hanging="32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301</w:t>
            </w:r>
          </w:p>
        </w:tc>
      </w:tr>
      <w:tr w:rsidR="001A571A" w:rsidRPr="001A571A" w14:paraId="002E04A3" w14:textId="77777777" w:rsidTr="00F2570E">
        <w:trPr>
          <w:trHeight w:val="42"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7A29A438" w14:textId="77777777" w:rsidR="001A571A" w:rsidRPr="001A571A" w:rsidRDefault="001A571A" w:rsidP="00CC1165">
            <w:pPr>
              <w:spacing w:line="340" w:lineRule="exact"/>
              <w:ind w:left="321" w:right="-57" w:hanging="321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A8DDEEC" w14:textId="77777777" w:rsidR="001A571A" w:rsidRPr="001A571A" w:rsidRDefault="001A571A" w:rsidP="00CC1165">
            <w:pPr>
              <w:tabs>
                <w:tab w:val="left" w:pos="360"/>
                <w:tab w:val="left" w:pos="2160"/>
              </w:tabs>
              <w:ind w:left="321" w:hanging="321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FADD0D6" w14:textId="77777777" w:rsidR="001A571A" w:rsidRPr="001A571A" w:rsidRDefault="001A571A" w:rsidP="00CC1165">
            <w:pPr>
              <w:tabs>
                <w:tab w:val="left" w:pos="360"/>
                <w:tab w:val="left" w:pos="2160"/>
              </w:tabs>
              <w:ind w:left="321" w:hanging="32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vAlign w:val="bottom"/>
          </w:tcPr>
          <w:p w14:paraId="6A31780F" w14:textId="77777777" w:rsidR="001A571A" w:rsidRPr="001A571A" w:rsidRDefault="001A571A" w:rsidP="00CC1165">
            <w:pPr>
              <w:tabs>
                <w:tab w:val="decimal" w:pos="1240"/>
              </w:tabs>
              <w:ind w:left="321" w:right="-18" w:hanging="32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nil"/>
            </w:tcBorders>
            <w:vAlign w:val="bottom"/>
          </w:tcPr>
          <w:p w14:paraId="06D7BAE2" w14:textId="77777777" w:rsidR="001A571A" w:rsidRPr="001A571A" w:rsidRDefault="001A571A" w:rsidP="00CC1165">
            <w:pPr>
              <w:tabs>
                <w:tab w:val="decimal" w:pos="557"/>
              </w:tabs>
              <w:ind w:left="321" w:right="90" w:hanging="32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14:paraId="1D292501" w14:textId="77777777" w:rsidR="001A571A" w:rsidRPr="001A571A" w:rsidRDefault="001A571A" w:rsidP="00CC1165">
            <w:pPr>
              <w:tabs>
                <w:tab w:val="decimal" w:pos="1240"/>
              </w:tabs>
              <w:ind w:left="321" w:right="-18" w:hanging="32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4E7D53FB" w14:textId="77777777" w:rsidR="001A571A" w:rsidRPr="001A571A" w:rsidRDefault="001A571A" w:rsidP="00CC1165">
            <w:pPr>
              <w:ind w:left="321" w:right="88" w:hanging="32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vAlign w:val="bottom"/>
          </w:tcPr>
          <w:p w14:paraId="390B9C00" w14:textId="77777777" w:rsidR="001A571A" w:rsidRPr="001A571A" w:rsidRDefault="001A571A" w:rsidP="00CC1165">
            <w:pPr>
              <w:tabs>
                <w:tab w:val="decimal" w:pos="1240"/>
              </w:tabs>
              <w:ind w:left="321" w:right="180" w:hanging="32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vAlign w:val="bottom"/>
          </w:tcPr>
          <w:p w14:paraId="0D6C8159" w14:textId="77777777" w:rsidR="001A571A" w:rsidRPr="001A571A" w:rsidRDefault="001A571A" w:rsidP="00CC1165">
            <w:pPr>
              <w:tabs>
                <w:tab w:val="decimal" w:pos="882"/>
              </w:tabs>
              <w:ind w:left="321" w:right="94" w:hanging="32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" w:type="dxa"/>
            <w:tcBorders>
              <w:top w:val="nil"/>
              <w:bottom w:val="nil"/>
            </w:tcBorders>
            <w:vAlign w:val="bottom"/>
          </w:tcPr>
          <w:p w14:paraId="16AAE28A" w14:textId="77777777" w:rsidR="001A571A" w:rsidRPr="001A571A" w:rsidRDefault="001A571A" w:rsidP="00CC1165">
            <w:pPr>
              <w:tabs>
                <w:tab w:val="decimal" w:pos="1240"/>
              </w:tabs>
              <w:ind w:left="321" w:right="180" w:hanging="32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double" w:sz="4" w:space="0" w:color="auto"/>
              <w:bottom w:val="nil"/>
            </w:tcBorders>
            <w:vAlign w:val="bottom"/>
          </w:tcPr>
          <w:p w14:paraId="34C18C3E" w14:textId="77777777" w:rsidR="001A571A" w:rsidRPr="001A571A" w:rsidRDefault="001A571A" w:rsidP="00CC1165">
            <w:pPr>
              <w:tabs>
                <w:tab w:val="decimal" w:pos="990"/>
              </w:tabs>
              <w:ind w:left="321" w:right="94" w:hanging="32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</w:tbl>
    <w:p w14:paraId="1AD8AECE" w14:textId="77777777" w:rsidR="00285BC9" w:rsidRDefault="00285BC9">
      <w:pPr>
        <w:rPr>
          <w:rFonts w:hint="eastAsia"/>
        </w:rPr>
      </w:pPr>
    </w:p>
    <w:p w14:paraId="039A64F1" w14:textId="515ECD2F" w:rsidR="00A16A08" w:rsidRPr="009F6B30" w:rsidRDefault="00E5109B" w:rsidP="009D1F1F">
      <w:pPr>
        <w:ind w:left="360"/>
        <w:jc w:val="thaiDistribute"/>
        <w:rPr>
          <w:rFonts w:asciiTheme="majorBidi" w:hAnsiTheme="majorBidi" w:cstheme="majorBidi"/>
          <w:sz w:val="28"/>
        </w:rPr>
      </w:pPr>
      <w:r w:rsidRPr="009F6B30">
        <w:rPr>
          <w:rFonts w:asciiTheme="majorBidi" w:hAnsiTheme="majorBidi" w:cstheme="majorBidi" w:hint="cs"/>
          <w:sz w:val="28"/>
          <w:cs/>
        </w:rPr>
        <w:t>ณ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Pr="009F6B30">
        <w:rPr>
          <w:rFonts w:asciiTheme="majorBidi" w:hAnsiTheme="majorBidi" w:cstheme="majorBidi" w:hint="cs"/>
          <w:sz w:val="28"/>
          <w:cs/>
        </w:rPr>
        <w:t>วันที่</w:t>
      </w:r>
      <w:r w:rsidR="00B575FA">
        <w:rPr>
          <w:rFonts w:asciiTheme="majorBidi" w:hAnsiTheme="majorBidi" w:cstheme="majorBidi"/>
          <w:sz w:val="28"/>
          <w:cs/>
        </w:rPr>
        <w:t xml:space="preserve"> </w:t>
      </w:r>
      <w:r w:rsidR="003A3D76">
        <w:rPr>
          <w:rFonts w:asciiTheme="majorBidi" w:hAnsiTheme="majorBidi" w:cstheme="majorBidi"/>
          <w:sz w:val="28"/>
        </w:rPr>
        <w:t>30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Pr="009F6B30">
        <w:rPr>
          <w:rFonts w:asciiTheme="majorBidi" w:hAnsiTheme="majorBidi" w:cstheme="majorBidi" w:hint="cs"/>
          <w:sz w:val="28"/>
          <w:cs/>
        </w:rPr>
        <w:t>มิถุนายน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="003A3D76">
        <w:rPr>
          <w:rFonts w:asciiTheme="majorBidi" w:hAnsiTheme="majorBidi" w:cstheme="majorBidi"/>
          <w:sz w:val="28"/>
        </w:rPr>
        <w:t>2568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Pr="009F6B30">
        <w:rPr>
          <w:rFonts w:asciiTheme="majorBidi" w:hAnsiTheme="majorBidi" w:cstheme="majorBidi" w:hint="cs"/>
          <w:sz w:val="28"/>
          <w:cs/>
        </w:rPr>
        <w:t>บริษัท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Pr="009F6B30">
        <w:rPr>
          <w:rFonts w:asciiTheme="majorBidi" w:hAnsiTheme="majorBidi" w:cstheme="majorBidi" w:hint="cs"/>
          <w:sz w:val="28"/>
          <w:cs/>
        </w:rPr>
        <w:t>ทาคูนิ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Pr="009F6B30">
        <w:rPr>
          <w:rFonts w:asciiTheme="majorBidi" w:hAnsiTheme="majorBidi" w:cstheme="majorBidi" w:hint="cs"/>
          <w:sz w:val="28"/>
          <w:cs/>
        </w:rPr>
        <w:t>เทรดดิ้ง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Pr="009F6B30">
        <w:rPr>
          <w:rFonts w:asciiTheme="majorBidi" w:hAnsiTheme="majorBidi" w:cstheme="majorBidi" w:hint="cs"/>
          <w:sz w:val="28"/>
          <w:cs/>
        </w:rPr>
        <w:t>จำกัด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Pr="009F6B30">
        <w:rPr>
          <w:rFonts w:asciiTheme="majorBidi" w:hAnsiTheme="majorBidi" w:cstheme="majorBidi" w:hint="cs"/>
          <w:sz w:val="28"/>
          <w:cs/>
        </w:rPr>
        <w:t>ซึ่งเป็นบริษัทย่อยของบริษัท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Pr="009F6B30">
        <w:rPr>
          <w:rFonts w:asciiTheme="majorBidi" w:hAnsiTheme="majorBidi" w:cstheme="majorBidi" w:hint="cs"/>
          <w:sz w:val="28"/>
          <w:cs/>
        </w:rPr>
        <w:t>ทาคูนิ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Pr="009F6B30">
        <w:rPr>
          <w:rFonts w:asciiTheme="majorBidi" w:hAnsiTheme="majorBidi" w:cstheme="majorBidi" w:hint="cs"/>
          <w:sz w:val="28"/>
          <w:cs/>
        </w:rPr>
        <w:t>กรุ๊ป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Pr="009F6B30">
        <w:rPr>
          <w:rFonts w:asciiTheme="majorBidi" w:hAnsiTheme="majorBidi" w:cstheme="majorBidi" w:hint="cs"/>
          <w:sz w:val="28"/>
          <w:cs/>
        </w:rPr>
        <w:t>จำกัด</w:t>
      </w:r>
      <w:r w:rsidRPr="009F6B30">
        <w:rPr>
          <w:rFonts w:asciiTheme="majorBidi" w:hAnsiTheme="majorBidi" w:cstheme="majorBidi"/>
          <w:sz w:val="28"/>
          <w:cs/>
        </w:rPr>
        <w:t xml:space="preserve"> (</w:t>
      </w:r>
      <w:r w:rsidRPr="009F6B30">
        <w:rPr>
          <w:rFonts w:asciiTheme="majorBidi" w:hAnsiTheme="majorBidi" w:cstheme="majorBidi" w:hint="cs"/>
          <w:sz w:val="28"/>
          <w:cs/>
        </w:rPr>
        <w:t>มหาชน</w:t>
      </w:r>
      <w:r w:rsidRPr="009F6B30">
        <w:rPr>
          <w:rFonts w:asciiTheme="majorBidi" w:hAnsiTheme="majorBidi" w:cstheme="majorBidi"/>
          <w:sz w:val="28"/>
          <w:cs/>
        </w:rPr>
        <w:t xml:space="preserve">) </w:t>
      </w:r>
      <w:r w:rsidRPr="009F6B30">
        <w:rPr>
          <w:rFonts w:asciiTheme="majorBidi" w:hAnsiTheme="majorBidi" w:cstheme="majorBidi" w:hint="cs"/>
          <w:sz w:val="28"/>
          <w:cs/>
        </w:rPr>
        <w:t>มีเงินให้กู้ยืมระยะยาวจำนวนหลายสัญญาแก่บริษัท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Pr="009F6B30">
        <w:rPr>
          <w:rFonts w:asciiTheme="majorBidi" w:hAnsiTheme="majorBidi" w:cstheme="majorBidi"/>
          <w:sz w:val="28"/>
        </w:rPr>
        <w:t>Yi</w:t>
      </w:r>
      <w:r w:rsidR="00955864">
        <w:rPr>
          <w:rFonts w:asciiTheme="majorBidi" w:hAnsiTheme="majorBidi" w:cstheme="majorBidi"/>
          <w:sz w:val="28"/>
        </w:rPr>
        <w:t xml:space="preserve"> H</w:t>
      </w:r>
      <w:r w:rsidRPr="009F6B30">
        <w:rPr>
          <w:rFonts w:asciiTheme="majorBidi" w:hAnsiTheme="majorBidi" w:cstheme="majorBidi"/>
          <w:sz w:val="28"/>
        </w:rPr>
        <w:t xml:space="preserve">ao Motor Co., Ltd. </w:t>
      </w:r>
      <w:r w:rsidRPr="009F6B30">
        <w:rPr>
          <w:rFonts w:asciiTheme="majorBidi" w:hAnsiTheme="majorBidi" w:cstheme="majorBidi" w:hint="cs"/>
          <w:sz w:val="28"/>
          <w:cs/>
        </w:rPr>
        <w:t>ซึ่งเป็นบริษัทร่วมจัดตั้งและดำเนินธุรกิจในประเทศไต้หวัน</w:t>
      </w:r>
      <w:r w:rsidR="00CF4999">
        <w:rPr>
          <w:rFonts w:asciiTheme="majorBidi" w:hAnsiTheme="majorBidi" w:cstheme="majorBidi"/>
          <w:sz w:val="28"/>
        </w:rPr>
        <w:t xml:space="preserve">  </w:t>
      </w:r>
      <w:r w:rsidRPr="009F6B30">
        <w:rPr>
          <w:rFonts w:asciiTheme="majorBidi" w:hAnsiTheme="majorBidi" w:cstheme="majorBidi" w:hint="cs"/>
          <w:sz w:val="28"/>
          <w:cs/>
        </w:rPr>
        <w:t>รวมเป็นจำนวนเงินทั้งสิ้น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="00CB4FB3">
        <w:rPr>
          <w:rFonts w:asciiTheme="majorBidi" w:hAnsiTheme="majorBidi" w:cstheme="majorBidi"/>
          <w:sz w:val="28"/>
        </w:rPr>
        <w:t>31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Pr="009F6B30">
        <w:rPr>
          <w:rFonts w:asciiTheme="majorBidi" w:hAnsiTheme="majorBidi" w:cstheme="majorBidi" w:hint="cs"/>
          <w:sz w:val="28"/>
          <w:cs/>
        </w:rPr>
        <w:t>ล้านบาท</w:t>
      </w:r>
      <w:r w:rsidRPr="009F6B30">
        <w:rPr>
          <w:rFonts w:asciiTheme="majorBidi" w:hAnsiTheme="majorBidi" w:cstheme="majorBidi"/>
          <w:sz w:val="28"/>
          <w:cs/>
        </w:rPr>
        <w:t xml:space="preserve"> (</w:t>
      </w:r>
      <w:r w:rsidR="003A3D76">
        <w:rPr>
          <w:rFonts w:ascii="Angsana New" w:hAnsi="Angsana New"/>
          <w:spacing w:val="-2"/>
          <w:sz w:val="28"/>
        </w:rPr>
        <w:t>2567</w:t>
      </w:r>
      <w:r w:rsidRPr="009F6B30">
        <w:rPr>
          <w:rFonts w:asciiTheme="majorBidi" w:hAnsiTheme="majorBidi" w:cstheme="majorBidi"/>
          <w:sz w:val="28"/>
          <w:cs/>
        </w:rPr>
        <w:t xml:space="preserve">: </w:t>
      </w:r>
      <w:r w:rsidR="00EA36A8">
        <w:rPr>
          <w:rFonts w:asciiTheme="majorBidi" w:hAnsiTheme="majorBidi" w:cstheme="majorBidi" w:hint="cs"/>
          <w:sz w:val="28"/>
          <w:cs/>
        </w:rPr>
        <w:t>จำนวน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="003A3D76">
        <w:rPr>
          <w:rFonts w:asciiTheme="majorBidi" w:hAnsiTheme="majorBidi" w:cstheme="majorBidi"/>
          <w:sz w:val="28"/>
        </w:rPr>
        <w:t>32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Pr="009F6B30">
        <w:rPr>
          <w:rFonts w:asciiTheme="majorBidi" w:hAnsiTheme="majorBidi" w:cstheme="majorBidi" w:hint="cs"/>
          <w:sz w:val="28"/>
          <w:cs/>
        </w:rPr>
        <w:t>ล้านบาท</w:t>
      </w:r>
      <w:r w:rsidRPr="009F6B30">
        <w:rPr>
          <w:rFonts w:asciiTheme="majorBidi" w:hAnsiTheme="majorBidi" w:cstheme="majorBidi"/>
          <w:sz w:val="28"/>
          <w:cs/>
        </w:rPr>
        <w:t xml:space="preserve">) </w:t>
      </w:r>
      <w:r w:rsidRPr="009F6B30">
        <w:rPr>
          <w:rFonts w:asciiTheme="majorBidi" w:hAnsiTheme="majorBidi" w:cstheme="majorBidi" w:hint="cs"/>
          <w:sz w:val="28"/>
          <w:cs/>
        </w:rPr>
        <w:t>โดยแต่ละสัญญามีกำหนดชำระภายใน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="003A3D76">
        <w:rPr>
          <w:rFonts w:asciiTheme="majorBidi" w:hAnsiTheme="majorBidi" w:cstheme="majorBidi"/>
          <w:sz w:val="28"/>
        </w:rPr>
        <w:t>3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Pr="009F6B30">
        <w:rPr>
          <w:rFonts w:asciiTheme="majorBidi" w:hAnsiTheme="majorBidi" w:cstheme="majorBidi" w:hint="cs"/>
          <w:sz w:val="28"/>
          <w:cs/>
        </w:rPr>
        <w:t>ปี</w:t>
      </w:r>
      <w:r w:rsidRPr="009F6B30">
        <w:rPr>
          <w:rFonts w:asciiTheme="majorBidi" w:hAnsiTheme="majorBidi" w:cstheme="majorBidi"/>
          <w:sz w:val="28"/>
          <w:cs/>
        </w:rPr>
        <w:t xml:space="preserve"> </w:t>
      </w:r>
      <w:r w:rsidR="00FA0301">
        <w:rPr>
          <w:rFonts w:asciiTheme="majorBidi" w:hAnsiTheme="majorBidi" w:cstheme="majorBidi"/>
          <w:sz w:val="28"/>
        </w:rPr>
        <w:t xml:space="preserve">         </w:t>
      </w:r>
      <w:r w:rsidRPr="009F6B30">
        <w:rPr>
          <w:rFonts w:asciiTheme="majorBidi" w:hAnsiTheme="majorBidi" w:cstheme="majorBidi" w:hint="cs"/>
          <w:sz w:val="28"/>
          <w:cs/>
        </w:rPr>
        <w:t>เงินให้กู้ยืมดังกล่าวไม่มีการคิดดอกเบี้ยและไม่มีหลักประกัน</w:t>
      </w:r>
    </w:p>
    <w:p w14:paraId="0E97A79A" w14:textId="77777777" w:rsidR="007629B7" w:rsidRPr="00B118B0" w:rsidRDefault="007629B7" w:rsidP="001A571A">
      <w:pPr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A0361A7" w14:textId="1752DAF9" w:rsidR="00D33585" w:rsidRPr="00070C46" w:rsidRDefault="00D33585" w:rsidP="00D741FF">
      <w:pPr>
        <w:spacing w:after="120"/>
        <w:ind w:left="360" w:right="-7"/>
        <w:jc w:val="thaiDistribute"/>
        <w:rPr>
          <w:rFonts w:asciiTheme="majorBidi" w:hAnsiTheme="majorBidi" w:cstheme="majorBidi"/>
          <w:color w:val="000000"/>
          <w:spacing w:val="-4"/>
          <w:sz w:val="28"/>
          <w:cs/>
        </w:rPr>
      </w:pPr>
      <w:r w:rsidRPr="00070C46">
        <w:rPr>
          <w:rFonts w:asciiTheme="majorBidi" w:hAnsiTheme="majorBidi" w:cstheme="majorBidi"/>
          <w:color w:val="000000"/>
          <w:spacing w:val="-4"/>
          <w:sz w:val="28"/>
          <w:cs/>
        </w:rPr>
        <w:lastRenderedPageBreak/>
        <w:t>ยอดคงเหลือของเงินกู้ยืมระยะสั้น</w:t>
      </w:r>
      <w:r w:rsidRPr="00070C46">
        <w:rPr>
          <w:rFonts w:asciiTheme="majorBidi" w:hAnsiTheme="majorBidi" w:cstheme="majorBidi" w:hint="cs"/>
          <w:color w:val="000000"/>
          <w:spacing w:val="-4"/>
          <w:sz w:val="28"/>
          <w:cs/>
        </w:rPr>
        <w:t>จากบุคคล</w:t>
      </w:r>
      <w:r w:rsidRPr="00070C46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ที่เกี่ยวข้องกัน ณ วันที่ </w:t>
      </w:r>
      <w:r w:rsidR="007F5CCE" w:rsidRPr="00070C46">
        <w:rPr>
          <w:rFonts w:asciiTheme="majorBidi" w:hAnsiTheme="majorBidi" w:cstheme="majorBidi"/>
          <w:spacing w:val="-4"/>
          <w:sz w:val="28"/>
        </w:rPr>
        <w:t xml:space="preserve">30 </w:t>
      </w:r>
      <w:r w:rsidR="007F5CCE" w:rsidRPr="00070C46">
        <w:rPr>
          <w:rFonts w:asciiTheme="majorBidi" w:hAnsiTheme="majorBidi" w:cstheme="majorBidi" w:hint="cs"/>
          <w:spacing w:val="-4"/>
          <w:sz w:val="28"/>
          <w:cs/>
        </w:rPr>
        <w:t xml:space="preserve">มิถุนายน </w:t>
      </w:r>
      <w:r w:rsidRPr="00070C46">
        <w:rPr>
          <w:rFonts w:asciiTheme="majorBidi" w:hAnsiTheme="majorBidi" w:cstheme="majorBidi"/>
          <w:color w:val="000000"/>
          <w:spacing w:val="-4"/>
          <w:sz w:val="28"/>
        </w:rPr>
        <w:t>256</w:t>
      </w:r>
      <w:r w:rsidR="0029161D" w:rsidRPr="00070C46">
        <w:rPr>
          <w:rFonts w:asciiTheme="majorBidi" w:hAnsiTheme="majorBidi" w:cstheme="majorBidi"/>
          <w:color w:val="000000"/>
          <w:spacing w:val="-4"/>
          <w:sz w:val="28"/>
        </w:rPr>
        <w:t>8</w:t>
      </w:r>
      <w:r w:rsidRPr="00070C46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070C46">
        <w:rPr>
          <w:rFonts w:asciiTheme="majorBidi" w:hAnsiTheme="majorBidi" w:cstheme="majorBidi"/>
          <w:color w:val="000000"/>
          <w:spacing w:val="-4"/>
          <w:sz w:val="28"/>
          <w:cs/>
        </w:rPr>
        <w:t>และ</w:t>
      </w:r>
      <w:r w:rsidRPr="00070C46">
        <w:rPr>
          <w:rFonts w:asciiTheme="majorBidi" w:hAnsiTheme="majorBidi" w:cstheme="majorBidi" w:hint="cs"/>
          <w:color w:val="000000"/>
          <w:spacing w:val="-4"/>
          <w:sz w:val="28"/>
          <w:cs/>
        </w:rPr>
        <w:t>วันที่</w:t>
      </w:r>
      <w:r w:rsidRPr="00070C46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Pr="00070C46">
        <w:rPr>
          <w:rFonts w:asciiTheme="majorBidi" w:hAnsiTheme="majorBidi" w:cstheme="majorBidi"/>
          <w:color w:val="000000"/>
          <w:spacing w:val="-4"/>
          <w:sz w:val="28"/>
        </w:rPr>
        <w:t xml:space="preserve">31 </w:t>
      </w:r>
      <w:r w:rsidRPr="00070C46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ธันวาคม </w:t>
      </w:r>
      <w:r w:rsidRPr="00070C46">
        <w:rPr>
          <w:rFonts w:asciiTheme="majorBidi" w:hAnsiTheme="majorBidi" w:cstheme="majorBidi"/>
          <w:color w:val="000000"/>
          <w:spacing w:val="-4"/>
          <w:sz w:val="28"/>
        </w:rPr>
        <w:t>25</w:t>
      </w:r>
      <w:r w:rsidR="0029161D" w:rsidRPr="00070C46">
        <w:rPr>
          <w:rFonts w:asciiTheme="majorBidi" w:hAnsiTheme="majorBidi" w:cstheme="majorBidi"/>
          <w:color w:val="000000"/>
          <w:spacing w:val="-4"/>
          <w:sz w:val="28"/>
        </w:rPr>
        <w:t>67</w:t>
      </w:r>
      <w:r w:rsidR="000057E8" w:rsidRPr="00070C46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070C46">
        <w:rPr>
          <w:rFonts w:asciiTheme="majorBidi" w:hAnsiTheme="majorBidi" w:cstheme="majorBidi"/>
          <w:color w:val="000000"/>
          <w:spacing w:val="-4"/>
          <w:sz w:val="28"/>
          <w:cs/>
        </w:rPr>
        <w:t>มีรายละเอียดดังนี้</w:t>
      </w:r>
    </w:p>
    <w:tbl>
      <w:tblPr>
        <w:tblW w:w="93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260"/>
        <w:gridCol w:w="90"/>
        <w:gridCol w:w="1170"/>
        <w:gridCol w:w="90"/>
        <w:gridCol w:w="1147"/>
        <w:gridCol w:w="90"/>
        <w:gridCol w:w="1164"/>
        <w:gridCol w:w="90"/>
        <w:gridCol w:w="1209"/>
      </w:tblGrid>
      <w:tr w:rsidR="00A03002" w:rsidRPr="00B118B0" w14:paraId="70D8604F" w14:textId="77777777" w:rsidTr="00F2570E">
        <w:trPr>
          <w:trHeight w:val="20"/>
        </w:trPr>
        <w:tc>
          <w:tcPr>
            <w:tcW w:w="2970" w:type="dxa"/>
            <w:vAlign w:val="bottom"/>
          </w:tcPr>
          <w:p w14:paraId="76E193FA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6F6CD50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52F5AB2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4B70FF9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7" w:type="dxa"/>
            <w:gridSpan w:val="7"/>
            <w:vAlign w:val="bottom"/>
          </w:tcPr>
          <w:p w14:paraId="7DEC647F" w14:textId="08B5C6B1" w:rsidR="00A03002" w:rsidRPr="00B118B0" w:rsidRDefault="00A03002" w:rsidP="009046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A03002" w:rsidRPr="00B118B0" w14:paraId="4B1D3C3E" w14:textId="77777777" w:rsidTr="00F2570E">
        <w:trPr>
          <w:trHeight w:val="20"/>
        </w:trPr>
        <w:tc>
          <w:tcPr>
            <w:tcW w:w="2970" w:type="dxa"/>
            <w:vAlign w:val="bottom"/>
          </w:tcPr>
          <w:p w14:paraId="37F3A06D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85E3477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10F7BEA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7A11B32B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7" w:type="dxa"/>
            <w:gridSpan w:val="7"/>
            <w:tcBorders>
              <w:bottom w:val="single" w:sz="4" w:space="0" w:color="auto"/>
            </w:tcBorders>
            <w:vAlign w:val="bottom"/>
          </w:tcPr>
          <w:p w14:paraId="14137FDF" w14:textId="3EF7957B" w:rsidR="00A03002" w:rsidRPr="00B118B0" w:rsidRDefault="003317B5" w:rsidP="00904679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A03002" w:rsidRPr="00B118B0">
              <w:rPr>
                <w:rFonts w:asciiTheme="majorBidi" w:hAnsiTheme="majorBidi" w:cstheme="majorBidi"/>
                <w:sz w:val="28"/>
                <w:cs/>
              </w:rPr>
              <w:t>การเงิน</w:t>
            </w:r>
            <w:r w:rsidR="00AA4CFC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A03002" w:rsidRPr="00B118B0" w14:paraId="441600AA" w14:textId="77777777" w:rsidTr="00F2570E">
        <w:trPr>
          <w:trHeight w:val="20"/>
        </w:trPr>
        <w:tc>
          <w:tcPr>
            <w:tcW w:w="2970" w:type="dxa"/>
            <w:vMerge w:val="restart"/>
            <w:vAlign w:val="bottom"/>
          </w:tcPr>
          <w:p w14:paraId="6E48AFC1" w14:textId="77777777" w:rsidR="00A03002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0F284CAD" w14:textId="758B616B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ที่เกี่ยวข้องกัน </w:t>
            </w:r>
          </w:p>
        </w:tc>
        <w:tc>
          <w:tcPr>
            <w:tcW w:w="90" w:type="dxa"/>
          </w:tcPr>
          <w:p w14:paraId="18123CDA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57891646" w14:textId="1929C26E" w:rsidR="00A03002" w:rsidRPr="00B118B0" w:rsidRDefault="008240C1" w:rsidP="7FC6FC8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7FC6FC84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</w:t>
            </w:r>
            <w:r w:rsidRPr="7FC6FC84">
              <w:rPr>
                <w:rFonts w:asciiTheme="majorBidi" w:hAnsiTheme="majorBidi" w:cstheme="majorBidi"/>
                <w:sz w:val="28"/>
              </w:rPr>
              <w:t xml:space="preserve">   (</w:t>
            </w:r>
            <w:r w:rsidRPr="7FC6FC84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7FC6FC8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412872A4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47C2D70B" w14:textId="0BAA966D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E403DF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18C09631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01" w:type="dxa"/>
            <w:gridSpan w:val="3"/>
            <w:tcBorders>
              <w:bottom w:val="single" w:sz="4" w:space="0" w:color="auto"/>
            </w:tcBorders>
            <w:vAlign w:val="bottom"/>
          </w:tcPr>
          <w:p w14:paraId="2F4E9D6F" w14:textId="49ADAC93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E5392F">
              <w:rPr>
                <w:rFonts w:asciiTheme="majorBidi" w:hAnsiTheme="majorBidi" w:hint="cs"/>
                <w:sz w:val="28"/>
                <w:cs/>
              </w:rPr>
              <w:t>รอบ</w:t>
            </w:r>
            <w:r w:rsidR="00E5392F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90" w:type="dxa"/>
            <w:tcBorders>
              <w:right w:val="nil"/>
            </w:tcBorders>
          </w:tcPr>
          <w:p w14:paraId="75FA77AC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9" w:type="dxa"/>
            <w:vMerge w:val="restart"/>
            <w:tcBorders>
              <w:left w:val="nil"/>
              <w:bottom w:val="single" w:sz="4" w:space="0" w:color="auto"/>
            </w:tcBorders>
            <w:vAlign w:val="bottom"/>
          </w:tcPr>
          <w:p w14:paraId="0EAAA8AF" w14:textId="2FAB1749" w:rsidR="00A03002" w:rsidRPr="00B118B0" w:rsidRDefault="00381585" w:rsidP="00A0300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="00A03002" w:rsidRPr="00B118B0">
              <w:rPr>
                <w:rFonts w:asciiTheme="majorBidi" w:hAnsiTheme="majorBidi" w:cstheme="majorBidi"/>
                <w:sz w:val="28"/>
              </w:rPr>
              <w:t>256</w:t>
            </w:r>
            <w:r w:rsidR="00507B31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A03002" w:rsidRPr="00B118B0" w14:paraId="08356C1B" w14:textId="77777777" w:rsidTr="00F2570E">
        <w:trPr>
          <w:trHeight w:val="341"/>
        </w:trPr>
        <w:tc>
          <w:tcPr>
            <w:tcW w:w="2970" w:type="dxa"/>
            <w:vMerge/>
            <w:vAlign w:val="bottom"/>
          </w:tcPr>
          <w:p w14:paraId="1B24515A" w14:textId="77777777" w:rsidR="00A03002" w:rsidRPr="00B118B0" w:rsidRDefault="00A03002" w:rsidP="00A03002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B51AA22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vAlign w:val="bottom"/>
          </w:tcPr>
          <w:p w14:paraId="66F8BC48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F5BFF81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/>
            <w:vAlign w:val="bottom"/>
          </w:tcPr>
          <w:p w14:paraId="3765E08A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A63DE88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445CDD6D" w14:textId="77777777" w:rsidR="00A03002" w:rsidRPr="00B118B0" w:rsidRDefault="00A03002" w:rsidP="00A03002">
            <w:pPr>
              <w:tabs>
                <w:tab w:val="left" w:pos="159"/>
                <w:tab w:val="left" w:pos="360"/>
                <w:tab w:val="left" w:pos="2160"/>
              </w:tabs>
              <w:ind w:left="69" w:hanging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9A76628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6606D1EA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2EAFDF7E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2C1DA450" w14:textId="77777777" w:rsidR="00A03002" w:rsidRPr="00B118B0" w:rsidRDefault="00A03002" w:rsidP="00A0300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66E13" w:rsidRPr="00B118B0" w14:paraId="4AF80DFD" w14:textId="77777777" w:rsidTr="00F2570E">
        <w:trPr>
          <w:trHeight w:val="116"/>
        </w:trPr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6171A57E" w14:textId="3747E617" w:rsidR="00966E13" w:rsidRPr="00B118B0" w:rsidRDefault="008B6242" w:rsidP="008B6242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ผู้บริหารสำคัญ</w:t>
            </w:r>
          </w:p>
        </w:tc>
        <w:tc>
          <w:tcPr>
            <w:tcW w:w="90" w:type="dxa"/>
          </w:tcPr>
          <w:p w14:paraId="5FE6CD5B" w14:textId="77777777" w:rsidR="00966E13" w:rsidRPr="00B118B0" w:rsidRDefault="00966E13" w:rsidP="00966E1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60FC31" w14:textId="4F51135D" w:rsidR="00966E13" w:rsidRPr="00B118B0" w:rsidRDefault="004954D2" w:rsidP="00966E13">
            <w:pPr>
              <w:ind w:left="-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0" w:type="dxa"/>
          </w:tcPr>
          <w:p w14:paraId="07B7BF5E" w14:textId="77777777" w:rsidR="00966E13" w:rsidRPr="00B118B0" w:rsidRDefault="00966E13" w:rsidP="00966E13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352B47" w14:textId="1F08F228" w:rsidR="00966E13" w:rsidRPr="00B118B0" w:rsidRDefault="00507B31" w:rsidP="00966E1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5D2E5E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,00</w:t>
            </w:r>
            <w:r w:rsidR="005D2E5E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vAlign w:val="bottom"/>
          </w:tcPr>
          <w:p w14:paraId="25CA0A20" w14:textId="77777777" w:rsidR="00966E13" w:rsidRPr="00B118B0" w:rsidRDefault="00966E13" w:rsidP="00966E13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52F34477" w14:textId="3E3A1750" w:rsidR="00966E13" w:rsidRPr="00B118B0" w:rsidRDefault="0078786D" w:rsidP="00966E1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8786D">
              <w:rPr>
                <w:rFonts w:asciiTheme="majorBidi" w:hAnsiTheme="majorBidi" w:hint="eastAsia"/>
                <w:sz w:val="28"/>
                <w:cs/>
              </w:rPr>
              <w:t>6</w:t>
            </w:r>
            <w:r w:rsidRPr="0078786D">
              <w:rPr>
                <w:rFonts w:asciiTheme="majorBidi" w:hAnsiTheme="majorBidi" w:cstheme="majorBidi" w:hint="eastAsia"/>
                <w:sz w:val="28"/>
              </w:rPr>
              <w:t>,</w:t>
            </w:r>
            <w:r w:rsidRPr="0078786D">
              <w:rPr>
                <w:rFonts w:asciiTheme="majorBidi" w:hAnsiTheme="majorBidi" w:hint="eastAsia"/>
                <w:sz w:val="28"/>
                <w:cs/>
              </w:rPr>
              <w:t>760</w:t>
            </w:r>
          </w:p>
        </w:tc>
        <w:tc>
          <w:tcPr>
            <w:tcW w:w="90" w:type="dxa"/>
            <w:vAlign w:val="bottom"/>
          </w:tcPr>
          <w:p w14:paraId="59967713" w14:textId="77777777" w:rsidR="00966E13" w:rsidRPr="00B118B0" w:rsidRDefault="00966E13" w:rsidP="00966E13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vAlign w:val="bottom"/>
          </w:tcPr>
          <w:p w14:paraId="7C62F8AD" w14:textId="74D5C5BD" w:rsidR="00966E13" w:rsidRPr="00DC29FB" w:rsidRDefault="0078786D" w:rsidP="00966E13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78786D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(8,442)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7BEB10CF" w14:textId="77777777" w:rsidR="00966E13" w:rsidRPr="00B118B0" w:rsidRDefault="00966E13" w:rsidP="00966E13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</w:tcBorders>
            <w:vAlign w:val="bottom"/>
          </w:tcPr>
          <w:p w14:paraId="03F0E118" w14:textId="33B64247" w:rsidR="00966E13" w:rsidRPr="00B118B0" w:rsidRDefault="00FB6B63" w:rsidP="00966E1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B6B63">
              <w:rPr>
                <w:rFonts w:asciiTheme="majorBidi" w:hAnsiTheme="majorBidi" w:cstheme="majorBidi" w:hint="eastAsia"/>
                <w:sz w:val="28"/>
              </w:rPr>
              <w:t>50,320</w:t>
            </w:r>
          </w:p>
        </w:tc>
      </w:tr>
      <w:tr w:rsidR="002D30A9" w:rsidRPr="00162E71" w14:paraId="3CA3BBE3" w14:textId="77777777" w:rsidTr="00F2570E">
        <w:trPr>
          <w:trHeight w:val="233"/>
        </w:trPr>
        <w:tc>
          <w:tcPr>
            <w:tcW w:w="2970" w:type="dxa"/>
            <w:vAlign w:val="bottom"/>
          </w:tcPr>
          <w:p w14:paraId="53A1B06A" w14:textId="77777777" w:rsidR="002D30A9" w:rsidRPr="00B118B0" w:rsidRDefault="002D30A9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7CF9A6CC" w14:textId="77777777" w:rsidR="002D30A9" w:rsidRPr="00B118B0" w:rsidRDefault="002D30A9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080ED94" w14:textId="77777777" w:rsidR="002D30A9" w:rsidRPr="00B118B0" w:rsidRDefault="002D30A9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3D26F7D8" w14:textId="77777777" w:rsidR="002D30A9" w:rsidRPr="00B118B0" w:rsidRDefault="002D30A9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EF256" w14:textId="58E8BF96" w:rsidR="002D30A9" w:rsidRPr="00961A85" w:rsidRDefault="002D30A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30A9">
              <w:rPr>
                <w:rFonts w:ascii="Angsana New" w:hAnsi="Angsana New" w:hint="eastAsia"/>
                <w:b/>
                <w:bCs/>
                <w:sz w:val="28"/>
              </w:rPr>
              <w:t>52,002</w:t>
            </w:r>
          </w:p>
        </w:tc>
        <w:tc>
          <w:tcPr>
            <w:tcW w:w="90" w:type="dxa"/>
            <w:vAlign w:val="bottom"/>
          </w:tcPr>
          <w:p w14:paraId="41A3910D" w14:textId="77777777" w:rsidR="002D30A9" w:rsidRPr="00961A85" w:rsidRDefault="002D30A9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08853" w14:textId="2E67C33E" w:rsidR="002D30A9" w:rsidRPr="00961A85" w:rsidRDefault="00987BE3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7BE3">
              <w:rPr>
                <w:rFonts w:asciiTheme="majorBidi" w:hAnsiTheme="majorBidi" w:cstheme="majorBidi" w:hint="eastAsia"/>
                <w:b/>
                <w:bCs/>
                <w:sz w:val="28"/>
              </w:rPr>
              <w:t>6,760</w:t>
            </w:r>
          </w:p>
        </w:tc>
        <w:tc>
          <w:tcPr>
            <w:tcW w:w="90" w:type="dxa"/>
            <w:vAlign w:val="bottom"/>
          </w:tcPr>
          <w:p w14:paraId="1E7AA182" w14:textId="77777777" w:rsidR="002D30A9" w:rsidRPr="00961A85" w:rsidRDefault="002D30A9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2CB65" w14:textId="4D0CC655" w:rsidR="002D30A9" w:rsidRPr="00961A85" w:rsidRDefault="002D30A9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3906C9">
              <w:rPr>
                <w:rFonts w:asciiTheme="majorBidi" w:eastAsia="Times New Roman" w:hAnsiTheme="majorBidi" w:cstheme="majorBidi" w:hint="eastAsia"/>
                <w:b/>
                <w:bCs/>
                <w:sz w:val="28"/>
                <w:lang w:val="en-GB"/>
              </w:rPr>
              <w:t>(8,</w:t>
            </w:r>
            <w:r w:rsidR="00987BE3" w:rsidRPr="00987BE3">
              <w:rPr>
                <w:rFonts w:asciiTheme="majorBidi" w:eastAsia="Times New Roman" w:hAnsiTheme="majorBidi" w:cstheme="majorBidi" w:hint="eastAsia"/>
                <w:b/>
                <w:bCs/>
                <w:sz w:val="28"/>
                <w:lang w:val="en-GB"/>
              </w:rPr>
              <w:t>442</w:t>
            </w:r>
            <w:r w:rsidRPr="003906C9">
              <w:rPr>
                <w:rFonts w:asciiTheme="majorBidi" w:eastAsia="Times New Roman" w:hAnsiTheme="majorBidi" w:cstheme="majorBidi" w:hint="eastAsia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5791D35B" w14:textId="77777777" w:rsidR="002D30A9" w:rsidRPr="00961A85" w:rsidRDefault="002D30A9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06638F5" w14:textId="0D1DCAC5" w:rsidR="002D30A9" w:rsidRPr="00162E71" w:rsidRDefault="00987BE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7BE3">
              <w:rPr>
                <w:rFonts w:asciiTheme="majorBidi" w:hAnsiTheme="majorBidi" w:cstheme="majorBidi" w:hint="eastAsia"/>
                <w:b/>
                <w:bCs/>
                <w:sz w:val="28"/>
              </w:rPr>
              <w:t>50,320</w:t>
            </w:r>
          </w:p>
        </w:tc>
      </w:tr>
      <w:tr w:rsidR="002D30A9" w:rsidRPr="00162E71" w14:paraId="72C6EA67" w14:textId="77777777" w:rsidTr="00F2570E">
        <w:trPr>
          <w:trHeight w:val="177"/>
        </w:trPr>
        <w:tc>
          <w:tcPr>
            <w:tcW w:w="2970" w:type="dxa"/>
            <w:vAlign w:val="bottom"/>
          </w:tcPr>
          <w:p w14:paraId="09E5B068" w14:textId="77777777" w:rsidR="002D30A9" w:rsidRPr="00B118B0" w:rsidRDefault="002D30A9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4BAD331D" w14:textId="77777777" w:rsidR="002D30A9" w:rsidRPr="00B118B0" w:rsidRDefault="002D30A9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E8EB541" w14:textId="77777777" w:rsidR="002D30A9" w:rsidRPr="00B118B0" w:rsidRDefault="002D30A9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53CC50A9" w14:textId="77777777" w:rsidR="002D30A9" w:rsidRPr="00B118B0" w:rsidRDefault="002D30A9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03F3943" w14:textId="77777777" w:rsidR="002D30A9" w:rsidRPr="002D30A9" w:rsidRDefault="002D30A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74849F52" w14:textId="77777777" w:rsidR="002D30A9" w:rsidRPr="00961A85" w:rsidRDefault="002D30A9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vAlign w:val="bottom"/>
          </w:tcPr>
          <w:p w14:paraId="1EE100C8" w14:textId="77777777" w:rsidR="002D30A9" w:rsidRPr="002D30A9" w:rsidRDefault="002D30A9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38E7B307" w14:textId="77777777" w:rsidR="002D30A9" w:rsidRPr="00961A85" w:rsidRDefault="002D30A9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vAlign w:val="bottom"/>
          </w:tcPr>
          <w:p w14:paraId="2BCBDA21" w14:textId="77777777" w:rsidR="002D30A9" w:rsidRPr="003906C9" w:rsidRDefault="002D30A9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467BDB83" w14:textId="77777777" w:rsidR="002D30A9" w:rsidRPr="00961A85" w:rsidRDefault="002D30A9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</w:tcBorders>
            <w:vAlign w:val="bottom"/>
          </w:tcPr>
          <w:p w14:paraId="18A0FAEC" w14:textId="77777777" w:rsidR="002D30A9" w:rsidRPr="00FD12BA" w:rsidRDefault="002D30A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620824F9" w14:textId="50FC762C" w:rsidR="00441021" w:rsidRPr="000235C1" w:rsidRDefault="00807B1B" w:rsidP="00D741FF">
      <w:pPr>
        <w:overflowPunct/>
        <w:autoSpaceDE/>
        <w:autoSpaceDN/>
        <w:adjustRightInd/>
        <w:spacing w:before="240" w:after="240"/>
        <w:ind w:left="360"/>
        <w:jc w:val="thaiDistribute"/>
        <w:textAlignment w:val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ยอดคงเหลือ</w:t>
      </w:r>
      <w:r w:rsidR="004447A1">
        <w:rPr>
          <w:rFonts w:asciiTheme="majorBidi" w:hAnsiTheme="majorBidi" w:cstheme="majorBidi" w:hint="cs"/>
          <w:sz w:val="28"/>
          <w:cs/>
        </w:rPr>
        <w:t>ของเงินกู้</w:t>
      </w:r>
      <w:r w:rsidR="00755BC7">
        <w:rPr>
          <w:rFonts w:asciiTheme="majorBidi" w:hAnsiTheme="majorBidi" w:cstheme="majorBidi" w:hint="cs"/>
          <w:sz w:val="28"/>
          <w:cs/>
        </w:rPr>
        <w:t>ยืมร</w:t>
      </w:r>
      <w:r w:rsidR="006621FD">
        <w:rPr>
          <w:rFonts w:asciiTheme="majorBidi" w:hAnsiTheme="majorBidi" w:cstheme="majorBidi" w:hint="cs"/>
          <w:sz w:val="28"/>
          <w:cs/>
        </w:rPr>
        <w:t>ะยะสั้นจากกิจการที่เกี่ยวข้องกัน ณ วันที่</w:t>
      </w:r>
      <w:r w:rsidR="001A1786">
        <w:rPr>
          <w:rFonts w:asciiTheme="majorBidi" w:hAnsiTheme="majorBidi" w:cstheme="majorBidi" w:hint="cs"/>
          <w:sz w:val="28"/>
          <w:cs/>
        </w:rPr>
        <w:t xml:space="preserve"> </w:t>
      </w:r>
      <w:r w:rsidR="00707CF1">
        <w:rPr>
          <w:rFonts w:asciiTheme="majorBidi" w:hAnsiTheme="majorBidi" w:cstheme="majorBidi"/>
          <w:sz w:val="28"/>
        </w:rPr>
        <w:t>30</w:t>
      </w:r>
      <w:r w:rsidR="001A1786">
        <w:rPr>
          <w:rFonts w:asciiTheme="majorBidi" w:hAnsiTheme="majorBidi" w:cstheme="majorBidi"/>
          <w:sz w:val="28"/>
          <w:cs/>
        </w:rPr>
        <w:t xml:space="preserve"> </w:t>
      </w:r>
      <w:r w:rsidR="001A1786">
        <w:rPr>
          <w:rFonts w:asciiTheme="majorBidi" w:hAnsiTheme="majorBidi" w:cstheme="majorBidi" w:hint="cs"/>
          <w:sz w:val="28"/>
          <w:cs/>
        </w:rPr>
        <w:t>มิถ</w:t>
      </w:r>
      <w:r w:rsidR="00946D70">
        <w:rPr>
          <w:rFonts w:asciiTheme="majorBidi" w:hAnsiTheme="majorBidi" w:cstheme="majorBidi" w:hint="cs"/>
          <w:sz w:val="28"/>
          <w:cs/>
        </w:rPr>
        <w:t>ุ</w:t>
      </w:r>
      <w:r w:rsidR="001A1786">
        <w:rPr>
          <w:rFonts w:asciiTheme="majorBidi" w:hAnsiTheme="majorBidi" w:cstheme="majorBidi" w:hint="cs"/>
          <w:sz w:val="28"/>
          <w:cs/>
        </w:rPr>
        <w:t xml:space="preserve">นายน </w:t>
      </w:r>
      <w:r w:rsidR="00707CF1">
        <w:rPr>
          <w:rFonts w:asciiTheme="majorBidi" w:hAnsiTheme="majorBidi" w:cstheme="majorBidi"/>
          <w:sz w:val="28"/>
        </w:rPr>
        <w:t>2568</w:t>
      </w:r>
      <w:r w:rsidR="00F307BE">
        <w:rPr>
          <w:rFonts w:asciiTheme="majorBidi" w:hAnsiTheme="majorBidi" w:cstheme="majorBidi"/>
          <w:sz w:val="28"/>
          <w:cs/>
        </w:rPr>
        <w:t xml:space="preserve"> </w:t>
      </w:r>
      <w:r w:rsidR="00F307BE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707CF1">
        <w:rPr>
          <w:rFonts w:asciiTheme="majorBidi" w:hAnsiTheme="majorBidi" w:cstheme="majorBidi"/>
          <w:sz w:val="28"/>
        </w:rPr>
        <w:t>31</w:t>
      </w:r>
      <w:r w:rsidR="00F307BE">
        <w:rPr>
          <w:rFonts w:asciiTheme="majorBidi" w:hAnsiTheme="majorBidi" w:cstheme="majorBidi"/>
          <w:sz w:val="28"/>
          <w:cs/>
        </w:rPr>
        <w:t xml:space="preserve"> </w:t>
      </w:r>
      <w:r w:rsidR="00F307BE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707CF1">
        <w:rPr>
          <w:rFonts w:asciiTheme="majorBidi" w:hAnsiTheme="majorBidi" w:cstheme="majorBidi"/>
          <w:sz w:val="28"/>
        </w:rPr>
        <w:t>2567</w:t>
      </w:r>
      <w:r w:rsidR="00470F62">
        <w:rPr>
          <w:rFonts w:asciiTheme="majorBidi" w:hAnsiTheme="majorBidi" w:cstheme="majorBidi"/>
          <w:sz w:val="28"/>
          <w:cs/>
        </w:rPr>
        <w:t xml:space="preserve"> </w:t>
      </w:r>
      <w:r w:rsidR="00000F21">
        <w:rPr>
          <w:rFonts w:asciiTheme="majorBidi" w:hAnsiTheme="majorBidi" w:cstheme="majorBidi"/>
          <w:sz w:val="28"/>
        </w:rPr>
        <w:t xml:space="preserve">        </w:t>
      </w:r>
      <w:r w:rsidR="00470F62">
        <w:rPr>
          <w:rFonts w:asciiTheme="majorBidi" w:hAnsiTheme="majorBidi" w:cstheme="majorBidi" w:hint="cs"/>
          <w:sz w:val="28"/>
          <w:cs/>
        </w:rPr>
        <w:t>มีรายละเอียดดังนี้</w:t>
      </w:r>
    </w:p>
    <w:tbl>
      <w:tblPr>
        <w:tblW w:w="937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260"/>
        <w:gridCol w:w="90"/>
        <w:gridCol w:w="1170"/>
        <w:gridCol w:w="107"/>
        <w:gridCol w:w="1147"/>
        <w:gridCol w:w="90"/>
        <w:gridCol w:w="1164"/>
        <w:gridCol w:w="90"/>
        <w:gridCol w:w="1200"/>
      </w:tblGrid>
      <w:tr w:rsidR="003906C9" w:rsidRPr="00B118B0" w14:paraId="03CECCAA" w14:textId="77777777" w:rsidTr="00E51728">
        <w:trPr>
          <w:trHeight w:val="20"/>
        </w:trPr>
        <w:tc>
          <w:tcPr>
            <w:tcW w:w="2970" w:type="dxa"/>
            <w:vAlign w:val="bottom"/>
          </w:tcPr>
          <w:p w14:paraId="725DF22F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920E745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E54EEA7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B543311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4" w:type="dxa"/>
            <w:gridSpan w:val="7"/>
            <w:vAlign w:val="bottom"/>
          </w:tcPr>
          <w:p w14:paraId="2837E812" w14:textId="77777777" w:rsidR="003906C9" w:rsidRPr="00B118B0" w:rsidRDefault="003906C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3906C9" w:rsidRPr="00B118B0" w14:paraId="36581206" w14:textId="77777777" w:rsidTr="00E51728">
        <w:trPr>
          <w:trHeight w:val="20"/>
        </w:trPr>
        <w:tc>
          <w:tcPr>
            <w:tcW w:w="2970" w:type="dxa"/>
            <w:vAlign w:val="bottom"/>
          </w:tcPr>
          <w:p w14:paraId="2F8E4C3B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10F4F4D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361E49C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D8C11E3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4" w:type="dxa"/>
            <w:gridSpan w:val="7"/>
            <w:tcBorders>
              <w:bottom w:val="single" w:sz="4" w:space="0" w:color="auto"/>
            </w:tcBorders>
            <w:vAlign w:val="bottom"/>
          </w:tcPr>
          <w:p w14:paraId="2196EEE9" w14:textId="1C918BA7" w:rsidR="003906C9" w:rsidRPr="00B118B0" w:rsidRDefault="00D74665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3906C9" w:rsidRPr="003906C9">
              <w:rPr>
                <w:rFonts w:asciiTheme="majorBidi" w:hAnsiTheme="majorBidi" w:hint="cs"/>
                <w:sz w:val="28"/>
                <w:cs/>
              </w:rPr>
              <w:t>การเงินเฉพาะกิจการ</w:t>
            </w:r>
          </w:p>
        </w:tc>
      </w:tr>
      <w:tr w:rsidR="003906C9" w:rsidRPr="00B118B0" w14:paraId="3762C87C" w14:textId="77777777" w:rsidTr="00E51728">
        <w:trPr>
          <w:trHeight w:val="20"/>
        </w:trPr>
        <w:tc>
          <w:tcPr>
            <w:tcW w:w="2970" w:type="dxa"/>
            <w:vMerge w:val="restart"/>
            <w:vAlign w:val="bottom"/>
          </w:tcPr>
          <w:p w14:paraId="6BB83E8D" w14:textId="77777777" w:rsidR="003906C9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1644A747" w14:textId="1D0DBAB7" w:rsidR="003906C9" w:rsidRPr="00B118B0" w:rsidRDefault="009A3C0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="003906C9" w:rsidRPr="00B118B0">
              <w:rPr>
                <w:rFonts w:asciiTheme="majorBidi" w:hAnsiTheme="majorBidi" w:cstheme="majorBidi"/>
                <w:sz w:val="28"/>
                <w:cs/>
              </w:rPr>
              <w:t xml:space="preserve">ที่เกี่ยวข้องกัน </w:t>
            </w:r>
          </w:p>
        </w:tc>
        <w:tc>
          <w:tcPr>
            <w:tcW w:w="90" w:type="dxa"/>
          </w:tcPr>
          <w:p w14:paraId="62D2129A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3020868C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7FC6FC84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</w:t>
            </w:r>
            <w:r w:rsidRPr="7FC6FC84">
              <w:rPr>
                <w:rFonts w:asciiTheme="majorBidi" w:hAnsiTheme="majorBidi" w:cstheme="majorBidi"/>
                <w:sz w:val="28"/>
              </w:rPr>
              <w:t xml:space="preserve">   (</w:t>
            </w:r>
            <w:r w:rsidRPr="7FC6FC84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7FC6FC8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6AD67236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3FE87B27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07" w:type="dxa"/>
          </w:tcPr>
          <w:p w14:paraId="54C9529F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01" w:type="dxa"/>
            <w:gridSpan w:val="3"/>
            <w:tcBorders>
              <w:bottom w:val="single" w:sz="4" w:space="0" w:color="auto"/>
            </w:tcBorders>
            <w:vAlign w:val="bottom"/>
          </w:tcPr>
          <w:p w14:paraId="4A73743B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>
              <w:rPr>
                <w:rFonts w:asciiTheme="majorBidi" w:hAnsiTheme="majorBidi" w:hint="cs"/>
                <w:sz w:val="28"/>
                <w:cs/>
              </w:rPr>
              <w:t>รอบ</w:t>
            </w:r>
            <w:r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90" w:type="dxa"/>
            <w:tcBorders>
              <w:right w:val="nil"/>
            </w:tcBorders>
          </w:tcPr>
          <w:p w14:paraId="4A3EC670" w14:textId="77777777" w:rsidR="003906C9" w:rsidRPr="00B118B0" w:rsidRDefault="003906C9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0" w:type="dxa"/>
            <w:vMerge w:val="restart"/>
            <w:tcBorders>
              <w:left w:val="nil"/>
              <w:bottom w:val="single" w:sz="4" w:space="0" w:color="auto"/>
            </w:tcBorders>
            <w:vAlign w:val="bottom"/>
          </w:tcPr>
          <w:p w14:paraId="654F89B5" w14:textId="77777777" w:rsidR="003906C9" w:rsidRPr="00B118B0" w:rsidRDefault="003906C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3906C9" w:rsidRPr="00B118B0" w14:paraId="4749A010" w14:textId="77777777" w:rsidTr="00E51728">
        <w:trPr>
          <w:trHeight w:val="341"/>
        </w:trPr>
        <w:tc>
          <w:tcPr>
            <w:tcW w:w="2970" w:type="dxa"/>
            <w:vMerge/>
            <w:tcBorders>
              <w:bottom w:val="single" w:sz="4" w:space="0" w:color="auto"/>
            </w:tcBorders>
            <w:vAlign w:val="bottom"/>
          </w:tcPr>
          <w:p w14:paraId="63B20DD1" w14:textId="77777777" w:rsidR="003906C9" w:rsidRPr="00B118B0" w:rsidRDefault="003906C9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0C903C9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7AA30F55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C901D7F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1FC88773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" w:type="dxa"/>
          </w:tcPr>
          <w:p w14:paraId="6B011959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24364B9E" w14:textId="77777777" w:rsidR="003906C9" w:rsidRPr="00B118B0" w:rsidRDefault="003906C9">
            <w:pPr>
              <w:tabs>
                <w:tab w:val="left" w:pos="159"/>
                <w:tab w:val="left" w:pos="360"/>
                <w:tab w:val="left" w:pos="2160"/>
              </w:tabs>
              <w:ind w:left="69" w:hanging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1FFAF9C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5900CAE3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0E7450CB" w14:textId="77777777" w:rsidR="003906C9" w:rsidRPr="00B118B0" w:rsidRDefault="003906C9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0" w:type="dxa"/>
            <w:vMerge/>
            <w:tcBorders>
              <w:bottom w:val="single" w:sz="4" w:space="0" w:color="auto"/>
            </w:tcBorders>
            <w:vAlign w:val="bottom"/>
          </w:tcPr>
          <w:p w14:paraId="1F4C258F" w14:textId="77777777" w:rsidR="003906C9" w:rsidRPr="00B118B0" w:rsidRDefault="003906C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906C9" w:rsidRPr="00B118B0" w14:paraId="71826037" w14:textId="77777777" w:rsidTr="00E51728">
        <w:trPr>
          <w:trHeight w:val="89"/>
        </w:trPr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0C2CD4A7" w14:textId="5BC29060" w:rsidR="003906C9" w:rsidRPr="00465553" w:rsidRDefault="00040F82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ทาคูนิ </w:t>
            </w:r>
            <w:r w:rsidR="003A08EC">
              <w:rPr>
                <w:rFonts w:asciiTheme="majorBidi" w:hAnsiTheme="majorBidi" w:cstheme="majorBidi" w:hint="cs"/>
                <w:sz w:val="28"/>
                <w:cs/>
              </w:rPr>
              <w:t>(ประเทศไทย)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2EE6D539" w14:textId="77777777" w:rsidR="003906C9" w:rsidRPr="00B118B0" w:rsidRDefault="003906C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8EBB47" w14:textId="75E7A433" w:rsidR="003906C9" w:rsidRDefault="00625F47">
            <w:pPr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11.80</w:t>
            </w:r>
          </w:p>
        </w:tc>
        <w:tc>
          <w:tcPr>
            <w:tcW w:w="90" w:type="dxa"/>
          </w:tcPr>
          <w:p w14:paraId="46B38F40" w14:textId="77777777" w:rsidR="003906C9" w:rsidRPr="00B118B0" w:rsidRDefault="003906C9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8B58C6" w14:textId="77777777" w:rsidR="003906C9" w:rsidRDefault="003906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7" w:type="dxa"/>
            <w:vAlign w:val="bottom"/>
          </w:tcPr>
          <w:p w14:paraId="09D98B8F" w14:textId="77777777" w:rsidR="003906C9" w:rsidRPr="00B118B0" w:rsidRDefault="003906C9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79CBA884" w14:textId="77777777" w:rsidR="003906C9" w:rsidRPr="00B118B0" w:rsidRDefault="003906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6,000</w:t>
            </w:r>
          </w:p>
        </w:tc>
        <w:tc>
          <w:tcPr>
            <w:tcW w:w="90" w:type="dxa"/>
            <w:vAlign w:val="bottom"/>
          </w:tcPr>
          <w:p w14:paraId="150CB94E" w14:textId="77777777" w:rsidR="003906C9" w:rsidRPr="00B118B0" w:rsidRDefault="003906C9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vAlign w:val="bottom"/>
          </w:tcPr>
          <w:p w14:paraId="242DA7CD" w14:textId="77777777" w:rsidR="003906C9" w:rsidRPr="00DC29FB" w:rsidRDefault="003906C9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068B1B5F" w14:textId="77777777" w:rsidR="003906C9" w:rsidRPr="00B118B0" w:rsidRDefault="003906C9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</w:tcBorders>
            <w:vAlign w:val="bottom"/>
          </w:tcPr>
          <w:p w14:paraId="21A5D252" w14:textId="77777777" w:rsidR="003906C9" w:rsidRPr="00B118B0" w:rsidRDefault="003906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A6DE9">
              <w:rPr>
                <w:rFonts w:asciiTheme="majorBidi" w:hAnsiTheme="majorBidi" w:cstheme="majorBidi" w:hint="eastAsia"/>
                <w:sz w:val="28"/>
              </w:rPr>
              <w:t>6,000</w:t>
            </w:r>
          </w:p>
        </w:tc>
      </w:tr>
      <w:tr w:rsidR="003906C9" w:rsidRPr="00B118B0" w14:paraId="1A4C6ECC" w14:textId="77777777" w:rsidTr="00E51728">
        <w:trPr>
          <w:trHeight w:val="20"/>
        </w:trPr>
        <w:tc>
          <w:tcPr>
            <w:tcW w:w="2970" w:type="dxa"/>
            <w:vAlign w:val="bottom"/>
          </w:tcPr>
          <w:p w14:paraId="31B20250" w14:textId="4990879C" w:rsidR="003906C9" w:rsidRPr="00465553" w:rsidRDefault="00040F82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ราชพฤกษ์วิศวกรรม จำกัด</w:t>
            </w:r>
          </w:p>
        </w:tc>
        <w:tc>
          <w:tcPr>
            <w:tcW w:w="90" w:type="dxa"/>
          </w:tcPr>
          <w:p w14:paraId="150F72EF" w14:textId="77777777" w:rsidR="003906C9" w:rsidRPr="00B118B0" w:rsidRDefault="003906C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CB8F353" w14:textId="5CE88224" w:rsidR="003906C9" w:rsidRDefault="00625F47">
            <w:pPr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11.80</w:t>
            </w:r>
          </w:p>
        </w:tc>
        <w:tc>
          <w:tcPr>
            <w:tcW w:w="90" w:type="dxa"/>
          </w:tcPr>
          <w:p w14:paraId="2E5B68FB" w14:textId="77777777" w:rsidR="003906C9" w:rsidRPr="00B118B0" w:rsidRDefault="003906C9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3D73702" w14:textId="77777777" w:rsidR="003906C9" w:rsidRDefault="003906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7" w:type="dxa"/>
            <w:vAlign w:val="bottom"/>
          </w:tcPr>
          <w:p w14:paraId="726608B0" w14:textId="77777777" w:rsidR="003906C9" w:rsidRPr="00B118B0" w:rsidRDefault="003906C9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4F683449" w14:textId="77777777" w:rsidR="003906C9" w:rsidRPr="00B118B0" w:rsidRDefault="003906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6,300</w:t>
            </w:r>
          </w:p>
        </w:tc>
        <w:tc>
          <w:tcPr>
            <w:tcW w:w="90" w:type="dxa"/>
            <w:vAlign w:val="bottom"/>
          </w:tcPr>
          <w:p w14:paraId="6BAAA12B" w14:textId="77777777" w:rsidR="003906C9" w:rsidRPr="00B118B0" w:rsidRDefault="003906C9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vAlign w:val="bottom"/>
          </w:tcPr>
          <w:p w14:paraId="0BF5E7DC" w14:textId="77777777" w:rsidR="003906C9" w:rsidRPr="00DC29FB" w:rsidRDefault="003906C9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A79F0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(500)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73CC9280" w14:textId="77777777" w:rsidR="003906C9" w:rsidRPr="00B118B0" w:rsidRDefault="003906C9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0" w:type="dxa"/>
            <w:tcBorders>
              <w:left w:val="nil"/>
            </w:tcBorders>
            <w:vAlign w:val="bottom"/>
          </w:tcPr>
          <w:p w14:paraId="0A1D1F75" w14:textId="77777777" w:rsidR="003906C9" w:rsidRPr="00B118B0" w:rsidRDefault="003906C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A6DE9">
              <w:rPr>
                <w:rFonts w:asciiTheme="majorBidi" w:hAnsiTheme="majorBidi" w:cstheme="majorBidi" w:hint="eastAsia"/>
                <w:sz w:val="28"/>
              </w:rPr>
              <w:t>5,800</w:t>
            </w:r>
          </w:p>
        </w:tc>
      </w:tr>
      <w:tr w:rsidR="003906C9" w:rsidRPr="00162E71" w14:paraId="545C773F" w14:textId="77777777" w:rsidTr="00F2570E">
        <w:trPr>
          <w:trHeight w:val="422"/>
        </w:trPr>
        <w:tc>
          <w:tcPr>
            <w:tcW w:w="2970" w:type="dxa"/>
            <w:vAlign w:val="bottom"/>
          </w:tcPr>
          <w:p w14:paraId="014350CB" w14:textId="77777777" w:rsidR="003906C9" w:rsidRPr="00B118B0" w:rsidRDefault="003906C9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0E7F3691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15D22B5" w14:textId="77777777" w:rsidR="003906C9" w:rsidRPr="00B118B0" w:rsidRDefault="003906C9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2D094A6A" w14:textId="77777777" w:rsidR="003906C9" w:rsidRPr="00B118B0" w:rsidRDefault="003906C9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89FC5" w14:textId="1495EEC8" w:rsidR="003906C9" w:rsidRPr="00961A85" w:rsidRDefault="004B2B1D" w:rsidP="00040F8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07" w:type="dxa"/>
            <w:vAlign w:val="bottom"/>
          </w:tcPr>
          <w:p w14:paraId="26962B8C" w14:textId="77777777" w:rsidR="003906C9" w:rsidRPr="00961A85" w:rsidRDefault="003906C9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171AC" w14:textId="7CA6F7D3" w:rsidR="003906C9" w:rsidRPr="00961A85" w:rsidRDefault="00636A7A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36A7A">
              <w:rPr>
                <w:rFonts w:asciiTheme="majorBidi" w:hAnsiTheme="majorBidi" w:cstheme="majorBidi" w:hint="eastAsia"/>
                <w:b/>
                <w:bCs/>
                <w:sz w:val="28"/>
              </w:rPr>
              <w:t>12,300</w:t>
            </w:r>
          </w:p>
        </w:tc>
        <w:tc>
          <w:tcPr>
            <w:tcW w:w="90" w:type="dxa"/>
            <w:vAlign w:val="bottom"/>
          </w:tcPr>
          <w:p w14:paraId="3A42CF31" w14:textId="77777777" w:rsidR="003906C9" w:rsidRPr="00961A85" w:rsidRDefault="003906C9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3605F" w14:textId="3199866F" w:rsidR="003906C9" w:rsidRPr="00961A85" w:rsidRDefault="00636A7A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(500</w:t>
            </w:r>
            <w:r w:rsidR="003906C9" w:rsidRPr="003906C9">
              <w:rPr>
                <w:rFonts w:asciiTheme="majorBidi" w:eastAsia="Times New Roman" w:hAnsiTheme="majorBidi" w:cstheme="majorBidi" w:hint="eastAsia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7264E09E" w14:textId="77777777" w:rsidR="003906C9" w:rsidRPr="00961A85" w:rsidRDefault="003906C9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30A11E0" w14:textId="4193756E" w:rsidR="003906C9" w:rsidRPr="00162E71" w:rsidRDefault="00636A7A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36A7A">
              <w:rPr>
                <w:rFonts w:asciiTheme="majorBidi" w:hAnsiTheme="majorBidi" w:cstheme="majorBidi" w:hint="eastAsia"/>
                <w:b/>
                <w:bCs/>
                <w:sz w:val="28"/>
              </w:rPr>
              <w:t>11,800</w:t>
            </w:r>
          </w:p>
        </w:tc>
      </w:tr>
    </w:tbl>
    <w:p w14:paraId="7B638C5E" w14:textId="77777777" w:rsidR="001A38DA" w:rsidRDefault="001A38DA" w:rsidP="0060241A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4B6427C2" w14:textId="77777777" w:rsidR="001A38DA" w:rsidRDefault="001A38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5BB86AB" w14:textId="100B3D78" w:rsidR="00F53166" w:rsidRPr="007A206C" w:rsidRDefault="009E4C64" w:rsidP="0060241A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FF1D85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ค่าตอบแทนกรรมการและผู้บริหาร</w:t>
      </w:r>
    </w:p>
    <w:p w14:paraId="205AF151" w14:textId="3D351EF7" w:rsidR="00F53166" w:rsidRPr="007A206C" w:rsidRDefault="009E4C64" w:rsidP="0083352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CC7049">
        <w:rPr>
          <w:rFonts w:asciiTheme="majorBidi" w:hAnsiTheme="majorBidi" w:hint="cs"/>
          <w:sz w:val="28"/>
          <w:cs/>
        </w:rPr>
        <w:t>รอบ</w:t>
      </w:r>
      <w:r w:rsidR="00CC7049">
        <w:rPr>
          <w:rFonts w:ascii="Angsana New" w:hAnsi="Angsana New" w:hint="cs"/>
          <w:sz w:val="28"/>
          <w:cs/>
        </w:rPr>
        <w:t>ระยะเวลา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สามเดือน</w:t>
      </w:r>
      <w:r w:rsidR="005C53F1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สิ้นสุดวันที่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5C53F1" w:rsidRPr="002D5555">
        <w:rPr>
          <w:rFonts w:asciiTheme="majorBidi" w:hAnsiTheme="majorBidi" w:cstheme="majorBidi"/>
          <w:sz w:val="28"/>
        </w:rPr>
        <w:t>3</w:t>
      </w:r>
      <w:r w:rsidR="005C53F1">
        <w:rPr>
          <w:rFonts w:asciiTheme="majorBidi" w:hAnsiTheme="majorBidi" w:cstheme="majorBidi"/>
          <w:sz w:val="28"/>
        </w:rPr>
        <w:t xml:space="preserve">0 </w:t>
      </w:r>
      <w:r w:rsidR="005C53F1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7164C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80658"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7164C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มีค่าใช้จ่ายผลประโยชน์พนักงา</w:t>
      </w:r>
      <w:r w:rsidR="0048138B"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น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ที่ให้แก่กรรมการและผู้บริหาร ดังต่อไปนี้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4A699C" w:rsidRPr="007A206C" w14:paraId="421BD2F7" w14:textId="77777777" w:rsidTr="00E51728">
        <w:tc>
          <w:tcPr>
            <w:tcW w:w="4410" w:type="dxa"/>
            <w:vAlign w:val="bottom"/>
          </w:tcPr>
          <w:p w14:paraId="06235BB8" w14:textId="77777777" w:rsidR="004A699C" w:rsidRPr="007A206C" w:rsidRDefault="004A699C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824849" w14:textId="38EDDBC9" w:rsidR="004A699C" w:rsidRPr="007A206C" w:rsidRDefault="004A699C" w:rsidP="004D57B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F53166" w:rsidRPr="007A206C" w14:paraId="08E0EFAC" w14:textId="77777777" w:rsidTr="00E51728">
        <w:tc>
          <w:tcPr>
            <w:tcW w:w="4410" w:type="dxa"/>
            <w:vAlign w:val="bottom"/>
          </w:tcPr>
          <w:p w14:paraId="79067890" w14:textId="77777777" w:rsidR="00F53166" w:rsidRPr="006E71CF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09E8255" w14:textId="381D2180" w:rsidR="00F53166" w:rsidRPr="006E71CF" w:rsidRDefault="00BB5D81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815435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="00CC7049" w:rsidRPr="00815435">
              <w:rPr>
                <w:rFonts w:asciiTheme="majorBidi" w:hAnsiTheme="majorBidi" w:hint="cs"/>
                <w:sz w:val="28"/>
                <w:cs/>
              </w:rPr>
              <w:t>รอบ</w:t>
            </w:r>
            <w:r w:rsidR="00CC7049" w:rsidRPr="00815435">
              <w:rPr>
                <w:rFonts w:ascii="Angsana New" w:hAnsi="Angsana New" w:hint="cs"/>
                <w:sz w:val="28"/>
                <w:cs/>
              </w:rPr>
              <w:t>ระยะเวลา</w:t>
            </w:r>
            <w:r w:rsidRPr="00815435">
              <w:rPr>
                <w:rFonts w:asciiTheme="majorBidi" w:hAnsiTheme="majorBidi" w:cstheme="majorBidi"/>
                <w:sz w:val="28"/>
                <w:cs/>
              </w:rPr>
              <w:t xml:space="preserve">สามเดือนสิ้นสุดวันที่ </w:t>
            </w:r>
            <w:r w:rsidR="005C53F1" w:rsidRPr="002D5555">
              <w:rPr>
                <w:rFonts w:asciiTheme="majorBidi" w:hAnsiTheme="majorBidi" w:cstheme="majorBidi"/>
                <w:sz w:val="28"/>
              </w:rPr>
              <w:t>3</w:t>
            </w:r>
            <w:r w:rsidR="00C77BE3">
              <w:rPr>
                <w:rFonts w:asciiTheme="majorBidi" w:hAnsiTheme="majorBidi" w:cstheme="majorBidi"/>
                <w:sz w:val="28"/>
              </w:rPr>
              <w:t xml:space="preserve">0 </w:t>
            </w:r>
            <w:r w:rsidR="00C77BE3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F53166" w:rsidRPr="007A206C" w14:paraId="349A403D" w14:textId="77777777" w:rsidTr="00E51728">
        <w:tc>
          <w:tcPr>
            <w:tcW w:w="4410" w:type="dxa"/>
            <w:vAlign w:val="bottom"/>
          </w:tcPr>
          <w:p w14:paraId="3F40A433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351D" w14:textId="2A6D196A" w:rsidR="00F53166" w:rsidRPr="007A206C" w:rsidRDefault="00D74665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9E4C64" w:rsidRPr="007A206C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4E31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504" w14:textId="3785180D" w:rsidR="00F53166" w:rsidRPr="007A206C" w:rsidRDefault="00D74665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9E4C64" w:rsidRPr="007A206C">
              <w:rPr>
                <w:rFonts w:asciiTheme="majorBidi" w:hAnsiTheme="majorBidi" w:cstheme="majorBidi"/>
                <w:sz w:val="28"/>
                <w:cs/>
              </w:rPr>
              <w:t>การเงินเฉพาะกิจการ</w:t>
            </w:r>
          </w:p>
        </w:tc>
      </w:tr>
      <w:tr w:rsidR="00F53166" w:rsidRPr="007A206C" w14:paraId="3D687550" w14:textId="77777777" w:rsidTr="00E51728">
        <w:tc>
          <w:tcPr>
            <w:tcW w:w="4410" w:type="dxa"/>
            <w:vAlign w:val="bottom"/>
          </w:tcPr>
          <w:p w14:paraId="7D470512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689ED" w14:textId="1B7E0225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81543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B3493E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0C555" w14:textId="43372C7B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81543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6DB5966B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413F00" w14:textId="6F74806D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81543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6A9076A3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C991AE" w14:textId="54A088D6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815435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A33965" w:rsidRPr="007A206C" w14:paraId="1523EDE9" w14:textId="77777777" w:rsidTr="00E51728">
        <w:trPr>
          <w:trHeight w:val="188"/>
        </w:trPr>
        <w:tc>
          <w:tcPr>
            <w:tcW w:w="4410" w:type="dxa"/>
            <w:vAlign w:val="center"/>
          </w:tcPr>
          <w:p w14:paraId="75EF5203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3AD8EC" w14:textId="5861B4BB" w:rsidR="00A33965" w:rsidRPr="007A206C" w:rsidRDefault="005067E3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6,977</w:t>
            </w:r>
          </w:p>
        </w:tc>
        <w:tc>
          <w:tcPr>
            <w:tcW w:w="90" w:type="dxa"/>
            <w:vAlign w:val="bottom"/>
          </w:tcPr>
          <w:p w14:paraId="37DD3456" w14:textId="77777777" w:rsidR="00A33965" w:rsidRPr="007A206C" w:rsidRDefault="00A33965" w:rsidP="00A33965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5398CB" w14:textId="1D3C2A2D" w:rsidR="00A33965" w:rsidRPr="007A206C" w:rsidRDefault="00F851BC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9,154</w:t>
            </w:r>
          </w:p>
        </w:tc>
        <w:tc>
          <w:tcPr>
            <w:tcW w:w="90" w:type="dxa"/>
            <w:vAlign w:val="bottom"/>
          </w:tcPr>
          <w:p w14:paraId="4042E201" w14:textId="77777777" w:rsidR="00A33965" w:rsidRPr="007A206C" w:rsidRDefault="00A33965" w:rsidP="00A33965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B5D440" w14:textId="1E2106B0" w:rsidR="00A33965" w:rsidRPr="007A206C" w:rsidRDefault="005067E3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3,287</w:t>
            </w:r>
          </w:p>
        </w:tc>
        <w:tc>
          <w:tcPr>
            <w:tcW w:w="90" w:type="dxa"/>
            <w:vAlign w:val="bottom"/>
          </w:tcPr>
          <w:p w14:paraId="50FF6E03" w14:textId="77777777" w:rsidR="00A33965" w:rsidRPr="007A206C" w:rsidRDefault="00A33965" w:rsidP="00A33965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B7024CD" w14:textId="0659A65D" w:rsidR="00A33965" w:rsidRPr="007A206C" w:rsidRDefault="00B60004" w:rsidP="00A33965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2,610</w:t>
            </w:r>
          </w:p>
        </w:tc>
      </w:tr>
      <w:tr w:rsidR="00A33965" w:rsidRPr="007A206C" w14:paraId="5ED01DBC" w14:textId="77777777" w:rsidTr="00E51728">
        <w:trPr>
          <w:trHeight w:val="360"/>
        </w:trPr>
        <w:tc>
          <w:tcPr>
            <w:tcW w:w="4410" w:type="dxa"/>
            <w:vAlign w:val="center"/>
          </w:tcPr>
          <w:p w14:paraId="34F4C54C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E9772E" w14:textId="28ADB689" w:rsidR="00A33965" w:rsidRPr="00821BC2" w:rsidRDefault="005067E3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90" w:type="dxa"/>
            <w:vAlign w:val="bottom"/>
          </w:tcPr>
          <w:p w14:paraId="7A3D2831" w14:textId="77777777" w:rsidR="00A33965" w:rsidRPr="00821BC2" w:rsidRDefault="00A33965" w:rsidP="00FE7033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24D66F" w14:textId="51EB4718" w:rsidR="00A33965" w:rsidRPr="00821BC2" w:rsidRDefault="00B60004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90" w:type="dxa"/>
            <w:vAlign w:val="bottom"/>
          </w:tcPr>
          <w:p w14:paraId="07F159E0" w14:textId="77777777" w:rsidR="00A33965" w:rsidRPr="00821BC2" w:rsidRDefault="00A33965" w:rsidP="00FE7033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7D8C1A" w14:textId="4826150F" w:rsidR="00A33965" w:rsidRPr="00821BC2" w:rsidRDefault="005067E3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90" w:type="dxa"/>
            <w:vAlign w:val="bottom"/>
          </w:tcPr>
          <w:p w14:paraId="6EB3BC2E" w14:textId="77777777" w:rsidR="00A33965" w:rsidRPr="00821BC2" w:rsidRDefault="00A33965" w:rsidP="00FE7033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CA47E3" w14:textId="38500112" w:rsidR="00A33965" w:rsidRPr="00821BC2" w:rsidRDefault="00B60004" w:rsidP="00A33965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A33965" w:rsidRPr="007A206C" w14:paraId="2A6A909A" w14:textId="77777777" w:rsidTr="00E51728">
        <w:tc>
          <w:tcPr>
            <w:tcW w:w="4410" w:type="dxa"/>
            <w:vAlign w:val="center"/>
          </w:tcPr>
          <w:p w14:paraId="3AC18E73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5A6D0" w14:textId="0634198D" w:rsidR="00A33965" w:rsidRPr="00821BC2" w:rsidRDefault="005067E3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7,067</w:t>
            </w:r>
          </w:p>
        </w:tc>
        <w:tc>
          <w:tcPr>
            <w:tcW w:w="90" w:type="dxa"/>
            <w:vAlign w:val="bottom"/>
          </w:tcPr>
          <w:p w14:paraId="393029AD" w14:textId="77777777" w:rsidR="00A33965" w:rsidRPr="00821BC2" w:rsidRDefault="00A33965" w:rsidP="00FE7033">
            <w:pPr>
              <w:tabs>
                <w:tab w:val="decimal" w:pos="1004"/>
              </w:tabs>
              <w:ind w:left="-108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C3655" w14:textId="678D5C61" w:rsidR="00A33965" w:rsidRPr="00821BC2" w:rsidRDefault="00F851BC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9,196</w:t>
            </w:r>
          </w:p>
        </w:tc>
        <w:tc>
          <w:tcPr>
            <w:tcW w:w="90" w:type="dxa"/>
            <w:vAlign w:val="bottom"/>
          </w:tcPr>
          <w:p w14:paraId="59D5D060" w14:textId="77777777" w:rsidR="00A33965" w:rsidRPr="00821BC2" w:rsidRDefault="00A33965" w:rsidP="00FE7033">
            <w:pPr>
              <w:tabs>
                <w:tab w:val="decimal" w:pos="1004"/>
              </w:tabs>
              <w:ind w:left="-108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E041F" w14:textId="41E8F305" w:rsidR="00A33965" w:rsidRPr="00821BC2" w:rsidRDefault="005067E3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3,358</w:t>
            </w:r>
          </w:p>
        </w:tc>
        <w:tc>
          <w:tcPr>
            <w:tcW w:w="90" w:type="dxa"/>
            <w:vAlign w:val="bottom"/>
          </w:tcPr>
          <w:p w14:paraId="514F18A6" w14:textId="77777777" w:rsidR="00A33965" w:rsidRPr="00821BC2" w:rsidRDefault="00A33965" w:rsidP="00FE7033">
            <w:pPr>
              <w:tabs>
                <w:tab w:val="decimal" w:pos="1004"/>
              </w:tabs>
              <w:ind w:left="-108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84D86" w14:textId="5F5EA94A" w:rsidR="00A33965" w:rsidRPr="00821BC2" w:rsidRDefault="00B60004" w:rsidP="00A33965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2,619</w:t>
            </w:r>
          </w:p>
        </w:tc>
      </w:tr>
    </w:tbl>
    <w:p w14:paraId="74C45BFA" w14:textId="0A47715F" w:rsidR="004B079A" w:rsidRDefault="004B079A" w:rsidP="00E921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rPr>
          <w:rFonts w:asciiTheme="majorBidi" w:hAnsiTheme="majorBidi" w:cstheme="majorBidi"/>
          <w:b/>
          <w:bCs/>
          <w:sz w:val="28"/>
        </w:rPr>
      </w:pP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5C53F1" w:rsidRPr="007A206C" w14:paraId="6DDC5E06" w14:textId="77777777" w:rsidTr="00A55D03">
        <w:tc>
          <w:tcPr>
            <w:tcW w:w="4410" w:type="dxa"/>
            <w:vAlign w:val="bottom"/>
          </w:tcPr>
          <w:p w14:paraId="2530D6BA" w14:textId="00C10816" w:rsidR="005C53F1" w:rsidRPr="007A206C" w:rsidRDefault="000235C1" w:rsidP="00EE7148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br w:type="page"/>
            </w:r>
          </w:p>
        </w:tc>
        <w:tc>
          <w:tcPr>
            <w:tcW w:w="4950" w:type="dxa"/>
            <w:gridSpan w:val="7"/>
            <w:vAlign w:val="bottom"/>
          </w:tcPr>
          <w:p w14:paraId="5DAA6B1F" w14:textId="77777777" w:rsidR="005C53F1" w:rsidRPr="007A206C" w:rsidRDefault="005C53F1" w:rsidP="00EE7148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5C53F1" w:rsidRPr="007A206C" w14:paraId="6923F1C6" w14:textId="77777777" w:rsidTr="00A55D03">
        <w:tc>
          <w:tcPr>
            <w:tcW w:w="4410" w:type="dxa"/>
            <w:vAlign w:val="bottom"/>
          </w:tcPr>
          <w:p w14:paraId="3A0FFD3F" w14:textId="77777777" w:rsidR="005C53F1" w:rsidRPr="006E71CF" w:rsidRDefault="005C53F1" w:rsidP="00EE7148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1273377A" w14:textId="2F09D416" w:rsidR="005C53F1" w:rsidRPr="006E71CF" w:rsidRDefault="005C53F1" w:rsidP="00EE7148">
            <w:pPr>
              <w:ind w:right="-43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815435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Pr="00815435">
              <w:rPr>
                <w:rFonts w:asciiTheme="majorBidi" w:hAnsiTheme="majorBidi" w:hint="cs"/>
                <w:sz w:val="28"/>
                <w:cs/>
              </w:rPr>
              <w:t>รอบ</w:t>
            </w:r>
            <w:r w:rsidRPr="00815435">
              <w:rPr>
                <w:rFonts w:ascii="Angsana New" w:hAnsi="Angsana New" w:hint="cs"/>
                <w:sz w:val="28"/>
                <w:cs/>
              </w:rPr>
              <w:t>ระยะเวลา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815435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5C53F1" w:rsidRPr="007A206C" w14:paraId="34C9BD22" w14:textId="77777777" w:rsidTr="00A55D03">
        <w:tc>
          <w:tcPr>
            <w:tcW w:w="4410" w:type="dxa"/>
            <w:vAlign w:val="bottom"/>
          </w:tcPr>
          <w:p w14:paraId="22FF2A73" w14:textId="77777777" w:rsidR="005C53F1" w:rsidRPr="007A206C" w:rsidRDefault="005C53F1" w:rsidP="00EE7148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C385F" w14:textId="6494F363" w:rsidR="005C53F1" w:rsidRPr="007A206C" w:rsidRDefault="00D74665" w:rsidP="00EE714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5C53F1" w:rsidRPr="007A206C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DB7000" w14:textId="77777777" w:rsidR="005C53F1" w:rsidRPr="007A206C" w:rsidRDefault="005C53F1" w:rsidP="00EE714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48186" w14:textId="4B996014" w:rsidR="005C53F1" w:rsidRPr="007A206C" w:rsidRDefault="00D74665" w:rsidP="00EE714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5C53F1" w:rsidRPr="007A206C">
              <w:rPr>
                <w:rFonts w:asciiTheme="majorBidi" w:hAnsiTheme="majorBidi" w:cstheme="majorBidi"/>
                <w:sz w:val="28"/>
                <w:cs/>
              </w:rPr>
              <w:t>การเงินเฉพาะกิจการ</w:t>
            </w:r>
          </w:p>
        </w:tc>
      </w:tr>
      <w:tr w:rsidR="005C53F1" w:rsidRPr="007A206C" w14:paraId="601B5156" w14:textId="77777777" w:rsidTr="00A55D03">
        <w:tc>
          <w:tcPr>
            <w:tcW w:w="4410" w:type="dxa"/>
            <w:vAlign w:val="bottom"/>
          </w:tcPr>
          <w:p w14:paraId="3A6997D2" w14:textId="77777777" w:rsidR="005C53F1" w:rsidRPr="007A206C" w:rsidRDefault="005C53F1" w:rsidP="00EE7148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21E4A" w14:textId="77777777" w:rsidR="005C53F1" w:rsidRPr="007A206C" w:rsidRDefault="005C53F1" w:rsidP="00EE714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80F645" w14:textId="77777777" w:rsidR="005C53F1" w:rsidRPr="007A206C" w:rsidRDefault="005C53F1" w:rsidP="00EE714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4726F" w14:textId="77777777" w:rsidR="005C53F1" w:rsidRPr="007A206C" w:rsidRDefault="005C53F1" w:rsidP="00EE714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3A56DD19" w14:textId="77777777" w:rsidR="005C53F1" w:rsidRPr="007A206C" w:rsidRDefault="005C53F1" w:rsidP="00EE714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6CDA94" w14:textId="77777777" w:rsidR="005C53F1" w:rsidRPr="007A206C" w:rsidRDefault="005C53F1" w:rsidP="00EE714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380A3915" w14:textId="77777777" w:rsidR="005C53F1" w:rsidRPr="007A206C" w:rsidRDefault="005C53F1" w:rsidP="00EE714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3CA1E2" w14:textId="77777777" w:rsidR="005C53F1" w:rsidRPr="007A206C" w:rsidRDefault="005C53F1" w:rsidP="00EE714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5C53F1" w:rsidRPr="007A206C" w14:paraId="2E15AA00" w14:textId="77777777" w:rsidTr="00A55D03">
        <w:trPr>
          <w:trHeight w:val="188"/>
        </w:trPr>
        <w:tc>
          <w:tcPr>
            <w:tcW w:w="4410" w:type="dxa"/>
            <w:vAlign w:val="center"/>
          </w:tcPr>
          <w:p w14:paraId="130C425C" w14:textId="77777777" w:rsidR="005C53F1" w:rsidRPr="007A206C" w:rsidRDefault="005C53F1" w:rsidP="00EE7148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5A8F66" w14:textId="411A738B" w:rsidR="005C53F1" w:rsidRPr="007A206C" w:rsidRDefault="005067E3" w:rsidP="00EE714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15,687</w:t>
            </w:r>
          </w:p>
        </w:tc>
        <w:tc>
          <w:tcPr>
            <w:tcW w:w="90" w:type="dxa"/>
            <w:vAlign w:val="bottom"/>
          </w:tcPr>
          <w:p w14:paraId="253C1CF0" w14:textId="77777777" w:rsidR="005C53F1" w:rsidRPr="007A206C" w:rsidRDefault="005C53F1" w:rsidP="00EE7148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2EF7B6" w14:textId="17CCB35E" w:rsidR="005C53F1" w:rsidRPr="007A206C" w:rsidRDefault="00302714" w:rsidP="00EE714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19,806</w:t>
            </w:r>
          </w:p>
        </w:tc>
        <w:tc>
          <w:tcPr>
            <w:tcW w:w="90" w:type="dxa"/>
            <w:vAlign w:val="bottom"/>
          </w:tcPr>
          <w:p w14:paraId="3AE1B066" w14:textId="77777777" w:rsidR="005C53F1" w:rsidRPr="007A206C" w:rsidRDefault="005C53F1" w:rsidP="00EE7148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390421" w14:textId="6AC1DBD8" w:rsidR="005C53F1" w:rsidRPr="007A206C" w:rsidRDefault="005067E3" w:rsidP="00EE714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6,977</w:t>
            </w:r>
          </w:p>
        </w:tc>
        <w:tc>
          <w:tcPr>
            <w:tcW w:w="90" w:type="dxa"/>
            <w:vAlign w:val="bottom"/>
          </w:tcPr>
          <w:p w14:paraId="49606657" w14:textId="77777777" w:rsidR="005C53F1" w:rsidRPr="007A206C" w:rsidRDefault="005C53F1" w:rsidP="00EE7148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242F74B" w14:textId="64304B31" w:rsidR="005C53F1" w:rsidRPr="007A206C" w:rsidRDefault="00302714" w:rsidP="00EE7148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5,650</w:t>
            </w:r>
          </w:p>
        </w:tc>
      </w:tr>
      <w:tr w:rsidR="005C53F1" w:rsidRPr="007A206C" w14:paraId="309CA713" w14:textId="77777777" w:rsidTr="00A55D03">
        <w:trPr>
          <w:trHeight w:val="360"/>
        </w:trPr>
        <w:tc>
          <w:tcPr>
            <w:tcW w:w="4410" w:type="dxa"/>
            <w:vAlign w:val="center"/>
          </w:tcPr>
          <w:p w14:paraId="10278CDB" w14:textId="77777777" w:rsidR="005C53F1" w:rsidRPr="007A206C" w:rsidRDefault="005C53F1" w:rsidP="00EE7148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5372A4" w14:textId="67C89549" w:rsidR="005C53F1" w:rsidRPr="00821BC2" w:rsidRDefault="005067E3" w:rsidP="00EE714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</w:t>
            </w:r>
          </w:p>
        </w:tc>
        <w:tc>
          <w:tcPr>
            <w:tcW w:w="90" w:type="dxa"/>
            <w:vAlign w:val="bottom"/>
          </w:tcPr>
          <w:p w14:paraId="1461E98E" w14:textId="77777777" w:rsidR="005C53F1" w:rsidRPr="00821BC2" w:rsidRDefault="005C53F1" w:rsidP="00EE7148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499640" w14:textId="49C6651C" w:rsidR="005C53F1" w:rsidRPr="00821BC2" w:rsidRDefault="00302714" w:rsidP="00EE714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</w:t>
            </w:r>
          </w:p>
        </w:tc>
        <w:tc>
          <w:tcPr>
            <w:tcW w:w="90" w:type="dxa"/>
            <w:vAlign w:val="bottom"/>
          </w:tcPr>
          <w:p w14:paraId="2115C86E" w14:textId="77777777" w:rsidR="005C53F1" w:rsidRPr="00821BC2" w:rsidRDefault="005C53F1" w:rsidP="00EE7148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B6D9C2" w14:textId="1FB4B8D9" w:rsidR="005C53F1" w:rsidRPr="00821BC2" w:rsidRDefault="005067E3" w:rsidP="00EE714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141</w:t>
            </w:r>
          </w:p>
        </w:tc>
        <w:tc>
          <w:tcPr>
            <w:tcW w:w="90" w:type="dxa"/>
            <w:vAlign w:val="bottom"/>
          </w:tcPr>
          <w:p w14:paraId="10CCD15A" w14:textId="77777777" w:rsidR="005C53F1" w:rsidRPr="00821BC2" w:rsidRDefault="005C53F1" w:rsidP="00EE7148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88366D" w14:textId="3C26FA68" w:rsidR="005C53F1" w:rsidRPr="00821BC2" w:rsidRDefault="00302714" w:rsidP="00EE7148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5C53F1" w:rsidRPr="007A206C" w14:paraId="24E030F5" w14:textId="77777777" w:rsidTr="00F2570E">
        <w:trPr>
          <w:trHeight w:val="413"/>
        </w:trPr>
        <w:tc>
          <w:tcPr>
            <w:tcW w:w="4410" w:type="dxa"/>
            <w:vAlign w:val="center"/>
          </w:tcPr>
          <w:p w14:paraId="04C25594" w14:textId="77777777" w:rsidR="005C53F1" w:rsidRPr="007A206C" w:rsidRDefault="005C53F1" w:rsidP="00EE7148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9C1CB" w14:textId="12D7D87E" w:rsidR="005C53F1" w:rsidRPr="00821BC2" w:rsidRDefault="005067E3" w:rsidP="00EE714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15,867</w:t>
            </w:r>
          </w:p>
        </w:tc>
        <w:tc>
          <w:tcPr>
            <w:tcW w:w="90" w:type="dxa"/>
            <w:vAlign w:val="bottom"/>
          </w:tcPr>
          <w:p w14:paraId="446C56F9" w14:textId="77777777" w:rsidR="005C53F1" w:rsidRPr="00821BC2" w:rsidRDefault="005C53F1" w:rsidP="00EE7148">
            <w:pPr>
              <w:tabs>
                <w:tab w:val="decimal" w:pos="1004"/>
              </w:tabs>
              <w:ind w:left="-108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15A37" w14:textId="14B70812" w:rsidR="005C53F1" w:rsidRPr="00821BC2" w:rsidRDefault="00302714" w:rsidP="00EE714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19,891</w:t>
            </w:r>
          </w:p>
        </w:tc>
        <w:tc>
          <w:tcPr>
            <w:tcW w:w="90" w:type="dxa"/>
            <w:vAlign w:val="bottom"/>
          </w:tcPr>
          <w:p w14:paraId="4AFE9598" w14:textId="77777777" w:rsidR="005C53F1" w:rsidRPr="00821BC2" w:rsidRDefault="005C53F1" w:rsidP="00EE7148">
            <w:pPr>
              <w:tabs>
                <w:tab w:val="decimal" w:pos="1004"/>
              </w:tabs>
              <w:ind w:left="-108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DC91A" w14:textId="331F7091" w:rsidR="005C53F1" w:rsidRPr="00821BC2" w:rsidRDefault="005067E3" w:rsidP="00EE714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7,118</w:t>
            </w:r>
          </w:p>
        </w:tc>
        <w:tc>
          <w:tcPr>
            <w:tcW w:w="90" w:type="dxa"/>
            <w:vAlign w:val="bottom"/>
          </w:tcPr>
          <w:p w14:paraId="42D8BEF7" w14:textId="77777777" w:rsidR="005C53F1" w:rsidRPr="00821BC2" w:rsidRDefault="005C53F1" w:rsidP="00EE7148">
            <w:pPr>
              <w:tabs>
                <w:tab w:val="decimal" w:pos="1004"/>
              </w:tabs>
              <w:ind w:left="-108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2DF60" w14:textId="1451CE8B" w:rsidR="005C53F1" w:rsidRPr="00821BC2" w:rsidRDefault="00302714" w:rsidP="00EE7148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5,668</w:t>
            </w:r>
          </w:p>
        </w:tc>
      </w:tr>
    </w:tbl>
    <w:p w14:paraId="5E5E2BAD" w14:textId="77777777" w:rsidR="00B60004" w:rsidRDefault="00B60004" w:rsidP="00711A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360" w:right="-43"/>
        <w:rPr>
          <w:rFonts w:asciiTheme="majorBidi" w:hAnsiTheme="majorBidi" w:cstheme="majorBidi"/>
          <w:b/>
          <w:bCs/>
          <w:sz w:val="28"/>
        </w:rPr>
      </w:pPr>
    </w:p>
    <w:p w14:paraId="6A9B72EF" w14:textId="4D916861" w:rsidR="00F53166" w:rsidRPr="005370CD" w:rsidRDefault="009E4C64" w:rsidP="00711A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360" w:right="-43"/>
        <w:rPr>
          <w:rFonts w:asciiTheme="majorBidi" w:hAnsiTheme="majorBidi" w:cstheme="majorBidi"/>
          <w:b/>
          <w:bCs/>
          <w:sz w:val="28"/>
          <w:cs/>
        </w:rPr>
      </w:pPr>
      <w:r w:rsidRPr="005370CD">
        <w:rPr>
          <w:rFonts w:asciiTheme="majorBidi" w:hAnsiTheme="majorBidi" w:cstheme="majorBidi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43D71AAD" w14:textId="02BF4230" w:rsidR="009B75B3" w:rsidRDefault="009E4C64" w:rsidP="009033CA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370CD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บริษัทมีภาระการค้ำประกันกับกิจการที่เกี่ยวข้องกันตามที่กล่าวไว้ในหมายเหตุประกอบ</w:t>
      </w:r>
      <w:r w:rsidR="00D74665">
        <w:rPr>
          <w:rFonts w:ascii="Angsana New" w:hAnsi="Angsana New" w:hint="cs"/>
          <w:sz w:val="28"/>
          <w:cs/>
        </w:rPr>
        <w:t>ข้อมูลทาง</w:t>
      </w:r>
      <w:r w:rsidRPr="005370CD">
        <w:rPr>
          <w:rFonts w:asciiTheme="majorBidi" w:hAnsiTheme="majorBidi" w:cstheme="majorBidi"/>
          <w:color w:val="000000"/>
          <w:spacing w:val="-2"/>
          <w:sz w:val="28"/>
          <w:cs/>
        </w:rPr>
        <w:t>การเงิน</w:t>
      </w:r>
      <w:r w:rsidRPr="005370C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370C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 </w:t>
      </w:r>
      <w:r w:rsidR="00C53B02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7F0BE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CB0287" w:rsidRPr="005370CD">
        <w:rPr>
          <w:rFonts w:asciiTheme="majorBidi" w:hAnsiTheme="majorBidi" w:cstheme="majorBidi"/>
          <w:color w:val="000000"/>
          <w:spacing w:val="-2"/>
          <w:sz w:val="28"/>
        </w:rPr>
        <w:t>.</w:t>
      </w:r>
      <w:r w:rsidR="00465553" w:rsidRPr="005370CD">
        <w:rPr>
          <w:rFonts w:asciiTheme="majorBidi" w:hAnsiTheme="majorBidi" w:cstheme="majorBidi"/>
          <w:color w:val="000000"/>
          <w:spacing w:val="-2"/>
          <w:sz w:val="28"/>
        </w:rPr>
        <w:t>3.</w:t>
      </w:r>
      <w:bookmarkStart w:id="2" w:name="_Hlk39673225"/>
      <w:r w:rsidR="000E0FDA">
        <w:rPr>
          <w:rFonts w:asciiTheme="majorBidi" w:hAnsiTheme="majorBidi" w:cstheme="majorBidi"/>
          <w:color w:val="000000"/>
          <w:spacing w:val="-2"/>
          <w:sz w:val="28"/>
        </w:rPr>
        <w:t>2</w:t>
      </w:r>
    </w:p>
    <w:bookmarkEnd w:id="2"/>
    <w:p w14:paraId="33A6D161" w14:textId="085FF7A8" w:rsidR="00B958C4" w:rsidRDefault="001A38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7C5A70F3" w14:textId="5268308E" w:rsidR="00151816" w:rsidRPr="00063EE9" w:rsidRDefault="009E4C64" w:rsidP="00081754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063EE9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p w14:paraId="56D44540" w14:textId="590FBD54" w:rsidR="00F53166" w:rsidRPr="00A52022" w:rsidRDefault="009E4C64" w:rsidP="00A52022">
      <w:pPr>
        <w:pStyle w:val="ListParagraph"/>
        <w:numPr>
          <w:ilvl w:val="1"/>
          <w:numId w:val="44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A52022">
        <w:rPr>
          <w:rFonts w:asciiTheme="majorBidi" w:hAnsiTheme="majorBidi" w:cstheme="majorBidi"/>
          <w:spacing w:val="-6"/>
          <w:sz w:val="28"/>
          <w:cs/>
        </w:rPr>
        <w:t>ลูกหนี้การค้าและ</w:t>
      </w:r>
      <w:r w:rsidRPr="00A52022">
        <w:rPr>
          <w:rFonts w:asciiTheme="majorBidi" w:hAnsiTheme="majorBidi" w:cstheme="majorBidi"/>
          <w:color w:val="000000"/>
          <w:spacing w:val="-2"/>
          <w:sz w:val="28"/>
          <w:cs/>
        </w:rPr>
        <w:t>ลูกหนี้</w:t>
      </w:r>
      <w:r w:rsidRPr="00A52022">
        <w:rPr>
          <w:rFonts w:asciiTheme="majorBidi" w:hAnsiTheme="majorBidi" w:cstheme="majorBidi"/>
          <w:spacing w:val="-6"/>
          <w:sz w:val="28"/>
          <w:cs/>
        </w:rPr>
        <w:t xml:space="preserve">หมุนเวียนอื่น ณ วันที่ </w:t>
      </w:r>
      <w:r w:rsidR="00B01795" w:rsidRPr="00A52022">
        <w:rPr>
          <w:rFonts w:asciiTheme="majorBidi" w:hAnsiTheme="majorBidi" w:cstheme="majorBidi"/>
          <w:sz w:val="28"/>
        </w:rPr>
        <w:t xml:space="preserve">30 </w:t>
      </w:r>
      <w:r w:rsidR="00B01795" w:rsidRPr="00A52022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A52022">
        <w:rPr>
          <w:rFonts w:asciiTheme="majorBidi" w:hAnsiTheme="majorBidi" w:cstheme="majorBidi"/>
          <w:spacing w:val="-6"/>
          <w:sz w:val="28"/>
        </w:rPr>
        <w:t>256</w:t>
      </w:r>
      <w:r w:rsidR="005F66E1" w:rsidRPr="00A52022">
        <w:rPr>
          <w:rFonts w:asciiTheme="majorBidi" w:hAnsiTheme="majorBidi" w:cstheme="majorBidi"/>
          <w:spacing w:val="-6"/>
          <w:sz w:val="28"/>
        </w:rPr>
        <w:t>8</w:t>
      </w:r>
      <w:r w:rsidRPr="00A52022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A52022">
        <w:rPr>
          <w:rFonts w:asciiTheme="majorBidi" w:hAnsiTheme="majorBidi" w:cstheme="majorBidi"/>
          <w:spacing w:val="-6"/>
          <w:sz w:val="28"/>
        </w:rPr>
        <w:t xml:space="preserve">31 </w:t>
      </w:r>
      <w:r w:rsidRPr="00A52022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A52022">
        <w:rPr>
          <w:rFonts w:asciiTheme="majorBidi" w:hAnsiTheme="majorBidi" w:cstheme="majorBidi"/>
          <w:spacing w:val="-6"/>
          <w:sz w:val="28"/>
        </w:rPr>
        <w:t>256</w:t>
      </w:r>
      <w:r w:rsidR="005F66E1" w:rsidRPr="00A52022">
        <w:rPr>
          <w:rFonts w:asciiTheme="majorBidi" w:hAnsiTheme="majorBidi" w:cstheme="majorBidi"/>
          <w:spacing w:val="-6"/>
          <w:sz w:val="28"/>
        </w:rPr>
        <w:t>7</w:t>
      </w:r>
      <w:r w:rsidRPr="00A52022">
        <w:rPr>
          <w:rFonts w:asciiTheme="majorBidi" w:hAnsiTheme="majorBidi" w:cstheme="majorBidi"/>
          <w:spacing w:val="-6"/>
          <w:sz w:val="28"/>
          <w:cs/>
        </w:rPr>
        <w:t xml:space="preserve"> ประกอบด้วย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F9046F" w:rsidRPr="00B118B0" w14:paraId="5BBEEAF8" w14:textId="77777777" w:rsidTr="00A55D03">
        <w:trPr>
          <w:tblHeader/>
        </w:trPr>
        <w:tc>
          <w:tcPr>
            <w:tcW w:w="9358" w:type="dxa"/>
            <w:gridSpan w:val="8"/>
          </w:tcPr>
          <w:p w14:paraId="70ADEF36" w14:textId="77777777" w:rsidR="00F9046F" w:rsidRPr="00B118B0" w:rsidRDefault="00F9046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9046F" w:rsidRPr="00B118B0" w14:paraId="05B9CE7A" w14:textId="77777777" w:rsidTr="00A55D03">
        <w:trPr>
          <w:tblHeader/>
        </w:trPr>
        <w:tc>
          <w:tcPr>
            <w:tcW w:w="4410" w:type="dxa"/>
          </w:tcPr>
          <w:p w14:paraId="46490BC7" w14:textId="77777777" w:rsidR="00F9046F" w:rsidRPr="00B118B0" w:rsidRDefault="00F9046F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7B55A968" w14:textId="16B7A597" w:rsidR="00F9046F" w:rsidRPr="00B118B0" w:rsidRDefault="00D74665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F9046F" w:rsidRPr="00B118B0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</w:tcPr>
          <w:p w14:paraId="2050EC00" w14:textId="77777777" w:rsidR="00F9046F" w:rsidRPr="00B118B0" w:rsidRDefault="00F9046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5B7A8128" w14:textId="0DAD2893" w:rsidR="00F9046F" w:rsidRPr="00B118B0" w:rsidRDefault="00D74665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F9046F" w:rsidRPr="00B118B0">
              <w:rPr>
                <w:rFonts w:asciiTheme="majorBidi" w:hAnsiTheme="majorBidi" w:cstheme="majorBidi"/>
                <w:sz w:val="28"/>
                <w:cs/>
              </w:rPr>
              <w:t>การเงินเฉพาะกิจการ</w:t>
            </w:r>
          </w:p>
        </w:tc>
      </w:tr>
      <w:tr w:rsidR="00F9046F" w:rsidRPr="00B118B0" w14:paraId="26BE2F88" w14:textId="77777777" w:rsidTr="00A55D03">
        <w:trPr>
          <w:tblHeader/>
        </w:trPr>
        <w:tc>
          <w:tcPr>
            <w:tcW w:w="4410" w:type="dxa"/>
          </w:tcPr>
          <w:p w14:paraId="4432C3DC" w14:textId="77777777" w:rsidR="00F9046F" w:rsidRPr="00B118B0" w:rsidRDefault="00F9046F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A90A8D5" w14:textId="123315CC" w:rsidR="00F9046F" w:rsidRPr="00B118B0" w:rsidRDefault="00B01795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AA9F262" w14:textId="77777777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4C46EDE" w14:textId="77777777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2EDE2F9D" w14:textId="77777777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CD56258" w14:textId="56911426" w:rsidR="00F9046F" w:rsidRPr="00B118B0" w:rsidRDefault="00B01795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12A884F" w14:textId="77777777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7BC1D56" w14:textId="77777777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9046F" w:rsidRPr="00B118B0" w14:paraId="28DD79B4" w14:textId="77777777" w:rsidTr="00A55D03">
        <w:trPr>
          <w:tblHeader/>
        </w:trPr>
        <w:tc>
          <w:tcPr>
            <w:tcW w:w="4410" w:type="dxa"/>
          </w:tcPr>
          <w:p w14:paraId="69322C3A" w14:textId="77777777" w:rsidR="00F9046F" w:rsidRPr="00B118B0" w:rsidRDefault="00F9046F">
            <w:pPr>
              <w:tabs>
                <w:tab w:val="left" w:pos="18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4D79346" w14:textId="66A4D872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58116C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1D39B4FB" w14:textId="77777777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9E0BEC6" w14:textId="5E5DC058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58116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4E03979B" w14:textId="77777777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ADC01CD" w14:textId="6AD7F469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71753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653E1646" w14:textId="77777777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9E95E90" w14:textId="14286A7C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71753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9B08F3" w:rsidRPr="00B118B0" w14:paraId="56A3D541" w14:textId="77777777" w:rsidTr="00A55D03">
        <w:tc>
          <w:tcPr>
            <w:tcW w:w="4410" w:type="dxa"/>
          </w:tcPr>
          <w:p w14:paraId="45D5DFBB" w14:textId="4B9D253C" w:rsidR="009B08F3" w:rsidRPr="004E25B1" w:rsidRDefault="009B08F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55011">
              <w:rPr>
                <w:rFonts w:asciiTheme="majorBidi" w:hAnsiTheme="majorBidi" w:hint="cs"/>
                <w:sz w:val="28"/>
                <w:cs/>
              </w:rPr>
              <w:t>ลูกหนี้การค้า</w:t>
            </w:r>
            <w:r w:rsidRPr="00955011">
              <w:rPr>
                <w:rFonts w:asciiTheme="majorBidi" w:hAnsiTheme="majorBidi"/>
                <w:sz w:val="28"/>
                <w:cs/>
              </w:rPr>
              <w:t xml:space="preserve"> - </w:t>
            </w:r>
            <w:r w:rsidRPr="00955011">
              <w:rPr>
                <w:rFonts w:asciiTheme="majorBidi" w:hAnsiTheme="majorBidi" w:hint="cs"/>
                <w:sz w:val="28"/>
                <w:cs/>
              </w:rPr>
              <w:t>กิจการที่เกี่ยวข้องกัน</w:t>
            </w:r>
            <w:r w:rsidRPr="00955011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955011">
              <w:rPr>
                <w:rFonts w:asciiTheme="majorBidi" w:hAnsiTheme="majorBidi" w:hint="cs"/>
                <w:sz w:val="28"/>
                <w:cs/>
              </w:rPr>
              <w:t>ดูหมายเหตุข้อ</w:t>
            </w:r>
            <w:r w:rsidRPr="00955011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257EF5">
              <w:rPr>
                <w:rFonts w:asciiTheme="majorBidi" w:hAnsiTheme="majorBidi"/>
                <w:sz w:val="28"/>
              </w:rPr>
              <w:t>5</w:t>
            </w:r>
            <w:r w:rsidRPr="00955011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8F4DD14" w14:textId="5CC46DAB" w:rsidR="009B08F3" w:rsidRPr="00ED6D91" w:rsidRDefault="004F16B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4D2216F" w14:textId="77777777" w:rsidR="009B08F3" w:rsidRPr="00ED6D91" w:rsidRDefault="009B08F3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C5958A5" w14:textId="38AF92C9" w:rsidR="009B08F3" w:rsidRPr="00B160E1" w:rsidRDefault="009B08F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AAA8A0E" w14:textId="77777777" w:rsidR="009B08F3" w:rsidRPr="00ED6D91" w:rsidRDefault="009B08F3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B7F2C4D" w14:textId="65A0FA47" w:rsidR="009B08F3" w:rsidRPr="00ED6D91" w:rsidRDefault="00774E71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774E71">
              <w:rPr>
                <w:rFonts w:asciiTheme="majorBidi" w:hAnsiTheme="majorBidi" w:hint="eastAsia"/>
                <w:sz w:val="28"/>
                <w:cs/>
              </w:rPr>
              <w:t>14</w:t>
            </w:r>
            <w:r w:rsidRPr="00774E71">
              <w:rPr>
                <w:rFonts w:asciiTheme="majorBidi" w:hAnsiTheme="majorBidi" w:cstheme="majorBidi" w:hint="eastAsia"/>
                <w:sz w:val="28"/>
              </w:rPr>
              <w:t>,</w:t>
            </w:r>
            <w:r w:rsidRPr="00774E71">
              <w:rPr>
                <w:rFonts w:asciiTheme="majorBidi" w:hAnsiTheme="majorBidi" w:hint="eastAsia"/>
                <w:sz w:val="28"/>
                <w:cs/>
              </w:rPr>
              <w:t>208</w:t>
            </w:r>
          </w:p>
        </w:tc>
        <w:tc>
          <w:tcPr>
            <w:tcW w:w="90" w:type="dxa"/>
            <w:vAlign w:val="bottom"/>
          </w:tcPr>
          <w:p w14:paraId="58D3717E" w14:textId="77777777" w:rsidR="009B08F3" w:rsidRPr="00ED6D91" w:rsidRDefault="009B08F3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B5E1CA" w14:textId="5BAC058A" w:rsidR="009B08F3" w:rsidRPr="00ED6D91" w:rsidRDefault="0008498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F1632" w:rsidRPr="00B118B0" w14:paraId="728DC03B" w14:textId="77777777" w:rsidTr="00A55D03">
        <w:tc>
          <w:tcPr>
            <w:tcW w:w="4410" w:type="dxa"/>
          </w:tcPr>
          <w:p w14:paraId="3D8058AA" w14:textId="5687C8EA" w:rsidR="004F1632" w:rsidRPr="004E25B1" w:rsidRDefault="004F1632" w:rsidP="004F1632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ลูกหนี้</w:t>
            </w:r>
            <w:r w:rsidR="009B08F3" w:rsidRPr="00ED6D91">
              <w:rPr>
                <w:rFonts w:asciiTheme="majorBidi" w:hAnsiTheme="majorBidi" w:cstheme="majorBidi"/>
                <w:sz w:val="28"/>
                <w:cs/>
              </w:rPr>
              <w:t>การค้า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 - กิจการที่</w:t>
            </w:r>
            <w:r w:rsidR="009B08F3" w:rsidRPr="00ED6D91">
              <w:rPr>
                <w:rFonts w:asciiTheme="majorBidi" w:hAnsiTheme="majorBidi" w:cstheme="majorBidi"/>
                <w:sz w:val="28"/>
                <w:cs/>
              </w:rPr>
              <w:t>ไม่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เกี่ยวข้องกัน</w:t>
            </w:r>
          </w:p>
        </w:tc>
        <w:tc>
          <w:tcPr>
            <w:tcW w:w="1170" w:type="dxa"/>
            <w:vAlign w:val="bottom"/>
          </w:tcPr>
          <w:p w14:paraId="7FD650FD" w14:textId="013C5152" w:rsidR="004F1632" w:rsidRPr="00D07B9A" w:rsidRDefault="00010551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10551">
              <w:rPr>
                <w:rFonts w:asciiTheme="majorBidi" w:hAnsiTheme="majorBidi" w:cstheme="majorBidi" w:hint="eastAsia"/>
                <w:sz w:val="28"/>
              </w:rPr>
              <w:t>1,427,663</w:t>
            </w:r>
          </w:p>
        </w:tc>
        <w:tc>
          <w:tcPr>
            <w:tcW w:w="90" w:type="dxa"/>
            <w:vAlign w:val="bottom"/>
          </w:tcPr>
          <w:p w14:paraId="5BEDF4F1" w14:textId="77777777" w:rsidR="004F1632" w:rsidRPr="00ED6D91" w:rsidRDefault="004F1632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DAA548" w14:textId="5B0B7316" w:rsidR="004F1632" w:rsidRPr="00B160E1" w:rsidRDefault="00137288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37288">
              <w:rPr>
                <w:rFonts w:asciiTheme="majorBidi" w:hAnsiTheme="majorBidi" w:cstheme="majorBidi" w:hint="eastAsia"/>
                <w:sz w:val="28"/>
              </w:rPr>
              <w:t>1,528,735</w:t>
            </w:r>
          </w:p>
        </w:tc>
        <w:tc>
          <w:tcPr>
            <w:tcW w:w="90" w:type="dxa"/>
            <w:vAlign w:val="bottom"/>
          </w:tcPr>
          <w:p w14:paraId="29038BEE" w14:textId="77777777" w:rsidR="004F1632" w:rsidRPr="00ED6D91" w:rsidRDefault="004F1632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81BFBF6" w14:textId="23053F05" w:rsidR="004F1632" w:rsidRPr="00955011" w:rsidRDefault="00596D4A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596D4A">
              <w:rPr>
                <w:rFonts w:asciiTheme="majorBidi" w:hAnsiTheme="majorBidi" w:hint="eastAsia"/>
                <w:sz w:val="28"/>
                <w:cs/>
              </w:rPr>
              <w:t>1</w:t>
            </w:r>
            <w:r w:rsidRPr="00596D4A">
              <w:rPr>
                <w:rFonts w:asciiTheme="majorBidi" w:hAnsiTheme="majorBidi" w:cstheme="majorBidi" w:hint="eastAsia"/>
                <w:sz w:val="28"/>
              </w:rPr>
              <w:t>,</w:t>
            </w:r>
            <w:r w:rsidRPr="00596D4A">
              <w:rPr>
                <w:rFonts w:asciiTheme="majorBidi" w:hAnsiTheme="majorBidi" w:hint="eastAsia"/>
                <w:sz w:val="28"/>
                <w:cs/>
              </w:rPr>
              <w:t>443</w:t>
            </w:r>
          </w:p>
        </w:tc>
        <w:tc>
          <w:tcPr>
            <w:tcW w:w="90" w:type="dxa"/>
            <w:vAlign w:val="bottom"/>
          </w:tcPr>
          <w:p w14:paraId="349DBF52" w14:textId="77777777" w:rsidR="004F1632" w:rsidRPr="00ED6D91" w:rsidRDefault="004F1632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C1740C" w14:textId="1B7FC433" w:rsidR="004F1632" w:rsidRPr="00ED6D91" w:rsidRDefault="009B08F3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438D8">
              <w:rPr>
                <w:rFonts w:asciiTheme="majorBidi" w:hAnsiTheme="majorBidi" w:cstheme="majorBidi"/>
                <w:sz w:val="28"/>
              </w:rPr>
              <w:t>1,464</w:t>
            </w:r>
          </w:p>
        </w:tc>
      </w:tr>
      <w:tr w:rsidR="004F1632" w:rsidRPr="00B118B0" w14:paraId="28B7C946" w14:textId="77777777" w:rsidTr="00A55D03">
        <w:tc>
          <w:tcPr>
            <w:tcW w:w="4410" w:type="dxa"/>
          </w:tcPr>
          <w:p w14:paraId="43148966" w14:textId="2FE7AD69" w:rsidR="004F1632" w:rsidRPr="004E25B1" w:rsidRDefault="004F1632" w:rsidP="004F1632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="009B08F3" w:rsidRPr="004E25B1">
              <w:rPr>
                <w:rFonts w:asciiTheme="majorBidi" w:hAnsiTheme="majorBidi" w:cstheme="majorBidi"/>
                <w:sz w:val="28"/>
              </w:rPr>
              <w:t xml:space="preserve"> (</w:t>
            </w:r>
            <w:r w:rsidR="009B08F3" w:rsidRPr="004E25B1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="009B08F3" w:rsidRPr="004E25B1">
              <w:rPr>
                <w:rFonts w:asciiTheme="majorBidi" w:hAnsiTheme="majorBidi" w:cstheme="majorBidi"/>
                <w:sz w:val="28"/>
              </w:rPr>
              <w:t xml:space="preserve"> </w:t>
            </w:r>
            <w:r w:rsidR="00257EF5">
              <w:rPr>
                <w:rFonts w:asciiTheme="majorBidi" w:hAnsiTheme="majorBidi" w:cstheme="majorBidi"/>
                <w:sz w:val="28"/>
              </w:rPr>
              <w:t>5</w:t>
            </w:r>
            <w:r w:rsidR="009B08F3" w:rsidRPr="004E25B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5E7F28A" w14:textId="76D57DDA" w:rsidR="004F1632" w:rsidRPr="00D07B9A" w:rsidRDefault="00010551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E503B80" w14:textId="77777777" w:rsidR="004F1632" w:rsidRPr="00ED6D91" w:rsidRDefault="004F1632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7076D26" w14:textId="3CA61C94" w:rsidR="004F1632" w:rsidRPr="00B160E1" w:rsidRDefault="009B08F3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2F327DD" w14:textId="77777777" w:rsidR="004F1632" w:rsidRPr="00ED6D91" w:rsidRDefault="004F1632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54D3A0D" w14:textId="66B98DBA" w:rsidR="004F1632" w:rsidRPr="00955011" w:rsidRDefault="00596D4A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331</w:t>
            </w:r>
          </w:p>
        </w:tc>
        <w:tc>
          <w:tcPr>
            <w:tcW w:w="90" w:type="dxa"/>
            <w:vAlign w:val="bottom"/>
          </w:tcPr>
          <w:p w14:paraId="0EB8ECBA" w14:textId="77777777" w:rsidR="004F1632" w:rsidRPr="00ED6D91" w:rsidRDefault="004F1632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5E538A" w14:textId="212C0FC4" w:rsidR="004F1632" w:rsidRPr="00ED6D91" w:rsidRDefault="00DB620B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B620B">
              <w:rPr>
                <w:rFonts w:asciiTheme="majorBidi" w:hAnsiTheme="majorBidi" w:cstheme="majorBidi" w:hint="eastAsia"/>
                <w:sz w:val="28"/>
              </w:rPr>
              <w:t>3,343</w:t>
            </w:r>
          </w:p>
        </w:tc>
      </w:tr>
      <w:tr w:rsidR="004F1632" w:rsidRPr="00B118B0" w14:paraId="7A85D6FF" w14:textId="77777777" w:rsidTr="00A55D03">
        <w:tc>
          <w:tcPr>
            <w:tcW w:w="4410" w:type="dxa"/>
          </w:tcPr>
          <w:p w14:paraId="2DB14ABD" w14:textId="33811F0F" w:rsidR="004F1632" w:rsidRPr="009B5F3C" w:rsidRDefault="009B08F3" w:rsidP="004F1632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  <w:r w:rsidR="004F1632" w:rsidRPr="009B5F3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4F1632" w:rsidRPr="009B5F3C">
              <w:rPr>
                <w:rFonts w:asciiTheme="majorBidi" w:hAnsiTheme="majorBidi" w:cstheme="majorBidi"/>
                <w:sz w:val="28"/>
              </w:rPr>
              <w:t>-</w:t>
            </w:r>
            <w:r w:rsidR="004F1632" w:rsidRPr="009B5F3C">
              <w:rPr>
                <w:rFonts w:asciiTheme="majorBidi" w:hAnsiTheme="majorBidi" w:cstheme="majorBidi"/>
                <w:sz w:val="28"/>
                <w:cs/>
              </w:rPr>
              <w:t xml:space="preserve"> กิจการที่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ไม่</w:t>
            </w:r>
            <w:r w:rsidR="004F1632" w:rsidRPr="009B5F3C">
              <w:rPr>
                <w:rFonts w:asciiTheme="majorBidi" w:hAnsiTheme="majorBidi" w:cstheme="majorBidi"/>
                <w:sz w:val="28"/>
                <w:cs/>
              </w:rPr>
              <w:t>เกี่ยวข้อ</w:t>
            </w:r>
            <w:r w:rsidR="004F1632" w:rsidRPr="009B5F3C">
              <w:rPr>
                <w:rFonts w:asciiTheme="majorBidi" w:hAnsiTheme="majorBidi" w:cstheme="majorBidi" w:hint="cs"/>
                <w:sz w:val="28"/>
                <w:cs/>
              </w:rPr>
              <w:t>ง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กัน</w:t>
            </w:r>
          </w:p>
        </w:tc>
        <w:tc>
          <w:tcPr>
            <w:tcW w:w="1170" w:type="dxa"/>
            <w:vAlign w:val="bottom"/>
          </w:tcPr>
          <w:p w14:paraId="058CF301" w14:textId="6A85F9F2" w:rsidR="004F1632" w:rsidRPr="00D07B9A" w:rsidRDefault="00010551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406</w:t>
            </w:r>
          </w:p>
        </w:tc>
        <w:tc>
          <w:tcPr>
            <w:tcW w:w="90" w:type="dxa"/>
            <w:vAlign w:val="bottom"/>
          </w:tcPr>
          <w:p w14:paraId="0B5325A3" w14:textId="77777777" w:rsidR="004F1632" w:rsidRPr="00ED6D91" w:rsidRDefault="004F1632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FD7A181" w14:textId="48671DE3" w:rsidR="004F1632" w:rsidRPr="00B160E1" w:rsidRDefault="00B160E1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8</w:t>
            </w:r>
            <w:r w:rsidR="00154799">
              <w:rPr>
                <w:rFonts w:asciiTheme="majorBidi" w:hAnsiTheme="majorBidi" w:cstheme="majorBidi"/>
                <w:sz w:val="28"/>
              </w:rPr>
              <w:t>6</w:t>
            </w:r>
            <w:r w:rsidR="004B22E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vAlign w:val="bottom"/>
          </w:tcPr>
          <w:p w14:paraId="5E5B89AF" w14:textId="77777777" w:rsidR="004F1632" w:rsidRPr="00ED6D91" w:rsidRDefault="004F1632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8BDE4C6" w14:textId="2ACCAAFB" w:rsidR="004F1632" w:rsidRPr="00955011" w:rsidRDefault="00596D4A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90" w:type="dxa"/>
            <w:vAlign w:val="bottom"/>
          </w:tcPr>
          <w:p w14:paraId="27FE76D8" w14:textId="77777777" w:rsidR="004F1632" w:rsidRPr="00ED6D91" w:rsidRDefault="004F1632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21FA22" w14:textId="318A5B47" w:rsidR="004F1632" w:rsidRPr="00874866" w:rsidRDefault="009B08F3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169</w:t>
            </w:r>
          </w:p>
        </w:tc>
      </w:tr>
      <w:tr w:rsidR="00874866" w:rsidRPr="00B118B0" w14:paraId="586D3800" w14:textId="77777777" w:rsidTr="00A55D03">
        <w:tc>
          <w:tcPr>
            <w:tcW w:w="4410" w:type="dxa"/>
          </w:tcPr>
          <w:p w14:paraId="7B95DD02" w14:textId="6C52B6BA" w:rsidR="00874866" w:rsidRPr="009B5F3C" w:rsidRDefault="00874866" w:rsidP="0087486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B5F3C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Pr="009B5F3C">
              <w:rPr>
                <w:rFonts w:asciiTheme="majorBidi" w:hAnsiTheme="majorBidi" w:cstheme="majorBidi"/>
                <w:sz w:val="28"/>
              </w:rPr>
              <w:t>-</w:t>
            </w:r>
            <w:r w:rsidRPr="009B5F3C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</w:t>
            </w:r>
            <w:r w:rsidRPr="009B5F3C">
              <w:rPr>
                <w:rFonts w:asciiTheme="majorBidi" w:hAnsiTheme="majorBidi" w:cstheme="majorBidi" w:hint="cs"/>
                <w:sz w:val="28"/>
                <w:cs/>
              </w:rPr>
              <w:t xml:space="preserve">ง </w:t>
            </w:r>
            <w:r w:rsidRPr="009B5F3C">
              <w:rPr>
                <w:rFonts w:asciiTheme="majorBidi" w:hAnsiTheme="majorBidi" w:cstheme="majorBidi"/>
                <w:sz w:val="28"/>
              </w:rPr>
              <w:t>(</w:t>
            </w:r>
            <w:r w:rsidRPr="009B5F3C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Pr="009B5F3C">
              <w:rPr>
                <w:rFonts w:asciiTheme="majorBidi" w:hAnsiTheme="majorBidi" w:cstheme="majorBidi"/>
                <w:sz w:val="28"/>
              </w:rPr>
              <w:t xml:space="preserve"> </w:t>
            </w:r>
            <w:r w:rsidR="00257EF5">
              <w:rPr>
                <w:rFonts w:asciiTheme="majorBidi" w:hAnsiTheme="majorBidi" w:cstheme="majorBidi"/>
                <w:sz w:val="28"/>
              </w:rPr>
              <w:t>5</w:t>
            </w:r>
            <w:r w:rsidRPr="009B5F3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F4C96FA" w14:textId="30D2BBAA" w:rsidR="00874866" w:rsidRPr="00D07B9A" w:rsidRDefault="00010551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848DB65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E15A515" w14:textId="3407198D" w:rsidR="00874866" w:rsidRPr="00B160E1" w:rsidRDefault="001E1168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F6AE5FA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3058F60" w14:textId="01692D93" w:rsidR="00874866" w:rsidRPr="00955011" w:rsidRDefault="00596D4A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90" w:type="dxa"/>
            <w:vAlign w:val="bottom"/>
          </w:tcPr>
          <w:p w14:paraId="075A0A67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44DD190" w14:textId="0C74340A" w:rsidR="00874866" w:rsidRPr="00874866" w:rsidRDefault="001E1168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74866" w:rsidRPr="00B118B0" w14:paraId="4E1710A2" w14:textId="77777777" w:rsidTr="00A55D03">
        <w:tc>
          <w:tcPr>
            <w:tcW w:w="4410" w:type="dxa"/>
          </w:tcPr>
          <w:p w14:paraId="710A3984" w14:textId="0A9BBA89" w:rsidR="00874866" w:rsidRPr="009B5F3C" w:rsidRDefault="00874866" w:rsidP="00874866">
            <w:pPr>
              <w:tabs>
                <w:tab w:val="left" w:pos="0"/>
                <w:tab w:val="left" w:pos="270"/>
                <w:tab w:val="center" w:pos="458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B5F3C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Pr="009B5F3C">
              <w:rPr>
                <w:rFonts w:asciiTheme="majorBidi" w:hAnsiTheme="majorBidi" w:cstheme="majorBidi"/>
                <w:sz w:val="28"/>
              </w:rPr>
              <w:t>-</w:t>
            </w:r>
            <w:r w:rsidRPr="009B5F3C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04D797C" w14:textId="1F76412D" w:rsidR="00874866" w:rsidRPr="00D07B9A" w:rsidRDefault="00010551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73A5FB1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575D462" w14:textId="016D8908" w:rsidR="00874866" w:rsidRPr="00B160E1" w:rsidRDefault="001E1168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E1168">
              <w:rPr>
                <w:rFonts w:asciiTheme="majorBidi" w:hAnsiTheme="majorBidi" w:cstheme="majorBidi" w:hint="eastAsia"/>
                <w:sz w:val="28"/>
              </w:rPr>
              <w:t>526</w:t>
            </w:r>
          </w:p>
        </w:tc>
        <w:tc>
          <w:tcPr>
            <w:tcW w:w="90" w:type="dxa"/>
            <w:vAlign w:val="bottom"/>
          </w:tcPr>
          <w:p w14:paraId="1461673B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C1FBAD" w14:textId="3B061A3F" w:rsidR="00874866" w:rsidRPr="00955011" w:rsidRDefault="00596D4A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7E1135B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0B07F79" w14:textId="7F8F8B52" w:rsidR="00874866" w:rsidRPr="00874866" w:rsidRDefault="001E1168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E1168">
              <w:rPr>
                <w:rFonts w:asciiTheme="majorBidi" w:hAnsiTheme="majorBidi" w:cstheme="majorBidi" w:hint="eastAsia"/>
                <w:sz w:val="28"/>
              </w:rPr>
              <w:t>526</w:t>
            </w:r>
          </w:p>
        </w:tc>
      </w:tr>
      <w:tr w:rsidR="00874866" w:rsidRPr="00B118B0" w14:paraId="7571372B" w14:textId="77777777" w:rsidTr="00A55D03">
        <w:tc>
          <w:tcPr>
            <w:tcW w:w="4410" w:type="dxa"/>
          </w:tcPr>
          <w:p w14:paraId="65E60239" w14:textId="6ED46479" w:rsidR="00874866" w:rsidRPr="009B5F3C" w:rsidRDefault="00874866" w:rsidP="0087486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B5F3C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- กิจการที่เกี่ยวข้องกัน </w:t>
            </w:r>
            <w:r w:rsidRPr="009B5F3C">
              <w:rPr>
                <w:rFonts w:asciiTheme="majorBidi" w:hAnsiTheme="majorBidi" w:cstheme="majorBidi"/>
                <w:sz w:val="28"/>
              </w:rPr>
              <w:t>(</w:t>
            </w:r>
            <w:r w:rsidRPr="009B5F3C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257EF5">
              <w:rPr>
                <w:rFonts w:asciiTheme="majorBidi" w:hAnsiTheme="majorBidi" w:cstheme="majorBidi"/>
                <w:sz w:val="28"/>
              </w:rPr>
              <w:t>5</w:t>
            </w:r>
            <w:r w:rsidRPr="009B5F3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3F029B6" w14:textId="7CE8AA81" w:rsidR="00874866" w:rsidRPr="00D07B9A" w:rsidRDefault="00010551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10551">
              <w:rPr>
                <w:rFonts w:asciiTheme="majorBidi" w:hAnsiTheme="majorBidi" w:cstheme="majorBidi" w:hint="eastAsia"/>
                <w:sz w:val="28"/>
              </w:rPr>
              <w:t>13,</w:t>
            </w:r>
            <w:r w:rsidRPr="00984B13">
              <w:rPr>
                <w:rFonts w:asciiTheme="majorBidi" w:hAnsiTheme="majorBidi" w:cstheme="majorBidi" w:hint="eastAsia"/>
                <w:sz w:val="28"/>
              </w:rPr>
              <w:t>54</w:t>
            </w:r>
            <w:r w:rsidR="002C12C4" w:rsidRPr="00984B1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vAlign w:val="bottom"/>
          </w:tcPr>
          <w:p w14:paraId="6F7CFF42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9598682" w14:textId="183E43B4" w:rsidR="00874866" w:rsidRPr="00B160E1" w:rsidRDefault="00B160E1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10,196</w:t>
            </w:r>
          </w:p>
        </w:tc>
        <w:tc>
          <w:tcPr>
            <w:tcW w:w="90" w:type="dxa"/>
            <w:vAlign w:val="bottom"/>
          </w:tcPr>
          <w:p w14:paraId="6A89E2B2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CAACB7" w14:textId="25DBFE81" w:rsidR="00874866" w:rsidRPr="00955011" w:rsidRDefault="004D36C7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24,953</w:t>
            </w:r>
          </w:p>
        </w:tc>
        <w:tc>
          <w:tcPr>
            <w:tcW w:w="90" w:type="dxa"/>
            <w:vAlign w:val="bottom"/>
          </w:tcPr>
          <w:p w14:paraId="6850D174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803B55" w14:textId="08671273" w:rsidR="00874866" w:rsidRPr="00874866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18,965</w:t>
            </w:r>
          </w:p>
        </w:tc>
      </w:tr>
      <w:tr w:rsidR="00874866" w:rsidRPr="00B118B0" w14:paraId="16CA65A2" w14:textId="77777777" w:rsidTr="00A55D03">
        <w:tc>
          <w:tcPr>
            <w:tcW w:w="4410" w:type="dxa"/>
          </w:tcPr>
          <w:p w14:paraId="2D7A2E07" w14:textId="67E165CA" w:rsidR="00874866" w:rsidRPr="009B5F3C" w:rsidRDefault="00874866" w:rsidP="0087486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B5F3C">
              <w:rPr>
                <w:rFonts w:asciiTheme="majorBidi" w:hAnsiTheme="majorBidi" w:cstheme="majorBidi"/>
                <w:sz w:val="28"/>
                <w:cs/>
              </w:rPr>
              <w:t>ดอกเบี้ย</w:t>
            </w:r>
            <w:r w:rsidRPr="009B5F3C">
              <w:rPr>
                <w:rFonts w:asciiTheme="majorBidi" w:hAnsiTheme="majorBidi" w:cstheme="majorBidi" w:hint="cs"/>
                <w:sz w:val="28"/>
                <w:cs/>
              </w:rPr>
              <w:t>ค้างรับ - กิจการที่</w:t>
            </w:r>
            <w:r w:rsidRPr="009B5F3C">
              <w:rPr>
                <w:rFonts w:asciiTheme="majorBidi" w:hAnsiTheme="majorBidi" w:cstheme="majorBidi"/>
                <w:sz w:val="28"/>
                <w:cs/>
              </w:rPr>
              <w:t>ไม่</w:t>
            </w:r>
            <w:r w:rsidRPr="009B5F3C">
              <w:rPr>
                <w:rFonts w:asciiTheme="majorBidi" w:hAnsiTheme="majorBidi" w:cstheme="majorBidi" w:hint="cs"/>
                <w:sz w:val="28"/>
                <w:cs/>
              </w:rPr>
              <w:t>เกี่ยวข้องกัน</w:t>
            </w:r>
          </w:p>
        </w:tc>
        <w:tc>
          <w:tcPr>
            <w:tcW w:w="1170" w:type="dxa"/>
            <w:vAlign w:val="bottom"/>
          </w:tcPr>
          <w:p w14:paraId="43447AF7" w14:textId="395F7264" w:rsidR="00874866" w:rsidRPr="00D07B9A" w:rsidRDefault="00D619EF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619EF">
              <w:rPr>
                <w:rFonts w:asciiTheme="majorBidi" w:hAnsiTheme="majorBidi" w:cstheme="majorBidi" w:hint="eastAsia"/>
                <w:sz w:val="28"/>
              </w:rPr>
              <w:t>16,602</w:t>
            </w:r>
          </w:p>
        </w:tc>
        <w:tc>
          <w:tcPr>
            <w:tcW w:w="90" w:type="dxa"/>
            <w:vAlign w:val="bottom"/>
          </w:tcPr>
          <w:p w14:paraId="352E26F4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993495" w14:textId="4D4634BB" w:rsidR="00874866" w:rsidRPr="00B160E1" w:rsidRDefault="00EA57F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A57F6">
              <w:rPr>
                <w:rFonts w:asciiTheme="majorBidi" w:hAnsiTheme="majorBidi" w:cstheme="majorBidi" w:hint="eastAsia"/>
                <w:sz w:val="28"/>
              </w:rPr>
              <w:t>16,437</w:t>
            </w:r>
          </w:p>
        </w:tc>
        <w:tc>
          <w:tcPr>
            <w:tcW w:w="90" w:type="dxa"/>
            <w:vAlign w:val="bottom"/>
          </w:tcPr>
          <w:p w14:paraId="7E831F14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74C3223" w14:textId="27E3ACF4" w:rsidR="00874866" w:rsidRPr="00955011" w:rsidRDefault="000967D3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16,602</w:t>
            </w:r>
          </w:p>
        </w:tc>
        <w:tc>
          <w:tcPr>
            <w:tcW w:w="90" w:type="dxa"/>
            <w:vAlign w:val="bottom"/>
          </w:tcPr>
          <w:p w14:paraId="112C2389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55C08CC" w14:textId="3534DA85" w:rsidR="00874866" w:rsidRPr="00874866" w:rsidRDefault="00E73ADD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73ADD">
              <w:rPr>
                <w:rFonts w:asciiTheme="majorBidi" w:hAnsiTheme="majorBidi" w:cstheme="majorBidi" w:hint="eastAsia"/>
                <w:sz w:val="28"/>
              </w:rPr>
              <w:t>16,438</w:t>
            </w:r>
          </w:p>
        </w:tc>
      </w:tr>
      <w:tr w:rsidR="00874866" w:rsidRPr="00B118B0" w14:paraId="78B31C15" w14:textId="77777777" w:rsidTr="00A55D03">
        <w:tc>
          <w:tcPr>
            <w:tcW w:w="4410" w:type="dxa"/>
          </w:tcPr>
          <w:p w14:paraId="135E603D" w14:textId="7C03F4FB" w:rsidR="00874866" w:rsidRPr="009B5F3C" w:rsidRDefault="00874866" w:rsidP="0087486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B5F3C">
              <w:rPr>
                <w:rFonts w:asciiTheme="majorBidi" w:hAnsiTheme="majorBidi" w:cstheme="majorBidi" w:hint="cs"/>
                <w:sz w:val="28"/>
                <w:cs/>
              </w:rPr>
              <w:t>เงินปันผลค้างรับ - กิจการที่เกี่ยวข้องกัน</w:t>
            </w:r>
            <w:r w:rsidR="009266B9" w:rsidRPr="009B5F3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266B9" w:rsidRPr="009B5F3C">
              <w:rPr>
                <w:rFonts w:asciiTheme="majorBidi" w:hAnsiTheme="majorBidi" w:cstheme="majorBidi"/>
                <w:sz w:val="28"/>
              </w:rPr>
              <w:t>(</w:t>
            </w:r>
            <w:r w:rsidR="009266B9" w:rsidRPr="009B5F3C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012475">
              <w:rPr>
                <w:rFonts w:asciiTheme="majorBidi" w:hAnsiTheme="majorBidi" w:cstheme="majorBidi"/>
                <w:sz w:val="28"/>
              </w:rPr>
              <w:t>5</w:t>
            </w:r>
            <w:r w:rsidR="009266B9" w:rsidRPr="009B5F3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69EC221" w14:textId="63CDF6BE" w:rsidR="00874866" w:rsidRPr="00D07B9A" w:rsidRDefault="00D619EF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38A27C8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624FB8C" w14:textId="0F59E052" w:rsidR="00874866" w:rsidRPr="00B160E1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3D3062B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1A0976F" w14:textId="731FA8AC" w:rsidR="00874866" w:rsidRPr="00955011" w:rsidRDefault="000967D3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12,318</w:t>
            </w:r>
          </w:p>
        </w:tc>
        <w:tc>
          <w:tcPr>
            <w:tcW w:w="90" w:type="dxa"/>
            <w:vAlign w:val="bottom"/>
          </w:tcPr>
          <w:p w14:paraId="78DE41CE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18F7CCB" w14:textId="2FBE15FB" w:rsidR="00874866" w:rsidRPr="00874866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6,500</w:t>
            </w:r>
          </w:p>
        </w:tc>
      </w:tr>
      <w:tr w:rsidR="00874866" w:rsidRPr="00B118B0" w14:paraId="5275F5A2" w14:textId="77777777" w:rsidTr="00A55D03">
        <w:tc>
          <w:tcPr>
            <w:tcW w:w="4410" w:type="dxa"/>
          </w:tcPr>
          <w:p w14:paraId="0A495582" w14:textId="75A17D4C" w:rsidR="00874866" w:rsidRPr="009B5F3C" w:rsidRDefault="00874866" w:rsidP="0087486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B5F3C">
              <w:rPr>
                <w:rFonts w:asciiTheme="majorBidi" w:hAnsiTheme="majorBidi" w:cstheme="majorBidi"/>
                <w:sz w:val="28"/>
                <w:cs/>
              </w:rPr>
              <w:t>ลูกหนี้จากการขายเงินลงทุน</w:t>
            </w:r>
          </w:p>
        </w:tc>
        <w:tc>
          <w:tcPr>
            <w:tcW w:w="1170" w:type="dxa"/>
            <w:vAlign w:val="bottom"/>
          </w:tcPr>
          <w:p w14:paraId="3A620F41" w14:textId="3740B41C" w:rsidR="00874866" w:rsidRPr="00D07B9A" w:rsidRDefault="00D619EF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EEFFED6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81049DC" w14:textId="0EEBD62F" w:rsidR="00874866" w:rsidRPr="00B160E1" w:rsidRDefault="00874866" w:rsidP="00874866">
            <w:pPr>
              <w:tabs>
                <w:tab w:val="center" w:pos="495"/>
                <w:tab w:val="decimal" w:pos="631"/>
                <w:tab w:val="right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445</w:t>
            </w:r>
          </w:p>
        </w:tc>
        <w:tc>
          <w:tcPr>
            <w:tcW w:w="90" w:type="dxa"/>
            <w:vAlign w:val="bottom"/>
          </w:tcPr>
          <w:p w14:paraId="63EE48E6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6F8070" w14:textId="2096CAA5" w:rsidR="00874866" w:rsidRPr="00955011" w:rsidRDefault="000967D3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B9F1D36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304FE6" w14:textId="5E577722" w:rsidR="00874866" w:rsidRPr="00874866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445</w:t>
            </w:r>
          </w:p>
        </w:tc>
      </w:tr>
      <w:tr w:rsidR="00874866" w:rsidRPr="00B118B0" w14:paraId="728EC713" w14:textId="77777777" w:rsidTr="00A55D03">
        <w:tc>
          <w:tcPr>
            <w:tcW w:w="4410" w:type="dxa"/>
          </w:tcPr>
          <w:p w14:paraId="125D21D8" w14:textId="0C2B9E86" w:rsidR="00874866" w:rsidRPr="009B5F3C" w:rsidRDefault="00874866" w:rsidP="0087486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B5F3C">
              <w:rPr>
                <w:rFonts w:asciiTheme="majorBidi" w:hAnsiTheme="majorBidi" w:cstheme="majorBidi"/>
                <w:sz w:val="28"/>
                <w:cs/>
              </w:rPr>
              <w:t>ภาษีซื้อรอใช้สิทธิ</w:t>
            </w:r>
          </w:p>
        </w:tc>
        <w:tc>
          <w:tcPr>
            <w:tcW w:w="1170" w:type="dxa"/>
            <w:vAlign w:val="bottom"/>
          </w:tcPr>
          <w:p w14:paraId="19E814B7" w14:textId="519861F9" w:rsidR="00874866" w:rsidRPr="00D07B9A" w:rsidRDefault="00415BAF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15BAF">
              <w:rPr>
                <w:rFonts w:asciiTheme="majorBidi" w:hAnsiTheme="majorBidi" w:cstheme="majorBidi" w:hint="eastAsia"/>
                <w:sz w:val="28"/>
              </w:rPr>
              <w:t>1,320</w:t>
            </w:r>
          </w:p>
        </w:tc>
        <w:tc>
          <w:tcPr>
            <w:tcW w:w="90" w:type="dxa"/>
            <w:vAlign w:val="bottom"/>
          </w:tcPr>
          <w:p w14:paraId="776F81A0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CCCC77" w14:textId="1303DD24" w:rsidR="00874866" w:rsidRPr="00B160E1" w:rsidRDefault="00B160E1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687</w:t>
            </w:r>
          </w:p>
        </w:tc>
        <w:tc>
          <w:tcPr>
            <w:tcW w:w="90" w:type="dxa"/>
            <w:vAlign w:val="bottom"/>
          </w:tcPr>
          <w:p w14:paraId="4ACCB617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A72676C" w14:textId="21D643FB" w:rsidR="00874866" w:rsidRPr="00955011" w:rsidRDefault="000967D3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594</w:t>
            </w:r>
          </w:p>
        </w:tc>
        <w:tc>
          <w:tcPr>
            <w:tcW w:w="90" w:type="dxa"/>
            <w:vAlign w:val="bottom"/>
          </w:tcPr>
          <w:p w14:paraId="01F676A0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318A2D" w14:textId="3E6D4A1B" w:rsidR="00874866" w:rsidRPr="00874866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618</w:t>
            </w:r>
          </w:p>
        </w:tc>
      </w:tr>
      <w:tr w:rsidR="00DD2D4B" w:rsidRPr="00B118B0" w14:paraId="2B2C5F50" w14:textId="77777777" w:rsidTr="00A55D03">
        <w:tc>
          <w:tcPr>
            <w:tcW w:w="4410" w:type="dxa"/>
          </w:tcPr>
          <w:p w14:paraId="35EE8CAA" w14:textId="77777777" w:rsidR="00DD2D4B" w:rsidRPr="00776715" w:rsidRDefault="00DD2D4B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highlight w:val="yellow"/>
                <w:cs/>
              </w:rPr>
            </w:pPr>
            <w:r w:rsidRPr="00BE51DE">
              <w:rPr>
                <w:rFonts w:ascii="Angsana New" w:hAnsi="Angsana New" w:hint="cs"/>
                <w:sz w:val="28"/>
                <w:cs/>
              </w:rPr>
              <w:t>ภาษีหัก</w:t>
            </w:r>
            <w:r w:rsidRPr="00BE51DE">
              <w:rPr>
                <w:rFonts w:ascii="Angsana New" w:hAnsi="Angsana New"/>
                <w:sz w:val="28"/>
                <w:cs/>
              </w:rPr>
              <w:t xml:space="preserve"> </w:t>
            </w:r>
            <w:r w:rsidRPr="00BE51DE">
              <w:rPr>
                <w:rFonts w:ascii="Angsana New" w:hAnsi="Angsana New" w:hint="cs"/>
                <w:sz w:val="28"/>
                <w:cs/>
              </w:rPr>
              <w:t>ณ</w:t>
            </w:r>
            <w:r w:rsidRPr="00BE51DE">
              <w:rPr>
                <w:rFonts w:ascii="Angsana New" w:hAnsi="Angsana New"/>
                <w:sz w:val="28"/>
                <w:cs/>
              </w:rPr>
              <w:t xml:space="preserve"> </w:t>
            </w:r>
            <w:r w:rsidRPr="00BE51DE">
              <w:rPr>
                <w:rFonts w:ascii="Angsana New" w:hAnsi="Angsana New" w:hint="cs"/>
                <w:sz w:val="28"/>
                <w:cs/>
              </w:rPr>
              <w:t>ที่จ่ายที่รอขอคืน</w:t>
            </w:r>
          </w:p>
        </w:tc>
        <w:tc>
          <w:tcPr>
            <w:tcW w:w="1170" w:type="dxa"/>
            <w:vAlign w:val="bottom"/>
          </w:tcPr>
          <w:p w14:paraId="1B972D94" w14:textId="77777777" w:rsidR="00DD2D4B" w:rsidRDefault="00DD2D4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</w:t>
            </w:r>
            <w:r>
              <w:rPr>
                <w:rFonts w:ascii="Angsana New" w:hAnsi="Angsana New" w:hint="cs"/>
                <w:sz w:val="28"/>
                <w:cs/>
              </w:rPr>
              <w:t>863</w:t>
            </w:r>
          </w:p>
        </w:tc>
        <w:tc>
          <w:tcPr>
            <w:tcW w:w="90" w:type="dxa"/>
            <w:vAlign w:val="bottom"/>
          </w:tcPr>
          <w:p w14:paraId="11BC35C0" w14:textId="77777777" w:rsidR="00DD2D4B" w:rsidRPr="007C54CE" w:rsidRDefault="00DD2D4B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66B5F4" w14:textId="77777777" w:rsidR="00DD2D4B" w:rsidRPr="007C54CE" w:rsidRDefault="00DD2D4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539</w:t>
            </w:r>
          </w:p>
        </w:tc>
        <w:tc>
          <w:tcPr>
            <w:tcW w:w="90" w:type="dxa"/>
            <w:vAlign w:val="bottom"/>
          </w:tcPr>
          <w:p w14:paraId="0B5F3C1E" w14:textId="77777777" w:rsidR="00DD2D4B" w:rsidRPr="007C54CE" w:rsidRDefault="00DD2D4B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9202B8" w14:textId="77777777" w:rsidR="00DD2D4B" w:rsidRDefault="00DD2D4B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391</w:t>
            </w:r>
          </w:p>
        </w:tc>
        <w:tc>
          <w:tcPr>
            <w:tcW w:w="90" w:type="dxa"/>
            <w:vAlign w:val="bottom"/>
          </w:tcPr>
          <w:p w14:paraId="7F7F330B" w14:textId="77777777" w:rsidR="00DD2D4B" w:rsidRPr="007C54CE" w:rsidRDefault="00DD2D4B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DD623E8" w14:textId="77777777" w:rsidR="00DD2D4B" w:rsidRPr="007C54CE" w:rsidRDefault="00DD2D4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362</w:t>
            </w:r>
          </w:p>
        </w:tc>
      </w:tr>
      <w:tr w:rsidR="00DD2D4B" w:rsidRPr="00B118B0" w14:paraId="6942777B" w14:textId="77777777" w:rsidTr="00A55D03">
        <w:tc>
          <w:tcPr>
            <w:tcW w:w="4410" w:type="dxa"/>
          </w:tcPr>
          <w:p w14:paraId="6304E99E" w14:textId="2B830A23" w:rsidR="00DD2D4B" w:rsidRPr="009B5F3C" w:rsidRDefault="00DD2D4B" w:rsidP="0087486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เงินจ่ายล่วงหน้าพนักงาน</w:t>
            </w:r>
          </w:p>
        </w:tc>
        <w:tc>
          <w:tcPr>
            <w:tcW w:w="1170" w:type="dxa"/>
            <w:vAlign w:val="bottom"/>
          </w:tcPr>
          <w:p w14:paraId="4E8333BB" w14:textId="5D28B216" w:rsidR="00DD2D4B" w:rsidRPr="00415BAF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F6A">
              <w:rPr>
                <w:rFonts w:asciiTheme="majorBidi" w:hAnsiTheme="majorBidi" w:cstheme="majorBidi" w:hint="eastAsia"/>
                <w:sz w:val="28"/>
              </w:rPr>
              <w:t>7,189</w:t>
            </w:r>
          </w:p>
        </w:tc>
        <w:tc>
          <w:tcPr>
            <w:tcW w:w="90" w:type="dxa"/>
            <w:vAlign w:val="bottom"/>
          </w:tcPr>
          <w:p w14:paraId="1A6464E7" w14:textId="77777777" w:rsidR="00DD2D4B" w:rsidRPr="00ED6D91" w:rsidRDefault="00DD2D4B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87FAED6" w14:textId="7D44D9DE" w:rsidR="00DD2D4B" w:rsidRPr="00B160E1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B6395">
              <w:rPr>
                <w:rFonts w:asciiTheme="majorBidi" w:hAnsiTheme="majorBidi" w:cstheme="majorBidi" w:hint="eastAsia"/>
                <w:sz w:val="28"/>
              </w:rPr>
              <w:t>426</w:t>
            </w:r>
          </w:p>
        </w:tc>
        <w:tc>
          <w:tcPr>
            <w:tcW w:w="90" w:type="dxa"/>
            <w:vAlign w:val="bottom"/>
          </w:tcPr>
          <w:p w14:paraId="75631511" w14:textId="77777777" w:rsidR="00DD2D4B" w:rsidRPr="00ED6D91" w:rsidRDefault="00DD2D4B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2C1865" w14:textId="3571485D" w:rsidR="00DD2D4B" w:rsidRPr="00955011" w:rsidRDefault="000967D3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90" w:type="dxa"/>
            <w:vAlign w:val="bottom"/>
          </w:tcPr>
          <w:p w14:paraId="37B0D832" w14:textId="77777777" w:rsidR="00DD2D4B" w:rsidRPr="00ED6D91" w:rsidRDefault="00DD2D4B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662D999" w14:textId="55671EB8" w:rsidR="00DD2D4B" w:rsidRPr="00874866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D2D4B" w:rsidRPr="00B118B0" w14:paraId="4A9060BD" w14:textId="77777777" w:rsidTr="00A55D03">
        <w:tc>
          <w:tcPr>
            <w:tcW w:w="4410" w:type="dxa"/>
            <w:vAlign w:val="bottom"/>
          </w:tcPr>
          <w:p w14:paraId="6A7815DE" w14:textId="0D64ADEF" w:rsidR="00DD2D4B" w:rsidRPr="009B5F3C" w:rsidRDefault="00DD2D4B" w:rsidP="00874866">
            <w:pPr>
              <w:tabs>
                <w:tab w:val="left" w:pos="0"/>
                <w:tab w:val="left" w:pos="270"/>
                <w:tab w:val="left" w:pos="2160"/>
              </w:tabs>
              <w:ind w:right="-383"/>
              <w:rPr>
                <w:rFonts w:asciiTheme="majorBidi" w:hAnsiTheme="majorBidi"/>
                <w:sz w:val="28"/>
                <w:cs/>
              </w:rPr>
            </w:pPr>
            <w:r w:rsidRPr="009B5F3C">
              <w:rPr>
                <w:rFonts w:asciiTheme="majorBidi" w:hAnsiTheme="majorBidi" w:hint="cs"/>
                <w:sz w:val="28"/>
                <w:cs/>
              </w:rPr>
              <w:t>เงิน</w:t>
            </w:r>
            <w:r w:rsidRPr="009B5F3C">
              <w:rPr>
                <w:rFonts w:asciiTheme="majorBidi" w:hAnsiTheme="majorBidi"/>
                <w:sz w:val="28"/>
                <w:cs/>
              </w:rPr>
              <w:t>จ่ายล่วงหน้า</w:t>
            </w:r>
            <w:r w:rsidRPr="009B5F3C">
              <w:rPr>
                <w:rFonts w:asciiTheme="majorBidi" w:hAnsiTheme="majorBidi" w:hint="cs"/>
                <w:sz w:val="28"/>
                <w:cs/>
              </w:rPr>
              <w:t>ผู้รับเหมา</w:t>
            </w:r>
          </w:p>
        </w:tc>
        <w:tc>
          <w:tcPr>
            <w:tcW w:w="1170" w:type="dxa"/>
            <w:vAlign w:val="bottom"/>
          </w:tcPr>
          <w:p w14:paraId="1BEBCA21" w14:textId="1C038E67" w:rsidR="00DD2D4B" w:rsidRPr="00D07B9A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982B87">
              <w:rPr>
                <w:rFonts w:asciiTheme="majorBidi" w:hAnsiTheme="majorBidi" w:cstheme="majorBidi" w:hint="eastAsia"/>
                <w:sz w:val="28"/>
              </w:rPr>
              <w:t>278,407</w:t>
            </w:r>
          </w:p>
        </w:tc>
        <w:tc>
          <w:tcPr>
            <w:tcW w:w="90" w:type="dxa"/>
            <w:vAlign w:val="bottom"/>
          </w:tcPr>
          <w:p w14:paraId="3FB61DB8" w14:textId="77777777" w:rsidR="00DD2D4B" w:rsidRPr="00ED6D91" w:rsidRDefault="00DD2D4B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9EEB7E" w14:textId="350518FB" w:rsidR="00DD2D4B" w:rsidRPr="00B160E1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7,542</w:t>
            </w:r>
          </w:p>
        </w:tc>
        <w:tc>
          <w:tcPr>
            <w:tcW w:w="90" w:type="dxa"/>
            <w:vAlign w:val="bottom"/>
          </w:tcPr>
          <w:p w14:paraId="13BD1DD6" w14:textId="77777777" w:rsidR="00DD2D4B" w:rsidRPr="00ED6D91" w:rsidRDefault="00DD2D4B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92E6525" w14:textId="55F1F1FF" w:rsidR="00DD2D4B" w:rsidRPr="00955011" w:rsidRDefault="000967D3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3EB2471" w14:textId="77777777" w:rsidR="00DD2D4B" w:rsidRPr="00ED6D91" w:rsidRDefault="00DD2D4B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EE1E163" w14:textId="46D81443" w:rsidR="00DD2D4B" w:rsidRPr="00874866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D2D4B" w:rsidRPr="00B118B0" w14:paraId="6F5C2CB8" w14:textId="77777777" w:rsidTr="00A55D03">
        <w:tc>
          <w:tcPr>
            <w:tcW w:w="4410" w:type="dxa"/>
            <w:vAlign w:val="bottom"/>
          </w:tcPr>
          <w:p w14:paraId="1FDC2155" w14:textId="7B0FC67E" w:rsidR="00DD2D4B" w:rsidRPr="009B5F3C" w:rsidRDefault="00DD2D4B" w:rsidP="00874866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B5F3C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vAlign w:val="bottom"/>
          </w:tcPr>
          <w:p w14:paraId="5AF77838" w14:textId="2F9AFD1F" w:rsidR="00DD2D4B" w:rsidRPr="00D07B9A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82B87">
              <w:rPr>
                <w:rFonts w:asciiTheme="majorBidi" w:hAnsiTheme="majorBidi" w:cstheme="majorBidi" w:hint="eastAsia"/>
                <w:sz w:val="28"/>
              </w:rPr>
              <w:t>23,107</w:t>
            </w:r>
          </w:p>
        </w:tc>
        <w:tc>
          <w:tcPr>
            <w:tcW w:w="90" w:type="dxa"/>
            <w:vAlign w:val="bottom"/>
          </w:tcPr>
          <w:p w14:paraId="62CBDAFA" w14:textId="77777777" w:rsidR="00DD2D4B" w:rsidRPr="00ED6D91" w:rsidRDefault="00DD2D4B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9C9278" w14:textId="16A342F1" w:rsidR="00DD2D4B" w:rsidRPr="00B160E1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95627">
              <w:rPr>
                <w:rFonts w:asciiTheme="majorBidi" w:hAnsiTheme="majorBidi" w:cstheme="majorBidi" w:hint="eastAsia"/>
                <w:sz w:val="28"/>
              </w:rPr>
              <w:t>100,779</w:t>
            </w:r>
          </w:p>
        </w:tc>
        <w:tc>
          <w:tcPr>
            <w:tcW w:w="90" w:type="dxa"/>
            <w:vAlign w:val="bottom"/>
          </w:tcPr>
          <w:p w14:paraId="2EABE3C8" w14:textId="77777777" w:rsidR="00DD2D4B" w:rsidRPr="00ED6D91" w:rsidRDefault="00DD2D4B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34E2F80" w14:textId="7AF41059" w:rsidR="00DD2D4B" w:rsidRPr="00955011" w:rsidRDefault="000967D3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3,092</w:t>
            </w:r>
          </w:p>
        </w:tc>
        <w:tc>
          <w:tcPr>
            <w:tcW w:w="90" w:type="dxa"/>
            <w:vAlign w:val="bottom"/>
          </w:tcPr>
          <w:p w14:paraId="3980EBAF" w14:textId="77777777" w:rsidR="00DD2D4B" w:rsidRPr="00ED6D91" w:rsidRDefault="00DD2D4B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1DE7C88" w14:textId="4AFFCBF1" w:rsidR="00DD2D4B" w:rsidRPr="00874866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7,21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DD2D4B" w:rsidRPr="00B118B0" w14:paraId="487EC624" w14:textId="77777777" w:rsidTr="00A55D03">
        <w:tc>
          <w:tcPr>
            <w:tcW w:w="4410" w:type="dxa"/>
            <w:vAlign w:val="bottom"/>
          </w:tcPr>
          <w:p w14:paraId="3E2C7B57" w14:textId="719E07FD" w:rsidR="00DD2D4B" w:rsidRPr="009B5F3C" w:rsidRDefault="00DD2D4B" w:rsidP="00874866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9B5F3C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84930B" w14:textId="2293A1D7" w:rsidR="00DD2D4B" w:rsidRPr="00D07B9A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90" w:type="dxa"/>
            <w:vAlign w:val="bottom"/>
          </w:tcPr>
          <w:p w14:paraId="3809F00D" w14:textId="77777777" w:rsidR="00DD2D4B" w:rsidRPr="00ED6D91" w:rsidRDefault="00DD2D4B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4B0181" w14:textId="6CA359AE" w:rsidR="00DD2D4B" w:rsidRPr="00B160E1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90" w:type="dxa"/>
            <w:vAlign w:val="bottom"/>
          </w:tcPr>
          <w:p w14:paraId="0885A974" w14:textId="77777777" w:rsidR="00DD2D4B" w:rsidRPr="00ED6D91" w:rsidRDefault="00DD2D4B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C276B9" w14:textId="37B2DBA9" w:rsidR="00DD2D4B" w:rsidRPr="00955011" w:rsidRDefault="00345B2A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15157CB" w14:textId="77777777" w:rsidR="00DD2D4B" w:rsidRPr="00ED6D91" w:rsidRDefault="00DD2D4B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A1F69E" w14:textId="0F58F03A" w:rsidR="00DD2D4B" w:rsidRPr="00874866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DD2D4B" w:rsidRPr="00B118B0" w14:paraId="273F022B" w14:textId="77777777" w:rsidTr="00A55D03">
        <w:tc>
          <w:tcPr>
            <w:tcW w:w="4410" w:type="dxa"/>
            <w:vAlign w:val="bottom"/>
          </w:tcPr>
          <w:p w14:paraId="42843C81" w14:textId="686F863D" w:rsidR="00DD2D4B" w:rsidRPr="00B118B0" w:rsidRDefault="00DD2D4B" w:rsidP="0087486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11EA24" w14:textId="52D022F9" w:rsidR="00DD2D4B" w:rsidRPr="003D2C49" w:rsidRDefault="00D21238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D2C49">
              <w:rPr>
                <w:rFonts w:asciiTheme="majorBidi" w:hAnsiTheme="majorBidi" w:hint="eastAsia"/>
                <w:sz w:val="28"/>
                <w:cs/>
              </w:rPr>
              <w:t>1</w:t>
            </w:r>
            <w:r w:rsidRPr="003D2C49">
              <w:rPr>
                <w:rFonts w:asciiTheme="majorBidi" w:hAnsiTheme="majorBidi" w:cstheme="majorBidi" w:hint="eastAsia"/>
                <w:sz w:val="28"/>
              </w:rPr>
              <w:t>,</w:t>
            </w:r>
            <w:r w:rsidRPr="003D2C49">
              <w:rPr>
                <w:rFonts w:asciiTheme="majorBidi" w:hAnsiTheme="majorBidi" w:hint="eastAsia"/>
                <w:sz w:val="28"/>
                <w:cs/>
              </w:rPr>
              <w:t>778</w:t>
            </w:r>
            <w:r w:rsidRPr="003D2C49">
              <w:rPr>
                <w:rFonts w:asciiTheme="majorBidi" w:hAnsiTheme="majorBidi" w:cstheme="majorBidi" w:hint="eastAsia"/>
                <w:sz w:val="28"/>
              </w:rPr>
              <w:t>,</w:t>
            </w:r>
            <w:r w:rsidRPr="00984B13">
              <w:rPr>
                <w:rFonts w:asciiTheme="majorBidi" w:hAnsiTheme="majorBidi" w:hint="eastAsia"/>
                <w:sz w:val="28"/>
                <w:cs/>
              </w:rPr>
              <w:t>12</w:t>
            </w:r>
            <w:r w:rsidR="009F4D37" w:rsidRPr="00984B13">
              <w:rPr>
                <w:rFonts w:asciiTheme="majorBidi" w:hAnsiTheme="majorBidi"/>
                <w:sz w:val="28"/>
              </w:rPr>
              <w:t>1</w:t>
            </w:r>
          </w:p>
        </w:tc>
        <w:tc>
          <w:tcPr>
            <w:tcW w:w="90" w:type="dxa"/>
            <w:vAlign w:val="bottom"/>
          </w:tcPr>
          <w:p w14:paraId="585059A4" w14:textId="77777777" w:rsidR="00DD2D4B" w:rsidRPr="00ED6D91" w:rsidRDefault="00DD2D4B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8BDE5E" w14:textId="155EB117" w:rsidR="00DD2D4B" w:rsidRPr="003D2C49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D2C49">
              <w:rPr>
                <w:rFonts w:asciiTheme="majorBidi" w:hAnsiTheme="majorBidi" w:cstheme="majorBidi" w:hint="eastAsia"/>
                <w:sz w:val="28"/>
              </w:rPr>
              <w:t>1,66</w:t>
            </w:r>
            <w:r w:rsidR="00E25DB8" w:rsidRPr="003D2C49">
              <w:rPr>
                <w:rFonts w:asciiTheme="majorBidi" w:hAnsiTheme="majorBidi" w:cstheme="majorBidi"/>
                <w:sz w:val="28"/>
              </w:rPr>
              <w:t>7</w:t>
            </w:r>
            <w:r w:rsidRPr="003D2C49">
              <w:rPr>
                <w:rFonts w:asciiTheme="majorBidi" w:hAnsiTheme="majorBidi" w:cstheme="majorBidi" w:hint="eastAsia"/>
                <w:sz w:val="28"/>
              </w:rPr>
              <w:t>,</w:t>
            </w:r>
            <w:r w:rsidR="00E25DB8" w:rsidRPr="003D2C49">
              <w:rPr>
                <w:rFonts w:asciiTheme="majorBidi" w:hAnsiTheme="majorBidi" w:cstheme="majorBidi"/>
                <w:sz w:val="28"/>
              </w:rPr>
              <w:t>360</w:t>
            </w:r>
          </w:p>
        </w:tc>
        <w:tc>
          <w:tcPr>
            <w:tcW w:w="90" w:type="dxa"/>
            <w:vAlign w:val="bottom"/>
          </w:tcPr>
          <w:p w14:paraId="19DE844F" w14:textId="77777777" w:rsidR="00DD2D4B" w:rsidRPr="00ED6D91" w:rsidRDefault="00DD2D4B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867B1B" w14:textId="3C4EB6A6" w:rsidR="00DD2D4B" w:rsidRPr="00955011" w:rsidRDefault="00153B9A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53B9A">
              <w:rPr>
                <w:rFonts w:asciiTheme="majorBidi" w:hAnsiTheme="majorBidi" w:cstheme="majorBidi" w:hint="eastAsia"/>
                <w:sz w:val="28"/>
              </w:rPr>
              <w:t>74,081</w:t>
            </w:r>
          </w:p>
        </w:tc>
        <w:tc>
          <w:tcPr>
            <w:tcW w:w="90" w:type="dxa"/>
            <w:vAlign w:val="bottom"/>
          </w:tcPr>
          <w:p w14:paraId="2A2D7B53" w14:textId="77777777" w:rsidR="00DD2D4B" w:rsidRPr="00ED6D91" w:rsidRDefault="00DD2D4B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E0E1B1" w14:textId="48E5359B" w:rsidR="00DD2D4B" w:rsidRPr="00874866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96C50">
              <w:rPr>
                <w:rFonts w:asciiTheme="majorBidi" w:hAnsiTheme="majorBidi" w:cstheme="majorBidi" w:hint="eastAsia"/>
                <w:sz w:val="28"/>
              </w:rPr>
              <w:t>5</w:t>
            </w:r>
            <w:r w:rsidR="00571373">
              <w:rPr>
                <w:rFonts w:asciiTheme="majorBidi" w:hAnsiTheme="majorBidi" w:cstheme="majorBidi"/>
                <w:sz w:val="28"/>
              </w:rPr>
              <w:t>6</w:t>
            </w:r>
            <w:r w:rsidRPr="00696C50">
              <w:rPr>
                <w:rFonts w:asciiTheme="majorBidi" w:hAnsiTheme="majorBidi" w:cstheme="majorBidi" w:hint="eastAsia"/>
                <w:sz w:val="28"/>
              </w:rPr>
              <w:t>,</w:t>
            </w:r>
            <w:r w:rsidR="00571373">
              <w:rPr>
                <w:rFonts w:asciiTheme="majorBidi" w:hAnsiTheme="majorBidi" w:cstheme="majorBidi"/>
                <w:sz w:val="28"/>
              </w:rPr>
              <w:t>048</w:t>
            </w:r>
          </w:p>
        </w:tc>
      </w:tr>
      <w:tr w:rsidR="00DD2D4B" w:rsidRPr="00B118B0" w14:paraId="0A523B7B" w14:textId="77777777" w:rsidTr="00A55D03">
        <w:tc>
          <w:tcPr>
            <w:tcW w:w="4410" w:type="dxa"/>
            <w:vAlign w:val="center"/>
          </w:tcPr>
          <w:p w14:paraId="3742EE4F" w14:textId="15E12233" w:rsidR="00DD2D4B" w:rsidRPr="00B118B0" w:rsidRDefault="00DD2D4B" w:rsidP="0087486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74A38">
              <w:rPr>
                <w:rFonts w:asciiTheme="majorBidi" w:hAnsiTheme="majorBidi" w:cstheme="majorBidi"/>
                <w:sz w:val="28"/>
              </w:rPr>
              <w:t>:</w:t>
            </w:r>
            <w:r w:rsidRPr="00D74A3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03399">
              <w:rPr>
                <w:rFonts w:asciiTheme="majorBidi" w:hAnsiTheme="majorBidi"/>
                <w:sz w:val="28"/>
                <w:cs/>
              </w:rPr>
              <w:t>ค่าเผื่อ</w:t>
            </w:r>
            <w:r w:rsidRPr="00D77FF4">
              <w:rPr>
                <w:rFonts w:asciiTheme="majorBidi" w:hAnsiTheme="majorBidi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DBD1981" w14:textId="3C33552E" w:rsidR="00DD2D4B" w:rsidRPr="000E5D13" w:rsidRDefault="00D21238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E5D13">
              <w:rPr>
                <w:rFonts w:asciiTheme="majorBidi" w:hAnsiTheme="majorBidi" w:hint="eastAsia"/>
                <w:sz w:val="28"/>
                <w:cs/>
              </w:rPr>
              <w:t>(373</w:t>
            </w:r>
            <w:r w:rsidRPr="000E5D13">
              <w:rPr>
                <w:rFonts w:asciiTheme="majorBidi" w:hAnsiTheme="majorBidi" w:cstheme="majorBidi" w:hint="eastAsia"/>
                <w:sz w:val="28"/>
              </w:rPr>
              <w:t>,</w:t>
            </w:r>
            <w:r w:rsidRPr="00984B13">
              <w:rPr>
                <w:rFonts w:asciiTheme="majorBidi" w:hAnsiTheme="majorBidi" w:hint="eastAsia"/>
                <w:sz w:val="28"/>
                <w:cs/>
              </w:rPr>
              <w:t>51</w:t>
            </w:r>
            <w:r w:rsidR="00D14A1D" w:rsidRPr="00984B13">
              <w:rPr>
                <w:rFonts w:asciiTheme="majorBidi" w:hAnsiTheme="majorBidi"/>
                <w:sz w:val="28"/>
              </w:rPr>
              <w:t>4</w:t>
            </w:r>
            <w:r w:rsidRPr="000E5D13">
              <w:rPr>
                <w:rFonts w:asciiTheme="majorBidi" w:hAnsiTheme="majorBidi" w:hint="eastAsia"/>
                <w:sz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A88244E" w14:textId="77777777" w:rsidR="00DD2D4B" w:rsidRPr="00ED6D91" w:rsidRDefault="00DD2D4B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3E5B840" w14:textId="3B6F5EBB" w:rsidR="00DD2D4B" w:rsidRPr="00B160E1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01026">
              <w:rPr>
                <w:rFonts w:asciiTheme="majorBidi" w:hAnsiTheme="majorBidi" w:cstheme="majorBidi" w:hint="eastAsia"/>
                <w:sz w:val="28"/>
              </w:rPr>
              <w:t>(369,585)</w:t>
            </w:r>
          </w:p>
        </w:tc>
        <w:tc>
          <w:tcPr>
            <w:tcW w:w="90" w:type="dxa"/>
            <w:vAlign w:val="bottom"/>
          </w:tcPr>
          <w:p w14:paraId="2EDA4917" w14:textId="77777777" w:rsidR="00DD2D4B" w:rsidRPr="00ED6D91" w:rsidRDefault="00DD2D4B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732C908" w14:textId="68CE092B" w:rsidR="00DD2D4B" w:rsidRPr="00ED6D91" w:rsidRDefault="00153B9A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53B9A">
              <w:rPr>
                <w:rFonts w:asciiTheme="majorBidi" w:hAnsiTheme="majorBidi" w:cstheme="majorBidi" w:hint="eastAsia"/>
                <w:sz w:val="28"/>
              </w:rPr>
              <w:t>(17,679)</w:t>
            </w:r>
          </w:p>
        </w:tc>
        <w:tc>
          <w:tcPr>
            <w:tcW w:w="90" w:type="dxa"/>
            <w:vAlign w:val="bottom"/>
          </w:tcPr>
          <w:p w14:paraId="4256EAEF" w14:textId="77777777" w:rsidR="00DD2D4B" w:rsidRPr="00ED6D91" w:rsidRDefault="00DD2D4B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B7FA10D" w14:textId="0D05E4D9" w:rsidR="00DD2D4B" w:rsidRPr="00874866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96C50">
              <w:rPr>
                <w:rFonts w:asciiTheme="majorBidi" w:hAnsiTheme="majorBidi" w:cstheme="majorBidi" w:hint="eastAsia"/>
                <w:sz w:val="28"/>
              </w:rPr>
              <w:t>(13,174)</w:t>
            </w:r>
          </w:p>
        </w:tc>
      </w:tr>
      <w:tr w:rsidR="00DD2D4B" w:rsidRPr="00B118B0" w14:paraId="4E4F92D0" w14:textId="77777777" w:rsidTr="00A55D03">
        <w:tc>
          <w:tcPr>
            <w:tcW w:w="4410" w:type="dxa"/>
          </w:tcPr>
          <w:p w14:paraId="1D2E2358" w14:textId="62762597" w:rsidR="00DD2D4B" w:rsidRPr="00B118B0" w:rsidRDefault="00DD2D4B" w:rsidP="00874866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EA9BC" w14:textId="04DD4E28" w:rsidR="00DD2D4B" w:rsidRPr="000E5D13" w:rsidRDefault="00365801" w:rsidP="00874866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5D13">
              <w:rPr>
                <w:rFonts w:asciiTheme="majorBidi" w:hAnsiTheme="majorBidi" w:hint="eastAsia"/>
                <w:b/>
                <w:bCs/>
                <w:sz w:val="28"/>
                <w:cs/>
              </w:rPr>
              <w:t>1</w:t>
            </w:r>
            <w:r w:rsidRPr="000E5D13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0E5D13">
              <w:rPr>
                <w:rFonts w:asciiTheme="majorBidi" w:hAnsiTheme="majorBidi" w:hint="eastAsia"/>
                <w:b/>
                <w:bCs/>
                <w:sz w:val="28"/>
                <w:cs/>
              </w:rPr>
              <w:t>404</w:t>
            </w:r>
            <w:r w:rsidRPr="000E5D13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0E5D13">
              <w:rPr>
                <w:rFonts w:asciiTheme="majorBidi" w:hAnsiTheme="majorBidi" w:hint="eastAsia"/>
                <w:b/>
                <w:bCs/>
                <w:sz w:val="28"/>
                <w:cs/>
              </w:rPr>
              <w:t>60</w:t>
            </w:r>
            <w:r w:rsidR="00E24F78" w:rsidRPr="000E5D13">
              <w:rPr>
                <w:rFonts w:asciiTheme="majorBidi" w:hAnsiTheme="majorBidi"/>
                <w:b/>
                <w:bCs/>
                <w:sz w:val="28"/>
              </w:rPr>
              <w:t>7</w:t>
            </w:r>
          </w:p>
        </w:tc>
        <w:tc>
          <w:tcPr>
            <w:tcW w:w="90" w:type="dxa"/>
            <w:vAlign w:val="bottom"/>
          </w:tcPr>
          <w:p w14:paraId="63923EB4" w14:textId="77777777" w:rsidR="00DD2D4B" w:rsidRPr="00CB5A88" w:rsidRDefault="00DD2D4B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C5C13" w14:textId="57B52C97" w:rsidR="00DD2D4B" w:rsidRPr="00B160E1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60E1">
              <w:rPr>
                <w:rFonts w:asciiTheme="majorBidi" w:hAnsiTheme="majorBidi" w:cstheme="majorBidi"/>
                <w:b/>
                <w:bCs/>
                <w:sz w:val="28"/>
              </w:rPr>
              <w:t>1,297,</w:t>
            </w:r>
            <w:r w:rsidR="004F18C4">
              <w:rPr>
                <w:rFonts w:asciiTheme="majorBidi" w:hAnsiTheme="majorBidi" w:cstheme="majorBidi"/>
                <w:b/>
                <w:bCs/>
                <w:sz w:val="28"/>
              </w:rPr>
              <w:t>775</w:t>
            </w:r>
          </w:p>
        </w:tc>
        <w:tc>
          <w:tcPr>
            <w:tcW w:w="90" w:type="dxa"/>
            <w:vAlign w:val="bottom"/>
          </w:tcPr>
          <w:p w14:paraId="49E53931" w14:textId="77777777" w:rsidR="00DD2D4B" w:rsidRPr="00D52502" w:rsidRDefault="00DD2D4B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FE30A" w14:textId="329192C5" w:rsidR="00DD2D4B" w:rsidRPr="00365801" w:rsidRDefault="00153B9A" w:rsidP="004147D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3B9A">
              <w:rPr>
                <w:rFonts w:asciiTheme="majorBidi" w:hAnsiTheme="majorBidi" w:cstheme="majorBidi" w:hint="eastAsia"/>
                <w:b/>
                <w:bCs/>
                <w:sz w:val="28"/>
              </w:rPr>
              <w:t>56,402</w:t>
            </w:r>
          </w:p>
        </w:tc>
        <w:tc>
          <w:tcPr>
            <w:tcW w:w="90" w:type="dxa"/>
            <w:vAlign w:val="bottom"/>
          </w:tcPr>
          <w:p w14:paraId="3745F975" w14:textId="77777777" w:rsidR="00DD2D4B" w:rsidRPr="00CB5A88" w:rsidRDefault="00DD2D4B" w:rsidP="004147D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FDD0A" w14:textId="7EC6D3D3" w:rsidR="00DD2D4B" w:rsidRPr="00874866" w:rsidRDefault="00DD2D4B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4866">
              <w:rPr>
                <w:rFonts w:asciiTheme="majorBidi" w:hAnsiTheme="majorBidi" w:cstheme="majorBidi"/>
                <w:b/>
                <w:bCs/>
                <w:sz w:val="28"/>
              </w:rPr>
              <w:t>42,</w:t>
            </w:r>
            <w:r w:rsidR="00571373">
              <w:rPr>
                <w:rFonts w:asciiTheme="majorBidi" w:hAnsiTheme="majorBidi" w:cstheme="majorBidi"/>
                <w:b/>
                <w:bCs/>
                <w:sz w:val="28"/>
              </w:rPr>
              <w:t>874</w:t>
            </w:r>
          </w:p>
        </w:tc>
      </w:tr>
    </w:tbl>
    <w:p w14:paraId="290E3084" w14:textId="77777777" w:rsidR="002206E8" w:rsidRDefault="002206E8" w:rsidP="001A38DA">
      <w:pPr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="Angsana New" w:hAnsi="Angsana New"/>
          <w:spacing w:val="-2"/>
          <w:sz w:val="28"/>
          <w:cs/>
        </w:rPr>
      </w:pPr>
    </w:p>
    <w:p w14:paraId="4FE4B3EE" w14:textId="77777777" w:rsidR="002206E8" w:rsidRDefault="002206E8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28"/>
          <w:cs/>
        </w:rPr>
      </w:pPr>
      <w:r>
        <w:rPr>
          <w:rFonts w:ascii="Angsana New" w:hAnsi="Angsana New"/>
          <w:spacing w:val="-2"/>
          <w:sz w:val="28"/>
          <w:cs/>
        </w:rPr>
        <w:br w:type="page"/>
      </w:r>
    </w:p>
    <w:p w14:paraId="144CF396" w14:textId="28630F5B" w:rsidR="00580419" w:rsidRPr="00DB4D05" w:rsidRDefault="00580419" w:rsidP="001A38DA">
      <w:pPr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="Angsana New" w:hAnsi="Angsana New"/>
          <w:sz w:val="28"/>
        </w:rPr>
      </w:pPr>
      <w:r w:rsidRPr="00DB4D05">
        <w:rPr>
          <w:rFonts w:ascii="Angsana New" w:hAnsi="Angsana New"/>
          <w:spacing w:val="-2"/>
          <w:sz w:val="28"/>
          <w:cs/>
        </w:rPr>
        <w:lastRenderedPageBreak/>
        <w:t>ณ วันที่</w:t>
      </w:r>
      <w:r>
        <w:rPr>
          <w:rFonts w:asciiTheme="majorBidi" w:hAnsiTheme="majorBidi"/>
          <w:sz w:val="28"/>
          <w:cs/>
        </w:rPr>
        <w:t xml:space="preserve"> </w:t>
      </w:r>
      <w:bookmarkStart w:id="3" w:name="_Hlk187771109"/>
      <w:r w:rsidR="00715555">
        <w:rPr>
          <w:rFonts w:asciiTheme="majorBidi" w:hAnsiTheme="majorBidi"/>
          <w:sz w:val="28"/>
        </w:rPr>
        <w:t>30</w:t>
      </w:r>
      <w:r w:rsidR="00B01795">
        <w:rPr>
          <w:rFonts w:asciiTheme="majorBidi" w:hAnsiTheme="majorBidi"/>
          <w:sz w:val="28"/>
        </w:rPr>
        <w:t xml:space="preserve"> </w:t>
      </w:r>
      <w:r w:rsidR="00B01795">
        <w:rPr>
          <w:rFonts w:asciiTheme="majorBidi" w:hAnsiTheme="majorBidi" w:hint="cs"/>
          <w:sz w:val="28"/>
          <w:cs/>
        </w:rPr>
        <w:t>มิถุนายน</w:t>
      </w:r>
      <w:r w:rsidR="00B01795">
        <w:rPr>
          <w:rFonts w:ascii="Angsana New" w:hAnsi="Angsana New" w:hint="cs"/>
          <w:sz w:val="28"/>
          <w:cs/>
        </w:rPr>
        <w:t xml:space="preserve"> </w:t>
      </w:r>
      <w:r w:rsidR="00715555">
        <w:rPr>
          <w:rFonts w:ascii="Angsana New" w:hAnsi="Angsana New"/>
          <w:sz w:val="28"/>
        </w:rPr>
        <w:t>2568</w:t>
      </w:r>
      <w:r>
        <w:rPr>
          <w:rFonts w:ascii="Angsana New" w:hAnsi="Angsana New"/>
          <w:sz w:val="28"/>
          <w:cs/>
        </w:rPr>
        <w:t xml:space="preserve"> </w:t>
      </w:r>
      <w:bookmarkEnd w:id="3"/>
      <w:r w:rsidRPr="00DB4D05">
        <w:rPr>
          <w:rFonts w:ascii="Angsana New" w:hAnsi="Angsana New"/>
          <w:spacing w:val="-2"/>
          <w:sz w:val="28"/>
          <w:cs/>
        </w:rPr>
        <w:t xml:space="preserve">บริษัทย่อยได้นำลูกหนี้การค้าจำนวน </w:t>
      </w:r>
      <w:r w:rsidR="002808C9">
        <w:rPr>
          <w:rFonts w:ascii="Angsana New" w:hAnsi="Angsana New"/>
          <w:spacing w:val="-2"/>
          <w:sz w:val="28"/>
        </w:rPr>
        <w:t>174.16</w:t>
      </w:r>
      <w:r w:rsidRPr="00DB4D05">
        <w:rPr>
          <w:rFonts w:ascii="Angsana New" w:hAnsi="Angsana New"/>
          <w:spacing w:val="-2"/>
          <w:sz w:val="28"/>
          <w:cs/>
        </w:rPr>
        <w:t xml:space="preserve"> ล้านบาท</w:t>
      </w:r>
      <w:r w:rsidR="00DD15A1">
        <w:rPr>
          <w:rFonts w:ascii="Angsana New" w:hAnsi="Angsana New"/>
          <w:spacing w:val="-2"/>
          <w:sz w:val="28"/>
        </w:rPr>
        <w:t xml:space="preserve"> </w:t>
      </w:r>
      <w:r w:rsidRPr="00DB4D05">
        <w:rPr>
          <w:rFonts w:ascii="Angsana New" w:hAnsi="Angsana New"/>
          <w:spacing w:val="-2"/>
          <w:sz w:val="28"/>
          <w:cs/>
        </w:rPr>
        <w:t xml:space="preserve">ไปเป็นหลักประกันสินเชื่อแฟคเตอริ่ง </w:t>
      </w:r>
      <w:r w:rsidR="00A55D03">
        <w:rPr>
          <w:rFonts w:ascii="Angsana New" w:hAnsi="Angsana New" w:hint="cs"/>
          <w:spacing w:val="-2"/>
          <w:sz w:val="28"/>
          <w:cs/>
        </w:rPr>
        <w:t xml:space="preserve">         </w:t>
      </w:r>
      <w:r w:rsidRPr="00DB4D05">
        <w:rPr>
          <w:rFonts w:ascii="Angsana New" w:hAnsi="Angsana New"/>
          <w:spacing w:val="-2"/>
          <w:sz w:val="28"/>
          <w:cs/>
        </w:rPr>
        <w:t>(</w:t>
      </w:r>
      <w:r w:rsidRPr="00DB4D05">
        <w:rPr>
          <w:rFonts w:ascii="Angsana New" w:hAnsi="Angsana New"/>
          <w:spacing w:val="-2"/>
          <w:sz w:val="28"/>
        </w:rPr>
        <w:t xml:space="preserve">2567: </w:t>
      </w:r>
      <w:r w:rsidR="00A70B21">
        <w:rPr>
          <w:rFonts w:ascii="Angsana New" w:hAnsi="Angsana New" w:hint="cs"/>
          <w:spacing w:val="-2"/>
          <w:sz w:val="28"/>
          <w:cs/>
        </w:rPr>
        <w:t>บริษัท</w:t>
      </w:r>
      <w:r w:rsidR="00F15FA6">
        <w:rPr>
          <w:rFonts w:ascii="Angsana New" w:hAnsi="Angsana New" w:hint="cs"/>
          <w:spacing w:val="-2"/>
          <w:sz w:val="28"/>
          <w:cs/>
        </w:rPr>
        <w:t>ได้นำ</w:t>
      </w:r>
      <w:r w:rsidR="00781467">
        <w:rPr>
          <w:rFonts w:ascii="Angsana New" w:hAnsi="Angsana New" w:hint="cs"/>
          <w:spacing w:val="-2"/>
          <w:sz w:val="28"/>
          <w:cs/>
        </w:rPr>
        <w:t>ลูกหนี้การค้า</w:t>
      </w:r>
      <w:r w:rsidRPr="00DB4D05">
        <w:rPr>
          <w:rFonts w:ascii="Angsana New" w:hAnsi="Angsana New"/>
          <w:spacing w:val="-2"/>
          <w:sz w:val="28"/>
          <w:cs/>
        </w:rPr>
        <w:t xml:space="preserve">จำนวน </w:t>
      </w:r>
      <w:r w:rsidRPr="00775378">
        <w:rPr>
          <w:rFonts w:ascii="Angsana New" w:hAnsi="Angsana New"/>
          <w:spacing w:val="-2"/>
          <w:sz w:val="28"/>
        </w:rPr>
        <w:t>353.27</w:t>
      </w:r>
      <w:r w:rsidRPr="00DB4D05">
        <w:rPr>
          <w:rFonts w:ascii="Angsana New" w:hAnsi="Angsana New"/>
          <w:spacing w:val="-2"/>
          <w:sz w:val="28"/>
          <w:cs/>
        </w:rPr>
        <w:t xml:space="preserve"> ล้านบาท</w:t>
      </w:r>
      <w:r w:rsidR="00781467">
        <w:rPr>
          <w:rFonts w:ascii="Angsana New" w:hAnsi="Angsana New" w:hint="cs"/>
          <w:spacing w:val="-2"/>
          <w:sz w:val="28"/>
          <w:cs/>
        </w:rPr>
        <w:t xml:space="preserve"> ไปเป็นหลักประกัน</w:t>
      </w:r>
      <w:r w:rsidR="008F6ABA">
        <w:rPr>
          <w:rFonts w:ascii="Angsana New" w:hAnsi="Angsana New" w:hint="cs"/>
          <w:spacing w:val="-2"/>
          <w:sz w:val="28"/>
          <w:cs/>
        </w:rPr>
        <w:t>เงินกู้ยืมระยะสั้น</w:t>
      </w:r>
      <w:r w:rsidR="00A15215">
        <w:rPr>
          <w:rFonts w:ascii="Angsana New" w:hAnsi="Angsana New" w:hint="cs"/>
          <w:spacing w:val="-2"/>
          <w:sz w:val="28"/>
          <w:cs/>
        </w:rPr>
        <w:t>จากสถาบันการเงินและ</w:t>
      </w:r>
      <w:r w:rsidR="00A55D03">
        <w:rPr>
          <w:rFonts w:ascii="Angsana New" w:hAnsi="Angsana New" w:hint="cs"/>
          <w:spacing w:val="-2"/>
          <w:sz w:val="28"/>
          <w:cs/>
        </w:rPr>
        <w:t xml:space="preserve">           </w:t>
      </w:r>
      <w:r w:rsidR="00A15215">
        <w:rPr>
          <w:rFonts w:ascii="Angsana New" w:hAnsi="Angsana New" w:hint="cs"/>
          <w:spacing w:val="-2"/>
          <w:sz w:val="28"/>
          <w:cs/>
        </w:rPr>
        <w:t>สินเชื่อ</w:t>
      </w:r>
      <w:r w:rsidR="0064564D">
        <w:rPr>
          <w:rFonts w:ascii="Angsana New" w:hAnsi="Angsana New" w:hint="cs"/>
          <w:spacing w:val="-2"/>
          <w:sz w:val="28"/>
          <w:cs/>
        </w:rPr>
        <w:t>แฟคเตอริ่ง</w:t>
      </w:r>
      <w:r w:rsidRPr="00DB4D05">
        <w:rPr>
          <w:rFonts w:ascii="Angsana New" w:hAnsi="Angsana New"/>
          <w:spacing w:val="-2"/>
          <w:sz w:val="28"/>
          <w:cs/>
        </w:rPr>
        <w:t>)</w:t>
      </w:r>
    </w:p>
    <w:p w14:paraId="6ABBAA8C" w14:textId="5A1667BA" w:rsidR="00D773C3" w:rsidRPr="007257B3" w:rsidRDefault="003A5C61" w:rsidP="00BE3FE3">
      <w:pPr>
        <w:pStyle w:val="BodyText2"/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3A5C61">
        <w:rPr>
          <w:rFonts w:ascii="Angsana New" w:hAnsi="Angsana New"/>
          <w:sz w:val="28"/>
          <w:szCs w:val="28"/>
          <w:cs/>
        </w:rPr>
        <w:t>ลูกค้ารายหนึ่งของบริษัท</w:t>
      </w:r>
      <w:r w:rsidR="009A2852">
        <w:rPr>
          <w:rFonts w:ascii="Angsana New" w:hAnsi="Angsana New" w:hint="cs"/>
          <w:sz w:val="28"/>
          <w:szCs w:val="28"/>
          <w:cs/>
        </w:rPr>
        <w:t>ย่อย</w:t>
      </w:r>
      <w:r w:rsidRPr="003A5C61">
        <w:rPr>
          <w:rFonts w:ascii="Angsana New" w:hAnsi="Angsana New"/>
          <w:sz w:val="28"/>
          <w:szCs w:val="28"/>
          <w:cs/>
        </w:rPr>
        <w:t>ซึ่งเป็นผู้รับเหมาหลักในงานก่อสร้างโครงการแห่งหนึ่งมีการชำระเงินล่าช้าให้กับบริษัท</w:t>
      </w:r>
      <w:r w:rsidR="00094F5C">
        <w:rPr>
          <w:rFonts w:ascii="Angsana New" w:hAnsi="Angsana New" w:hint="cs"/>
          <w:sz w:val="28"/>
          <w:szCs w:val="28"/>
          <w:cs/>
        </w:rPr>
        <w:t>ย่อย</w:t>
      </w:r>
      <w:r w:rsidRPr="003A5C61">
        <w:rPr>
          <w:rFonts w:ascii="Angsana New" w:hAnsi="Angsana New"/>
          <w:sz w:val="28"/>
          <w:szCs w:val="28"/>
          <w:cs/>
        </w:rPr>
        <w:t xml:space="preserve"> </w:t>
      </w:r>
      <w:r w:rsidR="00A55D03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3A5C6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01795" w:rsidRPr="00B01795">
        <w:rPr>
          <w:rFonts w:ascii="Angsana New" w:hAnsi="Angsana New"/>
          <w:sz w:val="28"/>
          <w:szCs w:val="28"/>
        </w:rPr>
        <w:t xml:space="preserve">30 </w:t>
      </w:r>
      <w:r w:rsidR="00B01795" w:rsidRPr="00B01795">
        <w:rPr>
          <w:rFonts w:ascii="Angsana New" w:hAnsi="Angsana New" w:hint="cs"/>
          <w:sz w:val="28"/>
          <w:szCs w:val="28"/>
          <w:cs/>
        </w:rPr>
        <w:t>มิถุนายน</w:t>
      </w:r>
      <w:r w:rsidR="00B01795">
        <w:rPr>
          <w:rFonts w:ascii="Angsana New" w:hAnsi="Angsana New" w:hint="cs"/>
          <w:sz w:val="28"/>
          <w:szCs w:val="28"/>
          <w:cs/>
        </w:rPr>
        <w:t xml:space="preserve"> </w:t>
      </w:r>
      <w:r w:rsidRPr="003A5C61">
        <w:rPr>
          <w:rFonts w:ascii="Angsana New" w:hAnsi="Angsana New"/>
          <w:sz w:val="28"/>
          <w:szCs w:val="28"/>
        </w:rPr>
        <w:t xml:space="preserve">2568 </w:t>
      </w:r>
      <w:r w:rsidRPr="003A5C61">
        <w:rPr>
          <w:rFonts w:ascii="Angsana New" w:hAnsi="Angsana New"/>
          <w:sz w:val="28"/>
          <w:szCs w:val="28"/>
          <w:cs/>
        </w:rPr>
        <w:t xml:space="preserve">ยอดคงเหลือกับลูกค้ารายดังกล่าวประกอบด้วยลูกหนี้การค้าจำนวน </w:t>
      </w:r>
      <w:r w:rsidRPr="000A2CBA">
        <w:rPr>
          <w:rFonts w:ascii="Angsana New" w:hAnsi="Angsana New"/>
          <w:sz w:val="28"/>
          <w:szCs w:val="28"/>
        </w:rPr>
        <w:t>1,</w:t>
      </w:r>
      <w:r w:rsidR="000A2CBA" w:rsidRPr="000A2CBA">
        <w:rPr>
          <w:rFonts w:ascii="Angsana New" w:hAnsi="Angsana New" w:hint="eastAsia"/>
          <w:sz w:val="28"/>
          <w:szCs w:val="28"/>
        </w:rPr>
        <w:t>312.17</w:t>
      </w:r>
      <w:r w:rsidRPr="003A5C61">
        <w:rPr>
          <w:rFonts w:ascii="Angsana New" w:hAnsi="Angsana New"/>
          <w:sz w:val="28"/>
          <w:szCs w:val="28"/>
        </w:rPr>
        <w:t xml:space="preserve"> </w:t>
      </w:r>
      <w:r w:rsidRPr="003A5C61">
        <w:rPr>
          <w:rFonts w:ascii="Angsana New" w:hAnsi="Angsana New"/>
          <w:sz w:val="28"/>
          <w:szCs w:val="28"/>
          <w:cs/>
        </w:rPr>
        <w:t xml:space="preserve">ล้านบาท สินทรัพย์ที่เกิดจากสัญญาจำนวน </w:t>
      </w:r>
      <w:r w:rsidR="00E37191" w:rsidRPr="00E37191">
        <w:rPr>
          <w:rFonts w:ascii="Angsana New" w:hAnsi="Angsana New" w:hint="eastAsia"/>
          <w:sz w:val="28"/>
          <w:szCs w:val="28"/>
        </w:rPr>
        <w:t>708.33</w:t>
      </w:r>
      <w:r w:rsidRPr="003A5C61">
        <w:rPr>
          <w:rFonts w:ascii="Angsana New" w:hAnsi="Angsana New"/>
          <w:sz w:val="28"/>
          <w:szCs w:val="28"/>
        </w:rPr>
        <w:t xml:space="preserve"> </w:t>
      </w:r>
      <w:r w:rsidRPr="003A5C61">
        <w:rPr>
          <w:rFonts w:ascii="Angsana New" w:hAnsi="Angsana New"/>
          <w:sz w:val="28"/>
          <w:szCs w:val="28"/>
          <w:cs/>
        </w:rPr>
        <w:t xml:space="preserve">ล้านบาท หนี้สินที่เกิดจากสัญญาจำนวน </w:t>
      </w:r>
      <w:r w:rsidR="00E37191">
        <w:rPr>
          <w:rFonts w:ascii="Angsana New" w:hAnsi="Angsana New"/>
          <w:sz w:val="28"/>
          <w:szCs w:val="28"/>
        </w:rPr>
        <w:t>187.48</w:t>
      </w:r>
      <w:r w:rsidRPr="003A5C61">
        <w:rPr>
          <w:rFonts w:ascii="Angsana New" w:hAnsi="Angsana New"/>
          <w:sz w:val="28"/>
          <w:szCs w:val="28"/>
        </w:rPr>
        <w:t xml:space="preserve"> </w:t>
      </w:r>
      <w:r w:rsidRPr="003A5C61">
        <w:rPr>
          <w:rFonts w:ascii="Angsana New" w:hAnsi="Angsana New"/>
          <w:sz w:val="28"/>
          <w:szCs w:val="28"/>
          <w:cs/>
        </w:rPr>
        <w:t xml:space="preserve">ล้านบาท และลูกหนี้เงินประกันผลงานตามสัญญาจำนวน </w:t>
      </w:r>
      <w:r w:rsidRPr="00E37191">
        <w:rPr>
          <w:rFonts w:ascii="Angsana New" w:hAnsi="Angsana New"/>
          <w:sz w:val="28"/>
          <w:szCs w:val="28"/>
        </w:rPr>
        <w:t>116</w:t>
      </w:r>
      <w:r w:rsidR="00E37191">
        <w:rPr>
          <w:rFonts w:ascii="Angsana New" w:hAnsi="Angsana New"/>
          <w:sz w:val="28"/>
          <w:szCs w:val="28"/>
        </w:rPr>
        <w:t>.32</w:t>
      </w:r>
      <w:r w:rsidRPr="003A5C61">
        <w:rPr>
          <w:rFonts w:ascii="Angsana New" w:hAnsi="Angsana New"/>
          <w:sz w:val="28"/>
          <w:szCs w:val="28"/>
        </w:rPr>
        <w:t xml:space="preserve"> </w:t>
      </w:r>
      <w:r w:rsidRPr="003A5C61">
        <w:rPr>
          <w:rFonts w:ascii="Angsana New" w:hAnsi="Angsana New"/>
          <w:sz w:val="28"/>
          <w:szCs w:val="28"/>
          <w:cs/>
        </w:rPr>
        <w:t>ล้านบาท</w:t>
      </w:r>
    </w:p>
    <w:p w14:paraId="3C42D298" w14:textId="3F8DBC16" w:rsidR="00562EE1" w:rsidRPr="008F4DF8" w:rsidRDefault="00562EE1" w:rsidP="008F4DF8">
      <w:pPr>
        <w:pStyle w:val="BodyText2"/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7257B3">
        <w:rPr>
          <w:rFonts w:ascii="Angsana New" w:hAnsi="Angsana New" w:hint="cs"/>
          <w:sz w:val="28"/>
          <w:szCs w:val="28"/>
          <w:cs/>
        </w:rPr>
        <w:t>ในระหว่างปี</w:t>
      </w:r>
      <w:r w:rsidRPr="007257B3">
        <w:rPr>
          <w:rFonts w:ascii="Angsana New" w:hAnsi="Angsana New"/>
          <w:sz w:val="28"/>
          <w:szCs w:val="28"/>
          <w:cs/>
        </w:rPr>
        <w:t xml:space="preserve"> </w:t>
      </w:r>
      <w:r w:rsidRPr="007257B3">
        <w:rPr>
          <w:rFonts w:ascii="Angsana New" w:hAnsi="Angsana New"/>
          <w:sz w:val="28"/>
          <w:szCs w:val="28"/>
        </w:rPr>
        <w:t xml:space="preserve">2568 </w:t>
      </w:r>
      <w:r w:rsidRPr="007257B3">
        <w:rPr>
          <w:rFonts w:ascii="Angsana New" w:hAnsi="Angsana New" w:hint="cs"/>
          <w:sz w:val="28"/>
          <w:szCs w:val="28"/>
          <w:cs/>
        </w:rPr>
        <w:t>บริษัทได้รับชำระเงินจำนวน</w:t>
      </w:r>
      <w:r w:rsidRPr="007257B3">
        <w:rPr>
          <w:rFonts w:ascii="Angsana New" w:hAnsi="Angsana New"/>
          <w:sz w:val="28"/>
          <w:szCs w:val="28"/>
          <w:cs/>
        </w:rPr>
        <w:t xml:space="preserve"> </w:t>
      </w:r>
      <w:r w:rsidRPr="007257B3">
        <w:rPr>
          <w:rFonts w:ascii="Angsana New" w:hAnsi="Angsana New"/>
          <w:sz w:val="28"/>
          <w:szCs w:val="28"/>
        </w:rPr>
        <w:t xml:space="preserve">145.88 </w:t>
      </w:r>
      <w:r w:rsidRPr="007257B3">
        <w:rPr>
          <w:rFonts w:ascii="Angsana New" w:hAnsi="Angsana New" w:hint="cs"/>
          <w:sz w:val="28"/>
          <w:szCs w:val="28"/>
          <w:cs/>
        </w:rPr>
        <w:t>ล้านบาท</w:t>
      </w:r>
      <w:r w:rsidRPr="007257B3">
        <w:rPr>
          <w:rFonts w:ascii="Angsana New" w:hAnsi="Angsana New"/>
          <w:sz w:val="28"/>
          <w:szCs w:val="28"/>
          <w:cs/>
        </w:rPr>
        <w:t xml:space="preserve"> </w:t>
      </w:r>
      <w:r w:rsidRPr="007257B3">
        <w:rPr>
          <w:rFonts w:ascii="Angsana New" w:hAnsi="Angsana New" w:hint="cs"/>
          <w:sz w:val="28"/>
          <w:szCs w:val="28"/>
          <w:cs/>
        </w:rPr>
        <w:t>จากลูกค้ารายหนึ่ง</w:t>
      </w:r>
      <w:r w:rsidR="009217DC" w:rsidRPr="007257B3">
        <w:rPr>
          <w:rFonts w:ascii="Angsana New" w:hAnsi="Angsana New" w:hint="cs"/>
          <w:sz w:val="28"/>
          <w:szCs w:val="28"/>
          <w:cs/>
        </w:rPr>
        <w:t xml:space="preserve"> </w:t>
      </w:r>
      <w:r w:rsidRPr="007257B3">
        <w:rPr>
          <w:rFonts w:ascii="Angsana New" w:hAnsi="Angsana New" w:hint="cs"/>
          <w:sz w:val="28"/>
          <w:szCs w:val="28"/>
          <w:cs/>
        </w:rPr>
        <w:t>ซึ่งเป็นผู้รับเหมาหลักในโครงการก่อสร้างแห่งหนึ่ง</w:t>
      </w:r>
      <w:r w:rsidRPr="007257B3">
        <w:rPr>
          <w:rFonts w:ascii="Angsana New" w:hAnsi="Angsana New"/>
          <w:sz w:val="28"/>
          <w:szCs w:val="28"/>
          <w:cs/>
        </w:rPr>
        <w:t xml:space="preserve"> </w:t>
      </w:r>
      <w:r w:rsidRPr="007257B3">
        <w:rPr>
          <w:rFonts w:ascii="Angsana New" w:hAnsi="Angsana New" w:hint="cs"/>
          <w:sz w:val="28"/>
          <w:szCs w:val="28"/>
          <w:cs/>
        </w:rPr>
        <w:t>ส่วนที่เหลืออยู่ระหว่างการเจรจา</w:t>
      </w:r>
    </w:p>
    <w:p w14:paraId="0CAD6C1C" w14:textId="741691FA" w:rsidR="00F53166" w:rsidRPr="00A52022" w:rsidRDefault="009E4C64" w:rsidP="00A52022">
      <w:pPr>
        <w:pStyle w:val="ListParagraph"/>
        <w:numPr>
          <w:ilvl w:val="1"/>
          <w:numId w:val="44"/>
        </w:numPr>
        <w:spacing w:before="240" w:line="240" w:lineRule="atLeast"/>
        <w:rPr>
          <w:rFonts w:asciiTheme="majorBidi" w:hAnsiTheme="majorBidi" w:cstheme="majorBidi"/>
          <w:spacing w:val="-6"/>
          <w:sz w:val="28"/>
        </w:rPr>
      </w:pPr>
      <w:r w:rsidRPr="00A52022">
        <w:rPr>
          <w:rFonts w:asciiTheme="majorBidi" w:hAnsiTheme="majorBidi" w:cstheme="majorBidi"/>
          <w:spacing w:val="-6"/>
          <w:sz w:val="28"/>
          <w:cs/>
        </w:rPr>
        <w:t xml:space="preserve">การวิเคราะห์อายุของลูกหนี้การค้า ณ วันที่ </w:t>
      </w:r>
      <w:r w:rsidR="0041130C" w:rsidRPr="00A52022">
        <w:rPr>
          <w:rFonts w:asciiTheme="majorBidi" w:hAnsiTheme="majorBidi" w:cstheme="majorBidi"/>
          <w:sz w:val="28"/>
        </w:rPr>
        <w:t xml:space="preserve">30 </w:t>
      </w:r>
      <w:r w:rsidR="0041130C" w:rsidRPr="00A52022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A52022">
        <w:rPr>
          <w:rFonts w:asciiTheme="majorBidi" w:hAnsiTheme="majorBidi" w:cstheme="majorBidi"/>
          <w:spacing w:val="-6"/>
          <w:sz w:val="28"/>
        </w:rPr>
        <w:t>256</w:t>
      </w:r>
      <w:r w:rsidR="00D06120" w:rsidRPr="00A52022">
        <w:rPr>
          <w:rFonts w:asciiTheme="majorBidi" w:hAnsiTheme="majorBidi" w:cstheme="majorBidi"/>
          <w:spacing w:val="-6"/>
          <w:sz w:val="28"/>
        </w:rPr>
        <w:t>8</w:t>
      </w:r>
      <w:r w:rsidRPr="00A52022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A52022">
        <w:rPr>
          <w:rFonts w:asciiTheme="majorBidi" w:hAnsiTheme="majorBidi" w:cstheme="majorBidi"/>
          <w:spacing w:val="-6"/>
          <w:sz w:val="28"/>
        </w:rPr>
        <w:t xml:space="preserve">31 </w:t>
      </w:r>
      <w:r w:rsidRPr="00A52022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A52022">
        <w:rPr>
          <w:rFonts w:asciiTheme="majorBidi" w:hAnsiTheme="majorBidi" w:cstheme="majorBidi"/>
          <w:spacing w:val="-6"/>
          <w:sz w:val="28"/>
        </w:rPr>
        <w:t>256</w:t>
      </w:r>
      <w:r w:rsidR="00D06120" w:rsidRPr="00A52022">
        <w:rPr>
          <w:rFonts w:asciiTheme="majorBidi" w:hAnsiTheme="majorBidi" w:cstheme="majorBidi"/>
          <w:spacing w:val="-6"/>
          <w:sz w:val="28"/>
        </w:rPr>
        <w:t>7</w:t>
      </w:r>
      <w:r w:rsidRPr="00A52022">
        <w:rPr>
          <w:rFonts w:asciiTheme="majorBidi" w:hAnsiTheme="majorBidi" w:cstheme="majorBidi"/>
          <w:spacing w:val="-6"/>
          <w:sz w:val="28"/>
        </w:rPr>
        <w:t xml:space="preserve"> </w:t>
      </w:r>
      <w:r w:rsidRPr="00A52022">
        <w:rPr>
          <w:rFonts w:asciiTheme="majorBidi" w:hAnsiTheme="majorBidi" w:cstheme="majorBidi"/>
          <w:spacing w:val="-6"/>
          <w:sz w:val="28"/>
          <w:cs/>
        </w:rPr>
        <w:t>มีดังนี้</w:t>
      </w:r>
    </w:p>
    <w:tbl>
      <w:tblPr>
        <w:tblW w:w="935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65"/>
        <w:gridCol w:w="90"/>
        <w:gridCol w:w="1170"/>
      </w:tblGrid>
      <w:tr w:rsidR="002541A7" w:rsidRPr="00604876" w14:paraId="6ECB3850" w14:textId="77777777" w:rsidTr="00A55D03">
        <w:trPr>
          <w:trHeight w:val="20"/>
        </w:trPr>
        <w:tc>
          <w:tcPr>
            <w:tcW w:w="4410" w:type="dxa"/>
          </w:tcPr>
          <w:p w14:paraId="7A2A6543" w14:textId="4B9E527A" w:rsidR="002541A7" w:rsidRPr="00604876" w:rsidRDefault="002541A7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77BAA29" w14:textId="77777777" w:rsidR="002541A7" w:rsidRPr="00604876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E3BB33E" w14:textId="77777777" w:rsidR="002541A7" w:rsidRPr="00604876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25" w:type="dxa"/>
            <w:gridSpan w:val="3"/>
            <w:vAlign w:val="bottom"/>
          </w:tcPr>
          <w:p w14:paraId="03585540" w14:textId="4D250179" w:rsidR="002541A7" w:rsidRPr="00604876" w:rsidRDefault="002541A7" w:rsidP="002C05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(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0487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048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604876" w14:paraId="67B9F530" w14:textId="77777777" w:rsidTr="00A55D03">
        <w:trPr>
          <w:trHeight w:val="20"/>
        </w:trPr>
        <w:tc>
          <w:tcPr>
            <w:tcW w:w="4410" w:type="dxa"/>
          </w:tcPr>
          <w:p w14:paraId="76545399" w14:textId="77777777" w:rsidR="00F53166" w:rsidRPr="00604876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2BC9EC4F" w14:textId="66BFF20D" w:rsidR="00F53166" w:rsidRPr="00604876" w:rsidRDefault="00267892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9E4C64" w:rsidRPr="00604876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</w:tcPr>
          <w:p w14:paraId="74777EF2" w14:textId="77777777" w:rsidR="00F53166" w:rsidRPr="00604876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  <w:vAlign w:val="bottom"/>
          </w:tcPr>
          <w:p w14:paraId="3F97C7DF" w14:textId="255F33B9" w:rsidR="00F53166" w:rsidRPr="00604876" w:rsidRDefault="00267892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9E4C64" w:rsidRPr="00604876">
              <w:rPr>
                <w:rFonts w:asciiTheme="majorBidi" w:hAnsiTheme="majorBidi" w:cstheme="majorBidi"/>
                <w:sz w:val="28"/>
                <w:cs/>
              </w:rPr>
              <w:t>การเงินเฉพาะกิจการ</w:t>
            </w:r>
          </w:p>
        </w:tc>
      </w:tr>
      <w:tr w:rsidR="00C56EB1" w:rsidRPr="00604876" w14:paraId="5A880E83" w14:textId="77777777" w:rsidTr="00A55D03">
        <w:trPr>
          <w:trHeight w:val="20"/>
        </w:trPr>
        <w:tc>
          <w:tcPr>
            <w:tcW w:w="4410" w:type="dxa"/>
          </w:tcPr>
          <w:p w14:paraId="06FBE73B" w14:textId="77777777" w:rsidR="00C56EB1" w:rsidRPr="00604876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58C77D" w14:textId="5FB9D532" w:rsidR="00C56EB1" w:rsidRPr="00604876" w:rsidRDefault="0041130C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5F024A" w14:textId="77777777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F8630C5" w14:textId="77777777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5A3B19A5" w14:textId="77777777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89F17DC" w14:textId="71B5FD60" w:rsidR="00C56EB1" w:rsidRPr="00604876" w:rsidRDefault="0041130C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3D975" w14:textId="77777777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29F7ED" w14:textId="77777777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C56EB1" w:rsidRPr="00604876" w14:paraId="3D4D6727" w14:textId="77777777" w:rsidTr="00A55D03">
        <w:trPr>
          <w:trHeight w:val="20"/>
        </w:trPr>
        <w:tc>
          <w:tcPr>
            <w:tcW w:w="4410" w:type="dxa"/>
          </w:tcPr>
          <w:p w14:paraId="370DDD72" w14:textId="77777777" w:rsidR="00C56EB1" w:rsidRPr="00604876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31911B" w14:textId="6FD91A98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256</w:t>
            </w:r>
            <w:r w:rsidR="00D06120" w:rsidRPr="0060487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66D32839" w14:textId="77777777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E7FFF8" w14:textId="46C3909B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256</w:t>
            </w:r>
            <w:r w:rsidR="00D06120" w:rsidRPr="0060487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7789EB60" w14:textId="77777777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E619C9F" w14:textId="2A57755C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256</w:t>
            </w:r>
            <w:r w:rsidR="00D06120" w:rsidRPr="0060487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4D0ECF97" w14:textId="77777777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070C44" w14:textId="7DCC2C04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256</w:t>
            </w:r>
            <w:r w:rsidR="00D06120" w:rsidRPr="0060487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4B6A44" w:rsidRPr="00604876" w14:paraId="075C3280" w14:textId="77777777" w:rsidTr="00A55D03">
        <w:trPr>
          <w:trHeight w:val="323"/>
        </w:trPr>
        <w:tc>
          <w:tcPr>
            <w:tcW w:w="4410" w:type="dxa"/>
          </w:tcPr>
          <w:p w14:paraId="7EE37BB5" w14:textId="20C596A1" w:rsidR="004B6A44" w:rsidRPr="00604876" w:rsidRDefault="004B6A44" w:rsidP="004B6A44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99FEC1" w14:textId="54EBD68D" w:rsidR="004B6A44" w:rsidRPr="006C19BC" w:rsidRDefault="002062F6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221412">
              <w:rPr>
                <w:rFonts w:asciiTheme="majorBidi" w:hAnsiTheme="majorBidi" w:cstheme="majorBidi" w:hint="eastAsia"/>
                <w:sz w:val="28"/>
              </w:rPr>
              <w:t>93,0</w:t>
            </w:r>
            <w:r w:rsidR="00667B3A">
              <w:rPr>
                <w:rFonts w:asciiTheme="majorBidi" w:hAnsiTheme="majorBidi" w:cstheme="majorBidi"/>
                <w:sz w:val="28"/>
              </w:rPr>
              <w:t>0</w:t>
            </w:r>
            <w:r w:rsidR="00610622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vAlign w:val="bottom"/>
          </w:tcPr>
          <w:p w14:paraId="37F6B4BC" w14:textId="77777777" w:rsidR="004B6A44" w:rsidRPr="00221412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DA0CEA" w14:textId="1E95E9C6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C19BC">
              <w:rPr>
                <w:rFonts w:asciiTheme="majorBidi" w:hAnsiTheme="majorBidi" w:cstheme="majorBidi"/>
                <w:sz w:val="28"/>
              </w:rPr>
              <w:t>283,409</w:t>
            </w:r>
          </w:p>
        </w:tc>
        <w:tc>
          <w:tcPr>
            <w:tcW w:w="90" w:type="dxa"/>
            <w:vAlign w:val="bottom"/>
          </w:tcPr>
          <w:p w14:paraId="6A35F5B5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8E7B18D" w14:textId="09A3D359" w:rsidR="004B6A44" w:rsidRPr="00604876" w:rsidRDefault="00A43A18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A18">
              <w:rPr>
                <w:rFonts w:asciiTheme="majorBidi" w:hAnsiTheme="majorBidi" w:cstheme="majorBidi" w:hint="eastAsia"/>
                <w:sz w:val="28"/>
              </w:rPr>
              <w:t>5,191</w:t>
            </w:r>
          </w:p>
        </w:tc>
        <w:tc>
          <w:tcPr>
            <w:tcW w:w="90" w:type="dxa"/>
            <w:vAlign w:val="bottom"/>
          </w:tcPr>
          <w:p w14:paraId="1B20988B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18EB36" w14:textId="53BB6568" w:rsidR="004B6A44" w:rsidRPr="00604876" w:rsidRDefault="00604876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</w:tr>
      <w:tr w:rsidR="004B6A44" w:rsidRPr="00604876" w14:paraId="5B7413E9" w14:textId="77777777" w:rsidTr="00A55D03">
        <w:trPr>
          <w:trHeight w:val="261"/>
        </w:trPr>
        <w:tc>
          <w:tcPr>
            <w:tcW w:w="4410" w:type="dxa"/>
          </w:tcPr>
          <w:p w14:paraId="70C70548" w14:textId="75BF2BA3" w:rsidR="004B6A44" w:rsidRPr="00604876" w:rsidRDefault="004B6A44" w:rsidP="004B6A44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210B152C" w14:textId="062BC4FC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052A718" w14:textId="77777777" w:rsidR="004B6A44" w:rsidRPr="00221412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BBD8B24" w14:textId="3A811C69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78261BF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5" w:type="dxa"/>
            <w:vAlign w:val="bottom"/>
          </w:tcPr>
          <w:p w14:paraId="60FB3335" w14:textId="4776FAD2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6FA7E82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D568BE5" w14:textId="50A0E4D1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B6A44" w:rsidRPr="00604876" w14:paraId="1361C087" w14:textId="77777777" w:rsidTr="00A55D03">
        <w:trPr>
          <w:trHeight w:val="20"/>
        </w:trPr>
        <w:tc>
          <w:tcPr>
            <w:tcW w:w="4410" w:type="dxa"/>
          </w:tcPr>
          <w:p w14:paraId="443E1552" w14:textId="3133F130" w:rsidR="004B6A44" w:rsidRPr="00604876" w:rsidRDefault="004B6A44" w:rsidP="004B6A44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ab/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604876">
              <w:rPr>
                <w:rFonts w:asciiTheme="majorBidi" w:hAnsiTheme="majorBidi" w:cstheme="majorBidi"/>
                <w:sz w:val="28"/>
              </w:rPr>
              <w:t>3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60487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2E97E3E" w14:textId="78CA35C1" w:rsidR="004B6A44" w:rsidRPr="006C19BC" w:rsidRDefault="001D794A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221412">
              <w:rPr>
                <w:rFonts w:asciiTheme="majorBidi" w:hAnsiTheme="majorBidi" w:cstheme="majorBidi" w:hint="eastAsia"/>
                <w:sz w:val="28"/>
              </w:rPr>
              <w:t>32,</w:t>
            </w:r>
            <w:r w:rsidR="00610622">
              <w:rPr>
                <w:rFonts w:asciiTheme="majorBidi" w:hAnsiTheme="majorBidi" w:cstheme="majorBidi"/>
                <w:sz w:val="28"/>
              </w:rPr>
              <w:t>920</w:t>
            </w:r>
          </w:p>
        </w:tc>
        <w:tc>
          <w:tcPr>
            <w:tcW w:w="90" w:type="dxa"/>
            <w:vAlign w:val="bottom"/>
          </w:tcPr>
          <w:p w14:paraId="646FF8F6" w14:textId="77777777" w:rsidR="004B6A44" w:rsidRPr="00221412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6E66125" w14:textId="7CBD46A8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C19BC">
              <w:rPr>
                <w:rFonts w:asciiTheme="majorBidi" w:hAnsiTheme="majorBidi" w:cstheme="majorBidi"/>
                <w:sz w:val="28"/>
              </w:rPr>
              <w:t>432,729</w:t>
            </w:r>
          </w:p>
        </w:tc>
        <w:tc>
          <w:tcPr>
            <w:tcW w:w="90" w:type="dxa"/>
            <w:vAlign w:val="bottom"/>
          </w:tcPr>
          <w:p w14:paraId="2F46D11F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5" w:type="dxa"/>
            <w:vAlign w:val="bottom"/>
          </w:tcPr>
          <w:p w14:paraId="45FD028A" w14:textId="4A7E442C" w:rsidR="004B6A44" w:rsidRPr="00604876" w:rsidRDefault="00956545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956545">
              <w:rPr>
                <w:rFonts w:asciiTheme="majorBidi" w:hAnsiTheme="majorBidi" w:cstheme="majorBidi" w:hint="eastAsia"/>
                <w:sz w:val="28"/>
              </w:rPr>
              <w:t>4,823</w:t>
            </w:r>
          </w:p>
        </w:tc>
        <w:tc>
          <w:tcPr>
            <w:tcW w:w="90" w:type="dxa"/>
            <w:vAlign w:val="bottom"/>
          </w:tcPr>
          <w:p w14:paraId="217639F9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B6BB2C3" w14:textId="5F6602E6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B6A44" w:rsidRPr="00604876" w14:paraId="04F9CCE1" w14:textId="77777777" w:rsidTr="00A55D03">
        <w:trPr>
          <w:trHeight w:val="20"/>
        </w:trPr>
        <w:tc>
          <w:tcPr>
            <w:tcW w:w="4410" w:type="dxa"/>
          </w:tcPr>
          <w:p w14:paraId="4E8A4057" w14:textId="32BFA419" w:rsidR="004B6A44" w:rsidRPr="00604876" w:rsidRDefault="004B6A44" w:rsidP="004B6A44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F62E2FE" w14:textId="3B46A68A" w:rsidR="004B6A44" w:rsidRPr="006C19BC" w:rsidRDefault="00005906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005906">
              <w:rPr>
                <w:rFonts w:asciiTheme="majorBidi" w:hAnsiTheme="majorBidi" w:cstheme="majorBidi" w:hint="eastAsia"/>
                <w:sz w:val="28"/>
              </w:rPr>
              <w:t>222,673</w:t>
            </w:r>
          </w:p>
        </w:tc>
        <w:tc>
          <w:tcPr>
            <w:tcW w:w="90" w:type="dxa"/>
            <w:vAlign w:val="bottom"/>
          </w:tcPr>
          <w:p w14:paraId="33A812B9" w14:textId="77777777" w:rsidR="004B6A44" w:rsidRPr="00B176E4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5216396" w14:textId="5DD2EB0D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C19BC">
              <w:rPr>
                <w:rFonts w:asciiTheme="majorBidi" w:hAnsiTheme="majorBidi" w:cstheme="majorBidi"/>
                <w:sz w:val="28"/>
              </w:rPr>
              <w:t>493,947</w:t>
            </w:r>
          </w:p>
        </w:tc>
        <w:tc>
          <w:tcPr>
            <w:tcW w:w="90" w:type="dxa"/>
            <w:vAlign w:val="bottom"/>
          </w:tcPr>
          <w:p w14:paraId="56138402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5" w:type="dxa"/>
            <w:vAlign w:val="bottom"/>
          </w:tcPr>
          <w:p w14:paraId="3F1E767A" w14:textId="7A3287A7" w:rsidR="004B6A44" w:rsidRPr="00604876" w:rsidRDefault="00BF7FDC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BF7FDC">
              <w:rPr>
                <w:rFonts w:asciiTheme="majorBidi" w:hAnsiTheme="majorBidi" w:cstheme="majorBidi" w:hint="eastAsia"/>
                <w:sz w:val="28"/>
              </w:rPr>
              <w:t>4,194</w:t>
            </w:r>
          </w:p>
        </w:tc>
        <w:tc>
          <w:tcPr>
            <w:tcW w:w="90" w:type="dxa"/>
            <w:vAlign w:val="bottom"/>
          </w:tcPr>
          <w:p w14:paraId="5389D129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98987E4" w14:textId="678A1D99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1,070</w:t>
            </w:r>
          </w:p>
        </w:tc>
      </w:tr>
      <w:tr w:rsidR="004B6A44" w:rsidRPr="00604876" w14:paraId="108E8D22" w14:textId="77777777" w:rsidTr="00A55D03">
        <w:trPr>
          <w:trHeight w:val="243"/>
        </w:trPr>
        <w:tc>
          <w:tcPr>
            <w:tcW w:w="4410" w:type="dxa"/>
          </w:tcPr>
          <w:p w14:paraId="7C395087" w14:textId="1619D981" w:rsidR="004B6A44" w:rsidRPr="00604876" w:rsidRDefault="004B6A44" w:rsidP="004B6A44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04876">
              <w:rPr>
                <w:rFonts w:asciiTheme="majorBidi" w:hAnsiTheme="majorBidi" w:cstheme="majorBidi"/>
                <w:sz w:val="28"/>
                <w:cs/>
              </w:rPr>
              <w:tab/>
            </w:r>
            <w:r w:rsidRPr="00604876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B59E038" w14:textId="1AAF710D" w:rsidR="004B6A44" w:rsidRPr="006C19BC" w:rsidRDefault="00D81187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D81187">
              <w:rPr>
                <w:rFonts w:asciiTheme="majorBidi" w:hAnsiTheme="majorBidi" w:cstheme="majorBidi" w:hint="eastAsia"/>
                <w:sz w:val="28"/>
              </w:rPr>
              <w:t>776,812</w:t>
            </w:r>
          </w:p>
        </w:tc>
        <w:tc>
          <w:tcPr>
            <w:tcW w:w="90" w:type="dxa"/>
            <w:vAlign w:val="bottom"/>
          </w:tcPr>
          <w:p w14:paraId="71324CF8" w14:textId="77777777" w:rsidR="004B6A44" w:rsidRPr="00B176E4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0407255" w14:textId="59745A18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C19BC">
              <w:rPr>
                <w:rFonts w:asciiTheme="majorBidi" w:hAnsiTheme="majorBidi" w:cstheme="majorBidi"/>
                <w:sz w:val="28"/>
                <w:cs/>
              </w:rPr>
              <w:t>316</w:t>
            </w:r>
            <w:r w:rsidRPr="006C19BC">
              <w:rPr>
                <w:rFonts w:asciiTheme="majorBidi" w:hAnsiTheme="majorBidi" w:cstheme="majorBidi"/>
                <w:sz w:val="28"/>
              </w:rPr>
              <w:t>,</w:t>
            </w:r>
            <w:r w:rsidRPr="006C19BC">
              <w:rPr>
                <w:rFonts w:asciiTheme="majorBidi" w:hAnsiTheme="majorBidi" w:cstheme="majorBidi"/>
                <w:sz w:val="28"/>
                <w:cs/>
              </w:rPr>
              <w:t>571</w:t>
            </w:r>
          </w:p>
        </w:tc>
        <w:tc>
          <w:tcPr>
            <w:tcW w:w="90" w:type="dxa"/>
            <w:vAlign w:val="bottom"/>
          </w:tcPr>
          <w:p w14:paraId="617571CF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5" w:type="dxa"/>
            <w:vAlign w:val="bottom"/>
          </w:tcPr>
          <w:p w14:paraId="007E9068" w14:textId="46AC61A7" w:rsidR="004B6A44" w:rsidRPr="00604876" w:rsidRDefault="00BF7FDC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BF7FDC">
              <w:rPr>
                <w:rFonts w:asciiTheme="majorBidi" w:hAnsiTheme="majorBidi" w:cstheme="majorBidi" w:hint="eastAsia"/>
                <w:sz w:val="28"/>
              </w:rPr>
              <w:t>1,070</w:t>
            </w:r>
          </w:p>
        </w:tc>
        <w:tc>
          <w:tcPr>
            <w:tcW w:w="90" w:type="dxa"/>
            <w:vAlign w:val="bottom"/>
          </w:tcPr>
          <w:p w14:paraId="6F2ADF61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8440F64" w14:textId="389E73F0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4B6A44" w:rsidRPr="00604876" w14:paraId="520DB590" w14:textId="77777777" w:rsidTr="00A55D03">
        <w:trPr>
          <w:trHeight w:val="243"/>
        </w:trPr>
        <w:tc>
          <w:tcPr>
            <w:tcW w:w="4410" w:type="dxa"/>
          </w:tcPr>
          <w:p w14:paraId="566A2966" w14:textId="117235FB" w:rsidR="004B6A44" w:rsidRPr="00604876" w:rsidRDefault="004B6A44" w:rsidP="004B6A44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604876">
              <w:rPr>
                <w:rFonts w:asciiTheme="majorBidi" w:hAnsiTheme="majorBidi" w:cstheme="majorBidi"/>
                <w:sz w:val="28"/>
              </w:rPr>
              <w:t>12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C31395" w14:textId="0C23FF26" w:rsidR="004B6A44" w:rsidRPr="006C19BC" w:rsidRDefault="00D81187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D81187">
              <w:rPr>
                <w:rFonts w:asciiTheme="majorBidi" w:hAnsiTheme="majorBidi" w:cstheme="majorBidi" w:hint="eastAsia"/>
                <w:sz w:val="28"/>
              </w:rPr>
              <w:t>302,249</w:t>
            </w:r>
          </w:p>
        </w:tc>
        <w:tc>
          <w:tcPr>
            <w:tcW w:w="90" w:type="dxa"/>
            <w:vAlign w:val="bottom"/>
          </w:tcPr>
          <w:p w14:paraId="73D319B0" w14:textId="77777777" w:rsidR="004B6A44" w:rsidRPr="00B176E4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8D579F" w14:textId="776972A1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C19BC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6C19BC">
              <w:rPr>
                <w:rFonts w:asciiTheme="majorBidi" w:hAnsiTheme="majorBidi" w:cstheme="majorBidi"/>
                <w:sz w:val="28"/>
              </w:rPr>
              <w:t>,079</w:t>
            </w:r>
          </w:p>
        </w:tc>
        <w:tc>
          <w:tcPr>
            <w:tcW w:w="90" w:type="dxa"/>
            <w:vAlign w:val="bottom"/>
          </w:tcPr>
          <w:p w14:paraId="3D672AC8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9E10117" w14:textId="3C35493A" w:rsidR="004B6A44" w:rsidRPr="00604876" w:rsidRDefault="00BF7FDC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373</w:t>
            </w:r>
          </w:p>
        </w:tc>
        <w:tc>
          <w:tcPr>
            <w:tcW w:w="90" w:type="dxa"/>
            <w:vAlign w:val="bottom"/>
          </w:tcPr>
          <w:p w14:paraId="07F39F4F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3345E9" w14:textId="31D2939B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  <w:cs/>
              </w:rPr>
              <w:t>373</w:t>
            </w:r>
          </w:p>
        </w:tc>
      </w:tr>
      <w:tr w:rsidR="004B6A44" w:rsidRPr="00604876" w14:paraId="6430A7E9" w14:textId="77777777" w:rsidTr="00A55D03">
        <w:trPr>
          <w:trHeight w:val="20"/>
        </w:trPr>
        <w:tc>
          <w:tcPr>
            <w:tcW w:w="4410" w:type="dxa"/>
          </w:tcPr>
          <w:p w14:paraId="52FE8295" w14:textId="658DA60A" w:rsidR="004B6A44" w:rsidRPr="00604876" w:rsidRDefault="004B6A44" w:rsidP="004B6A44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0487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E48232" w14:textId="2A8DCB14" w:rsidR="004B6A44" w:rsidRPr="006C19BC" w:rsidRDefault="00A43A18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A43A18">
              <w:rPr>
                <w:rFonts w:asciiTheme="majorBidi" w:hAnsiTheme="majorBidi" w:cstheme="majorBidi" w:hint="eastAsia"/>
                <w:sz w:val="28"/>
              </w:rPr>
              <w:t>1,427,663</w:t>
            </w:r>
          </w:p>
        </w:tc>
        <w:tc>
          <w:tcPr>
            <w:tcW w:w="90" w:type="dxa"/>
            <w:vAlign w:val="bottom"/>
          </w:tcPr>
          <w:p w14:paraId="41637980" w14:textId="77777777" w:rsidR="004B6A44" w:rsidRPr="00B176E4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390C54" w14:textId="3E488204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19BC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6C19BC">
              <w:rPr>
                <w:rFonts w:asciiTheme="majorBidi" w:hAnsiTheme="majorBidi" w:cstheme="majorBidi"/>
                <w:sz w:val="28"/>
              </w:rPr>
              <w:t>,</w:t>
            </w:r>
            <w:r w:rsidRPr="006C19BC">
              <w:rPr>
                <w:rFonts w:asciiTheme="majorBidi" w:hAnsiTheme="majorBidi" w:cstheme="majorBidi"/>
                <w:sz w:val="28"/>
                <w:cs/>
              </w:rPr>
              <w:t>528</w:t>
            </w:r>
            <w:r w:rsidRPr="006C19BC">
              <w:rPr>
                <w:rFonts w:asciiTheme="majorBidi" w:hAnsiTheme="majorBidi" w:cstheme="majorBidi"/>
                <w:sz w:val="28"/>
              </w:rPr>
              <w:t>,735</w:t>
            </w:r>
          </w:p>
        </w:tc>
        <w:tc>
          <w:tcPr>
            <w:tcW w:w="90" w:type="dxa"/>
            <w:vAlign w:val="bottom"/>
          </w:tcPr>
          <w:p w14:paraId="479AAA69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3886B51" w14:textId="24473A2A" w:rsidR="004B6A44" w:rsidRPr="00604876" w:rsidRDefault="00AE0976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AE0976">
              <w:rPr>
                <w:rFonts w:asciiTheme="majorBidi" w:hAnsiTheme="majorBidi" w:cstheme="majorBidi" w:hint="eastAsia"/>
                <w:sz w:val="28"/>
              </w:rPr>
              <w:t>15,651</w:t>
            </w:r>
          </w:p>
        </w:tc>
        <w:tc>
          <w:tcPr>
            <w:tcW w:w="90" w:type="dxa"/>
            <w:vAlign w:val="bottom"/>
          </w:tcPr>
          <w:p w14:paraId="7389CEDA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D16587" w14:textId="76757DD8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604876">
              <w:rPr>
                <w:rFonts w:asciiTheme="majorBidi" w:hAnsiTheme="majorBidi" w:cstheme="majorBidi"/>
                <w:sz w:val="28"/>
              </w:rPr>
              <w:t>,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>464</w:t>
            </w:r>
          </w:p>
        </w:tc>
      </w:tr>
      <w:tr w:rsidR="004B6A44" w:rsidRPr="00604876" w14:paraId="15265075" w14:textId="77777777" w:rsidTr="00A55D03">
        <w:trPr>
          <w:trHeight w:val="20"/>
        </w:trPr>
        <w:tc>
          <w:tcPr>
            <w:tcW w:w="4410" w:type="dxa"/>
          </w:tcPr>
          <w:p w14:paraId="4EF3B3AA" w14:textId="7CDACAD8" w:rsidR="004B6A44" w:rsidRPr="00604876" w:rsidRDefault="004B6A44" w:rsidP="004B6A44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04876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04876">
              <w:rPr>
                <w:rFonts w:asciiTheme="majorBidi" w:hAnsiTheme="majorBidi" w:cstheme="majorBidi"/>
                <w:sz w:val="28"/>
              </w:rPr>
              <w:t>: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406529" w14:textId="623D3467" w:rsidR="004B6A44" w:rsidRPr="006C19BC" w:rsidRDefault="00A43A18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A43A18">
              <w:rPr>
                <w:rFonts w:asciiTheme="majorBidi" w:hAnsiTheme="majorBidi" w:cstheme="majorBidi" w:hint="eastAsia"/>
                <w:sz w:val="28"/>
              </w:rPr>
              <w:t>(356,911)</w:t>
            </w:r>
          </w:p>
        </w:tc>
        <w:tc>
          <w:tcPr>
            <w:tcW w:w="90" w:type="dxa"/>
            <w:vAlign w:val="bottom"/>
          </w:tcPr>
          <w:p w14:paraId="1F75BF05" w14:textId="77777777" w:rsidR="004B6A44" w:rsidRPr="00B176E4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2DF6AA" w14:textId="383D24A2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19BC">
              <w:rPr>
                <w:rFonts w:asciiTheme="majorBidi" w:hAnsiTheme="majorBidi" w:cstheme="majorBidi"/>
                <w:sz w:val="28"/>
              </w:rPr>
              <w:t>(35</w:t>
            </w:r>
            <w:r w:rsidRPr="006C19BC">
              <w:rPr>
                <w:rFonts w:asciiTheme="majorBidi" w:hAnsiTheme="majorBidi" w:cstheme="majorBidi"/>
                <w:sz w:val="28"/>
                <w:cs/>
              </w:rPr>
              <w:t>6</w:t>
            </w:r>
            <w:r w:rsidRPr="006C19BC">
              <w:rPr>
                <w:rFonts w:asciiTheme="majorBidi" w:hAnsiTheme="majorBidi" w:cstheme="majorBidi"/>
                <w:sz w:val="28"/>
              </w:rPr>
              <w:t>,</w:t>
            </w:r>
            <w:r w:rsidRPr="006C19BC">
              <w:rPr>
                <w:rFonts w:asciiTheme="majorBidi" w:hAnsiTheme="majorBidi" w:cstheme="majorBidi"/>
                <w:sz w:val="28"/>
                <w:cs/>
              </w:rPr>
              <w:t>812</w:t>
            </w:r>
            <w:r w:rsidRPr="006C19B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55C950D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BCEDD88" w14:textId="0D6ED5D6" w:rsidR="004B6A44" w:rsidRPr="00604876" w:rsidRDefault="00AE0976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AE0976">
              <w:rPr>
                <w:rFonts w:asciiTheme="majorBidi" w:hAnsiTheme="majorBidi" w:cstheme="majorBidi" w:hint="eastAsia"/>
                <w:sz w:val="28"/>
              </w:rPr>
              <w:t>(965)</w:t>
            </w:r>
          </w:p>
        </w:tc>
        <w:tc>
          <w:tcPr>
            <w:tcW w:w="90" w:type="dxa"/>
            <w:vAlign w:val="bottom"/>
          </w:tcPr>
          <w:p w14:paraId="6A1571A9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B656A1" w14:textId="353E2FED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(404)</w:t>
            </w:r>
          </w:p>
        </w:tc>
      </w:tr>
      <w:tr w:rsidR="004B6A44" w:rsidRPr="00604876" w14:paraId="5AEFB673" w14:textId="77777777" w:rsidTr="00F2570E">
        <w:trPr>
          <w:trHeight w:val="494"/>
        </w:trPr>
        <w:tc>
          <w:tcPr>
            <w:tcW w:w="4410" w:type="dxa"/>
          </w:tcPr>
          <w:p w14:paraId="212A2598" w14:textId="671D530D" w:rsidR="004B6A44" w:rsidRPr="00604876" w:rsidRDefault="004B6A44" w:rsidP="004B6A44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87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87F37" w14:textId="77E1A266" w:rsidR="004B6A44" w:rsidRPr="006C19BC" w:rsidRDefault="00A43A18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3A18">
              <w:rPr>
                <w:rFonts w:asciiTheme="majorBidi" w:hAnsiTheme="majorBidi" w:cstheme="majorBidi" w:hint="eastAsia"/>
                <w:b/>
                <w:bCs/>
                <w:sz w:val="28"/>
              </w:rPr>
              <w:t>1,070,752</w:t>
            </w:r>
          </w:p>
        </w:tc>
        <w:tc>
          <w:tcPr>
            <w:tcW w:w="90" w:type="dxa"/>
            <w:vAlign w:val="bottom"/>
          </w:tcPr>
          <w:p w14:paraId="3EB5B443" w14:textId="77777777" w:rsidR="004B6A44" w:rsidRPr="00B176E4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9EE6E" w14:textId="6DC23FF4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C19BC">
              <w:rPr>
                <w:rFonts w:asciiTheme="majorBidi" w:hAnsiTheme="majorBidi" w:cstheme="majorBidi"/>
                <w:b/>
                <w:bCs/>
                <w:sz w:val="28"/>
              </w:rPr>
              <w:t>1,171,923</w:t>
            </w:r>
          </w:p>
        </w:tc>
        <w:tc>
          <w:tcPr>
            <w:tcW w:w="90" w:type="dxa"/>
            <w:vAlign w:val="bottom"/>
          </w:tcPr>
          <w:p w14:paraId="3849B6AC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6964E" w14:textId="5467DF0B" w:rsidR="004B6A44" w:rsidRPr="00604876" w:rsidRDefault="00AE0976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E0976">
              <w:rPr>
                <w:rFonts w:asciiTheme="majorBidi" w:hAnsiTheme="majorBidi" w:cstheme="majorBidi" w:hint="eastAsia"/>
                <w:b/>
                <w:bCs/>
                <w:sz w:val="28"/>
              </w:rPr>
              <w:t>14,686</w:t>
            </w:r>
          </w:p>
        </w:tc>
        <w:tc>
          <w:tcPr>
            <w:tcW w:w="90" w:type="dxa"/>
            <w:vAlign w:val="bottom"/>
          </w:tcPr>
          <w:p w14:paraId="167E1A08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2D735" w14:textId="2DC15A62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876">
              <w:rPr>
                <w:rFonts w:asciiTheme="majorBidi" w:hAnsiTheme="majorBidi" w:cstheme="majorBidi"/>
                <w:b/>
                <w:bCs/>
                <w:sz w:val="28"/>
              </w:rPr>
              <w:t>1,060</w:t>
            </w:r>
          </w:p>
        </w:tc>
      </w:tr>
    </w:tbl>
    <w:p w14:paraId="1CD56FA3" w14:textId="17BBFF75" w:rsidR="001A38DA" w:rsidRDefault="001A38DA" w:rsidP="001A38DA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243F862" w14:textId="77777777" w:rsidR="001A38DA" w:rsidRDefault="001A38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6EF3112C" w14:textId="5B6644B4" w:rsidR="008E5795" w:rsidRPr="008E5795" w:rsidRDefault="006D47A0" w:rsidP="006D47A0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6D47A0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</w:t>
      </w:r>
      <w:r w:rsidRPr="006D47A0">
        <w:rPr>
          <w:rFonts w:asciiTheme="majorBidi" w:hAnsiTheme="majorBidi" w:hint="cs"/>
          <w:b/>
          <w:bCs/>
          <w:sz w:val="28"/>
          <w:cs/>
        </w:rPr>
        <w:t>ที่เกิดจากสัญญาและหนี้สินที่เกิดจากสัญญา</w:t>
      </w:r>
      <w:r w:rsidR="003A6DC5">
        <w:rPr>
          <w:rFonts w:asciiTheme="majorBidi" w:hAnsiTheme="majorBidi" w:hint="cs"/>
          <w:b/>
          <w:bCs/>
          <w:sz w:val="28"/>
          <w:cs/>
        </w:rPr>
        <w:t xml:space="preserve"> </w:t>
      </w:r>
    </w:p>
    <w:p w14:paraId="2EBEB5DA" w14:textId="524DCADC" w:rsidR="008E5795" w:rsidRPr="008E5795" w:rsidRDefault="008E5795" w:rsidP="008E5795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E5795">
        <w:rPr>
          <w:rFonts w:asciiTheme="majorBidi" w:hAnsiTheme="majorBidi" w:hint="cs"/>
          <w:color w:val="000000"/>
          <w:spacing w:val="-2"/>
          <w:sz w:val="28"/>
          <w:cs/>
        </w:rPr>
        <w:t>สินทรัพย์ที่เกิดจากสัญญาและหนี้สินที่เกิดจากสัญญา</w:t>
      </w:r>
      <w:r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Pr="008E579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E2704" w:rsidRPr="002D5555">
        <w:rPr>
          <w:rFonts w:asciiTheme="majorBidi" w:hAnsiTheme="majorBidi" w:cstheme="majorBidi"/>
          <w:sz w:val="28"/>
        </w:rPr>
        <w:t>3</w:t>
      </w:r>
      <w:r w:rsidR="00FE2704">
        <w:rPr>
          <w:rFonts w:asciiTheme="majorBidi" w:hAnsiTheme="majorBidi" w:cstheme="majorBidi"/>
          <w:sz w:val="28"/>
        </w:rPr>
        <w:t xml:space="preserve">0 </w:t>
      </w:r>
      <w:r w:rsidR="00FE2704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8E5795">
        <w:rPr>
          <w:rFonts w:asciiTheme="majorBidi" w:hAnsiTheme="majorBidi" w:cstheme="majorBidi"/>
          <w:color w:val="000000"/>
          <w:spacing w:val="-2"/>
          <w:sz w:val="28"/>
        </w:rPr>
        <w:t xml:space="preserve">2568 </w:t>
      </w:r>
      <w:r w:rsidRPr="008E579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8E579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E579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8E5795">
        <w:rPr>
          <w:rFonts w:asciiTheme="majorBidi" w:hAnsiTheme="majorBidi" w:cstheme="majorBidi"/>
          <w:color w:val="000000"/>
          <w:spacing w:val="-2"/>
          <w:sz w:val="28"/>
        </w:rPr>
        <w:t xml:space="preserve">2567 </w:t>
      </w:r>
      <w:r w:rsidRPr="008E5795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  <w:r w:rsidR="00FB65C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156905">
        <w:rPr>
          <w:rFonts w:asciiTheme="majorBidi" w:hAnsiTheme="majorBidi" w:cstheme="majorBidi"/>
          <w:color w:val="000000"/>
          <w:spacing w:val="-2"/>
          <w:sz w:val="28"/>
        </w:rPr>
        <w:br/>
      </w:r>
      <w:r w:rsidR="00FB65C6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="008E7E57">
        <w:rPr>
          <w:rFonts w:ascii="Angsana New" w:hAnsi="Angsana New" w:hint="cs"/>
          <w:sz w:val="28"/>
          <w:cs/>
        </w:rPr>
        <w:t>ข้อมูลทาง</w:t>
      </w:r>
      <w:r w:rsidR="008E7E57" w:rsidRPr="00465553">
        <w:rPr>
          <w:rFonts w:asciiTheme="majorBidi" w:hAnsiTheme="majorBidi" w:cstheme="majorBidi"/>
          <w:sz w:val="28"/>
          <w:cs/>
        </w:rPr>
        <w:t>การ</w:t>
      </w:r>
      <w:r w:rsidR="008E7E57">
        <w:rPr>
          <w:rFonts w:asciiTheme="majorBidi" w:hAnsiTheme="majorBidi" w:cstheme="majorBidi" w:hint="cs"/>
          <w:sz w:val="28"/>
          <w:cs/>
        </w:rPr>
        <w:t>เงิน</w:t>
      </w:r>
      <w:r w:rsidR="00FB65C6">
        <w:rPr>
          <w:rFonts w:asciiTheme="majorBidi" w:hAnsiTheme="majorBidi" w:cstheme="majorBidi" w:hint="cs"/>
          <w:color w:val="000000"/>
          <w:spacing w:val="-2"/>
          <w:sz w:val="28"/>
          <w:cs/>
        </w:rPr>
        <w:t>เฉพาะกิจการ</w:t>
      </w:r>
      <w:r w:rsidR="00FB65C6">
        <w:rPr>
          <w:rFonts w:asciiTheme="majorBidi" w:hAnsiTheme="majorBidi" w:cstheme="majorBidi"/>
          <w:color w:val="000000"/>
          <w:spacing w:val="-2"/>
          <w:sz w:val="28"/>
        </w:rPr>
        <w:t>:</w:t>
      </w:r>
      <w:r w:rsidR="00FB65C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ไม่มี</w:t>
      </w:r>
      <w:r w:rsidR="00FB65C6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8E5795" w:rsidRPr="001E277E" w14:paraId="70500564" w14:textId="77777777" w:rsidTr="0074215A">
        <w:trPr>
          <w:trHeight w:val="20"/>
          <w:tblHeader/>
        </w:trPr>
        <w:tc>
          <w:tcPr>
            <w:tcW w:w="4410" w:type="dxa"/>
          </w:tcPr>
          <w:p w14:paraId="2D612930" w14:textId="77777777" w:rsidR="008E5795" w:rsidRPr="001E277E" w:rsidRDefault="008E5795" w:rsidP="00134FAE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375F06E" w14:textId="58F4F51F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E956534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4587367" w14:textId="77777777" w:rsidR="008E5795" w:rsidRPr="001E277E" w:rsidRDefault="008E5795" w:rsidP="00134FAE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>(</w:t>
            </w:r>
            <w:r w:rsidRPr="001E277E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E277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E277E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1E27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E5795" w:rsidRPr="001E277E" w14:paraId="73A7E4DF" w14:textId="77777777" w:rsidTr="0074215A">
        <w:trPr>
          <w:trHeight w:val="20"/>
          <w:tblHeader/>
        </w:trPr>
        <w:tc>
          <w:tcPr>
            <w:tcW w:w="4410" w:type="dxa"/>
          </w:tcPr>
          <w:p w14:paraId="48EBB867" w14:textId="77777777" w:rsidR="008E5795" w:rsidRPr="001E277E" w:rsidRDefault="008E5795" w:rsidP="00134FAE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60E10A0" w14:textId="5B38DAFA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4A08F5C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0EA88FF8" w14:textId="7AF31FDE" w:rsidR="008E5795" w:rsidRPr="001E277E" w:rsidRDefault="008A5C97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A86080" w:rsidRPr="001E277E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</w:p>
        </w:tc>
      </w:tr>
      <w:tr w:rsidR="008E5795" w:rsidRPr="001E277E" w14:paraId="7809D517" w14:textId="77777777" w:rsidTr="0074215A">
        <w:trPr>
          <w:trHeight w:val="20"/>
          <w:tblHeader/>
        </w:trPr>
        <w:tc>
          <w:tcPr>
            <w:tcW w:w="4410" w:type="dxa"/>
          </w:tcPr>
          <w:p w14:paraId="0B043FAB" w14:textId="77777777" w:rsidR="008E5795" w:rsidRPr="001E277E" w:rsidRDefault="008E5795" w:rsidP="00134FAE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D0B31F4" w14:textId="2388EB2E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1882545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F0ABAC9" w14:textId="7051A47F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9AC6818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22279A" w14:textId="639C641A" w:rsidR="008E5795" w:rsidRPr="001E277E" w:rsidRDefault="00FE2704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561256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0A73D0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E277E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E5795" w:rsidRPr="001E277E" w14:paraId="76AF0BC7" w14:textId="77777777" w:rsidTr="0074215A">
        <w:trPr>
          <w:trHeight w:val="20"/>
          <w:tblHeader/>
        </w:trPr>
        <w:tc>
          <w:tcPr>
            <w:tcW w:w="4410" w:type="dxa"/>
          </w:tcPr>
          <w:p w14:paraId="2C40CE17" w14:textId="77777777" w:rsidR="008E5795" w:rsidRPr="001E277E" w:rsidRDefault="008E5795" w:rsidP="00134FAE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D2F1036" w14:textId="2D9BDD43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18DC8E0" w14:textId="032A3F1A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7600A5F" w14:textId="5B3424F5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A7AC5EA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076EF5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0" w:type="dxa"/>
          </w:tcPr>
          <w:p w14:paraId="7F389BBF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BBDA36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8E5795" w:rsidRPr="001E277E" w14:paraId="2D12963C" w14:textId="77777777" w:rsidTr="0074215A">
        <w:trPr>
          <w:trHeight w:val="305"/>
        </w:trPr>
        <w:tc>
          <w:tcPr>
            <w:tcW w:w="4410" w:type="dxa"/>
          </w:tcPr>
          <w:p w14:paraId="3463BA0B" w14:textId="48D84186" w:rsidR="008E5795" w:rsidRPr="001E277E" w:rsidRDefault="006C3DA4" w:rsidP="00134FAE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E277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</w:tcPr>
          <w:p w14:paraId="70E50F6F" w14:textId="77777777" w:rsidR="008E5795" w:rsidRPr="001E277E" w:rsidRDefault="008E5795" w:rsidP="00134FAE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E8E148E" w14:textId="77777777" w:rsidR="008E5795" w:rsidRPr="001E277E" w:rsidRDefault="008E5795" w:rsidP="00134FAE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BB74F8C" w14:textId="4F8421CA" w:rsidR="008E5795" w:rsidRPr="001E277E" w:rsidRDefault="008E5795" w:rsidP="00134FAE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52737E08" w14:textId="77777777" w:rsidR="008E5795" w:rsidRPr="001E277E" w:rsidRDefault="008E5795" w:rsidP="00134FAE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B6E062" w14:textId="77777777" w:rsidR="008E5795" w:rsidRPr="001E277E" w:rsidRDefault="008E5795" w:rsidP="00134FAE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9CAE386" w14:textId="77777777" w:rsidR="008E5795" w:rsidRPr="001E277E" w:rsidRDefault="008E5795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874FF0" w14:textId="7EB26D81" w:rsidR="008E5795" w:rsidRPr="001E277E" w:rsidRDefault="008E5795" w:rsidP="00134FAE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</w:tr>
      <w:tr w:rsidR="000E5F8F" w:rsidRPr="001E277E" w14:paraId="628B8E23" w14:textId="77777777" w:rsidTr="0074215A">
        <w:trPr>
          <w:trHeight w:val="20"/>
        </w:trPr>
        <w:tc>
          <w:tcPr>
            <w:tcW w:w="4410" w:type="dxa"/>
          </w:tcPr>
          <w:p w14:paraId="3D1A52CA" w14:textId="3A505E8D" w:rsidR="000E5F8F" w:rsidRPr="001E277E" w:rsidRDefault="000E5F8F" w:rsidP="000E5F8F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E277E">
              <w:rPr>
                <w:rFonts w:asciiTheme="majorBidi" w:hAnsiTheme="majorBidi" w:cstheme="majorBidi"/>
                <w:sz w:val="28"/>
                <w:cs/>
              </w:rPr>
              <w:t>มูลค่างานตามสัญญา</w:t>
            </w:r>
          </w:p>
        </w:tc>
        <w:tc>
          <w:tcPr>
            <w:tcW w:w="1170" w:type="dxa"/>
          </w:tcPr>
          <w:p w14:paraId="35E6E4CD" w14:textId="77777777" w:rsidR="000E5F8F" w:rsidRPr="001E277E" w:rsidRDefault="000E5F8F" w:rsidP="000E5F8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E46902" w14:textId="77777777" w:rsidR="000E5F8F" w:rsidRPr="001E277E" w:rsidRDefault="000E5F8F" w:rsidP="000E5F8F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69D5814" w14:textId="77777777" w:rsidR="000E5F8F" w:rsidRPr="001E277E" w:rsidRDefault="000E5F8F" w:rsidP="000E5F8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6D48D5E6" w14:textId="77777777" w:rsidR="000E5F8F" w:rsidRPr="001E277E" w:rsidRDefault="000E5F8F" w:rsidP="000E5F8F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E42C235" w14:textId="052F89FB" w:rsidR="000E5F8F" w:rsidRPr="001E277E" w:rsidRDefault="006805DF" w:rsidP="000E5F8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7,788,728</w:t>
            </w:r>
          </w:p>
        </w:tc>
        <w:tc>
          <w:tcPr>
            <w:tcW w:w="90" w:type="dxa"/>
            <w:vAlign w:val="bottom"/>
          </w:tcPr>
          <w:p w14:paraId="0221233B" w14:textId="77777777" w:rsidR="000E5F8F" w:rsidRPr="001E277E" w:rsidRDefault="000E5F8F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C5135D8" w14:textId="0DCAF078" w:rsidR="000E5F8F" w:rsidRPr="001E277E" w:rsidRDefault="003B26E9" w:rsidP="000E5F8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>7,</w:t>
            </w:r>
            <w:r w:rsidR="00D35670">
              <w:rPr>
                <w:rFonts w:asciiTheme="majorBidi" w:hAnsiTheme="majorBidi" w:cstheme="majorBidi"/>
                <w:sz w:val="28"/>
              </w:rPr>
              <w:t>905</w:t>
            </w:r>
            <w:r w:rsidRPr="001E277E">
              <w:rPr>
                <w:rFonts w:asciiTheme="majorBidi" w:hAnsiTheme="majorBidi" w:cstheme="majorBidi"/>
                <w:sz w:val="28"/>
              </w:rPr>
              <w:t>,0</w:t>
            </w:r>
            <w:r w:rsidR="00D35670">
              <w:rPr>
                <w:rFonts w:asciiTheme="majorBidi" w:hAnsiTheme="majorBidi" w:cstheme="majorBidi"/>
                <w:sz w:val="28"/>
              </w:rPr>
              <w:t>67</w:t>
            </w:r>
          </w:p>
        </w:tc>
      </w:tr>
      <w:tr w:rsidR="000E5F8F" w:rsidRPr="001E277E" w14:paraId="556266B8" w14:textId="77777777" w:rsidTr="0074215A">
        <w:trPr>
          <w:trHeight w:val="20"/>
        </w:trPr>
        <w:tc>
          <w:tcPr>
            <w:tcW w:w="4410" w:type="dxa"/>
          </w:tcPr>
          <w:p w14:paraId="1ED8D06C" w14:textId="29B26908" w:rsidR="000E5F8F" w:rsidRPr="00A41507" w:rsidRDefault="000E5F8F" w:rsidP="000E5F8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41507">
              <w:rPr>
                <w:rFonts w:asciiTheme="majorBidi" w:hAnsiTheme="majorBidi" w:cstheme="majorBidi"/>
                <w:sz w:val="16"/>
                <w:szCs w:val="16"/>
              </w:rPr>
              <w:tab/>
            </w:r>
          </w:p>
        </w:tc>
        <w:tc>
          <w:tcPr>
            <w:tcW w:w="1170" w:type="dxa"/>
          </w:tcPr>
          <w:p w14:paraId="7EC094CD" w14:textId="77777777" w:rsidR="000E5F8F" w:rsidRPr="00A41507" w:rsidRDefault="000E5F8F" w:rsidP="000E5F8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3D1966F2" w14:textId="77777777" w:rsidR="000E5F8F" w:rsidRPr="00A41507" w:rsidRDefault="000E5F8F" w:rsidP="000E5F8F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28F301A" w14:textId="1B11230B" w:rsidR="000E5F8F" w:rsidRPr="00A41507" w:rsidRDefault="000E5F8F" w:rsidP="000E5F8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1A351549" w14:textId="77777777" w:rsidR="000E5F8F" w:rsidRPr="00A41507" w:rsidRDefault="000E5F8F" w:rsidP="000E5F8F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017E6212" w14:textId="77777777" w:rsidR="000E5F8F" w:rsidRPr="00A41507" w:rsidRDefault="000E5F8F" w:rsidP="000E5F8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68850A21" w14:textId="77777777" w:rsidR="000E5F8F" w:rsidRPr="00A41507" w:rsidRDefault="000E5F8F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52E279AB" w14:textId="1E1FD98A" w:rsidR="000E5F8F" w:rsidRPr="00A41507" w:rsidRDefault="000E5F8F" w:rsidP="000E5F8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C57566" w:rsidRPr="001E277E" w14:paraId="08AD4108" w14:textId="77777777" w:rsidTr="0074215A">
        <w:trPr>
          <w:trHeight w:val="20"/>
        </w:trPr>
        <w:tc>
          <w:tcPr>
            <w:tcW w:w="4410" w:type="dxa"/>
          </w:tcPr>
          <w:p w14:paraId="3B0B7344" w14:textId="16EA20FE" w:rsidR="00C57566" w:rsidRPr="001E277E" w:rsidRDefault="00C57566" w:rsidP="00C57566">
            <w:pPr>
              <w:spacing w:before="20" w:after="2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E277E">
              <w:rPr>
                <w:rFonts w:asciiTheme="majorBidi" w:hAnsiTheme="majorBidi" w:cstheme="majorBidi"/>
                <w:sz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170" w:type="dxa"/>
          </w:tcPr>
          <w:p w14:paraId="4151CA0D" w14:textId="629A4D10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C12019" w14:textId="77777777" w:rsidR="00C57566" w:rsidRPr="001E277E" w:rsidRDefault="00C57566" w:rsidP="00C57566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0F954F3" w14:textId="7B7A1C9B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783C971C" w14:textId="77777777" w:rsidR="00C57566" w:rsidRPr="001E277E" w:rsidRDefault="00C57566" w:rsidP="00C57566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7E0D27" w14:textId="4294A44B" w:rsidR="00C57566" w:rsidRPr="00B4588B" w:rsidRDefault="00CB03BD" w:rsidP="00C57566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B4588B">
              <w:rPr>
                <w:rFonts w:ascii="Angsana New" w:hAnsi="Angsana New" w:hint="eastAsia"/>
                <w:sz w:val="28"/>
              </w:rPr>
              <w:t>7,340,239</w:t>
            </w:r>
          </w:p>
        </w:tc>
        <w:tc>
          <w:tcPr>
            <w:tcW w:w="90" w:type="dxa"/>
            <w:vAlign w:val="bottom"/>
          </w:tcPr>
          <w:p w14:paraId="49CB5979" w14:textId="77777777" w:rsidR="00C57566" w:rsidRPr="001E277E" w:rsidRDefault="00C57566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9345BAA" w14:textId="65EB7FF8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>6,902,752</w:t>
            </w:r>
          </w:p>
        </w:tc>
      </w:tr>
      <w:tr w:rsidR="00C57566" w:rsidRPr="001E277E" w14:paraId="58143C8D" w14:textId="77777777" w:rsidTr="0074215A">
        <w:trPr>
          <w:trHeight w:val="243"/>
        </w:trPr>
        <w:tc>
          <w:tcPr>
            <w:tcW w:w="4410" w:type="dxa"/>
          </w:tcPr>
          <w:p w14:paraId="79A49330" w14:textId="327B8451" w:rsidR="00C57566" w:rsidRPr="001E277E" w:rsidRDefault="00C57566" w:rsidP="00C57566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E277E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1E277E">
              <w:rPr>
                <w:rFonts w:asciiTheme="majorBidi" w:hAnsiTheme="majorBidi" w:cstheme="majorBidi"/>
                <w:sz w:val="28"/>
              </w:rPr>
              <w:t>:</w:t>
            </w:r>
            <w:r w:rsidRPr="001E277E">
              <w:rPr>
                <w:rFonts w:asciiTheme="majorBidi" w:hAnsiTheme="majorBidi" w:cstheme="majorBidi"/>
                <w:sz w:val="28"/>
                <w:cs/>
              </w:rPr>
              <w:t xml:space="preserve"> มูลค่างานบริการที่เรียกเก็บ</w:t>
            </w:r>
          </w:p>
        </w:tc>
        <w:tc>
          <w:tcPr>
            <w:tcW w:w="1170" w:type="dxa"/>
          </w:tcPr>
          <w:p w14:paraId="39AF9CFD" w14:textId="05815A7C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12655D4" w14:textId="77777777" w:rsidR="00C57566" w:rsidRPr="001E277E" w:rsidRDefault="00C57566" w:rsidP="00C57566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6B7572B" w14:textId="16A86EAE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5297EC74" w14:textId="77777777" w:rsidR="00C57566" w:rsidRPr="001E277E" w:rsidRDefault="00C57566" w:rsidP="00C57566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70432" w14:textId="32C87FAA" w:rsidR="00C57566" w:rsidRPr="00B4588B" w:rsidRDefault="006805DF" w:rsidP="00C57566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B4588B">
              <w:rPr>
                <w:rFonts w:ascii="Angsana New" w:hAnsi="Angsana New" w:hint="cs"/>
                <w:sz w:val="28"/>
              </w:rPr>
              <w:t>(6,</w:t>
            </w:r>
            <w:r w:rsidR="00CB03BD" w:rsidRPr="00B4588B">
              <w:rPr>
                <w:rFonts w:ascii="Angsana New" w:hAnsi="Angsana New" w:hint="eastAsia"/>
                <w:sz w:val="28"/>
              </w:rPr>
              <w:t>481,921</w:t>
            </w:r>
            <w:r w:rsidRPr="00B4588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A48B4C7" w14:textId="77777777" w:rsidR="00C57566" w:rsidRPr="001E277E" w:rsidRDefault="00C57566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4BFC21" w14:textId="1699413C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>(6,079,183)</w:t>
            </w:r>
          </w:p>
        </w:tc>
      </w:tr>
      <w:tr w:rsidR="00C57566" w:rsidRPr="001E277E" w14:paraId="6B1C29CB" w14:textId="77777777" w:rsidTr="0074215A">
        <w:trPr>
          <w:trHeight w:val="243"/>
        </w:trPr>
        <w:tc>
          <w:tcPr>
            <w:tcW w:w="4410" w:type="dxa"/>
          </w:tcPr>
          <w:p w14:paraId="5B7C40D6" w14:textId="232522AC" w:rsidR="00C57566" w:rsidRPr="001E277E" w:rsidRDefault="00C57566" w:rsidP="00C57566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E277E">
              <w:rPr>
                <w:rFonts w:asciiTheme="majorBidi" w:hAnsiTheme="majorBidi" w:cstheme="majorBidi"/>
                <w:sz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170" w:type="dxa"/>
          </w:tcPr>
          <w:p w14:paraId="48D04B93" w14:textId="77777777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F02D93" w14:textId="77777777" w:rsidR="00C57566" w:rsidRPr="001E277E" w:rsidRDefault="00C57566" w:rsidP="00C57566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E11652E" w14:textId="77777777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4C634417" w14:textId="77777777" w:rsidR="00C57566" w:rsidRPr="001E277E" w:rsidRDefault="00C57566" w:rsidP="00C57566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3810E8" w14:textId="6F2EA508" w:rsidR="00C57566" w:rsidRPr="003D7D14" w:rsidRDefault="006805DF" w:rsidP="00C57566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3D7D14">
              <w:rPr>
                <w:rFonts w:ascii="Angsana New" w:hAnsi="Angsana New" w:hint="cs"/>
                <w:sz w:val="28"/>
              </w:rPr>
              <w:t>858,318</w:t>
            </w:r>
          </w:p>
        </w:tc>
        <w:tc>
          <w:tcPr>
            <w:tcW w:w="90" w:type="dxa"/>
            <w:vAlign w:val="bottom"/>
          </w:tcPr>
          <w:p w14:paraId="5CED52FF" w14:textId="77777777" w:rsidR="00C57566" w:rsidRPr="001E277E" w:rsidRDefault="00C57566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95DBC1" w14:textId="1068631B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>823,569</w:t>
            </w:r>
          </w:p>
        </w:tc>
      </w:tr>
      <w:tr w:rsidR="00805690" w:rsidRPr="001E277E" w14:paraId="7CFFD2CE" w14:textId="77777777" w:rsidTr="0074215A">
        <w:trPr>
          <w:trHeight w:val="20"/>
        </w:trPr>
        <w:tc>
          <w:tcPr>
            <w:tcW w:w="4410" w:type="dxa"/>
          </w:tcPr>
          <w:p w14:paraId="2DEB6594" w14:textId="77777777" w:rsidR="00805690" w:rsidRPr="001E277E" w:rsidRDefault="00805690" w:rsidP="0080569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E277E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1E277E">
              <w:rPr>
                <w:rFonts w:asciiTheme="majorBidi" w:hAnsiTheme="majorBidi" w:cstheme="majorBidi"/>
                <w:sz w:val="28"/>
              </w:rPr>
              <w:t>:</w:t>
            </w:r>
            <w:r w:rsidRPr="001E277E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3AA4B023" w14:textId="52F3E8D3" w:rsidR="00805690" w:rsidRPr="001E277E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B061298" w14:textId="77777777" w:rsidR="00805690" w:rsidRPr="001E277E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3042FEE" w14:textId="6104BA42" w:rsidR="00805690" w:rsidRPr="001E277E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22AF87B8" w14:textId="77777777" w:rsidR="00805690" w:rsidRPr="001E277E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F6518B" w14:textId="6B7E05C3" w:rsidR="00805690" w:rsidRPr="001E277E" w:rsidRDefault="006805DF" w:rsidP="0080569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(196,103)</w:t>
            </w:r>
          </w:p>
        </w:tc>
        <w:tc>
          <w:tcPr>
            <w:tcW w:w="90" w:type="dxa"/>
            <w:vAlign w:val="bottom"/>
          </w:tcPr>
          <w:p w14:paraId="7EA32812" w14:textId="77777777" w:rsidR="00805690" w:rsidRPr="001E277E" w:rsidRDefault="00805690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452DED" w14:textId="18FA3E85" w:rsidR="00805690" w:rsidRPr="001E277E" w:rsidRDefault="00805690" w:rsidP="0080569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>(196,103)</w:t>
            </w:r>
          </w:p>
        </w:tc>
      </w:tr>
      <w:tr w:rsidR="00805690" w:rsidRPr="001E277E" w14:paraId="388262B8" w14:textId="77777777" w:rsidTr="0074215A">
        <w:trPr>
          <w:trHeight w:val="278"/>
        </w:trPr>
        <w:tc>
          <w:tcPr>
            <w:tcW w:w="4410" w:type="dxa"/>
          </w:tcPr>
          <w:p w14:paraId="7D4736BF" w14:textId="77777777" w:rsidR="00805690" w:rsidRPr="006946D5" w:rsidRDefault="00805690" w:rsidP="0080569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946D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300C3ECA" w14:textId="39D5238A" w:rsidR="00805690" w:rsidRPr="001E277E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0D19988" w14:textId="77777777" w:rsidR="00805690" w:rsidRPr="001E277E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3FBE18D" w14:textId="0D6A67F2" w:rsidR="00805690" w:rsidRPr="001E277E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5108D4AF" w14:textId="77777777" w:rsidR="00805690" w:rsidRPr="001E277E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D41E15" w14:textId="39DEC7E9" w:rsidR="00805690" w:rsidRPr="003D7D14" w:rsidRDefault="006805DF" w:rsidP="0080569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D7D14">
              <w:rPr>
                <w:rFonts w:ascii="Angsana New" w:hAnsi="Angsana New" w:hint="cs"/>
                <w:b/>
                <w:bCs/>
                <w:sz w:val="28"/>
              </w:rPr>
              <w:t>662,21</w:t>
            </w:r>
            <w:r w:rsidR="003D7D14" w:rsidRPr="003D7D14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90" w:type="dxa"/>
            <w:vAlign w:val="bottom"/>
          </w:tcPr>
          <w:p w14:paraId="1692E3AC" w14:textId="77777777" w:rsidR="00805690" w:rsidRPr="001E277E" w:rsidRDefault="00805690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5015F" w14:textId="533D3C2C" w:rsidR="00805690" w:rsidRPr="006946D5" w:rsidRDefault="00805690" w:rsidP="0080569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6946D5">
              <w:rPr>
                <w:rFonts w:asciiTheme="majorBidi" w:hAnsiTheme="majorBidi" w:cstheme="majorBidi"/>
                <w:b/>
                <w:bCs/>
                <w:sz w:val="28"/>
              </w:rPr>
              <w:t>627,466</w:t>
            </w:r>
          </w:p>
        </w:tc>
      </w:tr>
      <w:tr w:rsidR="00805690" w:rsidRPr="001E277E" w14:paraId="3F924199" w14:textId="77777777" w:rsidTr="0074215A">
        <w:trPr>
          <w:trHeight w:val="20"/>
        </w:trPr>
        <w:tc>
          <w:tcPr>
            <w:tcW w:w="4410" w:type="dxa"/>
          </w:tcPr>
          <w:p w14:paraId="6D2EFE69" w14:textId="77777777" w:rsidR="00805690" w:rsidRPr="00A41507" w:rsidRDefault="00805690" w:rsidP="0080569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EE2F7EF" w14:textId="64C7348D" w:rsidR="00805690" w:rsidRPr="00A41507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244E53FB" w14:textId="77777777" w:rsidR="00805690" w:rsidRPr="00A41507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6BF89AF3" w14:textId="77777777" w:rsidR="00805690" w:rsidRPr="00A41507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3B5D4328" w14:textId="77777777" w:rsidR="00805690" w:rsidRPr="00A41507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E61826" w14:textId="77777777" w:rsidR="00805690" w:rsidRPr="00A41507" w:rsidRDefault="00805690" w:rsidP="0080569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2D390947" w14:textId="77777777" w:rsidR="00805690" w:rsidRPr="00A41507" w:rsidRDefault="00805690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025A75D" w14:textId="77777777" w:rsidR="00805690" w:rsidRPr="00A41507" w:rsidRDefault="00805690" w:rsidP="0080569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805690" w:rsidRPr="001E277E" w14:paraId="7FC5B55E" w14:textId="77777777" w:rsidTr="0074215A">
        <w:trPr>
          <w:trHeight w:val="20"/>
        </w:trPr>
        <w:tc>
          <w:tcPr>
            <w:tcW w:w="4410" w:type="dxa"/>
          </w:tcPr>
          <w:p w14:paraId="3952CFF7" w14:textId="5DAABB12" w:rsidR="00805690" w:rsidRPr="006946D5" w:rsidRDefault="00805690" w:rsidP="0080569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946D5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ลูกหนี้เงินประกันผลงาน</w:t>
            </w:r>
            <w:r w:rsidR="006946D5" w:rsidRPr="006946D5">
              <w:rPr>
                <w:rFonts w:asciiTheme="majorBidi" w:hAnsiTheme="majorBidi" w:hint="cs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1170" w:type="dxa"/>
          </w:tcPr>
          <w:p w14:paraId="3900FEAA" w14:textId="77777777" w:rsidR="00805690" w:rsidRPr="001E277E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636819E" w14:textId="77777777" w:rsidR="00805690" w:rsidRPr="001E277E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4177DA4" w14:textId="77777777" w:rsidR="00805690" w:rsidRPr="001E277E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343BBE24" w14:textId="77777777" w:rsidR="00805690" w:rsidRPr="001E277E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FA4271" w14:textId="640BCCF4" w:rsidR="00805690" w:rsidRPr="001E277E" w:rsidRDefault="006805DF" w:rsidP="0080569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</w:rPr>
              <w:t>128,480</w:t>
            </w:r>
          </w:p>
        </w:tc>
        <w:tc>
          <w:tcPr>
            <w:tcW w:w="90" w:type="dxa"/>
            <w:vAlign w:val="bottom"/>
          </w:tcPr>
          <w:p w14:paraId="05D3E151" w14:textId="77777777" w:rsidR="00805690" w:rsidRPr="001E277E" w:rsidRDefault="00805690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C778212" w14:textId="44B4FEAB" w:rsidR="00805690" w:rsidRPr="006946D5" w:rsidRDefault="007D3D52" w:rsidP="0080569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6946D5">
              <w:rPr>
                <w:rFonts w:asciiTheme="majorBidi" w:hAnsiTheme="majorBidi" w:cstheme="majorBidi"/>
                <w:b/>
                <w:bCs/>
                <w:sz w:val="28"/>
              </w:rPr>
              <w:t>188,888</w:t>
            </w:r>
          </w:p>
        </w:tc>
      </w:tr>
      <w:tr w:rsidR="00805690" w:rsidRPr="001E277E" w14:paraId="01C4B12C" w14:textId="77777777" w:rsidTr="0074215A">
        <w:trPr>
          <w:trHeight w:val="357"/>
        </w:trPr>
        <w:tc>
          <w:tcPr>
            <w:tcW w:w="4410" w:type="dxa"/>
          </w:tcPr>
          <w:p w14:paraId="0D77FAD5" w14:textId="77777777" w:rsidR="00805690" w:rsidRPr="00A41507" w:rsidRDefault="00805690" w:rsidP="0080569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4EDE74D3" w14:textId="1E58EBAB" w:rsidR="00805690" w:rsidRPr="00A41507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734AC60" w14:textId="77777777" w:rsidR="00805690" w:rsidRPr="00A41507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4AC5C407" w14:textId="77777777" w:rsidR="00805690" w:rsidRPr="00A41507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1FFE22A0" w14:textId="77777777" w:rsidR="00805690" w:rsidRPr="00A41507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383250B" w14:textId="77777777" w:rsidR="00805690" w:rsidRPr="00A41507" w:rsidRDefault="00805690" w:rsidP="0080569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09311DCC" w14:textId="77777777" w:rsidR="00805690" w:rsidRPr="00A41507" w:rsidRDefault="00805690" w:rsidP="00722820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C50C5E5" w14:textId="77777777" w:rsidR="00805690" w:rsidRPr="00A41507" w:rsidRDefault="00805690" w:rsidP="0080569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3E3C11" w:rsidRPr="001E277E" w14:paraId="685C7B12" w14:textId="77777777" w:rsidTr="0074215A">
        <w:trPr>
          <w:trHeight w:val="357"/>
        </w:trPr>
        <w:tc>
          <w:tcPr>
            <w:tcW w:w="4410" w:type="dxa"/>
          </w:tcPr>
          <w:p w14:paraId="6759FF25" w14:textId="24628813" w:rsidR="003E3C11" w:rsidRPr="007043DF" w:rsidRDefault="003E3C11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E277E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</w:tcPr>
          <w:p w14:paraId="029E2BE0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0905E667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4264AF79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2BAC8C51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158FC20A" w14:textId="77777777" w:rsidR="003E3C11" w:rsidRPr="009D25EC" w:rsidRDefault="003E3C11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4713BF77" w14:textId="77777777" w:rsidR="003E3C11" w:rsidRPr="007043DF" w:rsidRDefault="003E3C11" w:rsidP="00722820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5BA51D28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3E3C11" w:rsidRPr="001E277E" w14:paraId="0FBD7D22" w14:textId="77777777" w:rsidTr="0074215A">
        <w:trPr>
          <w:trHeight w:val="357"/>
        </w:trPr>
        <w:tc>
          <w:tcPr>
            <w:tcW w:w="4410" w:type="dxa"/>
          </w:tcPr>
          <w:p w14:paraId="375943DC" w14:textId="730B0143" w:rsidR="003E3C11" w:rsidRPr="007043DF" w:rsidRDefault="003E3C11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E277E">
              <w:rPr>
                <w:rFonts w:asciiTheme="majorBidi" w:hAnsiTheme="majorBidi" w:cstheme="majorBidi"/>
                <w:sz w:val="28"/>
                <w:cs/>
              </w:rPr>
              <w:t>มูลค่างานตามสัญญา</w:t>
            </w:r>
          </w:p>
        </w:tc>
        <w:tc>
          <w:tcPr>
            <w:tcW w:w="1170" w:type="dxa"/>
          </w:tcPr>
          <w:p w14:paraId="768D1461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1D53B5B1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2F6E02DF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2A70E800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48810A50" w14:textId="0DEEE9E1" w:rsidR="003E3C11" w:rsidRPr="007043DF" w:rsidRDefault="00182925" w:rsidP="00CD3E29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="Angsana New" w:hAnsi="Angsana New" w:hint="cs"/>
                <w:sz w:val="28"/>
              </w:rPr>
              <w:t>3,968,640</w:t>
            </w:r>
          </w:p>
        </w:tc>
        <w:tc>
          <w:tcPr>
            <w:tcW w:w="90" w:type="dxa"/>
            <w:vAlign w:val="bottom"/>
          </w:tcPr>
          <w:p w14:paraId="19756F63" w14:textId="77777777" w:rsidR="003E3C11" w:rsidRPr="007043DF" w:rsidRDefault="003E3C11" w:rsidP="00722820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493EF804" w14:textId="10882F62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  <w:r w:rsidRPr="00740A50">
              <w:rPr>
                <w:rFonts w:asciiTheme="majorBidi" w:hAnsiTheme="majorBidi" w:cstheme="majorBidi"/>
                <w:sz w:val="28"/>
              </w:rPr>
              <w:t>2,874,229</w:t>
            </w:r>
          </w:p>
        </w:tc>
      </w:tr>
      <w:tr w:rsidR="003E3C11" w:rsidRPr="001E277E" w14:paraId="13AE7A26" w14:textId="77777777" w:rsidTr="0074215A">
        <w:trPr>
          <w:trHeight w:val="357"/>
        </w:trPr>
        <w:tc>
          <w:tcPr>
            <w:tcW w:w="4410" w:type="dxa"/>
          </w:tcPr>
          <w:p w14:paraId="138A31D5" w14:textId="77777777" w:rsidR="003E3C11" w:rsidRPr="007043DF" w:rsidRDefault="003E3C11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7A67E96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095321E7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5548537D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52B7C191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6E89CBBD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3759F95D" w14:textId="77777777" w:rsidR="003E3C11" w:rsidRPr="007043DF" w:rsidRDefault="003E3C11" w:rsidP="00722820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11C02740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3E3C11" w:rsidRPr="001E277E" w14:paraId="00EB926D" w14:textId="77777777" w:rsidTr="0074215A">
        <w:trPr>
          <w:trHeight w:val="357"/>
        </w:trPr>
        <w:tc>
          <w:tcPr>
            <w:tcW w:w="4410" w:type="dxa"/>
            <w:vAlign w:val="bottom"/>
          </w:tcPr>
          <w:p w14:paraId="36B34960" w14:textId="538E6C1C" w:rsidR="003E3C11" w:rsidRPr="007043DF" w:rsidRDefault="003E3C11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cs/>
              </w:rPr>
              <w:t>มูลค่างานที่เรียกเก็บ</w:t>
            </w:r>
          </w:p>
        </w:tc>
        <w:tc>
          <w:tcPr>
            <w:tcW w:w="1170" w:type="dxa"/>
          </w:tcPr>
          <w:p w14:paraId="1712CA7C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6EEAC05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4D4A25C4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3097A3E6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44778446" w14:textId="218F1B15" w:rsidR="003E3C11" w:rsidRPr="00CD3E29" w:rsidRDefault="00182925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3,381,183</w:t>
            </w:r>
          </w:p>
        </w:tc>
        <w:tc>
          <w:tcPr>
            <w:tcW w:w="90" w:type="dxa"/>
            <w:vAlign w:val="bottom"/>
          </w:tcPr>
          <w:p w14:paraId="381A437A" w14:textId="77777777" w:rsidR="003E3C11" w:rsidRPr="007043DF" w:rsidRDefault="003E3C11" w:rsidP="00722820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629B7530" w14:textId="5033031E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  <w:r w:rsidRPr="00740A50">
              <w:rPr>
                <w:rFonts w:asciiTheme="majorBidi" w:hAnsiTheme="majorBidi" w:cstheme="majorBidi"/>
                <w:sz w:val="28"/>
              </w:rPr>
              <w:t>2,043,498</w:t>
            </w:r>
          </w:p>
        </w:tc>
      </w:tr>
      <w:tr w:rsidR="003E3C11" w:rsidRPr="001E277E" w14:paraId="513F0998" w14:textId="77777777" w:rsidTr="0074215A">
        <w:trPr>
          <w:trHeight w:val="357"/>
        </w:trPr>
        <w:tc>
          <w:tcPr>
            <w:tcW w:w="4410" w:type="dxa"/>
          </w:tcPr>
          <w:p w14:paraId="1BC03FE0" w14:textId="500B7F06" w:rsidR="003E3C11" w:rsidRPr="007043DF" w:rsidRDefault="003E3C11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E277E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1E277E">
              <w:rPr>
                <w:rFonts w:asciiTheme="majorBidi" w:hAnsiTheme="majorBidi" w:cstheme="majorBidi"/>
                <w:sz w:val="28"/>
              </w:rPr>
              <w:t>:</w:t>
            </w:r>
            <w:r w:rsidRPr="001E277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A48CE">
              <w:rPr>
                <w:rFonts w:asciiTheme="majorBidi" w:hAnsiTheme="majorBidi" w:cstheme="majorBidi"/>
                <w:sz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170" w:type="dxa"/>
          </w:tcPr>
          <w:p w14:paraId="395F2A8D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12F02337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2183AD1B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53949A28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EAD6F6" w14:textId="0A0EB868" w:rsidR="003E3C11" w:rsidRPr="00CD3E29" w:rsidRDefault="00182925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(2,963,107)</w:t>
            </w:r>
          </w:p>
        </w:tc>
        <w:tc>
          <w:tcPr>
            <w:tcW w:w="90" w:type="dxa"/>
            <w:vAlign w:val="bottom"/>
          </w:tcPr>
          <w:p w14:paraId="7A455A74" w14:textId="77777777" w:rsidR="003E3C11" w:rsidRPr="007043DF" w:rsidRDefault="003E3C11" w:rsidP="00722820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AC1218" w14:textId="0F6D32F8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  <w:r w:rsidRPr="00740A50">
              <w:rPr>
                <w:rFonts w:asciiTheme="majorBidi" w:hAnsiTheme="majorBidi" w:cstheme="majorBidi"/>
                <w:sz w:val="28"/>
              </w:rPr>
              <w:t>(1,638,090)</w:t>
            </w:r>
          </w:p>
        </w:tc>
      </w:tr>
      <w:tr w:rsidR="003E3C11" w:rsidRPr="001E277E" w14:paraId="1D1E924C" w14:textId="77777777" w:rsidTr="0074215A">
        <w:trPr>
          <w:trHeight w:val="20"/>
        </w:trPr>
        <w:tc>
          <w:tcPr>
            <w:tcW w:w="4410" w:type="dxa"/>
          </w:tcPr>
          <w:p w14:paraId="7BC71CC9" w14:textId="69EB3246" w:rsidR="003E3C11" w:rsidRPr="001E277E" w:rsidRDefault="003E3C11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BED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14:paraId="20A84AD9" w14:textId="58D2A9CD" w:rsidR="003E3C11" w:rsidRPr="005669F6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734C3C2C" w14:textId="2907E331" w:rsidR="003E3C11" w:rsidRPr="001E277E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EAD5FEA" w14:textId="55F8D286" w:rsidR="003E3C11" w:rsidRPr="001E277E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6C457EA1" w14:textId="77777777" w:rsidR="003E3C11" w:rsidRPr="001E277E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17D289" w14:textId="71C51959" w:rsidR="003E3C11" w:rsidRPr="00CD3E29" w:rsidRDefault="00182925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418,076</w:t>
            </w:r>
          </w:p>
        </w:tc>
        <w:tc>
          <w:tcPr>
            <w:tcW w:w="90" w:type="dxa"/>
            <w:vAlign w:val="bottom"/>
          </w:tcPr>
          <w:p w14:paraId="49F4A8E9" w14:textId="77777777" w:rsidR="003E3C11" w:rsidRPr="001E277E" w:rsidRDefault="003E3C11" w:rsidP="00722820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00D600" w14:textId="05778116" w:rsidR="003E3C11" w:rsidRPr="001E277E" w:rsidRDefault="003E3C11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740A50">
              <w:rPr>
                <w:rFonts w:asciiTheme="majorBidi" w:hAnsiTheme="majorBidi" w:cstheme="majorBidi"/>
                <w:sz w:val="28"/>
              </w:rPr>
              <w:t>405,408</w:t>
            </w:r>
          </w:p>
        </w:tc>
      </w:tr>
      <w:tr w:rsidR="003E3C11" w:rsidRPr="001E277E" w14:paraId="0EC7243C" w14:textId="77777777" w:rsidTr="0074215A">
        <w:trPr>
          <w:trHeight w:val="20"/>
        </w:trPr>
        <w:tc>
          <w:tcPr>
            <w:tcW w:w="4410" w:type="dxa"/>
          </w:tcPr>
          <w:p w14:paraId="7CDCF0A7" w14:textId="1491B0FE" w:rsidR="003E3C11" w:rsidRPr="001E277E" w:rsidRDefault="003E3C11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cs/>
              </w:rPr>
              <w:t>เงินรับล่วงหน้าค่าก่อสร้าง</w:t>
            </w:r>
          </w:p>
        </w:tc>
        <w:tc>
          <w:tcPr>
            <w:tcW w:w="1170" w:type="dxa"/>
          </w:tcPr>
          <w:p w14:paraId="430922DD" w14:textId="77777777" w:rsidR="003E3C11" w:rsidRPr="001E277E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08B5D36" w14:textId="77777777" w:rsidR="003E3C11" w:rsidRPr="001E277E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D83D429" w14:textId="77777777" w:rsidR="003E3C11" w:rsidRPr="001E277E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156EDFD2" w14:textId="77777777" w:rsidR="003E3C11" w:rsidRPr="001E277E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8D343C" w14:textId="316A704B" w:rsidR="003E3C11" w:rsidRPr="00CD3E29" w:rsidRDefault="00182925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6,301</w:t>
            </w:r>
          </w:p>
        </w:tc>
        <w:tc>
          <w:tcPr>
            <w:tcW w:w="90" w:type="dxa"/>
            <w:vAlign w:val="bottom"/>
          </w:tcPr>
          <w:p w14:paraId="1919BD70" w14:textId="77777777" w:rsidR="003E3C11" w:rsidRPr="001E277E" w:rsidRDefault="003E3C11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852AC9" w14:textId="0663EA1D" w:rsidR="003E3C11" w:rsidRPr="001E277E" w:rsidRDefault="003E3C11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740A50">
              <w:rPr>
                <w:rFonts w:asciiTheme="majorBidi" w:hAnsiTheme="majorBidi" w:cstheme="majorBidi"/>
                <w:sz w:val="28"/>
              </w:rPr>
              <w:t>55,542</w:t>
            </w:r>
          </w:p>
        </w:tc>
      </w:tr>
      <w:tr w:rsidR="003E3C11" w:rsidRPr="001E277E" w14:paraId="6B18DA51" w14:textId="77777777" w:rsidTr="0074215A">
        <w:trPr>
          <w:trHeight w:val="431"/>
        </w:trPr>
        <w:tc>
          <w:tcPr>
            <w:tcW w:w="4410" w:type="dxa"/>
          </w:tcPr>
          <w:p w14:paraId="24D4DAEC" w14:textId="5E44EA55" w:rsidR="003E3C11" w:rsidRPr="009139FD" w:rsidRDefault="003E3C11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B501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รวมหนี้สินที่เกิดจากสัญญา</w:t>
            </w:r>
            <w:r w:rsidR="00665A36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="00665A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14DF59EB" w14:textId="77777777" w:rsidR="003E3C11" w:rsidRPr="009139FD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5789391A" w14:textId="77777777" w:rsidR="003E3C11" w:rsidRPr="009139FD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46608525" w14:textId="77777777" w:rsidR="003E3C11" w:rsidRPr="009139FD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0" w:type="dxa"/>
          </w:tcPr>
          <w:p w14:paraId="7FE0A917" w14:textId="77777777" w:rsidR="003E3C11" w:rsidRPr="009139FD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C3D096" w14:textId="5B62C057" w:rsidR="003E3C11" w:rsidRPr="00CD3E29" w:rsidRDefault="00182925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</w:rPr>
              <w:t>424,377</w:t>
            </w:r>
          </w:p>
        </w:tc>
        <w:tc>
          <w:tcPr>
            <w:tcW w:w="90" w:type="dxa"/>
            <w:vAlign w:val="bottom"/>
          </w:tcPr>
          <w:p w14:paraId="3B2606CD" w14:textId="77777777" w:rsidR="003E3C11" w:rsidRPr="009139FD" w:rsidRDefault="003E3C11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FA710" w14:textId="4D8B1EF4" w:rsidR="003E3C11" w:rsidRPr="009139FD" w:rsidRDefault="003E3C11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  <w:r w:rsidRPr="009B5014">
              <w:rPr>
                <w:rFonts w:asciiTheme="majorBidi" w:hAnsiTheme="majorBidi" w:cstheme="majorBidi"/>
                <w:b/>
                <w:bCs/>
                <w:sz w:val="28"/>
              </w:rPr>
              <w:t>460,950</w:t>
            </w:r>
          </w:p>
        </w:tc>
      </w:tr>
    </w:tbl>
    <w:p w14:paraId="4A172271" w14:textId="77777777" w:rsidR="00B2528E" w:rsidRDefault="00B2528E" w:rsidP="00B2528E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D9E45E3" w14:textId="77777777" w:rsidR="00B2528E" w:rsidRDefault="00B2528E" w:rsidP="00B2528E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69BAA1DE" w14:textId="10DB1925" w:rsidR="00B2528E" w:rsidRDefault="005D57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90BC927" w14:textId="37E0B3B1" w:rsidR="00530E9E" w:rsidRPr="00C859A1" w:rsidRDefault="00530E9E" w:rsidP="00B2528E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C859A1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เงินให้กู้ยืมระยะสั้นและเงินให้กู้ยืมระยะยาว</w:t>
      </w:r>
    </w:p>
    <w:p w14:paraId="5430D234" w14:textId="06173485" w:rsidR="00530E9E" w:rsidRDefault="00530E9E" w:rsidP="00530E9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="006B64FA" w:rsidRPr="002D5555">
        <w:rPr>
          <w:rFonts w:asciiTheme="majorBidi" w:hAnsiTheme="majorBidi" w:cstheme="majorBidi"/>
          <w:sz w:val="28"/>
        </w:rPr>
        <w:t>3</w:t>
      </w:r>
      <w:r w:rsidR="006B64FA">
        <w:rPr>
          <w:rFonts w:asciiTheme="majorBidi" w:hAnsiTheme="majorBidi" w:cstheme="majorBidi"/>
          <w:sz w:val="28"/>
        </w:rPr>
        <w:t xml:space="preserve">0 </w:t>
      </w:r>
      <w:r w:rsidR="006B64FA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F161C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121E49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121E49">
        <w:rPr>
          <w:rFonts w:asciiTheme="majorBidi" w:hAnsiTheme="majorBidi" w:cstheme="majorBidi"/>
          <w:color w:val="000000"/>
          <w:spacing w:val="-2"/>
          <w:sz w:val="28"/>
        </w:rPr>
        <w:t>2567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48"/>
        <w:gridCol w:w="1131"/>
        <w:gridCol w:w="91"/>
        <w:gridCol w:w="1064"/>
        <w:gridCol w:w="6"/>
        <w:gridCol w:w="85"/>
        <w:gridCol w:w="6"/>
        <w:gridCol w:w="1088"/>
        <w:gridCol w:w="90"/>
        <w:gridCol w:w="1080"/>
        <w:gridCol w:w="89"/>
        <w:gridCol w:w="1072"/>
        <w:gridCol w:w="89"/>
        <w:gridCol w:w="1081"/>
      </w:tblGrid>
      <w:tr w:rsidR="005C1377" w:rsidRPr="004B079A" w14:paraId="6563150A" w14:textId="77777777" w:rsidTr="00821FFB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459EE3B" w14:textId="77777777" w:rsidR="005C1377" w:rsidRPr="00B118B0" w:rsidRDefault="005C1377" w:rsidP="00134F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0914F3FD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E2A1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562EEAD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3D2D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gridSpan w:val="2"/>
            <w:tcBorders>
              <w:top w:val="nil"/>
              <w:left w:val="nil"/>
              <w:right w:val="nil"/>
            </w:tcBorders>
          </w:tcPr>
          <w:p w14:paraId="7016ACBB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25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0ED636B" w14:textId="55EFE198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1E0BBF7D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BDDA0E" w14:textId="77777777" w:rsidR="005C1377" w:rsidRPr="004B079A" w:rsidRDefault="005C1377" w:rsidP="00134FA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B079A">
              <w:rPr>
                <w:rFonts w:asciiTheme="majorBidi" w:hAnsiTheme="majorBidi" w:cstheme="majorBidi"/>
                <w:sz w:val="28"/>
              </w:rPr>
              <w:t>(</w:t>
            </w:r>
            <w:r w:rsidRPr="004B079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B079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B079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B079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C1377" w:rsidRPr="00180518" w14:paraId="3503A856" w14:textId="77777777" w:rsidTr="00821FFB">
        <w:trPr>
          <w:tblHeader/>
        </w:trPr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252B0530" w14:textId="77777777" w:rsidR="005C1377" w:rsidRPr="00180518" w:rsidRDefault="005C1377" w:rsidP="00134F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right w:val="nil"/>
            </w:tcBorders>
          </w:tcPr>
          <w:p w14:paraId="7E72D322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AB13F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18051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180518">
              <w:rPr>
                <w:rFonts w:asciiTheme="majorBidi" w:hAnsiTheme="majorBidi" w:cstheme="majorBidi"/>
                <w:sz w:val="28"/>
              </w:rPr>
              <w:t>(</w:t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18051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gridSpan w:val="2"/>
            <w:tcBorders>
              <w:left w:val="nil"/>
              <w:bottom w:val="nil"/>
              <w:right w:val="nil"/>
            </w:tcBorders>
          </w:tcPr>
          <w:p w14:paraId="190E74F6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264" w:type="dxa"/>
            <w:gridSpan w:val="4"/>
            <w:tcBorders>
              <w:left w:val="nil"/>
              <w:bottom w:val="single" w:sz="4" w:space="0" w:color="auto"/>
            </w:tcBorders>
          </w:tcPr>
          <w:p w14:paraId="4CEC40E8" w14:textId="77777777" w:rsidR="00CB47CC" w:rsidRDefault="00CB47CC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AA9C840" w14:textId="63C9B9DD" w:rsidR="005C1377" w:rsidRPr="00180518" w:rsidRDefault="007D7E2D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ข้อมูลทาง</w:t>
            </w:r>
            <w:r w:rsidR="005C1377" w:rsidRPr="00180518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E7412A5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24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5FC2427" w14:textId="75ABCE13" w:rsidR="005C1377" w:rsidRPr="00180518" w:rsidRDefault="007D7E2D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ข้อมูลทาง</w:t>
            </w:r>
            <w:r w:rsidR="005C1377" w:rsidRPr="00180518">
              <w:rPr>
                <w:rFonts w:asciiTheme="majorBidi" w:hAnsiTheme="majorBidi" w:cstheme="majorBidi"/>
                <w:sz w:val="28"/>
                <w:cs/>
              </w:rPr>
              <w:t>การเงินเฉพาะกิจการ</w:t>
            </w:r>
          </w:p>
        </w:tc>
      </w:tr>
      <w:tr w:rsidR="00791DE4" w:rsidRPr="00180518" w14:paraId="4BE622B0" w14:textId="77777777" w:rsidTr="00821FFB">
        <w:trPr>
          <w:tblHeader/>
        </w:trPr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685DBF9C" w14:textId="77777777" w:rsidR="005C1377" w:rsidRPr="00180518" w:rsidRDefault="005C1377" w:rsidP="00134FA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right w:val="nil"/>
            </w:tcBorders>
          </w:tcPr>
          <w:p w14:paraId="6F8CB1BD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B9959" w14:textId="019C0489" w:rsidR="005C1377" w:rsidRPr="00180518" w:rsidRDefault="006B64FA" w:rsidP="00134FAE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180518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1" w:type="dxa"/>
            <w:tcBorders>
              <w:top w:val="single" w:sz="4" w:space="0" w:color="auto"/>
              <w:left w:val="nil"/>
              <w:right w:val="nil"/>
            </w:tcBorders>
          </w:tcPr>
          <w:p w14:paraId="1D869E36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703DE8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31</w:t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3C146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141A8C06" w14:textId="1EADD710" w:rsidR="005C1377" w:rsidRPr="00180518" w:rsidRDefault="006B64FA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180518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7A83BE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14:paraId="4C1CE764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31</w:t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0BE5B93A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vAlign w:val="bottom"/>
          </w:tcPr>
          <w:p w14:paraId="06FFAE01" w14:textId="69072918" w:rsidR="005C1377" w:rsidRPr="00180518" w:rsidRDefault="006B64FA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180518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19C31E3A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6D6B63F2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31</w:t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791DE4" w:rsidRPr="00180518" w14:paraId="1652B6CC" w14:textId="77777777" w:rsidTr="00821FFB">
        <w:trPr>
          <w:tblHeader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DA9CE" w14:textId="2B1C1D09" w:rsidR="005C1377" w:rsidRPr="00180518" w:rsidRDefault="005C1377" w:rsidP="00134FAE">
            <w:pPr>
              <w:ind w:right="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80518">
              <w:rPr>
                <w:rFonts w:asciiTheme="majorBidi" w:hAnsiTheme="majorBidi" w:cstheme="majorBidi"/>
                <w:sz w:val="28"/>
                <w:cs/>
              </w:rPr>
              <w:t>เงิน</w:t>
            </w:r>
            <w:r w:rsidR="00B91F6B" w:rsidRPr="00180518">
              <w:rPr>
                <w:rFonts w:asciiTheme="majorBidi" w:hAnsiTheme="majorBidi" w:cstheme="majorBidi" w:hint="cs"/>
                <w:sz w:val="28"/>
                <w:cs/>
              </w:rPr>
              <w:t>ให้</w:t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>กู้ยืมระยะสั้น</w:t>
            </w:r>
            <w:r w:rsidR="004A611D">
              <w:rPr>
                <w:rFonts w:asciiTheme="majorBidi" w:hAnsiTheme="majorBidi" w:cstheme="majorBidi" w:hint="cs"/>
                <w:sz w:val="28"/>
                <w:cs/>
              </w:rPr>
              <w:t>แก่</w:t>
            </w:r>
          </w:p>
        </w:tc>
        <w:tc>
          <w:tcPr>
            <w:tcW w:w="48" w:type="dxa"/>
            <w:tcBorders>
              <w:top w:val="nil"/>
              <w:left w:val="nil"/>
              <w:right w:val="nil"/>
            </w:tcBorders>
          </w:tcPr>
          <w:p w14:paraId="2AF824F2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AE1AFA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0E4DB21B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65BA5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right w:val="nil"/>
            </w:tcBorders>
          </w:tcPr>
          <w:p w14:paraId="4FE6BEBA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FD416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FE84D1F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DE38523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4C77789D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B0444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24BF6764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E3421" w14:textId="77777777" w:rsidR="005C1377" w:rsidRPr="00180518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EF7009" w:rsidRPr="00180518" w14:paraId="20E17E36" w14:textId="77777777" w:rsidTr="00821FFB">
        <w:tc>
          <w:tcPr>
            <w:tcW w:w="2430" w:type="dxa"/>
            <w:tcBorders>
              <w:top w:val="single" w:sz="4" w:space="0" w:color="auto"/>
              <w:right w:val="nil"/>
            </w:tcBorders>
          </w:tcPr>
          <w:p w14:paraId="4B509629" w14:textId="42208EFE" w:rsidR="005C1377" w:rsidRPr="00180518" w:rsidRDefault="005C1377" w:rsidP="00646D85">
            <w:pPr>
              <w:ind w:left="348" w:hanging="348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  <w:cs/>
              </w:rPr>
              <w:t>กิจการที่</w:t>
            </w:r>
            <w:r w:rsidRPr="00646D85">
              <w:rPr>
                <w:rFonts w:asciiTheme="majorBidi" w:hAnsiTheme="majorBidi" w:cstheme="majorBidi"/>
                <w:spacing w:val="-4"/>
                <w:sz w:val="28"/>
                <w:cs/>
              </w:rPr>
              <w:t>เกี่ยวข้อง</w:t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 xml:space="preserve">กัน </w:t>
            </w:r>
            <w:r w:rsidR="00646D85">
              <w:rPr>
                <w:rFonts w:asciiTheme="majorBidi" w:hAnsiTheme="majorBidi" w:cstheme="majorBidi"/>
                <w:sz w:val="28"/>
              </w:rPr>
              <w:br/>
            </w:r>
            <w:r w:rsidRPr="00180518">
              <w:rPr>
                <w:rFonts w:asciiTheme="majorBidi" w:hAnsiTheme="majorBidi" w:cstheme="majorBidi"/>
                <w:sz w:val="28"/>
              </w:rPr>
              <w:t>(</w:t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257EF5" w:rsidRPr="00180518">
              <w:rPr>
                <w:rFonts w:asciiTheme="majorBidi" w:hAnsiTheme="majorBidi" w:cstheme="majorBidi"/>
                <w:sz w:val="28"/>
              </w:rPr>
              <w:t>5</w:t>
            </w:r>
            <w:r w:rsidRPr="0018051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8" w:type="dxa"/>
            <w:tcBorders>
              <w:right w:val="nil"/>
            </w:tcBorders>
          </w:tcPr>
          <w:p w14:paraId="6D9D6DBF" w14:textId="77777777" w:rsidR="005C1377" w:rsidRPr="00180518" w:rsidRDefault="005C1377" w:rsidP="00134F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8823D5" w14:textId="2461FB2C" w:rsidR="005C1377" w:rsidRPr="00180518" w:rsidRDefault="002D62FB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D62FB">
              <w:rPr>
                <w:rFonts w:asciiTheme="majorBidi" w:hAnsiTheme="majorBidi" w:cstheme="majorBidi" w:hint="eastAsia"/>
                <w:sz w:val="28"/>
              </w:rPr>
              <w:t>11.80 -</w:t>
            </w:r>
            <w:r w:rsidR="001800E9">
              <w:rPr>
                <w:rFonts w:asciiTheme="majorBidi" w:hAnsiTheme="majorBidi" w:cstheme="majorBidi"/>
                <w:sz w:val="28"/>
              </w:rPr>
              <w:t xml:space="preserve"> </w:t>
            </w:r>
            <w:r w:rsidR="009B0B36" w:rsidRPr="002D62FB">
              <w:rPr>
                <w:rFonts w:asciiTheme="majorBidi" w:hAnsiTheme="majorBidi" w:cstheme="majorBidi"/>
                <w:sz w:val="28"/>
              </w:rPr>
              <w:t>15.00</w:t>
            </w: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40D38E80" w14:textId="77777777" w:rsidR="005C1377" w:rsidRPr="00180518" w:rsidRDefault="005C1377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0EA277" w14:textId="0A9F9F8A" w:rsidR="005C1377" w:rsidRPr="00180518" w:rsidRDefault="002D62FB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D62FB">
              <w:rPr>
                <w:rFonts w:asciiTheme="majorBidi" w:hAnsiTheme="majorBidi" w:cstheme="majorBidi" w:hint="eastAsia"/>
                <w:sz w:val="28"/>
              </w:rPr>
              <w:t>11.80 -</w:t>
            </w:r>
            <w:r w:rsidR="001800E9">
              <w:rPr>
                <w:rFonts w:asciiTheme="majorBidi" w:hAnsiTheme="majorBidi" w:cstheme="majorBidi"/>
                <w:sz w:val="28"/>
              </w:rPr>
              <w:t xml:space="preserve"> </w:t>
            </w:r>
            <w:r w:rsidR="00621929" w:rsidRPr="002D62FB">
              <w:rPr>
                <w:rFonts w:asciiTheme="majorBidi" w:hAnsiTheme="majorBidi" w:cstheme="majorBidi"/>
                <w:sz w:val="28"/>
              </w:rPr>
              <w:t>15.00</w:t>
            </w: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  <w:vAlign w:val="bottom"/>
          </w:tcPr>
          <w:p w14:paraId="3F7B5A2A" w14:textId="77777777" w:rsidR="005C1377" w:rsidRPr="00180518" w:rsidRDefault="005C1377" w:rsidP="005F2FEA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3EDA2A" w14:textId="4178404F" w:rsidR="005C1377" w:rsidRPr="00180518" w:rsidRDefault="008252A2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8252A2">
              <w:rPr>
                <w:rFonts w:asciiTheme="majorBidi" w:hAnsiTheme="majorBidi" w:cstheme="majorBidi" w:hint="eastAsia"/>
                <w:sz w:val="28"/>
              </w:rPr>
              <w:t>76,077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8448673" w14:textId="77777777" w:rsidR="005C1377" w:rsidRPr="00180518" w:rsidRDefault="005C1377" w:rsidP="005F2FEA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E6DA18" w14:textId="111EC295" w:rsidR="005C1377" w:rsidRPr="00180518" w:rsidRDefault="0020180E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69,652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4E49AF46" w14:textId="77777777" w:rsidR="005C1377" w:rsidRPr="00180518" w:rsidRDefault="005C1377" w:rsidP="005F2FEA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D5E120" w14:textId="7CB43EEF" w:rsidR="005C1377" w:rsidRPr="00180518" w:rsidRDefault="007A3E92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7A3E92">
              <w:rPr>
                <w:rFonts w:asciiTheme="majorBidi" w:hAnsiTheme="majorBidi" w:cstheme="majorBidi" w:hint="eastAsia"/>
                <w:sz w:val="28"/>
              </w:rPr>
              <w:t>101,548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572A7A84" w14:textId="77777777" w:rsidR="005C1377" w:rsidRPr="00180518" w:rsidRDefault="005C1377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</w:tcBorders>
            <w:vAlign w:val="bottom"/>
          </w:tcPr>
          <w:p w14:paraId="13AAF764" w14:textId="37CE53DB" w:rsidR="005C1377" w:rsidRPr="00180518" w:rsidRDefault="0084205F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108,548</w:t>
            </w:r>
          </w:p>
        </w:tc>
      </w:tr>
      <w:tr w:rsidR="00803555" w:rsidRPr="00180518" w14:paraId="4BD7087B" w14:textId="77777777" w:rsidTr="00821FFB">
        <w:tc>
          <w:tcPr>
            <w:tcW w:w="2430" w:type="dxa"/>
            <w:tcBorders>
              <w:right w:val="nil"/>
            </w:tcBorders>
          </w:tcPr>
          <w:p w14:paraId="1184DA5A" w14:textId="462F3827" w:rsidR="00803555" w:rsidRPr="00646D85" w:rsidRDefault="004B0D99" w:rsidP="00646D85">
            <w:pPr>
              <w:ind w:left="348" w:hanging="348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80518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180518">
              <w:rPr>
                <w:rFonts w:asciiTheme="majorBidi" w:hAnsiTheme="majorBidi" w:cstheme="majorBidi"/>
                <w:sz w:val="28"/>
              </w:rPr>
              <w:t xml:space="preserve">: </w:t>
            </w:r>
            <w:r w:rsidR="00966DAD" w:rsidRPr="00180518">
              <w:rPr>
                <w:rFonts w:asciiTheme="majorBidi" w:hAnsiTheme="majorBidi" w:cstheme="majorBidi" w:hint="cs"/>
                <w:sz w:val="28"/>
                <w:cs/>
              </w:rPr>
              <w:t>ค่าเผื่อผลขาดทุนด้านเครดิต</w:t>
            </w:r>
            <w:r w:rsidR="00DE1FA7">
              <w:rPr>
                <w:rFonts w:asciiTheme="majorBidi" w:hAnsiTheme="majorBidi" w:cstheme="majorBidi"/>
                <w:sz w:val="28"/>
              </w:rPr>
              <w:br/>
            </w:r>
            <w:r w:rsidR="00966DAD" w:rsidRPr="00DE1FA7"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ที่คาดว่าจะเกิดขึ้น </w:t>
            </w:r>
            <w:r w:rsidR="00646D85">
              <w:rPr>
                <w:rFonts w:asciiTheme="majorBidi" w:hAnsiTheme="majorBidi" w:cstheme="majorBidi"/>
                <w:spacing w:val="-4"/>
                <w:sz w:val="28"/>
              </w:rPr>
              <w:br/>
            </w:r>
            <w:r w:rsidR="00966DAD" w:rsidRPr="00DE1FA7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966DAD" w:rsidRPr="00DE1FA7"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ดูหมายเหตุข้อ </w:t>
            </w:r>
            <w:r w:rsidR="00966DAD" w:rsidRPr="00DE1FA7">
              <w:rPr>
                <w:rFonts w:asciiTheme="majorBidi" w:hAnsiTheme="majorBidi" w:cstheme="majorBidi"/>
                <w:spacing w:val="-4"/>
                <w:sz w:val="28"/>
              </w:rPr>
              <w:t>5)</w:t>
            </w:r>
          </w:p>
        </w:tc>
        <w:tc>
          <w:tcPr>
            <w:tcW w:w="48" w:type="dxa"/>
            <w:tcBorders>
              <w:right w:val="nil"/>
            </w:tcBorders>
          </w:tcPr>
          <w:p w14:paraId="30B95B34" w14:textId="77777777" w:rsidR="00803555" w:rsidRPr="00180518" w:rsidRDefault="00803555" w:rsidP="00134F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51ECAFAF" w14:textId="77777777" w:rsidR="00803555" w:rsidRPr="00180518" w:rsidRDefault="00803555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001CA598" w14:textId="77777777" w:rsidR="00803555" w:rsidRPr="00180518" w:rsidRDefault="00803555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right w:val="nil"/>
            </w:tcBorders>
            <w:vAlign w:val="bottom"/>
          </w:tcPr>
          <w:p w14:paraId="6609639A" w14:textId="77777777" w:rsidR="00803555" w:rsidRPr="00180518" w:rsidRDefault="00803555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  <w:vAlign w:val="bottom"/>
          </w:tcPr>
          <w:p w14:paraId="113EEB4F" w14:textId="77777777" w:rsidR="00803555" w:rsidRPr="00180518" w:rsidRDefault="00803555" w:rsidP="005F2FEA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D5E7D4" w14:textId="758F3404" w:rsidR="00803555" w:rsidRPr="00180518" w:rsidRDefault="002401BA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2401BA">
              <w:rPr>
                <w:rFonts w:asciiTheme="majorBidi" w:hAnsiTheme="majorBidi" w:cstheme="majorBidi" w:hint="eastAsia"/>
                <w:sz w:val="28"/>
              </w:rPr>
              <w:t>(62,344)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A2B7758" w14:textId="77777777" w:rsidR="00803555" w:rsidRPr="00180518" w:rsidRDefault="00803555" w:rsidP="005F2FEA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8E682D" w14:textId="77BD52E5" w:rsidR="00803555" w:rsidRPr="00180518" w:rsidRDefault="0087730A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(53,966)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23F4DD5" w14:textId="77777777" w:rsidR="00803555" w:rsidRPr="00180518" w:rsidRDefault="00803555" w:rsidP="005F2FEA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99A2CC" w14:textId="09984DEE" w:rsidR="00803555" w:rsidRPr="00180518" w:rsidRDefault="007A3E92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7A3E92">
              <w:rPr>
                <w:rFonts w:asciiTheme="majorBidi" w:hAnsiTheme="majorBidi" w:cstheme="majorBidi" w:hint="eastAsia"/>
                <w:sz w:val="28"/>
              </w:rPr>
              <w:t>(45,548)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E072B5A" w14:textId="77777777" w:rsidR="00803555" w:rsidRPr="00180518" w:rsidRDefault="00803555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</w:tcBorders>
            <w:vAlign w:val="bottom"/>
          </w:tcPr>
          <w:p w14:paraId="1416DADD" w14:textId="6D3AAC8D" w:rsidR="00803555" w:rsidRPr="00180518" w:rsidRDefault="00CC43AD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(45,695)</w:t>
            </w:r>
          </w:p>
        </w:tc>
      </w:tr>
      <w:tr w:rsidR="00EF7009" w:rsidRPr="00180518" w14:paraId="62187FA4" w14:textId="77777777" w:rsidTr="00821FFB">
        <w:tc>
          <w:tcPr>
            <w:tcW w:w="2430" w:type="dxa"/>
            <w:tcBorders>
              <w:right w:val="nil"/>
            </w:tcBorders>
          </w:tcPr>
          <w:p w14:paraId="476EB364" w14:textId="39E344B7" w:rsidR="0080532C" w:rsidRPr="00180518" w:rsidRDefault="0080532C" w:rsidP="0080532C">
            <w:pPr>
              <w:ind w:left="348" w:hanging="34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8051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</w:t>
            </w:r>
            <w:r w:rsidRPr="0018051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ให้</w:t>
            </w:r>
            <w:r w:rsidRPr="0018051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กู้ยืมระยะสั้น</w:t>
            </w:r>
            <w:r w:rsidR="00397040" w:rsidRPr="00180518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="00397040" w:rsidRPr="0018051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8" w:type="dxa"/>
            <w:tcBorders>
              <w:right w:val="nil"/>
            </w:tcBorders>
          </w:tcPr>
          <w:p w14:paraId="7CE4DDEA" w14:textId="77777777" w:rsidR="0080532C" w:rsidRPr="00180518" w:rsidRDefault="0080532C" w:rsidP="008053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73224AFF" w14:textId="77777777" w:rsidR="0080532C" w:rsidRPr="00180518" w:rsidRDefault="0080532C" w:rsidP="008053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05A4158C" w14:textId="77777777" w:rsidR="0080532C" w:rsidRPr="00180518" w:rsidRDefault="0080532C" w:rsidP="008053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right w:val="nil"/>
            </w:tcBorders>
          </w:tcPr>
          <w:p w14:paraId="02DB478C" w14:textId="77777777" w:rsidR="0080532C" w:rsidRPr="00180518" w:rsidRDefault="0080532C" w:rsidP="008053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</w:tcPr>
          <w:p w14:paraId="3154755D" w14:textId="77777777" w:rsidR="0080532C" w:rsidRPr="00180518" w:rsidRDefault="0080532C" w:rsidP="0080532C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750C6" w14:textId="11ECB323" w:rsidR="0080532C" w:rsidRPr="002401BA" w:rsidRDefault="002401BA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1BA">
              <w:rPr>
                <w:rFonts w:asciiTheme="majorBidi" w:hAnsiTheme="majorBidi" w:cstheme="majorBidi" w:hint="eastAsia"/>
                <w:b/>
                <w:bCs/>
                <w:sz w:val="28"/>
              </w:rPr>
              <w:t>13,733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527A32" w14:textId="77777777" w:rsidR="0080532C" w:rsidRPr="00180518" w:rsidRDefault="0080532C" w:rsidP="0080532C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26A7D5" w14:textId="59565683" w:rsidR="0080532C" w:rsidRPr="00180518" w:rsidRDefault="007C4D78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b/>
                <w:bCs/>
                <w:sz w:val="28"/>
              </w:rPr>
              <w:t>15,686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28015DCA" w14:textId="77777777" w:rsidR="0080532C" w:rsidRPr="00180518" w:rsidRDefault="0080532C" w:rsidP="0080532C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7C5D4" w14:textId="0FC80744" w:rsidR="0080532C" w:rsidRPr="00180518" w:rsidRDefault="007A3E92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3E92">
              <w:rPr>
                <w:rFonts w:asciiTheme="majorBidi" w:hAnsiTheme="majorBidi" w:cstheme="majorBidi" w:hint="eastAsia"/>
                <w:b/>
                <w:bCs/>
                <w:sz w:val="28"/>
              </w:rPr>
              <w:t>56,000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28ED3FBE" w14:textId="77777777" w:rsidR="0080532C" w:rsidRPr="00180518" w:rsidRDefault="0080532C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0B31AD1" w14:textId="0309B9E3" w:rsidR="0080532C" w:rsidRPr="00180518" w:rsidRDefault="00461CF9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b/>
                <w:bCs/>
                <w:sz w:val="28"/>
              </w:rPr>
              <w:t>62,853</w:t>
            </w:r>
          </w:p>
        </w:tc>
      </w:tr>
      <w:tr w:rsidR="0080532C" w:rsidRPr="00180518" w14:paraId="77DC057D" w14:textId="77777777" w:rsidTr="00821FFB">
        <w:trPr>
          <w:trHeight w:val="96"/>
        </w:trPr>
        <w:tc>
          <w:tcPr>
            <w:tcW w:w="2430" w:type="dxa"/>
            <w:tcBorders>
              <w:right w:val="nil"/>
            </w:tcBorders>
          </w:tcPr>
          <w:p w14:paraId="163489F8" w14:textId="77777777" w:rsidR="00721320" w:rsidRPr="00180518" w:rsidRDefault="00721320" w:rsidP="00646D85">
            <w:pPr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8" w:type="dxa"/>
            <w:tcBorders>
              <w:right w:val="nil"/>
            </w:tcBorders>
          </w:tcPr>
          <w:p w14:paraId="789D9993" w14:textId="77777777" w:rsidR="0080532C" w:rsidRPr="00180518" w:rsidRDefault="0080532C" w:rsidP="008053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51199C3B" w14:textId="77777777" w:rsidR="0080532C" w:rsidRPr="00180518" w:rsidRDefault="0080532C" w:rsidP="008053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5E8B58C6" w14:textId="77777777" w:rsidR="0080532C" w:rsidRPr="00180518" w:rsidRDefault="0080532C" w:rsidP="008053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right w:val="nil"/>
            </w:tcBorders>
            <w:vAlign w:val="bottom"/>
          </w:tcPr>
          <w:p w14:paraId="22D99FDD" w14:textId="77777777" w:rsidR="0080532C" w:rsidRPr="00180518" w:rsidRDefault="0080532C" w:rsidP="008053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  <w:vAlign w:val="bottom"/>
          </w:tcPr>
          <w:p w14:paraId="11D6A566" w14:textId="77777777" w:rsidR="0080532C" w:rsidRPr="00180518" w:rsidRDefault="0080532C" w:rsidP="0080532C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93F1CC" w14:textId="77777777" w:rsidR="0080532C" w:rsidRPr="00180518" w:rsidRDefault="0080532C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0B024B5" w14:textId="77777777" w:rsidR="0080532C" w:rsidRPr="00180518" w:rsidRDefault="0080532C" w:rsidP="0080532C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7D087F" w14:textId="77777777" w:rsidR="0080532C" w:rsidRPr="00180518" w:rsidRDefault="0080532C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07BBDAB0" w14:textId="77777777" w:rsidR="0080532C" w:rsidRPr="00180518" w:rsidRDefault="0080532C" w:rsidP="0080532C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C150CD" w14:textId="77777777" w:rsidR="0080532C" w:rsidRPr="00180518" w:rsidRDefault="0080532C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2F45B186" w14:textId="77777777" w:rsidR="0080532C" w:rsidRPr="00180518" w:rsidRDefault="0080532C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</w:tcBorders>
            <w:vAlign w:val="bottom"/>
          </w:tcPr>
          <w:p w14:paraId="1FB82E7C" w14:textId="77777777" w:rsidR="0080532C" w:rsidRPr="00180518" w:rsidRDefault="0080532C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641F1" w:rsidRPr="00180518" w14:paraId="3459FB3F" w14:textId="77777777" w:rsidTr="00821FFB">
        <w:tc>
          <w:tcPr>
            <w:tcW w:w="2430" w:type="dxa"/>
            <w:tcBorders>
              <w:right w:val="nil"/>
            </w:tcBorders>
          </w:tcPr>
          <w:p w14:paraId="599AA04C" w14:textId="73DB8754" w:rsidR="00B641F1" w:rsidRPr="00180518" w:rsidRDefault="00B641F1" w:rsidP="00B641F1">
            <w:pPr>
              <w:rPr>
                <w:rFonts w:asciiTheme="majorBidi" w:hAnsiTheme="majorBidi" w:cstheme="majorBidi"/>
                <w:sz w:val="28"/>
                <w:cs/>
              </w:rPr>
            </w:pPr>
            <w:r w:rsidRPr="00180518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>ที่ไม่เกี่ยวข้องกัน</w:t>
            </w:r>
          </w:p>
        </w:tc>
        <w:tc>
          <w:tcPr>
            <w:tcW w:w="48" w:type="dxa"/>
            <w:tcBorders>
              <w:right w:val="nil"/>
            </w:tcBorders>
          </w:tcPr>
          <w:p w14:paraId="1C046625" w14:textId="77777777" w:rsidR="00B641F1" w:rsidRPr="00180518" w:rsidRDefault="00B641F1" w:rsidP="00B641F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6FCF4772" w14:textId="5ED2D952" w:rsidR="00B641F1" w:rsidRPr="00180518" w:rsidRDefault="00B641F1" w:rsidP="00B641F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1.30 - 8.50</w:t>
            </w: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7DF4CE7B" w14:textId="77777777" w:rsidR="00B641F1" w:rsidRPr="00180518" w:rsidRDefault="00B641F1" w:rsidP="00B641F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right w:val="nil"/>
            </w:tcBorders>
            <w:vAlign w:val="bottom"/>
          </w:tcPr>
          <w:p w14:paraId="72425555" w14:textId="003E5EE7" w:rsidR="00B641F1" w:rsidRPr="00180518" w:rsidRDefault="00B641F1" w:rsidP="00B641F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1.30 - 8.50</w:t>
            </w: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  <w:vAlign w:val="bottom"/>
          </w:tcPr>
          <w:p w14:paraId="75D08760" w14:textId="77777777" w:rsidR="00B641F1" w:rsidRPr="00180518" w:rsidRDefault="00B641F1" w:rsidP="00B641F1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5BE6647C" w14:textId="24DFEB9B" w:rsidR="00B641F1" w:rsidRPr="00180518" w:rsidRDefault="00B641F1" w:rsidP="00B641F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0B73B7">
              <w:rPr>
                <w:rFonts w:asciiTheme="majorBidi" w:hAnsiTheme="majorBidi" w:cstheme="majorBidi" w:hint="eastAsia"/>
                <w:sz w:val="28"/>
              </w:rPr>
              <w:t>83,610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0A9D791" w14:textId="77777777" w:rsidR="00B641F1" w:rsidRPr="00180518" w:rsidRDefault="00B641F1" w:rsidP="00B641F1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BFAC70" w14:textId="051899AA" w:rsidR="00B641F1" w:rsidRPr="00180518" w:rsidRDefault="00B641F1" w:rsidP="00B641F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43,900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A4751EE" w14:textId="77777777" w:rsidR="00B641F1" w:rsidRPr="00180518" w:rsidRDefault="00B641F1" w:rsidP="00B641F1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  <w:vAlign w:val="bottom"/>
          </w:tcPr>
          <w:p w14:paraId="3D1EDA13" w14:textId="78B99D1D" w:rsidR="00B641F1" w:rsidRPr="00180518" w:rsidRDefault="00B641F1" w:rsidP="00B641F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0B73B7">
              <w:rPr>
                <w:rFonts w:asciiTheme="majorBidi" w:hAnsiTheme="majorBidi" w:cstheme="majorBidi" w:hint="eastAsia"/>
                <w:sz w:val="28"/>
              </w:rPr>
              <w:t>83,610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63A0D0BC" w14:textId="77777777" w:rsidR="00B641F1" w:rsidRPr="00180518" w:rsidRDefault="00B641F1" w:rsidP="00B641F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left w:val="nil"/>
            </w:tcBorders>
            <w:vAlign w:val="bottom"/>
          </w:tcPr>
          <w:p w14:paraId="2B74A13A" w14:textId="1818D064" w:rsidR="00B641F1" w:rsidRPr="00180518" w:rsidRDefault="00B641F1" w:rsidP="00B641F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43,900</w:t>
            </w:r>
          </w:p>
        </w:tc>
      </w:tr>
      <w:tr w:rsidR="00B641F1" w:rsidRPr="00180518" w14:paraId="56E51A4E" w14:textId="77777777" w:rsidTr="00821FFB">
        <w:tc>
          <w:tcPr>
            <w:tcW w:w="2430" w:type="dxa"/>
            <w:tcBorders>
              <w:right w:val="nil"/>
            </w:tcBorders>
          </w:tcPr>
          <w:p w14:paraId="7B087D2B" w14:textId="69DFE8DE" w:rsidR="00B641F1" w:rsidRPr="00180518" w:rsidRDefault="00B641F1" w:rsidP="00B641F1">
            <w:pPr>
              <w:ind w:left="366" w:hanging="351"/>
              <w:rPr>
                <w:rFonts w:asciiTheme="majorBidi" w:hAnsiTheme="majorBidi" w:cstheme="majorBidi"/>
                <w:sz w:val="28"/>
                <w:cs/>
              </w:rPr>
            </w:pPr>
            <w:r w:rsidRPr="00180518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18051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80518">
              <w:rPr>
                <w:rFonts w:asciiTheme="majorBidi" w:hAnsiTheme="majorBidi" w:cstheme="majorBidi" w:hint="cs"/>
                <w:sz w:val="28"/>
                <w:cs/>
              </w:rPr>
              <w:t>ค่าเผื่อผลขาดทุนด้านเครดิต</w:t>
            </w:r>
            <w:r w:rsidR="00FE1CD4">
              <w:rPr>
                <w:rFonts w:asciiTheme="majorBidi" w:hAnsiTheme="majorBidi" w:cstheme="majorBidi"/>
                <w:sz w:val="28"/>
              </w:rPr>
              <w:br/>
            </w:r>
            <w:r w:rsidRPr="00180518">
              <w:rPr>
                <w:rFonts w:asciiTheme="majorBidi" w:hAnsiTheme="majorBidi" w:cstheme="majorBidi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8" w:type="dxa"/>
            <w:tcBorders>
              <w:right w:val="nil"/>
            </w:tcBorders>
          </w:tcPr>
          <w:p w14:paraId="0FB6E04C" w14:textId="77777777" w:rsidR="00B641F1" w:rsidRPr="00180518" w:rsidRDefault="00B641F1" w:rsidP="00B641F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75C778E1" w14:textId="77777777" w:rsidR="00B641F1" w:rsidRPr="00180518" w:rsidRDefault="00B641F1" w:rsidP="00B641F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00755590" w14:textId="77777777" w:rsidR="00B641F1" w:rsidRPr="00180518" w:rsidRDefault="00B641F1" w:rsidP="00B641F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right w:val="nil"/>
            </w:tcBorders>
            <w:vAlign w:val="bottom"/>
          </w:tcPr>
          <w:p w14:paraId="306038AD" w14:textId="77777777" w:rsidR="00B641F1" w:rsidRPr="00180518" w:rsidRDefault="00B641F1" w:rsidP="00B641F1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</w:tcPr>
          <w:p w14:paraId="766B03A3" w14:textId="77777777" w:rsidR="00B641F1" w:rsidRPr="00180518" w:rsidRDefault="00B641F1" w:rsidP="00B641F1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027771CD" w14:textId="3D5E5BB2" w:rsidR="00B641F1" w:rsidRPr="00180518" w:rsidRDefault="00B641F1" w:rsidP="00B641F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A21705">
              <w:rPr>
                <w:rFonts w:asciiTheme="majorBidi" w:hAnsiTheme="majorBidi" w:cstheme="majorBidi" w:hint="eastAsia"/>
                <w:sz w:val="28"/>
              </w:rPr>
              <w:t>(34,203)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B557ECB" w14:textId="77777777" w:rsidR="00B641F1" w:rsidRPr="00180518" w:rsidRDefault="00B641F1" w:rsidP="00B641F1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EE09DD" w14:textId="7C46FB5F" w:rsidR="00B641F1" w:rsidRPr="00180518" w:rsidRDefault="00B641F1" w:rsidP="00B641F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C3793D">
              <w:rPr>
                <w:rFonts w:asciiTheme="majorBidi" w:hAnsiTheme="majorBidi" w:cstheme="majorBidi"/>
                <w:sz w:val="28"/>
              </w:rPr>
              <w:t>(</w:t>
            </w:r>
            <w:r w:rsidR="00A73357" w:rsidRPr="00C3793D">
              <w:rPr>
                <w:rFonts w:asciiTheme="majorBidi" w:hAnsiTheme="majorBidi" w:cstheme="majorBidi"/>
                <w:sz w:val="28"/>
              </w:rPr>
              <w:t>28</w:t>
            </w:r>
            <w:r w:rsidRPr="00C3793D">
              <w:rPr>
                <w:rFonts w:asciiTheme="majorBidi" w:hAnsiTheme="majorBidi" w:cstheme="majorBidi"/>
                <w:sz w:val="28"/>
              </w:rPr>
              <w:t>,</w:t>
            </w:r>
            <w:r w:rsidR="003B07AF" w:rsidRPr="00C3793D">
              <w:rPr>
                <w:rFonts w:asciiTheme="majorBidi" w:hAnsiTheme="majorBidi" w:cstheme="majorBidi"/>
                <w:sz w:val="28"/>
              </w:rPr>
              <w:t>283</w:t>
            </w:r>
            <w:r w:rsidRPr="00C3793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BFD4525" w14:textId="77777777" w:rsidR="00B641F1" w:rsidRPr="00180518" w:rsidRDefault="00B641F1" w:rsidP="00B641F1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  <w:vAlign w:val="bottom"/>
          </w:tcPr>
          <w:p w14:paraId="5E525875" w14:textId="43448435" w:rsidR="00B641F1" w:rsidRPr="00180518" w:rsidRDefault="00B641F1" w:rsidP="00B641F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21705">
              <w:rPr>
                <w:rFonts w:asciiTheme="majorBidi" w:hAnsiTheme="majorBidi" w:cstheme="majorBidi" w:hint="eastAsia"/>
                <w:sz w:val="28"/>
              </w:rPr>
              <w:t>(34,203)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8186D4D" w14:textId="77777777" w:rsidR="00B641F1" w:rsidRPr="00180518" w:rsidRDefault="00B641F1" w:rsidP="00B641F1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left w:val="nil"/>
            </w:tcBorders>
            <w:vAlign w:val="bottom"/>
          </w:tcPr>
          <w:p w14:paraId="7C25F2EB" w14:textId="7B31BE4E" w:rsidR="00B641F1" w:rsidRPr="00180518" w:rsidRDefault="00B641F1" w:rsidP="00B641F1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(28,283)</w:t>
            </w:r>
          </w:p>
        </w:tc>
      </w:tr>
      <w:tr w:rsidR="00B641F1" w:rsidRPr="00180518" w14:paraId="1A25874C" w14:textId="77777777" w:rsidTr="00821FFB">
        <w:tc>
          <w:tcPr>
            <w:tcW w:w="2430" w:type="dxa"/>
            <w:tcBorders>
              <w:left w:val="nil"/>
              <w:bottom w:val="nil"/>
              <w:right w:val="nil"/>
            </w:tcBorders>
          </w:tcPr>
          <w:p w14:paraId="0FBC1A66" w14:textId="28ABE3BA" w:rsidR="00B641F1" w:rsidRPr="00180518" w:rsidRDefault="00B641F1" w:rsidP="00B641F1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18051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</w:t>
            </w:r>
            <w:r w:rsidRPr="0018051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ให้</w:t>
            </w:r>
            <w:r w:rsidRPr="0018051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กู้ยืมระยะสั้น</w:t>
            </w:r>
            <w:r w:rsidRPr="00180518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18051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8" w:type="dxa"/>
            <w:tcBorders>
              <w:left w:val="nil"/>
              <w:bottom w:val="nil"/>
              <w:right w:val="nil"/>
            </w:tcBorders>
          </w:tcPr>
          <w:p w14:paraId="3E4D8156" w14:textId="77777777" w:rsidR="00B641F1" w:rsidRPr="00180518" w:rsidRDefault="00B641F1" w:rsidP="00B641F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left w:val="nil"/>
              <w:bottom w:val="nil"/>
              <w:right w:val="nil"/>
            </w:tcBorders>
          </w:tcPr>
          <w:p w14:paraId="3E67A89E" w14:textId="77777777" w:rsidR="00B641F1" w:rsidRPr="00180518" w:rsidRDefault="00B641F1" w:rsidP="00B641F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29BC9037" w14:textId="77777777" w:rsidR="00B641F1" w:rsidRPr="00180518" w:rsidRDefault="00B641F1" w:rsidP="00B641F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bottom w:val="nil"/>
              <w:right w:val="nil"/>
            </w:tcBorders>
          </w:tcPr>
          <w:p w14:paraId="41F54727" w14:textId="77777777" w:rsidR="00B641F1" w:rsidRPr="00180518" w:rsidRDefault="00B641F1" w:rsidP="00B641F1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gridSpan w:val="2"/>
            <w:tcBorders>
              <w:left w:val="nil"/>
              <w:bottom w:val="nil"/>
              <w:right w:val="nil"/>
            </w:tcBorders>
          </w:tcPr>
          <w:p w14:paraId="79B76D58" w14:textId="77777777" w:rsidR="00B641F1" w:rsidRPr="00180518" w:rsidRDefault="00B641F1" w:rsidP="00B641F1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AC26E" w14:textId="67F092F4" w:rsidR="00B641F1" w:rsidRPr="002401BA" w:rsidRDefault="00B641F1" w:rsidP="00B641F1">
            <w:pPr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B3CDF">
              <w:rPr>
                <w:rFonts w:asciiTheme="majorBidi" w:hAnsiTheme="majorBidi" w:cstheme="majorBidi" w:hint="eastAsia"/>
                <w:b/>
                <w:bCs/>
                <w:sz w:val="28"/>
              </w:rPr>
              <w:t>49,407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31BA5F" w14:textId="77777777" w:rsidR="00B641F1" w:rsidRPr="00180518" w:rsidRDefault="00B641F1" w:rsidP="00B641F1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7A221" w14:textId="14139528" w:rsidR="00B641F1" w:rsidRPr="00180518" w:rsidRDefault="00B641F1" w:rsidP="00B641F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b/>
                <w:bCs/>
                <w:sz w:val="28"/>
              </w:rPr>
              <w:t>15,617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28A3C11A" w14:textId="77777777" w:rsidR="00B641F1" w:rsidRPr="00180518" w:rsidRDefault="00B641F1" w:rsidP="00B641F1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33D8B0" w14:textId="209DD273" w:rsidR="00B641F1" w:rsidRPr="002401BA" w:rsidRDefault="00B641F1" w:rsidP="00B641F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B3CDF">
              <w:rPr>
                <w:rFonts w:asciiTheme="majorBidi" w:hAnsiTheme="majorBidi" w:cstheme="majorBidi" w:hint="eastAsia"/>
                <w:b/>
                <w:bCs/>
                <w:sz w:val="28"/>
              </w:rPr>
              <w:t>49,407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90CB466" w14:textId="77777777" w:rsidR="00B641F1" w:rsidRPr="00180518" w:rsidRDefault="00B641F1" w:rsidP="00B641F1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18C70" w14:textId="020ECA57" w:rsidR="00B641F1" w:rsidRPr="00180518" w:rsidRDefault="00B641F1" w:rsidP="00B641F1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b/>
                <w:bCs/>
                <w:sz w:val="28"/>
              </w:rPr>
              <w:t>15,617</w:t>
            </w:r>
          </w:p>
        </w:tc>
      </w:tr>
    </w:tbl>
    <w:p w14:paraId="4205D2A1" w14:textId="77777777" w:rsidR="000544D7" w:rsidRPr="00180518" w:rsidRDefault="000544D7">
      <w:pPr>
        <w:rPr>
          <w:rFonts w:hint="eastAsia"/>
        </w:rPr>
      </w:pP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48"/>
        <w:gridCol w:w="1122"/>
        <w:gridCol w:w="91"/>
        <w:gridCol w:w="1061"/>
        <w:gridCol w:w="91"/>
        <w:gridCol w:w="1097"/>
        <w:gridCol w:w="90"/>
        <w:gridCol w:w="1082"/>
        <w:gridCol w:w="89"/>
        <w:gridCol w:w="1080"/>
        <w:gridCol w:w="89"/>
        <w:gridCol w:w="1080"/>
      </w:tblGrid>
      <w:tr w:rsidR="00C6756F" w:rsidRPr="00180518" w14:paraId="393623CE" w14:textId="77777777" w:rsidTr="00821FF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F2A35B" w14:textId="77777777" w:rsidR="00C6756F" w:rsidRPr="00180518" w:rsidRDefault="00C6756F" w:rsidP="002A6490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7371A223" w14:textId="77777777" w:rsidR="00C6756F" w:rsidRPr="00180518" w:rsidRDefault="00C6756F" w:rsidP="00134F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60EE0" w14:textId="77777777" w:rsidR="00C6756F" w:rsidRPr="00180518" w:rsidRDefault="00C6756F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B559273" w14:textId="77777777" w:rsidR="00C6756F" w:rsidRPr="00180518" w:rsidRDefault="00C6756F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00EE8" w14:textId="77777777" w:rsidR="00C6756F" w:rsidRPr="00180518" w:rsidRDefault="00C6756F" w:rsidP="00EA383C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AA8BEE8" w14:textId="77777777" w:rsidR="00C6756F" w:rsidRPr="00180518" w:rsidRDefault="00C6756F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66B0C862" w14:textId="77777777" w:rsidR="00C6756F" w:rsidRPr="00180518" w:rsidRDefault="00C6756F" w:rsidP="00134FAE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7044C57" w14:textId="77777777" w:rsidR="00C6756F" w:rsidRPr="00180518" w:rsidRDefault="00C6756F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6AF17F4B" w14:textId="77777777" w:rsidR="00C6756F" w:rsidRPr="00180518" w:rsidRDefault="00C6756F" w:rsidP="00134FAE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</w:tcPr>
          <w:p w14:paraId="4DAD4A58" w14:textId="77777777" w:rsidR="00C6756F" w:rsidRPr="00180518" w:rsidRDefault="00C6756F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49" w:type="dxa"/>
            <w:gridSpan w:val="3"/>
            <w:tcBorders>
              <w:left w:val="nil"/>
              <w:right w:val="nil"/>
            </w:tcBorders>
          </w:tcPr>
          <w:p w14:paraId="63C28A07" w14:textId="7249D07F" w:rsidR="00C6756F" w:rsidRPr="00180518" w:rsidRDefault="00C6756F" w:rsidP="00134FAE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(</w:t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8051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18051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6756F" w:rsidRPr="00180518" w14:paraId="7AE0628D" w14:textId="77777777" w:rsidTr="00821FF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F93A5A" w14:textId="77777777" w:rsidR="00C6756F" w:rsidRPr="00180518" w:rsidRDefault="00C6756F" w:rsidP="002A6490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594054C1" w14:textId="77777777" w:rsidR="00C6756F" w:rsidRPr="00180518" w:rsidRDefault="00C6756F" w:rsidP="00134F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298C0" w14:textId="112BE533" w:rsidR="00C6756F" w:rsidRPr="00180518" w:rsidRDefault="004249AF" w:rsidP="00EA383C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18051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180518">
              <w:rPr>
                <w:rFonts w:asciiTheme="majorBidi" w:hAnsiTheme="majorBidi" w:cstheme="majorBidi"/>
                <w:sz w:val="28"/>
              </w:rPr>
              <w:t>(</w:t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18051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FBAAC22" w14:textId="77777777" w:rsidR="00C6756F" w:rsidRPr="00180518" w:rsidRDefault="00C6756F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0B405" w14:textId="0C65AC10" w:rsidR="00C6756F" w:rsidRPr="00180518" w:rsidRDefault="006A739D" w:rsidP="00C6756F">
            <w:pPr>
              <w:tabs>
                <w:tab w:val="decimal" w:pos="722"/>
              </w:tabs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ข้อมูลทาง</w:t>
            </w:r>
            <w:r w:rsidR="00C6756F" w:rsidRPr="00180518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</w:p>
        </w:tc>
        <w:tc>
          <w:tcPr>
            <w:tcW w:w="89" w:type="dxa"/>
          </w:tcPr>
          <w:p w14:paraId="3696FFD4" w14:textId="77777777" w:rsidR="00C6756F" w:rsidRPr="00180518" w:rsidRDefault="00C6756F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49" w:type="dxa"/>
            <w:gridSpan w:val="3"/>
            <w:tcBorders>
              <w:left w:val="nil"/>
              <w:right w:val="nil"/>
            </w:tcBorders>
          </w:tcPr>
          <w:p w14:paraId="2E6885C3" w14:textId="1CDEEC60" w:rsidR="00C6756F" w:rsidRPr="00545D1C" w:rsidRDefault="006A739D" w:rsidP="00542586">
            <w:pPr>
              <w:ind w:right="87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545D1C">
              <w:rPr>
                <w:rFonts w:asciiTheme="majorBidi" w:hAnsiTheme="majorBidi" w:cstheme="majorBidi" w:hint="cs"/>
                <w:spacing w:val="-2"/>
                <w:sz w:val="28"/>
                <w:cs/>
              </w:rPr>
              <w:t>ข้อมูลทาง</w:t>
            </w:r>
            <w:r w:rsidR="00C6756F" w:rsidRPr="00545D1C">
              <w:rPr>
                <w:rFonts w:asciiTheme="majorBidi" w:hAnsiTheme="majorBidi" w:cstheme="majorBidi"/>
                <w:spacing w:val="-2"/>
                <w:sz w:val="28"/>
                <w:cs/>
              </w:rPr>
              <w:t>การเงินเฉพาะกิจการ</w:t>
            </w:r>
          </w:p>
        </w:tc>
      </w:tr>
      <w:tr w:rsidR="00791DE4" w:rsidRPr="00180518" w14:paraId="317DCBA0" w14:textId="77777777" w:rsidTr="00821FF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1AF9310" w14:textId="77777777" w:rsidR="00C6756F" w:rsidRPr="00180518" w:rsidRDefault="00C6756F" w:rsidP="00C6756F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47A97A4B" w14:textId="77777777" w:rsidR="00C6756F" w:rsidRPr="00180518" w:rsidRDefault="00C6756F" w:rsidP="00C6756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C572E7" w14:textId="6FEF5BF2" w:rsidR="00C6756F" w:rsidRPr="00180518" w:rsidRDefault="006B64FA" w:rsidP="00C675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180518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0D5E8B9" w14:textId="77777777" w:rsidR="00C6756F" w:rsidRPr="00180518" w:rsidRDefault="00C6756F" w:rsidP="00C6756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DF51F" w14:textId="440C31D9" w:rsidR="00C6756F" w:rsidRPr="00180518" w:rsidRDefault="00C6756F" w:rsidP="00C6756F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31</w:t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1EC1801A" w14:textId="77777777" w:rsidR="00C6756F" w:rsidRPr="00180518" w:rsidRDefault="00C6756F" w:rsidP="00C6756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005C371F" w14:textId="229A8A4E" w:rsidR="00C6756F" w:rsidRPr="00180518" w:rsidRDefault="006B64FA" w:rsidP="00984E16">
            <w:pPr>
              <w:tabs>
                <w:tab w:val="decimal" w:pos="264"/>
              </w:tabs>
              <w:ind w:right="6"/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180518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BB5349" w14:textId="77777777" w:rsidR="00C6756F" w:rsidRPr="00180518" w:rsidRDefault="00C6756F" w:rsidP="00A56243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69770C1B" w14:textId="33C831FC" w:rsidR="00C6756F" w:rsidRPr="00180518" w:rsidRDefault="00C6756F" w:rsidP="00A56243">
            <w:pPr>
              <w:tabs>
                <w:tab w:val="decimal" w:pos="722"/>
              </w:tabs>
              <w:ind w:right="84"/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31</w:t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9" w:type="dxa"/>
          </w:tcPr>
          <w:p w14:paraId="17186850" w14:textId="77777777" w:rsidR="00C6756F" w:rsidRPr="00180518" w:rsidRDefault="00C6756F" w:rsidP="00A56243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668C3F" w14:textId="1FA88628" w:rsidR="00C6756F" w:rsidRPr="00180518" w:rsidRDefault="006B64FA" w:rsidP="008C3E7F">
            <w:pPr>
              <w:tabs>
                <w:tab w:val="decimal" w:pos="816"/>
              </w:tabs>
              <w:ind w:right="80"/>
              <w:rPr>
                <w:rFonts w:asciiTheme="majorBidi" w:hAnsiTheme="majorBidi" w:cstheme="majorBidi"/>
                <w:sz w:val="28"/>
                <w:cs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180518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89" w:type="dxa"/>
            <w:tcBorders>
              <w:top w:val="single" w:sz="4" w:space="0" w:color="auto"/>
              <w:left w:val="nil"/>
              <w:right w:val="nil"/>
            </w:tcBorders>
          </w:tcPr>
          <w:p w14:paraId="5F1F15CA" w14:textId="77777777" w:rsidR="00C6756F" w:rsidRPr="00180518" w:rsidRDefault="00C6756F" w:rsidP="008C3E7F">
            <w:pPr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93DC78" w14:textId="0161FE13" w:rsidR="00C6756F" w:rsidRPr="00180518" w:rsidRDefault="00C6756F" w:rsidP="00A56243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31</w:t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791DE4" w:rsidRPr="00180518" w14:paraId="55F648BC" w14:textId="77777777" w:rsidTr="00821FFB"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F66EC" w14:textId="798DBDE6" w:rsidR="00C6756F" w:rsidRPr="00180518" w:rsidRDefault="004249AF" w:rsidP="004249AF">
            <w:pPr>
              <w:pStyle w:val="Heading5"/>
              <w:keepNext w:val="0"/>
              <w:spacing w:line="240" w:lineRule="auto"/>
              <w:ind w:right="-100" w:firstLine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80518">
              <w:rPr>
                <w:rFonts w:asciiTheme="majorBidi" w:hAnsiTheme="majorBidi" w:cstheme="majorBidi"/>
                <w:b w:val="0"/>
                <w:bCs w:val="0"/>
                <w:sz w:val="24"/>
                <w:szCs w:val="28"/>
                <w:cs/>
              </w:rPr>
              <w:t>เงิน</w:t>
            </w:r>
            <w:r w:rsidRPr="00180518">
              <w:rPr>
                <w:rFonts w:asciiTheme="majorBidi" w:hAnsiTheme="majorBidi" w:cstheme="majorBidi" w:hint="cs"/>
                <w:b w:val="0"/>
                <w:bCs w:val="0"/>
                <w:sz w:val="24"/>
                <w:szCs w:val="28"/>
                <w:cs/>
              </w:rPr>
              <w:t>ให้</w:t>
            </w:r>
            <w:r w:rsidRPr="00180518">
              <w:rPr>
                <w:rFonts w:asciiTheme="majorBidi" w:hAnsiTheme="majorBidi" w:cstheme="majorBidi"/>
                <w:b w:val="0"/>
                <w:bCs w:val="0"/>
                <w:sz w:val="24"/>
                <w:szCs w:val="28"/>
                <w:cs/>
              </w:rPr>
              <w:t>กู้ยืมระยะยาว</w:t>
            </w:r>
            <w:r w:rsidR="00A73357">
              <w:rPr>
                <w:rFonts w:asciiTheme="majorBidi" w:hAnsiTheme="majorBidi" w:cstheme="majorBidi" w:hint="cs"/>
                <w:b w:val="0"/>
                <w:bCs w:val="0"/>
                <w:sz w:val="24"/>
                <w:szCs w:val="28"/>
                <w:cs/>
              </w:rPr>
              <w:t>แก่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4C6C341D" w14:textId="77777777" w:rsidR="00C6756F" w:rsidRPr="00180518" w:rsidRDefault="00C6756F" w:rsidP="00C6756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82834" w14:textId="74513250" w:rsidR="00C6756F" w:rsidRPr="00180518" w:rsidRDefault="00C6756F" w:rsidP="00C675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FCB53C5" w14:textId="77777777" w:rsidR="00C6756F" w:rsidRPr="00180518" w:rsidRDefault="00C6756F" w:rsidP="00C6756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9703B" w14:textId="3D9F5F39" w:rsidR="00C6756F" w:rsidRPr="00180518" w:rsidRDefault="00C6756F" w:rsidP="00C6756F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50333BBC" w14:textId="77777777" w:rsidR="00C6756F" w:rsidRPr="00180518" w:rsidRDefault="00C6756F" w:rsidP="00C6756F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76CE5" w14:textId="0D0C0020" w:rsidR="00C6756F" w:rsidRPr="00180518" w:rsidRDefault="00C6756F" w:rsidP="000A6167">
            <w:pPr>
              <w:tabs>
                <w:tab w:val="decimal" w:pos="534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695F9C" w14:textId="77777777" w:rsidR="00C6756F" w:rsidRPr="00180518" w:rsidRDefault="00C6756F" w:rsidP="00C6756F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5DC63" w14:textId="26D3D609" w:rsidR="00C6756F" w:rsidRPr="00180518" w:rsidRDefault="00C6756F" w:rsidP="00A56243">
            <w:pPr>
              <w:tabs>
                <w:tab w:val="decimal" w:pos="722"/>
              </w:tabs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89" w:type="dxa"/>
          </w:tcPr>
          <w:p w14:paraId="296466FB" w14:textId="77777777" w:rsidR="00C6756F" w:rsidRPr="00180518" w:rsidRDefault="00C6756F" w:rsidP="00C6756F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F7AB0" w14:textId="16366FAF" w:rsidR="00C6756F" w:rsidRPr="00180518" w:rsidRDefault="00C6756F" w:rsidP="008C3E7F">
            <w:pPr>
              <w:tabs>
                <w:tab w:val="decimal" w:pos="722"/>
              </w:tabs>
              <w:ind w:right="159"/>
              <w:rPr>
                <w:rFonts w:asciiTheme="majorBidi" w:hAnsiTheme="majorBidi" w:cstheme="majorBidi"/>
                <w:sz w:val="28"/>
                <w:cs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1A25AB3" w14:textId="77777777" w:rsidR="00C6756F" w:rsidRPr="00180518" w:rsidRDefault="00C6756F" w:rsidP="008C3E7F">
            <w:pPr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E57AC" w14:textId="3130A2F9" w:rsidR="00C6756F" w:rsidRPr="00180518" w:rsidRDefault="00C6756F" w:rsidP="00C6756F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791DE4" w:rsidRPr="00180518" w14:paraId="2DCB3E85" w14:textId="77777777" w:rsidTr="00821FFB"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273CD" w14:textId="5F62821C" w:rsidR="004249AF" w:rsidRPr="00180518" w:rsidRDefault="004249AF" w:rsidP="00646D85">
            <w:pPr>
              <w:ind w:left="348" w:hanging="348"/>
              <w:rPr>
                <w:rFonts w:asciiTheme="majorBidi" w:hAnsiTheme="majorBidi" w:cstheme="majorBidi"/>
                <w:sz w:val="28"/>
                <w:cs/>
              </w:rPr>
            </w:pPr>
            <w:r w:rsidRPr="00180518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="001B1786" w:rsidRPr="00180518">
              <w:rPr>
                <w:rFonts w:asciiTheme="majorBidi" w:hAnsiTheme="majorBidi" w:cstheme="majorBidi"/>
                <w:sz w:val="28"/>
              </w:rPr>
              <w:t xml:space="preserve"> </w:t>
            </w:r>
            <w:r w:rsidR="00646D85">
              <w:rPr>
                <w:rFonts w:asciiTheme="majorBidi" w:hAnsiTheme="majorBidi" w:cstheme="majorBidi"/>
                <w:sz w:val="28"/>
              </w:rPr>
              <w:br/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>(ดูหมายเหตุข้อ 5)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64B1592A" w14:textId="77777777" w:rsidR="004249AF" w:rsidRPr="00180518" w:rsidRDefault="004249AF" w:rsidP="004249A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67B00" w14:textId="6185E276" w:rsidR="004249AF" w:rsidRPr="00180518" w:rsidRDefault="00EE77AB" w:rsidP="004249A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D996134" w14:textId="77777777" w:rsidR="004249AF" w:rsidRPr="00180518" w:rsidRDefault="004249AF" w:rsidP="004249A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32D631" w14:textId="0598A93B" w:rsidR="004249AF" w:rsidRPr="00180518" w:rsidRDefault="00EE77AB" w:rsidP="004249AF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94FFF86" w14:textId="77777777" w:rsidR="004249AF" w:rsidRPr="00180518" w:rsidRDefault="004249AF" w:rsidP="004249AF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A9CE9" w14:textId="692CEB34" w:rsidR="004249AF" w:rsidRPr="00180518" w:rsidRDefault="005345BE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5345BE">
              <w:rPr>
                <w:rFonts w:asciiTheme="majorBidi" w:hAnsiTheme="majorBidi" w:cstheme="majorBidi" w:hint="eastAsia"/>
                <w:sz w:val="28"/>
              </w:rPr>
              <w:t>32,932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B325954" w14:textId="77777777" w:rsidR="004249AF" w:rsidRPr="00180518" w:rsidRDefault="004249AF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9DEAE" w14:textId="78DB2804" w:rsidR="004249AF" w:rsidRPr="00180518" w:rsidRDefault="0080532C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7C54CE">
              <w:rPr>
                <w:rFonts w:ascii="Angsana New" w:hAnsi="Angsana New"/>
                <w:sz w:val="28"/>
              </w:rPr>
              <w:t>32,</w:t>
            </w:r>
            <w:r w:rsidR="00A303BD" w:rsidRPr="007C54CE">
              <w:rPr>
                <w:rFonts w:ascii="Angsana New" w:hAnsi="Angsana New"/>
                <w:sz w:val="28"/>
              </w:rPr>
              <w:t>932</w:t>
            </w:r>
          </w:p>
        </w:tc>
        <w:tc>
          <w:tcPr>
            <w:tcW w:w="89" w:type="dxa"/>
            <w:vAlign w:val="bottom"/>
          </w:tcPr>
          <w:p w14:paraId="6B009A04" w14:textId="77777777" w:rsidR="004249AF" w:rsidRPr="00180518" w:rsidRDefault="004249AF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217F5F" w14:textId="70C58274" w:rsidR="004249AF" w:rsidRPr="00180518" w:rsidRDefault="00385D29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4D2012FD" w14:textId="77777777" w:rsidR="004249AF" w:rsidRPr="00180518" w:rsidRDefault="004249AF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854595" w14:textId="3812E990" w:rsidR="004249AF" w:rsidRPr="00180518" w:rsidRDefault="004249AF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0536" w:rsidRPr="00180518" w14:paraId="220F1EFB" w14:textId="77777777" w:rsidTr="00821FF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984C" w14:textId="7550B465" w:rsidR="00010536" w:rsidRPr="00180518" w:rsidRDefault="00010536" w:rsidP="00010536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8051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กิจการที่</w:t>
            </w:r>
            <w:r w:rsidRPr="0018051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ไม่</w:t>
            </w:r>
            <w:r w:rsidRPr="0018051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48BD50E2" w14:textId="77777777" w:rsidR="00010536" w:rsidRPr="00180518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4CD90" w14:textId="088ED6E6" w:rsidR="00010536" w:rsidRPr="00180518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 xml:space="preserve">1.30 </w:t>
            </w:r>
            <w:r w:rsidR="00C8321F" w:rsidRPr="00180518">
              <w:rPr>
                <w:rFonts w:asciiTheme="majorBidi" w:hAnsiTheme="majorBidi" w:cstheme="majorBidi"/>
                <w:sz w:val="28"/>
              </w:rPr>
              <w:t>-</w:t>
            </w:r>
            <w:r w:rsidRPr="00180518">
              <w:rPr>
                <w:rFonts w:asciiTheme="majorBidi" w:hAnsiTheme="majorBidi" w:cstheme="majorBidi"/>
                <w:sz w:val="28"/>
              </w:rPr>
              <w:t xml:space="preserve"> 8.50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BDED085" w14:textId="77777777" w:rsidR="00010536" w:rsidRPr="00180518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7BE6" w14:textId="52DEBC42" w:rsidR="00010536" w:rsidRPr="00180518" w:rsidRDefault="00010536" w:rsidP="0001053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 xml:space="preserve">1.30 </w:t>
            </w:r>
            <w:r w:rsidR="00C8321F" w:rsidRPr="00180518">
              <w:rPr>
                <w:rFonts w:asciiTheme="majorBidi" w:hAnsiTheme="majorBidi" w:cstheme="majorBidi"/>
                <w:sz w:val="28"/>
              </w:rPr>
              <w:t>-</w:t>
            </w:r>
            <w:r w:rsidRPr="00180518">
              <w:rPr>
                <w:rFonts w:asciiTheme="majorBidi" w:hAnsiTheme="majorBidi" w:cstheme="majorBidi"/>
                <w:sz w:val="28"/>
              </w:rPr>
              <w:t xml:space="preserve"> 8.50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A87EA84" w14:textId="77777777" w:rsidR="00010536" w:rsidRPr="00180518" w:rsidRDefault="00010536" w:rsidP="00010536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5B3C9A20" w14:textId="2DC2852C" w:rsidR="00010536" w:rsidRPr="00180518" w:rsidRDefault="00E6237D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E6237D">
              <w:rPr>
                <w:rFonts w:asciiTheme="majorBidi" w:hAnsiTheme="majorBidi" w:cstheme="majorBidi" w:hint="eastAsia"/>
                <w:sz w:val="28"/>
              </w:rPr>
              <w:t>193,689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3EF1A51A" w14:textId="77777777" w:rsidR="00010536" w:rsidRPr="00180518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5757AA5D" w14:textId="53597591" w:rsidR="00010536" w:rsidRPr="00180518" w:rsidRDefault="00420BA2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420BA2">
              <w:rPr>
                <w:rFonts w:ascii="Angsana New" w:hAnsi="Angsana New"/>
                <w:sz w:val="28"/>
              </w:rPr>
              <w:t>194</w:t>
            </w:r>
            <w:r w:rsidR="00E55AC9" w:rsidRPr="00420BA2">
              <w:rPr>
                <w:rFonts w:ascii="Angsana New" w:hAnsi="Angsana New"/>
                <w:sz w:val="28"/>
              </w:rPr>
              <w:t>,</w:t>
            </w:r>
            <w:r w:rsidRPr="00420BA2">
              <w:rPr>
                <w:rFonts w:ascii="Angsana New" w:hAnsi="Angsana New"/>
                <w:sz w:val="28"/>
              </w:rPr>
              <w:t>6</w:t>
            </w:r>
            <w:r w:rsidR="00E55AC9" w:rsidRPr="00420BA2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89" w:type="dxa"/>
            <w:vAlign w:val="bottom"/>
          </w:tcPr>
          <w:p w14:paraId="592F9C68" w14:textId="77777777" w:rsidR="00010536" w:rsidRPr="00180518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902DD5" w14:textId="28055CCA" w:rsidR="00010536" w:rsidRPr="00180518" w:rsidRDefault="00385D29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385D29">
              <w:rPr>
                <w:rFonts w:asciiTheme="majorBidi" w:hAnsiTheme="majorBidi" w:cstheme="majorBidi" w:hint="eastAsia"/>
                <w:sz w:val="28"/>
              </w:rPr>
              <w:t>193,689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403AF502" w14:textId="77777777" w:rsidR="00010536" w:rsidRPr="00180518" w:rsidRDefault="00010536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D62325" w14:textId="03B37B2A" w:rsidR="00010536" w:rsidRPr="00180518" w:rsidRDefault="00491DF6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D86CC4">
              <w:rPr>
                <w:rFonts w:asciiTheme="majorBidi" w:hAnsiTheme="majorBidi" w:cstheme="majorBidi" w:hint="eastAsia"/>
                <w:sz w:val="28"/>
              </w:rPr>
              <w:t>194,649</w:t>
            </w:r>
          </w:p>
        </w:tc>
      </w:tr>
      <w:tr w:rsidR="00010536" w:rsidRPr="00180518" w14:paraId="5835CDFE" w14:textId="77777777" w:rsidTr="00821FF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7227978" w14:textId="71C45D73" w:rsidR="00010536" w:rsidRPr="00180518" w:rsidRDefault="00010536" w:rsidP="00646D85">
            <w:pPr>
              <w:ind w:left="348" w:hanging="34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80518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 xml:space="preserve">: </w:t>
            </w:r>
            <w:r w:rsidRPr="00180518">
              <w:rPr>
                <w:rFonts w:asciiTheme="majorBidi" w:hAnsiTheme="majorBidi" w:cstheme="majorBidi" w:hint="cs"/>
                <w:sz w:val="28"/>
                <w:cs/>
              </w:rPr>
              <w:t>กำไรขาดทุนจาก</w:t>
            </w:r>
            <w:r w:rsidR="00646D85">
              <w:rPr>
                <w:rFonts w:asciiTheme="majorBidi" w:hAnsiTheme="majorBidi" w:cstheme="majorBidi"/>
                <w:b/>
                <w:bCs/>
                <w:sz w:val="28"/>
              </w:rPr>
              <w:br/>
            </w:r>
            <w:r w:rsidRPr="00180518">
              <w:rPr>
                <w:rFonts w:asciiTheme="majorBidi" w:hAnsiTheme="majorBidi" w:cstheme="majorBidi" w:hint="cs"/>
                <w:sz w:val="28"/>
                <w:cs/>
              </w:rPr>
              <w:t>อัตราแลกเปลี่ยน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709AA544" w14:textId="77777777" w:rsidR="00010536" w:rsidRPr="00180518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31623" w14:textId="77777777" w:rsidR="00010536" w:rsidRPr="00180518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54769" w14:textId="77777777" w:rsidR="00010536" w:rsidRPr="00180518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4304" w14:textId="77777777" w:rsidR="00010536" w:rsidRPr="00180518" w:rsidRDefault="00010536" w:rsidP="0001053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874A8F3" w14:textId="77777777" w:rsidR="00010536" w:rsidRPr="00180518" w:rsidRDefault="00010536" w:rsidP="00010536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24A78" w14:textId="16908589" w:rsidR="00010536" w:rsidRPr="00180518" w:rsidRDefault="00E6237D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E6237D">
              <w:rPr>
                <w:rFonts w:asciiTheme="majorBidi" w:hAnsiTheme="majorBidi" w:cstheme="majorBidi" w:hint="eastAsia"/>
                <w:sz w:val="28"/>
              </w:rPr>
              <w:t>(1,554)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276FAF6B" w14:textId="77777777" w:rsidR="00010536" w:rsidRPr="00180518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95CD7" w14:textId="4AA1CCC5" w:rsidR="00010536" w:rsidRPr="00180518" w:rsidRDefault="00A303BD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7C54CE">
              <w:rPr>
                <w:rFonts w:ascii="Angsana New" w:hAnsi="Angsana New"/>
                <w:sz w:val="28"/>
              </w:rPr>
              <w:t>(360)</w:t>
            </w:r>
          </w:p>
        </w:tc>
        <w:tc>
          <w:tcPr>
            <w:tcW w:w="89" w:type="dxa"/>
            <w:vAlign w:val="bottom"/>
          </w:tcPr>
          <w:p w14:paraId="365B43BA" w14:textId="77777777" w:rsidR="00010536" w:rsidRPr="00180518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420313" w14:textId="642A8A82" w:rsidR="00010536" w:rsidRPr="00180518" w:rsidRDefault="00385D29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0D7CCBD8" w14:textId="77777777" w:rsidR="00010536" w:rsidRPr="00180518" w:rsidRDefault="00010536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A4CC14" w14:textId="6913F01C" w:rsidR="00010536" w:rsidRPr="00180518" w:rsidRDefault="00010536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18051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F7009" w:rsidRPr="00180518" w14:paraId="6715BC8A" w14:textId="77777777" w:rsidTr="00821FF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EF3B51" w14:textId="25615FEE" w:rsidR="00010536" w:rsidRPr="00180518" w:rsidRDefault="00010536" w:rsidP="00010536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8051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25C37017" w14:textId="77777777" w:rsidR="00010536" w:rsidRPr="00180518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FD7C7" w14:textId="77777777" w:rsidR="00010536" w:rsidRPr="00180518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5DAB0" w14:textId="77777777" w:rsidR="00010536" w:rsidRPr="00180518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37345" w14:textId="77777777" w:rsidR="00010536" w:rsidRPr="00180518" w:rsidRDefault="00010536" w:rsidP="0001053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71F9F608" w14:textId="77777777" w:rsidR="00010536" w:rsidRPr="00180518" w:rsidRDefault="00010536" w:rsidP="00010536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607430" w14:textId="323A9765" w:rsidR="00010536" w:rsidRPr="00180518" w:rsidRDefault="00385D29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385D29">
              <w:rPr>
                <w:rFonts w:asciiTheme="majorBidi" w:hAnsiTheme="majorBidi" w:cstheme="majorBidi" w:hint="eastAsia"/>
                <w:sz w:val="28"/>
              </w:rPr>
              <w:t>225,067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185622D7" w14:textId="77777777" w:rsidR="00010536" w:rsidRPr="00180518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835DEF" w14:textId="6A695355" w:rsidR="00010536" w:rsidRPr="00671E33" w:rsidRDefault="00233EF0" w:rsidP="00E278AD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  <w:r w:rsidRPr="00233EF0">
              <w:rPr>
                <w:rFonts w:ascii="Angsana New" w:hAnsi="Angsana New" w:hint="eastAsia"/>
                <w:sz w:val="28"/>
              </w:rPr>
              <w:t xml:space="preserve"> 227,221 </w:t>
            </w:r>
          </w:p>
        </w:tc>
        <w:tc>
          <w:tcPr>
            <w:tcW w:w="89" w:type="dxa"/>
            <w:vAlign w:val="bottom"/>
          </w:tcPr>
          <w:p w14:paraId="39B76CC5" w14:textId="0B5E85DE" w:rsidR="00010536" w:rsidRPr="00180518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49E54" w14:textId="052FF456" w:rsidR="00010536" w:rsidRPr="00180518" w:rsidRDefault="00385D29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385D29">
              <w:rPr>
                <w:rFonts w:asciiTheme="majorBidi" w:hAnsiTheme="majorBidi" w:cstheme="majorBidi" w:hint="eastAsia"/>
                <w:sz w:val="28"/>
              </w:rPr>
              <w:t>193,689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3CAD16A" w14:textId="77777777" w:rsidR="00010536" w:rsidRPr="00180518" w:rsidRDefault="00010536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D07B44" w14:textId="1D51B87D" w:rsidR="00010536" w:rsidRPr="00180518" w:rsidRDefault="00491DF6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D86CC4">
              <w:rPr>
                <w:rFonts w:asciiTheme="majorBidi" w:hAnsiTheme="majorBidi" w:cstheme="majorBidi" w:hint="eastAsia"/>
                <w:sz w:val="28"/>
              </w:rPr>
              <w:t>194,649</w:t>
            </w:r>
          </w:p>
        </w:tc>
      </w:tr>
      <w:tr w:rsidR="00EF7009" w:rsidRPr="00180518" w14:paraId="1A54D505" w14:textId="77777777" w:rsidTr="00821FF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A4B6E" w14:textId="6676AC7E" w:rsidR="00010536" w:rsidRPr="00180518" w:rsidRDefault="00010536" w:rsidP="00646D85">
            <w:pPr>
              <w:ind w:left="348" w:hanging="34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80518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180518">
              <w:rPr>
                <w:rFonts w:asciiTheme="majorBidi" w:hAnsiTheme="majorBidi" w:cstheme="majorBidi"/>
                <w:sz w:val="28"/>
              </w:rPr>
              <w:t>:</w:t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</w:t>
            </w:r>
            <w:r w:rsidR="00646D85">
              <w:rPr>
                <w:rFonts w:asciiTheme="majorBidi" w:hAnsiTheme="majorBidi" w:cstheme="majorBidi"/>
                <w:sz w:val="28"/>
              </w:rPr>
              <w:br/>
            </w:r>
            <w:r w:rsidRPr="00180518">
              <w:rPr>
                <w:rFonts w:asciiTheme="majorBidi" w:hAnsiTheme="majorBidi" w:cstheme="majorBidi"/>
                <w:sz w:val="28"/>
                <w:cs/>
              </w:rPr>
              <w:t>ภายในหนึ่งปี</w:t>
            </w:r>
            <w:r w:rsidRPr="0018051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646D85">
              <w:rPr>
                <w:rFonts w:asciiTheme="majorBidi" w:hAnsiTheme="majorBidi" w:cstheme="majorBidi"/>
                <w:b/>
                <w:bCs/>
                <w:sz w:val="28"/>
              </w:rPr>
              <w:br/>
            </w:r>
            <w:r w:rsidRPr="00180518"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 w:rsidRPr="00180518">
              <w:rPr>
                <w:rFonts w:asciiTheme="majorBidi" w:hAnsiTheme="majorBidi" w:cstheme="majorBidi"/>
                <w:sz w:val="28"/>
              </w:rPr>
              <w:t>5</w:t>
            </w:r>
            <w:r w:rsidRPr="00180518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373C96F9" w14:textId="77777777" w:rsidR="00010536" w:rsidRPr="00180518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AA65" w14:textId="77777777" w:rsidR="00010536" w:rsidRPr="00180518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22DB9A8" w14:textId="77777777" w:rsidR="00010536" w:rsidRPr="00180518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8617C" w14:textId="77777777" w:rsidR="00010536" w:rsidRPr="00180518" w:rsidRDefault="00010536" w:rsidP="0001053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1100AAD7" w14:textId="77777777" w:rsidR="00010536" w:rsidRPr="00180518" w:rsidRDefault="00010536" w:rsidP="00010536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6B6F2" w14:textId="1B6B0E38" w:rsidR="00010536" w:rsidRPr="00180518" w:rsidRDefault="00385D29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385D29">
              <w:rPr>
                <w:rFonts w:asciiTheme="majorBidi" w:hAnsiTheme="majorBidi" w:cstheme="majorBidi" w:hint="eastAsia"/>
                <w:sz w:val="28"/>
              </w:rPr>
              <w:t>(114,687)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3C54EA2" w14:textId="77777777" w:rsidR="00010536" w:rsidRPr="00180518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68C32" w14:textId="41815EEB" w:rsidR="00010536" w:rsidRPr="00180518" w:rsidRDefault="002A1792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7C54CE">
              <w:rPr>
                <w:rFonts w:ascii="Angsana New" w:hAnsi="Angsana New" w:hint="eastAsia"/>
                <w:sz w:val="28"/>
              </w:rPr>
              <w:t>(</w:t>
            </w:r>
            <w:r w:rsidR="00420BA2">
              <w:rPr>
                <w:rFonts w:ascii="Angsana New" w:hAnsi="Angsana New"/>
                <w:sz w:val="28"/>
              </w:rPr>
              <w:t>68</w:t>
            </w:r>
            <w:r w:rsidRPr="007C54CE">
              <w:rPr>
                <w:rFonts w:ascii="Angsana New" w:hAnsi="Angsana New" w:hint="eastAsia"/>
                <w:sz w:val="28"/>
              </w:rPr>
              <w:t>,</w:t>
            </w:r>
            <w:r w:rsidR="00420BA2">
              <w:rPr>
                <w:rFonts w:ascii="Angsana New" w:hAnsi="Angsana New"/>
                <w:sz w:val="28"/>
              </w:rPr>
              <w:t>5</w:t>
            </w:r>
            <w:r w:rsidRPr="007C54CE">
              <w:rPr>
                <w:rFonts w:ascii="Angsana New" w:hAnsi="Angsana New"/>
                <w:sz w:val="28"/>
              </w:rPr>
              <w:t>52</w:t>
            </w:r>
            <w:r w:rsidRPr="007C54CE">
              <w:rPr>
                <w:rFonts w:ascii="Angsana New" w:hAnsi="Angsana New" w:hint="eastAsia"/>
                <w:sz w:val="28"/>
              </w:rPr>
              <w:t>)</w:t>
            </w:r>
          </w:p>
        </w:tc>
        <w:tc>
          <w:tcPr>
            <w:tcW w:w="89" w:type="dxa"/>
            <w:vAlign w:val="bottom"/>
          </w:tcPr>
          <w:p w14:paraId="201D30DC" w14:textId="77777777" w:rsidR="00010536" w:rsidRPr="00180518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E82178" w14:textId="702E3EA2" w:rsidR="00010536" w:rsidRPr="00180518" w:rsidRDefault="00385D29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385D29">
              <w:rPr>
                <w:rFonts w:asciiTheme="majorBidi" w:hAnsiTheme="majorBidi" w:cstheme="majorBidi" w:hint="eastAsia"/>
                <w:sz w:val="28"/>
              </w:rPr>
              <w:t>(83,610)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5658BF40" w14:textId="77777777" w:rsidR="00010536" w:rsidRPr="00180518" w:rsidRDefault="00010536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ADDF1B" w14:textId="4CADD1A4" w:rsidR="00010536" w:rsidRPr="00180518" w:rsidRDefault="00BD3B29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D86CC4">
              <w:rPr>
                <w:rFonts w:asciiTheme="majorBidi" w:hAnsiTheme="majorBidi" w:cstheme="majorBidi" w:hint="eastAsia"/>
                <w:sz w:val="28"/>
              </w:rPr>
              <w:t>(43,900)</w:t>
            </w:r>
          </w:p>
        </w:tc>
      </w:tr>
      <w:tr w:rsidR="00791DE4" w:rsidRPr="000F5C17" w14:paraId="40075DC2" w14:textId="77777777" w:rsidTr="00821FF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F84808" w14:textId="3727889A" w:rsidR="00010536" w:rsidRPr="00180518" w:rsidRDefault="00010536" w:rsidP="00010536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0518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</w:t>
            </w:r>
            <w:r w:rsidR="00305736" w:rsidRPr="0018051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180518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กู้ยืมระยะยาว</w:t>
            </w:r>
            <w:r w:rsidRPr="0018051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8051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27F03AD1" w14:textId="77777777" w:rsidR="00010536" w:rsidRPr="00180518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D2A95" w14:textId="77777777" w:rsidR="00010536" w:rsidRPr="00180518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2277AFD" w14:textId="77777777" w:rsidR="00010536" w:rsidRPr="00180518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DBC1" w14:textId="77777777" w:rsidR="00010536" w:rsidRPr="00180518" w:rsidRDefault="00010536" w:rsidP="0001053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58EC5C85" w14:textId="77777777" w:rsidR="00010536" w:rsidRPr="00180518" w:rsidRDefault="00010536" w:rsidP="00010536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65040" w14:textId="71298BB2" w:rsidR="00010536" w:rsidRPr="002A1350" w:rsidRDefault="00385D29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385D29">
              <w:rPr>
                <w:rFonts w:asciiTheme="majorBidi" w:hAnsiTheme="majorBidi" w:cstheme="majorBidi" w:hint="eastAsia"/>
                <w:b/>
                <w:bCs/>
                <w:sz w:val="28"/>
              </w:rPr>
              <w:t>110,380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4D61A3B5" w14:textId="77777777" w:rsidR="00010536" w:rsidRPr="00180518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2255B" w14:textId="0F718818" w:rsidR="00010536" w:rsidRPr="00180518" w:rsidRDefault="0080532C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54CE">
              <w:rPr>
                <w:rFonts w:ascii="Angsana New" w:hAnsi="Angsana New"/>
                <w:b/>
                <w:bCs/>
                <w:sz w:val="28"/>
              </w:rPr>
              <w:t>158,669</w:t>
            </w:r>
          </w:p>
        </w:tc>
        <w:tc>
          <w:tcPr>
            <w:tcW w:w="89" w:type="dxa"/>
            <w:vAlign w:val="bottom"/>
          </w:tcPr>
          <w:p w14:paraId="59EFDC4A" w14:textId="77777777" w:rsidR="00010536" w:rsidRPr="00180518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2E09E" w14:textId="4B0A82DF" w:rsidR="00010536" w:rsidRPr="00180518" w:rsidRDefault="00385D29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85D29">
              <w:rPr>
                <w:rFonts w:asciiTheme="majorBidi" w:hAnsiTheme="majorBidi" w:cstheme="majorBidi" w:hint="eastAsia"/>
                <w:b/>
                <w:bCs/>
                <w:sz w:val="28"/>
              </w:rPr>
              <w:t>110,079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57CFF027" w14:textId="77777777" w:rsidR="00010536" w:rsidRPr="00180518" w:rsidRDefault="00010536" w:rsidP="00E278AD">
            <w:pPr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3CF171" w14:textId="392893D1" w:rsidR="00010536" w:rsidRPr="00E4694E" w:rsidRDefault="00010536" w:rsidP="00E278AD">
            <w:pPr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80518">
              <w:rPr>
                <w:rFonts w:asciiTheme="majorBidi" w:hAnsiTheme="majorBidi" w:cstheme="majorBidi"/>
                <w:b/>
                <w:bCs/>
                <w:sz w:val="28"/>
              </w:rPr>
              <w:t>150,749</w:t>
            </w:r>
          </w:p>
        </w:tc>
      </w:tr>
    </w:tbl>
    <w:p w14:paraId="1260B814" w14:textId="3A8564B3" w:rsidR="002E4D08" w:rsidRDefault="002E4D08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14:paraId="3679E85B" w14:textId="4309E7BA" w:rsidR="003964B0" w:rsidRPr="002E4D08" w:rsidRDefault="002E4D08" w:rsidP="002E4D08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6"/>
          <w:sz w:val="28"/>
          <w:cs/>
        </w:rPr>
      </w:pPr>
      <w:r w:rsidRPr="008A6E1D">
        <w:rPr>
          <w:rFonts w:asciiTheme="majorBidi" w:hAnsiTheme="majorBidi" w:cstheme="majorBidi" w:hint="cs"/>
          <w:color w:val="000000"/>
          <w:spacing w:val="-2"/>
          <w:sz w:val="28"/>
          <w:cs/>
        </w:rPr>
        <w:t>สินค้า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คงเหลือ ณ วันที่ </w:t>
      </w:r>
      <w:r w:rsidR="00DE6706" w:rsidRPr="002D5555">
        <w:rPr>
          <w:rFonts w:asciiTheme="majorBidi" w:hAnsiTheme="majorBidi" w:cstheme="majorBidi"/>
          <w:sz w:val="28"/>
        </w:rPr>
        <w:t>3</w:t>
      </w:r>
      <w:r w:rsidR="00DE6706">
        <w:rPr>
          <w:rFonts w:asciiTheme="majorBidi" w:hAnsiTheme="majorBidi" w:cstheme="majorBidi"/>
          <w:sz w:val="28"/>
        </w:rPr>
        <w:t xml:space="preserve">0 </w:t>
      </w:r>
      <w:r w:rsidR="00DE6706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8A6E1D">
        <w:rPr>
          <w:rFonts w:ascii="Angsana New" w:hAnsi="Angsana New" w:hint="cs"/>
          <w:color w:val="000000"/>
          <w:spacing w:val="-6"/>
          <w:sz w:val="28"/>
        </w:rPr>
        <w:t>256</w:t>
      </w:r>
      <w:r w:rsidR="005B34F1">
        <w:rPr>
          <w:rFonts w:ascii="Angsana New" w:hAnsi="Angsana New"/>
          <w:color w:val="000000"/>
          <w:spacing w:val="-6"/>
          <w:sz w:val="28"/>
        </w:rPr>
        <w:t>8</w:t>
      </w:r>
      <w:r w:rsidR="005642C6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>และ</w:t>
      </w:r>
      <w:r>
        <w:rPr>
          <w:rFonts w:ascii="Angsana New" w:hAnsi="Angsana New" w:hint="cs"/>
          <w:color w:val="000000"/>
          <w:spacing w:val="-6"/>
          <w:sz w:val="28"/>
          <w:cs/>
        </w:rPr>
        <w:t xml:space="preserve"> วันที่ </w:t>
      </w:r>
      <w:r w:rsidRPr="008A6E1D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ธันวาคม </w:t>
      </w:r>
      <w:r w:rsidRPr="008A6E1D">
        <w:rPr>
          <w:rFonts w:ascii="Angsana New" w:hAnsi="Angsana New" w:hint="cs"/>
          <w:color w:val="000000"/>
          <w:spacing w:val="-6"/>
          <w:sz w:val="28"/>
        </w:rPr>
        <w:t>256</w:t>
      </w:r>
      <w:r w:rsidR="002F71FC">
        <w:rPr>
          <w:rFonts w:ascii="Angsana New" w:hAnsi="Angsana New"/>
          <w:color w:val="000000"/>
          <w:spacing w:val="-6"/>
          <w:sz w:val="28"/>
        </w:rPr>
        <w:t>7</w:t>
      </w:r>
      <w:r w:rsidRPr="008A6E1D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>มีดังนี้</w:t>
      </w:r>
      <w:r w:rsidR="00137E66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</w:p>
    <w:tbl>
      <w:tblPr>
        <w:tblW w:w="93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7E70F0" w:rsidRPr="004517A7" w14:paraId="3B236739" w14:textId="77777777" w:rsidTr="00107F8B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2DC774" w14:textId="77777777" w:rsidR="007E70F0" w:rsidRPr="004517A7" w:rsidRDefault="007E70F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9AAB9" w14:textId="77777777" w:rsidR="007E70F0" w:rsidRPr="004517A7" w:rsidRDefault="007E70F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73F2B" w14:textId="77777777" w:rsidR="007E70F0" w:rsidRPr="004517A7" w:rsidRDefault="007E70F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F24CB" w14:textId="77777777" w:rsidR="007E70F0" w:rsidRPr="004517A7" w:rsidRDefault="007E70F0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E70F0" w:rsidRPr="004517A7" w14:paraId="05879DD9" w14:textId="77777777" w:rsidTr="00107F8B">
        <w:trPr>
          <w:cantSplit/>
          <w:trHeight w:val="22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83BC9A0" w14:textId="77777777" w:rsidR="007E70F0" w:rsidRPr="004517A7" w:rsidRDefault="007E70F0" w:rsidP="007E70F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B2E9C0" w14:textId="77DB8732" w:rsidR="007E70F0" w:rsidRPr="004517A7" w:rsidRDefault="006A739D" w:rsidP="007E70F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7E70F0" w:rsidRPr="004517A7">
              <w:rPr>
                <w:rFonts w:ascii="Angsana New" w:hAnsi="Angsana New" w:hint="cs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E306F" w14:textId="77777777" w:rsidR="007E70F0" w:rsidRPr="004517A7" w:rsidRDefault="007E70F0" w:rsidP="007E70F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54E950" w14:textId="202D7736" w:rsidR="007E70F0" w:rsidRPr="006A739D" w:rsidRDefault="006A739D" w:rsidP="007E70F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pacing w:val="-2"/>
                <w:sz w:val="28"/>
                <w:highlight w:val="yellow"/>
                <w:cs/>
              </w:rPr>
            </w:pPr>
            <w:r w:rsidRPr="006A739D">
              <w:rPr>
                <w:rFonts w:ascii="Angsana New" w:hAnsi="Angsana New" w:hint="cs"/>
                <w:spacing w:val="-2"/>
                <w:sz w:val="28"/>
                <w:cs/>
              </w:rPr>
              <w:t>ข้อมูลทาง</w:t>
            </w:r>
            <w:r w:rsidR="007E70F0" w:rsidRPr="006A739D">
              <w:rPr>
                <w:rFonts w:ascii="Angsana New" w:hAnsi="Angsana New" w:hint="cs"/>
                <w:spacing w:val="-2"/>
                <w:sz w:val="28"/>
                <w:cs/>
              </w:rPr>
              <w:t>การเงินเฉพาะกิจการ</w:t>
            </w:r>
          </w:p>
        </w:tc>
      </w:tr>
      <w:tr w:rsidR="007E70F0" w:rsidRPr="004517A7" w14:paraId="678789EC" w14:textId="77777777" w:rsidTr="00107F8B">
        <w:trPr>
          <w:cantSplit/>
          <w:trHeight w:val="19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EBF4401" w14:textId="77777777" w:rsidR="007E70F0" w:rsidRPr="004517A7" w:rsidRDefault="007E70F0" w:rsidP="007E70F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A0C0B7" w14:textId="4DE5AE66" w:rsidR="007E70F0" w:rsidRPr="004517A7" w:rsidRDefault="00DE6706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0E0AF8" w14:textId="77777777" w:rsidR="007E70F0" w:rsidRPr="004517A7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C78171" w14:textId="2DDBE05B" w:rsidR="007E70F0" w:rsidRPr="004517A7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DB27A" w14:textId="77777777" w:rsidR="007E70F0" w:rsidRPr="004517A7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74D7DA" w14:textId="41D8C6A3" w:rsidR="007E70F0" w:rsidRPr="00523274" w:rsidRDefault="00DE6706" w:rsidP="007E70F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897E77" w14:textId="77777777" w:rsidR="007E70F0" w:rsidRPr="005E3934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C584E1" w14:textId="77777777" w:rsidR="007E70F0" w:rsidRPr="00523274" w:rsidRDefault="007E70F0" w:rsidP="007E70F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7E70F0" w:rsidRPr="004517A7" w14:paraId="363539D0" w14:textId="77777777" w:rsidTr="00107F8B">
        <w:trPr>
          <w:cantSplit/>
          <w:trHeight w:val="19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5C308F0" w14:textId="77777777" w:rsidR="007E70F0" w:rsidRPr="004517A7" w:rsidRDefault="007E70F0" w:rsidP="007E70F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3AAFBD" w14:textId="673AD7E0" w:rsidR="007E70F0" w:rsidRPr="004517A7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4A341" w14:textId="77777777" w:rsidR="007E70F0" w:rsidRPr="004517A7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A7B3EE" w14:textId="57789DE4" w:rsidR="007E70F0" w:rsidRPr="004517A7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E7799" w14:textId="77777777" w:rsidR="007E70F0" w:rsidRPr="004517A7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2EDCA9" w14:textId="1CF89479" w:rsidR="007E70F0" w:rsidRPr="00523274" w:rsidRDefault="007E70F0" w:rsidP="007E70F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3FC17" w14:textId="77777777" w:rsidR="007E70F0" w:rsidRPr="005E3934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7ACDC8" w14:textId="3C364847" w:rsidR="007E70F0" w:rsidRPr="00523274" w:rsidRDefault="007E70F0" w:rsidP="007E70F0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EF7009" w:rsidRPr="004517A7" w14:paraId="62C3E5B4" w14:textId="77777777" w:rsidTr="00107F8B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2F7B755" w14:textId="77777777" w:rsidR="007E70F0" w:rsidRPr="004517A7" w:rsidRDefault="007E70F0" w:rsidP="007E70F0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0F864" w14:textId="660E8B96" w:rsidR="007E70F0" w:rsidRPr="00571A11" w:rsidRDefault="00131DF3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24,688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5FD3B" w14:textId="77777777" w:rsidR="007E70F0" w:rsidRPr="004517A7" w:rsidRDefault="007E70F0" w:rsidP="00335CD7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507F4C" w14:textId="2622355E" w:rsidR="007E70F0" w:rsidRPr="004517A7" w:rsidRDefault="00C87AE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17,659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06FAA" w14:textId="77777777" w:rsidR="007E70F0" w:rsidRPr="004517A7" w:rsidRDefault="007E70F0" w:rsidP="00335CD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87332" w14:textId="3466B06E" w:rsidR="007E70F0" w:rsidRPr="0035194E" w:rsidRDefault="004406DB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825FA" w14:textId="77777777" w:rsidR="007E70F0" w:rsidRPr="005E3934" w:rsidRDefault="007E70F0" w:rsidP="00335CD7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59A79" w14:textId="19473E6E" w:rsidR="007E70F0" w:rsidRPr="00117E86" w:rsidRDefault="00AE1F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4,424</w:t>
            </w:r>
          </w:p>
        </w:tc>
      </w:tr>
      <w:tr w:rsidR="007E70F0" w:rsidRPr="004517A7" w14:paraId="5346651A" w14:textId="77777777" w:rsidTr="00107F8B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500AC0" w14:textId="77777777" w:rsidR="007E70F0" w:rsidRPr="00904679" w:rsidRDefault="007E70F0" w:rsidP="007E70F0">
            <w:pPr>
              <w:rPr>
                <w:rFonts w:hint="eastAsia"/>
                <w:cs/>
                <w:lang w:val="en-NZ"/>
              </w:rPr>
            </w:pPr>
            <w:r>
              <w:rPr>
                <w:rFonts w:hint="cs"/>
                <w:cs/>
                <w:lang w:val="en-NZ"/>
              </w:rPr>
              <w:t>งานระหว่างทำ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31DA" w14:textId="23931F85" w:rsidR="007E70F0" w:rsidRPr="004517A7" w:rsidRDefault="00131DF3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8,578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6AB1" w14:textId="77777777" w:rsidR="007E70F0" w:rsidRPr="004517A7" w:rsidRDefault="007E70F0" w:rsidP="00335CD7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BAA66" w14:textId="72B4D84F" w:rsidR="007E70F0" w:rsidRDefault="005B4636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4B0F9" w14:textId="77777777" w:rsidR="007E70F0" w:rsidRPr="004517A7" w:rsidRDefault="007E70F0" w:rsidP="00335CD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5FBFD" w14:textId="52DC2578" w:rsidR="007E70F0" w:rsidRPr="0035194E" w:rsidRDefault="004406DB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0EB98" w14:textId="77777777" w:rsidR="007E70F0" w:rsidRPr="005E3934" w:rsidRDefault="007E70F0" w:rsidP="00335CD7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AFDC7" w14:textId="7C6BEF24" w:rsidR="007E70F0" w:rsidRPr="00AE1FB7" w:rsidRDefault="00AE1F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AE1FB7">
              <w:rPr>
                <w:rFonts w:ascii="Angsana New" w:hAnsi="Angsana New"/>
                <w:sz w:val="28"/>
              </w:rPr>
              <w:t>8,065</w:t>
            </w:r>
          </w:p>
        </w:tc>
      </w:tr>
      <w:tr w:rsidR="00AE1FB7" w:rsidRPr="004517A7" w14:paraId="4E2E75DA" w14:textId="77777777" w:rsidTr="00107F8B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EA17DEC" w14:textId="77777777" w:rsidR="00AE1FB7" w:rsidRPr="004517A7" w:rsidRDefault="00AE1FB7" w:rsidP="00AE1FB7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9AA8" w14:textId="326A7654" w:rsidR="00AE1FB7" w:rsidRPr="004517A7" w:rsidRDefault="00131DF3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13,554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1E34A" w14:textId="77777777" w:rsidR="00AE1FB7" w:rsidRPr="004517A7" w:rsidRDefault="00AE1FB7" w:rsidP="00335CD7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79EE" w14:textId="595C076F" w:rsidR="00AE1FB7" w:rsidRPr="004517A7" w:rsidRDefault="00AE1F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117E86">
              <w:rPr>
                <w:rFonts w:ascii="Angsana New" w:hAnsi="Angsana New"/>
                <w:sz w:val="28"/>
              </w:rPr>
              <w:t>18,351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77675" w14:textId="77777777" w:rsidR="00AE1FB7" w:rsidRPr="004517A7" w:rsidRDefault="00AE1FB7" w:rsidP="00335CD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81590" w14:textId="3C29CA33" w:rsidR="00AE1FB7" w:rsidRPr="0035194E" w:rsidRDefault="004406DB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FEB7E" w14:textId="77777777" w:rsidR="00AE1FB7" w:rsidRPr="005E3934" w:rsidRDefault="00AE1FB7" w:rsidP="00335CD7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9F164" w14:textId="1E2A0392" w:rsidR="00AE1FB7" w:rsidRPr="00117E86" w:rsidRDefault="00AE1F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117E86">
              <w:rPr>
                <w:rFonts w:ascii="Angsana New" w:hAnsi="Angsana New"/>
                <w:sz w:val="28"/>
              </w:rPr>
              <w:t>16</w:t>
            </w:r>
          </w:p>
        </w:tc>
      </w:tr>
      <w:tr w:rsidR="00AE1FB7" w:rsidRPr="004517A7" w14:paraId="7D073473" w14:textId="77777777" w:rsidTr="00107F8B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6C0E0D" w14:textId="77777777" w:rsidR="00AE1FB7" w:rsidRPr="004517A7" w:rsidRDefault="00AE1FB7" w:rsidP="00AE1FB7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วัสดุและของใช้สิ้นเปลือง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3EB1B" w14:textId="463A97D7" w:rsidR="00AE1FB7" w:rsidRPr="004517A7" w:rsidRDefault="00131DF3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3,224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313F" w14:textId="77777777" w:rsidR="00AE1FB7" w:rsidRPr="004517A7" w:rsidRDefault="00AE1FB7" w:rsidP="00335CD7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0E77A" w14:textId="679A17FE" w:rsidR="00AE1FB7" w:rsidRPr="004517A7" w:rsidRDefault="00AE1F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117E86">
              <w:rPr>
                <w:rFonts w:ascii="Angsana New" w:hAnsi="Angsana New"/>
                <w:sz w:val="28"/>
              </w:rPr>
              <w:t>3,068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CDF87" w14:textId="77777777" w:rsidR="00AE1FB7" w:rsidRPr="004517A7" w:rsidRDefault="00AE1FB7" w:rsidP="00335CD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81E54" w14:textId="2A3EE8E9" w:rsidR="00AE1FB7" w:rsidRPr="0035194E" w:rsidRDefault="004406DB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3FA7" w14:textId="77777777" w:rsidR="00AE1FB7" w:rsidRPr="005E3934" w:rsidRDefault="00AE1FB7" w:rsidP="00335CD7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B9EC" w14:textId="0A7C85E0" w:rsidR="00AE1FB7" w:rsidRPr="00117E86" w:rsidRDefault="00AE1F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117E86">
              <w:rPr>
                <w:rFonts w:ascii="Angsana New" w:hAnsi="Angsana New"/>
                <w:sz w:val="28"/>
              </w:rPr>
              <w:t>-</w:t>
            </w:r>
          </w:p>
        </w:tc>
      </w:tr>
      <w:tr w:rsidR="00EF7009" w:rsidRPr="004517A7" w14:paraId="7F2F1386" w14:textId="77777777" w:rsidTr="00107F8B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87415F1" w14:textId="77777777" w:rsidR="00AE1FB7" w:rsidRPr="004517A7" w:rsidRDefault="00AE1FB7" w:rsidP="00AE1FB7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ค่าเผื่อการปรับลดมูลค่าสินค้าคงเหลือ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A8ECD" w14:textId="0FFD6347" w:rsidR="00AE1FB7" w:rsidRPr="004517A7" w:rsidRDefault="00131DF3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(6,059)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168E" w14:textId="77777777" w:rsidR="00AE1FB7" w:rsidRPr="004517A7" w:rsidRDefault="00AE1FB7" w:rsidP="00335CD7">
            <w:pPr>
              <w:tabs>
                <w:tab w:val="decimal" w:pos="9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F1563" w14:textId="5DD48EBE" w:rsidR="00AE1FB7" w:rsidRPr="004517A7" w:rsidRDefault="00AE1F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117E86">
              <w:rPr>
                <w:rFonts w:ascii="Angsana New" w:hAnsi="Angsana New"/>
                <w:sz w:val="28"/>
              </w:rPr>
              <w:t>(8,331)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43B99" w14:textId="77777777" w:rsidR="00AE1FB7" w:rsidRPr="004517A7" w:rsidRDefault="00AE1FB7" w:rsidP="00335CD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F451B" w14:textId="4A79F914" w:rsidR="00AE1FB7" w:rsidRPr="0035194E" w:rsidRDefault="004406DB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B058E" w14:textId="77777777" w:rsidR="00AE1FB7" w:rsidRPr="005E3934" w:rsidRDefault="00AE1FB7" w:rsidP="00335CD7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1163E" w14:textId="3F3926F7" w:rsidR="00AE1FB7" w:rsidRPr="00117E86" w:rsidRDefault="00AE1FB7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 w:rsidRPr="00117E86">
              <w:rPr>
                <w:rFonts w:ascii="Angsana New" w:hAnsi="Angsana New"/>
                <w:sz w:val="28"/>
              </w:rPr>
              <w:t>-</w:t>
            </w:r>
            <w:r w:rsidRPr="00117E86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EF7009" w:rsidRPr="004517A7" w14:paraId="7D482DF4" w14:textId="77777777" w:rsidTr="00107F8B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0CF510" w14:textId="77777777" w:rsidR="00AE1FB7" w:rsidRPr="004517A7" w:rsidRDefault="00AE1FB7" w:rsidP="00AE1FB7">
            <w:pPr>
              <w:pStyle w:val="Heading5"/>
              <w:keepNext w:val="0"/>
              <w:spacing w:line="240" w:lineRule="auto"/>
              <w:ind w:right="58"/>
              <w:rPr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spacing w:val="-4"/>
                <w:sz w:val="28"/>
                <w:szCs w:val="28"/>
                <w:cs/>
              </w:rPr>
              <w:t>รวมสินค้าคงเหลือ</w:t>
            </w:r>
            <w:r>
              <w:rPr>
                <w:spacing w:val="-4"/>
                <w:sz w:val="28"/>
                <w:szCs w:val="28"/>
              </w:rPr>
              <w:t xml:space="preserve"> - </w:t>
            </w:r>
            <w:r>
              <w:rPr>
                <w:rFonts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224A8B" w14:textId="14AB118F" w:rsidR="00AE1FB7" w:rsidRPr="001A08B3" w:rsidRDefault="00EB597B" w:rsidP="001A08B3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43,985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8745" w14:textId="77777777" w:rsidR="00AE1FB7" w:rsidRPr="002173B8" w:rsidRDefault="00AE1FB7" w:rsidP="002173B8">
            <w:pPr>
              <w:pStyle w:val="ListParagraph"/>
              <w:overflowPunct/>
              <w:autoSpaceDE/>
              <w:autoSpaceDN/>
              <w:adjustRightInd/>
              <w:spacing w:line="260" w:lineRule="atLeast"/>
              <w:ind w:left="360" w:right="29"/>
              <w:jc w:val="right"/>
              <w:textAlignment w:val="auto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5C348F" w14:textId="5372B47C" w:rsidR="00AE1FB7" w:rsidRPr="00F6766D" w:rsidRDefault="00085D55" w:rsidP="00F6766D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6766D">
              <w:rPr>
                <w:rFonts w:ascii="Angsana New" w:hAnsi="Angsana New"/>
                <w:b/>
                <w:bCs/>
                <w:sz w:val="28"/>
              </w:rPr>
              <w:t>39,0</w:t>
            </w:r>
            <w:r w:rsidR="000F6D77" w:rsidRPr="00F6766D">
              <w:rPr>
                <w:rFonts w:ascii="Angsana New" w:hAnsi="Angsana New"/>
                <w:b/>
                <w:bCs/>
                <w:sz w:val="28"/>
              </w:rPr>
              <w:t>3</w:t>
            </w:r>
            <w:r w:rsidRPr="00F6766D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951A1" w14:textId="77777777" w:rsidR="00AE1FB7" w:rsidRPr="00F6766D" w:rsidRDefault="00AE1FB7" w:rsidP="00F6766D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9D54BF" w14:textId="77BD3015" w:rsidR="00AE1FB7" w:rsidRPr="00F6766D" w:rsidRDefault="00EA333E" w:rsidP="00F6766D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12,505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8F342" w14:textId="77777777" w:rsidR="00AE1FB7" w:rsidRPr="00F6766D" w:rsidRDefault="00AE1FB7" w:rsidP="00F6766D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291CF2" w14:textId="63C38CC7" w:rsidR="00AE1FB7" w:rsidRPr="00F6766D" w:rsidRDefault="00085D55" w:rsidP="00F6766D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6766D">
              <w:rPr>
                <w:rFonts w:ascii="Angsana New" w:hAnsi="Angsana New"/>
                <w:b/>
                <w:bCs/>
                <w:sz w:val="28"/>
              </w:rPr>
              <w:t>12,505</w:t>
            </w:r>
          </w:p>
        </w:tc>
      </w:tr>
    </w:tbl>
    <w:p w14:paraId="2B858BF9" w14:textId="07B8C8E1" w:rsidR="008920BE" w:rsidRDefault="00F04A3B" w:rsidP="00397DF3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F04A3B">
        <w:rPr>
          <w:rFonts w:asciiTheme="majorBidi" w:hAnsiTheme="majorBidi" w:hint="cs"/>
          <w:b/>
          <w:bCs/>
          <w:sz w:val="28"/>
          <w:cs/>
        </w:rPr>
        <w:t>สินทรัพย์ทางการเงินหมุนเวียนอื่น</w:t>
      </w:r>
    </w:p>
    <w:p w14:paraId="64DD3E4B" w14:textId="5C4245E1" w:rsidR="00AE585D" w:rsidRPr="001255AE" w:rsidRDefault="00F04A3B" w:rsidP="00C70F5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1255AE">
        <w:rPr>
          <w:rFonts w:asciiTheme="majorBidi" w:hAnsiTheme="majorBidi" w:cstheme="majorBidi" w:hint="cs"/>
          <w:color w:val="000000"/>
          <w:sz w:val="28"/>
          <w:cs/>
        </w:rPr>
        <w:t>สินทรัพย์ทางการเงินหมุนเวียนอื่น</w:t>
      </w:r>
      <w:r w:rsidR="00AE585D" w:rsidRPr="001255AE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AE585D" w:rsidRPr="001255AE">
        <w:rPr>
          <w:rFonts w:asciiTheme="majorBidi" w:hAnsiTheme="majorBidi" w:cstheme="majorBidi"/>
          <w:color w:val="000000"/>
          <w:sz w:val="28"/>
          <w:cs/>
        </w:rPr>
        <w:t>ณ วันที่</w:t>
      </w:r>
      <w:r w:rsidR="00AE585D" w:rsidRPr="001255AE">
        <w:rPr>
          <w:rFonts w:asciiTheme="majorBidi" w:hAnsiTheme="majorBidi" w:cstheme="majorBidi"/>
          <w:color w:val="000000"/>
          <w:sz w:val="28"/>
        </w:rPr>
        <w:t xml:space="preserve"> </w:t>
      </w:r>
      <w:r w:rsidR="00DE6706" w:rsidRPr="001255AE">
        <w:rPr>
          <w:rFonts w:asciiTheme="majorBidi" w:hAnsiTheme="majorBidi" w:cstheme="majorBidi"/>
          <w:color w:val="000000"/>
          <w:sz w:val="28"/>
        </w:rPr>
        <w:t xml:space="preserve">30 </w:t>
      </w:r>
      <w:r w:rsidR="00DE6706" w:rsidRPr="001255AE">
        <w:rPr>
          <w:rFonts w:asciiTheme="majorBidi" w:hAnsiTheme="majorBidi" w:cstheme="majorBidi" w:hint="cs"/>
          <w:color w:val="000000"/>
          <w:sz w:val="28"/>
          <w:cs/>
        </w:rPr>
        <w:t xml:space="preserve">มิถุนายน </w:t>
      </w:r>
      <w:r w:rsidR="00AE585D" w:rsidRPr="001255AE">
        <w:rPr>
          <w:rFonts w:asciiTheme="majorBidi" w:hAnsiTheme="majorBidi" w:cstheme="majorBidi"/>
          <w:color w:val="000000"/>
          <w:sz w:val="28"/>
        </w:rPr>
        <w:t xml:space="preserve">2568 </w:t>
      </w:r>
      <w:r w:rsidR="00AE585D" w:rsidRPr="001255AE">
        <w:rPr>
          <w:rFonts w:asciiTheme="majorBidi" w:hAnsiTheme="majorBidi" w:cstheme="majorBidi"/>
          <w:color w:val="000000"/>
          <w:sz w:val="28"/>
          <w:cs/>
        </w:rPr>
        <w:t xml:space="preserve">และวันที่ </w:t>
      </w:r>
      <w:r w:rsidR="00AE585D" w:rsidRPr="001255AE">
        <w:rPr>
          <w:rFonts w:asciiTheme="majorBidi" w:hAnsiTheme="majorBidi" w:cstheme="majorBidi"/>
          <w:color w:val="000000"/>
          <w:sz w:val="28"/>
        </w:rPr>
        <w:t xml:space="preserve">31 </w:t>
      </w:r>
      <w:r w:rsidR="00AE585D" w:rsidRPr="001255AE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="00AE585D" w:rsidRPr="001255AE">
        <w:rPr>
          <w:rFonts w:asciiTheme="majorBidi" w:hAnsiTheme="majorBidi" w:cstheme="majorBidi"/>
          <w:color w:val="000000"/>
          <w:sz w:val="28"/>
        </w:rPr>
        <w:t xml:space="preserve">2567 </w:t>
      </w:r>
      <w:r w:rsidR="00AE585D" w:rsidRPr="001255AE">
        <w:rPr>
          <w:rFonts w:asciiTheme="majorBidi" w:hAnsiTheme="majorBidi" w:cstheme="majorBidi" w:hint="cs"/>
          <w:color w:val="000000"/>
          <w:sz w:val="28"/>
          <w:cs/>
        </w:rPr>
        <w:t>มีดังต่อไป</w:t>
      </w:r>
      <w:r w:rsidR="00AE585D" w:rsidRPr="001255AE">
        <w:rPr>
          <w:rFonts w:asciiTheme="majorBidi" w:hAnsiTheme="majorBidi" w:cstheme="majorBidi"/>
          <w:color w:val="000000"/>
          <w:sz w:val="28"/>
          <w:cs/>
        </w:rPr>
        <w:t>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"/>
        <w:gridCol w:w="1080"/>
        <w:gridCol w:w="90"/>
        <w:gridCol w:w="1080"/>
        <w:gridCol w:w="90"/>
        <w:gridCol w:w="1080"/>
        <w:gridCol w:w="92"/>
        <w:gridCol w:w="1078"/>
        <w:gridCol w:w="90"/>
        <w:gridCol w:w="1170"/>
        <w:gridCol w:w="90"/>
        <w:gridCol w:w="1080"/>
      </w:tblGrid>
      <w:tr w:rsidR="007A6C9F" w:rsidRPr="00B118B0" w14:paraId="01926D84" w14:textId="77777777" w:rsidTr="00F044DB">
        <w:trPr>
          <w:trHeight w:val="270"/>
        </w:trPr>
        <w:tc>
          <w:tcPr>
            <w:tcW w:w="2250" w:type="dxa"/>
            <w:vAlign w:val="bottom"/>
          </w:tcPr>
          <w:p w14:paraId="1452869A" w14:textId="77777777" w:rsidR="007A6C9F" w:rsidRPr="00B118B0" w:rsidRDefault="007A6C9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D028B9A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5B25BA1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671EA4F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B36A2BB" w14:textId="77777777" w:rsidR="007A6C9F" w:rsidRPr="00B118B0" w:rsidRDefault="007A6C9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A0DA518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883564C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7A6C9F" w:rsidRPr="00B118B0" w14:paraId="7951AE3C" w14:textId="77777777" w:rsidTr="00F044DB">
        <w:trPr>
          <w:trHeight w:val="270"/>
        </w:trPr>
        <w:tc>
          <w:tcPr>
            <w:tcW w:w="2250" w:type="dxa"/>
            <w:vAlign w:val="bottom"/>
          </w:tcPr>
          <w:p w14:paraId="69801480" w14:textId="77777777" w:rsidR="007A6C9F" w:rsidRPr="00B118B0" w:rsidRDefault="007A6C9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19F7180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20" w:type="dxa"/>
            <w:gridSpan w:val="11"/>
            <w:tcBorders>
              <w:bottom w:val="single" w:sz="4" w:space="0" w:color="auto"/>
            </w:tcBorders>
            <w:vAlign w:val="bottom"/>
          </w:tcPr>
          <w:p w14:paraId="0CD24299" w14:textId="3C2FBC1B" w:rsidR="007A6C9F" w:rsidRPr="00786722" w:rsidRDefault="006A739D" w:rsidP="0078672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ข้อมูลทาง</w:t>
            </w:r>
            <w:r w:rsidR="007A6C9F" w:rsidRPr="00786722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  <w:r w:rsidR="00786722" w:rsidRPr="00786722">
              <w:rPr>
                <w:rFonts w:asciiTheme="majorBidi" w:hAnsiTheme="majorBidi" w:cstheme="majorBidi"/>
                <w:sz w:val="28"/>
              </w:rPr>
              <w:t xml:space="preserve"> </w:t>
            </w:r>
            <w:r w:rsidR="00786722" w:rsidRPr="00786722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786722" w:rsidRPr="00786722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ข้อมูลทาง</w:t>
            </w:r>
            <w:r w:rsidR="00786722" w:rsidRPr="00786722">
              <w:rPr>
                <w:rFonts w:asciiTheme="majorBidi" w:hAnsiTheme="majorBidi" w:cstheme="majorBidi"/>
                <w:sz w:val="28"/>
                <w:cs/>
              </w:rPr>
              <w:t>การเงินเฉพาะกิจการ</w:t>
            </w:r>
          </w:p>
        </w:tc>
      </w:tr>
      <w:tr w:rsidR="007A6C9F" w:rsidRPr="00B118B0" w14:paraId="1CDE864C" w14:textId="77777777" w:rsidTr="00F044DB">
        <w:trPr>
          <w:trHeight w:val="207"/>
        </w:trPr>
        <w:tc>
          <w:tcPr>
            <w:tcW w:w="2250" w:type="dxa"/>
            <w:vAlign w:val="bottom"/>
          </w:tcPr>
          <w:p w14:paraId="4D963F03" w14:textId="77777777" w:rsidR="007A6C9F" w:rsidRPr="00B118B0" w:rsidRDefault="007A6C9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7FC42D0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BEE8B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501B2130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50E59" w14:textId="77777777" w:rsidR="007A6C9F" w:rsidRDefault="007A6C9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779432FD" w14:textId="77777777" w:rsidR="007A6C9F" w:rsidRPr="00B118B0" w:rsidRDefault="007A6C9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B74F8C4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83D90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7A6C9F" w:rsidRPr="00B118B0" w14:paraId="3F3F6D3F" w14:textId="77777777" w:rsidTr="00F044DB">
        <w:tc>
          <w:tcPr>
            <w:tcW w:w="2250" w:type="dxa"/>
            <w:vAlign w:val="bottom"/>
          </w:tcPr>
          <w:p w14:paraId="1FD2C1F1" w14:textId="77777777" w:rsidR="007A6C9F" w:rsidRPr="00B118B0" w:rsidRDefault="007A6C9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366F418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AF29BD" w14:textId="48F5617E" w:rsidR="007A6C9F" w:rsidRPr="00B118B0" w:rsidRDefault="00DE670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E11C98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129A09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34AC0231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DCF11C" w14:textId="3A6F8350" w:rsidR="007A6C9F" w:rsidRPr="00B118B0" w:rsidRDefault="00DE670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481A9ACF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3FB1D6A9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2484D49B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DD1587" w14:textId="68F452D7" w:rsidR="007A6C9F" w:rsidRPr="00B118B0" w:rsidRDefault="00DE670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8FA001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2FA168A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7A6C9F" w:rsidRPr="00B118B0" w14:paraId="4F70857B" w14:textId="77777777" w:rsidTr="00F044DB"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7F4EDDCE" w14:textId="77777777" w:rsidR="007A6C9F" w:rsidRPr="00B118B0" w:rsidRDefault="007A6C9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0FA01276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F0FEA1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5A651E15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400349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56CB0ACB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69F094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2" w:type="dxa"/>
          </w:tcPr>
          <w:p w14:paraId="693F27A5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36E0C287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</w:tcPr>
          <w:p w14:paraId="679389DC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1CAE71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415CDFA5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FC986E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0127A3" w:rsidRPr="00B118B0" w14:paraId="66D58E13" w14:textId="77777777" w:rsidTr="00F044DB">
        <w:tc>
          <w:tcPr>
            <w:tcW w:w="2250" w:type="dxa"/>
          </w:tcPr>
          <w:p w14:paraId="2ABDB180" w14:textId="7E1A77F5" w:rsidR="000127A3" w:rsidRPr="00B118B0" w:rsidRDefault="000127A3" w:rsidP="000127A3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7A6C9F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7A6C9F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7A6C9F">
              <w:rPr>
                <w:rFonts w:asciiTheme="majorBidi" w:hAnsiTheme="majorBidi" w:hint="cs"/>
                <w:sz w:val="28"/>
                <w:cs/>
              </w:rPr>
              <w:t>รักษาความปลอดภัย</w:t>
            </w:r>
            <w:r w:rsidRPr="007A6C9F">
              <w:rPr>
                <w:rFonts w:asciiTheme="majorBidi" w:hAnsi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</w:rPr>
              <w:t xml:space="preserve"> </w:t>
            </w:r>
            <w:r w:rsidRPr="007A6C9F">
              <w:rPr>
                <w:rFonts w:asciiTheme="majorBidi" w:hAnsiTheme="majorBidi" w:hint="cs"/>
                <w:sz w:val="28"/>
                <w:cs/>
              </w:rPr>
              <w:t>การ์เดี่ยน</w:t>
            </w:r>
            <w:r w:rsidRPr="007A6C9F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7A6C9F">
              <w:rPr>
                <w:rFonts w:asciiTheme="majorBidi" w:hAnsiTheme="majorBidi" w:hint="cs"/>
                <w:sz w:val="28"/>
                <w:cs/>
              </w:rPr>
              <w:t>โกลบอล</w:t>
            </w:r>
            <w:r w:rsidRPr="007A6C9F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7A6C9F">
              <w:rPr>
                <w:rFonts w:asciiTheme="majorBidi" w:hAnsiTheme="majorBidi" w:hint="cs"/>
                <w:sz w:val="28"/>
                <w:cs/>
              </w:rPr>
              <w:t>จำกัด</w:t>
            </w:r>
            <w:r>
              <w:rPr>
                <w:rFonts w:asciiTheme="majorBidi" w:hAnsiTheme="majorBidi"/>
                <w:sz w:val="28"/>
              </w:rPr>
              <w:t xml:space="preserve">   </w:t>
            </w:r>
            <w:r w:rsidRPr="00682703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 xml:space="preserve">(ดูหมายเหตุข้อ </w:t>
            </w:r>
            <w:r>
              <w:rPr>
                <w:rFonts w:ascii="Angsana New" w:hAnsi="Angsana New"/>
                <w:color w:val="000000"/>
                <w:spacing w:val="-2"/>
                <w:sz w:val="28"/>
              </w:rPr>
              <w:t>2</w:t>
            </w:r>
            <w:r w:rsidR="00F2463F">
              <w:rPr>
                <w:rFonts w:ascii="Angsana New" w:hAnsi="Angsana New"/>
                <w:color w:val="000000"/>
                <w:spacing w:val="-2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pacing w:val="-2"/>
                <w:sz w:val="28"/>
              </w:rPr>
              <w:t>.5.1</w:t>
            </w:r>
            <w:r w:rsidRPr="00682703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4A4F51F8" w14:textId="77777777" w:rsidR="000127A3" w:rsidRPr="00B118B0" w:rsidRDefault="000127A3" w:rsidP="000127A3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0086218" w14:textId="2861C86A" w:rsidR="000127A3" w:rsidRPr="00D9159E" w:rsidRDefault="000127A3" w:rsidP="000127A3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  <w:vAlign w:val="bottom"/>
          </w:tcPr>
          <w:p w14:paraId="3CA82C1A" w14:textId="77777777" w:rsidR="000127A3" w:rsidRPr="00D9159E" w:rsidRDefault="000127A3" w:rsidP="000127A3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B0C52D" w14:textId="333CC354" w:rsidR="000127A3" w:rsidRPr="00D9159E" w:rsidRDefault="000127A3" w:rsidP="000127A3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  <w:vAlign w:val="bottom"/>
          </w:tcPr>
          <w:p w14:paraId="0A892020" w14:textId="77777777" w:rsidR="000127A3" w:rsidRPr="00D9159E" w:rsidRDefault="000127A3" w:rsidP="000127A3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9A217C2" w14:textId="57582097" w:rsidR="000127A3" w:rsidRPr="00D9159E" w:rsidRDefault="000127A3" w:rsidP="000127A3">
            <w:pPr>
              <w:tabs>
                <w:tab w:val="decimal" w:pos="264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  <w:r w:rsidRPr="007A6C9F">
              <w:rPr>
                <w:rFonts w:asciiTheme="majorBidi" w:hAnsiTheme="majorBidi" w:cstheme="majorBidi" w:hint="eastAsia"/>
                <w:sz w:val="28"/>
              </w:rPr>
              <w:t>34.75</w:t>
            </w:r>
          </w:p>
        </w:tc>
        <w:tc>
          <w:tcPr>
            <w:tcW w:w="92" w:type="dxa"/>
            <w:vAlign w:val="bottom"/>
          </w:tcPr>
          <w:p w14:paraId="6A7646CA" w14:textId="77777777" w:rsidR="000127A3" w:rsidRPr="00D9159E" w:rsidRDefault="000127A3" w:rsidP="000127A3">
            <w:pPr>
              <w:tabs>
                <w:tab w:val="decimal" w:pos="617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5686A100" w14:textId="55985103" w:rsidR="000127A3" w:rsidRPr="00D9159E" w:rsidRDefault="000127A3" w:rsidP="000127A3">
            <w:pPr>
              <w:tabs>
                <w:tab w:val="decimal" w:pos="276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  <w:r w:rsidRPr="007A6C9F">
              <w:rPr>
                <w:rFonts w:asciiTheme="majorBidi" w:hAnsiTheme="majorBidi" w:cstheme="majorBidi" w:hint="eastAsia"/>
                <w:sz w:val="28"/>
              </w:rPr>
              <w:t>34.75</w:t>
            </w:r>
          </w:p>
        </w:tc>
        <w:tc>
          <w:tcPr>
            <w:tcW w:w="90" w:type="dxa"/>
            <w:vAlign w:val="bottom"/>
          </w:tcPr>
          <w:p w14:paraId="05DB733E" w14:textId="77777777" w:rsidR="000127A3" w:rsidRPr="00D9159E" w:rsidRDefault="000127A3" w:rsidP="000127A3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EE0B6C3" w14:textId="6DBB4C3F" w:rsidR="000127A3" w:rsidRPr="00D9159E" w:rsidRDefault="000127A3" w:rsidP="000127A3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1B1AD8">
              <w:rPr>
                <w:rFonts w:asciiTheme="majorBidi" w:hAnsiTheme="majorBidi" w:cstheme="majorBidi"/>
                <w:sz w:val="28"/>
              </w:rPr>
              <w:t>6,517</w:t>
            </w:r>
          </w:p>
        </w:tc>
        <w:tc>
          <w:tcPr>
            <w:tcW w:w="90" w:type="dxa"/>
            <w:vAlign w:val="bottom"/>
          </w:tcPr>
          <w:p w14:paraId="1DD03B3F" w14:textId="77777777" w:rsidR="000127A3" w:rsidRPr="00D9159E" w:rsidRDefault="000127A3" w:rsidP="000127A3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87DA2A6" w14:textId="0C731C07" w:rsidR="000127A3" w:rsidRPr="00D9159E" w:rsidRDefault="000127A3" w:rsidP="000127A3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B1AD8">
              <w:rPr>
                <w:rFonts w:asciiTheme="majorBidi" w:hAnsiTheme="majorBidi" w:cstheme="majorBidi"/>
                <w:sz w:val="28"/>
              </w:rPr>
              <w:t>6,517</w:t>
            </w:r>
          </w:p>
        </w:tc>
      </w:tr>
      <w:tr w:rsidR="000127A3" w:rsidRPr="00B118B0" w14:paraId="36C7F76D" w14:textId="77777777" w:rsidTr="00F044DB">
        <w:tc>
          <w:tcPr>
            <w:tcW w:w="2250" w:type="dxa"/>
          </w:tcPr>
          <w:p w14:paraId="13768FC0" w14:textId="56243C8F" w:rsidR="000127A3" w:rsidRPr="007A6C9F" w:rsidRDefault="000127A3" w:rsidP="000127A3">
            <w:pPr>
              <w:ind w:left="162" w:right="-36" w:hanging="162"/>
              <w:rPr>
                <w:rFonts w:asciiTheme="majorBidi" w:hAnsiTheme="majorBidi"/>
                <w:sz w:val="28"/>
                <w:cs/>
              </w:rPr>
            </w:pPr>
            <w:r w:rsidRPr="00682703">
              <w:rPr>
                <w:rFonts w:ascii="Angsana New" w:hAnsi="Angsana New"/>
                <w:sz w:val="28"/>
                <w:cs/>
              </w:rPr>
              <w:t>บริษัท เอ็นริช เวนเจอร์ จำกัด</w:t>
            </w:r>
          </w:p>
        </w:tc>
        <w:tc>
          <w:tcPr>
            <w:tcW w:w="90" w:type="dxa"/>
          </w:tcPr>
          <w:p w14:paraId="46757E35" w14:textId="77777777" w:rsidR="000127A3" w:rsidRPr="00B118B0" w:rsidRDefault="000127A3" w:rsidP="000127A3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4779FB5" w14:textId="3C582277" w:rsidR="000127A3" w:rsidRDefault="000127A3" w:rsidP="000127A3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180,000</w:t>
            </w:r>
          </w:p>
        </w:tc>
        <w:tc>
          <w:tcPr>
            <w:tcW w:w="90" w:type="dxa"/>
            <w:vAlign w:val="bottom"/>
          </w:tcPr>
          <w:p w14:paraId="1C369E2D" w14:textId="77777777" w:rsidR="000127A3" w:rsidRPr="00D9159E" w:rsidRDefault="000127A3" w:rsidP="000127A3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65ED965" w14:textId="5807D805" w:rsidR="000127A3" w:rsidRDefault="000127A3" w:rsidP="000127A3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180,000</w:t>
            </w:r>
          </w:p>
        </w:tc>
        <w:tc>
          <w:tcPr>
            <w:tcW w:w="90" w:type="dxa"/>
            <w:vAlign w:val="bottom"/>
          </w:tcPr>
          <w:p w14:paraId="2FC6E89C" w14:textId="77777777" w:rsidR="000127A3" w:rsidRPr="00D9159E" w:rsidRDefault="000127A3" w:rsidP="000127A3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D67851" w14:textId="6AE72FAC" w:rsidR="000127A3" w:rsidRDefault="000127A3" w:rsidP="000127A3">
            <w:pPr>
              <w:tabs>
                <w:tab w:val="decimal" w:pos="264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20.00</w:t>
            </w:r>
          </w:p>
        </w:tc>
        <w:tc>
          <w:tcPr>
            <w:tcW w:w="92" w:type="dxa"/>
            <w:vAlign w:val="bottom"/>
          </w:tcPr>
          <w:p w14:paraId="4AD2BEDA" w14:textId="77777777" w:rsidR="000127A3" w:rsidRPr="00D9159E" w:rsidRDefault="000127A3" w:rsidP="000127A3">
            <w:pPr>
              <w:tabs>
                <w:tab w:val="decimal" w:pos="617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11F07BC1" w14:textId="2FFACA4B" w:rsidR="000127A3" w:rsidRPr="007A6C9F" w:rsidRDefault="000127A3" w:rsidP="000127A3">
            <w:pPr>
              <w:tabs>
                <w:tab w:val="decimal" w:pos="267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20.00</w:t>
            </w:r>
          </w:p>
        </w:tc>
        <w:tc>
          <w:tcPr>
            <w:tcW w:w="90" w:type="dxa"/>
            <w:vAlign w:val="bottom"/>
          </w:tcPr>
          <w:p w14:paraId="51C84453" w14:textId="77777777" w:rsidR="000127A3" w:rsidRPr="00D9159E" w:rsidRDefault="000127A3" w:rsidP="000127A3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AF1FA40" w14:textId="456909B8" w:rsidR="000127A3" w:rsidRDefault="000127A3" w:rsidP="000127A3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2F6B6D">
              <w:rPr>
                <w:rFonts w:ascii="Angsana New" w:hAnsi="Angsana New" w:hint="eastAsia"/>
                <w:sz w:val="28"/>
              </w:rPr>
              <w:t>30,048</w:t>
            </w:r>
          </w:p>
        </w:tc>
        <w:tc>
          <w:tcPr>
            <w:tcW w:w="90" w:type="dxa"/>
            <w:vAlign w:val="bottom"/>
          </w:tcPr>
          <w:p w14:paraId="001A116A" w14:textId="77777777" w:rsidR="000127A3" w:rsidRPr="00D9159E" w:rsidRDefault="000127A3" w:rsidP="000127A3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1AD0C6" w14:textId="200B32C7" w:rsidR="000127A3" w:rsidRPr="001B1AD8" w:rsidRDefault="000127A3" w:rsidP="000127A3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2F6B6D">
              <w:rPr>
                <w:rFonts w:ascii="Angsana New" w:hAnsi="Angsana New" w:hint="eastAsia"/>
                <w:sz w:val="28"/>
              </w:rPr>
              <w:t>30,048</w:t>
            </w:r>
          </w:p>
        </w:tc>
      </w:tr>
      <w:tr w:rsidR="000127A3" w:rsidRPr="00B118B0" w14:paraId="087B391A" w14:textId="77777777" w:rsidTr="00F044DB">
        <w:trPr>
          <w:trHeight w:val="431"/>
        </w:trPr>
        <w:tc>
          <w:tcPr>
            <w:tcW w:w="2250" w:type="dxa"/>
          </w:tcPr>
          <w:p w14:paraId="29B84B97" w14:textId="77777777" w:rsidR="000127A3" w:rsidRPr="00B118B0" w:rsidRDefault="000127A3" w:rsidP="000127A3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วม</w:t>
            </w:r>
          </w:p>
        </w:tc>
        <w:tc>
          <w:tcPr>
            <w:tcW w:w="90" w:type="dxa"/>
          </w:tcPr>
          <w:p w14:paraId="1E38ADC9" w14:textId="77777777" w:rsidR="000127A3" w:rsidRPr="00B118B0" w:rsidRDefault="000127A3" w:rsidP="000127A3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F6FA7E5" w14:textId="77777777" w:rsidR="000127A3" w:rsidRPr="00D9159E" w:rsidRDefault="000127A3" w:rsidP="000127A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988FF03" w14:textId="77777777" w:rsidR="000127A3" w:rsidRPr="00D9159E" w:rsidRDefault="000127A3" w:rsidP="000127A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AC1BFD" w14:textId="77777777" w:rsidR="000127A3" w:rsidRPr="00D9159E" w:rsidRDefault="000127A3" w:rsidP="000127A3">
            <w:pPr>
              <w:tabs>
                <w:tab w:val="decimal" w:pos="1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0BA832A" w14:textId="77777777" w:rsidR="000127A3" w:rsidRPr="00D9159E" w:rsidRDefault="000127A3" w:rsidP="000127A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E46BC52" w14:textId="77777777" w:rsidR="000127A3" w:rsidRPr="00D9159E" w:rsidRDefault="000127A3" w:rsidP="000127A3">
            <w:pPr>
              <w:tabs>
                <w:tab w:val="decimal" w:pos="1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  <w:vAlign w:val="bottom"/>
          </w:tcPr>
          <w:p w14:paraId="0AB37C5F" w14:textId="77777777" w:rsidR="000127A3" w:rsidRPr="00D9159E" w:rsidRDefault="000127A3" w:rsidP="000127A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22B6EF2D" w14:textId="77777777" w:rsidR="000127A3" w:rsidRPr="00D9159E" w:rsidRDefault="000127A3" w:rsidP="000127A3">
            <w:pPr>
              <w:tabs>
                <w:tab w:val="decimal" w:pos="19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F0260B2" w14:textId="77777777" w:rsidR="000127A3" w:rsidRPr="00D9159E" w:rsidRDefault="000127A3" w:rsidP="000127A3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47436" w14:textId="69A6A2FF" w:rsidR="000127A3" w:rsidRPr="00D9159E" w:rsidRDefault="000127A3" w:rsidP="000127A3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36,565</w:t>
            </w:r>
          </w:p>
        </w:tc>
        <w:tc>
          <w:tcPr>
            <w:tcW w:w="90" w:type="dxa"/>
            <w:vAlign w:val="bottom"/>
          </w:tcPr>
          <w:p w14:paraId="522B3CDE" w14:textId="77777777" w:rsidR="000127A3" w:rsidRPr="00D9159E" w:rsidRDefault="000127A3" w:rsidP="000127A3">
            <w:pPr>
              <w:tabs>
                <w:tab w:val="decimal" w:pos="630"/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AF739" w14:textId="7BCD68D2" w:rsidR="000127A3" w:rsidRPr="00D9159E" w:rsidRDefault="000127A3" w:rsidP="000127A3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36,565</w:t>
            </w:r>
          </w:p>
        </w:tc>
      </w:tr>
    </w:tbl>
    <w:p w14:paraId="5856ABA1" w14:textId="1DFFE0E4" w:rsidR="003506FF" w:rsidRDefault="003B596A" w:rsidP="00E76965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F04A3B">
        <w:rPr>
          <w:rFonts w:ascii="Angsana New" w:hAnsi="Angsana New" w:hint="cs"/>
          <w:sz w:val="28"/>
          <w:cs/>
        </w:rPr>
        <w:t>สินทรัพย์ทางการเงินหมุนเวียนอื่น</w:t>
      </w:r>
      <w:r w:rsidR="00B179D8" w:rsidRPr="00682703">
        <w:rPr>
          <w:rFonts w:ascii="Angsana New" w:hAnsi="Angsana New"/>
          <w:color w:val="000000"/>
          <w:spacing w:val="-2"/>
          <w:sz w:val="28"/>
          <w:cs/>
        </w:rPr>
        <w:t>ได้จัดประเภทเงินลงทุนดังกล่าวเป็น "เงินลงทุนในตราสารทุน" ซึ่งวัดมูลค่าโดยใช้มูลค่ายุติธรรม</w:t>
      </w:r>
      <w:r w:rsidR="009A7BDE">
        <w:rPr>
          <w:rFonts w:ascii="Angsana New" w:hAnsi="Angsana New" w:hint="cs"/>
          <w:color w:val="000000"/>
          <w:spacing w:val="-2"/>
          <w:sz w:val="28"/>
          <w:cs/>
        </w:rPr>
        <w:t>ผ่าน</w:t>
      </w:r>
      <w:r w:rsidR="00892065">
        <w:rPr>
          <w:rFonts w:ascii="Angsana New" w:hAnsi="Angsana New" w:hint="cs"/>
          <w:color w:val="000000"/>
          <w:spacing w:val="-2"/>
          <w:sz w:val="28"/>
          <w:cs/>
        </w:rPr>
        <w:t>กำไรขาดทุน</w:t>
      </w:r>
    </w:p>
    <w:p w14:paraId="6E287BB8" w14:textId="77777777" w:rsidR="00AF2AD0" w:rsidRDefault="00AF2AD0">
      <w:pPr>
        <w:overflowPunct/>
        <w:autoSpaceDE/>
        <w:autoSpaceDN/>
        <w:adjustRightInd/>
        <w:textAlignment w:val="auto"/>
        <w:rPr>
          <w:rFonts w:hint="eastAsia"/>
          <w:b/>
          <w:bCs/>
          <w:sz w:val="28"/>
          <w:cs/>
        </w:rPr>
      </w:pPr>
      <w:r>
        <w:rPr>
          <w:rFonts w:hint="eastAsia"/>
          <w:b/>
          <w:bCs/>
          <w:sz w:val="28"/>
          <w:cs/>
        </w:rPr>
        <w:br w:type="page"/>
      </w:r>
    </w:p>
    <w:p w14:paraId="329EFCAD" w14:textId="77777777" w:rsidR="00CE7BE5" w:rsidRPr="003506FF" w:rsidRDefault="00CE7BE5" w:rsidP="00CE7BE5">
      <w:pPr>
        <w:pStyle w:val="ListParagraph"/>
        <w:numPr>
          <w:ilvl w:val="0"/>
          <w:numId w:val="1"/>
        </w:numPr>
        <w:rPr>
          <w:rFonts w:hint="eastAsia"/>
          <w:b/>
          <w:bCs/>
          <w:sz w:val="28"/>
        </w:rPr>
      </w:pPr>
      <w:r w:rsidRPr="003506FF">
        <w:rPr>
          <w:rFonts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18504248" w14:textId="77777777" w:rsidR="00CE7BE5" w:rsidRPr="001255AE" w:rsidRDefault="00CE7BE5" w:rsidP="001255A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1255AE">
        <w:rPr>
          <w:rFonts w:asciiTheme="majorBidi" w:hAnsiTheme="majorBidi" w:cstheme="majorBidi" w:hint="cs"/>
          <w:color w:val="000000"/>
          <w:sz w:val="28"/>
          <w:cs/>
        </w:rPr>
        <w:t>สินทรัพย์ทางการเงินไม่หมุนเวียนอื่น</w:t>
      </w:r>
      <w:r w:rsidRPr="001255AE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1255AE">
        <w:rPr>
          <w:rFonts w:asciiTheme="majorBidi" w:hAnsiTheme="majorBidi" w:cstheme="majorBidi" w:hint="cs"/>
          <w:color w:val="000000"/>
          <w:sz w:val="28"/>
          <w:cs/>
        </w:rPr>
        <w:t>ณ</w:t>
      </w:r>
      <w:r w:rsidRPr="001255AE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1255AE">
        <w:rPr>
          <w:rFonts w:asciiTheme="majorBidi" w:hAnsiTheme="majorBidi" w:cstheme="majorBidi" w:hint="cs"/>
          <w:color w:val="000000"/>
          <w:sz w:val="28"/>
          <w:cs/>
        </w:rPr>
        <w:t>วันที่</w:t>
      </w:r>
      <w:r w:rsidRPr="001255AE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1255AE">
        <w:rPr>
          <w:rFonts w:asciiTheme="majorBidi" w:hAnsiTheme="majorBidi" w:cstheme="majorBidi"/>
          <w:color w:val="000000"/>
          <w:sz w:val="28"/>
        </w:rPr>
        <w:t xml:space="preserve">30 </w:t>
      </w:r>
      <w:r w:rsidRPr="001255AE">
        <w:rPr>
          <w:rFonts w:asciiTheme="majorBidi" w:hAnsiTheme="majorBidi" w:cstheme="majorBidi" w:hint="cs"/>
          <w:color w:val="000000"/>
          <w:sz w:val="28"/>
          <w:cs/>
        </w:rPr>
        <w:t xml:space="preserve">มิถุนายน </w:t>
      </w:r>
      <w:r w:rsidRPr="001255AE">
        <w:rPr>
          <w:rFonts w:asciiTheme="majorBidi" w:hAnsiTheme="majorBidi" w:cstheme="majorBidi"/>
          <w:color w:val="000000"/>
          <w:sz w:val="28"/>
        </w:rPr>
        <w:t>2568</w:t>
      </w:r>
      <w:r w:rsidRPr="001255AE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1255AE">
        <w:rPr>
          <w:rFonts w:asciiTheme="majorBidi" w:hAnsiTheme="majorBidi" w:cstheme="majorBidi" w:hint="cs"/>
          <w:color w:val="000000"/>
          <w:sz w:val="28"/>
          <w:cs/>
        </w:rPr>
        <w:t>และวันที่</w:t>
      </w:r>
      <w:r w:rsidRPr="001255AE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1255AE">
        <w:rPr>
          <w:rFonts w:asciiTheme="majorBidi" w:hAnsiTheme="majorBidi" w:cstheme="majorBidi"/>
          <w:color w:val="000000"/>
          <w:sz w:val="28"/>
        </w:rPr>
        <w:t>31</w:t>
      </w:r>
      <w:r w:rsidRPr="001255AE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1255AE">
        <w:rPr>
          <w:rFonts w:asciiTheme="majorBidi" w:hAnsiTheme="majorBidi" w:cstheme="majorBidi" w:hint="cs"/>
          <w:color w:val="000000"/>
          <w:sz w:val="28"/>
          <w:cs/>
        </w:rPr>
        <w:t>ธันวาคม</w:t>
      </w:r>
      <w:r w:rsidRPr="001255AE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1255AE">
        <w:rPr>
          <w:rFonts w:asciiTheme="majorBidi" w:hAnsiTheme="majorBidi" w:cstheme="majorBidi"/>
          <w:color w:val="000000"/>
          <w:sz w:val="28"/>
        </w:rPr>
        <w:t>2567</w:t>
      </w:r>
      <w:r w:rsidRPr="001255AE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1255AE">
        <w:rPr>
          <w:rFonts w:asciiTheme="majorBidi" w:hAnsiTheme="majorBidi" w:cstheme="majorBidi" w:hint="cs"/>
          <w:color w:val="000000"/>
          <w:sz w:val="28"/>
          <w:cs/>
        </w:rPr>
        <w:t>มีดังนี้</w:t>
      </w:r>
      <w:r w:rsidRPr="001255AE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"/>
        <w:gridCol w:w="1080"/>
        <w:gridCol w:w="90"/>
        <w:gridCol w:w="1080"/>
        <w:gridCol w:w="90"/>
        <w:gridCol w:w="1080"/>
        <w:gridCol w:w="92"/>
        <w:gridCol w:w="1078"/>
        <w:gridCol w:w="90"/>
        <w:gridCol w:w="1080"/>
        <w:gridCol w:w="90"/>
        <w:gridCol w:w="1080"/>
      </w:tblGrid>
      <w:tr w:rsidR="00CE7BE5" w:rsidRPr="00B118B0" w14:paraId="360AAF63" w14:textId="77777777" w:rsidTr="00F044DB">
        <w:trPr>
          <w:trHeight w:val="270"/>
        </w:trPr>
        <w:tc>
          <w:tcPr>
            <w:tcW w:w="2340" w:type="dxa"/>
            <w:vAlign w:val="bottom"/>
          </w:tcPr>
          <w:p w14:paraId="5A0B77EE" w14:textId="77777777" w:rsidR="00CE7BE5" w:rsidRPr="00B118B0" w:rsidRDefault="00CE7BE5" w:rsidP="00EE7148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504D303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51FBCA2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D946293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096856E" w14:textId="77777777" w:rsidR="00CE7BE5" w:rsidRPr="00B118B0" w:rsidRDefault="00CE7BE5" w:rsidP="00EE7148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989B99C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3A257AE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CE7BE5" w:rsidRPr="00B118B0" w14:paraId="53A4491C" w14:textId="77777777" w:rsidTr="00F044DB">
        <w:trPr>
          <w:trHeight w:val="270"/>
        </w:trPr>
        <w:tc>
          <w:tcPr>
            <w:tcW w:w="2340" w:type="dxa"/>
            <w:vAlign w:val="bottom"/>
          </w:tcPr>
          <w:p w14:paraId="52F7487F" w14:textId="77777777" w:rsidR="00CE7BE5" w:rsidRPr="00B118B0" w:rsidRDefault="00CE7BE5" w:rsidP="00EE7148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3A520AD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930" w:type="dxa"/>
            <w:gridSpan w:val="11"/>
            <w:tcBorders>
              <w:bottom w:val="single" w:sz="4" w:space="0" w:color="auto"/>
            </w:tcBorders>
            <w:vAlign w:val="bottom"/>
          </w:tcPr>
          <w:p w14:paraId="20E3864F" w14:textId="7A3E4549" w:rsidR="00CE7BE5" w:rsidRPr="00B118B0" w:rsidRDefault="002F50EC" w:rsidP="00EE7148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ข้อมูลทาง</w:t>
            </w:r>
            <w:r w:rsidR="00CE7BE5" w:rsidRPr="00B118B0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  <w:r w:rsidR="00CE7BE5">
              <w:rPr>
                <w:rFonts w:asciiTheme="majorBidi" w:hAnsiTheme="majorBidi" w:cstheme="majorBidi"/>
                <w:sz w:val="28"/>
              </w:rPr>
              <w:t xml:space="preserve"> / </w:t>
            </w:r>
            <w:r w:rsidR="006A739D">
              <w:rPr>
                <w:rFonts w:asciiTheme="majorBidi" w:hAnsiTheme="majorBidi" w:cstheme="majorBidi" w:hint="cs"/>
                <w:sz w:val="28"/>
                <w:cs/>
              </w:rPr>
              <w:t>ข้อมูลทาง</w:t>
            </w:r>
            <w:r w:rsidR="00CE7BE5">
              <w:rPr>
                <w:rFonts w:asciiTheme="majorBidi" w:hAnsiTheme="majorBidi" w:cstheme="majorBidi" w:hint="cs"/>
                <w:sz w:val="28"/>
                <w:cs/>
              </w:rPr>
              <w:t>การเงินเฉพาะกิจการ</w:t>
            </w:r>
          </w:p>
        </w:tc>
      </w:tr>
      <w:tr w:rsidR="00CE7BE5" w:rsidRPr="00B118B0" w14:paraId="2DAB47EE" w14:textId="77777777" w:rsidTr="00F044DB">
        <w:trPr>
          <w:trHeight w:val="207"/>
        </w:trPr>
        <w:tc>
          <w:tcPr>
            <w:tcW w:w="2340" w:type="dxa"/>
            <w:vAlign w:val="bottom"/>
          </w:tcPr>
          <w:p w14:paraId="60958ACA" w14:textId="77777777" w:rsidR="00CE7BE5" w:rsidRPr="00B118B0" w:rsidRDefault="00CE7BE5" w:rsidP="00EE7148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3FA5C7E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B4A4F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2A1E67D5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21385" w14:textId="77777777" w:rsidR="00CE7BE5" w:rsidRDefault="00CE7BE5" w:rsidP="00EE7148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7833B78B" w14:textId="77777777" w:rsidR="00CE7BE5" w:rsidRPr="00B118B0" w:rsidRDefault="00CE7BE5" w:rsidP="00EE7148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1554CA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CEFC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CE7BE5" w:rsidRPr="00B118B0" w14:paraId="01F58781" w14:textId="77777777" w:rsidTr="00F044DB">
        <w:tc>
          <w:tcPr>
            <w:tcW w:w="2340" w:type="dxa"/>
            <w:vAlign w:val="bottom"/>
          </w:tcPr>
          <w:p w14:paraId="1EF339A6" w14:textId="77777777" w:rsidR="00CE7BE5" w:rsidRPr="00B118B0" w:rsidRDefault="00CE7BE5" w:rsidP="00EE7148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3F75404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5F1EED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326581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6CE600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6AC04332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DED404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3B788B26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1A7F07A6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165532CA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8A2DCC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0BD0B7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52BBA4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CE7BE5" w:rsidRPr="00B118B0" w14:paraId="0456267A" w14:textId="77777777" w:rsidTr="00F044DB"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435C1C55" w14:textId="77777777" w:rsidR="00CE7BE5" w:rsidRPr="00B118B0" w:rsidRDefault="00CE7BE5" w:rsidP="00EE7148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3FB7B2C3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51B112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2A02A4EE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7E0A70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78634B91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56F490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2" w:type="dxa"/>
          </w:tcPr>
          <w:p w14:paraId="66F0E797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2F17D4C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</w:tcPr>
          <w:p w14:paraId="4560A699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E41B31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74F3F7F2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7BF440" w14:textId="77777777" w:rsidR="00CE7BE5" w:rsidRPr="00B118B0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8909B5" w:rsidRPr="00B118B0" w14:paraId="5B415BB7" w14:textId="77777777" w:rsidTr="00F044DB">
        <w:tc>
          <w:tcPr>
            <w:tcW w:w="2340" w:type="dxa"/>
          </w:tcPr>
          <w:p w14:paraId="780EC705" w14:textId="77777777" w:rsidR="008909B5" w:rsidRPr="00B118B0" w:rsidRDefault="008909B5" w:rsidP="008909B5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94967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A9496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A94967">
              <w:rPr>
                <w:rFonts w:asciiTheme="majorBidi" w:hAnsiTheme="majorBidi" w:hint="cs"/>
                <w:sz w:val="28"/>
                <w:cs/>
              </w:rPr>
              <w:t>อินฟินิท</w:t>
            </w:r>
            <w:r w:rsidRPr="00A9496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A94967">
              <w:rPr>
                <w:rFonts w:asciiTheme="majorBidi" w:hAnsiTheme="majorBidi" w:hint="cs"/>
                <w:sz w:val="28"/>
                <w:cs/>
              </w:rPr>
              <w:t>เอเชีย</w:t>
            </w:r>
            <w:r w:rsidRPr="00A9496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A94967">
              <w:rPr>
                <w:rFonts w:asciiTheme="majorBidi" w:hAnsiTheme="majorBidi" w:hint="cs"/>
                <w:sz w:val="28"/>
                <w:cs/>
              </w:rPr>
              <w:t>โฮลดิ้งส์</w:t>
            </w:r>
            <w:r w:rsidRPr="00A94967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A94967">
              <w:rPr>
                <w:rFonts w:asciiTheme="majorBidi" w:hAnsiTheme="majorBidi" w:hint="cs"/>
                <w:sz w:val="28"/>
                <w:cs/>
              </w:rPr>
              <w:t>ไทยแลนด์</w:t>
            </w:r>
            <w:r w:rsidRPr="00A94967">
              <w:rPr>
                <w:rFonts w:asciiTheme="majorBidi" w:hAnsiTheme="majorBidi"/>
                <w:sz w:val="28"/>
                <w:cs/>
              </w:rPr>
              <w:t xml:space="preserve">) </w:t>
            </w:r>
            <w:r w:rsidRPr="00A94967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69F60D90" w14:textId="77777777" w:rsidR="008909B5" w:rsidRPr="00B118B0" w:rsidRDefault="008909B5" w:rsidP="008909B5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F734C2B" w14:textId="72D2D856" w:rsidR="008909B5" w:rsidRPr="00D9159E" w:rsidRDefault="008909B5" w:rsidP="008909B5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355,000</w:t>
            </w:r>
          </w:p>
        </w:tc>
        <w:tc>
          <w:tcPr>
            <w:tcW w:w="90" w:type="dxa"/>
            <w:vAlign w:val="bottom"/>
          </w:tcPr>
          <w:p w14:paraId="253DD4F4" w14:textId="77777777" w:rsidR="008909B5" w:rsidRPr="00D9159E" w:rsidRDefault="008909B5" w:rsidP="008909B5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1F6B7B" w14:textId="77777777" w:rsidR="008909B5" w:rsidRPr="00D9159E" w:rsidRDefault="008909B5" w:rsidP="008909B5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355,000</w:t>
            </w:r>
          </w:p>
        </w:tc>
        <w:tc>
          <w:tcPr>
            <w:tcW w:w="90" w:type="dxa"/>
            <w:vAlign w:val="bottom"/>
          </w:tcPr>
          <w:p w14:paraId="606B3B87" w14:textId="77777777" w:rsidR="008909B5" w:rsidRPr="00D9159E" w:rsidRDefault="008909B5" w:rsidP="008909B5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D78ED3" w14:textId="18D9D5E7" w:rsidR="008909B5" w:rsidRPr="00D9159E" w:rsidRDefault="008909B5" w:rsidP="008909B5">
            <w:pPr>
              <w:tabs>
                <w:tab w:val="decimal" w:pos="180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5.63</w:t>
            </w:r>
          </w:p>
        </w:tc>
        <w:tc>
          <w:tcPr>
            <w:tcW w:w="92" w:type="dxa"/>
            <w:vAlign w:val="bottom"/>
          </w:tcPr>
          <w:p w14:paraId="448EF3E4" w14:textId="77777777" w:rsidR="008909B5" w:rsidRPr="00D9159E" w:rsidRDefault="008909B5" w:rsidP="008909B5">
            <w:pPr>
              <w:tabs>
                <w:tab w:val="decimal" w:pos="617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3B2F575B" w14:textId="77777777" w:rsidR="008909B5" w:rsidRPr="00D9159E" w:rsidRDefault="008909B5" w:rsidP="008909B5">
            <w:pPr>
              <w:tabs>
                <w:tab w:val="decimal" w:pos="190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5.63</w:t>
            </w:r>
          </w:p>
        </w:tc>
        <w:tc>
          <w:tcPr>
            <w:tcW w:w="90" w:type="dxa"/>
            <w:vAlign w:val="bottom"/>
          </w:tcPr>
          <w:p w14:paraId="22371C9F" w14:textId="77777777" w:rsidR="008909B5" w:rsidRPr="00D9159E" w:rsidRDefault="008909B5" w:rsidP="008909B5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751BC14" w14:textId="75977C50" w:rsidR="008909B5" w:rsidRPr="00D9159E" w:rsidRDefault="008909B5" w:rsidP="008909B5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58085C">
              <w:rPr>
                <w:rFonts w:asciiTheme="majorBidi" w:hAnsiTheme="majorBidi" w:hint="eastAsia"/>
                <w:sz w:val="28"/>
              </w:rPr>
              <w:t>18</w:t>
            </w:r>
            <w:r w:rsidRPr="00A94967">
              <w:rPr>
                <w:rFonts w:asciiTheme="majorBidi" w:hAnsiTheme="majorBidi" w:cstheme="majorBidi" w:hint="eastAsia"/>
                <w:sz w:val="28"/>
              </w:rPr>
              <w:t>,</w:t>
            </w:r>
            <w:r w:rsidRPr="0058085C">
              <w:rPr>
                <w:rFonts w:asciiTheme="majorBidi" w:hAnsiTheme="majorBidi" w:hint="eastAsia"/>
                <w:sz w:val="28"/>
              </w:rPr>
              <w:t>925</w:t>
            </w:r>
          </w:p>
        </w:tc>
        <w:tc>
          <w:tcPr>
            <w:tcW w:w="90" w:type="dxa"/>
            <w:vAlign w:val="bottom"/>
          </w:tcPr>
          <w:p w14:paraId="55A92D92" w14:textId="77777777" w:rsidR="008909B5" w:rsidRPr="00D9159E" w:rsidRDefault="008909B5" w:rsidP="008909B5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461FDE" w14:textId="77777777" w:rsidR="008909B5" w:rsidRPr="00D9159E" w:rsidRDefault="008909B5" w:rsidP="008909B5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94967">
              <w:rPr>
                <w:rFonts w:asciiTheme="majorBidi" w:hAnsiTheme="majorBidi" w:cstheme="majorBidi" w:hint="eastAsia"/>
                <w:sz w:val="28"/>
              </w:rPr>
              <w:t>18,925</w:t>
            </w:r>
          </w:p>
        </w:tc>
      </w:tr>
      <w:tr w:rsidR="008909B5" w:rsidRPr="00B118B0" w14:paraId="41C35849" w14:textId="77777777" w:rsidTr="00F044DB">
        <w:trPr>
          <w:trHeight w:val="70"/>
        </w:trPr>
        <w:tc>
          <w:tcPr>
            <w:tcW w:w="2340" w:type="dxa"/>
            <w:vAlign w:val="bottom"/>
          </w:tcPr>
          <w:p w14:paraId="7568740A" w14:textId="77777777" w:rsidR="008909B5" w:rsidRPr="00B118B0" w:rsidRDefault="008909B5" w:rsidP="008909B5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วม</w:t>
            </w:r>
          </w:p>
        </w:tc>
        <w:tc>
          <w:tcPr>
            <w:tcW w:w="90" w:type="dxa"/>
          </w:tcPr>
          <w:p w14:paraId="43388770" w14:textId="77777777" w:rsidR="008909B5" w:rsidRPr="00B118B0" w:rsidRDefault="008909B5" w:rsidP="008909B5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AB0AB6D" w14:textId="77777777" w:rsidR="008909B5" w:rsidRPr="00D9159E" w:rsidRDefault="008909B5" w:rsidP="008909B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6AD6957" w14:textId="77777777" w:rsidR="008909B5" w:rsidRPr="00D9159E" w:rsidRDefault="008909B5" w:rsidP="008909B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5AEE1EF" w14:textId="77777777" w:rsidR="008909B5" w:rsidRPr="00D9159E" w:rsidRDefault="008909B5" w:rsidP="008909B5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11E518F" w14:textId="77777777" w:rsidR="008909B5" w:rsidRPr="00D9159E" w:rsidRDefault="008909B5" w:rsidP="008909B5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32BBC95" w14:textId="77777777" w:rsidR="008909B5" w:rsidRPr="00D9159E" w:rsidRDefault="008909B5" w:rsidP="008909B5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</w:tcPr>
          <w:p w14:paraId="2FEE6DAE" w14:textId="77777777" w:rsidR="008909B5" w:rsidRPr="00D9159E" w:rsidRDefault="008909B5" w:rsidP="008909B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8" w:type="dxa"/>
          </w:tcPr>
          <w:p w14:paraId="68F285F9" w14:textId="77777777" w:rsidR="008909B5" w:rsidRPr="00D9159E" w:rsidRDefault="008909B5" w:rsidP="008909B5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B0A9286" w14:textId="77777777" w:rsidR="008909B5" w:rsidRPr="00D9159E" w:rsidRDefault="008909B5" w:rsidP="008909B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3FC31" w14:textId="4F8905AB" w:rsidR="008909B5" w:rsidRPr="00D9159E" w:rsidRDefault="008909B5" w:rsidP="008909B5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085C">
              <w:rPr>
                <w:rFonts w:asciiTheme="majorBidi" w:hAnsiTheme="majorBidi" w:hint="eastAsia"/>
                <w:b/>
                <w:bCs/>
                <w:sz w:val="28"/>
              </w:rPr>
              <w:t>18</w:t>
            </w:r>
            <w:r w:rsidRPr="00211347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58085C">
              <w:rPr>
                <w:rFonts w:asciiTheme="majorBidi" w:hAnsiTheme="majorBidi" w:hint="eastAsia"/>
                <w:b/>
                <w:bCs/>
                <w:sz w:val="28"/>
              </w:rPr>
              <w:t>925</w:t>
            </w:r>
          </w:p>
        </w:tc>
        <w:tc>
          <w:tcPr>
            <w:tcW w:w="90" w:type="dxa"/>
            <w:vAlign w:val="bottom"/>
          </w:tcPr>
          <w:p w14:paraId="710EB1A6" w14:textId="77777777" w:rsidR="008909B5" w:rsidRPr="00D9159E" w:rsidRDefault="008909B5" w:rsidP="0058085C">
            <w:pPr>
              <w:tabs>
                <w:tab w:val="decimal" w:pos="630"/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222F1" w14:textId="77777777" w:rsidR="008909B5" w:rsidRPr="00D9159E" w:rsidRDefault="008909B5" w:rsidP="008909B5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11347">
              <w:rPr>
                <w:rFonts w:asciiTheme="majorBidi" w:hAnsiTheme="majorBidi" w:cstheme="majorBidi" w:hint="eastAsia"/>
                <w:b/>
                <w:bCs/>
                <w:sz w:val="28"/>
              </w:rPr>
              <w:t>18,925</w:t>
            </w:r>
          </w:p>
        </w:tc>
      </w:tr>
    </w:tbl>
    <w:p w14:paraId="3DBB41B1" w14:textId="4A8E9E77" w:rsidR="00CE7BE5" w:rsidRDefault="00CE7BE5" w:rsidP="001255AE">
      <w:pPr>
        <w:tabs>
          <w:tab w:val="left" w:pos="851"/>
          <w:tab w:val="left" w:pos="2160"/>
          <w:tab w:val="right" w:pos="6840"/>
          <w:tab w:val="right" w:pos="8010"/>
        </w:tabs>
        <w:spacing w:before="240" w:line="380" w:lineRule="exact"/>
        <w:ind w:left="360"/>
        <w:jc w:val="thaiDistribute"/>
        <w:rPr>
          <w:rFonts w:ascii="Angsana New" w:hAnsi="Angsana New"/>
          <w:sz w:val="28"/>
        </w:rPr>
      </w:pPr>
      <w:r w:rsidRPr="003667FB">
        <w:rPr>
          <w:rFonts w:ascii="Angsana New" w:hAnsi="Angsana New"/>
          <w:sz w:val="28"/>
          <w:cs/>
        </w:rPr>
        <w:t xml:space="preserve">ตามการประชุมคณะกรรมการบริหาร ครั้งที่ </w:t>
      </w:r>
      <w:r w:rsidRPr="003667FB">
        <w:rPr>
          <w:rFonts w:ascii="Angsana New" w:hAnsi="Angsana New"/>
          <w:sz w:val="28"/>
        </w:rPr>
        <w:t xml:space="preserve">4/2567 </w:t>
      </w:r>
      <w:r w:rsidRPr="003667FB">
        <w:rPr>
          <w:rFonts w:ascii="Angsana New" w:hAnsi="Angsana New" w:hint="cs"/>
          <w:sz w:val="28"/>
          <w:cs/>
        </w:rPr>
        <w:t xml:space="preserve">เมื่อวันที่ </w:t>
      </w:r>
      <w:r w:rsidRPr="003667FB">
        <w:rPr>
          <w:rFonts w:ascii="Angsana New" w:hAnsi="Angsana New"/>
          <w:sz w:val="28"/>
        </w:rPr>
        <w:t>2</w:t>
      </w:r>
      <w:r w:rsidRPr="003667FB">
        <w:rPr>
          <w:rFonts w:ascii="Angsana New" w:hAnsi="Angsana New" w:hint="cs"/>
          <w:sz w:val="28"/>
          <w:cs/>
        </w:rPr>
        <w:t xml:space="preserve"> เมษายน </w:t>
      </w:r>
      <w:r w:rsidRPr="003667FB">
        <w:rPr>
          <w:rFonts w:ascii="Angsana New" w:hAnsi="Angsana New"/>
          <w:sz w:val="28"/>
        </w:rPr>
        <w:t xml:space="preserve">2567 </w:t>
      </w:r>
      <w:r w:rsidRPr="003667FB">
        <w:rPr>
          <w:rFonts w:ascii="Angsana New" w:hAnsi="Angsana New" w:hint="cs"/>
          <w:sz w:val="28"/>
          <w:cs/>
        </w:rPr>
        <w:t>คณะกรรมการบริษัทมีมติให้บริษัทร่วมลงทุนในบริษัท อินฟินิท เอเชีย โฮลดิ้งส์ (ไทยแลนด์) จำกัด ซึ่งดำเนินธุรกิจเกี่ยวกับ</w:t>
      </w:r>
      <w:r w:rsidRPr="003667FB">
        <w:rPr>
          <w:rFonts w:ascii="Angsana New" w:hAnsi="Angsana New"/>
          <w:sz w:val="28"/>
        </w:rPr>
        <w:t xml:space="preserve"> EV Bike </w:t>
      </w:r>
      <w:r w:rsidRPr="003667FB">
        <w:rPr>
          <w:rFonts w:ascii="Angsana New" w:hAnsi="Angsana New" w:hint="cs"/>
          <w:sz w:val="28"/>
          <w:cs/>
        </w:rPr>
        <w:t xml:space="preserve">และ </w:t>
      </w:r>
      <w:r w:rsidRPr="003667FB">
        <w:rPr>
          <w:rFonts w:ascii="Angsana New" w:hAnsi="Angsana New"/>
          <w:sz w:val="28"/>
        </w:rPr>
        <w:t xml:space="preserve">EV Commercial Car </w:t>
      </w:r>
      <w:r w:rsidRPr="003667FB">
        <w:rPr>
          <w:rFonts w:ascii="Angsana New" w:hAnsi="Angsana New" w:hint="cs"/>
          <w:sz w:val="28"/>
          <w:cs/>
        </w:rPr>
        <w:t>โดยมี</w:t>
      </w:r>
      <w:r w:rsidR="00984E16">
        <w:rPr>
          <w:rFonts w:ascii="Angsana New" w:hAnsi="Angsana New"/>
          <w:sz w:val="28"/>
        </w:rPr>
        <w:t xml:space="preserve">      </w:t>
      </w:r>
      <w:r w:rsidRPr="003667FB">
        <w:rPr>
          <w:rFonts w:ascii="Angsana New" w:hAnsi="Angsana New" w:hint="cs"/>
          <w:sz w:val="28"/>
          <w:cs/>
        </w:rPr>
        <w:t xml:space="preserve">ทุนจดทะเบียน </w:t>
      </w:r>
      <w:r w:rsidRPr="003667FB">
        <w:rPr>
          <w:rFonts w:ascii="Angsana New" w:hAnsi="Angsana New"/>
          <w:sz w:val="28"/>
        </w:rPr>
        <w:t xml:space="preserve">355 </w:t>
      </w:r>
      <w:r w:rsidRPr="003667FB">
        <w:rPr>
          <w:rFonts w:ascii="Angsana New" w:hAnsi="Angsana New" w:hint="cs"/>
          <w:sz w:val="28"/>
          <w:cs/>
        </w:rPr>
        <w:t xml:space="preserve">ล้านบาท แบ่งเป็นหุ้นสามัญ จำนวน </w:t>
      </w:r>
      <w:r w:rsidRPr="003667FB">
        <w:rPr>
          <w:rFonts w:ascii="Angsana New" w:hAnsi="Angsana New"/>
          <w:sz w:val="28"/>
        </w:rPr>
        <w:t xml:space="preserve">35.50 </w:t>
      </w:r>
      <w:r w:rsidRPr="003667FB">
        <w:rPr>
          <w:rFonts w:ascii="Angsana New" w:hAnsi="Angsana New" w:hint="cs"/>
          <w:sz w:val="28"/>
          <w:cs/>
        </w:rPr>
        <w:t xml:space="preserve">ล้านหุ้น มูลค่าหุ้นละ </w:t>
      </w:r>
      <w:r w:rsidRPr="003667FB">
        <w:rPr>
          <w:rFonts w:ascii="Angsana New" w:hAnsi="Angsana New"/>
          <w:sz w:val="28"/>
        </w:rPr>
        <w:t xml:space="preserve">10 </w:t>
      </w:r>
      <w:r w:rsidRPr="003667FB">
        <w:rPr>
          <w:rFonts w:ascii="Angsana New" w:hAnsi="Angsana New" w:hint="cs"/>
          <w:sz w:val="28"/>
          <w:cs/>
        </w:rPr>
        <w:t xml:space="preserve">บาท ซึ่งบริษัทถือหุ้นอยู่ร้อยละ </w:t>
      </w:r>
      <w:r w:rsidRPr="003667FB">
        <w:rPr>
          <w:rFonts w:ascii="Angsana New" w:hAnsi="Angsana New"/>
          <w:sz w:val="28"/>
        </w:rPr>
        <w:t xml:space="preserve">5.63 </w:t>
      </w:r>
      <w:r w:rsidRPr="003667FB">
        <w:rPr>
          <w:rFonts w:ascii="Angsana New" w:hAnsi="Angsana New" w:hint="cs"/>
          <w:sz w:val="28"/>
          <w:cs/>
        </w:rPr>
        <w:t xml:space="preserve">เป็นจำนวนเงินลงทุน </w:t>
      </w:r>
      <w:r w:rsidRPr="003667FB">
        <w:rPr>
          <w:rFonts w:ascii="Angsana New" w:hAnsi="Angsana New"/>
          <w:sz w:val="28"/>
        </w:rPr>
        <w:t xml:space="preserve">20 </w:t>
      </w:r>
      <w:r w:rsidRPr="003667FB">
        <w:rPr>
          <w:rFonts w:ascii="Angsana New" w:hAnsi="Angsana New" w:hint="cs"/>
          <w:sz w:val="28"/>
          <w:cs/>
        </w:rPr>
        <w:t>ล้านบาท</w:t>
      </w:r>
      <w:r w:rsidRPr="00C70E10">
        <w:rPr>
          <w:rFonts w:ascii="Angsana New" w:hAnsi="Angsana New" w:hint="cs"/>
          <w:sz w:val="28"/>
          <w:cs/>
        </w:rPr>
        <w:t xml:space="preserve"> </w:t>
      </w:r>
    </w:p>
    <w:p w14:paraId="1A8D5EC3" w14:textId="77777777" w:rsidR="00010094" w:rsidRPr="00CE7BE5" w:rsidRDefault="00010094" w:rsidP="00CE7BE5">
      <w:pPr>
        <w:pStyle w:val="ListParagraph"/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360"/>
        <w:jc w:val="thaiDistribute"/>
        <w:rPr>
          <w:rFonts w:ascii="Angsana New" w:hAnsi="Angsana New"/>
          <w:sz w:val="28"/>
        </w:rPr>
      </w:pPr>
    </w:p>
    <w:p w14:paraId="495D2A49" w14:textId="1F819AC8" w:rsidR="00C04B50" w:rsidRPr="00B3076F" w:rsidRDefault="00B15477" w:rsidP="00B15477">
      <w:pPr>
        <w:pStyle w:val="ListParagraph"/>
        <w:numPr>
          <w:ilvl w:val="0"/>
          <w:numId w:val="1"/>
        </w:numPr>
        <w:rPr>
          <w:rFonts w:hint="eastAsia"/>
          <w:b/>
          <w:bCs/>
          <w:sz w:val="28"/>
        </w:rPr>
      </w:pPr>
      <w:r w:rsidRPr="00B3076F">
        <w:rPr>
          <w:rFonts w:hint="cs"/>
          <w:b/>
          <w:bCs/>
          <w:sz w:val="28"/>
          <w:cs/>
        </w:rPr>
        <w:t>เงินฝากสถาบันการเงินที่มีภาระค้ำประกัน</w:t>
      </w:r>
    </w:p>
    <w:p w14:paraId="162C0ED6" w14:textId="2575582A" w:rsidR="00C04B50" w:rsidRPr="00B3076F" w:rsidRDefault="00B15477" w:rsidP="00C04B50">
      <w:pPr>
        <w:pStyle w:val="ListParagraph"/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360"/>
        <w:jc w:val="thaiDistribute"/>
        <w:rPr>
          <w:rFonts w:ascii="Angsana New" w:hAnsi="Angsana New"/>
          <w:sz w:val="28"/>
        </w:rPr>
      </w:pPr>
      <w:r w:rsidRPr="00B3076F">
        <w:rPr>
          <w:rFonts w:ascii="Angsana New" w:hAnsi="Angsana New" w:hint="cs"/>
          <w:sz w:val="28"/>
          <w:cs/>
        </w:rPr>
        <w:t>เงินฝากสถาบันการเงินที่มีภาระค้ำประกัน</w:t>
      </w:r>
      <w:r w:rsidRPr="00B3076F">
        <w:rPr>
          <w:rFonts w:ascii="Angsana New" w:hAnsi="Angsana New"/>
          <w:sz w:val="28"/>
          <w:cs/>
        </w:rPr>
        <w:t xml:space="preserve"> </w:t>
      </w:r>
      <w:r w:rsidRPr="00B3076F">
        <w:rPr>
          <w:rFonts w:ascii="Angsana New" w:hAnsi="Angsana New" w:hint="cs"/>
          <w:sz w:val="28"/>
          <w:cs/>
        </w:rPr>
        <w:t>ณ</w:t>
      </w:r>
      <w:r w:rsidRPr="00B3076F">
        <w:rPr>
          <w:rFonts w:ascii="Angsana New" w:hAnsi="Angsana New"/>
          <w:sz w:val="28"/>
          <w:cs/>
        </w:rPr>
        <w:t xml:space="preserve"> </w:t>
      </w:r>
      <w:r w:rsidRPr="00B3076F">
        <w:rPr>
          <w:rFonts w:ascii="Angsana New" w:hAnsi="Angsana New" w:hint="cs"/>
          <w:sz w:val="28"/>
          <w:cs/>
        </w:rPr>
        <w:t>วันที่</w:t>
      </w:r>
      <w:r w:rsidRPr="00B3076F">
        <w:rPr>
          <w:rFonts w:ascii="Angsana New" w:hAnsi="Angsana New"/>
          <w:sz w:val="28"/>
          <w:cs/>
        </w:rPr>
        <w:t xml:space="preserve"> </w:t>
      </w:r>
      <w:r w:rsidR="00F6764D" w:rsidRPr="00B3076F">
        <w:rPr>
          <w:rFonts w:ascii="Angsana New" w:hAnsi="Angsana New"/>
          <w:sz w:val="28"/>
        </w:rPr>
        <w:t>30</w:t>
      </w:r>
      <w:r w:rsidRPr="00B3076F">
        <w:rPr>
          <w:rFonts w:ascii="Angsana New" w:hAnsi="Angsana New"/>
          <w:sz w:val="28"/>
          <w:cs/>
        </w:rPr>
        <w:t xml:space="preserve"> </w:t>
      </w:r>
      <w:r w:rsidRPr="00B3076F">
        <w:rPr>
          <w:rFonts w:ascii="Angsana New" w:hAnsi="Angsana New" w:hint="cs"/>
          <w:sz w:val="28"/>
          <w:cs/>
        </w:rPr>
        <w:t>มิถุนายน</w:t>
      </w:r>
      <w:r w:rsidRPr="00B3076F">
        <w:rPr>
          <w:rFonts w:ascii="Angsana New" w:hAnsi="Angsana New"/>
          <w:sz w:val="28"/>
          <w:cs/>
        </w:rPr>
        <w:t xml:space="preserve"> </w:t>
      </w:r>
      <w:r w:rsidR="00F6764D" w:rsidRPr="00B3076F">
        <w:rPr>
          <w:rFonts w:ascii="Angsana New" w:hAnsi="Angsana New"/>
          <w:sz w:val="28"/>
        </w:rPr>
        <w:t>2568</w:t>
      </w:r>
      <w:r w:rsidRPr="00B3076F">
        <w:rPr>
          <w:rFonts w:ascii="Angsana New" w:hAnsi="Angsana New"/>
          <w:sz w:val="28"/>
          <w:cs/>
        </w:rPr>
        <w:t xml:space="preserve"> </w:t>
      </w:r>
      <w:r w:rsidRPr="00B3076F">
        <w:rPr>
          <w:rFonts w:ascii="Angsana New" w:hAnsi="Angsana New" w:hint="cs"/>
          <w:sz w:val="28"/>
          <w:cs/>
        </w:rPr>
        <w:t>และวันที่</w:t>
      </w:r>
      <w:r w:rsidRPr="00B3076F">
        <w:rPr>
          <w:rFonts w:ascii="Angsana New" w:hAnsi="Angsana New"/>
          <w:sz w:val="28"/>
          <w:cs/>
        </w:rPr>
        <w:t xml:space="preserve"> </w:t>
      </w:r>
      <w:r w:rsidR="00F6764D" w:rsidRPr="00B3076F">
        <w:rPr>
          <w:rFonts w:ascii="Angsana New" w:hAnsi="Angsana New"/>
          <w:sz w:val="28"/>
        </w:rPr>
        <w:t>31</w:t>
      </w:r>
      <w:r w:rsidRPr="00B3076F">
        <w:rPr>
          <w:rFonts w:ascii="Angsana New" w:hAnsi="Angsana New"/>
          <w:sz w:val="28"/>
          <w:cs/>
        </w:rPr>
        <w:t xml:space="preserve"> </w:t>
      </w:r>
      <w:r w:rsidRPr="00B3076F">
        <w:rPr>
          <w:rFonts w:ascii="Angsana New" w:hAnsi="Angsana New" w:hint="cs"/>
          <w:sz w:val="28"/>
          <w:cs/>
        </w:rPr>
        <w:t>ธันวาคม</w:t>
      </w:r>
      <w:r w:rsidRPr="00B3076F">
        <w:rPr>
          <w:rFonts w:ascii="Angsana New" w:hAnsi="Angsana New"/>
          <w:sz w:val="28"/>
          <w:cs/>
        </w:rPr>
        <w:t xml:space="preserve"> </w:t>
      </w:r>
      <w:r w:rsidR="00F6764D" w:rsidRPr="00B3076F">
        <w:rPr>
          <w:rFonts w:ascii="Angsana New" w:hAnsi="Angsana New"/>
          <w:sz w:val="28"/>
        </w:rPr>
        <w:t>2567</w:t>
      </w:r>
      <w:r w:rsidRPr="00B3076F">
        <w:rPr>
          <w:rFonts w:ascii="Angsana New" w:hAnsi="Angsana New"/>
          <w:sz w:val="28"/>
          <w:cs/>
        </w:rPr>
        <w:t xml:space="preserve"> </w:t>
      </w:r>
      <w:r w:rsidRPr="00B3076F">
        <w:rPr>
          <w:rFonts w:ascii="Angsana New" w:hAnsi="Angsana New" w:hint="cs"/>
          <w:sz w:val="28"/>
          <w:cs/>
        </w:rPr>
        <w:t>มีดังนี้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080"/>
        <w:gridCol w:w="99"/>
        <w:gridCol w:w="1071"/>
        <w:gridCol w:w="101"/>
        <w:gridCol w:w="1081"/>
        <w:gridCol w:w="100"/>
        <w:gridCol w:w="1058"/>
        <w:gridCol w:w="81"/>
        <w:gridCol w:w="1089"/>
        <w:gridCol w:w="101"/>
        <w:gridCol w:w="1069"/>
      </w:tblGrid>
      <w:tr w:rsidR="000C38EA" w:rsidRPr="00B3076F" w14:paraId="515B0BBC" w14:textId="77777777" w:rsidTr="00F044DB">
        <w:trPr>
          <w:trHeight w:val="70"/>
        </w:trPr>
        <w:tc>
          <w:tcPr>
            <w:tcW w:w="2430" w:type="dxa"/>
            <w:vAlign w:val="bottom"/>
          </w:tcPr>
          <w:p w14:paraId="177A22DF" w14:textId="77777777" w:rsidR="000C38EA" w:rsidRPr="00B3076F" w:rsidRDefault="000C38E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3989483" w14:textId="77777777" w:rsidR="000C38EA" w:rsidRPr="00B3076F" w:rsidRDefault="000C38EA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" w:type="dxa"/>
          </w:tcPr>
          <w:p w14:paraId="4F8634B7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gridSpan w:val="3"/>
            <w:vAlign w:val="bottom"/>
          </w:tcPr>
          <w:p w14:paraId="6AA12320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dxa"/>
          </w:tcPr>
          <w:p w14:paraId="42CD69E0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9" w:type="dxa"/>
            <w:gridSpan w:val="3"/>
            <w:vAlign w:val="bottom"/>
          </w:tcPr>
          <w:p w14:paraId="5D639BC0" w14:textId="77777777" w:rsidR="000C38EA" w:rsidRPr="00B3076F" w:rsidRDefault="000C38EA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3076F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3076F">
              <w:rPr>
                <w:rFonts w:asciiTheme="majorBidi" w:hAnsiTheme="majorBidi" w:cstheme="majorBidi"/>
                <w:sz w:val="28"/>
              </w:rPr>
              <w:t>:</w:t>
            </w:r>
            <w:r w:rsidRPr="00B3076F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0C38EA" w:rsidRPr="00B3076F" w14:paraId="1F5AFBD4" w14:textId="77777777" w:rsidTr="00F044DB">
        <w:trPr>
          <w:trHeight w:val="70"/>
        </w:trPr>
        <w:tc>
          <w:tcPr>
            <w:tcW w:w="2430" w:type="dxa"/>
            <w:vAlign w:val="bottom"/>
          </w:tcPr>
          <w:p w14:paraId="2CDE1639" w14:textId="77777777" w:rsidR="000C38EA" w:rsidRPr="00B3076F" w:rsidRDefault="000C38E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5F0743E6" w14:textId="77777777" w:rsidR="000C38EA" w:rsidRPr="00B3076F" w:rsidRDefault="000C38EA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3076F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B307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3076F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01" w:type="dxa"/>
          </w:tcPr>
          <w:p w14:paraId="34C4BB6D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gridSpan w:val="3"/>
            <w:tcBorders>
              <w:bottom w:val="single" w:sz="4" w:space="0" w:color="auto"/>
            </w:tcBorders>
            <w:vAlign w:val="bottom"/>
          </w:tcPr>
          <w:p w14:paraId="7A571B83" w14:textId="1C70EA6E" w:rsidR="000C38EA" w:rsidRPr="00B3076F" w:rsidRDefault="00122D2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ข้อมูลทาง</w:t>
            </w:r>
            <w:r w:rsidR="000C38EA" w:rsidRPr="00B3076F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</w:p>
        </w:tc>
        <w:tc>
          <w:tcPr>
            <w:tcW w:w="81" w:type="dxa"/>
          </w:tcPr>
          <w:p w14:paraId="7AC76566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9" w:type="dxa"/>
            <w:gridSpan w:val="3"/>
            <w:tcBorders>
              <w:bottom w:val="single" w:sz="4" w:space="0" w:color="auto"/>
            </w:tcBorders>
            <w:vAlign w:val="bottom"/>
          </w:tcPr>
          <w:p w14:paraId="4E8A0126" w14:textId="1E6F2946" w:rsidR="000C38EA" w:rsidRPr="00122D24" w:rsidRDefault="00122D24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122D24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ข้อมูลทาง</w:t>
            </w:r>
            <w:r w:rsidR="000C38EA" w:rsidRPr="00122D24">
              <w:rPr>
                <w:rFonts w:asciiTheme="majorBidi" w:hAnsiTheme="majorBidi" w:cstheme="majorBidi"/>
                <w:spacing w:val="-4"/>
                <w:sz w:val="28"/>
                <w:cs/>
              </w:rPr>
              <w:t>การเงินเฉพาะกิจการ</w:t>
            </w:r>
          </w:p>
        </w:tc>
      </w:tr>
      <w:tr w:rsidR="000C38EA" w:rsidRPr="00B3076F" w14:paraId="09332274" w14:textId="77777777" w:rsidTr="00F044DB">
        <w:trPr>
          <w:trHeight w:val="70"/>
        </w:trPr>
        <w:tc>
          <w:tcPr>
            <w:tcW w:w="2430" w:type="dxa"/>
            <w:vAlign w:val="bottom"/>
          </w:tcPr>
          <w:p w14:paraId="007BB283" w14:textId="77777777" w:rsidR="000C38EA" w:rsidRPr="00B3076F" w:rsidRDefault="000C38E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47BEB70" w14:textId="46F9F1CE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3076F">
              <w:rPr>
                <w:rFonts w:ascii="Angsana New" w:hAnsi="Angsana New" w:hint="cs"/>
                <w:color w:val="000000"/>
                <w:spacing w:val="-6"/>
                <w:sz w:val="28"/>
              </w:rPr>
              <w:t>3</w:t>
            </w:r>
            <w:r w:rsidR="00B3076F" w:rsidRPr="00B3076F">
              <w:rPr>
                <w:rFonts w:ascii="Angsana New" w:hAnsi="Angsana New"/>
                <w:color w:val="000000"/>
                <w:spacing w:val="-6"/>
                <w:sz w:val="28"/>
              </w:rPr>
              <w:t>0</w:t>
            </w:r>
            <w:r w:rsidRPr="00B3076F">
              <w:rPr>
                <w:rFonts w:ascii="Angsana New" w:hAnsi="Angsana New"/>
                <w:color w:val="000000"/>
                <w:spacing w:val="-6"/>
                <w:sz w:val="28"/>
              </w:rPr>
              <w:t xml:space="preserve"> </w:t>
            </w:r>
            <w:r w:rsidR="00B3076F" w:rsidRPr="00B3076F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มิถุนายน</w:t>
            </w:r>
          </w:p>
        </w:tc>
        <w:tc>
          <w:tcPr>
            <w:tcW w:w="99" w:type="dxa"/>
          </w:tcPr>
          <w:p w14:paraId="4103E2BC" w14:textId="77777777" w:rsidR="000C38EA" w:rsidRPr="00B3076F" w:rsidRDefault="000C38EA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vAlign w:val="bottom"/>
          </w:tcPr>
          <w:p w14:paraId="4D1E0A5E" w14:textId="77777777" w:rsidR="000C38EA" w:rsidRPr="00B3076F" w:rsidRDefault="000C38EA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3076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3076F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01" w:type="dxa"/>
            <w:tcBorders>
              <w:left w:val="nil"/>
            </w:tcBorders>
          </w:tcPr>
          <w:p w14:paraId="1480A5FF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266CE60E" w14:textId="2E8D44D6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3076F">
              <w:rPr>
                <w:rFonts w:ascii="Angsana New" w:hAnsi="Angsana New" w:hint="cs"/>
                <w:color w:val="000000"/>
                <w:spacing w:val="-6"/>
                <w:sz w:val="28"/>
              </w:rPr>
              <w:t>3</w:t>
            </w:r>
            <w:r w:rsidR="00B3076F" w:rsidRPr="00B3076F">
              <w:rPr>
                <w:rFonts w:ascii="Angsana New" w:hAnsi="Angsana New"/>
                <w:color w:val="000000"/>
                <w:spacing w:val="-6"/>
                <w:sz w:val="28"/>
              </w:rPr>
              <w:t>0</w:t>
            </w:r>
            <w:r w:rsidRPr="00B3076F">
              <w:rPr>
                <w:rFonts w:ascii="Angsana New" w:hAnsi="Angsana New"/>
                <w:color w:val="000000"/>
                <w:spacing w:val="-6"/>
                <w:sz w:val="28"/>
              </w:rPr>
              <w:t xml:space="preserve"> </w:t>
            </w:r>
            <w:r w:rsidR="00B3076F" w:rsidRPr="00B3076F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มิถุนายน</w:t>
            </w:r>
          </w:p>
        </w:tc>
        <w:tc>
          <w:tcPr>
            <w:tcW w:w="100" w:type="dxa"/>
          </w:tcPr>
          <w:p w14:paraId="3AC26653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14:paraId="4EDC63AE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3076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3076F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77E8E8C4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3D36B03F" w14:textId="3B73EBB9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3076F">
              <w:rPr>
                <w:rFonts w:ascii="Angsana New" w:hAnsi="Angsana New" w:hint="cs"/>
                <w:color w:val="000000"/>
                <w:spacing w:val="-6"/>
                <w:sz w:val="28"/>
              </w:rPr>
              <w:t>3</w:t>
            </w:r>
            <w:r w:rsidR="00B3076F" w:rsidRPr="00B3076F">
              <w:rPr>
                <w:rFonts w:ascii="Angsana New" w:hAnsi="Angsana New"/>
                <w:color w:val="000000"/>
                <w:spacing w:val="-6"/>
                <w:sz w:val="28"/>
              </w:rPr>
              <w:t>0</w:t>
            </w:r>
            <w:r w:rsidRPr="00B3076F">
              <w:rPr>
                <w:rFonts w:ascii="Angsana New" w:hAnsi="Angsana New"/>
                <w:color w:val="000000"/>
                <w:spacing w:val="-6"/>
                <w:sz w:val="28"/>
              </w:rPr>
              <w:t xml:space="preserve"> </w:t>
            </w:r>
            <w:r w:rsidR="00B3076F" w:rsidRPr="00B3076F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มิถุนายน</w:t>
            </w:r>
          </w:p>
        </w:tc>
        <w:tc>
          <w:tcPr>
            <w:tcW w:w="101" w:type="dxa"/>
          </w:tcPr>
          <w:p w14:paraId="76144344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02657481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3076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3076F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0C38EA" w:rsidRPr="00B3076F" w14:paraId="3C8448CB" w14:textId="77777777" w:rsidTr="00F044DB">
        <w:trPr>
          <w:trHeight w:val="70"/>
        </w:trPr>
        <w:tc>
          <w:tcPr>
            <w:tcW w:w="2430" w:type="dxa"/>
            <w:vAlign w:val="bottom"/>
          </w:tcPr>
          <w:p w14:paraId="09BD685B" w14:textId="77777777" w:rsidR="000C38EA" w:rsidRPr="00B3076F" w:rsidRDefault="000C38E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59159C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3076F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99" w:type="dxa"/>
          </w:tcPr>
          <w:p w14:paraId="6E9ED2D8" w14:textId="77777777" w:rsidR="000C38EA" w:rsidRPr="00B3076F" w:rsidRDefault="000C38EA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E0BA539" w14:textId="77777777" w:rsidR="000C38EA" w:rsidRPr="00B3076F" w:rsidRDefault="000C38EA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3076F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01" w:type="dxa"/>
            <w:tcBorders>
              <w:left w:val="nil"/>
            </w:tcBorders>
          </w:tcPr>
          <w:p w14:paraId="7FCE662D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C32D0D3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3076F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100" w:type="dxa"/>
          </w:tcPr>
          <w:p w14:paraId="3481E786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69BD458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3076F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81" w:type="dxa"/>
          </w:tcPr>
          <w:p w14:paraId="532E3DE9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009FCEC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3076F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101" w:type="dxa"/>
          </w:tcPr>
          <w:p w14:paraId="0A38A515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A21C4B6" w14:textId="77777777" w:rsidR="000C38EA" w:rsidRPr="00B3076F" w:rsidRDefault="000C38E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3076F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</w:tr>
      <w:tr w:rsidR="000C38EA" w:rsidRPr="00B3076F" w14:paraId="4491D12A" w14:textId="77777777" w:rsidTr="00F044DB">
        <w:tc>
          <w:tcPr>
            <w:tcW w:w="2430" w:type="dxa"/>
          </w:tcPr>
          <w:p w14:paraId="39E962F2" w14:textId="77777777" w:rsidR="000C38EA" w:rsidRPr="00B3076F" w:rsidRDefault="000C38EA" w:rsidP="00822691">
            <w:pPr>
              <w:ind w:left="180" w:right="-108" w:hanging="180"/>
              <w:rPr>
                <w:rFonts w:asciiTheme="majorBidi" w:hAnsiTheme="majorBidi" w:cstheme="majorBidi"/>
                <w:sz w:val="28"/>
                <w:cs/>
              </w:rPr>
            </w:pPr>
            <w:r w:rsidRPr="00B3076F">
              <w:rPr>
                <w:rFonts w:asciiTheme="majorBidi" w:hAnsiTheme="majorBidi" w:hint="cs"/>
                <w:sz w:val="28"/>
                <w:cs/>
              </w:rPr>
              <w:t>เงินฝากสถาบันการเงิน</w:t>
            </w:r>
            <w:r w:rsidRPr="00B3076F">
              <w:rPr>
                <w:rFonts w:asciiTheme="majorBidi" w:hAnsiTheme="majorBidi"/>
                <w:sz w:val="28"/>
                <w:cs/>
              </w:rPr>
              <w:br/>
            </w:r>
            <w:r w:rsidRPr="00B3076F">
              <w:rPr>
                <w:rFonts w:asciiTheme="majorBidi" w:hAnsiTheme="majorBidi" w:hint="cs"/>
                <w:sz w:val="28"/>
                <w:cs/>
              </w:rPr>
              <w:t>ที่มีภาระค้ำประกัน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85B787" w14:textId="307F4DBD" w:rsidR="000C38EA" w:rsidRPr="00B3076F" w:rsidRDefault="00456180" w:rsidP="004561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  <w:cs/>
              </w:rPr>
              <w:t>0.</w:t>
            </w:r>
            <w:r w:rsidR="00FE1750">
              <w:rPr>
                <w:rFonts w:asciiTheme="majorBidi" w:hAnsiTheme="majorBidi" w:cstheme="majorBidi"/>
                <w:sz w:val="28"/>
              </w:rPr>
              <w:t>25</w:t>
            </w:r>
            <w:r>
              <w:rPr>
                <w:rFonts w:asciiTheme="majorBidi" w:hAnsiTheme="majorBidi" w:cstheme="majorBidi" w:hint="eastAsia"/>
                <w:sz w:val="28"/>
                <w:cs/>
              </w:rPr>
              <w:t xml:space="preserve"> - 0.</w:t>
            </w:r>
            <w:r w:rsidR="00D77241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99" w:type="dxa"/>
            <w:vAlign w:val="bottom"/>
          </w:tcPr>
          <w:p w14:paraId="29DE992D" w14:textId="77777777" w:rsidR="000C38EA" w:rsidRPr="00B3076F" w:rsidRDefault="000C38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BA712BC" w14:textId="5B6CE61E" w:rsidR="000C38EA" w:rsidRPr="00B3076F" w:rsidRDefault="000C38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3076F">
              <w:rPr>
                <w:rFonts w:asciiTheme="majorBidi" w:hAnsiTheme="majorBidi" w:cstheme="majorBidi"/>
                <w:sz w:val="28"/>
              </w:rPr>
              <w:t>0.47</w:t>
            </w:r>
            <w:r w:rsidRPr="00B3076F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3076F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B3076F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3076F">
              <w:rPr>
                <w:rFonts w:asciiTheme="majorBidi" w:hAnsiTheme="majorBidi" w:cstheme="majorBidi"/>
                <w:sz w:val="28"/>
                <w:cs/>
              </w:rPr>
              <w:t>0.</w:t>
            </w:r>
            <w:r w:rsidRPr="00B3076F">
              <w:rPr>
                <w:rFonts w:asciiTheme="majorBidi" w:hAnsiTheme="majorBidi" w:cstheme="majorBidi"/>
                <w:sz w:val="28"/>
              </w:rPr>
              <w:t>6</w:t>
            </w:r>
            <w:r w:rsidR="00E21814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01" w:type="dxa"/>
            <w:vAlign w:val="bottom"/>
          </w:tcPr>
          <w:p w14:paraId="3386A9C3" w14:textId="77777777" w:rsidR="000C38EA" w:rsidRPr="00B3076F" w:rsidRDefault="000C38E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B7428" w14:textId="64E80DA7" w:rsidR="000C38EA" w:rsidRPr="00B3076F" w:rsidRDefault="000D1E1A" w:rsidP="00713FA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60,724</w:t>
            </w:r>
          </w:p>
        </w:tc>
        <w:tc>
          <w:tcPr>
            <w:tcW w:w="100" w:type="dxa"/>
            <w:vAlign w:val="bottom"/>
          </w:tcPr>
          <w:p w14:paraId="2E1405F6" w14:textId="77777777" w:rsidR="000C38EA" w:rsidRPr="00B3076F" w:rsidRDefault="000C38E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589A1" w14:textId="77777777" w:rsidR="000C38EA" w:rsidRPr="00B3076F" w:rsidRDefault="000C38E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3076F">
              <w:rPr>
                <w:rFonts w:asciiTheme="majorBidi" w:hAnsiTheme="majorBidi" w:cstheme="majorBidi"/>
                <w:sz w:val="28"/>
              </w:rPr>
              <w:t>72,783</w:t>
            </w:r>
          </w:p>
        </w:tc>
        <w:tc>
          <w:tcPr>
            <w:tcW w:w="81" w:type="dxa"/>
            <w:vAlign w:val="bottom"/>
          </w:tcPr>
          <w:p w14:paraId="0DEDC879" w14:textId="77777777" w:rsidR="000C38EA" w:rsidRPr="00B3076F" w:rsidRDefault="000C38E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07B68" w14:textId="52DB7E77" w:rsidR="000C38EA" w:rsidRPr="00713FAB" w:rsidRDefault="008C7525" w:rsidP="00713FAB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2,801</w:t>
            </w:r>
          </w:p>
        </w:tc>
        <w:tc>
          <w:tcPr>
            <w:tcW w:w="101" w:type="dxa"/>
            <w:vAlign w:val="bottom"/>
          </w:tcPr>
          <w:p w14:paraId="3CFB407D" w14:textId="77777777" w:rsidR="000C38EA" w:rsidRPr="00B3076F" w:rsidRDefault="000C38E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5D10E" w14:textId="77777777" w:rsidR="000C38EA" w:rsidRPr="00B3076F" w:rsidRDefault="000C38EA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3076F">
              <w:rPr>
                <w:rFonts w:asciiTheme="majorBidi" w:hAnsiTheme="majorBidi" w:cstheme="majorBidi"/>
                <w:sz w:val="28"/>
              </w:rPr>
              <w:t>2,801</w:t>
            </w:r>
          </w:p>
        </w:tc>
      </w:tr>
      <w:tr w:rsidR="000C38EA" w:rsidRPr="00B3076F" w14:paraId="2436C5DE" w14:textId="77777777" w:rsidTr="00F044DB">
        <w:tc>
          <w:tcPr>
            <w:tcW w:w="2430" w:type="dxa"/>
            <w:vAlign w:val="bottom"/>
          </w:tcPr>
          <w:p w14:paraId="29121240" w14:textId="77777777" w:rsidR="000C38EA" w:rsidRPr="00B3076F" w:rsidRDefault="000C38E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3076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</w:t>
            </w:r>
            <w:r w:rsidRPr="00B3076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</w:t>
            </w:r>
          </w:p>
        </w:tc>
        <w:tc>
          <w:tcPr>
            <w:tcW w:w="1080" w:type="dxa"/>
            <w:vAlign w:val="bottom"/>
          </w:tcPr>
          <w:p w14:paraId="3552DA7F" w14:textId="77777777" w:rsidR="000C38EA" w:rsidRPr="00B3076F" w:rsidRDefault="000C38E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" w:type="dxa"/>
          </w:tcPr>
          <w:p w14:paraId="46950B49" w14:textId="77777777" w:rsidR="000C38EA" w:rsidRPr="00B3076F" w:rsidRDefault="000C38E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  <w:vAlign w:val="bottom"/>
          </w:tcPr>
          <w:p w14:paraId="5EDEBE7E" w14:textId="77777777" w:rsidR="000C38EA" w:rsidRPr="00B3076F" w:rsidRDefault="000C38E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" w:type="dxa"/>
          </w:tcPr>
          <w:p w14:paraId="223ED2D9" w14:textId="77777777" w:rsidR="000C38EA" w:rsidRPr="00B3076F" w:rsidRDefault="000C38EA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B97F6" w14:textId="080D91BC" w:rsidR="000C38EA" w:rsidRPr="00B3076F" w:rsidRDefault="008C7525" w:rsidP="0039553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4905">
              <w:rPr>
                <w:rFonts w:asciiTheme="majorBidi" w:hAnsiTheme="majorBidi" w:cstheme="majorBidi"/>
                <w:b/>
                <w:bCs/>
                <w:sz w:val="28"/>
              </w:rPr>
              <w:t>60,724</w:t>
            </w:r>
          </w:p>
        </w:tc>
        <w:tc>
          <w:tcPr>
            <w:tcW w:w="100" w:type="dxa"/>
            <w:vAlign w:val="bottom"/>
          </w:tcPr>
          <w:p w14:paraId="26719CFF" w14:textId="77777777" w:rsidR="000C38EA" w:rsidRPr="00B3076F" w:rsidRDefault="000C38E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0BA4D" w14:textId="77777777" w:rsidR="000C38EA" w:rsidRPr="00B3076F" w:rsidRDefault="000C38E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3076F">
              <w:rPr>
                <w:rFonts w:asciiTheme="majorBidi" w:hAnsiTheme="majorBidi" w:cstheme="majorBidi"/>
                <w:b/>
                <w:bCs/>
                <w:sz w:val="28"/>
              </w:rPr>
              <w:t>72,783</w:t>
            </w:r>
          </w:p>
        </w:tc>
        <w:tc>
          <w:tcPr>
            <w:tcW w:w="81" w:type="dxa"/>
            <w:vAlign w:val="bottom"/>
          </w:tcPr>
          <w:p w14:paraId="041809BF" w14:textId="77777777" w:rsidR="000C38EA" w:rsidRPr="00B3076F" w:rsidRDefault="000C38E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A9BE9" w14:textId="0F26C039" w:rsidR="000C38EA" w:rsidRPr="00B3076F" w:rsidRDefault="008C7525" w:rsidP="00395532">
            <w:pPr>
              <w:tabs>
                <w:tab w:val="decimal" w:pos="830"/>
              </w:tabs>
              <w:ind w:right="93"/>
              <w:jc w:val="right"/>
              <w:rPr>
                <w:rFonts w:ascii="Angsana New" w:eastAsia="Angsana New" w:hAnsi="Angsana New"/>
                <w:b/>
                <w:bCs/>
                <w:sz w:val="28"/>
              </w:rPr>
            </w:pPr>
            <w:r w:rsidRPr="00204905">
              <w:rPr>
                <w:rFonts w:asciiTheme="majorBidi" w:hAnsiTheme="majorBidi" w:cstheme="majorBidi"/>
                <w:b/>
                <w:bCs/>
                <w:sz w:val="28"/>
              </w:rPr>
              <w:t>2,801</w:t>
            </w:r>
          </w:p>
        </w:tc>
        <w:tc>
          <w:tcPr>
            <w:tcW w:w="101" w:type="dxa"/>
            <w:vAlign w:val="bottom"/>
          </w:tcPr>
          <w:p w14:paraId="487C03F9" w14:textId="77777777" w:rsidR="000C38EA" w:rsidRPr="00B3076F" w:rsidRDefault="000C38E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1487D" w14:textId="77777777" w:rsidR="000C38EA" w:rsidRPr="00B3076F" w:rsidRDefault="000C38EA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3076F">
              <w:rPr>
                <w:rFonts w:asciiTheme="majorBidi" w:hAnsiTheme="majorBidi" w:cstheme="majorBidi"/>
                <w:b/>
                <w:bCs/>
                <w:sz w:val="28"/>
              </w:rPr>
              <w:t>2,801</w:t>
            </w:r>
          </w:p>
        </w:tc>
      </w:tr>
    </w:tbl>
    <w:p w14:paraId="5CFD9AA9" w14:textId="4E666AD8" w:rsidR="00C04B50" w:rsidRDefault="00F6764D" w:rsidP="00505302">
      <w:pPr>
        <w:tabs>
          <w:tab w:val="left" w:pos="851"/>
          <w:tab w:val="left" w:pos="2160"/>
          <w:tab w:val="right" w:pos="6840"/>
          <w:tab w:val="right" w:pos="8010"/>
        </w:tabs>
        <w:spacing w:before="240" w:line="380" w:lineRule="exact"/>
        <w:ind w:left="360"/>
        <w:jc w:val="thaiDistribute"/>
        <w:rPr>
          <w:rFonts w:ascii="Angsana New" w:hAnsi="Angsana New"/>
          <w:sz w:val="28"/>
        </w:rPr>
      </w:pPr>
      <w:r w:rsidRPr="00B3076F">
        <w:rPr>
          <w:rFonts w:ascii="Angsana New" w:hAnsi="Angsana New" w:hint="cs"/>
          <w:sz w:val="28"/>
          <w:cs/>
        </w:rPr>
        <w:t>กลุ่มบริษัทมีเงินฝากสถาบันการเงินที่ติดภาระค้ำประกันเป็นเงินฝากประจำธนาคารของบริษัทย่อยได้นำไปเป็นหลักทรัพย์</w:t>
      </w:r>
      <w:r w:rsidR="00505302">
        <w:rPr>
          <w:rFonts w:ascii="Angsana New" w:hAnsi="Angsana New"/>
          <w:sz w:val="28"/>
        </w:rPr>
        <w:t xml:space="preserve">   </w:t>
      </w:r>
      <w:r w:rsidRPr="00B3076F">
        <w:rPr>
          <w:rFonts w:ascii="Angsana New" w:hAnsi="Angsana New" w:hint="cs"/>
          <w:sz w:val="28"/>
          <w:cs/>
        </w:rPr>
        <w:t>ค้ำประกันวงเงินสินเชื่อและหนังสือค้ำประกันธนาคารที่เกิน</w:t>
      </w:r>
      <w:r w:rsidRPr="00B3076F">
        <w:rPr>
          <w:rFonts w:ascii="Angsana New" w:hAnsi="Angsana New"/>
          <w:sz w:val="28"/>
          <w:cs/>
        </w:rPr>
        <w:t xml:space="preserve"> </w:t>
      </w:r>
      <w:r w:rsidRPr="00B3076F">
        <w:rPr>
          <w:rFonts w:ascii="Angsana New" w:hAnsi="Angsana New"/>
          <w:sz w:val="28"/>
        </w:rPr>
        <w:t xml:space="preserve">1 </w:t>
      </w:r>
      <w:r w:rsidRPr="00B3076F">
        <w:rPr>
          <w:rFonts w:ascii="Angsana New" w:hAnsi="Angsana New" w:hint="cs"/>
          <w:sz w:val="28"/>
          <w:cs/>
        </w:rPr>
        <w:t>ปี</w:t>
      </w:r>
      <w:r w:rsidRPr="00B3076F">
        <w:rPr>
          <w:rFonts w:ascii="Angsana New" w:hAnsi="Angsana New"/>
          <w:sz w:val="28"/>
          <w:cs/>
        </w:rPr>
        <w:t xml:space="preserve"> (</w:t>
      </w:r>
      <w:r w:rsidRPr="00B3076F">
        <w:rPr>
          <w:rFonts w:ascii="Angsana New" w:hAnsi="Angsana New" w:hint="cs"/>
          <w:sz w:val="28"/>
          <w:cs/>
        </w:rPr>
        <w:t>ดูหมายเหตุข้อ</w:t>
      </w:r>
      <w:r w:rsidRPr="00B3076F">
        <w:rPr>
          <w:rFonts w:ascii="Angsana New" w:hAnsi="Angsana New"/>
          <w:sz w:val="28"/>
          <w:cs/>
        </w:rPr>
        <w:t xml:space="preserve"> </w:t>
      </w:r>
      <w:r w:rsidR="007F6F8E" w:rsidRPr="00B3076F">
        <w:rPr>
          <w:rFonts w:ascii="Angsana New" w:hAnsi="Angsana New"/>
          <w:sz w:val="28"/>
        </w:rPr>
        <w:t>2</w:t>
      </w:r>
      <w:r w:rsidR="00930FDD">
        <w:rPr>
          <w:rFonts w:ascii="Angsana New" w:hAnsi="Angsana New"/>
          <w:sz w:val="28"/>
        </w:rPr>
        <w:t>3</w:t>
      </w:r>
      <w:r w:rsidRPr="00B3076F">
        <w:rPr>
          <w:rFonts w:ascii="Angsana New" w:hAnsi="Angsana New"/>
          <w:sz w:val="28"/>
        </w:rPr>
        <w:t>.3.</w:t>
      </w:r>
      <w:r w:rsidR="00702AFC" w:rsidRPr="00B3076F">
        <w:rPr>
          <w:rFonts w:ascii="Angsana New" w:hAnsi="Angsana New"/>
          <w:sz w:val="28"/>
        </w:rPr>
        <w:t>1</w:t>
      </w:r>
      <w:r w:rsidRPr="00B3076F">
        <w:rPr>
          <w:rFonts w:ascii="Angsana New" w:hAnsi="Angsana New"/>
          <w:sz w:val="28"/>
        </w:rPr>
        <w:t>)</w:t>
      </w:r>
    </w:p>
    <w:p w14:paraId="08233A10" w14:textId="6F1FB14C" w:rsidR="00C04B50" w:rsidRDefault="00C04B50" w:rsidP="00C04B50">
      <w:pPr>
        <w:pStyle w:val="ListParagraph"/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360"/>
        <w:jc w:val="thaiDistribute"/>
        <w:rPr>
          <w:rFonts w:ascii="Angsana New" w:hAnsi="Angsana New"/>
          <w:sz w:val="28"/>
        </w:rPr>
      </w:pPr>
    </w:p>
    <w:p w14:paraId="5B92F6FC" w14:textId="7E8499FD" w:rsidR="00B60E9A" w:rsidRPr="00F6764D" w:rsidRDefault="00B60E9A" w:rsidP="00F676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  <w:sectPr w:rsidR="00B60E9A" w:rsidRPr="00F6764D" w:rsidSect="00510121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08" w:bottom="1080" w:left="1152" w:header="720" w:footer="720" w:gutter="0"/>
          <w:paperSrc w:first="1" w:other="1"/>
          <w:pgNumType w:start="14" w:chapStyle="1"/>
          <w:cols w:space="720"/>
          <w:docGrid w:linePitch="326"/>
        </w:sectPr>
      </w:pPr>
    </w:p>
    <w:p w14:paraId="210AC645" w14:textId="2368E5EF" w:rsidR="00E74D76" w:rsidRPr="00E74D76" w:rsidRDefault="00C96992" w:rsidP="00E74D7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B0A44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</w:p>
    <w:p w14:paraId="092B0BFC" w14:textId="10A04479" w:rsidR="00C96992" w:rsidRDefault="00C96992" w:rsidP="006C72D6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6C72D6">
        <w:rPr>
          <w:rFonts w:ascii="Angsana New" w:hAnsi="Angsana New"/>
          <w:color w:val="000000"/>
          <w:spacing w:val="-2"/>
          <w:sz w:val="28"/>
          <w:cs/>
        </w:rPr>
        <w:t>เงินลงทุนในบริษัทย่อย ณ วันที่</w:t>
      </w:r>
      <w:r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="00251135" w:rsidRPr="002D5555">
        <w:rPr>
          <w:rFonts w:asciiTheme="majorBidi" w:hAnsiTheme="majorBidi" w:cstheme="majorBidi"/>
          <w:sz w:val="28"/>
        </w:rPr>
        <w:t>3</w:t>
      </w:r>
      <w:r w:rsidR="00251135">
        <w:rPr>
          <w:rFonts w:asciiTheme="majorBidi" w:hAnsiTheme="majorBidi" w:cstheme="majorBidi"/>
          <w:sz w:val="28"/>
        </w:rPr>
        <w:t xml:space="preserve">0 </w:t>
      </w:r>
      <w:r w:rsidR="00251135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6C72D6">
        <w:rPr>
          <w:rFonts w:ascii="Angsana New" w:hAnsi="Angsana New"/>
          <w:color w:val="000000"/>
          <w:spacing w:val="-2"/>
          <w:sz w:val="28"/>
        </w:rPr>
        <w:t>256</w:t>
      </w:r>
      <w:r w:rsidR="00857493">
        <w:rPr>
          <w:rFonts w:ascii="Angsana New" w:hAnsi="Angsana New"/>
          <w:color w:val="000000"/>
          <w:spacing w:val="-2"/>
          <w:sz w:val="28"/>
        </w:rPr>
        <w:t>8</w:t>
      </w:r>
      <w:r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6C72D6">
        <w:rPr>
          <w:rFonts w:ascii="Angsana New" w:hAnsi="Angsana New"/>
          <w:color w:val="000000"/>
          <w:spacing w:val="-2"/>
          <w:sz w:val="28"/>
          <w:cs/>
        </w:rPr>
        <w:t xml:space="preserve">และวันที่ </w:t>
      </w:r>
      <w:r w:rsidRPr="006C72D6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6C72D6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Pr="006C72D6">
        <w:rPr>
          <w:rFonts w:ascii="Angsana New" w:hAnsi="Angsana New"/>
          <w:color w:val="000000"/>
          <w:spacing w:val="-2"/>
          <w:sz w:val="28"/>
        </w:rPr>
        <w:t>256</w:t>
      </w:r>
      <w:r w:rsidR="00857493">
        <w:rPr>
          <w:rFonts w:ascii="Angsana New" w:hAnsi="Angsana New"/>
          <w:color w:val="000000"/>
          <w:spacing w:val="-2"/>
          <w:sz w:val="28"/>
        </w:rPr>
        <w:t>7</w:t>
      </w:r>
      <w:r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6C72D6">
        <w:rPr>
          <w:rFonts w:ascii="Angsana New" w:hAnsi="Angsana New"/>
          <w:color w:val="000000"/>
          <w:spacing w:val="-2"/>
          <w:sz w:val="28"/>
          <w:cs/>
        </w:rPr>
        <w:t>มีดังนี้</w:t>
      </w:r>
    </w:p>
    <w:tbl>
      <w:tblPr>
        <w:tblW w:w="4983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4"/>
        <w:gridCol w:w="3353"/>
        <w:gridCol w:w="1085"/>
        <w:gridCol w:w="135"/>
        <w:gridCol w:w="1079"/>
        <w:gridCol w:w="140"/>
        <w:gridCol w:w="1032"/>
        <w:gridCol w:w="140"/>
        <w:gridCol w:w="1047"/>
        <w:gridCol w:w="140"/>
        <w:gridCol w:w="1041"/>
        <w:gridCol w:w="140"/>
        <w:gridCol w:w="1103"/>
        <w:gridCol w:w="140"/>
        <w:gridCol w:w="1065"/>
      </w:tblGrid>
      <w:tr w:rsidR="008C21F9" w:rsidRPr="00821E16" w14:paraId="70C818F0" w14:textId="77777777" w:rsidTr="00144187">
        <w:trPr>
          <w:trHeight w:val="144"/>
        </w:trPr>
        <w:tc>
          <w:tcPr>
            <w:tcW w:w="1020" w:type="pct"/>
            <w:vAlign w:val="bottom"/>
          </w:tcPr>
          <w:p w14:paraId="059F9851" w14:textId="77777777" w:rsidR="009C589F" w:rsidRPr="00821E16" w:rsidRDefault="009C589F" w:rsidP="00134FAE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6" w:type="pct"/>
          </w:tcPr>
          <w:p w14:paraId="56A30935" w14:textId="77777777" w:rsidR="009C589F" w:rsidRPr="00821E16" w:rsidRDefault="009C589F" w:rsidP="00134FAE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1" w:type="pct"/>
          </w:tcPr>
          <w:p w14:paraId="47A50F6B" w14:textId="77777777" w:rsidR="009C589F" w:rsidRPr="00821E16" w:rsidRDefault="009C589F" w:rsidP="00134FAE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" w:type="pct"/>
          </w:tcPr>
          <w:p w14:paraId="224D5B8F" w14:textId="77777777" w:rsidR="009C589F" w:rsidRPr="00821E16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69" w:type="pct"/>
            <w:gridSpan w:val="3"/>
            <w:vAlign w:val="bottom"/>
          </w:tcPr>
          <w:p w14:paraId="0CBE2EB4" w14:textId="77777777" w:rsidR="009C589F" w:rsidRPr="00821E16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</w:tcPr>
          <w:p w14:paraId="77127A3E" w14:textId="77777777" w:rsidR="009C589F" w:rsidRPr="00821E16" w:rsidRDefault="009C589F" w:rsidP="00134FAE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58" w:type="pct"/>
          </w:tcPr>
          <w:p w14:paraId="1AE887F9" w14:textId="77777777" w:rsidR="009C589F" w:rsidRPr="00821E16" w:rsidRDefault="009C589F" w:rsidP="00134FAE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243" w:type="pct"/>
            <w:gridSpan w:val="6"/>
          </w:tcPr>
          <w:p w14:paraId="65B52137" w14:textId="77777777" w:rsidR="009C589F" w:rsidRPr="00821E16" w:rsidRDefault="009C589F" w:rsidP="00134FAE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821E16">
              <w:rPr>
                <w:rFonts w:ascii="Angsana New" w:hAnsi="Angsana New"/>
                <w:color w:val="000000"/>
                <w:sz w:val="28"/>
                <w:lang w:val="en-GB"/>
              </w:rPr>
              <w:t>(</w:t>
            </w: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หน่วย: พันบาท)</w:t>
            </w:r>
          </w:p>
        </w:tc>
      </w:tr>
      <w:tr w:rsidR="00323674" w:rsidRPr="00821E16" w14:paraId="0F7D2B88" w14:textId="77777777" w:rsidTr="00144187">
        <w:trPr>
          <w:trHeight w:val="144"/>
        </w:trPr>
        <w:tc>
          <w:tcPr>
            <w:tcW w:w="1020" w:type="pct"/>
            <w:vAlign w:val="bottom"/>
          </w:tcPr>
          <w:p w14:paraId="4771A6D9" w14:textId="77777777" w:rsidR="009C589F" w:rsidRPr="00821E16" w:rsidRDefault="009C589F" w:rsidP="00134FAE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6" w:type="pct"/>
          </w:tcPr>
          <w:p w14:paraId="6E1AAFD1" w14:textId="77777777" w:rsidR="009C589F" w:rsidRPr="00821E16" w:rsidRDefault="009C589F" w:rsidP="00134FAE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1" w:type="pct"/>
            <w:vMerge w:val="restart"/>
          </w:tcPr>
          <w:p w14:paraId="10D7CEBA" w14:textId="77777777" w:rsidR="009C589F" w:rsidRPr="00821E16" w:rsidRDefault="009C589F" w:rsidP="00134FAE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" w:type="pct"/>
          </w:tcPr>
          <w:p w14:paraId="42227B54" w14:textId="77777777" w:rsidR="009C589F" w:rsidRPr="00821E16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769" w:type="pct"/>
            <w:gridSpan w:val="3"/>
            <w:vAlign w:val="bottom"/>
          </w:tcPr>
          <w:p w14:paraId="3FE2237A" w14:textId="77777777" w:rsidR="009C589F" w:rsidRPr="00821E16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สัดส่วนความ</w:t>
            </w:r>
          </w:p>
        </w:tc>
        <w:tc>
          <w:tcPr>
            <w:tcW w:w="48" w:type="pct"/>
          </w:tcPr>
          <w:p w14:paraId="6177D09E" w14:textId="77777777" w:rsidR="009C589F" w:rsidRPr="00821E16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601" w:type="pct"/>
            <w:gridSpan w:val="7"/>
            <w:vAlign w:val="bottom"/>
          </w:tcPr>
          <w:p w14:paraId="4C8B1A4F" w14:textId="7AD2CBEC" w:rsidR="009C589F" w:rsidRPr="00821E16" w:rsidRDefault="00425544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 w:hint="cs"/>
                <w:color w:val="000000"/>
                <w:sz w:val="28"/>
                <w:cs/>
              </w:rPr>
              <w:t>ข้อมูลทาง</w:t>
            </w:r>
            <w:r w:rsidR="009C589F" w:rsidRPr="00821E16">
              <w:rPr>
                <w:rFonts w:ascii="Angsana New" w:hAnsi="Angsana New"/>
                <w:color w:val="000000"/>
                <w:sz w:val="28"/>
                <w:cs/>
              </w:rPr>
              <w:t>การเงินเฉพาะกิจการ</w:t>
            </w:r>
          </w:p>
        </w:tc>
      </w:tr>
      <w:tr w:rsidR="008C21F9" w:rsidRPr="00821E16" w14:paraId="06C12C2E" w14:textId="77777777" w:rsidTr="00144187">
        <w:trPr>
          <w:trHeight w:val="144"/>
        </w:trPr>
        <w:tc>
          <w:tcPr>
            <w:tcW w:w="1020" w:type="pct"/>
            <w:vAlign w:val="bottom"/>
          </w:tcPr>
          <w:p w14:paraId="4FFBCA49" w14:textId="77777777" w:rsidR="009C589F" w:rsidRPr="00821E16" w:rsidRDefault="009C589F" w:rsidP="00134FAE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6" w:type="pct"/>
          </w:tcPr>
          <w:p w14:paraId="098C301C" w14:textId="77777777" w:rsidR="009C589F" w:rsidRPr="00821E16" w:rsidRDefault="009C589F" w:rsidP="00134FAE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1" w:type="pct"/>
            <w:vMerge/>
          </w:tcPr>
          <w:p w14:paraId="621E50A0" w14:textId="77777777" w:rsidR="009C589F" w:rsidRPr="00821E16" w:rsidRDefault="009C589F" w:rsidP="00134FAE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" w:type="pct"/>
          </w:tcPr>
          <w:p w14:paraId="4007FBA4" w14:textId="77777777" w:rsidR="009C589F" w:rsidRPr="00821E16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769" w:type="pct"/>
            <w:gridSpan w:val="3"/>
            <w:vAlign w:val="bottom"/>
          </w:tcPr>
          <w:p w14:paraId="0D4DA38A" w14:textId="77777777" w:rsidR="009C589F" w:rsidRPr="00821E16" w:rsidRDefault="009C589F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เป็นเจ้าของ</w:t>
            </w:r>
            <w:r w:rsidRPr="00821E1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821E16">
              <w:rPr>
                <w:rFonts w:ascii="Angsana New" w:hAnsi="Angsana New"/>
                <w:color w:val="000000"/>
                <w:sz w:val="28"/>
                <w:lang w:val="en-GB"/>
              </w:rPr>
              <w:t>(</w:t>
            </w: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48" w:type="pct"/>
          </w:tcPr>
          <w:p w14:paraId="76879A41" w14:textId="77777777" w:rsidR="009C589F" w:rsidRPr="00821E16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761" w:type="pct"/>
            <w:gridSpan w:val="3"/>
            <w:vAlign w:val="bottom"/>
          </w:tcPr>
          <w:p w14:paraId="4B35A780" w14:textId="77777777" w:rsidR="009C589F" w:rsidRPr="00821E16" w:rsidRDefault="009C589F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8" w:type="pct"/>
          </w:tcPr>
          <w:p w14:paraId="6467A4F3" w14:textId="77777777" w:rsidR="009C589F" w:rsidRPr="00821E16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792" w:type="pct"/>
            <w:gridSpan w:val="3"/>
            <w:vAlign w:val="bottom"/>
          </w:tcPr>
          <w:p w14:paraId="772FFB1B" w14:textId="77777777" w:rsidR="009C589F" w:rsidRPr="00821E16" w:rsidRDefault="009C589F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วิธีราคาทุน</w:t>
            </w:r>
          </w:p>
        </w:tc>
      </w:tr>
      <w:tr w:rsidR="005A51FA" w:rsidRPr="00821E16" w14:paraId="19FA2AF7" w14:textId="77777777" w:rsidTr="00144187">
        <w:trPr>
          <w:trHeight w:val="144"/>
        </w:trPr>
        <w:tc>
          <w:tcPr>
            <w:tcW w:w="1020" w:type="pct"/>
            <w:vAlign w:val="bottom"/>
          </w:tcPr>
          <w:p w14:paraId="3BC88D72" w14:textId="77777777" w:rsidR="009C589F" w:rsidRPr="00821E16" w:rsidRDefault="009C589F" w:rsidP="00134FAE">
            <w:pP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6" w:type="pct"/>
          </w:tcPr>
          <w:p w14:paraId="17E712C0" w14:textId="77777777" w:rsidR="009C589F" w:rsidRPr="00821E16" w:rsidRDefault="009C589F" w:rsidP="00134FAE">
            <w:pPr>
              <w:ind w:left="198" w:right="-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1" w:type="pct"/>
          </w:tcPr>
          <w:p w14:paraId="16C71C68" w14:textId="77777777" w:rsidR="009C589F" w:rsidRPr="00821E16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46" w:type="pct"/>
          </w:tcPr>
          <w:p w14:paraId="6F996E49" w14:textId="77777777" w:rsidR="009C589F" w:rsidRPr="00821E16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6C28E2AC" w14:textId="172F3112" w:rsidR="009C589F" w:rsidRPr="00821E16" w:rsidRDefault="00251135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color w:val="000000"/>
                <w:spacing w:val="-2"/>
                <w:sz w:val="28"/>
              </w:rPr>
              <w:t xml:space="preserve">30 </w:t>
            </w:r>
            <w:r w:rsidRPr="00821E16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48" w:type="pct"/>
          </w:tcPr>
          <w:p w14:paraId="778CDFEF" w14:textId="77777777" w:rsidR="009C589F" w:rsidRPr="00821E16" w:rsidRDefault="009C589F" w:rsidP="00134FA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  <w:vAlign w:val="bottom"/>
          </w:tcPr>
          <w:p w14:paraId="7277D2FA" w14:textId="77777777" w:rsidR="009C589F" w:rsidRPr="00821E16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8" w:type="pct"/>
          </w:tcPr>
          <w:p w14:paraId="79E5A419" w14:textId="77777777" w:rsidR="009C589F" w:rsidRPr="00821E16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79D546D8" w14:textId="2BC721D0" w:rsidR="009C589F" w:rsidRPr="00821E16" w:rsidRDefault="00251135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color w:val="000000"/>
                <w:spacing w:val="-2"/>
                <w:sz w:val="28"/>
              </w:rPr>
              <w:t xml:space="preserve">30 </w:t>
            </w:r>
            <w:r w:rsidRPr="00821E16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48" w:type="pct"/>
          </w:tcPr>
          <w:p w14:paraId="060BBEBD" w14:textId="77777777" w:rsidR="009C589F" w:rsidRPr="00821E16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56" w:type="pct"/>
            <w:vAlign w:val="bottom"/>
          </w:tcPr>
          <w:p w14:paraId="0BA10C4A" w14:textId="77777777" w:rsidR="009C589F" w:rsidRPr="00821E16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8" w:type="pct"/>
          </w:tcPr>
          <w:p w14:paraId="3C612C21" w14:textId="77777777" w:rsidR="009C589F" w:rsidRPr="00821E16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76E6BF22" w14:textId="4E06B149" w:rsidR="009C589F" w:rsidRPr="00821E16" w:rsidRDefault="00251135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color w:val="000000"/>
                <w:spacing w:val="-2"/>
                <w:sz w:val="28"/>
              </w:rPr>
              <w:t xml:space="preserve">30 </w:t>
            </w:r>
            <w:r w:rsidRPr="00821E16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48" w:type="pct"/>
          </w:tcPr>
          <w:p w14:paraId="0D3F70B1" w14:textId="77777777" w:rsidR="009C589F" w:rsidRPr="00821E16" w:rsidRDefault="009C589F" w:rsidP="00134FA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6" w:type="pct"/>
            <w:vAlign w:val="bottom"/>
          </w:tcPr>
          <w:p w14:paraId="55D2FB29" w14:textId="77777777" w:rsidR="009C589F" w:rsidRPr="00821E16" w:rsidRDefault="009C589F" w:rsidP="00134FA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</w:tr>
      <w:tr w:rsidR="005A51FA" w:rsidRPr="00821E16" w14:paraId="2035EF80" w14:textId="77777777" w:rsidTr="00144187">
        <w:trPr>
          <w:trHeight w:val="144"/>
        </w:trPr>
        <w:tc>
          <w:tcPr>
            <w:tcW w:w="1020" w:type="pct"/>
            <w:vAlign w:val="bottom"/>
          </w:tcPr>
          <w:p w14:paraId="2D4EFBC1" w14:textId="77777777" w:rsidR="009C589F" w:rsidRPr="00821E16" w:rsidRDefault="009C589F" w:rsidP="00134FAE">
            <w:pPr>
              <w:pBdr>
                <w:bottom w:val="single" w:sz="4" w:space="1" w:color="auto"/>
              </w:pBd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1146" w:type="pct"/>
          </w:tcPr>
          <w:p w14:paraId="4A1CF387" w14:textId="77777777" w:rsidR="009C589F" w:rsidRPr="00821E16" w:rsidRDefault="009C589F" w:rsidP="00134FAE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371" w:type="pct"/>
          </w:tcPr>
          <w:p w14:paraId="53B768C5" w14:textId="77777777" w:rsidR="009C589F" w:rsidRPr="00821E16" w:rsidRDefault="009C589F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46" w:type="pct"/>
          </w:tcPr>
          <w:p w14:paraId="3E3B2888" w14:textId="77777777" w:rsidR="009C589F" w:rsidRPr="00821E16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7E8EB082" w14:textId="4D2EF8A2" w:rsidR="009C589F" w:rsidRPr="00821E16" w:rsidRDefault="009C589F" w:rsidP="00134FAE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256</w:t>
            </w:r>
            <w:r w:rsidR="00F47864" w:rsidRPr="00821E1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48" w:type="pct"/>
          </w:tcPr>
          <w:p w14:paraId="431679E4" w14:textId="77777777" w:rsidR="009C589F" w:rsidRPr="00821E16" w:rsidRDefault="009C589F" w:rsidP="00134FA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  <w:vAlign w:val="bottom"/>
          </w:tcPr>
          <w:p w14:paraId="504EF3AC" w14:textId="48B937E2" w:rsidR="009C589F" w:rsidRPr="00821E16" w:rsidRDefault="009C589F" w:rsidP="00134FAE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256</w:t>
            </w:r>
            <w:r w:rsidR="00F47864" w:rsidRPr="00821E1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48" w:type="pct"/>
          </w:tcPr>
          <w:p w14:paraId="7FE6F123" w14:textId="77777777" w:rsidR="009C589F" w:rsidRPr="00821E16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59BDBBE2" w14:textId="4E3492EC" w:rsidR="009C589F" w:rsidRPr="00821E16" w:rsidRDefault="009C589F" w:rsidP="00134FAE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256</w:t>
            </w:r>
            <w:r w:rsidR="00F47864" w:rsidRPr="00821E1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48" w:type="pct"/>
          </w:tcPr>
          <w:p w14:paraId="5EDDA3CB" w14:textId="77777777" w:rsidR="009C589F" w:rsidRPr="00821E16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77E182A7" w14:textId="4B02D5CB" w:rsidR="009C589F" w:rsidRPr="00821E16" w:rsidRDefault="009C589F" w:rsidP="00134FAE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256</w:t>
            </w:r>
            <w:r w:rsidR="00F47864" w:rsidRPr="00821E1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48" w:type="pct"/>
          </w:tcPr>
          <w:p w14:paraId="215E2DB1" w14:textId="77777777" w:rsidR="009C589F" w:rsidRPr="00821E16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350B9DDE" w14:textId="3D04B387" w:rsidR="009C589F" w:rsidRPr="00821E16" w:rsidRDefault="009C589F" w:rsidP="00134FAE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256</w:t>
            </w:r>
            <w:r w:rsidR="00F47864" w:rsidRPr="00821E1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48" w:type="pct"/>
          </w:tcPr>
          <w:p w14:paraId="19B41AD4" w14:textId="77777777" w:rsidR="009C589F" w:rsidRPr="00821E16" w:rsidRDefault="009C589F" w:rsidP="00134FA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6" w:type="pct"/>
            <w:vAlign w:val="bottom"/>
          </w:tcPr>
          <w:p w14:paraId="2D75EDF1" w14:textId="36688350" w:rsidR="009C589F" w:rsidRPr="00821E16" w:rsidRDefault="009C589F" w:rsidP="00134FA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256</w:t>
            </w:r>
            <w:r w:rsidR="00F47864" w:rsidRPr="00821E16">
              <w:rPr>
                <w:rFonts w:ascii="Angsana New" w:hAnsi="Angsana New"/>
                <w:sz w:val="28"/>
              </w:rPr>
              <w:t>7</w:t>
            </w:r>
          </w:p>
        </w:tc>
      </w:tr>
      <w:tr w:rsidR="005A51FA" w:rsidRPr="00821E16" w14:paraId="2D8C5D5E" w14:textId="77777777" w:rsidTr="00144187">
        <w:trPr>
          <w:trHeight w:val="144"/>
        </w:trPr>
        <w:tc>
          <w:tcPr>
            <w:tcW w:w="1020" w:type="pct"/>
          </w:tcPr>
          <w:p w14:paraId="1D93DAEE" w14:textId="079433E9" w:rsidR="0089486F" w:rsidRPr="00821E16" w:rsidRDefault="0089486F" w:rsidP="0089486F">
            <w:pPr>
              <w:ind w:right="-486"/>
              <w:rPr>
                <w:rFonts w:ascii="Angsana New" w:hAnsi="Angsana New"/>
                <w:sz w:val="28"/>
                <w:cs/>
              </w:rPr>
            </w:pPr>
            <w:r w:rsidRPr="00821E16">
              <w:rPr>
                <w:rFonts w:ascii="Angsana New" w:hAnsi="Angsana New"/>
                <w:sz w:val="28"/>
                <w:cs/>
              </w:rPr>
              <w:t xml:space="preserve">บริษัท ทาคูนิ </w:t>
            </w:r>
            <w:r w:rsidRPr="00821E16">
              <w:rPr>
                <w:rFonts w:ascii="Angsana New" w:hAnsi="Angsana New"/>
                <w:sz w:val="28"/>
              </w:rPr>
              <w:t>(</w:t>
            </w:r>
            <w:r w:rsidRPr="00821E16">
              <w:rPr>
                <w:rFonts w:ascii="Angsana New" w:hAnsi="Angsana New"/>
                <w:sz w:val="28"/>
                <w:cs/>
              </w:rPr>
              <w:t>ประเทศไทย</w:t>
            </w:r>
            <w:r w:rsidRPr="00821E16">
              <w:rPr>
                <w:rFonts w:ascii="Angsana New" w:hAnsi="Angsana New"/>
                <w:sz w:val="28"/>
              </w:rPr>
              <w:t>)</w:t>
            </w:r>
            <w:r w:rsidRPr="00821E16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146" w:type="pct"/>
          </w:tcPr>
          <w:p w14:paraId="4C42AAB9" w14:textId="5B983980" w:rsidR="0089486F" w:rsidRPr="00821E16" w:rsidRDefault="0089486F" w:rsidP="0089486F">
            <w:pPr>
              <w:ind w:left="304" w:hanging="200"/>
              <w:rPr>
                <w:rFonts w:ascii="Angsana New" w:hAnsi="Angsana New"/>
                <w:sz w:val="28"/>
                <w:cs/>
              </w:rPr>
            </w:pPr>
            <w:r w:rsidRPr="00821E16">
              <w:rPr>
                <w:rFonts w:ascii="Angsana New" w:hAnsi="Angsana New"/>
                <w:sz w:val="28"/>
                <w:cs/>
              </w:rPr>
              <w:t>จำหน่ายอุปกรณ์และบริการติดตั้งระบบแก๊สรถยนต์และอุตสาหกรรมและบริการรับเหมาก่อสร้าง</w:t>
            </w:r>
          </w:p>
        </w:tc>
        <w:tc>
          <w:tcPr>
            <w:tcW w:w="371" w:type="pct"/>
            <w:vAlign w:val="bottom"/>
          </w:tcPr>
          <w:p w14:paraId="349C5DA0" w14:textId="79E2C4C1" w:rsidR="0089486F" w:rsidRPr="00821E16" w:rsidRDefault="0089486F" w:rsidP="0089486F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6DC0A02F" w14:textId="77777777" w:rsidR="0089486F" w:rsidRPr="00821E16" w:rsidRDefault="0089486F" w:rsidP="0089486F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11CE1BD8" w14:textId="1BCA57F6" w:rsidR="0089486F" w:rsidRPr="00821E16" w:rsidRDefault="00621C2C" w:rsidP="0089486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99.99</w:t>
            </w:r>
          </w:p>
        </w:tc>
        <w:tc>
          <w:tcPr>
            <w:tcW w:w="48" w:type="pct"/>
            <w:vAlign w:val="bottom"/>
          </w:tcPr>
          <w:p w14:paraId="2B0EEF2F" w14:textId="77777777" w:rsidR="0089486F" w:rsidRPr="00821E16" w:rsidRDefault="0089486F" w:rsidP="0089486F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  <w:vAlign w:val="bottom"/>
          </w:tcPr>
          <w:p w14:paraId="76FA9D03" w14:textId="0CC40B54" w:rsidR="0089486F" w:rsidRPr="00821E16" w:rsidRDefault="0089486F" w:rsidP="00D5705B">
            <w:pPr>
              <w:ind w:right="-23"/>
              <w:jc w:val="center"/>
              <w:rPr>
                <w:rFonts w:ascii="Angsana New" w:hAnsi="Angsana New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48" w:type="pct"/>
            <w:vAlign w:val="bottom"/>
          </w:tcPr>
          <w:p w14:paraId="07666C1D" w14:textId="77777777" w:rsidR="0089486F" w:rsidRPr="00821E16" w:rsidRDefault="0089486F" w:rsidP="0089486F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7F4E36EC" w14:textId="61365320" w:rsidR="0089486F" w:rsidRPr="00821E16" w:rsidRDefault="007B7EA6" w:rsidP="00335CD7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50,000</w:t>
            </w:r>
          </w:p>
        </w:tc>
        <w:tc>
          <w:tcPr>
            <w:tcW w:w="48" w:type="pct"/>
            <w:vAlign w:val="bottom"/>
          </w:tcPr>
          <w:p w14:paraId="769E0A3F" w14:textId="77777777" w:rsidR="0089486F" w:rsidRPr="00821E16" w:rsidRDefault="0089486F" w:rsidP="0089486F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27FBFF4F" w14:textId="19399E06" w:rsidR="0089486F" w:rsidRPr="00821E16" w:rsidRDefault="0089486F" w:rsidP="0089486F">
            <w:pPr>
              <w:ind w:right="77"/>
              <w:jc w:val="right"/>
              <w:rPr>
                <w:rFonts w:ascii="Angsana New" w:hAnsi="Angsana New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50,000</w:t>
            </w:r>
          </w:p>
        </w:tc>
        <w:tc>
          <w:tcPr>
            <w:tcW w:w="48" w:type="pct"/>
            <w:vAlign w:val="bottom"/>
          </w:tcPr>
          <w:p w14:paraId="097E4D3F" w14:textId="77777777" w:rsidR="0089486F" w:rsidRPr="00821E16" w:rsidRDefault="0089486F" w:rsidP="0089486F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4D6631AB" w14:textId="68A44B7D" w:rsidR="0089486F" w:rsidRPr="00821E16" w:rsidRDefault="009D4F7B" w:rsidP="0089486F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 w:hint="eastAsia"/>
                <w:color w:val="000000"/>
                <w:sz w:val="28"/>
              </w:rPr>
              <w:t>53,377</w:t>
            </w:r>
          </w:p>
        </w:tc>
        <w:tc>
          <w:tcPr>
            <w:tcW w:w="48" w:type="pct"/>
            <w:vAlign w:val="bottom"/>
          </w:tcPr>
          <w:p w14:paraId="648C4768" w14:textId="77777777" w:rsidR="0089486F" w:rsidRPr="00821E16" w:rsidRDefault="0089486F" w:rsidP="0089486F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6" w:type="pct"/>
            <w:vAlign w:val="bottom"/>
          </w:tcPr>
          <w:p w14:paraId="749C5C43" w14:textId="3395CC78" w:rsidR="0089486F" w:rsidRPr="00821E16" w:rsidRDefault="004910C4" w:rsidP="0089486F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 w:hint="eastAsia"/>
                <w:color w:val="000000"/>
                <w:sz w:val="28"/>
                <w:cs/>
              </w:rPr>
              <w:t>53</w:t>
            </w:r>
            <w:r w:rsidRPr="00821E16">
              <w:rPr>
                <w:rFonts w:ascii="Angsana New" w:hAnsi="Angsana New" w:hint="eastAsia"/>
                <w:color w:val="000000"/>
                <w:sz w:val="28"/>
              </w:rPr>
              <w:t>,</w:t>
            </w:r>
            <w:r w:rsidRPr="00821E16">
              <w:rPr>
                <w:rFonts w:ascii="Angsana New" w:hAnsi="Angsana New" w:hint="eastAsia"/>
                <w:color w:val="000000"/>
                <w:sz w:val="28"/>
                <w:cs/>
              </w:rPr>
              <w:t>377</w:t>
            </w:r>
          </w:p>
        </w:tc>
      </w:tr>
      <w:tr w:rsidR="005A51FA" w:rsidRPr="00821E16" w14:paraId="6B76668B" w14:textId="77777777" w:rsidTr="00144187">
        <w:trPr>
          <w:trHeight w:val="144"/>
        </w:trPr>
        <w:tc>
          <w:tcPr>
            <w:tcW w:w="1020" w:type="pct"/>
          </w:tcPr>
          <w:p w14:paraId="370F5881" w14:textId="3950E0F8" w:rsidR="0089486F" w:rsidRPr="00821E16" w:rsidRDefault="0089486F" w:rsidP="0089486F">
            <w:pPr>
              <w:ind w:right="-486"/>
              <w:rPr>
                <w:rFonts w:ascii="Angsana New" w:hAnsi="Angsana New"/>
                <w:sz w:val="28"/>
                <w:cs/>
              </w:rPr>
            </w:pPr>
            <w:r w:rsidRPr="00821E16">
              <w:rPr>
                <w:rFonts w:ascii="Angsana New" w:hAnsi="Angsana New"/>
                <w:spacing w:val="-8"/>
                <w:sz w:val="28"/>
                <w:cs/>
              </w:rPr>
              <w:t>บริษัท</w:t>
            </w:r>
            <w:r w:rsidRPr="00821E16">
              <w:rPr>
                <w:rFonts w:ascii="Angsana New" w:hAnsi="Angsana New"/>
                <w:sz w:val="28"/>
                <w:cs/>
              </w:rPr>
              <w:t xml:space="preserve"> ราชพฤกษ์วิศวกรรม จำกัด</w:t>
            </w:r>
          </w:p>
        </w:tc>
        <w:tc>
          <w:tcPr>
            <w:tcW w:w="1146" w:type="pct"/>
          </w:tcPr>
          <w:p w14:paraId="62C31491" w14:textId="6ED36BA6" w:rsidR="0089486F" w:rsidRPr="00821E16" w:rsidRDefault="0089486F" w:rsidP="0089486F">
            <w:pPr>
              <w:ind w:left="304" w:hanging="200"/>
              <w:rPr>
                <w:rFonts w:ascii="Angsana New" w:hAnsi="Angsana New"/>
                <w:sz w:val="28"/>
                <w:cs/>
              </w:rPr>
            </w:pPr>
            <w:r w:rsidRPr="00821E16">
              <w:rPr>
                <w:rFonts w:ascii="Angsana New" w:hAnsi="Angsana New"/>
                <w:sz w:val="28"/>
                <w:cs/>
              </w:rPr>
              <w:t>ตรวจสอบความปลอดภัยทางวิศวกรรม</w:t>
            </w:r>
          </w:p>
        </w:tc>
        <w:tc>
          <w:tcPr>
            <w:tcW w:w="371" w:type="pct"/>
            <w:vAlign w:val="bottom"/>
          </w:tcPr>
          <w:p w14:paraId="70F8F85B" w14:textId="3FD5AC2D" w:rsidR="0089486F" w:rsidRPr="00821E16" w:rsidRDefault="0089486F" w:rsidP="0089486F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1A5CBAAA" w14:textId="77777777" w:rsidR="0089486F" w:rsidRPr="00821E16" w:rsidRDefault="0089486F" w:rsidP="0089486F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7271CC1E" w14:textId="4087277C" w:rsidR="0089486F" w:rsidRPr="00821E16" w:rsidRDefault="00621C2C" w:rsidP="0089486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99.99</w:t>
            </w:r>
          </w:p>
        </w:tc>
        <w:tc>
          <w:tcPr>
            <w:tcW w:w="48" w:type="pct"/>
            <w:vAlign w:val="bottom"/>
          </w:tcPr>
          <w:p w14:paraId="12B09C3A" w14:textId="77777777" w:rsidR="0089486F" w:rsidRPr="00821E16" w:rsidRDefault="0089486F" w:rsidP="0089486F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</w:tcPr>
          <w:p w14:paraId="1C662454" w14:textId="060FFD1A" w:rsidR="0089486F" w:rsidRPr="00821E16" w:rsidRDefault="0089486F" w:rsidP="00836769">
            <w:pPr>
              <w:ind w:right="-2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48" w:type="pct"/>
          </w:tcPr>
          <w:p w14:paraId="158C7A64" w14:textId="77777777" w:rsidR="0089486F" w:rsidRPr="00821E16" w:rsidRDefault="0089486F" w:rsidP="0089486F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494019EE" w14:textId="49E30197" w:rsidR="0089486F" w:rsidRPr="00821E16" w:rsidRDefault="007B7EA6" w:rsidP="00335CD7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40,000</w:t>
            </w:r>
          </w:p>
        </w:tc>
        <w:tc>
          <w:tcPr>
            <w:tcW w:w="48" w:type="pct"/>
            <w:vAlign w:val="bottom"/>
          </w:tcPr>
          <w:p w14:paraId="3B2FA3DE" w14:textId="77777777" w:rsidR="0089486F" w:rsidRPr="00821E16" w:rsidRDefault="0089486F" w:rsidP="0089486F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2DAE3E69" w14:textId="74564FD3" w:rsidR="0089486F" w:rsidRPr="00821E16" w:rsidRDefault="0089486F" w:rsidP="0089486F">
            <w:pPr>
              <w:ind w:right="77"/>
              <w:jc w:val="right"/>
              <w:rPr>
                <w:rFonts w:ascii="Angsana New" w:hAnsi="Angsana New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40,000</w:t>
            </w:r>
          </w:p>
        </w:tc>
        <w:tc>
          <w:tcPr>
            <w:tcW w:w="48" w:type="pct"/>
            <w:vAlign w:val="bottom"/>
          </w:tcPr>
          <w:p w14:paraId="109D15EB" w14:textId="77777777" w:rsidR="0089486F" w:rsidRPr="00821E16" w:rsidRDefault="0089486F" w:rsidP="0089486F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755E8EB1" w14:textId="1A98ACDC" w:rsidR="0089486F" w:rsidRPr="00821E16" w:rsidRDefault="009D4F7B" w:rsidP="0089486F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 w:hint="eastAsia"/>
                <w:color w:val="000000"/>
                <w:sz w:val="28"/>
              </w:rPr>
              <w:t>41,340</w:t>
            </w:r>
          </w:p>
        </w:tc>
        <w:tc>
          <w:tcPr>
            <w:tcW w:w="48" w:type="pct"/>
            <w:vAlign w:val="bottom"/>
          </w:tcPr>
          <w:p w14:paraId="47951097" w14:textId="77777777" w:rsidR="0089486F" w:rsidRPr="00821E16" w:rsidRDefault="0089486F" w:rsidP="0089486F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6" w:type="pct"/>
            <w:vAlign w:val="bottom"/>
          </w:tcPr>
          <w:p w14:paraId="3CAA4719" w14:textId="5DD2D422" w:rsidR="0089486F" w:rsidRPr="00821E16" w:rsidRDefault="00336A4C" w:rsidP="0089486F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 w:hint="eastAsia"/>
                <w:color w:val="000000"/>
                <w:sz w:val="28"/>
                <w:cs/>
              </w:rPr>
              <w:t>41</w:t>
            </w:r>
            <w:r w:rsidRPr="00821E16">
              <w:rPr>
                <w:rFonts w:ascii="Angsana New" w:hAnsi="Angsana New" w:hint="eastAsia"/>
                <w:color w:val="000000"/>
                <w:sz w:val="28"/>
              </w:rPr>
              <w:t>,</w:t>
            </w:r>
            <w:r w:rsidRPr="00821E16">
              <w:rPr>
                <w:rFonts w:ascii="Angsana New" w:hAnsi="Angsana New" w:hint="eastAsia"/>
                <w:color w:val="000000"/>
                <w:sz w:val="28"/>
                <w:cs/>
              </w:rPr>
              <w:t>340</w:t>
            </w:r>
          </w:p>
        </w:tc>
      </w:tr>
      <w:tr w:rsidR="005A51FA" w:rsidRPr="00821E16" w14:paraId="0ACA2A1E" w14:textId="77777777" w:rsidTr="00144187">
        <w:trPr>
          <w:trHeight w:val="144"/>
        </w:trPr>
        <w:tc>
          <w:tcPr>
            <w:tcW w:w="1020" w:type="pct"/>
          </w:tcPr>
          <w:p w14:paraId="30A9F7AA" w14:textId="33FCFE66" w:rsidR="00705FDB" w:rsidRPr="00821E16" w:rsidRDefault="00705FDB" w:rsidP="00705FDB">
            <w:pPr>
              <w:ind w:right="-486"/>
              <w:rPr>
                <w:rFonts w:ascii="Angsana New" w:hAnsi="Angsana New"/>
                <w:sz w:val="28"/>
                <w:cs/>
              </w:rPr>
            </w:pPr>
            <w:r w:rsidRPr="00821E16">
              <w:rPr>
                <w:rFonts w:ascii="Angsana New" w:hAnsi="Angsana New"/>
                <w:sz w:val="28"/>
                <w:cs/>
              </w:rPr>
              <w:t>บริษัท จี แก๊ส โลจิสติกส์ จำกัด</w:t>
            </w:r>
          </w:p>
        </w:tc>
        <w:tc>
          <w:tcPr>
            <w:tcW w:w="1146" w:type="pct"/>
          </w:tcPr>
          <w:p w14:paraId="038F0CA7" w14:textId="0BB85D82" w:rsidR="00705FDB" w:rsidRPr="00821E16" w:rsidRDefault="00705FDB" w:rsidP="00705FDB">
            <w:pPr>
              <w:ind w:left="304" w:hanging="200"/>
              <w:rPr>
                <w:rFonts w:ascii="Angsana New" w:hAnsi="Angsana New"/>
                <w:sz w:val="28"/>
                <w:cs/>
              </w:rPr>
            </w:pPr>
            <w:r w:rsidRPr="00821E16">
              <w:rPr>
                <w:rFonts w:ascii="Angsana New" w:hAnsi="Angsana New"/>
                <w:sz w:val="28"/>
                <w:cs/>
              </w:rPr>
              <w:t>บริการขนส่งวัตถุอันตรายและวัสดุก่อสร้าง</w:t>
            </w:r>
            <w:r w:rsidRPr="00821E16">
              <w:rPr>
                <w:rFonts w:ascii="Angsana New" w:hAnsi="Angsana New"/>
                <w:sz w:val="28"/>
              </w:rPr>
              <w:t xml:space="preserve">  </w:t>
            </w:r>
            <w:r w:rsidRPr="00821E16">
              <w:rPr>
                <w:rFonts w:ascii="Angsana New" w:hAnsi="Angsana New"/>
                <w:sz w:val="28"/>
                <w:cs/>
              </w:rPr>
              <w:t>ทางบก</w:t>
            </w:r>
          </w:p>
        </w:tc>
        <w:tc>
          <w:tcPr>
            <w:tcW w:w="371" w:type="pct"/>
          </w:tcPr>
          <w:p w14:paraId="5D3F3077" w14:textId="77777777" w:rsidR="00DF6AC3" w:rsidRPr="00821E16" w:rsidRDefault="00DF6AC3" w:rsidP="00705FD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21E5189E" w14:textId="7B574000" w:rsidR="00705FDB" w:rsidRPr="00821E16" w:rsidRDefault="00705FDB" w:rsidP="00705FD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6CEE36D8" w14:textId="77777777" w:rsidR="00705FDB" w:rsidRPr="00821E16" w:rsidRDefault="00705FDB" w:rsidP="00705FDB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09BAE752" w14:textId="7C04696D" w:rsidR="00705FDB" w:rsidRPr="00821E16" w:rsidRDefault="00621C2C" w:rsidP="00705FDB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48" w:type="pct"/>
            <w:vAlign w:val="bottom"/>
          </w:tcPr>
          <w:p w14:paraId="6248E92A" w14:textId="77777777" w:rsidR="00705FDB" w:rsidRPr="00821E16" w:rsidRDefault="00705FDB" w:rsidP="00705FDB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</w:tcPr>
          <w:p w14:paraId="1ADD6E5A" w14:textId="77777777" w:rsidR="00621C2C" w:rsidRPr="00821E16" w:rsidRDefault="00621C2C" w:rsidP="00705FDB">
            <w:pPr>
              <w:ind w:right="-23"/>
              <w:jc w:val="center"/>
              <w:rPr>
                <w:rFonts w:ascii="Angsana New" w:hAnsi="Angsana New"/>
                <w:sz w:val="28"/>
              </w:rPr>
            </w:pPr>
          </w:p>
          <w:p w14:paraId="2225C8D3" w14:textId="23F576DB" w:rsidR="00705FDB" w:rsidRPr="00821E16" w:rsidRDefault="00705FDB" w:rsidP="00705FDB">
            <w:pPr>
              <w:ind w:right="-23"/>
              <w:jc w:val="center"/>
              <w:rPr>
                <w:rFonts w:ascii="Angsana New" w:hAnsi="Angsana New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48" w:type="pct"/>
          </w:tcPr>
          <w:p w14:paraId="1E9614F4" w14:textId="77777777" w:rsidR="00705FDB" w:rsidRPr="00821E16" w:rsidRDefault="00705FDB" w:rsidP="00705FDB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7EAEA75C" w14:textId="5CB0EFE1" w:rsidR="00705FDB" w:rsidRPr="00821E16" w:rsidRDefault="007B7EA6" w:rsidP="00335CD7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sz w:val="28"/>
              </w:rPr>
              <w:t>15,000</w:t>
            </w:r>
          </w:p>
        </w:tc>
        <w:tc>
          <w:tcPr>
            <w:tcW w:w="48" w:type="pct"/>
            <w:vAlign w:val="bottom"/>
          </w:tcPr>
          <w:p w14:paraId="0D5762A5" w14:textId="77777777" w:rsidR="00705FDB" w:rsidRPr="00821E16" w:rsidRDefault="00705FDB" w:rsidP="00705FDB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6C700EE8" w14:textId="3AE7FE85" w:rsidR="00705FDB" w:rsidRPr="00821E16" w:rsidRDefault="00705FDB" w:rsidP="00705FDB">
            <w:pPr>
              <w:ind w:right="77"/>
              <w:jc w:val="right"/>
              <w:rPr>
                <w:rFonts w:ascii="Angsana New" w:hAnsi="Angsana New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15,000</w:t>
            </w:r>
          </w:p>
        </w:tc>
        <w:tc>
          <w:tcPr>
            <w:tcW w:w="48" w:type="pct"/>
            <w:vAlign w:val="bottom"/>
          </w:tcPr>
          <w:p w14:paraId="21F8D89D" w14:textId="77777777" w:rsidR="00705FDB" w:rsidRPr="00821E16" w:rsidRDefault="00705FDB" w:rsidP="00705FDB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629ABC1A" w14:textId="13ADEDAD" w:rsidR="00705FDB" w:rsidRPr="00821E16" w:rsidRDefault="009D4F7B" w:rsidP="00705FDB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 w:hint="eastAsia"/>
                <w:color w:val="000000"/>
                <w:sz w:val="28"/>
              </w:rPr>
              <w:t>15,643</w:t>
            </w:r>
          </w:p>
        </w:tc>
        <w:tc>
          <w:tcPr>
            <w:tcW w:w="48" w:type="pct"/>
            <w:vAlign w:val="bottom"/>
          </w:tcPr>
          <w:p w14:paraId="652F0CB5" w14:textId="77777777" w:rsidR="00705FDB" w:rsidRPr="00821E16" w:rsidRDefault="00705FDB" w:rsidP="00705FDB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6" w:type="pct"/>
            <w:vAlign w:val="bottom"/>
          </w:tcPr>
          <w:p w14:paraId="59075EBC" w14:textId="3663C3D0" w:rsidR="00705FDB" w:rsidRPr="00821E16" w:rsidRDefault="006E7D35" w:rsidP="00705FDB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15,643</w:t>
            </w:r>
          </w:p>
        </w:tc>
      </w:tr>
      <w:tr w:rsidR="005A51FA" w:rsidRPr="00821E16" w14:paraId="27E92CF8" w14:textId="77777777" w:rsidTr="00144187">
        <w:trPr>
          <w:trHeight w:val="144"/>
        </w:trPr>
        <w:tc>
          <w:tcPr>
            <w:tcW w:w="1020" w:type="pct"/>
          </w:tcPr>
          <w:p w14:paraId="439FBEC5" w14:textId="10FCC3C7" w:rsidR="007B7EA6" w:rsidRPr="00821E16" w:rsidRDefault="007B7EA6" w:rsidP="007B7EA6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sz w:val="28"/>
                <w:cs/>
              </w:rPr>
              <w:t>บริษัท ทาคูนิ แลนด์ จำกัด</w:t>
            </w:r>
          </w:p>
        </w:tc>
        <w:tc>
          <w:tcPr>
            <w:tcW w:w="1146" w:type="pct"/>
          </w:tcPr>
          <w:p w14:paraId="62666E3F" w14:textId="53A92391" w:rsidR="007B7EA6" w:rsidRPr="00821E16" w:rsidRDefault="007B7EA6" w:rsidP="007B7EA6">
            <w:pPr>
              <w:ind w:left="304" w:hanging="200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371" w:type="pct"/>
          </w:tcPr>
          <w:p w14:paraId="0EA04932" w14:textId="18FDEC15" w:rsidR="007B7EA6" w:rsidRPr="00821E16" w:rsidRDefault="007B7EA6" w:rsidP="007B7EA6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3624C2A1" w14:textId="77777777" w:rsidR="007B7EA6" w:rsidRPr="00821E16" w:rsidRDefault="007B7EA6" w:rsidP="007B7EA6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3B4B6E8F" w14:textId="0D2C0715" w:rsidR="007B7EA6" w:rsidRPr="00821E16" w:rsidRDefault="007B7EA6" w:rsidP="007B7EA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99.97</w:t>
            </w:r>
          </w:p>
        </w:tc>
        <w:tc>
          <w:tcPr>
            <w:tcW w:w="48" w:type="pct"/>
            <w:vAlign w:val="bottom"/>
          </w:tcPr>
          <w:p w14:paraId="57DD3625" w14:textId="77777777" w:rsidR="007B7EA6" w:rsidRPr="00821E16" w:rsidRDefault="007B7EA6" w:rsidP="007B7EA6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</w:tcPr>
          <w:p w14:paraId="5C730D3F" w14:textId="4EB35B9A" w:rsidR="007B7EA6" w:rsidRPr="00821E16" w:rsidRDefault="007B7EA6" w:rsidP="007B7EA6">
            <w:pPr>
              <w:ind w:right="-2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99.97</w:t>
            </w:r>
          </w:p>
        </w:tc>
        <w:tc>
          <w:tcPr>
            <w:tcW w:w="48" w:type="pct"/>
          </w:tcPr>
          <w:p w14:paraId="44D001A1" w14:textId="77777777" w:rsidR="007B7EA6" w:rsidRPr="00821E16" w:rsidRDefault="007B7EA6" w:rsidP="007B7EA6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7ADB4BDC" w14:textId="2AC92996" w:rsidR="007B7EA6" w:rsidRPr="00821E16" w:rsidRDefault="007B7EA6" w:rsidP="00335CD7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48" w:type="pct"/>
            <w:vAlign w:val="bottom"/>
          </w:tcPr>
          <w:p w14:paraId="49FA36F9" w14:textId="77777777" w:rsidR="007B7EA6" w:rsidRPr="00821E16" w:rsidRDefault="007B7EA6" w:rsidP="007B7EA6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1F1BD8A2" w14:textId="1349807A" w:rsidR="007B7EA6" w:rsidRPr="00821E16" w:rsidRDefault="007B7EA6" w:rsidP="007B7EA6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48" w:type="pct"/>
            <w:vAlign w:val="bottom"/>
          </w:tcPr>
          <w:p w14:paraId="0A528117" w14:textId="77777777" w:rsidR="007B7EA6" w:rsidRPr="00821E16" w:rsidRDefault="007B7EA6" w:rsidP="007B7EA6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1A2F18B7" w14:textId="7F2AEDC8" w:rsidR="007B7EA6" w:rsidRPr="00821E16" w:rsidRDefault="007B7EA6" w:rsidP="007B7EA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48" w:type="pct"/>
            <w:vAlign w:val="bottom"/>
          </w:tcPr>
          <w:p w14:paraId="1BD3D14A" w14:textId="77777777" w:rsidR="007B7EA6" w:rsidRPr="00821E16" w:rsidRDefault="007B7EA6" w:rsidP="007B7EA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6" w:type="pct"/>
            <w:vAlign w:val="bottom"/>
          </w:tcPr>
          <w:p w14:paraId="2810CF30" w14:textId="4051FD11" w:rsidR="007B7EA6" w:rsidRPr="00821E16" w:rsidRDefault="007B7EA6" w:rsidP="007B7EA6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1,000</w:t>
            </w:r>
          </w:p>
        </w:tc>
      </w:tr>
      <w:tr w:rsidR="005A51FA" w:rsidRPr="00821E16" w14:paraId="3ABFCFE4" w14:textId="77777777" w:rsidTr="00144187">
        <w:trPr>
          <w:trHeight w:val="144"/>
        </w:trPr>
        <w:tc>
          <w:tcPr>
            <w:tcW w:w="1020" w:type="pct"/>
          </w:tcPr>
          <w:p w14:paraId="5608801D" w14:textId="4BEF5234" w:rsidR="007B7EA6" w:rsidRPr="00821E16" w:rsidRDefault="007B7EA6" w:rsidP="007B7EA6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sz w:val="28"/>
                <w:cs/>
              </w:rPr>
              <w:t>บริษัท ทาคูนิ เทรดดิ้ง จำกัด</w:t>
            </w:r>
          </w:p>
        </w:tc>
        <w:tc>
          <w:tcPr>
            <w:tcW w:w="1146" w:type="pct"/>
          </w:tcPr>
          <w:p w14:paraId="1F27CA81" w14:textId="1AC64945" w:rsidR="007B7EA6" w:rsidRPr="00821E16" w:rsidRDefault="007B7EA6" w:rsidP="007B7EA6">
            <w:pPr>
              <w:ind w:left="304" w:hanging="200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sz w:val="28"/>
                <w:cs/>
              </w:rPr>
              <w:t xml:space="preserve">จำหน่ายอุปกรณ์รถยนต์ </w:t>
            </w:r>
          </w:p>
        </w:tc>
        <w:tc>
          <w:tcPr>
            <w:tcW w:w="371" w:type="pct"/>
          </w:tcPr>
          <w:p w14:paraId="549074E7" w14:textId="6056B3C0" w:rsidR="007B7EA6" w:rsidRPr="00821E16" w:rsidRDefault="007B7EA6" w:rsidP="007B7EA6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44E1AB0B" w14:textId="77777777" w:rsidR="007B7EA6" w:rsidRPr="00821E16" w:rsidRDefault="007B7EA6" w:rsidP="007B7EA6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206B98C5" w14:textId="64AE6C00" w:rsidR="007B7EA6" w:rsidRPr="00821E16" w:rsidRDefault="007B7EA6" w:rsidP="007B7EA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99.70</w:t>
            </w:r>
          </w:p>
        </w:tc>
        <w:tc>
          <w:tcPr>
            <w:tcW w:w="48" w:type="pct"/>
            <w:vAlign w:val="bottom"/>
          </w:tcPr>
          <w:p w14:paraId="5AD073E3" w14:textId="77777777" w:rsidR="007B7EA6" w:rsidRPr="00821E16" w:rsidRDefault="007B7EA6" w:rsidP="007B7EA6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</w:tcPr>
          <w:p w14:paraId="09FABFC2" w14:textId="51CDFAB0" w:rsidR="007B7EA6" w:rsidRPr="00821E16" w:rsidRDefault="007B7EA6" w:rsidP="007B7EA6">
            <w:pPr>
              <w:ind w:right="-2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99.70</w:t>
            </w:r>
          </w:p>
        </w:tc>
        <w:tc>
          <w:tcPr>
            <w:tcW w:w="48" w:type="pct"/>
          </w:tcPr>
          <w:p w14:paraId="739B255A" w14:textId="77777777" w:rsidR="007B7EA6" w:rsidRPr="00821E16" w:rsidRDefault="007B7EA6" w:rsidP="007B7EA6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21F4F086" w14:textId="024D1778" w:rsidR="007B7EA6" w:rsidRPr="00821E16" w:rsidRDefault="007B7EA6" w:rsidP="00335CD7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 xml:space="preserve">   100</w:t>
            </w:r>
          </w:p>
        </w:tc>
        <w:tc>
          <w:tcPr>
            <w:tcW w:w="48" w:type="pct"/>
            <w:vAlign w:val="bottom"/>
          </w:tcPr>
          <w:p w14:paraId="4CBBFDD9" w14:textId="77777777" w:rsidR="007B7EA6" w:rsidRPr="00821E16" w:rsidRDefault="007B7EA6" w:rsidP="007B7EA6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63065E5F" w14:textId="05D288FD" w:rsidR="007B7EA6" w:rsidRPr="00821E16" w:rsidRDefault="007B7EA6" w:rsidP="007B7EA6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 xml:space="preserve">   100</w:t>
            </w:r>
          </w:p>
        </w:tc>
        <w:tc>
          <w:tcPr>
            <w:tcW w:w="48" w:type="pct"/>
            <w:vAlign w:val="bottom"/>
          </w:tcPr>
          <w:p w14:paraId="065F5BF9" w14:textId="77777777" w:rsidR="007B7EA6" w:rsidRPr="00821E16" w:rsidRDefault="007B7EA6" w:rsidP="007B7EA6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135823CB" w14:textId="6540B61A" w:rsidR="007B7EA6" w:rsidRPr="00821E16" w:rsidRDefault="007B7EA6" w:rsidP="007B7EA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99</w:t>
            </w:r>
          </w:p>
        </w:tc>
        <w:tc>
          <w:tcPr>
            <w:tcW w:w="48" w:type="pct"/>
            <w:vAlign w:val="bottom"/>
          </w:tcPr>
          <w:p w14:paraId="3761EF66" w14:textId="77777777" w:rsidR="007B7EA6" w:rsidRPr="00821E16" w:rsidRDefault="007B7EA6" w:rsidP="007B7EA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6" w:type="pct"/>
            <w:vAlign w:val="bottom"/>
          </w:tcPr>
          <w:p w14:paraId="4329EEED" w14:textId="296CACBB" w:rsidR="007B7EA6" w:rsidRPr="00821E16" w:rsidRDefault="007B7EA6" w:rsidP="007B7EA6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99</w:t>
            </w:r>
          </w:p>
        </w:tc>
      </w:tr>
      <w:tr w:rsidR="005A51FA" w:rsidRPr="00821E16" w14:paraId="44F45F7B" w14:textId="77777777" w:rsidTr="00144187">
        <w:trPr>
          <w:trHeight w:val="144"/>
        </w:trPr>
        <w:tc>
          <w:tcPr>
            <w:tcW w:w="1020" w:type="pct"/>
          </w:tcPr>
          <w:p w14:paraId="4DD86829" w14:textId="33AAC6DC" w:rsidR="007B7EA6" w:rsidRPr="00821E16" w:rsidRDefault="007B7EA6" w:rsidP="007B7EA6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sz w:val="28"/>
                <w:cs/>
              </w:rPr>
              <w:t>บริษัท ทีทีเอส คอนเนคท์ จำกัด</w:t>
            </w:r>
          </w:p>
        </w:tc>
        <w:tc>
          <w:tcPr>
            <w:tcW w:w="1146" w:type="pct"/>
          </w:tcPr>
          <w:p w14:paraId="0220C6AA" w14:textId="51E66F18" w:rsidR="007B7EA6" w:rsidRPr="00821E16" w:rsidRDefault="007B7EA6" w:rsidP="007B7EA6">
            <w:pPr>
              <w:ind w:left="304" w:hanging="200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sz w:val="28"/>
                <w:cs/>
              </w:rPr>
              <w:t>ผลิตและประกอบมอเตอร์ไซค์ไฟฟ้า</w:t>
            </w:r>
          </w:p>
        </w:tc>
        <w:tc>
          <w:tcPr>
            <w:tcW w:w="371" w:type="pct"/>
          </w:tcPr>
          <w:p w14:paraId="3E720C19" w14:textId="793AA995" w:rsidR="007B7EA6" w:rsidRPr="00821E16" w:rsidRDefault="007B7EA6" w:rsidP="007B7EA6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3846F898" w14:textId="77777777" w:rsidR="007B7EA6" w:rsidRPr="00821E16" w:rsidRDefault="007B7EA6" w:rsidP="007B7EA6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15BBC413" w14:textId="344FB1AC" w:rsidR="007B7EA6" w:rsidRPr="00821E16" w:rsidRDefault="007B7EA6" w:rsidP="007B7EA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99.00</w:t>
            </w:r>
          </w:p>
        </w:tc>
        <w:tc>
          <w:tcPr>
            <w:tcW w:w="48" w:type="pct"/>
            <w:vAlign w:val="bottom"/>
          </w:tcPr>
          <w:p w14:paraId="5F5DD31C" w14:textId="77777777" w:rsidR="007B7EA6" w:rsidRPr="00821E16" w:rsidRDefault="007B7EA6" w:rsidP="007B7EA6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  <w:vAlign w:val="bottom"/>
          </w:tcPr>
          <w:p w14:paraId="2D78BA95" w14:textId="210687FA" w:rsidR="007B7EA6" w:rsidRPr="00821E16" w:rsidRDefault="007B7EA6" w:rsidP="007B7EA6">
            <w:pPr>
              <w:ind w:right="-2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99.00</w:t>
            </w:r>
          </w:p>
        </w:tc>
        <w:tc>
          <w:tcPr>
            <w:tcW w:w="48" w:type="pct"/>
          </w:tcPr>
          <w:p w14:paraId="0B9A9EB4" w14:textId="77777777" w:rsidR="007B7EA6" w:rsidRPr="00821E16" w:rsidRDefault="007B7EA6" w:rsidP="007B7EA6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45C71830" w14:textId="6289FE01" w:rsidR="007B7EA6" w:rsidRPr="00821E16" w:rsidRDefault="007B7EA6" w:rsidP="00335CD7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48" w:type="pct"/>
            <w:vAlign w:val="bottom"/>
          </w:tcPr>
          <w:p w14:paraId="01F7B724" w14:textId="77777777" w:rsidR="007B7EA6" w:rsidRPr="00821E16" w:rsidRDefault="007B7EA6" w:rsidP="007B7EA6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1739A16B" w14:textId="419C2A59" w:rsidR="007B7EA6" w:rsidRPr="00821E16" w:rsidRDefault="007B7EA6" w:rsidP="007B7EA6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48" w:type="pct"/>
            <w:vAlign w:val="bottom"/>
          </w:tcPr>
          <w:p w14:paraId="18F24856" w14:textId="77777777" w:rsidR="007B7EA6" w:rsidRPr="00821E16" w:rsidRDefault="007B7EA6" w:rsidP="007B7EA6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21CDDA25" w14:textId="7FD92C6C" w:rsidR="007B7EA6" w:rsidRPr="00821E16" w:rsidRDefault="007B7EA6" w:rsidP="007B7EA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2,970</w:t>
            </w:r>
          </w:p>
        </w:tc>
        <w:tc>
          <w:tcPr>
            <w:tcW w:w="48" w:type="pct"/>
            <w:vAlign w:val="bottom"/>
          </w:tcPr>
          <w:p w14:paraId="71367B2E" w14:textId="77777777" w:rsidR="007B7EA6" w:rsidRPr="00821E16" w:rsidRDefault="007B7EA6" w:rsidP="007B7EA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6" w:type="pct"/>
            <w:vAlign w:val="bottom"/>
          </w:tcPr>
          <w:p w14:paraId="52208753" w14:textId="58E655C8" w:rsidR="007B7EA6" w:rsidRPr="00821E16" w:rsidRDefault="007B7EA6" w:rsidP="007B7EA6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2,970</w:t>
            </w:r>
          </w:p>
        </w:tc>
      </w:tr>
      <w:tr w:rsidR="005A51FA" w:rsidRPr="00821E16" w14:paraId="48B151FC" w14:textId="77777777" w:rsidTr="00144187">
        <w:trPr>
          <w:trHeight w:val="144"/>
        </w:trPr>
        <w:tc>
          <w:tcPr>
            <w:tcW w:w="1020" w:type="pct"/>
          </w:tcPr>
          <w:p w14:paraId="211CD28E" w14:textId="77777777" w:rsidR="000F179A" w:rsidRPr="00821E16" w:rsidRDefault="000F179A" w:rsidP="000F179A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146" w:type="pct"/>
            <w:vAlign w:val="bottom"/>
          </w:tcPr>
          <w:p w14:paraId="69C649C8" w14:textId="77777777" w:rsidR="000F179A" w:rsidRPr="00821E16" w:rsidRDefault="000F179A" w:rsidP="000F179A">
            <w:pPr>
              <w:ind w:left="180" w:right="-68" w:hanging="10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1" w:type="pct"/>
          </w:tcPr>
          <w:p w14:paraId="77096055" w14:textId="77777777" w:rsidR="000F179A" w:rsidRPr="00821E16" w:rsidRDefault="000F179A" w:rsidP="000F179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" w:type="pct"/>
          </w:tcPr>
          <w:p w14:paraId="3DC1A58C" w14:textId="77777777" w:rsidR="000F179A" w:rsidRPr="00821E16" w:rsidRDefault="000F179A" w:rsidP="000F179A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</w:tcPr>
          <w:p w14:paraId="48F8D1B0" w14:textId="77777777" w:rsidR="000F179A" w:rsidRPr="00821E16" w:rsidRDefault="000F179A" w:rsidP="000F17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</w:tcPr>
          <w:p w14:paraId="0C912103" w14:textId="77777777" w:rsidR="000F179A" w:rsidRPr="00821E16" w:rsidRDefault="000F179A" w:rsidP="000F179A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</w:tcPr>
          <w:p w14:paraId="36AC1BEC" w14:textId="77777777" w:rsidR="000F179A" w:rsidRPr="00821E16" w:rsidRDefault="000F179A" w:rsidP="000F17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</w:tcPr>
          <w:p w14:paraId="03B8108B" w14:textId="77777777" w:rsidR="000F179A" w:rsidRPr="00821E16" w:rsidRDefault="000F179A" w:rsidP="000F179A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475F55E0" w14:textId="77777777" w:rsidR="000F179A" w:rsidRPr="00821E16" w:rsidRDefault="000F179A" w:rsidP="000F179A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  <w:vAlign w:val="bottom"/>
          </w:tcPr>
          <w:p w14:paraId="2F6E40C0" w14:textId="77777777" w:rsidR="000F179A" w:rsidRPr="00821E16" w:rsidRDefault="000F179A" w:rsidP="00335CD7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33B6DF71" w14:textId="77777777" w:rsidR="000F179A" w:rsidRPr="00821E16" w:rsidRDefault="000F179A" w:rsidP="00335CD7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  <w:vAlign w:val="bottom"/>
          </w:tcPr>
          <w:p w14:paraId="09A6B5CA" w14:textId="77777777" w:rsidR="000F179A" w:rsidRPr="00821E16" w:rsidRDefault="000F179A" w:rsidP="00335CD7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14:paraId="5B98C1A6" w14:textId="27E5E54D" w:rsidR="000F179A" w:rsidRPr="00821E16" w:rsidRDefault="009D4F7B" w:rsidP="000F179A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114,429</w:t>
            </w:r>
          </w:p>
        </w:tc>
        <w:tc>
          <w:tcPr>
            <w:tcW w:w="48" w:type="pct"/>
            <w:vMerge w:val="restart"/>
            <w:vAlign w:val="bottom"/>
          </w:tcPr>
          <w:p w14:paraId="764C6F45" w14:textId="77777777" w:rsidR="009D4F7B" w:rsidRPr="00821E16" w:rsidRDefault="009D4F7B" w:rsidP="009D4F7B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  <w:p w14:paraId="0E49F126" w14:textId="6D55B31C" w:rsidR="000F179A" w:rsidRPr="00821E16" w:rsidRDefault="009D4F7B" w:rsidP="000F179A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bottom"/>
          </w:tcPr>
          <w:p w14:paraId="45B4EB3D" w14:textId="469E7029" w:rsidR="000F179A" w:rsidRPr="00821E16" w:rsidRDefault="00567770" w:rsidP="000F179A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114,429</w:t>
            </w:r>
          </w:p>
        </w:tc>
      </w:tr>
      <w:tr w:rsidR="005A51FA" w:rsidRPr="00821E16" w14:paraId="1D0301B6" w14:textId="77777777" w:rsidTr="00144187">
        <w:trPr>
          <w:trHeight w:val="144"/>
        </w:trPr>
        <w:tc>
          <w:tcPr>
            <w:tcW w:w="2166" w:type="pct"/>
            <w:gridSpan w:val="2"/>
          </w:tcPr>
          <w:p w14:paraId="55A30DAF" w14:textId="77777777" w:rsidR="000F179A" w:rsidRPr="00821E16" w:rsidRDefault="000F179A" w:rsidP="000F179A">
            <w:pPr>
              <w:ind w:right="-68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821E16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821E16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821E16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371" w:type="pct"/>
          </w:tcPr>
          <w:p w14:paraId="6B50C3F2" w14:textId="77777777" w:rsidR="000F179A" w:rsidRPr="00821E16" w:rsidRDefault="000F179A" w:rsidP="000F179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" w:type="pct"/>
          </w:tcPr>
          <w:p w14:paraId="1479FECC" w14:textId="77777777" w:rsidR="000F179A" w:rsidRPr="00821E16" w:rsidRDefault="000F179A" w:rsidP="000F179A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</w:tcPr>
          <w:p w14:paraId="27309088" w14:textId="77777777" w:rsidR="000F179A" w:rsidRPr="00821E16" w:rsidRDefault="000F179A" w:rsidP="000F17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</w:tcPr>
          <w:p w14:paraId="0D2582A2" w14:textId="77777777" w:rsidR="000F179A" w:rsidRPr="00821E16" w:rsidRDefault="000F179A" w:rsidP="000F179A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</w:tcPr>
          <w:p w14:paraId="7311306E" w14:textId="77777777" w:rsidR="000F179A" w:rsidRPr="00821E16" w:rsidRDefault="000F179A" w:rsidP="000F17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</w:tcPr>
          <w:p w14:paraId="757BD2E9" w14:textId="77777777" w:rsidR="000F179A" w:rsidRPr="00821E16" w:rsidRDefault="000F179A" w:rsidP="000F179A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2A5724AA" w14:textId="77777777" w:rsidR="000F179A" w:rsidRPr="00821E16" w:rsidRDefault="000F179A" w:rsidP="000F179A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  <w:vAlign w:val="bottom"/>
          </w:tcPr>
          <w:p w14:paraId="6C265683" w14:textId="77777777" w:rsidR="000F179A" w:rsidRPr="00821E16" w:rsidRDefault="000F179A" w:rsidP="00335CD7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15D1C7BE" w14:textId="77777777" w:rsidR="000F179A" w:rsidRPr="00821E16" w:rsidRDefault="000F179A" w:rsidP="00335CD7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  <w:vAlign w:val="bottom"/>
          </w:tcPr>
          <w:p w14:paraId="2BE88A15" w14:textId="77777777" w:rsidR="000F179A" w:rsidRPr="00821E16" w:rsidRDefault="000F179A" w:rsidP="00335CD7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14:paraId="13061B1A" w14:textId="356076CB" w:rsidR="000F179A" w:rsidRPr="00821E16" w:rsidRDefault="009D4F7B" w:rsidP="000F179A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48" w:type="pct"/>
            <w:vMerge/>
            <w:tcBorders>
              <w:bottom w:val="single" w:sz="4" w:space="0" w:color="auto"/>
            </w:tcBorders>
            <w:vAlign w:val="bottom"/>
          </w:tcPr>
          <w:p w14:paraId="6C4A7542" w14:textId="77777777" w:rsidR="000F179A" w:rsidRPr="00821E16" w:rsidRDefault="000F179A" w:rsidP="000F179A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vAlign w:val="bottom"/>
          </w:tcPr>
          <w:p w14:paraId="7F814362" w14:textId="4741A24C" w:rsidR="000F179A" w:rsidRPr="00821E16" w:rsidRDefault="00567770" w:rsidP="000F179A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21E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A51FA" w:rsidRPr="00821E16" w14:paraId="0F35648D" w14:textId="77777777" w:rsidTr="00144187">
        <w:trPr>
          <w:trHeight w:val="144"/>
        </w:trPr>
        <w:tc>
          <w:tcPr>
            <w:tcW w:w="2166" w:type="pct"/>
            <w:gridSpan w:val="2"/>
          </w:tcPr>
          <w:p w14:paraId="17656761" w14:textId="47258FF8" w:rsidR="000F179A" w:rsidRPr="00821E16" w:rsidRDefault="000F179A" w:rsidP="000F179A">
            <w:pPr>
              <w:ind w:right="-68"/>
              <w:jc w:val="both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821E1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เงินลงทุนในบริษัท</w:t>
            </w:r>
            <w:r w:rsidR="00277F70" w:rsidRPr="00821E1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ย่อย</w:t>
            </w:r>
            <w:r w:rsidRPr="00821E1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821E16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- </w:t>
            </w:r>
            <w:r w:rsidRPr="00821E1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371" w:type="pct"/>
          </w:tcPr>
          <w:p w14:paraId="283BB9EC" w14:textId="77777777" w:rsidR="000F179A" w:rsidRPr="00821E16" w:rsidRDefault="000F179A" w:rsidP="000F179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" w:type="pct"/>
          </w:tcPr>
          <w:p w14:paraId="165869BB" w14:textId="77777777" w:rsidR="000F179A" w:rsidRPr="00821E16" w:rsidRDefault="000F179A" w:rsidP="000F179A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</w:tcPr>
          <w:p w14:paraId="58DCD9FD" w14:textId="77777777" w:rsidR="000F179A" w:rsidRPr="00821E16" w:rsidRDefault="000F179A" w:rsidP="000F17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</w:tcPr>
          <w:p w14:paraId="2BA39B73" w14:textId="77777777" w:rsidR="000F179A" w:rsidRPr="00821E16" w:rsidRDefault="000F179A" w:rsidP="000F179A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</w:tcPr>
          <w:p w14:paraId="3E8F4AC4" w14:textId="77777777" w:rsidR="000F179A" w:rsidRPr="00821E16" w:rsidRDefault="000F179A" w:rsidP="000F17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</w:tcPr>
          <w:p w14:paraId="1A341FB1" w14:textId="77777777" w:rsidR="000F179A" w:rsidRPr="00821E16" w:rsidRDefault="000F179A" w:rsidP="000F179A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5CB07EA6" w14:textId="77777777" w:rsidR="000F179A" w:rsidRPr="00821E16" w:rsidRDefault="000F179A" w:rsidP="000F179A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  <w:vAlign w:val="bottom"/>
          </w:tcPr>
          <w:p w14:paraId="79F78CBA" w14:textId="77777777" w:rsidR="000F179A" w:rsidRPr="00821E16" w:rsidRDefault="000F179A" w:rsidP="00335CD7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28DEC763" w14:textId="77777777" w:rsidR="000F179A" w:rsidRPr="00821E16" w:rsidRDefault="000F179A" w:rsidP="00335CD7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  <w:vAlign w:val="bottom"/>
          </w:tcPr>
          <w:p w14:paraId="0593F8B6" w14:textId="77777777" w:rsidR="000F179A" w:rsidRPr="00821E16" w:rsidRDefault="000F179A" w:rsidP="00335CD7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90622" w14:textId="74B4E5C9" w:rsidR="000F179A" w:rsidRPr="00821E16" w:rsidRDefault="009D4F7B" w:rsidP="000F179A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21E16">
              <w:rPr>
                <w:rFonts w:ascii="Angsana New" w:hAnsi="Angsana New" w:hint="eastAsia"/>
                <w:b/>
                <w:bCs/>
                <w:color w:val="000000"/>
                <w:sz w:val="28"/>
              </w:rPr>
              <w:t>114,429</w:t>
            </w:r>
          </w:p>
        </w:tc>
        <w:tc>
          <w:tcPr>
            <w:tcW w:w="48" w:type="pct"/>
            <w:vMerge/>
            <w:vAlign w:val="bottom"/>
          </w:tcPr>
          <w:p w14:paraId="0D2CF9AE" w14:textId="77777777" w:rsidR="000F179A" w:rsidRPr="00821E16" w:rsidRDefault="000F179A" w:rsidP="000F179A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34BF3" w14:textId="45156598" w:rsidR="000F179A" w:rsidRPr="00821E16" w:rsidRDefault="00567770" w:rsidP="000F179A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21E16">
              <w:rPr>
                <w:rFonts w:ascii="Angsana New" w:hAnsi="Angsana New"/>
                <w:b/>
                <w:bCs/>
                <w:color w:val="000000"/>
                <w:sz w:val="28"/>
              </w:rPr>
              <w:t>114,429</w:t>
            </w:r>
          </w:p>
        </w:tc>
      </w:tr>
    </w:tbl>
    <w:p w14:paraId="7BE8BDCE" w14:textId="46906A72" w:rsidR="00877658" w:rsidRDefault="008776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5683B104" w14:textId="3B98C2A0" w:rsidR="00D07FE2" w:rsidRPr="00163B92" w:rsidRDefault="00D07FE2" w:rsidP="006852C9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163B92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  <w:bookmarkStart w:id="4" w:name="_Hlk70878118"/>
    </w:p>
    <w:p w14:paraId="79EA9C99" w14:textId="4FAB05DB" w:rsidR="00BB4C22" w:rsidRPr="00D04380" w:rsidRDefault="00D04380" w:rsidP="00D043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D04380">
        <w:rPr>
          <w:rFonts w:ascii="Angsana New" w:hAnsi="Angsana New"/>
          <w:color w:val="000000"/>
          <w:spacing w:val="-2"/>
          <w:sz w:val="28"/>
          <w:cs/>
        </w:rPr>
        <w:t>เงินลงทุนในบริษัท</w:t>
      </w:r>
      <w:r>
        <w:rPr>
          <w:rFonts w:ascii="Angsana New" w:hAnsi="Angsana New" w:hint="cs"/>
          <w:color w:val="000000"/>
          <w:spacing w:val="-2"/>
          <w:sz w:val="28"/>
          <w:cs/>
        </w:rPr>
        <w:t>ร่วม</w:t>
      </w:r>
      <w:r w:rsidRPr="00D04380">
        <w:rPr>
          <w:rFonts w:ascii="Angsana New" w:hAnsi="Angsana New"/>
          <w:color w:val="000000"/>
          <w:spacing w:val="-2"/>
          <w:sz w:val="28"/>
          <w:cs/>
        </w:rPr>
        <w:t xml:space="preserve"> ณ วันที่</w:t>
      </w:r>
      <w:r w:rsidRPr="00D04380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D04380">
        <w:rPr>
          <w:rFonts w:asciiTheme="majorBidi" w:hAnsiTheme="majorBidi" w:cstheme="majorBidi"/>
          <w:sz w:val="28"/>
        </w:rPr>
        <w:t xml:space="preserve">30 </w:t>
      </w:r>
      <w:r w:rsidRPr="00D04380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D04380">
        <w:rPr>
          <w:rFonts w:ascii="Angsana New" w:hAnsi="Angsana New"/>
          <w:color w:val="000000"/>
          <w:spacing w:val="-2"/>
          <w:sz w:val="28"/>
        </w:rPr>
        <w:t xml:space="preserve">2568 </w:t>
      </w:r>
      <w:r w:rsidRPr="00D04380">
        <w:rPr>
          <w:rFonts w:ascii="Angsana New" w:hAnsi="Angsana New"/>
          <w:color w:val="000000"/>
          <w:spacing w:val="-2"/>
          <w:sz w:val="28"/>
          <w:cs/>
        </w:rPr>
        <w:t xml:space="preserve">และวันที่ </w:t>
      </w:r>
      <w:r w:rsidRPr="00D04380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D04380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Pr="00D04380">
        <w:rPr>
          <w:rFonts w:ascii="Angsana New" w:hAnsi="Angsana New"/>
          <w:color w:val="000000"/>
          <w:spacing w:val="-2"/>
          <w:sz w:val="28"/>
        </w:rPr>
        <w:t xml:space="preserve">2567 </w:t>
      </w:r>
      <w:r w:rsidRPr="00D04380">
        <w:rPr>
          <w:rFonts w:ascii="Angsana New" w:hAnsi="Angsana New"/>
          <w:color w:val="000000"/>
          <w:spacing w:val="-2"/>
          <w:sz w:val="28"/>
          <w:cs/>
        </w:rPr>
        <w:t>มีดังนี้</w:t>
      </w:r>
    </w:p>
    <w:tbl>
      <w:tblPr>
        <w:tblpPr w:leftFromText="180" w:rightFromText="180" w:vertAnchor="page" w:horzAnchor="margin" w:tblpY="3491"/>
        <w:tblW w:w="5127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1590"/>
        <w:gridCol w:w="1018"/>
        <w:gridCol w:w="55"/>
        <w:gridCol w:w="1035"/>
        <w:gridCol w:w="75"/>
        <w:gridCol w:w="951"/>
        <w:gridCol w:w="99"/>
        <w:gridCol w:w="936"/>
        <w:gridCol w:w="75"/>
        <w:gridCol w:w="966"/>
        <w:gridCol w:w="126"/>
        <w:gridCol w:w="996"/>
        <w:gridCol w:w="126"/>
        <w:gridCol w:w="1008"/>
        <w:gridCol w:w="111"/>
        <w:gridCol w:w="1080"/>
        <w:gridCol w:w="84"/>
        <w:gridCol w:w="1017"/>
        <w:gridCol w:w="96"/>
        <w:gridCol w:w="1014"/>
        <w:gridCol w:w="87"/>
        <w:gridCol w:w="972"/>
      </w:tblGrid>
      <w:tr w:rsidR="00915248" w:rsidRPr="00E72989" w14:paraId="72BBD6E3" w14:textId="77777777" w:rsidTr="00915248">
        <w:trPr>
          <w:trHeight w:val="144"/>
        </w:trPr>
        <w:tc>
          <w:tcPr>
            <w:tcW w:w="508" w:type="pct"/>
            <w:vAlign w:val="bottom"/>
          </w:tcPr>
          <w:p w14:paraId="77946838" w14:textId="77777777" w:rsidR="00D04380" w:rsidRPr="006E07FD" w:rsidRDefault="00D04380" w:rsidP="00D04380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7" w:type="pct"/>
          </w:tcPr>
          <w:p w14:paraId="136F2E59" w14:textId="77777777" w:rsidR="00D04380" w:rsidRPr="006E07FD" w:rsidRDefault="00D04380" w:rsidP="00D04380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8" w:type="pct"/>
          </w:tcPr>
          <w:p w14:paraId="2B51C581" w14:textId="77777777" w:rsidR="00D04380" w:rsidRPr="006E07FD" w:rsidRDefault="00D04380" w:rsidP="00D04380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" w:type="pct"/>
          </w:tcPr>
          <w:p w14:paraId="7B12B00A" w14:textId="77777777" w:rsidR="00D04380" w:rsidRPr="006E07FD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85" w:type="pct"/>
            <w:gridSpan w:val="3"/>
            <w:vAlign w:val="bottom"/>
          </w:tcPr>
          <w:p w14:paraId="16F86918" w14:textId="77777777" w:rsidR="00D04380" w:rsidRPr="006E07FD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52E48221" w14:textId="77777777" w:rsidR="00D04380" w:rsidRPr="006E07FD" w:rsidRDefault="00D04380" w:rsidP="00D04380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11" w:type="pct"/>
          </w:tcPr>
          <w:p w14:paraId="2360FF9C" w14:textId="77777777" w:rsidR="00D04380" w:rsidRPr="006E07FD" w:rsidRDefault="00D04380" w:rsidP="00D04380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096" w:type="pct"/>
            <w:gridSpan w:val="6"/>
          </w:tcPr>
          <w:p w14:paraId="5B3AD26C" w14:textId="77777777" w:rsidR="00D04380" w:rsidRPr="006E07FD" w:rsidRDefault="00D04380" w:rsidP="00D04380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7" w:type="pct"/>
          </w:tcPr>
          <w:p w14:paraId="7AA74F66" w14:textId="77777777" w:rsidR="00D04380" w:rsidRPr="006E07FD" w:rsidRDefault="00D04380" w:rsidP="00D04380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59" w:type="pct"/>
          </w:tcPr>
          <w:p w14:paraId="7F9DF7E8" w14:textId="77777777" w:rsidR="00D04380" w:rsidRPr="006E07FD" w:rsidRDefault="00D04380" w:rsidP="00D04380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8" w:type="pct"/>
          </w:tcPr>
          <w:p w14:paraId="6A3C8939" w14:textId="77777777" w:rsidR="00D04380" w:rsidRPr="006E07FD" w:rsidRDefault="00D04380" w:rsidP="00D04380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059" w:type="pct"/>
            <w:gridSpan w:val="5"/>
          </w:tcPr>
          <w:p w14:paraId="2F6938FC" w14:textId="77777777" w:rsidR="00D04380" w:rsidRPr="006E07FD" w:rsidRDefault="00D04380" w:rsidP="00D04380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>(</w:t>
            </w:r>
            <w:r w:rsidRPr="006E07FD">
              <w:rPr>
                <w:rFonts w:ascii="Angsana New" w:hAnsi="Angsana New" w:hint="cs"/>
                <w:color w:val="000000"/>
                <w:sz w:val="28"/>
                <w:cs/>
              </w:rPr>
              <w:t>หน่วย</w:t>
            </w:r>
            <w:r w:rsidRPr="006E07FD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6E07FD"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  <w:r w:rsidRPr="006E07F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505302" w:rsidRPr="00E72989" w14:paraId="16769DF2" w14:textId="77777777" w:rsidTr="00915248">
        <w:trPr>
          <w:trHeight w:val="144"/>
        </w:trPr>
        <w:tc>
          <w:tcPr>
            <w:tcW w:w="508" w:type="pct"/>
            <w:vAlign w:val="bottom"/>
          </w:tcPr>
          <w:p w14:paraId="2B2FBD46" w14:textId="77777777" w:rsidR="00D04380" w:rsidRPr="006E07FD" w:rsidRDefault="00D04380" w:rsidP="00D04380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7" w:type="pct"/>
          </w:tcPr>
          <w:p w14:paraId="617CF52D" w14:textId="77777777" w:rsidR="00D04380" w:rsidRPr="006E07FD" w:rsidRDefault="00D04380" w:rsidP="00D04380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8" w:type="pct"/>
            <w:vMerge w:val="restart"/>
          </w:tcPr>
          <w:p w14:paraId="11D6BBE2" w14:textId="77777777" w:rsidR="00D04380" w:rsidRPr="006E07FD" w:rsidRDefault="00D04380" w:rsidP="00D04380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" w:type="pct"/>
          </w:tcPr>
          <w:p w14:paraId="75F27C3A" w14:textId="77777777" w:rsidR="00D04380" w:rsidRPr="006E07FD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85" w:type="pct"/>
            <w:gridSpan w:val="3"/>
            <w:vAlign w:val="bottom"/>
          </w:tcPr>
          <w:p w14:paraId="7294C6F0" w14:textId="77777777" w:rsidR="00D04380" w:rsidRPr="006E07FD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6E07FD">
              <w:rPr>
                <w:rFonts w:ascii="Angsana New" w:hAnsi="Angsana New"/>
                <w:color w:val="000000"/>
                <w:sz w:val="28"/>
                <w:cs/>
              </w:rPr>
              <w:t>สัดส่วน</w:t>
            </w:r>
          </w:p>
        </w:tc>
        <w:tc>
          <w:tcPr>
            <w:tcW w:w="33" w:type="pct"/>
          </w:tcPr>
          <w:p w14:paraId="50A0C76B" w14:textId="77777777" w:rsidR="00D04380" w:rsidRPr="006E07FD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07" w:type="pct"/>
            <w:gridSpan w:val="7"/>
            <w:vAlign w:val="bottom"/>
          </w:tcPr>
          <w:p w14:paraId="430F32CE" w14:textId="2799B37D" w:rsidR="00D04380" w:rsidRPr="006E07FD" w:rsidRDefault="00425544" w:rsidP="00D0438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 w:hint="cs"/>
                <w:color w:val="000000"/>
                <w:sz w:val="28"/>
                <w:cs/>
              </w:rPr>
              <w:t>ข้อมูลทาง</w:t>
            </w:r>
            <w:r w:rsidR="00D04380" w:rsidRPr="006E07FD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  <w:r w:rsidR="00D04380" w:rsidRPr="006E07FD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37" w:type="pct"/>
          </w:tcPr>
          <w:p w14:paraId="391CE7FF" w14:textId="77777777" w:rsidR="00D04380" w:rsidRPr="006E07FD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446" w:type="pct"/>
            <w:gridSpan w:val="7"/>
          </w:tcPr>
          <w:p w14:paraId="24FCEF57" w14:textId="5D71E6B4" w:rsidR="00D04380" w:rsidRPr="006E07FD" w:rsidRDefault="00425544" w:rsidP="00D0438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 w:hint="cs"/>
                <w:color w:val="000000"/>
                <w:sz w:val="28"/>
                <w:cs/>
              </w:rPr>
              <w:t>ข้อมูลทาง</w:t>
            </w:r>
            <w:r w:rsidR="00D04380" w:rsidRPr="006E07FD">
              <w:rPr>
                <w:rFonts w:ascii="Angsana New" w:hAnsi="Angsana New" w:hint="cs"/>
                <w:color w:val="000000"/>
                <w:sz w:val="28"/>
                <w:cs/>
              </w:rPr>
              <w:t>การเงินเฉพาะกิจการ</w:t>
            </w:r>
          </w:p>
        </w:tc>
      </w:tr>
      <w:tr w:rsidR="00915248" w:rsidRPr="00E72989" w14:paraId="669A8EFE" w14:textId="77777777" w:rsidTr="00915248">
        <w:trPr>
          <w:trHeight w:val="144"/>
        </w:trPr>
        <w:tc>
          <w:tcPr>
            <w:tcW w:w="508" w:type="pct"/>
            <w:vAlign w:val="bottom"/>
          </w:tcPr>
          <w:p w14:paraId="5F960F60" w14:textId="77777777" w:rsidR="00D04380" w:rsidRPr="006E07FD" w:rsidRDefault="00D04380" w:rsidP="00D04380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7" w:type="pct"/>
          </w:tcPr>
          <w:p w14:paraId="1AD8B423" w14:textId="77777777" w:rsidR="00D04380" w:rsidRPr="006E07FD" w:rsidRDefault="00D04380" w:rsidP="00D04380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8" w:type="pct"/>
            <w:vMerge/>
          </w:tcPr>
          <w:p w14:paraId="06836987" w14:textId="77777777" w:rsidR="00D04380" w:rsidRPr="006E07FD" w:rsidRDefault="00D04380" w:rsidP="00D04380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" w:type="pct"/>
          </w:tcPr>
          <w:p w14:paraId="7A74061A" w14:textId="77777777" w:rsidR="00D04380" w:rsidRPr="006E07FD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85" w:type="pct"/>
            <w:gridSpan w:val="3"/>
            <w:vAlign w:val="bottom"/>
          </w:tcPr>
          <w:p w14:paraId="501B1E23" w14:textId="77777777" w:rsidR="00D04380" w:rsidRPr="006E07FD" w:rsidRDefault="00D04380" w:rsidP="00D0438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/>
                <w:color w:val="000000"/>
                <w:sz w:val="28"/>
                <w:cs/>
              </w:rPr>
              <w:t>ความเป็นเจ้าของ</w:t>
            </w:r>
            <w:r w:rsidRPr="006E07F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E07FD">
              <w:rPr>
                <w:rFonts w:ascii="Angsana New" w:hAnsi="Angsana New"/>
                <w:color w:val="000000"/>
                <w:sz w:val="28"/>
                <w:lang w:val="en-GB"/>
              </w:rPr>
              <w:t>(</w:t>
            </w:r>
            <w:r w:rsidRPr="006E07FD">
              <w:rPr>
                <w:rFonts w:ascii="Angsana New" w:hAnsi="Angsana New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33" w:type="pct"/>
          </w:tcPr>
          <w:p w14:paraId="3B6006F2" w14:textId="77777777" w:rsidR="00D04380" w:rsidRPr="006E07FD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57" w:type="pct"/>
            <w:gridSpan w:val="3"/>
            <w:vAlign w:val="bottom"/>
          </w:tcPr>
          <w:p w14:paraId="6DF750C5" w14:textId="77777777" w:rsidR="00D04380" w:rsidRPr="006E07FD" w:rsidRDefault="00D04380" w:rsidP="00D0438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6E07FD">
              <w:rPr>
                <w:rFonts w:ascii="Angsana New" w:hAnsi="Angsana New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2" w:type="pct"/>
          </w:tcPr>
          <w:p w14:paraId="43E2941F" w14:textId="77777777" w:rsidR="00D04380" w:rsidRPr="006E07FD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708" w:type="pct"/>
            <w:gridSpan w:val="3"/>
            <w:vAlign w:val="bottom"/>
          </w:tcPr>
          <w:p w14:paraId="66593B28" w14:textId="77777777" w:rsidR="00D04380" w:rsidRPr="006E07FD" w:rsidRDefault="00D04380" w:rsidP="00D0438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color w:val="000000"/>
                <w:sz w:val="28"/>
                <w:cs/>
              </w:rPr>
              <w:t>วิธี</w:t>
            </w:r>
            <w:r w:rsidRPr="006E07FD">
              <w:rPr>
                <w:rFonts w:ascii="Angsana New" w:hAnsi="Angsana New" w:hint="cs"/>
                <w:color w:val="000000"/>
                <w:sz w:val="28"/>
                <w:cs/>
              </w:rPr>
              <w:t>ส่วนได้เสีย</w:t>
            </w:r>
          </w:p>
        </w:tc>
        <w:tc>
          <w:tcPr>
            <w:tcW w:w="37" w:type="pct"/>
          </w:tcPr>
          <w:p w14:paraId="083F5BD4" w14:textId="77777777" w:rsidR="00D04380" w:rsidRPr="006E07FD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725" w:type="pct"/>
            <w:gridSpan w:val="3"/>
          </w:tcPr>
          <w:p w14:paraId="01B295E2" w14:textId="77777777" w:rsidR="00D04380" w:rsidRPr="006E07FD" w:rsidRDefault="00D04380" w:rsidP="00D0438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 w:hint="cs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32" w:type="pct"/>
          </w:tcPr>
          <w:p w14:paraId="3B2CA59E" w14:textId="77777777" w:rsidR="00D04380" w:rsidRPr="006E07FD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689" w:type="pct"/>
            <w:gridSpan w:val="3"/>
          </w:tcPr>
          <w:p w14:paraId="3ADA5FD0" w14:textId="77777777" w:rsidR="00D04380" w:rsidRPr="006E07FD" w:rsidRDefault="00D04380" w:rsidP="00D0438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 w:hint="cs"/>
                <w:color w:val="000000"/>
                <w:sz w:val="28"/>
                <w:cs/>
              </w:rPr>
              <w:t>วิธีราคาทุน</w:t>
            </w:r>
          </w:p>
        </w:tc>
      </w:tr>
      <w:tr w:rsidR="00915248" w:rsidRPr="00E72989" w14:paraId="62D1DC73" w14:textId="77777777" w:rsidTr="00915248">
        <w:trPr>
          <w:trHeight w:val="144"/>
        </w:trPr>
        <w:tc>
          <w:tcPr>
            <w:tcW w:w="508" w:type="pct"/>
            <w:vAlign w:val="bottom"/>
          </w:tcPr>
          <w:p w14:paraId="526C9DB5" w14:textId="77777777" w:rsidR="00D04380" w:rsidRPr="006E07FD" w:rsidRDefault="00D04380" w:rsidP="00D04380">
            <w:pP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7" w:type="pct"/>
          </w:tcPr>
          <w:p w14:paraId="2BEB1720" w14:textId="77777777" w:rsidR="00D04380" w:rsidRPr="006E07FD" w:rsidRDefault="00D04380" w:rsidP="00D04380">
            <w:pPr>
              <w:ind w:left="198" w:right="-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8" w:type="pct"/>
          </w:tcPr>
          <w:p w14:paraId="74E2EF74" w14:textId="77777777" w:rsidR="00D04380" w:rsidRPr="006E07FD" w:rsidRDefault="00D04380" w:rsidP="00D04380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18" w:type="pct"/>
          </w:tcPr>
          <w:p w14:paraId="41092442" w14:textId="77777777" w:rsidR="00D04380" w:rsidRPr="006E07FD" w:rsidRDefault="00D04380" w:rsidP="00D04380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6C0E034" w14:textId="77777777" w:rsidR="00D04380" w:rsidRPr="006E07FD" w:rsidRDefault="00D04380" w:rsidP="00D04380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/>
                <w:color w:val="000000"/>
                <w:spacing w:val="-2"/>
                <w:sz w:val="28"/>
              </w:rPr>
              <w:t xml:space="preserve">30 </w:t>
            </w:r>
            <w:r w:rsidRPr="006E07FD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25" w:type="pct"/>
          </w:tcPr>
          <w:p w14:paraId="0065F7C5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5" w:type="pct"/>
            <w:vAlign w:val="bottom"/>
          </w:tcPr>
          <w:p w14:paraId="62DF01FA" w14:textId="77777777" w:rsidR="00D04380" w:rsidRPr="006E07FD" w:rsidRDefault="00D04380" w:rsidP="00D04380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6E07FD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33" w:type="pct"/>
          </w:tcPr>
          <w:p w14:paraId="205BC39E" w14:textId="77777777" w:rsidR="00D04380" w:rsidRPr="006E07FD" w:rsidRDefault="00D04380" w:rsidP="00D04380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7B6C468F" w14:textId="77777777" w:rsidR="00D04380" w:rsidRPr="006E07FD" w:rsidRDefault="00D04380" w:rsidP="00D04380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/>
                <w:sz w:val="28"/>
              </w:rPr>
              <w:t xml:space="preserve">30 </w:t>
            </w:r>
            <w:r w:rsidRPr="006E07FD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5" w:type="pct"/>
          </w:tcPr>
          <w:p w14:paraId="03DBC4B4" w14:textId="77777777" w:rsidR="00D04380" w:rsidRPr="006E07FD" w:rsidRDefault="00D04380" w:rsidP="00D04380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1" w:type="pct"/>
            <w:vAlign w:val="bottom"/>
          </w:tcPr>
          <w:p w14:paraId="2115DE79" w14:textId="77777777" w:rsidR="00D04380" w:rsidRPr="006E07FD" w:rsidRDefault="00D04380" w:rsidP="00D04380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>31</w:t>
            </w:r>
            <w:r w:rsidRPr="006E07F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E07FD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2" w:type="pct"/>
          </w:tcPr>
          <w:p w14:paraId="5F047A75" w14:textId="77777777" w:rsidR="00D04380" w:rsidRPr="006E07FD" w:rsidRDefault="00D04380" w:rsidP="00D04380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1" w:type="pct"/>
            <w:vAlign w:val="bottom"/>
          </w:tcPr>
          <w:p w14:paraId="49DAC4AD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/>
                <w:sz w:val="28"/>
              </w:rPr>
              <w:t xml:space="preserve">30 </w:t>
            </w:r>
            <w:r w:rsidRPr="006E07FD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42" w:type="pct"/>
          </w:tcPr>
          <w:p w14:paraId="68B80972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5" w:type="pct"/>
            <w:vAlign w:val="bottom"/>
          </w:tcPr>
          <w:p w14:paraId="774F4A21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>31</w:t>
            </w:r>
            <w:r w:rsidRPr="006E07F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E07FD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37" w:type="pct"/>
          </w:tcPr>
          <w:p w14:paraId="37DBCD86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9" w:type="pct"/>
          </w:tcPr>
          <w:p w14:paraId="06685923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6E07FD"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8" w:type="pct"/>
          </w:tcPr>
          <w:p w14:paraId="6C3043D1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8" w:type="pct"/>
          </w:tcPr>
          <w:p w14:paraId="12A69A4C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6E07FD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32" w:type="pct"/>
          </w:tcPr>
          <w:p w14:paraId="1C7A0258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7" w:type="pct"/>
          </w:tcPr>
          <w:p w14:paraId="0FB8AE4E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>30</w:t>
            </w:r>
            <w:r w:rsidRPr="006E07FD">
              <w:rPr>
                <w:rFonts w:ascii="Angsana New" w:hAnsi="Angsana New" w:hint="cs"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29" w:type="pct"/>
          </w:tcPr>
          <w:p w14:paraId="3B03B2FD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2" w:type="pct"/>
          </w:tcPr>
          <w:p w14:paraId="17F666C9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6E07FD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</w:p>
        </w:tc>
      </w:tr>
      <w:tr w:rsidR="00915248" w:rsidRPr="00E72989" w14:paraId="3EC90875" w14:textId="77777777" w:rsidTr="00915248">
        <w:trPr>
          <w:trHeight w:val="144"/>
        </w:trPr>
        <w:tc>
          <w:tcPr>
            <w:tcW w:w="508" w:type="pct"/>
            <w:vAlign w:val="bottom"/>
          </w:tcPr>
          <w:p w14:paraId="280300CB" w14:textId="77777777" w:rsidR="00D04380" w:rsidRPr="006E07FD" w:rsidRDefault="00D04380" w:rsidP="00D04380">
            <w:pPr>
              <w:pBdr>
                <w:bottom w:val="single" w:sz="4" w:space="1" w:color="auto"/>
              </w:pBd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527" w:type="pct"/>
            <w:vAlign w:val="bottom"/>
          </w:tcPr>
          <w:p w14:paraId="16423D7F" w14:textId="77777777" w:rsidR="00D04380" w:rsidRPr="006E07FD" w:rsidRDefault="00D04380" w:rsidP="00D04380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338" w:type="pct"/>
          </w:tcPr>
          <w:p w14:paraId="063DEB23" w14:textId="77777777" w:rsidR="00D04380" w:rsidRPr="006E07FD" w:rsidRDefault="00D04380" w:rsidP="00D0438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18" w:type="pct"/>
          </w:tcPr>
          <w:p w14:paraId="10724175" w14:textId="77777777" w:rsidR="00D04380" w:rsidRPr="006E07FD" w:rsidRDefault="00D04380" w:rsidP="00D04380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A45F1A2" w14:textId="77777777" w:rsidR="00D04380" w:rsidRPr="006E07FD" w:rsidRDefault="00D04380" w:rsidP="00D0438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25" w:type="pct"/>
          </w:tcPr>
          <w:p w14:paraId="38539C4F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5" w:type="pct"/>
            <w:vAlign w:val="bottom"/>
          </w:tcPr>
          <w:p w14:paraId="7AA04EF9" w14:textId="77777777" w:rsidR="00D04380" w:rsidRPr="006E07FD" w:rsidRDefault="00D04380" w:rsidP="00D0438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33" w:type="pct"/>
          </w:tcPr>
          <w:p w14:paraId="7302A336" w14:textId="77777777" w:rsidR="00D04380" w:rsidRPr="006E07FD" w:rsidRDefault="00D04380" w:rsidP="00D04380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473C3917" w14:textId="77777777" w:rsidR="00D04380" w:rsidRPr="006E07FD" w:rsidRDefault="00D04380" w:rsidP="00D0438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25" w:type="pct"/>
          </w:tcPr>
          <w:p w14:paraId="6C67058A" w14:textId="77777777" w:rsidR="00D04380" w:rsidRPr="006E07FD" w:rsidRDefault="00D04380" w:rsidP="00D04380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1" w:type="pct"/>
            <w:vAlign w:val="bottom"/>
          </w:tcPr>
          <w:p w14:paraId="474C6556" w14:textId="77777777" w:rsidR="00D04380" w:rsidRPr="006E07FD" w:rsidRDefault="00D04380" w:rsidP="00D0438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42" w:type="pct"/>
          </w:tcPr>
          <w:p w14:paraId="58D864CA" w14:textId="77777777" w:rsidR="00D04380" w:rsidRPr="006E07FD" w:rsidRDefault="00D04380" w:rsidP="00D04380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1" w:type="pct"/>
            <w:vAlign w:val="bottom"/>
          </w:tcPr>
          <w:p w14:paraId="009F7D57" w14:textId="77777777" w:rsidR="00D04380" w:rsidRPr="006E07FD" w:rsidRDefault="00D04380" w:rsidP="00D0438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42" w:type="pct"/>
          </w:tcPr>
          <w:p w14:paraId="019831ED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5" w:type="pct"/>
            <w:vAlign w:val="bottom"/>
          </w:tcPr>
          <w:p w14:paraId="46BFF0DE" w14:textId="77777777" w:rsidR="00D04380" w:rsidRPr="006E07FD" w:rsidRDefault="00D04380" w:rsidP="00D0438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37" w:type="pct"/>
          </w:tcPr>
          <w:p w14:paraId="4C885A96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9" w:type="pct"/>
          </w:tcPr>
          <w:p w14:paraId="2608073B" w14:textId="77777777" w:rsidR="00D04380" w:rsidRPr="006E07FD" w:rsidRDefault="00D04380" w:rsidP="00D0438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28" w:type="pct"/>
          </w:tcPr>
          <w:p w14:paraId="1D0A3B00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8" w:type="pct"/>
          </w:tcPr>
          <w:p w14:paraId="2C863D4D" w14:textId="77777777" w:rsidR="00D04380" w:rsidRPr="006E07FD" w:rsidRDefault="00D04380" w:rsidP="00D0438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32" w:type="pct"/>
          </w:tcPr>
          <w:p w14:paraId="34EA85B2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7" w:type="pct"/>
          </w:tcPr>
          <w:p w14:paraId="2417C586" w14:textId="77777777" w:rsidR="00D04380" w:rsidRPr="006E07FD" w:rsidRDefault="00D04380" w:rsidP="00D0438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29" w:type="pct"/>
          </w:tcPr>
          <w:p w14:paraId="3F016093" w14:textId="77777777" w:rsidR="00D04380" w:rsidRPr="006E07FD" w:rsidRDefault="00D04380" w:rsidP="00D04380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2" w:type="pct"/>
          </w:tcPr>
          <w:p w14:paraId="32E2B867" w14:textId="77777777" w:rsidR="00D04380" w:rsidRPr="006E07FD" w:rsidRDefault="00D04380" w:rsidP="00D0438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</w:tr>
      <w:tr w:rsidR="00915248" w:rsidRPr="00E72989" w14:paraId="47D6894E" w14:textId="77777777" w:rsidTr="00915248">
        <w:trPr>
          <w:trHeight w:val="405"/>
        </w:trPr>
        <w:tc>
          <w:tcPr>
            <w:tcW w:w="508" w:type="pct"/>
          </w:tcPr>
          <w:p w14:paraId="41563D75" w14:textId="1C0E8D21" w:rsidR="00D04380" w:rsidRPr="006E07FD" w:rsidRDefault="00D04380" w:rsidP="00505302">
            <w:pPr>
              <w:ind w:left="360" w:right="-486" w:hanging="360"/>
              <w:rPr>
                <w:rFonts w:ascii="Angsana New" w:hAnsi="Angsana New"/>
                <w:sz w:val="28"/>
              </w:rPr>
            </w:pPr>
            <w:r w:rsidRPr="006E07FD">
              <w:rPr>
                <w:rFonts w:ascii="Angsana New" w:hAnsi="Angsana New"/>
                <w:sz w:val="28"/>
              </w:rPr>
              <w:t xml:space="preserve">Yi Hao Motor </w:t>
            </w:r>
            <w:r w:rsidR="00505302">
              <w:rPr>
                <w:rFonts w:ascii="Angsana New" w:hAnsi="Angsana New"/>
                <w:sz w:val="28"/>
              </w:rPr>
              <w:br/>
            </w:r>
            <w:r w:rsidRPr="006E07FD">
              <w:rPr>
                <w:rFonts w:ascii="Angsana New" w:hAnsi="Angsana New"/>
                <w:sz w:val="28"/>
              </w:rPr>
              <w:t>Co., Ltd.*</w:t>
            </w:r>
            <w:r w:rsidR="00CD65D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527" w:type="pct"/>
          </w:tcPr>
          <w:p w14:paraId="248079E3" w14:textId="642C8D5D" w:rsidR="00D04380" w:rsidRPr="006E07FD" w:rsidRDefault="00D04380" w:rsidP="00ED2092">
            <w:pPr>
              <w:ind w:left="304" w:hanging="204"/>
              <w:rPr>
                <w:rFonts w:ascii="Angsana New" w:hAnsi="Angsana New"/>
                <w:sz w:val="28"/>
                <w:cs/>
              </w:rPr>
            </w:pPr>
            <w:r w:rsidRPr="006E07FD">
              <w:rPr>
                <w:rFonts w:ascii="Angsana New" w:hAnsi="Angsana New"/>
                <w:sz w:val="28"/>
                <w:cs/>
              </w:rPr>
              <w:t>ผลิตและประกอบมอเตอร์ไซค์</w:t>
            </w:r>
            <w:r w:rsidR="00505302">
              <w:rPr>
                <w:rFonts w:ascii="Angsana New" w:hAnsi="Angsana New"/>
                <w:sz w:val="28"/>
              </w:rPr>
              <w:br/>
            </w:r>
            <w:r w:rsidRPr="006E07FD">
              <w:rPr>
                <w:rFonts w:ascii="Angsana New" w:hAnsi="Angsana New"/>
                <w:sz w:val="28"/>
                <w:cs/>
              </w:rPr>
              <w:t>ไฟฟ้า</w:t>
            </w:r>
          </w:p>
        </w:tc>
        <w:tc>
          <w:tcPr>
            <w:tcW w:w="338" w:type="pct"/>
            <w:vAlign w:val="bottom"/>
          </w:tcPr>
          <w:p w14:paraId="6FD0BEC5" w14:textId="77777777" w:rsidR="00D04380" w:rsidRPr="006E07FD" w:rsidRDefault="00D04380" w:rsidP="00D04380">
            <w:pPr>
              <w:jc w:val="center"/>
              <w:rPr>
                <w:rFonts w:ascii="Angsana New" w:hAnsi="Angsana New"/>
                <w:sz w:val="28"/>
              </w:rPr>
            </w:pPr>
            <w:r w:rsidRPr="006E07FD">
              <w:rPr>
                <w:rFonts w:ascii="Angsana New" w:hAnsi="Angsana New"/>
                <w:sz w:val="28"/>
                <w:cs/>
              </w:rPr>
              <w:t>ไต้หวัน</w:t>
            </w:r>
          </w:p>
        </w:tc>
        <w:tc>
          <w:tcPr>
            <w:tcW w:w="18" w:type="pct"/>
            <w:vAlign w:val="bottom"/>
          </w:tcPr>
          <w:p w14:paraId="36338C72" w14:textId="77777777" w:rsidR="00D04380" w:rsidRPr="006E07FD" w:rsidRDefault="00D04380" w:rsidP="00D04380">
            <w:pPr>
              <w:tabs>
                <w:tab w:val="decimal" w:pos="584"/>
              </w:tabs>
              <w:ind w:left="-25" w:right="-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29FB512" w14:textId="77777777" w:rsidR="00D04380" w:rsidRPr="006E07FD" w:rsidRDefault="00D04380" w:rsidP="00D0438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sz w:val="28"/>
              </w:rPr>
            </w:pPr>
            <w:r w:rsidRPr="006E07FD">
              <w:rPr>
                <w:rFonts w:ascii="Angsana New" w:hAnsi="Angsana New"/>
                <w:sz w:val="28"/>
              </w:rPr>
              <w:t>40.00</w:t>
            </w:r>
          </w:p>
        </w:tc>
        <w:tc>
          <w:tcPr>
            <w:tcW w:w="25" w:type="pct"/>
            <w:vAlign w:val="bottom"/>
          </w:tcPr>
          <w:p w14:paraId="73F27490" w14:textId="77777777" w:rsidR="00D04380" w:rsidRPr="006E07FD" w:rsidRDefault="00D04380" w:rsidP="00D04380">
            <w:pPr>
              <w:tabs>
                <w:tab w:val="decimal" w:pos="584"/>
                <w:tab w:val="decimal" w:pos="742"/>
              </w:tabs>
              <w:ind w:right="47"/>
              <w:rPr>
                <w:rFonts w:ascii="Angsana New" w:hAnsi="Angsana New"/>
                <w:sz w:val="28"/>
              </w:rPr>
            </w:pPr>
          </w:p>
        </w:tc>
        <w:tc>
          <w:tcPr>
            <w:tcW w:w="315" w:type="pct"/>
            <w:vAlign w:val="bottom"/>
          </w:tcPr>
          <w:p w14:paraId="376EB06C" w14:textId="77777777" w:rsidR="00D04380" w:rsidRPr="006E07FD" w:rsidRDefault="00D04380" w:rsidP="00D04380">
            <w:pPr>
              <w:ind w:right="-10"/>
              <w:jc w:val="center"/>
              <w:rPr>
                <w:rFonts w:ascii="Angsana New" w:hAnsi="Angsana New"/>
                <w:sz w:val="28"/>
              </w:rPr>
            </w:pPr>
            <w:r w:rsidRPr="006E07FD">
              <w:rPr>
                <w:rFonts w:ascii="Angsana New" w:hAnsi="Angsana New"/>
                <w:sz w:val="28"/>
              </w:rPr>
              <w:t>40.00</w:t>
            </w:r>
          </w:p>
        </w:tc>
        <w:tc>
          <w:tcPr>
            <w:tcW w:w="33" w:type="pct"/>
            <w:vAlign w:val="bottom"/>
          </w:tcPr>
          <w:p w14:paraId="2C72FFAB" w14:textId="77777777" w:rsidR="00D04380" w:rsidRPr="006E07FD" w:rsidRDefault="00D04380" w:rsidP="00D04380">
            <w:pPr>
              <w:tabs>
                <w:tab w:val="decimal" w:pos="853"/>
              </w:tabs>
              <w:ind w:right="-6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52C71431" w14:textId="77777777" w:rsidR="00D04380" w:rsidRPr="00ED2092" w:rsidRDefault="00D04380" w:rsidP="001A0799">
            <w:pPr>
              <w:pStyle w:val="BodyText2"/>
              <w:tabs>
                <w:tab w:val="decimal" w:pos="824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/>
                <w:sz w:val="28"/>
                <w:szCs w:val="28"/>
              </w:rPr>
              <w:t>3,914</w:t>
            </w:r>
          </w:p>
        </w:tc>
        <w:tc>
          <w:tcPr>
            <w:tcW w:w="25" w:type="pct"/>
            <w:vAlign w:val="bottom"/>
          </w:tcPr>
          <w:p w14:paraId="3A5E8A2C" w14:textId="77777777" w:rsidR="00D04380" w:rsidRPr="006E07FD" w:rsidRDefault="00D04380" w:rsidP="00D04380">
            <w:pPr>
              <w:ind w:right="-6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1" w:type="pct"/>
            <w:vAlign w:val="bottom"/>
          </w:tcPr>
          <w:p w14:paraId="57E782D0" w14:textId="77777777" w:rsidR="00D04380" w:rsidRPr="00ED2092" w:rsidRDefault="00D04380" w:rsidP="001A0799">
            <w:pPr>
              <w:pStyle w:val="BodyText2"/>
              <w:tabs>
                <w:tab w:val="decimal" w:pos="760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/>
                <w:sz w:val="28"/>
                <w:szCs w:val="28"/>
              </w:rPr>
              <w:t>3,914</w:t>
            </w:r>
          </w:p>
        </w:tc>
        <w:tc>
          <w:tcPr>
            <w:tcW w:w="42" w:type="pct"/>
            <w:vAlign w:val="bottom"/>
          </w:tcPr>
          <w:p w14:paraId="679254AE" w14:textId="77777777" w:rsidR="00D04380" w:rsidRPr="006E07FD" w:rsidRDefault="00D04380" w:rsidP="00D04380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1" w:type="pct"/>
            <w:vAlign w:val="bottom"/>
          </w:tcPr>
          <w:p w14:paraId="73C77F5C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" w:type="pct"/>
            <w:vAlign w:val="bottom"/>
          </w:tcPr>
          <w:p w14:paraId="476DD8B1" w14:textId="77777777" w:rsidR="00D04380" w:rsidRPr="006E07FD" w:rsidRDefault="00D04380" w:rsidP="00D04380">
            <w:pPr>
              <w:tabs>
                <w:tab w:val="decimal" w:pos="71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5" w:type="pct"/>
            <w:vAlign w:val="bottom"/>
          </w:tcPr>
          <w:p w14:paraId="5C1EEA45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7" w:type="pct"/>
          </w:tcPr>
          <w:p w14:paraId="290E4F74" w14:textId="77777777" w:rsidR="00D04380" w:rsidRPr="006E07FD" w:rsidRDefault="00D04380" w:rsidP="00D04380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250AEEAF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/>
                <w:sz w:val="28"/>
                <w:szCs w:val="28"/>
              </w:rPr>
              <w:t>3,914</w:t>
            </w:r>
          </w:p>
        </w:tc>
        <w:tc>
          <w:tcPr>
            <w:tcW w:w="28" w:type="pct"/>
            <w:vAlign w:val="bottom"/>
          </w:tcPr>
          <w:p w14:paraId="2F736560" w14:textId="77777777" w:rsidR="00D04380" w:rsidRPr="006E07FD" w:rsidRDefault="00D04380" w:rsidP="00D04380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vAlign w:val="bottom"/>
          </w:tcPr>
          <w:p w14:paraId="7904D762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/>
                <w:sz w:val="28"/>
                <w:szCs w:val="28"/>
              </w:rPr>
              <w:t>3,914</w:t>
            </w:r>
          </w:p>
        </w:tc>
        <w:tc>
          <w:tcPr>
            <w:tcW w:w="32" w:type="pct"/>
          </w:tcPr>
          <w:p w14:paraId="49C7BDB1" w14:textId="77777777" w:rsidR="00D04380" w:rsidRPr="006E07FD" w:rsidRDefault="00D04380" w:rsidP="00D04380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0EC50925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" w:type="pct"/>
          </w:tcPr>
          <w:p w14:paraId="37FC7BC0" w14:textId="77777777" w:rsidR="00D04380" w:rsidRPr="006E07FD" w:rsidRDefault="00D04380" w:rsidP="00D04380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2" w:type="pct"/>
            <w:vAlign w:val="bottom"/>
          </w:tcPr>
          <w:p w14:paraId="6C244E23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248" w:rsidRPr="00E72989" w14:paraId="4EF59321" w14:textId="77777777" w:rsidTr="00915248">
        <w:trPr>
          <w:trHeight w:val="144"/>
        </w:trPr>
        <w:tc>
          <w:tcPr>
            <w:tcW w:w="508" w:type="pct"/>
          </w:tcPr>
          <w:p w14:paraId="0C5E4118" w14:textId="580819B9" w:rsidR="00D04380" w:rsidRPr="006E07FD" w:rsidRDefault="00D04380" w:rsidP="00505302">
            <w:pPr>
              <w:ind w:left="360" w:right="-486" w:hanging="360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/>
                <w:sz w:val="28"/>
                <w:cs/>
              </w:rPr>
              <w:t xml:space="preserve">บริษัท ฟู้ด </w:t>
            </w:r>
            <w:r w:rsidR="00505302">
              <w:rPr>
                <w:rFonts w:ascii="Angsana New" w:hAnsi="Angsana New"/>
                <w:sz w:val="28"/>
              </w:rPr>
              <w:br/>
            </w:r>
            <w:r w:rsidRPr="006E07FD">
              <w:rPr>
                <w:rFonts w:ascii="Angsana New" w:hAnsi="Angsana New"/>
                <w:sz w:val="28"/>
                <w:cs/>
              </w:rPr>
              <w:t>ออเดอรี่ จำกัด</w:t>
            </w:r>
          </w:p>
        </w:tc>
        <w:tc>
          <w:tcPr>
            <w:tcW w:w="527" w:type="pct"/>
          </w:tcPr>
          <w:p w14:paraId="16F3DB56" w14:textId="77777777" w:rsidR="00D04380" w:rsidRPr="006E07FD" w:rsidRDefault="00D04380" w:rsidP="00D04380">
            <w:pPr>
              <w:ind w:left="304" w:hanging="200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/>
                <w:sz w:val="28"/>
                <w:cs/>
              </w:rPr>
              <w:t>บริการรับส่งอาหาร</w:t>
            </w:r>
          </w:p>
        </w:tc>
        <w:tc>
          <w:tcPr>
            <w:tcW w:w="338" w:type="pct"/>
            <w:vAlign w:val="bottom"/>
          </w:tcPr>
          <w:p w14:paraId="24322CC3" w14:textId="77777777" w:rsidR="00D04380" w:rsidRPr="006E07FD" w:rsidRDefault="00D04380" w:rsidP="0050530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8" w:type="pct"/>
            <w:vAlign w:val="bottom"/>
          </w:tcPr>
          <w:p w14:paraId="33EC095C" w14:textId="77777777" w:rsidR="00D04380" w:rsidRPr="006E07FD" w:rsidRDefault="00D04380" w:rsidP="00505302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12FE412" w14:textId="77777777" w:rsidR="00D04380" w:rsidRPr="006E07FD" w:rsidRDefault="00D04380" w:rsidP="00505302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sz w:val="28"/>
              </w:rPr>
              <w:t>5.90</w:t>
            </w:r>
          </w:p>
        </w:tc>
        <w:tc>
          <w:tcPr>
            <w:tcW w:w="25" w:type="pct"/>
            <w:vAlign w:val="bottom"/>
          </w:tcPr>
          <w:p w14:paraId="254D2B42" w14:textId="77777777" w:rsidR="00D04380" w:rsidRPr="006E07FD" w:rsidRDefault="00D04380" w:rsidP="00505302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5" w:type="pct"/>
            <w:vAlign w:val="bottom"/>
          </w:tcPr>
          <w:p w14:paraId="1C81369B" w14:textId="77777777" w:rsidR="00D04380" w:rsidRPr="006E07FD" w:rsidRDefault="00D04380" w:rsidP="00505302">
            <w:pPr>
              <w:ind w:right="-2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07FD">
              <w:rPr>
                <w:rFonts w:ascii="Angsana New" w:hAnsi="Angsana New"/>
                <w:sz w:val="28"/>
              </w:rPr>
              <w:t>5.90</w:t>
            </w:r>
          </w:p>
        </w:tc>
        <w:tc>
          <w:tcPr>
            <w:tcW w:w="33" w:type="pct"/>
          </w:tcPr>
          <w:p w14:paraId="24189D0F" w14:textId="77777777" w:rsidR="00D04380" w:rsidRPr="006E07FD" w:rsidRDefault="00D04380" w:rsidP="00D04380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5F4E01E1" w14:textId="77777777" w:rsidR="00D04380" w:rsidRPr="00ED2092" w:rsidRDefault="00D04380" w:rsidP="001A0799">
            <w:pPr>
              <w:pStyle w:val="BodyText2"/>
              <w:tabs>
                <w:tab w:val="decimal" w:pos="750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/>
                <w:sz w:val="28"/>
                <w:szCs w:val="28"/>
              </w:rPr>
              <w:t>10,625</w:t>
            </w:r>
          </w:p>
        </w:tc>
        <w:tc>
          <w:tcPr>
            <w:tcW w:w="25" w:type="pct"/>
            <w:vAlign w:val="bottom"/>
          </w:tcPr>
          <w:p w14:paraId="4EAB0A7D" w14:textId="77777777" w:rsidR="00D04380" w:rsidRPr="006E07FD" w:rsidRDefault="00D04380" w:rsidP="00D04380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1" w:type="pct"/>
            <w:vAlign w:val="bottom"/>
          </w:tcPr>
          <w:p w14:paraId="12BE353B" w14:textId="77777777" w:rsidR="00D04380" w:rsidRPr="00ED2092" w:rsidRDefault="00D04380" w:rsidP="001A0799">
            <w:pPr>
              <w:pStyle w:val="BodyText2"/>
              <w:tabs>
                <w:tab w:val="decimal" w:pos="760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/>
                <w:sz w:val="28"/>
                <w:szCs w:val="28"/>
              </w:rPr>
              <w:t>10,625</w:t>
            </w:r>
          </w:p>
        </w:tc>
        <w:tc>
          <w:tcPr>
            <w:tcW w:w="42" w:type="pct"/>
            <w:vAlign w:val="bottom"/>
          </w:tcPr>
          <w:p w14:paraId="260CC76A" w14:textId="77777777" w:rsidR="00D04380" w:rsidRPr="006E07FD" w:rsidRDefault="00D04380" w:rsidP="00D04380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bottom"/>
          </w:tcPr>
          <w:p w14:paraId="534B0313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 w:hint="eastAsia"/>
                <w:sz w:val="28"/>
                <w:szCs w:val="28"/>
              </w:rPr>
              <w:t>1</w:t>
            </w:r>
            <w:r w:rsidRPr="00ED2092">
              <w:rPr>
                <w:rFonts w:asciiTheme="majorBidi" w:hAnsiTheme="majorBidi" w:cstheme="majorBidi"/>
                <w:sz w:val="28"/>
                <w:szCs w:val="28"/>
              </w:rPr>
              <w:t>3,741</w:t>
            </w:r>
          </w:p>
        </w:tc>
        <w:tc>
          <w:tcPr>
            <w:tcW w:w="42" w:type="pct"/>
            <w:vAlign w:val="bottom"/>
          </w:tcPr>
          <w:p w14:paraId="7FC1DA5F" w14:textId="77777777" w:rsidR="00D04380" w:rsidRPr="006E07FD" w:rsidRDefault="00D04380" w:rsidP="00D04380">
            <w:pPr>
              <w:ind w:left="39"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vAlign w:val="bottom"/>
          </w:tcPr>
          <w:p w14:paraId="4AE372FC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 w:hint="eastAsia"/>
                <w:sz w:val="28"/>
                <w:szCs w:val="28"/>
              </w:rPr>
              <w:t>1</w:t>
            </w:r>
            <w:r w:rsidRPr="00ED2092">
              <w:rPr>
                <w:rFonts w:asciiTheme="majorBidi" w:hAnsiTheme="majorBidi" w:cstheme="majorBidi"/>
                <w:sz w:val="28"/>
                <w:szCs w:val="28"/>
              </w:rPr>
              <w:t>3,741</w:t>
            </w:r>
          </w:p>
        </w:tc>
        <w:tc>
          <w:tcPr>
            <w:tcW w:w="37" w:type="pct"/>
          </w:tcPr>
          <w:p w14:paraId="12BF0CC9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65A2953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/>
                <w:sz w:val="28"/>
                <w:szCs w:val="28"/>
              </w:rPr>
              <w:t>10,625</w:t>
            </w:r>
          </w:p>
        </w:tc>
        <w:tc>
          <w:tcPr>
            <w:tcW w:w="28" w:type="pct"/>
            <w:vAlign w:val="bottom"/>
          </w:tcPr>
          <w:p w14:paraId="0BF038BC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vAlign w:val="bottom"/>
          </w:tcPr>
          <w:p w14:paraId="19BD4723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/>
                <w:sz w:val="28"/>
                <w:szCs w:val="28"/>
              </w:rPr>
              <w:t>10,625</w:t>
            </w:r>
          </w:p>
        </w:tc>
        <w:tc>
          <w:tcPr>
            <w:tcW w:w="32" w:type="pct"/>
          </w:tcPr>
          <w:p w14:paraId="0D5EBE18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vAlign w:val="bottom"/>
          </w:tcPr>
          <w:p w14:paraId="06AF50ED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 w:hint="eastAsia"/>
                <w:sz w:val="28"/>
                <w:szCs w:val="28"/>
              </w:rPr>
              <w:t>1</w:t>
            </w:r>
            <w:r w:rsidRPr="00ED2092">
              <w:rPr>
                <w:rFonts w:asciiTheme="majorBidi" w:hAnsiTheme="majorBidi" w:cstheme="majorBidi"/>
                <w:sz w:val="28"/>
                <w:szCs w:val="28"/>
              </w:rPr>
              <w:t>5,178</w:t>
            </w:r>
          </w:p>
        </w:tc>
        <w:tc>
          <w:tcPr>
            <w:tcW w:w="29" w:type="pct"/>
          </w:tcPr>
          <w:p w14:paraId="0EC03C0A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  <w:vAlign w:val="bottom"/>
          </w:tcPr>
          <w:p w14:paraId="7FCBF7FD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 w:hint="eastAsia"/>
                <w:sz w:val="28"/>
                <w:szCs w:val="28"/>
              </w:rPr>
              <w:t>1</w:t>
            </w:r>
            <w:r w:rsidRPr="00ED2092">
              <w:rPr>
                <w:rFonts w:asciiTheme="majorBidi" w:hAnsiTheme="majorBidi" w:cstheme="majorBidi"/>
                <w:sz w:val="28"/>
                <w:szCs w:val="28"/>
              </w:rPr>
              <w:t>5,178</w:t>
            </w:r>
          </w:p>
        </w:tc>
      </w:tr>
      <w:tr w:rsidR="00915248" w:rsidRPr="00E72989" w14:paraId="4C2B9562" w14:textId="77777777" w:rsidTr="00915248">
        <w:trPr>
          <w:trHeight w:val="144"/>
        </w:trPr>
        <w:tc>
          <w:tcPr>
            <w:tcW w:w="508" w:type="pct"/>
          </w:tcPr>
          <w:p w14:paraId="3E1A3A52" w14:textId="77777777" w:rsidR="00D04380" w:rsidRPr="006E07FD" w:rsidRDefault="00D04380" w:rsidP="00D04380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6E07F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527" w:type="pct"/>
            <w:vAlign w:val="bottom"/>
          </w:tcPr>
          <w:p w14:paraId="0F3C33C2" w14:textId="77777777" w:rsidR="00D04380" w:rsidRPr="006E07FD" w:rsidRDefault="00D04380" w:rsidP="00D04380">
            <w:pPr>
              <w:ind w:left="180" w:right="-68" w:hanging="10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8" w:type="pct"/>
          </w:tcPr>
          <w:p w14:paraId="139A5665" w14:textId="77777777" w:rsidR="00D04380" w:rsidRPr="006E07FD" w:rsidRDefault="00D04380" w:rsidP="00D04380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" w:type="pct"/>
          </w:tcPr>
          <w:p w14:paraId="22F12E05" w14:textId="77777777" w:rsidR="00D04380" w:rsidRPr="006E07FD" w:rsidRDefault="00D04380" w:rsidP="00D04380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</w:tcPr>
          <w:p w14:paraId="197F3AAE" w14:textId="77777777" w:rsidR="00D04380" w:rsidRPr="006E07FD" w:rsidRDefault="00D04380" w:rsidP="00D0438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" w:type="pct"/>
          </w:tcPr>
          <w:p w14:paraId="40FAD5EA" w14:textId="77777777" w:rsidR="00D04380" w:rsidRPr="006E07FD" w:rsidRDefault="00D04380" w:rsidP="00D04380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5" w:type="pct"/>
          </w:tcPr>
          <w:p w14:paraId="71ED4E64" w14:textId="77777777" w:rsidR="00D04380" w:rsidRPr="006E07FD" w:rsidRDefault="00D04380" w:rsidP="00D0438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37E5511C" w14:textId="77777777" w:rsidR="00D04380" w:rsidRPr="006E07FD" w:rsidRDefault="00D04380" w:rsidP="00D04380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1" w:type="pct"/>
          </w:tcPr>
          <w:p w14:paraId="73655F88" w14:textId="77777777" w:rsidR="00D04380" w:rsidRPr="006E07FD" w:rsidRDefault="00D04380" w:rsidP="00D0438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" w:type="pct"/>
          </w:tcPr>
          <w:p w14:paraId="130EE5BC" w14:textId="77777777" w:rsidR="00D04380" w:rsidRPr="006E07FD" w:rsidRDefault="00D04380" w:rsidP="00D04380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1" w:type="pct"/>
          </w:tcPr>
          <w:p w14:paraId="3D90248E" w14:textId="77777777" w:rsidR="00D04380" w:rsidRPr="006E07FD" w:rsidRDefault="00D04380" w:rsidP="00D04380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" w:type="pct"/>
            <w:vAlign w:val="bottom"/>
          </w:tcPr>
          <w:p w14:paraId="5DD72B75" w14:textId="77777777" w:rsidR="00D04380" w:rsidRPr="006E07FD" w:rsidRDefault="00D04380" w:rsidP="00D04380">
            <w:pPr>
              <w:ind w:left="-200"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1" w:type="pct"/>
            <w:tcBorders>
              <w:top w:val="single" w:sz="4" w:space="0" w:color="auto"/>
            </w:tcBorders>
            <w:vAlign w:val="bottom"/>
          </w:tcPr>
          <w:p w14:paraId="22AB1979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 w:hint="eastAsia"/>
                <w:sz w:val="28"/>
                <w:szCs w:val="28"/>
              </w:rPr>
              <w:t>1</w:t>
            </w:r>
            <w:r w:rsidRPr="00ED2092">
              <w:rPr>
                <w:rFonts w:asciiTheme="majorBidi" w:hAnsiTheme="majorBidi" w:cstheme="majorBidi"/>
                <w:sz w:val="28"/>
                <w:szCs w:val="28"/>
              </w:rPr>
              <w:t>3,741</w:t>
            </w:r>
          </w:p>
        </w:tc>
        <w:tc>
          <w:tcPr>
            <w:tcW w:w="42" w:type="pct"/>
            <w:vAlign w:val="bottom"/>
          </w:tcPr>
          <w:p w14:paraId="18FCF500" w14:textId="77777777" w:rsidR="00D04380" w:rsidRPr="006E07FD" w:rsidRDefault="00D04380" w:rsidP="00D04380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  <w:vAlign w:val="bottom"/>
          </w:tcPr>
          <w:p w14:paraId="3B4FC3C3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 w:hint="eastAsia"/>
                <w:sz w:val="28"/>
                <w:szCs w:val="28"/>
                <w:cs/>
              </w:rPr>
              <w:t>1</w:t>
            </w:r>
            <w:r w:rsidRPr="00ED2092">
              <w:rPr>
                <w:rFonts w:asciiTheme="majorBidi" w:hAnsiTheme="majorBidi" w:cstheme="majorBidi"/>
                <w:sz w:val="28"/>
                <w:szCs w:val="28"/>
              </w:rPr>
              <w:t>3,741</w:t>
            </w:r>
          </w:p>
        </w:tc>
        <w:tc>
          <w:tcPr>
            <w:tcW w:w="37" w:type="pct"/>
          </w:tcPr>
          <w:p w14:paraId="7E15E39B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9" w:type="pct"/>
          </w:tcPr>
          <w:p w14:paraId="28C9B45C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" w:type="pct"/>
          </w:tcPr>
          <w:p w14:paraId="5D18FB6C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" w:type="pct"/>
          </w:tcPr>
          <w:p w14:paraId="22723B73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" w:type="pct"/>
          </w:tcPr>
          <w:p w14:paraId="135F5CC2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vAlign w:val="bottom"/>
          </w:tcPr>
          <w:p w14:paraId="4C7637DF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092">
              <w:rPr>
                <w:rFonts w:asciiTheme="majorBidi" w:hAnsiTheme="majorBidi" w:cstheme="majorBidi" w:hint="eastAsia"/>
                <w:sz w:val="28"/>
                <w:szCs w:val="28"/>
              </w:rPr>
              <w:t>1</w:t>
            </w:r>
            <w:r w:rsidRPr="00ED2092">
              <w:rPr>
                <w:rFonts w:asciiTheme="majorBidi" w:hAnsiTheme="majorBidi" w:cstheme="majorBidi"/>
                <w:sz w:val="28"/>
                <w:szCs w:val="28"/>
              </w:rPr>
              <w:t>5,178</w:t>
            </w:r>
          </w:p>
        </w:tc>
        <w:tc>
          <w:tcPr>
            <w:tcW w:w="29" w:type="pct"/>
          </w:tcPr>
          <w:p w14:paraId="6E4A4518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  <w:vAlign w:val="bottom"/>
          </w:tcPr>
          <w:p w14:paraId="324996D1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092">
              <w:rPr>
                <w:rFonts w:asciiTheme="majorBidi" w:hAnsiTheme="majorBidi" w:cstheme="majorBidi" w:hint="eastAsia"/>
                <w:sz w:val="28"/>
                <w:szCs w:val="28"/>
              </w:rPr>
              <w:t>1</w:t>
            </w:r>
            <w:r w:rsidRPr="00ED2092">
              <w:rPr>
                <w:rFonts w:asciiTheme="majorBidi" w:hAnsiTheme="majorBidi" w:cstheme="majorBidi"/>
                <w:sz w:val="28"/>
                <w:szCs w:val="28"/>
              </w:rPr>
              <w:t>5,178</w:t>
            </w:r>
          </w:p>
        </w:tc>
      </w:tr>
      <w:tr w:rsidR="00915248" w:rsidRPr="00E72989" w14:paraId="7D2B10B1" w14:textId="77777777" w:rsidTr="00915248">
        <w:trPr>
          <w:trHeight w:val="144"/>
        </w:trPr>
        <w:tc>
          <w:tcPr>
            <w:tcW w:w="1036" w:type="pct"/>
            <w:gridSpan w:val="2"/>
          </w:tcPr>
          <w:p w14:paraId="3F0EB90D" w14:textId="77777777" w:rsidR="00D04380" w:rsidRPr="006E07FD" w:rsidRDefault="00D04380" w:rsidP="00D04380">
            <w:pPr>
              <w:tabs>
                <w:tab w:val="left" w:pos="369"/>
              </w:tabs>
              <w:ind w:left="108" w:right="-68" w:hanging="99"/>
              <w:jc w:val="both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6E07FD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E07FD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6E07FD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</w:t>
            </w:r>
            <w:r w:rsidRPr="006E07FD">
              <w:rPr>
                <w:rFonts w:ascii="Angsana New" w:hAnsi="Angsana New" w:hint="cs"/>
                <w:color w:val="000000"/>
                <w:sz w:val="28"/>
                <w:cs/>
              </w:rPr>
              <w:t>เงินลงทุน</w:t>
            </w:r>
          </w:p>
        </w:tc>
        <w:tc>
          <w:tcPr>
            <w:tcW w:w="338" w:type="pct"/>
          </w:tcPr>
          <w:p w14:paraId="32DE0981" w14:textId="77777777" w:rsidR="00D04380" w:rsidRPr="006E07FD" w:rsidRDefault="00D04380" w:rsidP="00D04380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" w:type="pct"/>
          </w:tcPr>
          <w:p w14:paraId="0B1F7548" w14:textId="77777777" w:rsidR="00D04380" w:rsidRPr="006E07FD" w:rsidRDefault="00D04380" w:rsidP="00D04380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</w:tcPr>
          <w:p w14:paraId="50E2EF59" w14:textId="77777777" w:rsidR="00D04380" w:rsidRPr="006E07FD" w:rsidRDefault="00D04380" w:rsidP="00D0438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" w:type="pct"/>
          </w:tcPr>
          <w:p w14:paraId="2D04F8E8" w14:textId="77777777" w:rsidR="00D04380" w:rsidRPr="006E07FD" w:rsidRDefault="00D04380" w:rsidP="00D04380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5" w:type="pct"/>
          </w:tcPr>
          <w:p w14:paraId="32CDB260" w14:textId="77777777" w:rsidR="00D04380" w:rsidRPr="006E07FD" w:rsidRDefault="00D04380" w:rsidP="00D0438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1840DB67" w14:textId="77777777" w:rsidR="00D04380" w:rsidRPr="006E07FD" w:rsidRDefault="00D04380" w:rsidP="00D04380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1" w:type="pct"/>
          </w:tcPr>
          <w:p w14:paraId="0B2DBFAF" w14:textId="77777777" w:rsidR="00D04380" w:rsidRPr="006E07FD" w:rsidRDefault="00D04380" w:rsidP="00D0438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" w:type="pct"/>
          </w:tcPr>
          <w:p w14:paraId="751F5810" w14:textId="77777777" w:rsidR="00D04380" w:rsidRPr="006E07FD" w:rsidRDefault="00D04380" w:rsidP="00D04380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1" w:type="pct"/>
          </w:tcPr>
          <w:p w14:paraId="4E82668E" w14:textId="77777777" w:rsidR="00D04380" w:rsidRPr="006E07FD" w:rsidRDefault="00D04380" w:rsidP="00D04380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2" w:type="pct"/>
            <w:vAlign w:val="bottom"/>
          </w:tcPr>
          <w:p w14:paraId="7BA54274" w14:textId="77777777" w:rsidR="00D04380" w:rsidRPr="006E07FD" w:rsidRDefault="00D04380" w:rsidP="00D04380">
            <w:pPr>
              <w:ind w:left="-200"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bottom"/>
          </w:tcPr>
          <w:p w14:paraId="0DF3596D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D2092">
              <w:rPr>
                <w:rFonts w:asciiTheme="majorBidi" w:hAnsiTheme="majorBidi" w:cstheme="majorBidi" w:hint="eastAsia"/>
                <w:sz w:val="28"/>
                <w:szCs w:val="28"/>
              </w:rPr>
              <w:t>1</w:t>
            </w:r>
            <w:r w:rsidRPr="00ED2092">
              <w:rPr>
                <w:rFonts w:asciiTheme="majorBidi" w:hAnsiTheme="majorBidi" w:cstheme="majorBidi"/>
                <w:sz w:val="28"/>
                <w:szCs w:val="28"/>
              </w:rPr>
              <w:t>3,741)</w:t>
            </w:r>
          </w:p>
        </w:tc>
        <w:tc>
          <w:tcPr>
            <w:tcW w:w="42" w:type="pct"/>
            <w:vAlign w:val="bottom"/>
          </w:tcPr>
          <w:p w14:paraId="4BBA52AF" w14:textId="77777777" w:rsidR="00D04380" w:rsidRPr="006E07FD" w:rsidRDefault="00D04380" w:rsidP="00D04380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vAlign w:val="bottom"/>
          </w:tcPr>
          <w:p w14:paraId="4602E43B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D2092">
              <w:rPr>
                <w:rFonts w:asciiTheme="majorBidi" w:hAnsiTheme="majorBidi" w:cstheme="majorBidi" w:hint="eastAsia"/>
                <w:sz w:val="28"/>
                <w:szCs w:val="28"/>
              </w:rPr>
              <w:t>1</w:t>
            </w:r>
            <w:r w:rsidRPr="00ED2092">
              <w:rPr>
                <w:rFonts w:asciiTheme="majorBidi" w:hAnsiTheme="majorBidi" w:cstheme="majorBidi"/>
                <w:sz w:val="28"/>
                <w:szCs w:val="28"/>
              </w:rPr>
              <w:t>3,741)</w:t>
            </w:r>
          </w:p>
        </w:tc>
        <w:tc>
          <w:tcPr>
            <w:tcW w:w="37" w:type="pct"/>
          </w:tcPr>
          <w:p w14:paraId="77FA9168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59" w:type="pct"/>
          </w:tcPr>
          <w:p w14:paraId="62A94B26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" w:type="pct"/>
          </w:tcPr>
          <w:p w14:paraId="13B4E120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</w:tcPr>
          <w:p w14:paraId="1D2D46D1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" w:type="pct"/>
          </w:tcPr>
          <w:p w14:paraId="6D02909F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167315A8" w14:textId="77777777" w:rsidR="00D04380" w:rsidRPr="00ED2092" w:rsidRDefault="00D04380" w:rsidP="00ED209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/>
                <w:sz w:val="28"/>
                <w:szCs w:val="28"/>
              </w:rPr>
              <w:t>(15,178)</w:t>
            </w:r>
          </w:p>
        </w:tc>
        <w:tc>
          <w:tcPr>
            <w:tcW w:w="29" w:type="pct"/>
          </w:tcPr>
          <w:p w14:paraId="5812851A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14:paraId="598923B1" w14:textId="77777777" w:rsidR="00D04380" w:rsidRPr="00ED2092" w:rsidRDefault="00D04380" w:rsidP="00ED2092">
            <w:pPr>
              <w:pStyle w:val="BodyText2"/>
              <w:tabs>
                <w:tab w:val="decimal" w:pos="790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092">
              <w:rPr>
                <w:rFonts w:asciiTheme="majorBidi" w:hAnsiTheme="majorBidi" w:cstheme="majorBidi"/>
                <w:sz w:val="28"/>
                <w:szCs w:val="28"/>
              </w:rPr>
              <w:t>(15,178)</w:t>
            </w:r>
          </w:p>
        </w:tc>
      </w:tr>
      <w:tr w:rsidR="00915248" w:rsidRPr="00E72989" w14:paraId="7B4A523A" w14:textId="77777777" w:rsidTr="00915248">
        <w:trPr>
          <w:trHeight w:val="341"/>
        </w:trPr>
        <w:tc>
          <w:tcPr>
            <w:tcW w:w="1036" w:type="pct"/>
            <w:gridSpan w:val="2"/>
          </w:tcPr>
          <w:p w14:paraId="782C5CDE" w14:textId="26B48D44" w:rsidR="00D04380" w:rsidRPr="006E07FD" w:rsidRDefault="00D04380" w:rsidP="00D04380">
            <w:pPr>
              <w:ind w:right="-68"/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E07F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</w:t>
            </w:r>
            <w:r w:rsidRPr="006E07F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 w:rsidR="00A05B14" w:rsidRPr="006E07FD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  <w:r w:rsidRPr="006E07FD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6E07F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</w:t>
            </w:r>
            <w:r w:rsidR="00A22381" w:rsidRPr="006E07F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ิ</w:t>
            </w:r>
          </w:p>
        </w:tc>
        <w:tc>
          <w:tcPr>
            <w:tcW w:w="338" w:type="pct"/>
          </w:tcPr>
          <w:p w14:paraId="58F3B98B" w14:textId="77777777" w:rsidR="00D04380" w:rsidRPr="006E07FD" w:rsidRDefault="00D04380" w:rsidP="00D04380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" w:type="pct"/>
          </w:tcPr>
          <w:p w14:paraId="1921DDF1" w14:textId="77777777" w:rsidR="00D04380" w:rsidRPr="006E07FD" w:rsidRDefault="00D04380" w:rsidP="00D04380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</w:tcPr>
          <w:p w14:paraId="434C353A" w14:textId="77777777" w:rsidR="00D04380" w:rsidRPr="006E07FD" w:rsidRDefault="00D04380" w:rsidP="00D0438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" w:type="pct"/>
          </w:tcPr>
          <w:p w14:paraId="5DA2C145" w14:textId="77777777" w:rsidR="00D04380" w:rsidRPr="006E07FD" w:rsidRDefault="00D04380" w:rsidP="00D04380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5" w:type="pct"/>
          </w:tcPr>
          <w:p w14:paraId="47DD4DAE" w14:textId="77777777" w:rsidR="00D04380" w:rsidRPr="006E07FD" w:rsidRDefault="00D04380" w:rsidP="00D0438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0FF9EF58" w14:textId="77777777" w:rsidR="00D04380" w:rsidRPr="006E07FD" w:rsidRDefault="00D04380" w:rsidP="00D04380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1" w:type="pct"/>
          </w:tcPr>
          <w:p w14:paraId="025FC25D" w14:textId="77777777" w:rsidR="00D04380" w:rsidRPr="006E07FD" w:rsidRDefault="00D04380" w:rsidP="00D0438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" w:type="pct"/>
          </w:tcPr>
          <w:p w14:paraId="2EB01086" w14:textId="77777777" w:rsidR="00D04380" w:rsidRPr="006E07FD" w:rsidRDefault="00D04380" w:rsidP="00D04380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1" w:type="pct"/>
          </w:tcPr>
          <w:p w14:paraId="3376BB00" w14:textId="77777777" w:rsidR="00D04380" w:rsidRPr="006E07FD" w:rsidRDefault="00D04380" w:rsidP="00D04380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" w:type="pct"/>
            <w:vAlign w:val="bottom"/>
          </w:tcPr>
          <w:p w14:paraId="6CF0C311" w14:textId="77777777" w:rsidR="00D04380" w:rsidRPr="006E07FD" w:rsidRDefault="00D04380" w:rsidP="00D04380">
            <w:pPr>
              <w:ind w:left="-200"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  <w:vAlign w:val="bottom"/>
          </w:tcPr>
          <w:p w14:paraId="6B785BBC" w14:textId="77777777" w:rsidR="00D04380" w:rsidRPr="006E07FD" w:rsidRDefault="00D04380" w:rsidP="00D04380">
            <w:pPr>
              <w:tabs>
                <w:tab w:val="decimal" w:pos="680"/>
                <w:tab w:val="decimal" w:pos="792"/>
                <w:tab w:val="decimal" w:pos="848"/>
              </w:tabs>
              <w:ind w:right="119"/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E07FD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42" w:type="pct"/>
            <w:vAlign w:val="bottom"/>
          </w:tcPr>
          <w:p w14:paraId="03641F2E" w14:textId="77777777" w:rsidR="00D04380" w:rsidRPr="006E07FD" w:rsidRDefault="00D04380" w:rsidP="00D04380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5" w:type="pct"/>
            <w:tcBorders>
              <w:bottom w:val="double" w:sz="4" w:space="0" w:color="auto"/>
            </w:tcBorders>
            <w:vAlign w:val="bottom"/>
          </w:tcPr>
          <w:p w14:paraId="330CE022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E07F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37" w:type="pct"/>
          </w:tcPr>
          <w:p w14:paraId="0FFF4994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59" w:type="pct"/>
          </w:tcPr>
          <w:p w14:paraId="4FB66258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" w:type="pct"/>
          </w:tcPr>
          <w:p w14:paraId="22E7B0EC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38" w:type="pct"/>
          </w:tcPr>
          <w:p w14:paraId="2D7B173E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2" w:type="pct"/>
          </w:tcPr>
          <w:p w14:paraId="66376044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37" w:type="pct"/>
            <w:tcBorders>
              <w:bottom w:val="double" w:sz="4" w:space="0" w:color="auto"/>
            </w:tcBorders>
          </w:tcPr>
          <w:p w14:paraId="7574FA20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E07F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9" w:type="pct"/>
          </w:tcPr>
          <w:p w14:paraId="23AC8D45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</w:tcPr>
          <w:p w14:paraId="2DB45C6B" w14:textId="77777777" w:rsidR="00D04380" w:rsidRPr="006E07FD" w:rsidRDefault="00D04380" w:rsidP="00D04380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E07F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43D02090" w14:textId="031ABB6D" w:rsidR="00850DE0" w:rsidRPr="005437CC" w:rsidRDefault="00194C9F" w:rsidP="007F30AF">
      <w:pPr>
        <w:tabs>
          <w:tab w:val="left" w:pos="851"/>
          <w:tab w:val="left" w:pos="2160"/>
          <w:tab w:val="right" w:pos="6840"/>
          <w:tab w:val="right" w:pos="8010"/>
        </w:tabs>
        <w:spacing w:before="240" w:line="380" w:lineRule="exact"/>
        <w:ind w:right="-410"/>
        <w:jc w:val="thaiDistribute"/>
        <w:rPr>
          <w:rFonts w:ascii="Angsana New" w:hAnsi="Angsana New"/>
          <w:sz w:val="28"/>
        </w:rPr>
      </w:pPr>
      <w:r w:rsidRPr="00163B92">
        <w:rPr>
          <w:rFonts w:ascii="Angsana New" w:hAnsi="Angsana New"/>
          <w:sz w:val="32"/>
          <w:szCs w:val="32"/>
        </w:rPr>
        <w:t>*</w:t>
      </w:r>
      <w:r w:rsidRPr="005437CC">
        <w:rPr>
          <w:rFonts w:ascii="Angsana New" w:hAnsi="Angsana New" w:hint="cs"/>
          <w:sz w:val="28"/>
          <w:cs/>
        </w:rPr>
        <w:t xml:space="preserve">ณ วันที่ </w:t>
      </w:r>
      <w:r w:rsidRPr="005437CC">
        <w:rPr>
          <w:rFonts w:ascii="Angsana New" w:hAnsi="Angsana New"/>
          <w:sz w:val="28"/>
        </w:rPr>
        <w:t>3</w:t>
      </w:r>
      <w:r w:rsidR="007B2AEE" w:rsidRPr="005437CC">
        <w:rPr>
          <w:rFonts w:ascii="Angsana New" w:hAnsi="Angsana New"/>
          <w:sz w:val="28"/>
        </w:rPr>
        <w:t>0</w:t>
      </w:r>
      <w:r w:rsidR="00966837" w:rsidRPr="005437CC">
        <w:rPr>
          <w:rFonts w:ascii="Angsana New" w:hAnsi="Angsana New" w:hint="cs"/>
          <w:sz w:val="28"/>
          <w:cs/>
        </w:rPr>
        <w:t xml:space="preserve"> </w:t>
      </w:r>
      <w:r w:rsidR="007B2AEE" w:rsidRPr="005437CC">
        <w:rPr>
          <w:rFonts w:ascii="Angsana New" w:hAnsi="Angsana New" w:hint="cs"/>
          <w:sz w:val="28"/>
          <w:cs/>
        </w:rPr>
        <w:t xml:space="preserve">มิถุนายน </w:t>
      </w:r>
      <w:r w:rsidR="007B2AEE" w:rsidRPr="005437CC">
        <w:rPr>
          <w:rFonts w:ascii="Angsana New" w:hAnsi="Angsana New"/>
          <w:sz w:val="28"/>
        </w:rPr>
        <w:t xml:space="preserve">2568 </w:t>
      </w:r>
      <w:r w:rsidR="007B2AEE" w:rsidRPr="005437CC">
        <w:rPr>
          <w:rFonts w:ascii="Angsana New" w:hAnsi="Angsana New" w:hint="cs"/>
          <w:sz w:val="28"/>
          <w:cs/>
        </w:rPr>
        <w:t xml:space="preserve">และ </w:t>
      </w:r>
      <w:r w:rsidR="007B2AEE" w:rsidRPr="005437CC">
        <w:rPr>
          <w:rFonts w:ascii="Angsana New" w:hAnsi="Angsana New"/>
          <w:sz w:val="28"/>
        </w:rPr>
        <w:t xml:space="preserve">31 </w:t>
      </w:r>
      <w:r w:rsidR="007B2AEE" w:rsidRPr="005437CC">
        <w:rPr>
          <w:rFonts w:ascii="Angsana New" w:hAnsi="Angsana New" w:hint="cs"/>
          <w:sz w:val="28"/>
          <w:cs/>
        </w:rPr>
        <w:t xml:space="preserve">ธันวาคม </w:t>
      </w:r>
      <w:r w:rsidR="007B2AEE" w:rsidRPr="005437CC">
        <w:rPr>
          <w:rFonts w:ascii="Angsana New" w:hAnsi="Angsana New"/>
          <w:sz w:val="28"/>
        </w:rPr>
        <w:t xml:space="preserve">2567 </w:t>
      </w:r>
      <w:r w:rsidR="00152EB4">
        <w:rPr>
          <w:rFonts w:ascii="Angsana New" w:hAnsi="Angsana New" w:hint="cs"/>
          <w:sz w:val="28"/>
          <w:cs/>
        </w:rPr>
        <w:t>ก</w:t>
      </w:r>
      <w:r w:rsidR="00152EB4" w:rsidRPr="00152EB4">
        <w:rPr>
          <w:rFonts w:ascii="Angsana New" w:hAnsi="Angsana New" w:hint="cs"/>
          <w:sz w:val="28"/>
          <w:cs/>
        </w:rPr>
        <w:t>ลุ่มบริษัทไม่มีการรับรู้ส่วนแบ่งขาดทุนเพิ่มเติมจากบริษัท</w:t>
      </w:r>
      <w:r w:rsidR="00152EB4" w:rsidRPr="00152EB4">
        <w:rPr>
          <w:rFonts w:ascii="Angsana New" w:hAnsi="Angsana New"/>
          <w:sz w:val="28"/>
          <w:cs/>
        </w:rPr>
        <w:t xml:space="preserve"> </w:t>
      </w:r>
      <w:r w:rsidR="00152EB4" w:rsidRPr="00152EB4">
        <w:rPr>
          <w:rFonts w:ascii="Angsana New" w:hAnsi="Angsana New"/>
          <w:sz w:val="28"/>
        </w:rPr>
        <w:t xml:space="preserve">Yi Hao Motor Co., Ltd. </w:t>
      </w:r>
      <w:r w:rsidR="00152EB4" w:rsidRPr="00152EB4">
        <w:rPr>
          <w:rFonts w:ascii="Angsana New" w:hAnsi="Angsana New" w:hint="cs"/>
          <w:sz w:val="28"/>
          <w:cs/>
        </w:rPr>
        <w:t>เนื่องจากบริษัทดังกล่าวมีผลขาดทุนสะสมเกินจำนวนเงินลงทุน</w:t>
      </w:r>
    </w:p>
    <w:p w14:paraId="075900F9" w14:textId="4C40A43B" w:rsidR="00AA108B" w:rsidRPr="008D40CF" w:rsidRDefault="000D2214" w:rsidP="00392614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28"/>
        </w:rPr>
        <w:sectPr w:rsidR="00AA108B" w:rsidRPr="008D40CF" w:rsidSect="00915248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008" w:bottom="1080" w:left="1152" w:header="864" w:footer="432" w:gutter="0"/>
          <w:pgNumType w:start="30" w:chapStyle="1"/>
          <w:cols w:space="720"/>
          <w:docGrid w:linePitch="326"/>
        </w:sectPr>
      </w:pPr>
      <w:r w:rsidRPr="005437CC">
        <w:rPr>
          <w:rFonts w:ascii="Angsana New" w:hAnsi="Angsana New"/>
          <w:sz w:val="28"/>
          <w:cs/>
        </w:rPr>
        <w:br w:type="page"/>
      </w:r>
    </w:p>
    <w:bookmarkEnd w:id="4"/>
    <w:p w14:paraId="470C9CFB" w14:textId="79A22FE3" w:rsidR="0038576C" w:rsidRPr="00623506" w:rsidRDefault="0038576C" w:rsidP="00623506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A11019">
        <w:rPr>
          <w:rFonts w:asciiTheme="majorBidi" w:hAnsiTheme="majorBidi" w:cstheme="majorBidi"/>
          <w:b/>
          <w:bCs/>
          <w:sz w:val="28"/>
          <w:cs/>
        </w:rPr>
        <w:lastRenderedPageBreak/>
        <w:t>ที่ดิน อาคารและอุปกรณ์</w:t>
      </w:r>
    </w:p>
    <w:p w14:paraId="49EF3621" w14:textId="775450B5" w:rsidR="0038576C" w:rsidRPr="004E4C42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รายการเปลี่ยนแปลงของบัญชีที่ดิน อาคารและอุปกรณ์สำหรับ</w:t>
      </w:r>
      <w:r w:rsidR="00EA4FFE">
        <w:rPr>
          <w:rFonts w:asciiTheme="majorBidi" w:hAnsiTheme="majorBidi" w:cstheme="majorBidi" w:hint="cs"/>
          <w:sz w:val="28"/>
          <w:cs/>
          <w:lang w:val="en-GB"/>
        </w:rPr>
        <w:t>รอบระยะเวลา</w:t>
      </w:r>
      <w:r w:rsidR="00684CA1">
        <w:rPr>
          <w:rFonts w:asciiTheme="majorBidi" w:hAnsiTheme="majorBidi" w:cstheme="majorBidi" w:hint="cs"/>
          <w:color w:val="000000"/>
          <w:spacing w:val="-2"/>
          <w:sz w:val="28"/>
          <w:cs/>
        </w:rPr>
        <w:t>หก</w:t>
      </w:r>
      <w:r w:rsidR="00694FAD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นสิ้นสุดวันที่ </w:t>
      </w:r>
      <w:r w:rsidR="00F740B6" w:rsidRPr="002D5555">
        <w:rPr>
          <w:rFonts w:asciiTheme="majorBidi" w:hAnsiTheme="majorBidi" w:cstheme="majorBidi"/>
          <w:sz w:val="28"/>
        </w:rPr>
        <w:t>3</w:t>
      </w:r>
      <w:r w:rsidR="00F740B6">
        <w:rPr>
          <w:rFonts w:asciiTheme="majorBidi" w:hAnsiTheme="majorBidi" w:cstheme="majorBidi"/>
          <w:sz w:val="28"/>
        </w:rPr>
        <w:t xml:space="preserve">0 </w:t>
      </w:r>
      <w:r w:rsidR="00F740B6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62071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="0062443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62071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62443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A61E3A" w:rsidRPr="00806491" w14:paraId="3124762D" w14:textId="77777777" w:rsidTr="005A51FA">
        <w:trPr>
          <w:trHeight w:val="20"/>
        </w:trPr>
        <w:tc>
          <w:tcPr>
            <w:tcW w:w="4410" w:type="dxa"/>
            <w:vAlign w:val="bottom"/>
          </w:tcPr>
          <w:p w14:paraId="3F7528EE" w14:textId="77777777" w:rsidR="00A61E3A" w:rsidRPr="00806491" w:rsidRDefault="00A61E3A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CB00E2D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91C9469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8766599" w14:textId="77777777" w:rsidR="00A61E3A" w:rsidRPr="00806491" w:rsidRDefault="00A61E3A">
            <w:pPr>
              <w:ind w:right="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06491">
              <w:rPr>
                <w:rFonts w:asciiTheme="majorBidi" w:hAnsiTheme="majorBidi" w:cstheme="majorBidi"/>
                <w:sz w:val="28"/>
              </w:rPr>
              <w:t>: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A61E3A" w:rsidRPr="00806491" w14:paraId="6DFAE9CB" w14:textId="77777777" w:rsidTr="005A51FA">
        <w:trPr>
          <w:trHeight w:val="20"/>
        </w:trPr>
        <w:tc>
          <w:tcPr>
            <w:tcW w:w="4410" w:type="dxa"/>
            <w:vAlign w:val="bottom"/>
          </w:tcPr>
          <w:p w14:paraId="5ED65CC9" w14:textId="77777777" w:rsidR="00A61E3A" w:rsidRPr="00806491" w:rsidRDefault="00A61E3A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60B26CF3" w14:textId="77798826" w:rsidR="00A61E3A" w:rsidRPr="00425544" w:rsidRDefault="004255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25544">
              <w:rPr>
                <w:rFonts w:asciiTheme="majorBidi" w:hAnsiTheme="majorBidi" w:cstheme="majorBidi" w:hint="cs"/>
                <w:sz w:val="28"/>
                <w:cs/>
              </w:rPr>
              <w:t>ข้อมูลทาง</w:t>
            </w:r>
            <w:r w:rsidR="00A61E3A" w:rsidRPr="00425544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</w:tcPr>
          <w:p w14:paraId="380A8FA1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0834D5CE" w14:textId="0674C043" w:rsidR="00A61E3A" w:rsidRPr="00806491" w:rsidRDefault="004255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ข้อมูลทาง</w:t>
            </w:r>
            <w:r w:rsidR="00A61E3A" w:rsidRPr="00806491">
              <w:rPr>
                <w:rFonts w:asciiTheme="majorBidi" w:hAnsiTheme="majorBidi" w:cstheme="majorBidi"/>
                <w:sz w:val="28"/>
                <w:cs/>
              </w:rPr>
              <w:t>การเงินเฉพาะกิจการ</w:t>
            </w:r>
          </w:p>
        </w:tc>
      </w:tr>
      <w:tr w:rsidR="00A61E3A" w:rsidRPr="00806491" w14:paraId="23999F07" w14:textId="77777777" w:rsidTr="005A51FA">
        <w:trPr>
          <w:trHeight w:val="20"/>
        </w:trPr>
        <w:tc>
          <w:tcPr>
            <w:tcW w:w="4410" w:type="dxa"/>
            <w:vAlign w:val="bottom"/>
          </w:tcPr>
          <w:p w14:paraId="4DE80629" w14:textId="77777777" w:rsidR="00A61E3A" w:rsidRPr="00806491" w:rsidRDefault="00A61E3A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411EA5" w14:textId="2147E9D2" w:rsidR="00A61E3A" w:rsidRPr="00806491" w:rsidRDefault="00F740B6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419248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95B50B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24F1527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EB4ECF" w14:textId="59EF00EF" w:rsidR="00A61E3A" w:rsidRPr="00806491" w:rsidRDefault="00F740B6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3B4CA4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F809B9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A61E3A" w:rsidRPr="00806491" w14:paraId="50846BD8" w14:textId="77777777" w:rsidTr="005A51FA">
        <w:trPr>
          <w:trHeight w:val="20"/>
        </w:trPr>
        <w:tc>
          <w:tcPr>
            <w:tcW w:w="4410" w:type="dxa"/>
            <w:vAlign w:val="bottom"/>
          </w:tcPr>
          <w:p w14:paraId="57769873" w14:textId="77777777" w:rsidR="00A61E3A" w:rsidRPr="00806491" w:rsidRDefault="00A61E3A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C35A80" w14:textId="36A65980" w:rsidR="00A61E3A" w:rsidRPr="00806491" w:rsidRDefault="00A61E3A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A0395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1073E1D4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AB4946" w14:textId="57C492B0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A0395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6E26D24D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5EC5F0" w14:textId="442EA1E0" w:rsidR="00A61E3A" w:rsidRPr="00806491" w:rsidRDefault="00A61E3A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A0395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68DC6CAA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41A5D9" w14:textId="7427CDD2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A0395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F502E" w:rsidRPr="00EE071D" w14:paraId="41598C78" w14:textId="77777777" w:rsidTr="005A51FA">
        <w:trPr>
          <w:trHeight w:val="20"/>
        </w:trPr>
        <w:tc>
          <w:tcPr>
            <w:tcW w:w="4410" w:type="dxa"/>
          </w:tcPr>
          <w:p w14:paraId="032A1A9C" w14:textId="77777777" w:rsidR="00FF502E" w:rsidRPr="00806491" w:rsidRDefault="00FF502E" w:rsidP="00FF502E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vAlign w:val="bottom"/>
          </w:tcPr>
          <w:p w14:paraId="014B7DAF" w14:textId="54703EB7" w:rsidR="00FF502E" w:rsidRPr="005F6FBA" w:rsidRDefault="00DF2CDF" w:rsidP="00FF502E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,856</w:t>
            </w:r>
          </w:p>
        </w:tc>
        <w:tc>
          <w:tcPr>
            <w:tcW w:w="90" w:type="dxa"/>
            <w:vAlign w:val="bottom"/>
          </w:tcPr>
          <w:p w14:paraId="48216018" w14:textId="77777777" w:rsidR="00FF502E" w:rsidRPr="00806491" w:rsidRDefault="00FF502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704810" w14:textId="23B87CC6" w:rsidR="00FF502E" w:rsidRPr="009143C0" w:rsidRDefault="00EE21E1" w:rsidP="00FF502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3C0">
              <w:rPr>
                <w:rFonts w:asciiTheme="majorBidi" w:hAnsiTheme="majorBidi" w:cstheme="majorBidi"/>
                <w:sz w:val="28"/>
                <w:szCs w:val="28"/>
              </w:rPr>
              <w:t>614,817</w:t>
            </w:r>
            <w:r w:rsidR="00FF502E" w:rsidRPr="009143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5896242" w14:textId="77777777" w:rsidR="00FF502E" w:rsidRPr="00DF2CDF" w:rsidRDefault="00FF502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28B4CA7" w14:textId="6335D408" w:rsidR="00FF502E" w:rsidRPr="005F6FBA" w:rsidRDefault="00641E5F" w:rsidP="00FF502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  <w:r w:rsidR="00FF502E" w:rsidRPr="005F6F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618</w:t>
            </w:r>
          </w:p>
        </w:tc>
        <w:tc>
          <w:tcPr>
            <w:tcW w:w="90" w:type="dxa"/>
            <w:vAlign w:val="bottom"/>
          </w:tcPr>
          <w:p w14:paraId="750871DD" w14:textId="77777777" w:rsidR="00FF502E" w:rsidRPr="00806491" w:rsidRDefault="00FF502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052B43" w14:textId="7E591C42" w:rsidR="00FF502E" w:rsidRPr="00D274F6" w:rsidRDefault="00F973CC" w:rsidP="00EE071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071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E071D" w:rsidRPr="00EE071D">
              <w:rPr>
                <w:rFonts w:asciiTheme="majorBidi" w:hAnsiTheme="majorBidi" w:cstheme="majorBidi" w:hint="cs"/>
                <w:sz w:val="28"/>
                <w:szCs w:val="28"/>
                <w:cs/>
              </w:rPr>
              <w:t>496</w:t>
            </w:r>
            <w:r w:rsidR="00FF502E" w:rsidRPr="00EE071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</w:tr>
      <w:tr w:rsidR="005D3918" w:rsidRPr="00806491" w14:paraId="010E9A61" w14:textId="77777777" w:rsidTr="005A51FA">
        <w:trPr>
          <w:trHeight w:val="20"/>
        </w:trPr>
        <w:tc>
          <w:tcPr>
            <w:tcW w:w="4410" w:type="dxa"/>
          </w:tcPr>
          <w:p w14:paraId="236EBD59" w14:textId="77777777" w:rsidR="005D3918" w:rsidRPr="00990DA5" w:rsidRDefault="005D3918" w:rsidP="005D3918">
            <w:pPr>
              <w:pStyle w:val="BodyText2"/>
              <w:tabs>
                <w:tab w:val="left" w:pos="360"/>
                <w:tab w:val="left" w:pos="558"/>
                <w:tab w:val="left" w:pos="670"/>
              </w:tabs>
              <w:spacing w:after="0" w:line="240" w:lineRule="auto"/>
              <w:ind w:left="243" w:right="-4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DA5">
              <w:rPr>
                <w:rFonts w:asciiTheme="majorBidi" w:eastAsia="MS Mincho" w:hAnsiTheme="majorBidi" w:hint="cs"/>
                <w:sz w:val="28"/>
                <w:szCs w:val="28"/>
                <w:u w:val="single"/>
                <w:cs/>
              </w:rPr>
              <w:t>เพิ่ม</w:t>
            </w:r>
            <w:r w:rsidRPr="00990DA5">
              <w:rPr>
                <w:rFonts w:asciiTheme="majorBidi" w:eastAsia="MS Mincho" w:hAnsiTheme="majorBidi"/>
                <w:sz w:val="28"/>
                <w:szCs w:val="28"/>
              </w:rPr>
              <w:t>:</w:t>
            </w:r>
            <w:r w:rsidRPr="00990DA5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   </w:t>
            </w:r>
            <w:r w:rsidRPr="00990DA5">
              <w:rPr>
                <w:rFonts w:asciiTheme="majorBidi" w:eastAsia="MS Mincho" w:hAnsiTheme="majorBidi"/>
                <w:sz w:val="28"/>
                <w:szCs w:val="28"/>
                <w:cs/>
              </w:rPr>
              <w:t>ซื้อ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vAlign w:val="bottom"/>
          </w:tcPr>
          <w:p w14:paraId="6A62CC6E" w14:textId="573A494A" w:rsidR="005D3918" w:rsidRPr="00806491" w:rsidRDefault="002D459D" w:rsidP="005D3918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59D">
              <w:rPr>
                <w:rFonts w:asciiTheme="majorBidi" w:hAnsiTheme="majorBidi" w:hint="eastAsia"/>
                <w:sz w:val="28"/>
                <w:szCs w:val="28"/>
                <w:cs/>
              </w:rPr>
              <w:t>21</w:t>
            </w:r>
            <w:r w:rsidRPr="002D459D">
              <w:rPr>
                <w:rFonts w:asciiTheme="majorBidi" w:hAnsiTheme="majorBidi" w:cstheme="majorBidi" w:hint="eastAsia"/>
                <w:sz w:val="28"/>
                <w:szCs w:val="28"/>
              </w:rPr>
              <w:t>,</w:t>
            </w:r>
            <w:r w:rsidRPr="002D459D">
              <w:rPr>
                <w:rFonts w:asciiTheme="majorBidi" w:hAnsiTheme="majorBidi" w:hint="eastAsia"/>
                <w:sz w:val="28"/>
                <w:szCs w:val="28"/>
                <w:cs/>
              </w:rPr>
              <w:t>251</w:t>
            </w:r>
          </w:p>
        </w:tc>
        <w:tc>
          <w:tcPr>
            <w:tcW w:w="90" w:type="dxa"/>
            <w:vAlign w:val="bottom"/>
          </w:tcPr>
          <w:p w14:paraId="6B4994A4" w14:textId="77777777" w:rsidR="005D3918" w:rsidRPr="00806491" w:rsidRDefault="005D3918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D83B03" w14:textId="6A81E272" w:rsidR="005D3918" w:rsidRPr="009143C0" w:rsidRDefault="00EE21E1" w:rsidP="005D391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3C0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9F748A" w:rsidRPr="009143C0">
              <w:rPr>
                <w:rFonts w:asciiTheme="majorBidi" w:hAnsiTheme="majorBidi" w:cstheme="majorBidi"/>
                <w:sz w:val="28"/>
                <w:szCs w:val="28"/>
              </w:rPr>
              <w:t>,215</w:t>
            </w:r>
          </w:p>
        </w:tc>
        <w:tc>
          <w:tcPr>
            <w:tcW w:w="90" w:type="dxa"/>
            <w:vAlign w:val="bottom"/>
          </w:tcPr>
          <w:p w14:paraId="025C9711" w14:textId="77777777" w:rsidR="005D3918" w:rsidRPr="00806491" w:rsidRDefault="005D3918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1C2AC3" w14:textId="44C42D20" w:rsidR="005D3918" w:rsidRPr="00806491" w:rsidRDefault="009B0155" w:rsidP="005D391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155">
              <w:rPr>
                <w:rFonts w:asciiTheme="majorBidi" w:hAnsiTheme="majorBidi" w:cstheme="majorBidi" w:hint="eastAsia"/>
                <w:sz w:val="28"/>
                <w:szCs w:val="28"/>
              </w:rPr>
              <w:t>6,755</w:t>
            </w:r>
          </w:p>
        </w:tc>
        <w:tc>
          <w:tcPr>
            <w:tcW w:w="90" w:type="dxa"/>
            <w:vAlign w:val="bottom"/>
          </w:tcPr>
          <w:p w14:paraId="14A15A09" w14:textId="77777777" w:rsidR="005D3918" w:rsidRPr="00806491" w:rsidRDefault="005D3918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07D8A3" w14:textId="6F4DDB72" w:rsidR="005D3918" w:rsidRPr="00D274F6" w:rsidRDefault="00EE071D" w:rsidP="005D391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,705</w:t>
            </w:r>
          </w:p>
        </w:tc>
      </w:tr>
      <w:tr w:rsidR="00917A52" w:rsidRPr="00806491" w14:paraId="043441FF" w14:textId="77777777" w:rsidTr="005A51FA">
        <w:trPr>
          <w:trHeight w:val="20"/>
        </w:trPr>
        <w:tc>
          <w:tcPr>
            <w:tcW w:w="4410" w:type="dxa"/>
          </w:tcPr>
          <w:p w14:paraId="28453D11" w14:textId="77777777" w:rsidR="00917A52" w:rsidRPr="00806491" w:rsidRDefault="00917A52" w:rsidP="00917A52">
            <w:pPr>
              <w:pStyle w:val="BodyText2"/>
              <w:spacing w:after="0" w:line="240" w:lineRule="auto"/>
              <w:ind w:left="288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vAlign w:val="bottom"/>
          </w:tcPr>
          <w:p w14:paraId="03446B64" w14:textId="2F53D5AC" w:rsidR="00917A52" w:rsidRPr="00806491" w:rsidRDefault="002D459D" w:rsidP="00917A52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2D8971E" w14:textId="77777777" w:rsidR="00917A52" w:rsidRPr="00806491" w:rsidRDefault="00917A52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2A5827" w14:textId="7B99645A" w:rsidR="00917A52" w:rsidRPr="009143C0" w:rsidRDefault="009F748A" w:rsidP="00917A5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3C0">
              <w:rPr>
                <w:rFonts w:asciiTheme="majorBidi" w:hAnsiTheme="majorBidi" w:cstheme="majorBidi"/>
                <w:sz w:val="28"/>
                <w:szCs w:val="28"/>
              </w:rPr>
              <w:t>3,971</w:t>
            </w:r>
          </w:p>
        </w:tc>
        <w:tc>
          <w:tcPr>
            <w:tcW w:w="90" w:type="dxa"/>
            <w:vAlign w:val="bottom"/>
          </w:tcPr>
          <w:p w14:paraId="4584C37C" w14:textId="77777777" w:rsidR="00917A52" w:rsidRPr="00806491" w:rsidRDefault="00917A52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4C3481" w14:textId="35040FEC" w:rsidR="00917A52" w:rsidRPr="00806491" w:rsidRDefault="009B0155" w:rsidP="00917A52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3870524" w14:textId="77777777" w:rsidR="00917A52" w:rsidRPr="00806491" w:rsidRDefault="00917A52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DD0C78" w14:textId="0BF9B445" w:rsidR="00917A52" w:rsidRPr="00D274F6" w:rsidRDefault="00071C5E" w:rsidP="00917A5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,971</w:t>
            </w:r>
          </w:p>
        </w:tc>
      </w:tr>
      <w:tr w:rsidR="00917A52" w:rsidRPr="00806491" w14:paraId="66BFFF37" w14:textId="77777777" w:rsidTr="005A51FA">
        <w:trPr>
          <w:trHeight w:val="20"/>
        </w:trPr>
        <w:tc>
          <w:tcPr>
            <w:tcW w:w="4410" w:type="dxa"/>
          </w:tcPr>
          <w:p w14:paraId="63D4846A" w14:textId="77777777" w:rsidR="00917A52" w:rsidRPr="00806491" w:rsidRDefault="00917A52" w:rsidP="00917A52">
            <w:pPr>
              <w:pStyle w:val="BodyText2"/>
              <w:spacing w:after="0" w:line="240" w:lineRule="auto"/>
              <w:ind w:left="288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vAlign w:val="bottom"/>
          </w:tcPr>
          <w:p w14:paraId="6AE8B9DC" w14:textId="1C5F7E77" w:rsidR="00917A52" w:rsidRDefault="008E0B09" w:rsidP="00917A52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B09">
              <w:rPr>
                <w:rFonts w:asciiTheme="majorBidi" w:hAnsiTheme="majorBidi" w:cstheme="majorBidi" w:hint="eastAsia"/>
                <w:sz w:val="28"/>
                <w:szCs w:val="28"/>
              </w:rPr>
              <w:t>163</w:t>
            </w:r>
          </w:p>
        </w:tc>
        <w:tc>
          <w:tcPr>
            <w:tcW w:w="90" w:type="dxa"/>
            <w:vAlign w:val="bottom"/>
          </w:tcPr>
          <w:p w14:paraId="7D2F2793" w14:textId="77777777" w:rsidR="00917A52" w:rsidRPr="00806491" w:rsidRDefault="00917A52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0E3FF2" w14:textId="38C9D675" w:rsidR="00917A52" w:rsidRPr="009143C0" w:rsidRDefault="00D77495" w:rsidP="00917A5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3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EB7DF09" w14:textId="77777777" w:rsidR="00917A52" w:rsidRPr="00806491" w:rsidRDefault="00917A52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F437FB" w14:textId="77E3AEC4" w:rsidR="00917A52" w:rsidRDefault="009B0155" w:rsidP="00917A52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A147E9D" w14:textId="77777777" w:rsidR="00917A52" w:rsidRPr="00806491" w:rsidRDefault="00917A52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4A0C20" w14:textId="05857F54" w:rsidR="00917A52" w:rsidRPr="00D274F6" w:rsidRDefault="00071C5E" w:rsidP="00917A5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73CC" w:rsidRPr="003B1973" w14:paraId="4697F74E" w14:textId="77777777" w:rsidTr="005A51FA">
        <w:trPr>
          <w:trHeight w:val="20"/>
        </w:trPr>
        <w:tc>
          <w:tcPr>
            <w:tcW w:w="4410" w:type="dxa"/>
            <w:vAlign w:val="bottom"/>
          </w:tcPr>
          <w:p w14:paraId="4DD15616" w14:textId="15DF5777" w:rsidR="00F973CC" w:rsidRPr="003B1973" w:rsidRDefault="00F973CC" w:rsidP="001D4C2B">
            <w:pPr>
              <w:pStyle w:val="BodyText2"/>
              <w:tabs>
                <w:tab w:val="left" w:pos="578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3B1973">
              <w:rPr>
                <w:rFonts w:asciiTheme="majorBidi" w:eastAsia="MS Mincho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3B1973">
              <w:rPr>
                <w:rFonts w:asciiTheme="majorBidi" w:eastAsia="MS Mincho" w:hAnsiTheme="majorBidi"/>
                <w:sz w:val="28"/>
                <w:szCs w:val="28"/>
              </w:rPr>
              <w:t>:</w:t>
            </w:r>
            <w:r w:rsidRPr="003B1973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     ตัดจำหน่ายและจำหน่ายระหว่าง</w:t>
            </w:r>
            <w:r w:rsidRPr="003B19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Pr="003B197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vAlign w:val="bottom"/>
          </w:tcPr>
          <w:p w14:paraId="72E05B70" w14:textId="643F102F" w:rsidR="00F973CC" w:rsidRPr="003B1973" w:rsidRDefault="007D33DF" w:rsidP="0097255D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B09">
              <w:rPr>
                <w:rFonts w:asciiTheme="majorBidi" w:hAnsiTheme="majorBidi" w:cstheme="majorBidi" w:hint="eastAsia"/>
                <w:sz w:val="28"/>
                <w:szCs w:val="28"/>
              </w:rPr>
              <w:t>(130)</w:t>
            </w:r>
          </w:p>
        </w:tc>
        <w:tc>
          <w:tcPr>
            <w:tcW w:w="90" w:type="dxa"/>
            <w:vAlign w:val="bottom"/>
          </w:tcPr>
          <w:p w14:paraId="2420C28A" w14:textId="77777777" w:rsidR="00F973CC" w:rsidRPr="003B1973" w:rsidRDefault="00F973CC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D3DC83" w14:textId="0BB29413" w:rsidR="00F973CC" w:rsidRPr="003B1973" w:rsidRDefault="000B04B5" w:rsidP="009725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(700)</w:t>
            </w:r>
          </w:p>
        </w:tc>
        <w:tc>
          <w:tcPr>
            <w:tcW w:w="90" w:type="dxa"/>
            <w:vAlign w:val="bottom"/>
          </w:tcPr>
          <w:p w14:paraId="35BF3FCB" w14:textId="77777777" w:rsidR="00F973CC" w:rsidRPr="003B1973" w:rsidRDefault="00F973CC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FF1D0D" w14:textId="4E982B51" w:rsidR="00F973CC" w:rsidRPr="00975455" w:rsidRDefault="009B0155" w:rsidP="0097255D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A0A2814" w14:textId="77777777" w:rsidR="00F973CC" w:rsidRPr="003B1973" w:rsidRDefault="00F973CC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B0757D" w14:textId="17F77006" w:rsidR="00F973CC" w:rsidRPr="003B1973" w:rsidRDefault="004B4F46" w:rsidP="009725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(250)</w:t>
            </w:r>
          </w:p>
        </w:tc>
      </w:tr>
      <w:tr w:rsidR="001578FE" w:rsidRPr="003B1973" w14:paraId="709C251B" w14:textId="77777777" w:rsidTr="005A51FA">
        <w:trPr>
          <w:trHeight w:val="20"/>
        </w:trPr>
        <w:tc>
          <w:tcPr>
            <w:tcW w:w="4410" w:type="dxa"/>
            <w:vAlign w:val="bottom"/>
          </w:tcPr>
          <w:p w14:paraId="657B1862" w14:textId="5C603B09" w:rsidR="001578FE" w:rsidRPr="003B1973" w:rsidRDefault="00187E90" w:rsidP="00187E90">
            <w:pPr>
              <w:pStyle w:val="BodyText2"/>
              <w:spacing w:after="0" w:line="240" w:lineRule="auto"/>
              <w:ind w:left="297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 w:rsidR="00F973CC" w:rsidRPr="00187E90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170" w:type="dxa"/>
            <w:vAlign w:val="bottom"/>
          </w:tcPr>
          <w:p w14:paraId="3E634CD5" w14:textId="625CBB35" w:rsidR="001578FE" w:rsidRPr="003B1973" w:rsidRDefault="007D33DF" w:rsidP="001578FE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2874A12" w14:textId="77777777" w:rsidR="001578FE" w:rsidRPr="003B1973" w:rsidRDefault="001578F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313AFB" w14:textId="67D70579" w:rsidR="001578FE" w:rsidRPr="003B1973" w:rsidRDefault="000B04B5" w:rsidP="001578F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</w:t>
            </w:r>
            <w:r w:rsidR="004255AD">
              <w:rPr>
                <w:rFonts w:ascii="Angsana New" w:hAnsi="Angsana New"/>
                <w:sz w:val="28"/>
                <w:szCs w:val="28"/>
              </w:rPr>
              <w:t>71)</w:t>
            </w:r>
          </w:p>
        </w:tc>
        <w:tc>
          <w:tcPr>
            <w:tcW w:w="90" w:type="dxa"/>
            <w:vAlign w:val="bottom"/>
          </w:tcPr>
          <w:p w14:paraId="4AB069A1" w14:textId="77777777" w:rsidR="001578FE" w:rsidRPr="003B1973" w:rsidRDefault="001578F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D12A0A" w14:textId="3EC2B3A5" w:rsidR="001578FE" w:rsidRPr="00975455" w:rsidRDefault="009B0155" w:rsidP="001578FE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F46B8B2" w14:textId="77777777" w:rsidR="001578FE" w:rsidRPr="003B1973" w:rsidRDefault="001578F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285044" w14:textId="61805B4B" w:rsidR="001578FE" w:rsidRPr="003B1973" w:rsidRDefault="004B4F46" w:rsidP="001578F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(3,971)</w:t>
            </w:r>
          </w:p>
        </w:tc>
      </w:tr>
      <w:tr w:rsidR="001578FE" w:rsidRPr="003B1973" w14:paraId="52B8888B" w14:textId="77777777" w:rsidTr="005A51FA">
        <w:trPr>
          <w:trHeight w:val="20"/>
        </w:trPr>
        <w:tc>
          <w:tcPr>
            <w:tcW w:w="4410" w:type="dxa"/>
          </w:tcPr>
          <w:p w14:paraId="314865EF" w14:textId="6D7DCA43" w:rsidR="001578FE" w:rsidRPr="003B1973" w:rsidRDefault="00F973CC" w:rsidP="001578FE">
            <w:pPr>
              <w:pStyle w:val="BodyText2"/>
              <w:spacing w:after="0" w:line="240" w:lineRule="auto"/>
              <w:ind w:left="504" w:right="-48" w:firstLine="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3B19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Pr="003B197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vAlign w:val="bottom"/>
          </w:tcPr>
          <w:p w14:paraId="417B55AB" w14:textId="75382027" w:rsidR="001578FE" w:rsidRPr="003B1973" w:rsidRDefault="007D33DF" w:rsidP="001578FE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3DF">
              <w:rPr>
                <w:rFonts w:asciiTheme="majorBidi" w:hAnsiTheme="majorBidi" w:cstheme="majorBidi" w:hint="eastAsia"/>
                <w:sz w:val="28"/>
                <w:szCs w:val="28"/>
              </w:rPr>
              <w:t>(53,73</w:t>
            </w:r>
            <w:r w:rsidR="000F02C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D33DF">
              <w:rPr>
                <w:rFonts w:asciiTheme="majorBidi" w:hAnsiTheme="majorBidi" w:cstheme="majorBidi" w:hint="eastAsia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39264C7" w14:textId="77777777" w:rsidR="001578FE" w:rsidRPr="003B1973" w:rsidRDefault="001578F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30F01A" w14:textId="6D702BF1" w:rsidR="001578FE" w:rsidRPr="003B1973" w:rsidRDefault="004255AD" w:rsidP="001578F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(126,</w:t>
            </w:r>
            <w:r w:rsidR="00F71227">
              <w:rPr>
                <w:rFonts w:ascii="Angsana New" w:hAnsi="Angsana New"/>
                <w:sz w:val="28"/>
                <w:szCs w:val="28"/>
              </w:rPr>
              <w:t>476)</w:t>
            </w:r>
          </w:p>
        </w:tc>
        <w:tc>
          <w:tcPr>
            <w:tcW w:w="90" w:type="dxa"/>
            <w:vAlign w:val="bottom"/>
          </w:tcPr>
          <w:p w14:paraId="7A77C5B2" w14:textId="77777777" w:rsidR="001578FE" w:rsidRPr="003B1973" w:rsidRDefault="001578F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E83CF7" w14:textId="2C47F904" w:rsidR="001578FE" w:rsidRPr="00975455" w:rsidRDefault="009B0155" w:rsidP="001578FE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5455">
              <w:rPr>
                <w:rFonts w:asciiTheme="majorBidi" w:hAnsiTheme="majorBidi" w:cstheme="majorBidi" w:hint="eastAsia"/>
                <w:sz w:val="28"/>
                <w:szCs w:val="28"/>
              </w:rPr>
              <w:t>(2,96</w:t>
            </w:r>
            <w:r w:rsidR="00A740C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75455">
              <w:rPr>
                <w:rFonts w:asciiTheme="majorBidi" w:hAnsiTheme="majorBidi" w:cstheme="majorBidi" w:hint="eastAsia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B77C0F2" w14:textId="77777777" w:rsidR="001578FE" w:rsidRPr="003B1973" w:rsidRDefault="001578F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31EF5C" w14:textId="75D7D8EF" w:rsidR="001578FE" w:rsidRPr="003B1973" w:rsidRDefault="00D274F6" w:rsidP="001578F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1973">
              <w:rPr>
                <w:rFonts w:ascii="Angsana New" w:hAnsi="Angsana New"/>
                <w:sz w:val="28"/>
                <w:szCs w:val="28"/>
              </w:rPr>
              <w:t>(</w:t>
            </w:r>
            <w:r w:rsidR="004B4F46">
              <w:rPr>
                <w:rFonts w:ascii="Angsana New" w:hAnsi="Angsana New"/>
                <w:sz w:val="28"/>
                <w:szCs w:val="28"/>
              </w:rPr>
              <w:t>4,333</w:t>
            </w:r>
            <w:r w:rsidRPr="003B197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78FE" w:rsidRPr="003B1973" w14:paraId="1064A531" w14:textId="77777777" w:rsidTr="005A51FA">
        <w:trPr>
          <w:trHeight w:val="20"/>
        </w:trPr>
        <w:tc>
          <w:tcPr>
            <w:tcW w:w="4410" w:type="dxa"/>
          </w:tcPr>
          <w:p w14:paraId="0C5B1A89" w14:textId="37ADFF1F" w:rsidR="001578FE" w:rsidRPr="003B1973" w:rsidRDefault="00F973CC" w:rsidP="00137429">
            <w:pPr>
              <w:pStyle w:val="BodyText2"/>
              <w:spacing w:after="0" w:line="240" w:lineRule="auto"/>
              <w:ind w:left="447" w:right="-48" w:hanging="4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9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3B19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สิ้นรอบ</w:t>
            </w:r>
            <w:r w:rsidRPr="003B19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5ABAD" w14:textId="5F76DCBE" w:rsidR="001578FE" w:rsidRPr="009143C0" w:rsidRDefault="009B0155" w:rsidP="009143C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155">
              <w:rPr>
                <w:rFonts w:asciiTheme="majorBidi" w:hAnsiTheme="majorBidi" w:cstheme="majorBidi" w:hint="eastAsia"/>
                <w:b/>
                <w:bCs/>
                <w:sz w:val="28"/>
                <w:szCs w:val="28"/>
              </w:rPr>
              <w:t>613,40</w:t>
            </w:r>
            <w:r w:rsidR="000F02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  <w:vAlign w:val="bottom"/>
          </w:tcPr>
          <w:p w14:paraId="4067BE46" w14:textId="77777777" w:rsidR="001578FE" w:rsidRPr="009143C0" w:rsidRDefault="001578FE" w:rsidP="009143C0">
            <w:pPr>
              <w:pStyle w:val="BodyText2"/>
              <w:tabs>
                <w:tab w:val="decimal" w:pos="873"/>
                <w:tab w:val="decimal" w:pos="1242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B66A2" w14:textId="3A124AB6" w:rsidR="001578FE" w:rsidRPr="009143C0" w:rsidRDefault="00DF2CDF" w:rsidP="001578F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645</w:t>
            </w:r>
            <w:r w:rsidR="00F973CC" w:rsidRPr="003B19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856</w:t>
            </w:r>
          </w:p>
        </w:tc>
        <w:tc>
          <w:tcPr>
            <w:tcW w:w="90" w:type="dxa"/>
            <w:vAlign w:val="bottom"/>
          </w:tcPr>
          <w:p w14:paraId="559D4192" w14:textId="77777777" w:rsidR="001578FE" w:rsidRPr="003B1973" w:rsidRDefault="001578FE" w:rsidP="001578FE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96D63" w14:textId="394CCE05" w:rsidR="001578FE" w:rsidRPr="00F42D19" w:rsidRDefault="009B0155" w:rsidP="00F42D1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155">
              <w:rPr>
                <w:rFonts w:asciiTheme="majorBidi" w:hAnsiTheme="majorBidi" w:cstheme="majorBidi" w:hint="eastAsia"/>
                <w:b/>
                <w:bCs/>
                <w:sz w:val="28"/>
                <w:szCs w:val="28"/>
              </w:rPr>
              <w:t>25,41</w:t>
            </w:r>
            <w:r w:rsidR="00C040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bottom"/>
          </w:tcPr>
          <w:p w14:paraId="72161F4A" w14:textId="77777777" w:rsidR="001578FE" w:rsidRPr="00F42D19" w:rsidRDefault="001578FE" w:rsidP="00F42D19">
            <w:pPr>
              <w:pStyle w:val="BodyText2"/>
              <w:tabs>
                <w:tab w:val="decimal" w:pos="90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B6027" w14:textId="081A1BD5" w:rsidR="001578FE" w:rsidRPr="003B1973" w:rsidRDefault="00F42D19" w:rsidP="001578F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21,618</w:t>
            </w:r>
          </w:p>
        </w:tc>
      </w:tr>
    </w:tbl>
    <w:p w14:paraId="361E4894" w14:textId="79A995D9" w:rsidR="00BD6516" w:rsidRPr="003B1973" w:rsidRDefault="0027404F" w:rsidP="00BD6516">
      <w:pPr>
        <w:pStyle w:val="BodyText"/>
        <w:spacing w:before="120" w:line="240" w:lineRule="auto"/>
        <w:ind w:left="360" w:right="-43"/>
        <w:jc w:val="thaiDistribute"/>
        <w:rPr>
          <w:b/>
          <w:lang w:val="en-US"/>
        </w:rPr>
      </w:pPr>
      <w:r w:rsidRPr="00C563FF">
        <w:rPr>
          <w:rFonts w:asciiTheme="majorBidi" w:hAnsiTheme="majorBidi" w:hint="cs"/>
          <w:color w:val="000000"/>
          <w:spacing w:val="-2"/>
          <w:cs/>
        </w:rPr>
        <w:t>ณ</w:t>
      </w:r>
      <w:r w:rsidRPr="00C563FF">
        <w:rPr>
          <w:rFonts w:asciiTheme="majorBidi" w:hAnsiTheme="majorBidi"/>
          <w:color w:val="000000"/>
          <w:spacing w:val="-2"/>
          <w:cs/>
        </w:rPr>
        <w:t xml:space="preserve"> </w:t>
      </w:r>
      <w:r w:rsidRPr="00C563FF">
        <w:rPr>
          <w:rFonts w:asciiTheme="majorBidi" w:hAnsiTheme="majorBidi" w:hint="cs"/>
          <w:color w:val="000000"/>
          <w:spacing w:val="-2"/>
          <w:cs/>
        </w:rPr>
        <w:t>วันที่</w:t>
      </w:r>
      <w:r w:rsidRPr="00C563FF">
        <w:rPr>
          <w:rFonts w:asciiTheme="majorBidi" w:hAnsiTheme="majorBidi"/>
          <w:color w:val="000000"/>
          <w:spacing w:val="-2"/>
          <w:cs/>
        </w:rPr>
        <w:t xml:space="preserve"> </w:t>
      </w:r>
      <w:r w:rsidR="00F740B6">
        <w:rPr>
          <w:rFonts w:asciiTheme="majorBidi" w:hAnsiTheme="majorBidi" w:cstheme="majorBidi"/>
          <w:lang w:val="en-US"/>
        </w:rPr>
        <w:t>30</w:t>
      </w:r>
      <w:r w:rsidR="00F740B6">
        <w:rPr>
          <w:rFonts w:asciiTheme="majorBidi" w:hAnsiTheme="majorBidi" w:cstheme="majorBidi"/>
        </w:rPr>
        <w:t xml:space="preserve"> </w:t>
      </w:r>
      <w:r w:rsidR="00F740B6">
        <w:rPr>
          <w:rFonts w:asciiTheme="majorBidi" w:hAnsiTheme="majorBidi" w:cstheme="majorBidi" w:hint="cs"/>
          <w:cs/>
        </w:rPr>
        <w:t xml:space="preserve">มิถุนายน </w:t>
      </w:r>
      <w:r>
        <w:rPr>
          <w:rFonts w:asciiTheme="majorBidi" w:hAnsiTheme="majorBidi"/>
          <w:color w:val="000000"/>
          <w:spacing w:val="-2"/>
          <w:lang w:val="en-US"/>
        </w:rPr>
        <w:t>2568</w:t>
      </w:r>
      <w:r w:rsidRPr="00C563FF">
        <w:rPr>
          <w:rFonts w:asciiTheme="majorBidi" w:hAnsiTheme="majorBidi"/>
          <w:color w:val="000000"/>
          <w:spacing w:val="-2"/>
          <w:cs/>
        </w:rPr>
        <w:t xml:space="preserve"> </w:t>
      </w:r>
      <w:r w:rsidR="00FE5FBD" w:rsidRPr="00C563FF">
        <w:rPr>
          <w:rFonts w:asciiTheme="majorBidi" w:hAnsiTheme="majorBidi" w:hint="cs"/>
          <w:color w:val="000000"/>
          <w:spacing w:val="-2"/>
          <w:cs/>
        </w:rPr>
        <w:t>และวันที่</w:t>
      </w:r>
      <w:r w:rsidR="00FE5FBD" w:rsidRPr="00C563FF">
        <w:rPr>
          <w:rFonts w:asciiTheme="majorBidi" w:hAnsiTheme="majorBidi"/>
          <w:color w:val="000000"/>
          <w:spacing w:val="-2"/>
          <w:cs/>
        </w:rPr>
        <w:t xml:space="preserve"> </w:t>
      </w:r>
      <w:r w:rsidR="00FE5FBD">
        <w:rPr>
          <w:rFonts w:asciiTheme="majorBidi" w:hAnsiTheme="majorBidi"/>
          <w:color w:val="000000"/>
          <w:spacing w:val="-2"/>
          <w:lang w:val="en-US"/>
        </w:rPr>
        <w:t>31</w:t>
      </w:r>
      <w:r w:rsidR="00FE5FBD" w:rsidRPr="00C563FF">
        <w:rPr>
          <w:rFonts w:asciiTheme="majorBidi" w:hAnsiTheme="majorBidi"/>
          <w:color w:val="000000"/>
          <w:spacing w:val="-2"/>
          <w:cs/>
        </w:rPr>
        <w:t xml:space="preserve"> </w:t>
      </w:r>
      <w:r w:rsidR="00FE5FBD" w:rsidRPr="00C563FF">
        <w:rPr>
          <w:rFonts w:asciiTheme="majorBidi" w:hAnsiTheme="majorBidi" w:hint="cs"/>
          <w:color w:val="000000"/>
          <w:spacing w:val="-2"/>
          <w:cs/>
        </w:rPr>
        <w:t>ธันวาคม</w:t>
      </w:r>
      <w:r w:rsidR="00FE5FBD" w:rsidRPr="00C563FF">
        <w:rPr>
          <w:rFonts w:asciiTheme="majorBidi" w:hAnsiTheme="majorBidi"/>
          <w:color w:val="000000"/>
          <w:spacing w:val="-2"/>
          <w:cs/>
        </w:rPr>
        <w:t xml:space="preserve"> </w:t>
      </w:r>
      <w:r w:rsidR="00FE5FBD" w:rsidRPr="00C563FF">
        <w:rPr>
          <w:rFonts w:asciiTheme="majorBidi" w:hAnsiTheme="majorBidi"/>
          <w:color w:val="000000"/>
          <w:spacing w:val="-2"/>
        </w:rPr>
        <w:t>2567</w:t>
      </w:r>
      <w:r w:rsidR="00FE5FBD" w:rsidRPr="00C563FF">
        <w:rPr>
          <w:rFonts w:asciiTheme="majorBidi" w:hAnsiTheme="majorBidi"/>
          <w:color w:val="000000"/>
          <w:spacing w:val="-2"/>
          <w:cs/>
        </w:rPr>
        <w:t xml:space="preserve"> </w:t>
      </w:r>
      <w:r w:rsidR="00BD6516" w:rsidRPr="00C563FF">
        <w:rPr>
          <w:rFonts w:hint="cs"/>
          <w:b/>
          <w:cs/>
        </w:rPr>
        <w:t>กลุ่มบริษัทและบริษัท</w:t>
      </w:r>
      <w:r w:rsidRPr="00C563FF">
        <w:rPr>
          <w:rFonts w:hint="cs"/>
          <w:b/>
          <w:cs/>
        </w:rPr>
        <w:t>มี</w:t>
      </w:r>
      <w:r w:rsidR="00BD6516" w:rsidRPr="00C563FF">
        <w:rPr>
          <w:rFonts w:hint="cs"/>
          <w:b/>
          <w:cs/>
        </w:rPr>
        <w:t xml:space="preserve">สัญญาเช่าที่ดิน </w:t>
      </w:r>
      <w:r w:rsidR="00484B49" w:rsidRPr="00C563FF">
        <w:rPr>
          <w:rFonts w:hint="cs"/>
          <w:b/>
          <w:cs/>
        </w:rPr>
        <w:t xml:space="preserve">อาคาร </w:t>
      </w:r>
      <w:r w:rsidR="00BD6516" w:rsidRPr="00C563FF">
        <w:rPr>
          <w:rFonts w:hint="cs"/>
          <w:b/>
          <w:cs/>
        </w:rPr>
        <w:t xml:space="preserve">และอุปกรณ์เป็นระยะเวลา </w:t>
      </w:r>
      <w:r w:rsidR="005A51FA">
        <w:rPr>
          <w:b/>
          <w:lang w:val="en-US"/>
        </w:rPr>
        <w:t xml:space="preserve"> </w:t>
      </w:r>
      <w:r w:rsidR="00A43ABB" w:rsidRPr="00C563FF">
        <w:rPr>
          <w:bCs/>
          <w:lang w:val="en-US"/>
        </w:rPr>
        <w:t xml:space="preserve">1 </w:t>
      </w:r>
      <w:r w:rsidR="00BD6516" w:rsidRPr="00C563FF">
        <w:rPr>
          <w:bCs/>
          <w:lang w:val="en-US"/>
        </w:rPr>
        <w:t>-</w:t>
      </w:r>
      <w:r w:rsidR="00A43ABB" w:rsidRPr="00C563FF">
        <w:rPr>
          <w:bCs/>
          <w:lang w:val="en-US"/>
        </w:rPr>
        <w:t xml:space="preserve"> 6</w:t>
      </w:r>
      <w:r w:rsidR="00BD6516" w:rsidRPr="00C563FF">
        <w:rPr>
          <w:rFonts w:hint="cs"/>
          <w:b/>
        </w:rPr>
        <w:t xml:space="preserve"> </w:t>
      </w:r>
      <w:r w:rsidR="00BD6516" w:rsidRPr="00C563FF">
        <w:rPr>
          <w:rFonts w:hint="cs"/>
          <w:b/>
          <w:cs/>
        </w:rPr>
        <w:t xml:space="preserve">ปี </w:t>
      </w:r>
      <w:r w:rsidR="00BD6516" w:rsidRPr="00621BB3">
        <w:rPr>
          <w:rFonts w:hint="cs"/>
          <w:b/>
          <w:cs/>
        </w:rPr>
        <w:t>โดยมีค่าเช่าคงที่ตลอดระยะเวลาเช่า</w:t>
      </w:r>
      <w:r w:rsidR="00BD6516" w:rsidRPr="00C563FF">
        <w:rPr>
          <w:rFonts w:hint="cs"/>
          <w:b/>
          <w:cs/>
        </w:rPr>
        <w:t xml:space="preserve"> กลุ่มบริษัทและบริษัทได้รับรู้สินทรัพย์สิทธิการใช้ที่มีไว้เพื่อใช้งานเป็นจำนวน </w:t>
      </w:r>
      <w:r w:rsidR="005A51FA">
        <w:rPr>
          <w:b/>
          <w:lang w:val="en-US"/>
        </w:rPr>
        <w:t xml:space="preserve"> </w:t>
      </w:r>
      <w:r w:rsidR="00357A49">
        <w:rPr>
          <w:bCs/>
          <w:lang w:val="en-US"/>
        </w:rPr>
        <w:t>19</w:t>
      </w:r>
      <w:r w:rsidR="00F5444C">
        <w:rPr>
          <w:bCs/>
          <w:lang w:val="en-US"/>
        </w:rPr>
        <w:t>.00</w:t>
      </w:r>
      <w:r w:rsidR="00BD6516" w:rsidRPr="00C563FF">
        <w:rPr>
          <w:rFonts w:hint="cs"/>
          <w:bCs/>
          <w:cs/>
        </w:rPr>
        <w:t xml:space="preserve"> </w:t>
      </w:r>
      <w:r w:rsidR="00BD6516" w:rsidRPr="00C563FF">
        <w:rPr>
          <w:rFonts w:hint="cs"/>
          <w:b/>
          <w:cs/>
        </w:rPr>
        <w:t>ล้านบาท และ</w:t>
      </w:r>
      <w:r w:rsidR="00BD6516" w:rsidRPr="00C563FF">
        <w:rPr>
          <w:rFonts w:hint="cs"/>
          <w:bCs/>
          <w:cs/>
        </w:rPr>
        <w:t xml:space="preserve"> </w:t>
      </w:r>
      <w:r w:rsidR="00E00EB6" w:rsidRPr="00C563FF">
        <w:rPr>
          <w:bCs/>
          <w:lang w:val="en-US"/>
        </w:rPr>
        <w:t>132.26</w:t>
      </w:r>
      <w:r w:rsidR="00E00EB6" w:rsidRPr="00C563FF">
        <w:rPr>
          <w:rFonts w:hint="cs"/>
          <w:b/>
        </w:rPr>
        <w:t xml:space="preserve"> </w:t>
      </w:r>
      <w:r w:rsidR="00E00EB6" w:rsidRPr="00C563FF">
        <w:rPr>
          <w:rFonts w:hint="cs"/>
          <w:b/>
          <w:cs/>
        </w:rPr>
        <w:t>ล้านบาท</w:t>
      </w:r>
      <w:r w:rsidR="00E00EB6" w:rsidRPr="00C563FF">
        <w:rPr>
          <w:b/>
          <w:lang w:val="en-US"/>
        </w:rPr>
        <w:t xml:space="preserve"> </w:t>
      </w:r>
      <w:r w:rsidR="00BD6516" w:rsidRPr="00C563FF">
        <w:rPr>
          <w:rFonts w:hint="cs"/>
          <w:b/>
          <w:cs/>
        </w:rPr>
        <w:t xml:space="preserve">ตามลำดับ </w:t>
      </w:r>
    </w:p>
    <w:p w14:paraId="1A136A07" w14:textId="79E69180" w:rsidR="00F15EC7" w:rsidRPr="003B1973" w:rsidRDefault="00F15EC7" w:rsidP="00F15EC7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ณ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วันที่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F740B6" w:rsidRPr="002D5555">
        <w:rPr>
          <w:rFonts w:asciiTheme="majorBidi" w:hAnsiTheme="majorBidi" w:cstheme="majorBidi"/>
          <w:sz w:val="28"/>
        </w:rPr>
        <w:t>3</w:t>
      </w:r>
      <w:r w:rsidR="00F740B6">
        <w:rPr>
          <w:rFonts w:asciiTheme="majorBidi" w:hAnsiTheme="majorBidi" w:cstheme="majorBidi"/>
          <w:sz w:val="28"/>
        </w:rPr>
        <w:t xml:space="preserve">0 </w:t>
      </w:r>
      <w:r w:rsidR="00F740B6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621BB3">
        <w:rPr>
          <w:rFonts w:asciiTheme="majorBidi" w:hAnsiTheme="majorBidi"/>
          <w:color w:val="000000"/>
          <w:spacing w:val="-2"/>
          <w:sz w:val="28"/>
        </w:rPr>
        <w:t>2568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และวันที่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/>
          <w:color w:val="000000"/>
          <w:spacing w:val="-2"/>
          <w:sz w:val="28"/>
        </w:rPr>
        <w:t>31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cstheme="majorBidi" w:hint="cs"/>
          <w:color w:val="000000"/>
          <w:spacing w:val="-2"/>
          <w:sz w:val="28"/>
          <w:cs/>
        </w:rPr>
        <w:t>ธันวาคม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/>
          <w:color w:val="000000"/>
          <w:spacing w:val="-2"/>
          <w:sz w:val="28"/>
        </w:rPr>
        <w:t>2567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กลุ่มบริษัทได้นำที่ดิน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อาคารและอุปกรณ์ซึ่งมีมูลค่าตามบัญชีสุทธิ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/>
          <w:color w:val="000000"/>
          <w:spacing w:val="-2"/>
          <w:sz w:val="28"/>
        </w:rPr>
        <w:t xml:space="preserve">   </w:t>
      </w:r>
      <w:r w:rsidRPr="00357A49">
        <w:rPr>
          <w:rFonts w:asciiTheme="majorBidi" w:hAnsiTheme="majorBidi"/>
          <w:color w:val="000000"/>
          <w:spacing w:val="-2"/>
          <w:sz w:val="28"/>
        </w:rPr>
        <w:t>4</w:t>
      </w:r>
      <w:r w:rsidR="00046C25" w:rsidRPr="00357A49">
        <w:rPr>
          <w:rFonts w:asciiTheme="majorBidi" w:hAnsiTheme="majorBidi"/>
          <w:color w:val="000000"/>
          <w:spacing w:val="-2"/>
          <w:sz w:val="28"/>
        </w:rPr>
        <w:t>07</w:t>
      </w:r>
      <w:r w:rsidRPr="00357A49">
        <w:rPr>
          <w:rFonts w:asciiTheme="majorBidi" w:hAnsiTheme="majorBidi"/>
          <w:color w:val="000000"/>
          <w:spacing w:val="-2"/>
          <w:sz w:val="28"/>
        </w:rPr>
        <w:t>.</w:t>
      </w:r>
      <w:r w:rsidR="00046C25" w:rsidRPr="00357A49">
        <w:rPr>
          <w:rFonts w:asciiTheme="majorBidi" w:hAnsiTheme="majorBidi"/>
          <w:color w:val="000000"/>
          <w:spacing w:val="-2"/>
          <w:sz w:val="28"/>
        </w:rPr>
        <w:t>3</w:t>
      </w:r>
      <w:r w:rsidR="00357A49" w:rsidRPr="00357A49">
        <w:rPr>
          <w:rFonts w:asciiTheme="majorBidi" w:hAnsiTheme="majorBidi"/>
          <w:color w:val="000000"/>
          <w:spacing w:val="-2"/>
          <w:sz w:val="28"/>
        </w:rPr>
        <w:t>4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/>
          <w:color w:val="000000"/>
          <w:spacing w:val="-2"/>
          <w:sz w:val="28"/>
        </w:rPr>
        <w:t>425.10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ตามลำดับ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ไปค้ำประกันวงเงินเบิกเกินบัญชี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วงเงินเลตเตอร์ออฟเครดิตหรือทรัสต์รีซีท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วงเงินหนังสือค้ำประกัน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วงเงินสินเชื่อประเภ</w:t>
      </w:r>
      <w:r w:rsidR="00381D41">
        <w:rPr>
          <w:rFonts w:asciiTheme="majorBidi" w:hAnsiTheme="majorBidi" w:hint="cs"/>
          <w:color w:val="000000"/>
          <w:spacing w:val="-2"/>
          <w:sz w:val="28"/>
          <w:cs/>
        </w:rPr>
        <w:t>ทสั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ญญาซื้อขายเงินตราต่างประเทศล่วงหน้าและเงินกู้ยืมระยะยาวจากสถาบันการเงิน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(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ดูหมายเหตุข้อ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472364">
        <w:rPr>
          <w:rFonts w:asciiTheme="majorBidi" w:hAnsiTheme="majorBidi"/>
          <w:color w:val="000000"/>
          <w:spacing w:val="-2"/>
          <w:sz w:val="28"/>
        </w:rPr>
        <w:t>2</w:t>
      </w:r>
      <w:r w:rsidR="00F32849">
        <w:rPr>
          <w:rFonts w:asciiTheme="majorBidi" w:hAnsiTheme="majorBidi"/>
          <w:color w:val="000000"/>
          <w:spacing w:val="-2"/>
          <w:sz w:val="28"/>
        </w:rPr>
        <w:t>3</w:t>
      </w:r>
      <w:r w:rsidR="00472364">
        <w:rPr>
          <w:rFonts w:asciiTheme="majorBidi" w:hAnsiTheme="majorBidi"/>
          <w:color w:val="000000"/>
          <w:spacing w:val="-2"/>
          <w:sz w:val="28"/>
        </w:rPr>
        <w:t>.3</w:t>
      </w:r>
      <w:r w:rsidR="006B2991">
        <w:rPr>
          <w:rFonts w:asciiTheme="majorBidi" w:hAnsiTheme="majorBidi"/>
          <w:color w:val="000000"/>
          <w:spacing w:val="-2"/>
          <w:sz w:val="28"/>
        </w:rPr>
        <w:t>.3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>)</w:t>
      </w:r>
    </w:p>
    <w:p w14:paraId="5D3ABC6C" w14:textId="77777777" w:rsidR="00A9735A" w:rsidRDefault="00A9735A" w:rsidP="00F16C57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A3696A3" w14:textId="73D6E3F9" w:rsidR="00C32C1A" w:rsidRPr="001D268D" w:rsidRDefault="00554263" w:rsidP="001D26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6D13AC7" w14:textId="1A713A6B" w:rsidR="0038576C" w:rsidRPr="00932B39" w:rsidRDefault="0038576C" w:rsidP="005D3A8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932B39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สินทรัพย์ไม่มีตัวตน</w:t>
      </w:r>
    </w:p>
    <w:p w14:paraId="63C8ACBF" w14:textId="1FC18E68" w:rsidR="0038576C" w:rsidRPr="00834EC4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รายการเปลี่ยนแปลงของบัญชีสินทรัพย์ไม่มีตัวตนสำหรับ</w:t>
      </w:r>
      <w:r w:rsidR="00434F03">
        <w:rPr>
          <w:rFonts w:asciiTheme="majorBidi" w:hAnsiTheme="majorBidi" w:cstheme="majorBidi" w:hint="cs"/>
          <w:sz w:val="28"/>
          <w:cs/>
        </w:rPr>
        <w:t>รอบ</w:t>
      </w:r>
      <w:r w:rsidR="00434F03" w:rsidRPr="00EA4FFE">
        <w:rPr>
          <w:rFonts w:asciiTheme="majorBidi" w:hAnsiTheme="majorBidi" w:cstheme="majorBidi" w:hint="cs"/>
          <w:sz w:val="28"/>
          <w:cs/>
          <w:lang w:val="en-GB"/>
        </w:rPr>
        <w:t>ระยะเวลา</w:t>
      </w:r>
      <w:r w:rsidR="00684CA1">
        <w:rPr>
          <w:rFonts w:asciiTheme="majorBidi" w:hAnsiTheme="majorBidi" w:cstheme="majorBidi" w:hint="cs"/>
          <w:color w:val="000000"/>
          <w:spacing w:val="-2"/>
          <w:sz w:val="28"/>
          <w:cs/>
        </w:rPr>
        <w:t>หก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84CA1" w:rsidRPr="002D5555">
        <w:rPr>
          <w:rFonts w:asciiTheme="majorBidi" w:hAnsiTheme="majorBidi" w:cstheme="majorBidi"/>
          <w:sz w:val="28"/>
        </w:rPr>
        <w:t>3</w:t>
      </w:r>
      <w:r w:rsidR="00684CA1">
        <w:rPr>
          <w:rFonts w:asciiTheme="majorBidi" w:hAnsiTheme="majorBidi" w:cstheme="majorBidi"/>
          <w:sz w:val="28"/>
        </w:rPr>
        <w:t xml:space="preserve">0 </w:t>
      </w:r>
      <w:r w:rsidR="00684CA1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A5545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AA14D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สำหรับปีสิ้นสุดวันที่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A5545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35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63"/>
        <w:gridCol w:w="90"/>
        <w:gridCol w:w="1173"/>
      </w:tblGrid>
      <w:tr w:rsidR="0038576C" w:rsidRPr="00834EC4" w14:paraId="6A445042" w14:textId="77777777" w:rsidTr="00BF2A6E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4980E07" w14:textId="77777777" w:rsidR="0038576C" w:rsidRPr="00834EC4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EF8EF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D338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408D9" w14:textId="77777777" w:rsidR="0038576C" w:rsidRPr="00834EC4" w:rsidRDefault="0038576C" w:rsidP="00A11E99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4EC4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34EC4">
              <w:rPr>
                <w:rFonts w:asciiTheme="majorBidi" w:hAnsiTheme="majorBidi" w:cstheme="majorBidi"/>
                <w:sz w:val="28"/>
              </w:rPr>
              <w:t>:</w:t>
            </w:r>
            <w:r w:rsidRPr="00834EC4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34EC4" w14:paraId="4A812643" w14:textId="77777777" w:rsidTr="00BF2A6E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C7F59A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F7EC" w14:textId="4967718C" w:rsidR="0038576C" w:rsidRPr="0098741A" w:rsidRDefault="0058321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b/>
                <w:sz w:val="27"/>
                <w:szCs w:val="27"/>
                <w:cs/>
              </w:rPr>
              <w:t>ข้อมูลทาง</w:t>
            </w:r>
            <w:r w:rsidR="0038576C" w:rsidRPr="0098741A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A516EA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CE459" w14:textId="2C7FBF0D" w:rsidR="0038576C" w:rsidRPr="0098741A" w:rsidRDefault="0058321E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b/>
                <w:sz w:val="27"/>
                <w:szCs w:val="27"/>
                <w:cs/>
              </w:rPr>
              <w:t>ข้อมูลทาง</w:t>
            </w:r>
            <w:r w:rsidR="0038576C" w:rsidRPr="0098741A">
              <w:rPr>
                <w:rFonts w:asciiTheme="majorBidi" w:hAnsiTheme="majorBidi" w:cstheme="majorBidi"/>
                <w:sz w:val="28"/>
                <w:cs/>
              </w:rPr>
              <w:t>การเงินเฉพาะกิจการ</w:t>
            </w:r>
          </w:p>
        </w:tc>
      </w:tr>
      <w:tr w:rsidR="0038576C" w:rsidRPr="00834EC4" w14:paraId="30DDB612" w14:textId="77777777" w:rsidTr="00BF2A6E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7A5C2F6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5436B" w14:textId="30102065" w:rsidR="0038576C" w:rsidRPr="0098741A" w:rsidRDefault="00684CA1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81080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DD3EB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7BAE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A3CA2" w14:textId="3342CCFD" w:rsidR="0038576C" w:rsidRPr="0098741A" w:rsidRDefault="00684CA1" w:rsidP="00C149B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4F156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4BF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62192" w:rsidRPr="00834EC4" w14:paraId="35334A30" w14:textId="77777777" w:rsidTr="00BF2A6E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9E8FA1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8EB15" w14:textId="209C7538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FA554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4512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97F1C" w14:textId="7DE56606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FA554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E182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19F35" w14:textId="4D7AF393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FA554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59B9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E691E" w14:textId="0C03851B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FA5545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6F4EAA" w:rsidRPr="00834EC4" w14:paraId="0D3CA2CF" w14:textId="77777777" w:rsidTr="00BF2A6E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67E7A05" w14:textId="1DBC9D2E" w:rsidR="006F4EAA" w:rsidRPr="0098741A" w:rsidRDefault="006F4EAA" w:rsidP="006F4EA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</w:t>
            </w:r>
            <w:r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BF0E6" w14:textId="53A7202A" w:rsidR="006F4EAA" w:rsidRPr="0098741A" w:rsidRDefault="00804658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11,871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594A6" w14:textId="77777777" w:rsidR="006F4EAA" w:rsidRPr="0098741A" w:rsidRDefault="006F4EAA" w:rsidP="00FE340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49020" w14:textId="146B158E" w:rsidR="006F4EAA" w:rsidRPr="009D0DE8" w:rsidRDefault="001122BF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D0DE8">
              <w:rPr>
                <w:rFonts w:asciiTheme="majorBidi" w:hAnsiTheme="majorBidi" w:cstheme="majorBidi" w:hint="cs"/>
                <w:sz w:val="28"/>
                <w:cs/>
              </w:rPr>
              <w:t>12</w:t>
            </w:r>
            <w:r w:rsidR="005F44FE" w:rsidRPr="009D0DE8">
              <w:rPr>
                <w:rFonts w:asciiTheme="majorBidi" w:hAnsiTheme="majorBidi" w:cstheme="majorBidi"/>
                <w:sz w:val="28"/>
              </w:rPr>
              <w:t>,686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0414" w14:textId="77777777" w:rsidR="006F4EAA" w:rsidRPr="00505FC3" w:rsidRDefault="006F4EAA" w:rsidP="00FE3405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B2EAF" w14:textId="6D7F7056" w:rsidR="006F4EAA" w:rsidRPr="00505FC3" w:rsidRDefault="00804658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ACAFC" w14:textId="77777777" w:rsidR="006F4EAA" w:rsidRPr="00505FC3" w:rsidRDefault="006F4EAA" w:rsidP="00FE3405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A1676" w14:textId="2197990C" w:rsidR="006F4EAA" w:rsidRPr="00505FC3" w:rsidRDefault="003A78F5" w:rsidP="006F4EA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946</w:t>
            </w:r>
          </w:p>
        </w:tc>
      </w:tr>
      <w:tr w:rsidR="006F4EAA" w:rsidRPr="00834EC4" w14:paraId="028D5C52" w14:textId="77777777" w:rsidTr="00BF2A6E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A3E8EED" w14:textId="2218E413" w:rsidR="006F4EAA" w:rsidRPr="00F82DFD" w:rsidRDefault="006F4EAA" w:rsidP="006F4EAA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F82DFD"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  <w:u w:val="single"/>
                <w:cs/>
              </w:rPr>
              <w:t>เพิ่ม</w:t>
            </w:r>
            <w:r w:rsidRPr="00F82DFD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F82DFD"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F82DFD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  <w:cs/>
              </w:rPr>
              <w:t>ซื้อ</w:t>
            </w:r>
            <w:r w:rsidRPr="00F82DFD"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  <w:cs/>
              </w:rPr>
              <w:t>ระหว่าง</w:t>
            </w:r>
            <w:r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0EFB" w14:textId="6432421E" w:rsidR="006F4EAA" w:rsidRPr="008F5C3B" w:rsidRDefault="005E1232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9C66E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1C12C" w14:textId="77777777" w:rsidR="006F4EAA" w:rsidRPr="008F5C3B" w:rsidRDefault="006F4EAA" w:rsidP="00FE340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96EB" w14:textId="14343942" w:rsidR="006F4EAA" w:rsidRPr="009D0DE8" w:rsidRDefault="005F44FE" w:rsidP="00FE340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D0DE8">
              <w:rPr>
                <w:rFonts w:asciiTheme="majorBidi" w:hAnsiTheme="majorBidi" w:cstheme="majorBidi"/>
                <w:sz w:val="28"/>
              </w:rPr>
              <w:t>2,464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6785C" w14:textId="77777777" w:rsidR="006F4EAA" w:rsidRPr="008F5C3B" w:rsidRDefault="006F4EAA" w:rsidP="00FE3405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23BC" w14:textId="28C4DE4F" w:rsidR="006F4EAA" w:rsidRPr="0098741A" w:rsidRDefault="00632F7C" w:rsidP="006F4EAA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BB39E" w14:textId="77777777" w:rsidR="006F4EAA" w:rsidRPr="0098741A" w:rsidRDefault="006F4EAA" w:rsidP="00FE3405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A9D0" w14:textId="0D4C391E" w:rsidR="006F4EAA" w:rsidRPr="0098741A" w:rsidRDefault="003A78F5" w:rsidP="006F4EAA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</w:t>
            </w:r>
          </w:p>
        </w:tc>
      </w:tr>
      <w:tr w:rsidR="006F4EAA" w:rsidRPr="00834EC4" w14:paraId="43674864" w14:textId="77777777" w:rsidTr="00BF2A6E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28F310" w14:textId="1A4F9809" w:rsidR="006F4EAA" w:rsidRPr="008F5C3B" w:rsidRDefault="006F4EAA" w:rsidP="006F4EAA">
            <w:pPr>
              <w:pStyle w:val="Heading5"/>
              <w:keepNext w:val="0"/>
              <w:spacing w:line="240" w:lineRule="auto"/>
              <w:ind w:left="-3" w:right="58" w:firstLine="0"/>
              <w:jc w:val="both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</w:t>
            </w:r>
            <w:r w:rsidRPr="001B6AE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57BF" w14:textId="73EBFF4C" w:rsidR="006F4EAA" w:rsidRDefault="001851CC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0174C" w14:textId="77777777" w:rsidR="006F4EAA" w:rsidRPr="008F5C3B" w:rsidRDefault="006F4EAA" w:rsidP="00FE340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AA170" w14:textId="3B506C08" w:rsidR="006F4EAA" w:rsidRPr="009D0DE8" w:rsidRDefault="00FF1FC4" w:rsidP="00DB3DDA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D0DE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35EE" w14:textId="77777777" w:rsidR="006F4EAA" w:rsidRPr="008F5C3B" w:rsidRDefault="006F4EAA" w:rsidP="00FE3405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1C932" w14:textId="69096717" w:rsidR="006F4EAA" w:rsidRDefault="00632F7C" w:rsidP="006F4EAA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065EC" w14:textId="77777777" w:rsidR="006F4EAA" w:rsidRPr="0098741A" w:rsidRDefault="006F4EAA" w:rsidP="00FE3405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2D1CC" w14:textId="23C5E8AA" w:rsidR="006F4EAA" w:rsidRPr="00626C0C" w:rsidRDefault="0037239A" w:rsidP="006F4EAA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F4EAA" w:rsidRPr="00834EC4" w14:paraId="616CB7E2" w14:textId="77777777" w:rsidTr="00BF2A6E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133597C" w14:textId="7BAA917E" w:rsidR="006F4EAA" w:rsidRPr="0098741A" w:rsidRDefault="00D2664D" w:rsidP="00D2664D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7E7FF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F4EAA" w:rsidRPr="000E3BF2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ค่าตัดจำหน่ายสำหรับ</w:t>
            </w:r>
            <w:r w:rsidR="006F4EAA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="006F4EAA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C8B04" w14:textId="695B92FA" w:rsidR="006F4EAA" w:rsidRPr="0098741A" w:rsidRDefault="00632F7C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(1,396)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DEF4C" w14:textId="77777777" w:rsidR="006F4EAA" w:rsidRPr="0098741A" w:rsidRDefault="006F4EAA" w:rsidP="00FE340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20999" w14:textId="1EDFB0A8" w:rsidR="006F4EAA" w:rsidRPr="009D0DE8" w:rsidRDefault="00CB33FD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D0DE8">
              <w:rPr>
                <w:rFonts w:asciiTheme="majorBidi" w:hAnsiTheme="majorBidi" w:cstheme="majorBidi"/>
                <w:sz w:val="28"/>
              </w:rPr>
              <w:t>(3,</w:t>
            </w:r>
            <w:r w:rsidR="008F5DA7" w:rsidRPr="009D0DE8">
              <w:rPr>
                <w:rFonts w:asciiTheme="majorBidi" w:hAnsiTheme="majorBidi" w:cstheme="majorBidi"/>
                <w:sz w:val="28"/>
              </w:rPr>
              <w:t>279)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D93E" w14:textId="77777777" w:rsidR="006F4EAA" w:rsidRPr="0098741A" w:rsidRDefault="006F4EAA" w:rsidP="00FE3405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9153C" w14:textId="3A444B4C" w:rsidR="006F4EAA" w:rsidRPr="0098741A" w:rsidRDefault="00632F7C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866B" w14:textId="77777777" w:rsidR="006F4EAA" w:rsidRPr="0098741A" w:rsidRDefault="006F4EAA" w:rsidP="00FE3405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1BF18" w14:textId="62806913" w:rsidR="006F4EAA" w:rsidRPr="0098741A" w:rsidRDefault="0037239A" w:rsidP="006F4EA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(512)</w:t>
            </w:r>
          </w:p>
        </w:tc>
      </w:tr>
      <w:tr w:rsidR="00F62192" w:rsidRPr="00CB239F" w14:paraId="491ED8C5" w14:textId="77777777" w:rsidTr="00BF2A6E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C44F20" w14:textId="23C28074" w:rsidR="006F4EAA" w:rsidRPr="0098741A" w:rsidRDefault="006F4EAA" w:rsidP="006F4EA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Pr="00591F6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สิ้นรอบ</w:t>
            </w:r>
            <w:r w:rsidRPr="00591F6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1C33D3" w14:textId="57CE0377" w:rsidR="006F4EAA" w:rsidRPr="0098741A" w:rsidRDefault="00632F7C" w:rsidP="00FE3405">
            <w:pPr>
              <w:tabs>
                <w:tab w:val="decimal" w:pos="1075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32F7C">
              <w:rPr>
                <w:rFonts w:asciiTheme="majorBidi" w:hAnsiTheme="majorBidi" w:cstheme="majorBidi" w:hint="eastAsia"/>
                <w:b/>
                <w:bCs/>
                <w:sz w:val="28"/>
              </w:rPr>
              <w:t>11,0</w:t>
            </w:r>
            <w:r w:rsidR="009C66EB">
              <w:rPr>
                <w:rFonts w:asciiTheme="majorBidi" w:hAnsiTheme="majorBidi" w:cstheme="majorBidi"/>
                <w:b/>
                <w:bCs/>
                <w:sz w:val="28"/>
              </w:rPr>
              <w:t>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FE25" w14:textId="77777777" w:rsidR="006F4EAA" w:rsidRPr="0098741A" w:rsidRDefault="006F4EAA" w:rsidP="00FE340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AE98C6" w14:textId="0761B1EA" w:rsidR="006F4EAA" w:rsidRPr="003B1973" w:rsidRDefault="00804658" w:rsidP="006F4EA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B1973">
              <w:rPr>
                <w:rFonts w:asciiTheme="majorBidi" w:hAnsiTheme="majorBidi" w:cstheme="majorBidi"/>
                <w:b/>
                <w:bCs/>
                <w:sz w:val="28"/>
              </w:rPr>
              <w:t>11,871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7BAC6" w14:textId="77777777" w:rsidR="006F4EAA" w:rsidRPr="0098741A" w:rsidRDefault="006F4EAA" w:rsidP="00FE3405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350569" w14:textId="60F5696B" w:rsidR="006F4EAA" w:rsidRPr="0098741A" w:rsidRDefault="00632F7C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71EC" w14:textId="77777777" w:rsidR="006F4EAA" w:rsidRPr="0098741A" w:rsidRDefault="006F4EAA" w:rsidP="00FE3405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A85055" w14:textId="25BC89CF" w:rsidR="006F4EAA" w:rsidRPr="0098741A" w:rsidRDefault="00804658" w:rsidP="006F4EA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482</w:t>
            </w:r>
          </w:p>
        </w:tc>
      </w:tr>
    </w:tbl>
    <w:p w14:paraId="22770091" w14:textId="78F86077" w:rsidR="00F53166" w:rsidRPr="00BF3528" w:rsidRDefault="00CD3471" w:rsidP="00BF3528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หนี้สิน</w:t>
      </w:r>
      <w:r w:rsidR="00126DEB">
        <w:rPr>
          <w:rFonts w:asciiTheme="majorBidi" w:hAnsiTheme="majorBidi" w:cstheme="majorBidi" w:hint="cs"/>
          <w:b/>
          <w:bCs/>
          <w:sz w:val="28"/>
          <w:cs/>
        </w:rPr>
        <w:t>ที่มีภาระดอกเบี้ย</w:t>
      </w: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90"/>
        <w:gridCol w:w="1081"/>
        <w:gridCol w:w="92"/>
        <w:gridCol w:w="983"/>
        <w:gridCol w:w="82"/>
        <w:gridCol w:w="993"/>
        <w:gridCol w:w="87"/>
        <w:gridCol w:w="1078"/>
        <w:gridCol w:w="90"/>
        <w:gridCol w:w="985"/>
        <w:gridCol w:w="90"/>
        <w:gridCol w:w="1009"/>
      </w:tblGrid>
      <w:tr w:rsidR="00E3092C" w:rsidRPr="00552A14" w14:paraId="3FBD0D6A" w14:textId="77777777" w:rsidTr="001208C3">
        <w:trPr>
          <w:tblHeader/>
        </w:trPr>
        <w:tc>
          <w:tcPr>
            <w:tcW w:w="2790" w:type="dxa"/>
          </w:tcPr>
          <w:p w14:paraId="02E7D703" w14:textId="77777777" w:rsidR="00E3092C" w:rsidRPr="00100492" w:rsidRDefault="00E3092C" w:rsidP="00EE7148">
            <w:pPr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570" w:type="dxa"/>
            <w:gridSpan w:val="11"/>
            <w:vAlign w:val="center"/>
          </w:tcPr>
          <w:p w14:paraId="133051C1" w14:textId="77777777" w:rsidR="00E3092C" w:rsidRPr="0056764B" w:rsidRDefault="00E3092C" w:rsidP="00BF7399">
            <w:pPr>
              <w:ind w:right="6"/>
              <w:jc w:val="right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caps/>
                <w:sz w:val="27"/>
                <w:szCs w:val="27"/>
              </w:rPr>
              <w:t>(</w:t>
            </w:r>
            <w:r w:rsidRPr="0056764B">
              <w:rPr>
                <w:rFonts w:ascii="Angsana New" w:hAnsi="Angsana New" w:hint="cs"/>
                <w:caps/>
                <w:sz w:val="27"/>
                <w:szCs w:val="27"/>
                <w:cs/>
              </w:rPr>
              <w:t>หน่วย: พันบาท)</w:t>
            </w:r>
          </w:p>
        </w:tc>
      </w:tr>
      <w:tr w:rsidR="00E3092C" w:rsidRPr="00552A14" w14:paraId="1DE1E137" w14:textId="77777777" w:rsidTr="001208C3">
        <w:trPr>
          <w:tblHeader/>
        </w:trPr>
        <w:tc>
          <w:tcPr>
            <w:tcW w:w="2790" w:type="dxa"/>
          </w:tcPr>
          <w:p w14:paraId="52B8841B" w14:textId="77777777" w:rsidR="00E3092C" w:rsidRPr="00100492" w:rsidRDefault="00E3092C" w:rsidP="00EE7148">
            <w:pPr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570" w:type="dxa"/>
            <w:gridSpan w:val="11"/>
            <w:tcBorders>
              <w:bottom w:val="single" w:sz="4" w:space="0" w:color="auto"/>
            </w:tcBorders>
          </w:tcPr>
          <w:p w14:paraId="0BB0EF88" w14:textId="48460C87" w:rsidR="00E3092C" w:rsidRPr="00100492" w:rsidRDefault="0058321E" w:rsidP="00EE7148">
            <w:pPr>
              <w:ind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sz w:val="27"/>
                <w:szCs w:val="27"/>
                <w:cs/>
              </w:rPr>
              <w:t>ข้อมูลทาง</w:t>
            </w:r>
            <w:r w:rsidR="00E3092C" w:rsidRPr="0056764B">
              <w:rPr>
                <w:rFonts w:ascii="Angsana New" w:hAnsi="Angsana New" w:hint="cs"/>
                <w:b/>
                <w:sz w:val="27"/>
                <w:szCs w:val="27"/>
                <w:cs/>
              </w:rPr>
              <w:t>การเงินรวม</w:t>
            </w:r>
          </w:p>
        </w:tc>
      </w:tr>
      <w:tr w:rsidR="003157FC" w:rsidRPr="00552A14" w14:paraId="3FD856B5" w14:textId="77777777" w:rsidTr="001208C3">
        <w:trPr>
          <w:tblHeader/>
        </w:trPr>
        <w:tc>
          <w:tcPr>
            <w:tcW w:w="2790" w:type="dxa"/>
          </w:tcPr>
          <w:p w14:paraId="7D89C648" w14:textId="77777777" w:rsidR="00E3092C" w:rsidRPr="00100492" w:rsidRDefault="00E3092C" w:rsidP="00EE7148">
            <w:pPr>
              <w:ind w:right="-10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3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988A70D" w14:textId="79B45E9F" w:rsidR="00E3092C" w:rsidRPr="00100492" w:rsidRDefault="00E3092C" w:rsidP="00EE7148">
            <w:pPr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3</w:t>
            </w:r>
            <w:r w:rsidR="00ED2AC4">
              <w:rPr>
                <w:rFonts w:ascii="Angsana New" w:hAnsi="Angsana New"/>
                <w:sz w:val="27"/>
                <w:szCs w:val="27"/>
              </w:rPr>
              <w:t>0</w:t>
            </w:r>
            <w:r w:rsidR="000E2A6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E2A68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100492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87" w:type="dxa"/>
          </w:tcPr>
          <w:p w14:paraId="7A7D70F7" w14:textId="77777777" w:rsidR="00E3092C" w:rsidRPr="00100492" w:rsidRDefault="00E3092C" w:rsidP="00EE7148">
            <w:pPr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963AC5E" w14:textId="77777777" w:rsidR="00E3092C" w:rsidRPr="00100492" w:rsidRDefault="00E3092C" w:rsidP="00EE7148">
            <w:pPr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100492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E669B3" w:rsidRPr="00552A14" w14:paraId="12B4F2E3" w14:textId="77777777" w:rsidTr="001208C3">
        <w:trPr>
          <w:tblHeader/>
        </w:trPr>
        <w:tc>
          <w:tcPr>
            <w:tcW w:w="2790" w:type="dxa"/>
          </w:tcPr>
          <w:p w14:paraId="69833F4F" w14:textId="77777777" w:rsidR="00E3092C" w:rsidRPr="00100492" w:rsidRDefault="00E3092C" w:rsidP="00EE7148">
            <w:pPr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0A691" w14:textId="77777777" w:rsidR="00E3092C" w:rsidRPr="00100492" w:rsidRDefault="00E3092C" w:rsidP="00EE7148">
            <w:pPr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bottom"/>
          </w:tcPr>
          <w:p w14:paraId="5EA305F4" w14:textId="77777777" w:rsidR="00E3092C" w:rsidRPr="00100492" w:rsidRDefault="00E3092C" w:rsidP="00EE7148">
            <w:pPr>
              <w:ind w:left="-106" w:right="-28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85675" w14:textId="77777777" w:rsidR="00E3092C" w:rsidRPr="00100492" w:rsidRDefault="00E3092C" w:rsidP="00EE7148">
            <w:pPr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82" w:type="dxa"/>
            <w:tcBorders>
              <w:top w:val="single" w:sz="4" w:space="0" w:color="auto"/>
            </w:tcBorders>
            <w:vAlign w:val="bottom"/>
          </w:tcPr>
          <w:p w14:paraId="398980CD" w14:textId="77777777" w:rsidR="00E3092C" w:rsidRPr="00100492" w:rsidRDefault="00E3092C" w:rsidP="00EE7148">
            <w:pPr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EF816" w14:textId="77777777" w:rsidR="00E3092C" w:rsidRPr="00100492" w:rsidRDefault="00E3092C" w:rsidP="00EE7148">
            <w:pPr>
              <w:ind w:left="-140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E0BBB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87" w:type="dxa"/>
            <w:vAlign w:val="center"/>
          </w:tcPr>
          <w:p w14:paraId="1E204600" w14:textId="77777777" w:rsidR="00E3092C" w:rsidRPr="00100492" w:rsidRDefault="00E3092C" w:rsidP="00EE7148">
            <w:pPr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A37F4" w14:textId="77777777" w:rsidR="00E3092C" w:rsidRPr="00100492" w:rsidRDefault="00E3092C" w:rsidP="00EE7148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9B17033" w14:textId="77777777" w:rsidR="00E3092C" w:rsidRPr="00100492" w:rsidRDefault="00E3092C" w:rsidP="00EE7148">
            <w:pPr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FEDC" w14:textId="77777777" w:rsidR="00E3092C" w:rsidRPr="00100492" w:rsidRDefault="00E3092C" w:rsidP="00EE7148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1232FD1" w14:textId="77777777" w:rsidR="00E3092C" w:rsidRPr="00100492" w:rsidRDefault="00E3092C" w:rsidP="00EE7148">
            <w:pPr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E1BFF" w14:textId="77777777" w:rsidR="00E3092C" w:rsidRPr="00100492" w:rsidRDefault="00E3092C" w:rsidP="00EE7148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E0BBB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282406" w:rsidRPr="00552A14" w14:paraId="12A299BF" w14:textId="77777777" w:rsidTr="001208C3">
        <w:tc>
          <w:tcPr>
            <w:tcW w:w="2790" w:type="dxa"/>
          </w:tcPr>
          <w:p w14:paraId="42D69B7F" w14:textId="1D04A9BA" w:rsidR="00E3092C" w:rsidRPr="008D183B" w:rsidRDefault="00E3092C" w:rsidP="00EE7148">
            <w:pPr>
              <w:pStyle w:val="Heading5"/>
              <w:keepNext w:val="0"/>
              <w:spacing w:line="240" w:lineRule="auto"/>
              <w:ind w:left="180" w:right="58" w:hanging="197"/>
              <w:rPr>
                <w:sz w:val="28"/>
                <w:szCs w:val="28"/>
                <w:cs/>
              </w:rPr>
            </w:pPr>
            <w:r w:rsidRPr="008D183B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เงินเบิกเกินบัญชี</w:t>
            </w:r>
            <w:r w:rsidR="005855CA" w:rsidRPr="008D183B">
              <w:rPr>
                <w:rFonts w:hint="cs"/>
                <w:b w:val="0"/>
                <w:bCs w:val="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1" w:type="dxa"/>
            <w:vAlign w:val="bottom"/>
          </w:tcPr>
          <w:p w14:paraId="3E183758" w14:textId="6E32337B" w:rsidR="00E3092C" w:rsidRPr="008D183B" w:rsidRDefault="00D766B9" w:rsidP="00D766B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rtl/>
              </w:rPr>
            </w:pPr>
            <w:r w:rsidRPr="008D183B">
              <w:rPr>
                <w:rFonts w:asciiTheme="majorBidi" w:hAnsiTheme="majorBidi" w:cstheme="majorBidi" w:hint="eastAsia"/>
                <w:sz w:val="28"/>
                <w:cs/>
              </w:rPr>
              <w:t>24</w:t>
            </w:r>
            <w:r w:rsidRPr="008D183B">
              <w:rPr>
                <w:rFonts w:asciiTheme="majorBidi" w:hAnsiTheme="majorBidi" w:cstheme="majorBidi" w:hint="eastAsia"/>
                <w:sz w:val="28"/>
              </w:rPr>
              <w:t>,</w:t>
            </w:r>
            <w:r w:rsidRPr="008D183B">
              <w:rPr>
                <w:rFonts w:asciiTheme="majorBidi" w:hAnsiTheme="majorBidi" w:cstheme="majorBidi" w:hint="eastAsia"/>
                <w:sz w:val="28"/>
                <w:cs/>
              </w:rPr>
              <w:t>457</w:t>
            </w:r>
          </w:p>
        </w:tc>
        <w:tc>
          <w:tcPr>
            <w:tcW w:w="92" w:type="dxa"/>
            <w:vAlign w:val="bottom"/>
          </w:tcPr>
          <w:p w14:paraId="42100D80" w14:textId="77777777" w:rsidR="00E3092C" w:rsidRPr="008D183B" w:rsidRDefault="00E3092C" w:rsidP="00EE7148">
            <w:pPr>
              <w:ind w:right="-1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7CE2BBDE" w14:textId="574A6332" w:rsidR="00E3092C" w:rsidRPr="008D183B" w:rsidRDefault="006A007E" w:rsidP="00EE7148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8D183B">
              <w:rPr>
                <w:rFonts w:ascii="Angsana New" w:hAnsi="Angsana New" w:hint="eastAsia"/>
                <w:sz w:val="28"/>
              </w:rPr>
              <w:t>29,103</w:t>
            </w:r>
          </w:p>
        </w:tc>
        <w:tc>
          <w:tcPr>
            <w:tcW w:w="82" w:type="dxa"/>
            <w:vAlign w:val="bottom"/>
          </w:tcPr>
          <w:p w14:paraId="214E21B8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4D70633D" w14:textId="33415454" w:rsidR="00E3092C" w:rsidRPr="008D183B" w:rsidRDefault="00E71763" w:rsidP="00E7176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8D183B">
              <w:rPr>
                <w:rFonts w:ascii="Angsana New" w:hAnsi="Angsana New" w:hint="eastAsia"/>
                <w:sz w:val="28"/>
              </w:rPr>
              <w:t>53,560</w:t>
            </w:r>
          </w:p>
        </w:tc>
        <w:tc>
          <w:tcPr>
            <w:tcW w:w="87" w:type="dxa"/>
            <w:vAlign w:val="bottom"/>
          </w:tcPr>
          <w:p w14:paraId="6B9BFB5E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5A0727AE" w14:textId="13118CAD" w:rsidR="00E3092C" w:rsidRPr="008D183B" w:rsidRDefault="00F73E39" w:rsidP="00F73E3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8D183B">
              <w:rPr>
                <w:rFonts w:ascii="Angsana New" w:hAnsi="Angsana New" w:hint="eastAsia"/>
                <w:sz w:val="28"/>
              </w:rPr>
              <w:t>17,636</w:t>
            </w:r>
          </w:p>
        </w:tc>
        <w:tc>
          <w:tcPr>
            <w:tcW w:w="90" w:type="dxa"/>
            <w:vAlign w:val="bottom"/>
          </w:tcPr>
          <w:p w14:paraId="5F8A12A7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4EFA85B5" w14:textId="4FCB3BA0" w:rsidR="00E3092C" w:rsidRPr="008D183B" w:rsidRDefault="001362DA" w:rsidP="00EE7148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8D183B">
              <w:rPr>
                <w:rFonts w:ascii="Angsana New" w:hAnsi="Angsana New" w:hint="eastAsia"/>
                <w:sz w:val="28"/>
              </w:rPr>
              <w:t>16,346</w:t>
            </w:r>
          </w:p>
        </w:tc>
        <w:tc>
          <w:tcPr>
            <w:tcW w:w="90" w:type="dxa"/>
            <w:vAlign w:val="bottom"/>
          </w:tcPr>
          <w:p w14:paraId="7BE83FF3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17EA4D42" w14:textId="3A7DE632" w:rsidR="00E3092C" w:rsidRPr="008D183B" w:rsidRDefault="00FE57DB" w:rsidP="00F73E3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8D183B">
              <w:rPr>
                <w:rFonts w:ascii="Angsana New" w:hAnsi="Angsana New" w:hint="eastAsia"/>
                <w:sz w:val="28"/>
              </w:rPr>
              <w:t>33,982</w:t>
            </w:r>
          </w:p>
        </w:tc>
      </w:tr>
      <w:tr w:rsidR="00282406" w:rsidRPr="00552A14" w14:paraId="2DBEDFC2" w14:textId="77777777" w:rsidTr="001208C3">
        <w:tc>
          <w:tcPr>
            <w:tcW w:w="2790" w:type="dxa"/>
          </w:tcPr>
          <w:p w14:paraId="02F0F3C8" w14:textId="77777777" w:rsidR="00E3092C" w:rsidRPr="008D183B" w:rsidRDefault="00E3092C" w:rsidP="00EE7148">
            <w:pPr>
              <w:pStyle w:val="Heading5"/>
              <w:keepNext w:val="0"/>
              <w:spacing w:line="240" w:lineRule="auto"/>
              <w:ind w:left="180" w:right="-16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8D183B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1" w:type="dxa"/>
            <w:vAlign w:val="bottom"/>
          </w:tcPr>
          <w:p w14:paraId="70C4E664" w14:textId="30BF04C8" w:rsidR="00E3092C" w:rsidRPr="008D183B" w:rsidRDefault="00D766B9" w:rsidP="00D766B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8D183B">
              <w:rPr>
                <w:rFonts w:asciiTheme="majorBidi" w:hAnsiTheme="majorBidi" w:cstheme="majorBidi" w:hint="eastAsia"/>
                <w:sz w:val="28"/>
              </w:rPr>
              <w:t>62,38</w:t>
            </w:r>
            <w:r w:rsidR="0079181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2" w:type="dxa"/>
            <w:vAlign w:val="bottom"/>
          </w:tcPr>
          <w:p w14:paraId="4CC78703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1D93523D" w14:textId="6E934E56" w:rsidR="00E3092C" w:rsidRPr="008D183B" w:rsidRDefault="006A007E" w:rsidP="006A007E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8D183B">
              <w:rPr>
                <w:rFonts w:asciiTheme="majorBidi" w:hAnsiTheme="majorBidi" w:cstheme="majorBidi" w:hint="eastAsia"/>
                <w:sz w:val="28"/>
              </w:rPr>
              <w:t>158,221</w:t>
            </w:r>
          </w:p>
        </w:tc>
        <w:tc>
          <w:tcPr>
            <w:tcW w:w="82" w:type="dxa"/>
            <w:vAlign w:val="bottom"/>
          </w:tcPr>
          <w:p w14:paraId="37C6A0F6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5A19DD0D" w14:textId="182DBCD6" w:rsidR="00E3092C" w:rsidRPr="008D183B" w:rsidRDefault="00E71763" w:rsidP="00E7176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8D183B">
              <w:rPr>
                <w:rFonts w:ascii="Angsana New" w:hAnsi="Angsana New" w:hint="eastAsia"/>
                <w:sz w:val="28"/>
              </w:rPr>
              <w:t>220,60</w:t>
            </w:r>
            <w:r w:rsidR="0079181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7" w:type="dxa"/>
            <w:vAlign w:val="bottom"/>
          </w:tcPr>
          <w:p w14:paraId="2D4213D7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5AFFE9F5" w14:textId="44B69102" w:rsidR="00E3092C" w:rsidRPr="008D183B" w:rsidRDefault="00F73E39" w:rsidP="00F73E3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8D183B">
              <w:rPr>
                <w:rFonts w:ascii="Angsana New" w:hAnsi="Angsana New" w:hint="eastAsia"/>
                <w:sz w:val="28"/>
              </w:rPr>
              <w:t>200,537</w:t>
            </w:r>
          </w:p>
        </w:tc>
        <w:tc>
          <w:tcPr>
            <w:tcW w:w="90" w:type="dxa"/>
            <w:vAlign w:val="bottom"/>
          </w:tcPr>
          <w:p w14:paraId="26BF4774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1324F2C1" w14:textId="6E237136" w:rsidR="00E3092C" w:rsidRPr="008D183B" w:rsidRDefault="001362DA" w:rsidP="001362DA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8D183B">
              <w:rPr>
                <w:rFonts w:ascii="Angsana New" w:hAnsi="Angsana New" w:hint="eastAsia"/>
                <w:sz w:val="28"/>
              </w:rPr>
              <w:t>246,754</w:t>
            </w:r>
          </w:p>
        </w:tc>
        <w:tc>
          <w:tcPr>
            <w:tcW w:w="90" w:type="dxa"/>
            <w:vAlign w:val="bottom"/>
          </w:tcPr>
          <w:p w14:paraId="0B817FC7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020FA879" w14:textId="53342124" w:rsidR="00E3092C" w:rsidRPr="008D183B" w:rsidRDefault="00FE57DB" w:rsidP="00F73E3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8D183B">
              <w:rPr>
                <w:rFonts w:ascii="Angsana New" w:hAnsi="Angsana New" w:hint="eastAsia"/>
                <w:sz w:val="28"/>
              </w:rPr>
              <w:t>447,291</w:t>
            </w:r>
          </w:p>
        </w:tc>
      </w:tr>
      <w:tr w:rsidR="00282406" w:rsidRPr="00552A14" w14:paraId="73B33E9C" w14:textId="77777777" w:rsidTr="001208C3">
        <w:tc>
          <w:tcPr>
            <w:tcW w:w="2790" w:type="dxa"/>
          </w:tcPr>
          <w:p w14:paraId="7196E24D" w14:textId="77777777" w:rsidR="00D717A6" w:rsidRDefault="00E3092C" w:rsidP="00634AEA">
            <w:pPr>
              <w:pStyle w:val="Heading5"/>
              <w:keepNext w:val="0"/>
              <w:spacing w:line="240" w:lineRule="auto"/>
              <w:ind w:left="180" w:right="58" w:hanging="197"/>
              <w:rPr>
                <w:b w:val="0"/>
                <w:bCs w:val="0"/>
                <w:sz w:val="28"/>
                <w:szCs w:val="28"/>
              </w:rPr>
            </w:pPr>
            <w:r w:rsidRPr="008D183B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เงินกู้ยืมระยะสั้นจาก</w:t>
            </w:r>
            <w:r w:rsidR="00373DAD">
              <w:rPr>
                <w:rFonts w:hint="cs"/>
                <w:b w:val="0"/>
                <w:bCs w:val="0"/>
                <w:sz w:val="28"/>
                <w:szCs w:val="28"/>
                <w:cs/>
              </w:rPr>
              <w:t>บุคคลที่</w:t>
            </w:r>
            <w:r w:rsidR="00D717A6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 </w:t>
            </w:r>
          </w:p>
          <w:p w14:paraId="5C4F76E6" w14:textId="55567A19" w:rsidR="00E3092C" w:rsidRPr="008D183B" w:rsidRDefault="00373DAD" w:rsidP="00D717A6">
            <w:pPr>
              <w:pStyle w:val="Heading5"/>
              <w:keepNext w:val="0"/>
              <w:spacing w:line="240" w:lineRule="auto"/>
              <w:ind w:right="58" w:firstLine="170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เกี่ยวข้องกัน</w:t>
            </w:r>
            <w:r w:rsidR="00E3092C" w:rsidRPr="008D183B">
              <w:rPr>
                <w:b w:val="0"/>
                <w:bCs w:val="0"/>
                <w:sz w:val="28"/>
                <w:szCs w:val="28"/>
              </w:rPr>
              <w:t xml:space="preserve"> (</w:t>
            </w:r>
            <w:r w:rsidR="00E3092C" w:rsidRPr="008D183B">
              <w:rPr>
                <w:b w:val="0"/>
                <w:bCs w:val="0"/>
                <w:sz w:val="28"/>
                <w:szCs w:val="28"/>
                <w:cs/>
              </w:rPr>
              <w:t xml:space="preserve">ดูหมายเหตุข้อ </w:t>
            </w:r>
            <w:r w:rsidR="00E3092C" w:rsidRPr="008D183B">
              <w:rPr>
                <w:b w:val="0"/>
                <w:bCs w:val="0"/>
                <w:sz w:val="28"/>
                <w:szCs w:val="28"/>
              </w:rPr>
              <w:t>5)</w:t>
            </w:r>
          </w:p>
        </w:tc>
        <w:tc>
          <w:tcPr>
            <w:tcW w:w="1081" w:type="dxa"/>
            <w:vAlign w:val="bottom"/>
          </w:tcPr>
          <w:p w14:paraId="6F914D10" w14:textId="146B7AAC" w:rsidR="00E3092C" w:rsidRPr="008D183B" w:rsidRDefault="00D766B9" w:rsidP="00D766B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D183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  <w:vAlign w:val="bottom"/>
          </w:tcPr>
          <w:p w14:paraId="34465427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09172108" w14:textId="7F46E5DA" w:rsidR="00E3092C" w:rsidRPr="008D183B" w:rsidRDefault="00C80EB0" w:rsidP="006A007E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50,320</w:t>
            </w:r>
          </w:p>
        </w:tc>
        <w:tc>
          <w:tcPr>
            <w:tcW w:w="82" w:type="dxa"/>
            <w:vAlign w:val="bottom"/>
          </w:tcPr>
          <w:p w14:paraId="575AE09C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54679D0F" w14:textId="41938163" w:rsidR="00E3092C" w:rsidRPr="008D183B" w:rsidRDefault="00C80EB0" w:rsidP="00E7176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C80EB0">
              <w:rPr>
                <w:rFonts w:ascii="Angsana New" w:hAnsi="Angsana New" w:hint="eastAsia"/>
                <w:sz w:val="28"/>
              </w:rPr>
              <w:t>50,320</w:t>
            </w:r>
          </w:p>
        </w:tc>
        <w:tc>
          <w:tcPr>
            <w:tcW w:w="87" w:type="dxa"/>
            <w:vAlign w:val="bottom"/>
          </w:tcPr>
          <w:p w14:paraId="260120DE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1456A504" w14:textId="2AE5D37E" w:rsidR="00E3092C" w:rsidRPr="008D183B" w:rsidRDefault="00F73E39" w:rsidP="00EE7148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D18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B053F0D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7350C331" w14:textId="729A2D94" w:rsidR="00E3092C" w:rsidRPr="008D183B" w:rsidRDefault="00C80EB0" w:rsidP="001362DA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</w:t>
            </w:r>
            <w:r w:rsidR="00142A87">
              <w:rPr>
                <w:rFonts w:ascii="Angsana New" w:hAnsi="Angsana New"/>
                <w:sz w:val="28"/>
              </w:rPr>
              <w:t>002</w:t>
            </w:r>
            <w:r w:rsidR="00FE57DB" w:rsidRPr="008D183B">
              <w:rPr>
                <w:rFonts w:ascii="Angsana New" w:hAnsi="Angsana New" w:hint="eastAsia"/>
                <w:sz w:val="28"/>
              </w:rPr>
              <w:t xml:space="preserve">   </w:t>
            </w:r>
          </w:p>
        </w:tc>
        <w:tc>
          <w:tcPr>
            <w:tcW w:w="90" w:type="dxa"/>
            <w:vAlign w:val="bottom"/>
          </w:tcPr>
          <w:p w14:paraId="7C5D1719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1A4C144B" w14:textId="4576081D" w:rsidR="00E3092C" w:rsidRPr="008D183B" w:rsidRDefault="00142A87" w:rsidP="00F73E3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142A87">
              <w:rPr>
                <w:rFonts w:ascii="Angsana New" w:hAnsi="Angsana New" w:hint="eastAsia"/>
                <w:sz w:val="28"/>
              </w:rPr>
              <w:t xml:space="preserve">52,002   </w:t>
            </w:r>
          </w:p>
        </w:tc>
      </w:tr>
      <w:tr w:rsidR="00282406" w:rsidRPr="00552A14" w14:paraId="488A2223" w14:textId="77777777" w:rsidTr="001208C3">
        <w:tc>
          <w:tcPr>
            <w:tcW w:w="2790" w:type="dxa"/>
          </w:tcPr>
          <w:p w14:paraId="3E75DDCF" w14:textId="63CCF5C9" w:rsidR="00E3092C" w:rsidRPr="008D183B" w:rsidRDefault="00E3092C" w:rsidP="00EE7148">
            <w:pPr>
              <w:pStyle w:val="Heading5"/>
              <w:keepNext w:val="0"/>
              <w:spacing w:line="240" w:lineRule="auto"/>
              <w:ind w:left="180" w:right="58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8D183B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เงินกู้ยืมระยะสั้นจาก</w:t>
            </w:r>
            <w:r w:rsidR="000472E2" w:rsidRPr="008D183B">
              <w:rPr>
                <w:rFonts w:hint="cs"/>
                <w:b w:val="0"/>
                <w:bCs w:val="0"/>
                <w:sz w:val="28"/>
                <w:szCs w:val="28"/>
                <w:cs/>
              </w:rPr>
              <w:t>บุคคล</w:t>
            </w:r>
            <w:r w:rsidR="00A815FF" w:rsidRPr="008D183B">
              <w:rPr>
                <w:rFonts w:hint="cs"/>
                <w:b w:val="0"/>
                <w:bCs w:val="0"/>
                <w:sz w:val="28"/>
                <w:szCs w:val="28"/>
                <w:cs/>
              </w:rPr>
              <w:t>และกิจการ</w:t>
            </w:r>
            <w:r w:rsidR="008F4AAD" w:rsidRPr="008D183B">
              <w:rPr>
                <w:rFonts w:hint="cs"/>
                <w:b w:val="0"/>
                <w:bCs w:val="0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081" w:type="dxa"/>
            <w:vAlign w:val="bottom"/>
          </w:tcPr>
          <w:p w14:paraId="4ACB20D8" w14:textId="7A4DCEA8" w:rsidR="00E3092C" w:rsidRPr="008D183B" w:rsidRDefault="00D766B9" w:rsidP="00D766B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D183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  <w:vAlign w:val="bottom"/>
          </w:tcPr>
          <w:p w14:paraId="6DB7E5B8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42F4A939" w14:textId="20857A6C" w:rsidR="00E3092C" w:rsidRPr="008D183B" w:rsidRDefault="006A007E" w:rsidP="006A007E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D183B">
              <w:rPr>
                <w:rFonts w:asciiTheme="majorBidi" w:hAnsiTheme="majorBidi" w:cstheme="majorBidi" w:hint="eastAsia"/>
                <w:sz w:val="28"/>
              </w:rPr>
              <w:t>43,000</w:t>
            </w:r>
          </w:p>
        </w:tc>
        <w:tc>
          <w:tcPr>
            <w:tcW w:w="82" w:type="dxa"/>
            <w:vAlign w:val="bottom"/>
          </w:tcPr>
          <w:p w14:paraId="3F0CC068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73E214F" w14:textId="3BA796A3" w:rsidR="00E3092C" w:rsidRPr="008D183B" w:rsidRDefault="00F73E39" w:rsidP="00E7176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D183B">
              <w:rPr>
                <w:rFonts w:ascii="Angsana New" w:hAnsi="Angsana New" w:hint="eastAsia"/>
                <w:sz w:val="28"/>
              </w:rPr>
              <w:t>43,000</w:t>
            </w:r>
          </w:p>
        </w:tc>
        <w:tc>
          <w:tcPr>
            <w:tcW w:w="87" w:type="dxa"/>
            <w:vAlign w:val="bottom"/>
          </w:tcPr>
          <w:p w14:paraId="5590B122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2AE85299" w14:textId="632A553A" w:rsidR="00E3092C" w:rsidRPr="008D183B" w:rsidRDefault="00F73E39" w:rsidP="00EE7148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D18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DB58AFB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28A17908" w14:textId="39E244C7" w:rsidR="00E3092C" w:rsidRPr="008D183B" w:rsidRDefault="00C770F2" w:rsidP="001362DA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C770F2">
              <w:rPr>
                <w:rFonts w:ascii="Angsana New" w:hAnsi="Angsana New" w:hint="eastAsia"/>
                <w:sz w:val="28"/>
              </w:rPr>
              <w:t>2</w:t>
            </w:r>
            <w:r w:rsidR="00CD18A8">
              <w:rPr>
                <w:rFonts w:ascii="Angsana New" w:hAnsi="Angsana New"/>
                <w:sz w:val="28"/>
              </w:rPr>
              <w:t>0</w:t>
            </w:r>
            <w:r w:rsidRPr="00C770F2">
              <w:rPr>
                <w:rFonts w:ascii="Angsana New" w:hAnsi="Angsana New" w:hint="eastAsia"/>
                <w:sz w:val="28"/>
              </w:rPr>
              <w:t>,</w:t>
            </w:r>
            <w:r w:rsidR="00CD18A8">
              <w:rPr>
                <w:rFonts w:ascii="Angsana New" w:hAnsi="Angsana New"/>
                <w:sz w:val="28"/>
              </w:rPr>
              <w:t>0</w:t>
            </w:r>
            <w:r w:rsidRPr="00C770F2">
              <w:rPr>
                <w:rFonts w:ascii="Angsana New" w:hAnsi="Angsana New" w:hint="eastAsia"/>
                <w:sz w:val="28"/>
              </w:rPr>
              <w:t>0</w:t>
            </w:r>
            <w:r w:rsidR="00CD18A8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90" w:type="dxa"/>
            <w:vAlign w:val="bottom"/>
          </w:tcPr>
          <w:p w14:paraId="55ACE413" w14:textId="77777777" w:rsidR="00E3092C" w:rsidRPr="008D183B" w:rsidRDefault="00E3092C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64B68145" w14:textId="385BCE8A" w:rsidR="00E3092C" w:rsidRPr="008D183B" w:rsidRDefault="00C770F2" w:rsidP="00F73E3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C770F2">
              <w:rPr>
                <w:rFonts w:ascii="Angsana New" w:hAnsi="Angsana New" w:hint="eastAsia"/>
                <w:sz w:val="28"/>
              </w:rPr>
              <w:t>2</w:t>
            </w:r>
            <w:r w:rsidR="00CD18A8">
              <w:rPr>
                <w:rFonts w:ascii="Angsana New" w:hAnsi="Angsana New"/>
                <w:sz w:val="28"/>
              </w:rPr>
              <w:t>0,000</w:t>
            </w:r>
          </w:p>
        </w:tc>
      </w:tr>
      <w:tr w:rsidR="00282406" w:rsidRPr="00552A14" w14:paraId="5A9DEE5A" w14:textId="77777777" w:rsidTr="001208C3">
        <w:tc>
          <w:tcPr>
            <w:tcW w:w="2790" w:type="dxa"/>
          </w:tcPr>
          <w:p w14:paraId="6B863765" w14:textId="2DA09881" w:rsidR="00626EFF" w:rsidRPr="008D183B" w:rsidRDefault="00626EFF" w:rsidP="00926626">
            <w:pPr>
              <w:pStyle w:val="Heading5"/>
              <w:keepNext w:val="0"/>
              <w:spacing w:line="240" w:lineRule="auto"/>
              <w:ind w:left="180" w:right="58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8D183B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1" w:type="dxa"/>
            <w:vAlign w:val="bottom"/>
          </w:tcPr>
          <w:p w14:paraId="170800D3" w14:textId="500E82B1" w:rsidR="00626EFF" w:rsidRPr="008D183B" w:rsidRDefault="0034211F" w:rsidP="00D766B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D183B">
              <w:rPr>
                <w:rFonts w:asciiTheme="majorBidi" w:hAnsiTheme="majorBidi" w:cstheme="majorBidi" w:hint="eastAsia"/>
                <w:sz w:val="28"/>
              </w:rPr>
              <w:t>162,497</w:t>
            </w:r>
          </w:p>
        </w:tc>
        <w:tc>
          <w:tcPr>
            <w:tcW w:w="92" w:type="dxa"/>
            <w:vAlign w:val="bottom"/>
          </w:tcPr>
          <w:p w14:paraId="29145E1E" w14:textId="77777777" w:rsidR="00626EFF" w:rsidRPr="008D183B" w:rsidRDefault="00626EFF" w:rsidP="009266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0D6B78F9" w14:textId="4731EF1A" w:rsidR="00626EFF" w:rsidRPr="008D183B" w:rsidRDefault="006A007E" w:rsidP="006A007E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D183B">
              <w:rPr>
                <w:rFonts w:asciiTheme="majorBidi" w:hAnsiTheme="majorBidi" w:cstheme="majorBidi" w:hint="eastAsia"/>
                <w:sz w:val="28"/>
              </w:rPr>
              <w:t>23,558</w:t>
            </w:r>
          </w:p>
        </w:tc>
        <w:tc>
          <w:tcPr>
            <w:tcW w:w="82" w:type="dxa"/>
            <w:vAlign w:val="bottom"/>
          </w:tcPr>
          <w:p w14:paraId="6F0C944A" w14:textId="77777777" w:rsidR="00626EFF" w:rsidRPr="008D183B" w:rsidRDefault="00626EFF" w:rsidP="009266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50A1BEB0" w14:textId="686B789D" w:rsidR="00626EFF" w:rsidRPr="008D183B" w:rsidRDefault="00F73E39" w:rsidP="00E7176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D183B">
              <w:rPr>
                <w:rFonts w:ascii="Angsana New" w:hAnsi="Angsana New" w:hint="eastAsia"/>
                <w:sz w:val="28"/>
              </w:rPr>
              <w:t>186,055</w:t>
            </w:r>
          </w:p>
        </w:tc>
        <w:tc>
          <w:tcPr>
            <w:tcW w:w="87" w:type="dxa"/>
            <w:vAlign w:val="bottom"/>
          </w:tcPr>
          <w:p w14:paraId="681D3DAD" w14:textId="77777777" w:rsidR="00626EFF" w:rsidRPr="008D183B" w:rsidRDefault="00626EFF" w:rsidP="009266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44D40A96" w14:textId="2B043EC6" w:rsidR="00626EFF" w:rsidRPr="008D183B" w:rsidRDefault="0087204C" w:rsidP="00926626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7204C">
              <w:rPr>
                <w:rFonts w:ascii="Angsana New" w:hAnsi="Angsana New" w:hint="eastAsia"/>
                <w:sz w:val="28"/>
              </w:rPr>
              <w:t>183</w:t>
            </w:r>
            <w:r w:rsidR="001362DA" w:rsidRPr="008D183B">
              <w:rPr>
                <w:rFonts w:ascii="Angsana New" w:hAnsi="Angsana New" w:hint="eastAsia"/>
                <w:sz w:val="28"/>
              </w:rPr>
              <w:t>,832</w:t>
            </w:r>
          </w:p>
        </w:tc>
        <w:tc>
          <w:tcPr>
            <w:tcW w:w="90" w:type="dxa"/>
            <w:vAlign w:val="bottom"/>
          </w:tcPr>
          <w:p w14:paraId="15A6F62F" w14:textId="77777777" w:rsidR="00626EFF" w:rsidRPr="008D183B" w:rsidRDefault="00626EFF" w:rsidP="009266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413F2CCF" w14:textId="7FD00BBC" w:rsidR="00626EFF" w:rsidRPr="008D183B" w:rsidRDefault="005346C0" w:rsidP="001362DA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D183B">
              <w:rPr>
                <w:rFonts w:ascii="Angsana New" w:hAnsi="Angsana New" w:hint="eastAsia"/>
                <w:sz w:val="28"/>
              </w:rPr>
              <w:t>9,369</w:t>
            </w:r>
          </w:p>
        </w:tc>
        <w:tc>
          <w:tcPr>
            <w:tcW w:w="90" w:type="dxa"/>
            <w:vAlign w:val="bottom"/>
          </w:tcPr>
          <w:p w14:paraId="2FA6E2D5" w14:textId="77777777" w:rsidR="00626EFF" w:rsidRPr="008D183B" w:rsidRDefault="00626EFF" w:rsidP="009266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3058D2DB" w14:textId="4BEE7B7C" w:rsidR="00626EFF" w:rsidRPr="008D183B" w:rsidRDefault="0036370C" w:rsidP="00F73E3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</w:t>
            </w:r>
            <w:r w:rsidR="007557CF" w:rsidRPr="007557CF">
              <w:rPr>
                <w:rFonts w:ascii="Angsana New" w:hAnsi="Angsana New" w:hint="eastAsia"/>
                <w:sz w:val="28"/>
              </w:rPr>
              <w:t>3</w:t>
            </w:r>
            <w:r w:rsidR="00FE57DB" w:rsidRPr="008D183B">
              <w:rPr>
                <w:rFonts w:ascii="Angsana New" w:hAnsi="Angsana New" w:hint="eastAsia"/>
                <w:sz w:val="28"/>
              </w:rPr>
              <w:t>,201</w:t>
            </w:r>
          </w:p>
        </w:tc>
      </w:tr>
      <w:tr w:rsidR="003157FC" w:rsidRPr="00552A14" w14:paraId="05946328" w14:textId="77777777" w:rsidTr="001208C3">
        <w:tc>
          <w:tcPr>
            <w:tcW w:w="2790" w:type="dxa"/>
          </w:tcPr>
          <w:p w14:paraId="53F8E514" w14:textId="153520E8" w:rsidR="0034211F" w:rsidRPr="008D183B" w:rsidRDefault="0034211F" w:rsidP="00EE7148">
            <w:pPr>
              <w:pStyle w:val="Heading5"/>
              <w:keepNext w:val="0"/>
              <w:spacing w:line="240" w:lineRule="auto"/>
              <w:ind w:left="180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8D183B">
              <w:rPr>
                <w:rFonts w:hint="cs"/>
                <w:b w:val="0"/>
                <w:bCs w:val="0"/>
                <w:sz w:val="28"/>
                <w:szCs w:val="28"/>
                <w:cs/>
              </w:rPr>
              <w:t>หนี้สินตามสัญญาเช่า</w:t>
            </w:r>
            <w:r w:rsidRPr="008D183B">
              <w:rPr>
                <w:rFonts w:hint="cs"/>
                <w:b w:val="0"/>
                <w:bCs w:val="0"/>
                <w:sz w:val="28"/>
                <w:szCs w:val="28"/>
              </w:rPr>
              <w:t xml:space="preserve"> 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792502" w14:textId="27F23C68" w:rsidR="0034211F" w:rsidRPr="00035B89" w:rsidRDefault="00035B89" w:rsidP="00D766B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035B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2" w:type="dxa"/>
            <w:vAlign w:val="bottom"/>
          </w:tcPr>
          <w:p w14:paraId="588D710D" w14:textId="77777777" w:rsidR="0034211F" w:rsidRPr="00035B89" w:rsidRDefault="0034211F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6E9D2" w14:textId="18B87CA5" w:rsidR="0034211F" w:rsidRPr="00035B89" w:rsidRDefault="00035B89" w:rsidP="00E51CD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035B89">
              <w:rPr>
                <w:rFonts w:ascii="Angsana New" w:hAnsi="Angsana New" w:hint="eastAsia"/>
                <w:sz w:val="28"/>
              </w:rPr>
              <w:t>106,436</w:t>
            </w:r>
          </w:p>
        </w:tc>
        <w:tc>
          <w:tcPr>
            <w:tcW w:w="82" w:type="dxa"/>
            <w:vAlign w:val="bottom"/>
          </w:tcPr>
          <w:p w14:paraId="66B4FEEB" w14:textId="77777777" w:rsidR="0034211F" w:rsidRPr="00035B89" w:rsidRDefault="0034211F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A47136" w14:textId="7BF94984" w:rsidR="0034211F" w:rsidRPr="00035B89" w:rsidRDefault="00E51CD5" w:rsidP="00E51CD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035B89">
              <w:rPr>
                <w:rFonts w:ascii="Angsana New" w:hAnsi="Angsana New" w:hint="cs"/>
                <w:sz w:val="28"/>
              </w:rPr>
              <w:t>106,</w:t>
            </w:r>
            <w:r w:rsidR="008C244E" w:rsidRPr="00035B89">
              <w:rPr>
                <w:rFonts w:ascii="Angsana New" w:hAnsi="Angsana New"/>
                <w:sz w:val="28"/>
              </w:rPr>
              <w:t>436</w:t>
            </w:r>
          </w:p>
        </w:tc>
        <w:tc>
          <w:tcPr>
            <w:tcW w:w="87" w:type="dxa"/>
            <w:vAlign w:val="bottom"/>
          </w:tcPr>
          <w:p w14:paraId="6797F769" w14:textId="77777777" w:rsidR="0034211F" w:rsidRPr="00035B89" w:rsidRDefault="0034211F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FB6C55" w14:textId="7B2C68FA" w:rsidR="0034211F" w:rsidRPr="00035B89" w:rsidRDefault="00E67839" w:rsidP="00E51CD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777D605" w14:textId="77777777" w:rsidR="0034211F" w:rsidRPr="00035B89" w:rsidRDefault="0034211F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5A28D4" w14:textId="11A590C3" w:rsidR="0034211F" w:rsidRPr="00035B89" w:rsidRDefault="00F024C2" w:rsidP="00E51CD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F024C2">
              <w:rPr>
                <w:rFonts w:ascii="Angsana New" w:hAnsi="Angsana New" w:hint="eastAsia"/>
                <w:sz w:val="28"/>
              </w:rPr>
              <w:t>99,828</w:t>
            </w:r>
          </w:p>
        </w:tc>
        <w:tc>
          <w:tcPr>
            <w:tcW w:w="90" w:type="dxa"/>
            <w:vAlign w:val="bottom"/>
          </w:tcPr>
          <w:p w14:paraId="6CDD0A88" w14:textId="77777777" w:rsidR="0034211F" w:rsidRPr="008D183B" w:rsidRDefault="0034211F" w:rsidP="00EE71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E9E21D" w14:textId="35FEA3BC" w:rsidR="0034211F" w:rsidRPr="008D183B" w:rsidRDefault="00AA5AA8" w:rsidP="00E51CD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AA5AA8">
              <w:rPr>
                <w:rFonts w:ascii="Angsana New" w:hAnsi="Angsana New" w:hint="eastAsia"/>
                <w:sz w:val="28"/>
                <w:cs/>
              </w:rPr>
              <w:t>99</w:t>
            </w:r>
            <w:r w:rsidRPr="00AA5AA8">
              <w:rPr>
                <w:rFonts w:ascii="Angsana New" w:hAnsi="Angsana New" w:hint="eastAsia"/>
                <w:sz w:val="28"/>
              </w:rPr>
              <w:t>,</w:t>
            </w:r>
            <w:r w:rsidRPr="00AA5AA8">
              <w:rPr>
                <w:rFonts w:ascii="Angsana New" w:hAnsi="Angsana New" w:hint="eastAsia"/>
                <w:sz w:val="28"/>
                <w:cs/>
              </w:rPr>
              <w:t>828</w:t>
            </w:r>
          </w:p>
        </w:tc>
      </w:tr>
      <w:tr w:rsidR="003157FC" w:rsidRPr="00552A14" w14:paraId="0EBA56A6" w14:textId="77777777" w:rsidTr="001208C3">
        <w:trPr>
          <w:trHeight w:val="530"/>
        </w:trPr>
        <w:tc>
          <w:tcPr>
            <w:tcW w:w="2790" w:type="dxa"/>
            <w:vAlign w:val="bottom"/>
          </w:tcPr>
          <w:p w14:paraId="20B6AD21" w14:textId="4579A9E2" w:rsidR="0034211F" w:rsidRPr="008D183B" w:rsidRDefault="0034211F" w:rsidP="00386D70">
            <w:pPr>
              <w:pStyle w:val="Heading5"/>
              <w:keepNext w:val="0"/>
              <w:spacing w:line="240" w:lineRule="auto"/>
              <w:ind w:left="180" w:hanging="197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8D183B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1C9FF6" w14:textId="59C2A3E1" w:rsidR="0034211F" w:rsidRPr="00035B89" w:rsidRDefault="00301718" w:rsidP="00B84D8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301718">
              <w:rPr>
                <w:rFonts w:ascii="Angsana New" w:hAnsi="Angsana New" w:hint="eastAsia"/>
                <w:b/>
                <w:bCs/>
                <w:sz w:val="28"/>
              </w:rPr>
              <w:t>249,33</w:t>
            </w:r>
            <w:r w:rsidR="00791812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5318" w14:textId="77777777" w:rsidR="0034211F" w:rsidRPr="00035B89" w:rsidRDefault="0034211F" w:rsidP="00EE714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4D986F" w14:textId="618A3584" w:rsidR="0034211F" w:rsidRPr="00035B89" w:rsidRDefault="00870D3D" w:rsidP="00B84D8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870D3D">
              <w:rPr>
                <w:rFonts w:ascii="Angsana New" w:hAnsi="Angsana New" w:hint="eastAsia"/>
                <w:b/>
                <w:bCs/>
                <w:sz w:val="28"/>
              </w:rPr>
              <w:t>410,638</w:t>
            </w:r>
          </w:p>
        </w:tc>
        <w:tc>
          <w:tcPr>
            <w:tcW w:w="82" w:type="dxa"/>
            <w:vAlign w:val="bottom"/>
          </w:tcPr>
          <w:p w14:paraId="32DDB690" w14:textId="77777777" w:rsidR="0034211F" w:rsidRPr="00035B89" w:rsidRDefault="0034211F" w:rsidP="00EE714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17CCA" w14:textId="71AEEDFC" w:rsidR="0034211F" w:rsidRPr="00035B89" w:rsidRDefault="00592313" w:rsidP="00B84D8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592313">
              <w:rPr>
                <w:rFonts w:ascii="Angsana New" w:hAnsi="Angsana New" w:hint="eastAsia"/>
                <w:b/>
                <w:bCs/>
                <w:sz w:val="28"/>
              </w:rPr>
              <w:t>659,97</w:t>
            </w:r>
            <w:r w:rsidR="00845E21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87" w:type="dxa"/>
            <w:vAlign w:val="bottom"/>
          </w:tcPr>
          <w:p w14:paraId="7A0D4059" w14:textId="77777777" w:rsidR="0034211F" w:rsidRPr="00035B89" w:rsidRDefault="0034211F" w:rsidP="00EE714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A96FB" w14:textId="58F973B8" w:rsidR="0034211F" w:rsidRPr="00035B89" w:rsidRDefault="007557CF" w:rsidP="00B84D8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557CF">
              <w:rPr>
                <w:rFonts w:ascii="Angsana New" w:hAnsi="Angsana New" w:hint="eastAsia"/>
                <w:b/>
                <w:bCs/>
                <w:sz w:val="28"/>
              </w:rPr>
              <w:t>402</w:t>
            </w:r>
            <w:r w:rsidR="00D8349B" w:rsidRPr="00D8349B">
              <w:rPr>
                <w:rFonts w:ascii="Angsana New" w:hAnsi="Angsana New" w:hint="eastAsia"/>
                <w:b/>
                <w:bCs/>
                <w:sz w:val="28"/>
              </w:rPr>
              <w:t>,005</w:t>
            </w:r>
          </w:p>
        </w:tc>
        <w:tc>
          <w:tcPr>
            <w:tcW w:w="90" w:type="dxa"/>
            <w:vAlign w:val="bottom"/>
          </w:tcPr>
          <w:p w14:paraId="392F16BE" w14:textId="77777777" w:rsidR="0034211F" w:rsidRPr="00035B89" w:rsidRDefault="0034211F" w:rsidP="00EE714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83EA7" w14:textId="3F417D19" w:rsidR="0034211F" w:rsidRPr="00035B89" w:rsidRDefault="00691019" w:rsidP="00EE7148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91019">
              <w:rPr>
                <w:rFonts w:ascii="Angsana New" w:hAnsi="Angsana New" w:hint="eastAsia"/>
                <w:b/>
                <w:bCs/>
                <w:sz w:val="28"/>
              </w:rPr>
              <w:t>4</w:t>
            </w:r>
            <w:r w:rsidR="00146B75">
              <w:rPr>
                <w:rFonts w:ascii="Angsana New" w:hAnsi="Angsana New"/>
                <w:b/>
                <w:bCs/>
                <w:sz w:val="28"/>
              </w:rPr>
              <w:t>4</w:t>
            </w:r>
            <w:r w:rsidRPr="00691019">
              <w:rPr>
                <w:rFonts w:ascii="Angsana New" w:hAnsi="Angsana New" w:hint="eastAsia"/>
                <w:b/>
                <w:bCs/>
                <w:sz w:val="28"/>
              </w:rPr>
              <w:t>4,299</w:t>
            </w:r>
          </w:p>
        </w:tc>
        <w:tc>
          <w:tcPr>
            <w:tcW w:w="90" w:type="dxa"/>
            <w:vAlign w:val="bottom"/>
          </w:tcPr>
          <w:p w14:paraId="2BD87F62" w14:textId="77777777" w:rsidR="0034211F" w:rsidRPr="00035B89" w:rsidRDefault="0034211F" w:rsidP="00EE714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9BAFF7" w14:textId="0C0EB9CC" w:rsidR="0034211F" w:rsidRPr="00035B89" w:rsidRDefault="00F47CFE" w:rsidP="00B84D85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7CFE">
              <w:rPr>
                <w:rFonts w:ascii="Angsana New" w:hAnsi="Angsana New" w:hint="eastAsia"/>
                <w:b/>
                <w:bCs/>
                <w:sz w:val="28"/>
              </w:rPr>
              <w:t>8</w:t>
            </w:r>
            <w:r w:rsidR="0018248B">
              <w:rPr>
                <w:rFonts w:ascii="Angsana New" w:hAnsi="Angsana New"/>
                <w:b/>
                <w:bCs/>
                <w:sz w:val="28"/>
              </w:rPr>
              <w:t>4</w:t>
            </w:r>
            <w:r w:rsidRPr="00F47CFE">
              <w:rPr>
                <w:rFonts w:ascii="Angsana New" w:hAnsi="Angsana New" w:hint="eastAsia"/>
                <w:b/>
                <w:bCs/>
                <w:sz w:val="28"/>
              </w:rPr>
              <w:t>6</w:t>
            </w:r>
            <w:r w:rsidR="00691019" w:rsidRPr="00691019">
              <w:rPr>
                <w:rFonts w:ascii="Angsana New" w:hAnsi="Angsana New" w:hint="eastAsia"/>
                <w:b/>
                <w:bCs/>
                <w:sz w:val="28"/>
              </w:rPr>
              <w:t>,304</w:t>
            </w:r>
          </w:p>
        </w:tc>
      </w:tr>
    </w:tbl>
    <w:p w14:paraId="73E37ACF" w14:textId="77777777" w:rsidR="00C15263" w:rsidRDefault="00C15263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TableGrid"/>
        <w:tblpPr w:leftFromText="180" w:rightFromText="180" w:vertAnchor="text" w:horzAnchor="margin" w:tblpX="360" w:tblpY="30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7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E87C78" w:rsidRPr="00552A14" w14:paraId="65AE3B22" w14:textId="77777777" w:rsidTr="00D717A6">
        <w:trPr>
          <w:trHeight w:val="453"/>
          <w:tblHeader/>
        </w:trPr>
        <w:tc>
          <w:tcPr>
            <w:tcW w:w="2970" w:type="dxa"/>
          </w:tcPr>
          <w:p w14:paraId="28820E7D" w14:textId="571C4DDA" w:rsidR="00676955" w:rsidRPr="00100492" w:rsidRDefault="00676955" w:rsidP="0047165C">
            <w:pPr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90" w:type="dxa"/>
            <w:gridSpan w:val="11"/>
            <w:vAlign w:val="center"/>
          </w:tcPr>
          <w:p w14:paraId="20728D94" w14:textId="1CB5DE01" w:rsidR="00E87C78" w:rsidRPr="0056764B" w:rsidRDefault="00E87C78" w:rsidP="00977939">
            <w:pPr>
              <w:jc w:val="right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caps/>
                <w:sz w:val="27"/>
                <w:szCs w:val="27"/>
              </w:rPr>
              <w:t>(</w:t>
            </w:r>
            <w:r w:rsidRPr="0056764B">
              <w:rPr>
                <w:rFonts w:ascii="Angsana New" w:hAnsi="Angsana New" w:hint="cs"/>
                <w:caps/>
                <w:sz w:val="27"/>
                <w:szCs w:val="27"/>
                <w:cs/>
              </w:rPr>
              <w:t>หน่วย: พันบาท)</w:t>
            </w:r>
          </w:p>
        </w:tc>
      </w:tr>
      <w:tr w:rsidR="00E87C78" w:rsidRPr="00552A14" w14:paraId="080BB7D4" w14:textId="77777777" w:rsidTr="00D717A6">
        <w:trPr>
          <w:tblHeader/>
        </w:trPr>
        <w:tc>
          <w:tcPr>
            <w:tcW w:w="2970" w:type="dxa"/>
          </w:tcPr>
          <w:p w14:paraId="681F756B" w14:textId="77777777" w:rsidR="00E87C78" w:rsidRPr="00100492" w:rsidRDefault="00E87C78" w:rsidP="0047165C">
            <w:pPr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90" w:type="dxa"/>
            <w:gridSpan w:val="11"/>
            <w:tcBorders>
              <w:bottom w:val="single" w:sz="4" w:space="0" w:color="auto"/>
            </w:tcBorders>
          </w:tcPr>
          <w:p w14:paraId="19E8838F" w14:textId="3D9608EF" w:rsidR="00E87C78" w:rsidRPr="00100492" w:rsidRDefault="0058321E" w:rsidP="0047165C">
            <w:pPr>
              <w:ind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sz w:val="27"/>
                <w:szCs w:val="27"/>
                <w:cs/>
              </w:rPr>
              <w:t>ข้อมูลทาง</w:t>
            </w:r>
            <w:r w:rsidR="00E87C78" w:rsidRPr="0056764B">
              <w:rPr>
                <w:rFonts w:ascii="Angsana New" w:hAnsi="Angsana New" w:hint="cs"/>
                <w:b/>
                <w:sz w:val="27"/>
                <w:szCs w:val="27"/>
                <w:cs/>
              </w:rPr>
              <w:t>การเงิ</w:t>
            </w:r>
            <w:r w:rsidR="00E87C78">
              <w:rPr>
                <w:rFonts w:ascii="Angsana New" w:hAnsi="Angsana New" w:hint="cs"/>
                <w:b/>
                <w:sz w:val="27"/>
                <w:szCs w:val="27"/>
                <w:cs/>
              </w:rPr>
              <w:t>นเฉพาะกิจการ</w:t>
            </w:r>
          </w:p>
        </w:tc>
      </w:tr>
      <w:tr w:rsidR="00EA3ABF" w:rsidRPr="00552A14" w14:paraId="2F89A6AA" w14:textId="77777777" w:rsidTr="00D717A6">
        <w:trPr>
          <w:tblHeader/>
        </w:trPr>
        <w:tc>
          <w:tcPr>
            <w:tcW w:w="2970" w:type="dxa"/>
          </w:tcPr>
          <w:p w14:paraId="4498004E" w14:textId="77777777" w:rsidR="00E87C78" w:rsidRPr="00100492" w:rsidRDefault="00E87C78" w:rsidP="0047165C">
            <w:pPr>
              <w:ind w:right="-10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508455" w14:textId="77777777" w:rsidR="00E87C78" w:rsidRPr="00100492" w:rsidRDefault="00E87C78" w:rsidP="0047165C">
            <w:pPr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 xml:space="preserve">0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100492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90" w:type="dxa"/>
          </w:tcPr>
          <w:p w14:paraId="29F17C1C" w14:textId="77777777" w:rsidR="00E87C78" w:rsidRPr="00100492" w:rsidRDefault="00E87C78" w:rsidP="0047165C">
            <w:pPr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032FFBC" w14:textId="77777777" w:rsidR="00E87C78" w:rsidRPr="00100492" w:rsidRDefault="00E87C78" w:rsidP="0047165C">
            <w:pPr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100492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EA3ABF" w:rsidRPr="00552A14" w14:paraId="07B5AF04" w14:textId="77777777" w:rsidTr="00D717A6">
        <w:trPr>
          <w:tblHeader/>
        </w:trPr>
        <w:tc>
          <w:tcPr>
            <w:tcW w:w="2970" w:type="dxa"/>
          </w:tcPr>
          <w:p w14:paraId="4ECB99A7" w14:textId="77777777" w:rsidR="00E87C78" w:rsidRPr="00100492" w:rsidRDefault="00E87C78" w:rsidP="0047165C">
            <w:pPr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289F6" w14:textId="77777777" w:rsidR="00E87C78" w:rsidRPr="00100492" w:rsidRDefault="00E87C78" w:rsidP="00D717A6">
            <w:pPr>
              <w:tabs>
                <w:tab w:val="left" w:pos="880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F038A97" w14:textId="77777777" w:rsidR="00E87C78" w:rsidRPr="00100492" w:rsidRDefault="00E87C78" w:rsidP="0047165C">
            <w:pPr>
              <w:ind w:left="-106" w:right="-28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8B62B" w14:textId="77777777" w:rsidR="00E87C78" w:rsidRPr="00100492" w:rsidRDefault="00E87C78" w:rsidP="0047165C">
            <w:pPr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BA17E70" w14:textId="77777777" w:rsidR="00E87C78" w:rsidRPr="00100492" w:rsidRDefault="00E87C78" w:rsidP="0047165C">
            <w:pPr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C8166" w14:textId="77777777" w:rsidR="00E87C78" w:rsidRPr="00100492" w:rsidRDefault="00E87C78" w:rsidP="0047165C">
            <w:pPr>
              <w:ind w:left="-140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4D00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2C7D29DB" w14:textId="77777777" w:rsidR="00E87C78" w:rsidRPr="00100492" w:rsidRDefault="00E87C78" w:rsidP="0047165C">
            <w:pPr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B7D84" w14:textId="77777777" w:rsidR="00E87C78" w:rsidRPr="00100492" w:rsidRDefault="00E87C78" w:rsidP="0047165C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BCB0B51" w14:textId="77777777" w:rsidR="00E87C78" w:rsidRPr="00100492" w:rsidRDefault="00E87C78" w:rsidP="0047165C">
            <w:pPr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DFE84" w14:textId="77777777" w:rsidR="00E87C78" w:rsidRPr="00100492" w:rsidRDefault="00E87C78" w:rsidP="0047165C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799CA7F" w14:textId="77777777" w:rsidR="00E87C78" w:rsidRPr="00100492" w:rsidRDefault="00E87C78" w:rsidP="0047165C">
            <w:pPr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A3AFC" w14:textId="77777777" w:rsidR="00E87C78" w:rsidRPr="00100492" w:rsidRDefault="00E87C78" w:rsidP="0047165C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4D00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EA3ABF" w:rsidRPr="00552A14" w14:paraId="58FEE18D" w14:textId="77777777" w:rsidTr="00D717A6">
        <w:tc>
          <w:tcPr>
            <w:tcW w:w="2970" w:type="dxa"/>
          </w:tcPr>
          <w:p w14:paraId="6007DB48" w14:textId="77777777" w:rsidR="00E87C78" w:rsidRPr="008D183B" w:rsidRDefault="00E87C78" w:rsidP="0047165C">
            <w:pPr>
              <w:pStyle w:val="Heading5"/>
              <w:keepNext w:val="0"/>
              <w:spacing w:line="240" w:lineRule="auto"/>
              <w:ind w:left="180" w:right="58" w:hanging="197"/>
              <w:rPr>
                <w:sz w:val="28"/>
                <w:szCs w:val="28"/>
                <w:cs/>
              </w:rPr>
            </w:pPr>
            <w:r w:rsidRPr="008D183B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90" w:type="dxa"/>
            <w:vAlign w:val="bottom"/>
          </w:tcPr>
          <w:p w14:paraId="28744727" w14:textId="1D3E8F49" w:rsidR="00E87C78" w:rsidRPr="0051270C" w:rsidRDefault="005B3E08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</w:rPr>
            </w:pPr>
            <w:r w:rsidRPr="0051270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FDA6F86" w14:textId="77777777" w:rsidR="00E87C78" w:rsidRPr="008D183B" w:rsidRDefault="00E87C78" w:rsidP="0047165C">
            <w:pPr>
              <w:ind w:right="-1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9F51EAD" w14:textId="37313F81" w:rsidR="00E87C78" w:rsidRPr="0051270C" w:rsidRDefault="00B035CD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  <w:cs/>
              </w:rPr>
            </w:pPr>
            <w:r w:rsidRPr="0051270C">
              <w:rPr>
                <w:rFonts w:ascii="Angsana New" w:hAnsi="Angsana New" w:hint="eastAsia"/>
                <w:spacing w:val="-4"/>
                <w:sz w:val="28"/>
              </w:rPr>
              <w:t>14,494</w:t>
            </w:r>
          </w:p>
        </w:tc>
        <w:tc>
          <w:tcPr>
            <w:tcW w:w="90" w:type="dxa"/>
            <w:vAlign w:val="bottom"/>
          </w:tcPr>
          <w:p w14:paraId="5BA6B920" w14:textId="77777777" w:rsidR="00E87C78" w:rsidRPr="008D183B" w:rsidRDefault="00E87C78" w:rsidP="0047165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618D825" w14:textId="59FBDFCD" w:rsidR="00E87C78" w:rsidRPr="0051270C" w:rsidRDefault="00D15191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51270C">
              <w:rPr>
                <w:rFonts w:ascii="Angsana New" w:hAnsi="Angsana New" w:hint="eastAsia"/>
                <w:spacing w:val="-4"/>
                <w:sz w:val="28"/>
              </w:rPr>
              <w:t>14,494</w:t>
            </w:r>
          </w:p>
        </w:tc>
        <w:tc>
          <w:tcPr>
            <w:tcW w:w="90" w:type="dxa"/>
            <w:vAlign w:val="bottom"/>
          </w:tcPr>
          <w:p w14:paraId="2228BCEA" w14:textId="77777777" w:rsidR="00E87C78" w:rsidRPr="008D183B" w:rsidRDefault="00E87C78" w:rsidP="0047165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FE41CB3" w14:textId="5A1975D5" w:rsidR="00E87C78" w:rsidRPr="0051270C" w:rsidRDefault="005B3E08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51270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D2DC1A4" w14:textId="77777777" w:rsidR="00E87C78" w:rsidRPr="008D183B" w:rsidRDefault="00E87C78" w:rsidP="0047165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F6A766A" w14:textId="7D69F512" w:rsidR="00E87C78" w:rsidRPr="0051270C" w:rsidRDefault="00FA61E0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51270C">
              <w:rPr>
                <w:rFonts w:ascii="Angsana New" w:hAnsi="Angsana New" w:hint="eastAsia"/>
                <w:spacing w:val="-4"/>
                <w:sz w:val="28"/>
              </w:rPr>
              <w:t>5,276</w:t>
            </w:r>
          </w:p>
        </w:tc>
        <w:tc>
          <w:tcPr>
            <w:tcW w:w="90" w:type="dxa"/>
            <w:vAlign w:val="bottom"/>
          </w:tcPr>
          <w:p w14:paraId="524D7F12" w14:textId="77777777" w:rsidR="00E87C78" w:rsidRPr="008D183B" w:rsidRDefault="00E87C78" w:rsidP="0047165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210C915" w14:textId="7E623862" w:rsidR="00E87C78" w:rsidRPr="0051270C" w:rsidRDefault="00F84856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51270C">
              <w:rPr>
                <w:rFonts w:ascii="Angsana New" w:hAnsi="Angsana New" w:hint="eastAsia"/>
                <w:spacing w:val="-4"/>
                <w:sz w:val="28"/>
              </w:rPr>
              <w:t>5,276</w:t>
            </w:r>
          </w:p>
        </w:tc>
      </w:tr>
      <w:tr w:rsidR="00EA3ABF" w:rsidRPr="00552A14" w14:paraId="157EC79F" w14:textId="77777777" w:rsidTr="00D717A6">
        <w:tc>
          <w:tcPr>
            <w:tcW w:w="2970" w:type="dxa"/>
          </w:tcPr>
          <w:p w14:paraId="128BB058" w14:textId="77777777" w:rsidR="000F1A4D" w:rsidRDefault="00E87C78" w:rsidP="0047165C">
            <w:pPr>
              <w:pStyle w:val="Heading5"/>
              <w:keepNext w:val="0"/>
              <w:spacing w:line="240" w:lineRule="auto"/>
              <w:ind w:left="180" w:right="58" w:hanging="197"/>
              <w:rPr>
                <w:b w:val="0"/>
                <w:bCs w:val="0"/>
                <w:sz w:val="28"/>
                <w:szCs w:val="28"/>
              </w:rPr>
            </w:pPr>
            <w:r w:rsidRPr="008D183B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เงินกู้ยืมระยะสั้นจาก</w:t>
            </w:r>
            <w:r w:rsidR="009116F3" w:rsidRPr="008D183B">
              <w:rPr>
                <w:rFonts w:hint="cs"/>
                <w:b w:val="0"/>
                <w:bCs w:val="0"/>
                <w:sz w:val="28"/>
                <w:szCs w:val="28"/>
                <w:cs/>
              </w:rPr>
              <w:t>กิจการที</w:t>
            </w:r>
            <w:r w:rsidR="009116F3">
              <w:rPr>
                <w:rFonts w:hint="cs"/>
                <w:b w:val="0"/>
                <w:bCs w:val="0"/>
                <w:sz w:val="28"/>
                <w:szCs w:val="28"/>
                <w:cs/>
              </w:rPr>
              <w:t>่</w:t>
            </w:r>
          </w:p>
          <w:p w14:paraId="3E05E9F6" w14:textId="7A682BB0" w:rsidR="00E87C78" w:rsidRPr="008D183B" w:rsidRDefault="009116F3" w:rsidP="000F1A4D">
            <w:pPr>
              <w:pStyle w:val="Heading5"/>
              <w:keepNext w:val="0"/>
              <w:spacing w:line="240" w:lineRule="auto"/>
              <w:ind w:left="348" w:right="58" w:hanging="197"/>
              <w:rPr>
                <w:b w:val="0"/>
                <w:bCs w:val="0"/>
                <w:sz w:val="28"/>
                <w:szCs w:val="28"/>
              </w:rPr>
            </w:pPr>
            <w:r w:rsidRPr="008D183B">
              <w:rPr>
                <w:rFonts w:hint="cs"/>
                <w:b w:val="0"/>
                <w:bCs w:val="0"/>
                <w:sz w:val="28"/>
                <w:szCs w:val="28"/>
                <w:cs/>
              </w:rPr>
              <w:t>เกี่ยวข้องกัน</w:t>
            </w: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  <w:r w:rsidR="00E87C78" w:rsidRPr="008D183B">
              <w:rPr>
                <w:b w:val="0"/>
                <w:bCs w:val="0"/>
                <w:sz w:val="28"/>
                <w:szCs w:val="28"/>
                <w:cs/>
              </w:rPr>
              <w:t>(ดูหมายเหตุข้อ 5)</w:t>
            </w:r>
          </w:p>
        </w:tc>
        <w:tc>
          <w:tcPr>
            <w:tcW w:w="990" w:type="dxa"/>
            <w:vAlign w:val="bottom"/>
          </w:tcPr>
          <w:p w14:paraId="03ED4847" w14:textId="5044316A" w:rsidR="00E87C78" w:rsidRPr="0051270C" w:rsidRDefault="005B3E08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51270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0FA9154" w14:textId="77777777" w:rsidR="00E87C78" w:rsidRPr="008D183B" w:rsidRDefault="00E87C78" w:rsidP="0047165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7A60C92" w14:textId="5707E0F2" w:rsidR="00E87C78" w:rsidRPr="0051270C" w:rsidRDefault="00B035CD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51270C">
              <w:rPr>
                <w:rFonts w:ascii="Angsana New" w:hAnsi="Angsana New" w:hint="eastAsia"/>
                <w:spacing w:val="-4"/>
                <w:sz w:val="28"/>
              </w:rPr>
              <w:t>11,800</w:t>
            </w:r>
          </w:p>
        </w:tc>
        <w:tc>
          <w:tcPr>
            <w:tcW w:w="90" w:type="dxa"/>
            <w:vAlign w:val="bottom"/>
          </w:tcPr>
          <w:p w14:paraId="683D1AB3" w14:textId="77777777" w:rsidR="00E87C78" w:rsidRPr="008D183B" w:rsidRDefault="00E87C78" w:rsidP="0047165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B3620D1" w14:textId="4BB56156" w:rsidR="00E87C78" w:rsidRPr="0051270C" w:rsidRDefault="00D15191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51270C">
              <w:rPr>
                <w:rFonts w:ascii="Angsana New" w:hAnsi="Angsana New" w:hint="eastAsia"/>
                <w:spacing w:val="-4"/>
                <w:sz w:val="28"/>
              </w:rPr>
              <w:t>11,800</w:t>
            </w:r>
          </w:p>
        </w:tc>
        <w:tc>
          <w:tcPr>
            <w:tcW w:w="90" w:type="dxa"/>
            <w:vAlign w:val="bottom"/>
          </w:tcPr>
          <w:p w14:paraId="3695B8F5" w14:textId="77777777" w:rsidR="00E87C78" w:rsidRPr="008D183B" w:rsidRDefault="00E87C78" w:rsidP="0047165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8E57056" w14:textId="759E10DF" w:rsidR="00E87C78" w:rsidRPr="0051270C" w:rsidRDefault="005B3E08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51270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5136B36" w14:textId="77777777" w:rsidR="00E87C78" w:rsidRPr="008D183B" w:rsidRDefault="00E87C78" w:rsidP="0047165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504B388" w14:textId="4D9461BF" w:rsidR="00E87C78" w:rsidRPr="0051270C" w:rsidRDefault="005B3E08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51270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0685C19" w14:textId="77777777" w:rsidR="00E87C78" w:rsidRPr="008D183B" w:rsidRDefault="00E87C78" w:rsidP="0047165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EA1EFF1" w14:textId="2BA03F04" w:rsidR="00E87C78" w:rsidRPr="0051270C" w:rsidRDefault="005B3E08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51270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EA3ABF" w:rsidRPr="00552A14" w14:paraId="549C9E01" w14:textId="77777777" w:rsidTr="00D717A6">
        <w:tc>
          <w:tcPr>
            <w:tcW w:w="2970" w:type="dxa"/>
          </w:tcPr>
          <w:p w14:paraId="1493B0FE" w14:textId="7A1EE5C8" w:rsidR="00626EFF" w:rsidRPr="008D183B" w:rsidRDefault="00626EFF" w:rsidP="0047165C">
            <w:pPr>
              <w:pStyle w:val="Heading5"/>
              <w:keepNext w:val="0"/>
              <w:spacing w:line="240" w:lineRule="auto"/>
              <w:ind w:left="180" w:right="58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8D183B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00F9CFED" w14:textId="0DB01B50" w:rsidR="00626EFF" w:rsidRPr="0051270C" w:rsidRDefault="00B035CD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51270C">
              <w:rPr>
                <w:rFonts w:ascii="Angsana New" w:hAnsi="Angsana New" w:hint="eastAsia"/>
                <w:spacing w:val="-4"/>
                <w:sz w:val="28"/>
              </w:rPr>
              <w:t>75,500</w:t>
            </w:r>
          </w:p>
        </w:tc>
        <w:tc>
          <w:tcPr>
            <w:tcW w:w="90" w:type="dxa"/>
            <w:vAlign w:val="bottom"/>
          </w:tcPr>
          <w:p w14:paraId="0AAA6DCD" w14:textId="77777777" w:rsidR="00626EFF" w:rsidRPr="008D183B" w:rsidRDefault="00626EFF" w:rsidP="0047165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742F584" w14:textId="2AACE7D1" w:rsidR="00626EFF" w:rsidRPr="0051270C" w:rsidRDefault="005B3E08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51270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ED19617" w14:textId="77777777" w:rsidR="00626EFF" w:rsidRPr="008D183B" w:rsidRDefault="00626EFF" w:rsidP="0047165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977DD4C" w14:textId="1608B05A" w:rsidR="00626EFF" w:rsidRPr="0051270C" w:rsidRDefault="00D15191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51270C">
              <w:rPr>
                <w:rFonts w:ascii="Angsana New" w:hAnsi="Angsana New" w:hint="eastAsia"/>
                <w:spacing w:val="-4"/>
                <w:sz w:val="28"/>
              </w:rPr>
              <w:t>75,500</w:t>
            </w:r>
          </w:p>
        </w:tc>
        <w:tc>
          <w:tcPr>
            <w:tcW w:w="90" w:type="dxa"/>
            <w:vAlign w:val="bottom"/>
          </w:tcPr>
          <w:p w14:paraId="0671B103" w14:textId="77777777" w:rsidR="00626EFF" w:rsidRPr="008D183B" w:rsidRDefault="00626EFF" w:rsidP="0047165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2A07211" w14:textId="4563B5B4" w:rsidR="00626EFF" w:rsidRPr="0051270C" w:rsidRDefault="005B3E08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51270C">
              <w:rPr>
                <w:rFonts w:ascii="Angsana New" w:hAnsi="Angsana New" w:hint="eastAsia"/>
                <w:spacing w:val="-4"/>
                <w:sz w:val="28"/>
              </w:rPr>
              <w:t>78,500</w:t>
            </w:r>
          </w:p>
        </w:tc>
        <w:tc>
          <w:tcPr>
            <w:tcW w:w="90" w:type="dxa"/>
            <w:vAlign w:val="bottom"/>
          </w:tcPr>
          <w:p w14:paraId="7044D5EE" w14:textId="77777777" w:rsidR="00626EFF" w:rsidRPr="008D183B" w:rsidRDefault="00626EFF" w:rsidP="0047165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BD010E9" w14:textId="764AB474" w:rsidR="00626EFF" w:rsidRPr="0051270C" w:rsidRDefault="005B3E08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51270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8258174" w14:textId="77777777" w:rsidR="00626EFF" w:rsidRPr="008D183B" w:rsidRDefault="00626EFF" w:rsidP="0047165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1E40B91" w14:textId="72BC8785" w:rsidR="00626EFF" w:rsidRPr="0051270C" w:rsidRDefault="005B3E08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51270C">
              <w:rPr>
                <w:rFonts w:ascii="Angsana New" w:hAnsi="Angsana New" w:hint="eastAsia"/>
                <w:spacing w:val="-4"/>
                <w:sz w:val="28"/>
              </w:rPr>
              <w:t>78,500</w:t>
            </w:r>
          </w:p>
        </w:tc>
      </w:tr>
      <w:tr w:rsidR="00EA3ABF" w:rsidRPr="00552A14" w14:paraId="31B3ED86" w14:textId="77777777" w:rsidTr="00D717A6">
        <w:tc>
          <w:tcPr>
            <w:tcW w:w="2970" w:type="dxa"/>
          </w:tcPr>
          <w:p w14:paraId="4946D9CA" w14:textId="55910019" w:rsidR="00626EFF" w:rsidRPr="008D183B" w:rsidRDefault="00626EFF" w:rsidP="0047165C">
            <w:pPr>
              <w:pStyle w:val="Heading5"/>
              <w:keepNext w:val="0"/>
              <w:spacing w:line="240" w:lineRule="auto"/>
              <w:ind w:left="180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8D183B">
              <w:rPr>
                <w:rFonts w:hint="cs"/>
                <w:b w:val="0"/>
                <w:bCs w:val="0"/>
                <w:sz w:val="28"/>
                <w:szCs w:val="28"/>
                <w:cs/>
              </w:rPr>
              <w:t>หนี้สินตามสัญญาเช่า</w:t>
            </w:r>
            <w:r w:rsidRPr="008D183B">
              <w:rPr>
                <w:rFonts w:hint="cs"/>
                <w:b w:val="0"/>
                <w:bCs w:val="0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E07DB" w14:textId="2DF06E13" w:rsidR="00626EFF" w:rsidRPr="0051270C" w:rsidRDefault="002E1B65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  <w:cs/>
              </w:rPr>
            </w:pPr>
            <w:r w:rsidRPr="0051270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3580" w14:textId="77777777" w:rsidR="00626EFF" w:rsidRPr="008D183B" w:rsidRDefault="00626EFF" w:rsidP="00FA61E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B13A47" w14:textId="7FED5122" w:rsidR="00626EFF" w:rsidRPr="0051270C" w:rsidRDefault="002E1B65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  <w:cs/>
              </w:rPr>
            </w:pPr>
            <w:r w:rsidRPr="0051270C">
              <w:rPr>
                <w:rFonts w:ascii="Angsana New" w:hAnsi="Angsana New" w:hint="eastAsia"/>
                <w:spacing w:val="-4"/>
                <w:sz w:val="28"/>
              </w:rPr>
              <w:t>21,0</w:t>
            </w:r>
            <w:r w:rsidR="004C42CE" w:rsidRPr="0051270C">
              <w:rPr>
                <w:rFonts w:ascii="Angsana New" w:hAnsi="Angsana New"/>
                <w:spacing w:val="-4"/>
                <w:sz w:val="28"/>
              </w:rPr>
              <w:t>29</w:t>
            </w:r>
          </w:p>
        </w:tc>
        <w:tc>
          <w:tcPr>
            <w:tcW w:w="90" w:type="dxa"/>
            <w:vAlign w:val="bottom"/>
          </w:tcPr>
          <w:p w14:paraId="09159A47" w14:textId="77777777" w:rsidR="00626EFF" w:rsidRPr="008D183B" w:rsidRDefault="00626EFF" w:rsidP="00FA61E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CC393D" w14:textId="3F2B04F6" w:rsidR="00626EFF" w:rsidRPr="0051270C" w:rsidRDefault="002E1B65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  <w:cs/>
              </w:rPr>
            </w:pPr>
            <w:r w:rsidRPr="0051270C">
              <w:rPr>
                <w:rFonts w:ascii="Angsana New" w:hAnsi="Angsana New" w:hint="eastAsia"/>
                <w:spacing w:val="-4"/>
                <w:sz w:val="28"/>
              </w:rPr>
              <w:t>21,0</w:t>
            </w:r>
            <w:r w:rsidR="004C42CE" w:rsidRPr="0051270C">
              <w:rPr>
                <w:rFonts w:ascii="Angsana New" w:hAnsi="Angsana New"/>
                <w:spacing w:val="-4"/>
                <w:sz w:val="28"/>
              </w:rPr>
              <w:t>29</w:t>
            </w:r>
          </w:p>
        </w:tc>
        <w:tc>
          <w:tcPr>
            <w:tcW w:w="90" w:type="dxa"/>
            <w:vAlign w:val="bottom"/>
          </w:tcPr>
          <w:p w14:paraId="61BC896A" w14:textId="77777777" w:rsidR="00626EFF" w:rsidRPr="008D183B" w:rsidRDefault="00626EFF" w:rsidP="00FA61E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8F08073" w14:textId="6CD79585" w:rsidR="00626EFF" w:rsidRPr="0051270C" w:rsidRDefault="004D0B35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51270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D7C868E" w14:textId="77777777" w:rsidR="00626EFF" w:rsidRPr="008D183B" w:rsidRDefault="00626EFF" w:rsidP="00FA61E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D42DA11" w14:textId="138B94C9" w:rsidR="00626EFF" w:rsidRPr="0051270C" w:rsidRDefault="004D0B35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  <w:cs/>
              </w:rPr>
            </w:pPr>
            <w:r w:rsidRPr="0051270C">
              <w:rPr>
                <w:rFonts w:ascii="Angsana New" w:hAnsi="Angsana New" w:hint="eastAsia"/>
                <w:spacing w:val="-4"/>
                <w:sz w:val="28"/>
              </w:rPr>
              <w:t>17,076</w:t>
            </w:r>
          </w:p>
        </w:tc>
        <w:tc>
          <w:tcPr>
            <w:tcW w:w="90" w:type="dxa"/>
            <w:vAlign w:val="bottom"/>
          </w:tcPr>
          <w:p w14:paraId="58B487E7" w14:textId="77777777" w:rsidR="00626EFF" w:rsidRPr="008D183B" w:rsidRDefault="00626EFF" w:rsidP="00FA61E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0CE9EEF" w14:textId="743C21F7" w:rsidR="00626EFF" w:rsidRPr="0051270C" w:rsidRDefault="00E85FA7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51270C">
              <w:rPr>
                <w:rFonts w:ascii="Angsana New" w:hAnsi="Angsana New" w:hint="eastAsia"/>
                <w:spacing w:val="-4"/>
                <w:sz w:val="28"/>
              </w:rPr>
              <w:t>17,076</w:t>
            </w:r>
          </w:p>
        </w:tc>
      </w:tr>
      <w:tr w:rsidR="00EA3ABF" w:rsidRPr="00552A14" w14:paraId="6F0C2BA3" w14:textId="77777777" w:rsidTr="00D717A6">
        <w:tc>
          <w:tcPr>
            <w:tcW w:w="2970" w:type="dxa"/>
          </w:tcPr>
          <w:p w14:paraId="5EABF815" w14:textId="22AEC6C3" w:rsidR="00626EFF" w:rsidRPr="0056764B" w:rsidRDefault="00626EFF" w:rsidP="0047165C">
            <w:pPr>
              <w:pStyle w:val="Heading5"/>
              <w:keepNext w:val="0"/>
              <w:spacing w:line="240" w:lineRule="auto"/>
              <w:ind w:left="180" w:right="58" w:hanging="197"/>
              <w:rPr>
                <w:b w:val="0"/>
                <w:bCs w:val="0"/>
                <w:sz w:val="27"/>
                <w:szCs w:val="27"/>
                <w:cs/>
              </w:rPr>
            </w:pPr>
            <w:r w:rsidRPr="0056764B">
              <w:rPr>
                <w:rFonts w:hint="cs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5925A2" w14:textId="758BB5E2" w:rsidR="00626EFF" w:rsidRPr="00C76DE0" w:rsidRDefault="0008135B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highlight w:val="yellow"/>
                <w:rtl/>
                <w:cs/>
              </w:rPr>
            </w:pPr>
            <w:r w:rsidRPr="0051270C">
              <w:rPr>
                <w:rFonts w:ascii="Angsana New" w:hAnsi="Angsana New" w:hint="eastAsia"/>
                <w:b/>
                <w:bCs/>
                <w:spacing w:val="-4"/>
                <w:sz w:val="28"/>
              </w:rPr>
              <w:t>75,500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56FD3" w14:textId="77777777" w:rsidR="00626EFF" w:rsidRPr="00C76DE0" w:rsidRDefault="00626EFF" w:rsidP="0047165C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9FBF6D" w14:textId="341D5574" w:rsidR="00626EFF" w:rsidRPr="00C76DE0" w:rsidRDefault="00C76DE0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C76DE0">
              <w:rPr>
                <w:rFonts w:ascii="Angsana New" w:hAnsi="Angsana New" w:hint="eastAsia"/>
                <w:b/>
                <w:bCs/>
                <w:sz w:val="28"/>
              </w:rPr>
              <w:t>47,</w:t>
            </w:r>
            <w:r w:rsidRPr="0051270C">
              <w:rPr>
                <w:rFonts w:ascii="Angsana New" w:hAnsi="Angsana New" w:hint="eastAsia"/>
                <w:b/>
                <w:bCs/>
                <w:spacing w:val="-4"/>
                <w:sz w:val="28"/>
              </w:rPr>
              <w:t>32</w:t>
            </w:r>
            <w:r w:rsidR="00CF7467" w:rsidRPr="0051270C">
              <w:rPr>
                <w:rFonts w:ascii="Angsana New" w:hAnsi="Angsana New"/>
                <w:b/>
                <w:bCs/>
                <w:spacing w:val="-4"/>
                <w:sz w:val="28"/>
              </w:rPr>
              <w:t>3</w:t>
            </w:r>
          </w:p>
        </w:tc>
        <w:tc>
          <w:tcPr>
            <w:tcW w:w="90" w:type="dxa"/>
            <w:vAlign w:val="bottom"/>
          </w:tcPr>
          <w:p w14:paraId="777FA744" w14:textId="77777777" w:rsidR="00626EFF" w:rsidRPr="00C76DE0" w:rsidRDefault="00626EFF" w:rsidP="0047165C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40C067" w14:textId="6E6849FC" w:rsidR="00626EFF" w:rsidRPr="00C76DE0" w:rsidRDefault="00C76DE0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C76DE0">
              <w:rPr>
                <w:rFonts w:ascii="Angsana New" w:hAnsi="Angsana New" w:hint="eastAsia"/>
                <w:b/>
                <w:bCs/>
                <w:sz w:val="28"/>
              </w:rPr>
              <w:t>122,82</w:t>
            </w:r>
            <w:r w:rsidR="00CF7467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90" w:type="dxa"/>
            <w:vAlign w:val="bottom"/>
          </w:tcPr>
          <w:p w14:paraId="0A22346B" w14:textId="77777777" w:rsidR="00626EFF" w:rsidRPr="00C76DE0" w:rsidRDefault="00626EFF" w:rsidP="0047165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1B03B" w14:textId="0E069092" w:rsidR="00626EFF" w:rsidRPr="00C76DE0" w:rsidRDefault="00C76DE0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76DE0">
              <w:rPr>
                <w:rFonts w:ascii="Angsana New" w:hAnsi="Angsana New" w:hint="eastAsia"/>
                <w:b/>
                <w:bCs/>
                <w:sz w:val="28"/>
              </w:rPr>
              <w:t>78,500</w:t>
            </w:r>
          </w:p>
        </w:tc>
        <w:tc>
          <w:tcPr>
            <w:tcW w:w="90" w:type="dxa"/>
            <w:vAlign w:val="bottom"/>
          </w:tcPr>
          <w:p w14:paraId="3C12AC96" w14:textId="77777777" w:rsidR="00626EFF" w:rsidRPr="00C76DE0" w:rsidRDefault="00626EFF" w:rsidP="0047165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3D893" w14:textId="56689705" w:rsidR="00626EFF" w:rsidRPr="00C76DE0" w:rsidRDefault="00C76DE0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C76DE0">
              <w:rPr>
                <w:rFonts w:ascii="Angsana New" w:hAnsi="Angsana New" w:hint="eastAsia"/>
                <w:b/>
                <w:bCs/>
                <w:sz w:val="28"/>
              </w:rPr>
              <w:t>22,352</w:t>
            </w:r>
          </w:p>
        </w:tc>
        <w:tc>
          <w:tcPr>
            <w:tcW w:w="90" w:type="dxa"/>
            <w:vAlign w:val="bottom"/>
          </w:tcPr>
          <w:p w14:paraId="7E485052" w14:textId="77777777" w:rsidR="00626EFF" w:rsidRPr="00C76DE0" w:rsidRDefault="00626EFF" w:rsidP="0047165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E6096" w14:textId="130C2F61" w:rsidR="00626EFF" w:rsidRPr="00C76DE0" w:rsidRDefault="009A20FA" w:rsidP="0051270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A20FA">
              <w:rPr>
                <w:rFonts w:ascii="Angsana New" w:hAnsi="Angsana New" w:hint="eastAsia"/>
                <w:b/>
                <w:bCs/>
                <w:sz w:val="28"/>
              </w:rPr>
              <w:t>100,852</w:t>
            </w:r>
          </w:p>
        </w:tc>
      </w:tr>
    </w:tbl>
    <w:p w14:paraId="5D33959D" w14:textId="625355E0" w:rsidR="00470F39" w:rsidRDefault="00470F39" w:rsidP="007A4103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</w:p>
    <w:p w14:paraId="1D1D86E0" w14:textId="454DCF39" w:rsidR="00001E4E" w:rsidRDefault="00001E4E" w:rsidP="006960EA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821A1">
        <w:rPr>
          <w:rFonts w:ascii="Angsana New" w:hAnsi="Angsana New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</w:t>
      </w:r>
      <w:r w:rsidRPr="0094653A">
        <w:rPr>
          <w:rFonts w:ascii="Angsana New" w:hAnsi="Angsana New" w:hint="cs"/>
          <w:sz w:val="28"/>
          <w:cs/>
        </w:rPr>
        <w:t>รอบระยะเวลา</w:t>
      </w:r>
      <w:r w:rsidRPr="004821A1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4821A1">
        <w:rPr>
          <w:rFonts w:ascii="Angsana New" w:hAnsi="Angsana New"/>
          <w:color w:val="000000"/>
          <w:spacing w:val="-2"/>
          <w:sz w:val="28"/>
          <w:cs/>
        </w:rPr>
        <w:t xml:space="preserve">คูณด้วยอัตราภาษีเฉลี่ยทั้งปีที่ประมาณไว้ รายได้ </w:t>
      </w:r>
      <w:r w:rsidRPr="004821A1">
        <w:rPr>
          <w:rFonts w:ascii="Angsana New" w:hAnsi="Angsana New" w:hint="cs"/>
          <w:color w:val="000000"/>
          <w:spacing w:val="-2"/>
          <w:sz w:val="28"/>
          <w:cs/>
        </w:rPr>
        <w:t>(</w:t>
      </w:r>
      <w:r w:rsidRPr="004821A1">
        <w:rPr>
          <w:rFonts w:ascii="Angsana New" w:hAnsi="Angsana New"/>
          <w:color w:val="000000"/>
          <w:spacing w:val="-2"/>
          <w:sz w:val="28"/>
          <w:cs/>
        </w:rPr>
        <w:t>ค่าใช้จ่าย</w:t>
      </w:r>
      <w:r w:rsidRPr="004821A1">
        <w:rPr>
          <w:rFonts w:ascii="Angsana New" w:hAnsi="Angsana New" w:hint="cs"/>
          <w:color w:val="000000"/>
          <w:spacing w:val="-2"/>
          <w:sz w:val="28"/>
          <w:cs/>
        </w:rPr>
        <w:t xml:space="preserve">) </w:t>
      </w:r>
      <w:r w:rsidRPr="004821A1">
        <w:rPr>
          <w:rFonts w:ascii="Angsana New" w:hAnsi="Angsana New"/>
          <w:color w:val="000000"/>
          <w:spacing w:val="-2"/>
          <w:sz w:val="28"/>
          <w:cs/>
        </w:rPr>
        <w:t>ภาษีเงินได้สำหรับ</w:t>
      </w:r>
      <w:r w:rsidRPr="004821A1">
        <w:rPr>
          <w:rFonts w:ascii="Angsana New" w:hAnsi="Angsana New" w:hint="cs"/>
          <w:color w:val="000000"/>
          <w:spacing w:val="-2"/>
          <w:sz w:val="28"/>
          <w:cs/>
        </w:rPr>
        <w:t>รอบระยะเวลา</w:t>
      </w:r>
      <w:r w:rsidR="00E320B2">
        <w:rPr>
          <w:rFonts w:ascii="Angsana New" w:hAnsi="Angsana New" w:hint="cs"/>
          <w:color w:val="000000"/>
          <w:spacing w:val="-2"/>
          <w:sz w:val="28"/>
          <w:cs/>
        </w:rPr>
        <w:t>สามเดือนและ</w:t>
      </w:r>
      <w:r>
        <w:rPr>
          <w:rFonts w:ascii="Angsana New" w:hAnsi="Angsana New" w:hint="cs"/>
          <w:color w:val="000000"/>
          <w:spacing w:val="-2"/>
          <w:sz w:val="28"/>
          <w:cs/>
        </w:rPr>
        <w:t>หก</w:t>
      </w:r>
      <w:r w:rsidRPr="004821A1">
        <w:rPr>
          <w:rFonts w:ascii="Angsana New" w:hAnsi="Angsana New" w:hint="cs"/>
          <w:color w:val="000000"/>
          <w:spacing w:val="-2"/>
          <w:sz w:val="28"/>
          <w:cs/>
        </w:rPr>
        <w:t>เดือน</w:t>
      </w:r>
      <w:r w:rsidRPr="004821A1">
        <w:rPr>
          <w:rFonts w:ascii="Angsana New" w:hAnsi="Angsana New"/>
          <w:color w:val="000000"/>
          <w:spacing w:val="-2"/>
          <w:sz w:val="28"/>
          <w:cs/>
        </w:rPr>
        <w:t>สิ้นสุดวันที่</w:t>
      </w:r>
      <w:r w:rsidRPr="004821A1">
        <w:rPr>
          <w:rFonts w:ascii="Angsana New" w:hAnsi="Angsana New"/>
          <w:color w:val="000000"/>
          <w:spacing w:val="-2"/>
          <w:sz w:val="28"/>
        </w:rPr>
        <w:t xml:space="preserve"> 3</w:t>
      </w:r>
      <w:r>
        <w:rPr>
          <w:rFonts w:ascii="Angsana New" w:hAnsi="Angsana New"/>
          <w:color w:val="000000"/>
          <w:spacing w:val="-2"/>
          <w:sz w:val="28"/>
        </w:rPr>
        <w:t>0</w:t>
      </w:r>
      <w:r w:rsidRPr="004821A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>
        <w:rPr>
          <w:rFonts w:ascii="Angsana New" w:hAnsi="Angsana New" w:hint="cs"/>
          <w:color w:val="000000"/>
          <w:spacing w:val="-2"/>
          <w:sz w:val="28"/>
          <w:cs/>
        </w:rPr>
        <w:t>มิถุนายน</w:t>
      </w:r>
      <w:r w:rsidRPr="004821A1">
        <w:rPr>
          <w:rFonts w:ascii="Angsana New" w:hAnsi="Angsana New"/>
          <w:color w:val="000000"/>
          <w:spacing w:val="-2"/>
          <w:sz w:val="28"/>
        </w:rPr>
        <w:t xml:space="preserve"> 2568</w:t>
      </w:r>
      <w:r w:rsidRPr="004821A1">
        <w:rPr>
          <w:rFonts w:ascii="Angsana New" w:hAnsi="Angsana New"/>
          <w:color w:val="000000"/>
          <w:spacing w:val="-2"/>
          <w:sz w:val="28"/>
          <w:cs/>
        </w:rPr>
        <w:t xml:space="preserve"> และ </w:t>
      </w:r>
      <w:r w:rsidRPr="004821A1">
        <w:rPr>
          <w:rFonts w:ascii="Angsana New" w:hAnsi="Angsana New"/>
          <w:color w:val="000000"/>
          <w:spacing w:val="-2"/>
          <w:sz w:val="28"/>
        </w:rPr>
        <w:t>2567</w:t>
      </w:r>
      <w:r w:rsidRPr="004821A1">
        <w:rPr>
          <w:rFonts w:ascii="Angsana New" w:hAnsi="Angsana New"/>
          <w:color w:val="000000"/>
          <w:spacing w:val="-2"/>
          <w:sz w:val="28"/>
          <w:cs/>
        </w:rPr>
        <w:t xml:space="preserve"> สรุปได้ดังนี</w:t>
      </w:r>
      <w:r w:rsidR="006960EA">
        <w:rPr>
          <w:rFonts w:ascii="Angsana New" w:hAnsi="Angsana New" w:hint="cs"/>
          <w:color w:val="000000"/>
          <w:spacing w:val="-2"/>
          <w:sz w:val="28"/>
          <w:cs/>
        </w:rPr>
        <w:t>้</w:t>
      </w:r>
    </w:p>
    <w:tbl>
      <w:tblPr>
        <w:tblW w:w="93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64"/>
        <w:gridCol w:w="97"/>
        <w:gridCol w:w="1163"/>
        <w:gridCol w:w="96"/>
        <w:gridCol w:w="1170"/>
      </w:tblGrid>
      <w:tr w:rsidR="006960EA" w:rsidRPr="00834EC4" w14:paraId="2D5B188F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986476" w14:textId="77777777" w:rsidR="006960EA" w:rsidRPr="00391D69" w:rsidRDefault="006960EA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52F655" w14:textId="77777777" w:rsidR="006960EA" w:rsidRPr="00391D69" w:rsidRDefault="006960EA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5C0F131" w14:textId="77777777" w:rsidR="006960EA" w:rsidRPr="00391D69" w:rsidRDefault="006960EA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1EE99" w14:textId="77777777" w:rsidR="006960EA" w:rsidRPr="00391D69" w:rsidRDefault="006960EA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91D6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391D69">
              <w:rPr>
                <w:rFonts w:asciiTheme="majorBidi" w:hAnsiTheme="majorBidi" w:cstheme="majorBidi"/>
                <w:sz w:val="28"/>
              </w:rPr>
              <w:t>:</w:t>
            </w:r>
            <w:r w:rsidRPr="00391D69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5E6A2C" w:rsidRPr="00834EC4" w14:paraId="20FB8BB1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A1E749" w14:textId="77777777" w:rsidR="005E6A2C" w:rsidRPr="00391D69" w:rsidRDefault="005E6A2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F4CA0" w14:textId="43149051" w:rsidR="005E6A2C" w:rsidRPr="00391D69" w:rsidRDefault="009A2CAE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</w:t>
            </w:r>
            <w:r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8"/>
                <w:cs/>
              </w:rPr>
              <w:t xml:space="preserve">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6960EA" w:rsidRPr="00834EC4" w14:paraId="62CE8C05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AC9E98A" w14:textId="77777777" w:rsidR="006960EA" w:rsidRPr="00391D69" w:rsidRDefault="006960EA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10077" w14:textId="53B9A20E" w:rsidR="006960EA" w:rsidRPr="00391D69" w:rsidRDefault="0042554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ข้อมูลทาง</w:t>
            </w:r>
            <w:r w:rsidR="006960EA" w:rsidRPr="00391D69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A4BAAF2" w14:textId="77777777" w:rsidR="006960EA" w:rsidRPr="00391D69" w:rsidRDefault="006960EA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E9FE53" w14:textId="1E85298D" w:rsidR="006960EA" w:rsidRPr="00391D69" w:rsidRDefault="00425544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ข้อมูลทาง</w:t>
            </w:r>
            <w:r w:rsidR="006960EA" w:rsidRPr="00391D69">
              <w:rPr>
                <w:rFonts w:asciiTheme="majorBidi" w:hAnsiTheme="majorBidi" w:cstheme="majorBidi"/>
                <w:sz w:val="28"/>
                <w:cs/>
              </w:rPr>
              <w:t>การเงินเฉพาะกิจการ</w:t>
            </w:r>
          </w:p>
        </w:tc>
      </w:tr>
      <w:tr w:rsidR="006960EA" w:rsidRPr="00834EC4" w14:paraId="1FD68989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4DC6D8" w14:textId="77777777" w:rsidR="006960EA" w:rsidRPr="00391D69" w:rsidRDefault="006960EA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2342C" w14:textId="77777777" w:rsidR="006960EA" w:rsidRPr="00391D69" w:rsidRDefault="006960EA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391D69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283E73" w14:textId="77777777" w:rsidR="006960EA" w:rsidRPr="00391D69" w:rsidRDefault="006960E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079AD" w14:textId="77777777" w:rsidR="006960EA" w:rsidRPr="00391D69" w:rsidRDefault="006960E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391D6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F78A8A8" w14:textId="77777777" w:rsidR="006960EA" w:rsidRPr="00391D69" w:rsidRDefault="006960E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B0175" w14:textId="77777777" w:rsidR="006960EA" w:rsidRPr="00391D69" w:rsidRDefault="006960EA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391D69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3CA3C9D5" w14:textId="77777777" w:rsidR="006960EA" w:rsidRPr="00391D69" w:rsidRDefault="006960E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2D29B" w14:textId="77777777" w:rsidR="006960EA" w:rsidRPr="00391D69" w:rsidRDefault="006960E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1D69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921775" w:rsidRPr="00834EC4" w14:paraId="331262FF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466FEC0" w14:textId="1F20FD40" w:rsidR="00921775" w:rsidRPr="00391D69" w:rsidRDefault="00921775" w:rsidP="00921775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91D69">
              <w:rPr>
                <w:rFonts w:hint="cs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47C524" w14:textId="33C360DB" w:rsidR="00921775" w:rsidRPr="00391D69" w:rsidRDefault="00921775" w:rsidP="0092177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62FB87" w14:textId="77777777" w:rsidR="00921775" w:rsidRPr="00391D69" w:rsidRDefault="00921775" w:rsidP="0092177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A5830DA" w14:textId="2E7E0645" w:rsidR="00921775" w:rsidRPr="00391D69" w:rsidRDefault="00921775" w:rsidP="0092177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456E7A0" w14:textId="77777777" w:rsidR="00921775" w:rsidRPr="00391D69" w:rsidRDefault="00921775" w:rsidP="00921775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500A318" w14:textId="1076894D" w:rsidR="00921775" w:rsidRPr="00391D69" w:rsidRDefault="00921775" w:rsidP="0092177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047D8B84" w14:textId="77777777" w:rsidR="00921775" w:rsidRPr="00391D69" w:rsidRDefault="00921775" w:rsidP="00921775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5DF87B" w14:textId="39A88156" w:rsidR="00921775" w:rsidRPr="00391D69" w:rsidRDefault="00921775" w:rsidP="00921775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8073D" w:rsidRPr="00834EC4" w14:paraId="0A4AB200" w14:textId="77777777" w:rsidTr="00F83647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6CA215" w14:textId="5442C652" w:rsidR="0058073D" w:rsidRPr="00391D69" w:rsidRDefault="0058073D" w:rsidP="0058073D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391D69">
              <w:rPr>
                <w:rFonts w:hint="cs"/>
                <w:b w:val="0"/>
                <w:bCs w:val="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EA7A" w14:textId="0C3564E4" w:rsidR="0058073D" w:rsidRPr="00391D69" w:rsidRDefault="0058073D" w:rsidP="0058073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391D69">
              <w:rPr>
                <w:rFonts w:ascii="Angsana New" w:hAnsi="Angsana New"/>
                <w:spacing w:val="-4"/>
                <w:sz w:val="28"/>
              </w:rPr>
              <w:t>(11,349)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3A24E8" w14:textId="77777777" w:rsidR="0058073D" w:rsidRPr="00391D69" w:rsidRDefault="0058073D" w:rsidP="0058073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5A6C945" w14:textId="0425D265" w:rsidR="0058073D" w:rsidRPr="00391D69" w:rsidRDefault="004678E7" w:rsidP="0058073D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(12,578)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A8458F9" w14:textId="77777777" w:rsidR="0058073D" w:rsidRPr="00391D69" w:rsidRDefault="0058073D" w:rsidP="0058073D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2561A80" w14:textId="77777777" w:rsidR="0058073D" w:rsidRPr="00391D69" w:rsidRDefault="0058073D" w:rsidP="0058073D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391D6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1C439CBC" w14:textId="77777777" w:rsidR="0058073D" w:rsidRPr="00391D69" w:rsidRDefault="0058073D" w:rsidP="0058073D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E091EA" w14:textId="50DE41AD" w:rsidR="0058073D" w:rsidRPr="00391D69" w:rsidRDefault="003651D5" w:rsidP="0058073D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8073D" w:rsidRPr="00834EC4" w14:paraId="119593DD" w14:textId="77777777" w:rsidTr="00F83647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E9B645E" w14:textId="60167C80" w:rsidR="0058073D" w:rsidRPr="00391D69" w:rsidRDefault="0058073D" w:rsidP="0058073D">
            <w:pPr>
              <w:pStyle w:val="Heading5"/>
              <w:keepNext w:val="0"/>
              <w:spacing w:line="240" w:lineRule="auto"/>
              <w:ind w:left="-3" w:right="58" w:firstLine="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391D69">
              <w:rPr>
                <w:rFonts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65718" w14:textId="776C2CD5" w:rsidR="0058073D" w:rsidRPr="00391D69" w:rsidRDefault="0058073D" w:rsidP="0058073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811C1" w14:textId="77777777" w:rsidR="0058073D" w:rsidRPr="00391D69" w:rsidRDefault="0058073D" w:rsidP="0058073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33DF161" w14:textId="16FEFBA2" w:rsidR="0058073D" w:rsidRPr="00391D69" w:rsidRDefault="0058073D" w:rsidP="0058073D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A61EF08" w14:textId="77777777" w:rsidR="0058073D" w:rsidRPr="00391D69" w:rsidRDefault="0058073D" w:rsidP="0058073D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A1BC2BF" w14:textId="4F08414E" w:rsidR="0058073D" w:rsidRPr="00391D69" w:rsidRDefault="0058073D" w:rsidP="0058073D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460B061C" w14:textId="77777777" w:rsidR="0058073D" w:rsidRPr="00391D69" w:rsidRDefault="0058073D" w:rsidP="0058073D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F62927" w14:textId="0ABE23CF" w:rsidR="0058073D" w:rsidRPr="00391D69" w:rsidRDefault="0058073D" w:rsidP="004678E7">
            <w:pPr>
              <w:tabs>
                <w:tab w:val="left" w:pos="2160"/>
              </w:tabs>
              <w:ind w:left="-297" w:right="96" w:firstLine="29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58073D" w:rsidRPr="00834EC4" w14:paraId="6458B4C2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2563ED5" w14:textId="47455216" w:rsidR="0058073D" w:rsidRPr="00A074AF" w:rsidRDefault="0058073D" w:rsidP="008F55CD">
            <w:pPr>
              <w:pStyle w:val="Heading5"/>
              <w:keepNext w:val="0"/>
              <w:spacing w:line="240" w:lineRule="auto"/>
              <w:ind w:left="180" w:right="58" w:hanging="197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391D69">
              <w:rPr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391D69">
              <w:rPr>
                <w:rFonts w:hint="cs"/>
                <w:b w:val="0"/>
                <w:bCs w:val="0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5380A" w14:textId="1709702D" w:rsidR="0058073D" w:rsidRPr="00391D69" w:rsidRDefault="0058073D" w:rsidP="0058073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391D69">
              <w:rPr>
                <w:rFonts w:ascii="Angsana New" w:hAnsi="Angsana New"/>
                <w:spacing w:val="-4"/>
                <w:sz w:val="28"/>
              </w:rPr>
              <w:t>(1,383)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339620" w14:textId="77777777" w:rsidR="0058073D" w:rsidRPr="00391D69" w:rsidRDefault="0058073D" w:rsidP="0058073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2A55CA7E" w14:textId="77777777" w:rsidR="007131CD" w:rsidRDefault="007131CD" w:rsidP="0058073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6130FD6" w14:textId="1279DB70" w:rsidR="0058073D" w:rsidRPr="00391D69" w:rsidRDefault="007131CD" w:rsidP="0058073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A24771">
              <w:rPr>
                <w:rFonts w:ascii="Angsana New" w:hAnsi="Angsana New"/>
                <w:spacing w:val="-4"/>
                <w:sz w:val="28"/>
              </w:rPr>
              <w:t>845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4533FC9" w14:textId="77777777" w:rsidR="0058073D" w:rsidRPr="00391D69" w:rsidRDefault="0058073D" w:rsidP="0058073D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C76CBD8" w14:textId="77777777" w:rsidR="00EA154F" w:rsidRDefault="00EA154F" w:rsidP="0058073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8C2E0F4" w14:textId="1F0D4975" w:rsidR="0058073D" w:rsidRPr="00391D69" w:rsidRDefault="00EA154F" w:rsidP="0058073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773CCFCC" w14:textId="77777777" w:rsidR="0058073D" w:rsidRPr="00391D69" w:rsidRDefault="0058073D" w:rsidP="0058073D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749BF7" w14:textId="77777777" w:rsidR="0058073D" w:rsidRDefault="0058073D" w:rsidP="0058073D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2FCB92C" w14:textId="6B077180" w:rsidR="002B366C" w:rsidRPr="00391D69" w:rsidRDefault="00F86E50" w:rsidP="0058073D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</w:t>
            </w:r>
          </w:p>
        </w:tc>
      </w:tr>
      <w:tr w:rsidR="0058073D" w:rsidRPr="00CB239F" w14:paraId="3AD587EE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AD8DFC" w14:textId="5946E4B5" w:rsidR="0058073D" w:rsidRPr="00A074AF" w:rsidRDefault="0058073D" w:rsidP="00A074AF">
            <w:pPr>
              <w:pStyle w:val="Heading5"/>
              <w:keepNext w:val="0"/>
              <w:spacing w:line="240" w:lineRule="auto"/>
              <w:ind w:left="180" w:right="58" w:hanging="197"/>
              <w:rPr>
                <w:sz w:val="28"/>
                <w:szCs w:val="28"/>
              </w:rPr>
            </w:pPr>
            <w:r w:rsidRPr="00A074AF">
              <w:rPr>
                <w:rFonts w:hint="cs"/>
                <w:sz w:val="28"/>
                <w:szCs w:val="28"/>
                <w:cs/>
              </w:rPr>
              <w:t>รายได้</w:t>
            </w:r>
            <w:r w:rsidRPr="00A074AF">
              <w:rPr>
                <w:sz w:val="28"/>
                <w:szCs w:val="28"/>
              </w:rPr>
              <w:t xml:space="preserve"> (</w:t>
            </w:r>
            <w:r w:rsidRPr="00A074AF">
              <w:rPr>
                <w:rFonts w:hint="cs"/>
                <w:sz w:val="28"/>
                <w:szCs w:val="28"/>
                <w:cs/>
              </w:rPr>
              <w:t>ค่าใช้จ่าย</w:t>
            </w:r>
            <w:r w:rsidRPr="00A074AF">
              <w:rPr>
                <w:sz w:val="28"/>
                <w:szCs w:val="28"/>
              </w:rPr>
              <w:t xml:space="preserve">) </w:t>
            </w:r>
            <w:r w:rsidRPr="00A074AF">
              <w:rPr>
                <w:rFonts w:hint="cs"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3A1B6658" w14:textId="2ED385C1" w:rsidR="0058073D" w:rsidRPr="00A074AF" w:rsidRDefault="00496431" w:rsidP="005671D6">
            <w:pPr>
              <w:pStyle w:val="Heading5"/>
              <w:keepNext w:val="0"/>
              <w:spacing w:line="240" w:lineRule="auto"/>
              <w:ind w:left="180" w:right="58" w:hanging="107"/>
              <w:rPr>
                <w:b w:val="0"/>
                <w:bCs w:val="0"/>
                <w:sz w:val="28"/>
                <w:szCs w:val="28"/>
                <w:cs/>
              </w:rPr>
            </w:pPr>
            <w:r w:rsidRPr="00A074AF">
              <w:rPr>
                <w:sz w:val="28"/>
                <w:szCs w:val="28"/>
              </w:rPr>
              <w:t xml:space="preserve"> </w:t>
            </w:r>
            <w:r w:rsidR="0058073D" w:rsidRPr="00A074AF">
              <w:rPr>
                <w:rFonts w:hint="cs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321F13" w14:textId="730FC254" w:rsidR="0058073D" w:rsidRPr="00391D69" w:rsidRDefault="0058073D" w:rsidP="00E946C2">
            <w:pPr>
              <w:tabs>
                <w:tab w:val="decimal" w:pos="1014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91D69">
              <w:rPr>
                <w:rFonts w:ascii="Angsana New" w:hAnsi="Angsana New"/>
                <w:b/>
                <w:bCs/>
                <w:spacing w:val="-4"/>
                <w:sz w:val="28"/>
              </w:rPr>
              <w:t>(12,732)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DF0554" w14:textId="77777777" w:rsidR="0058073D" w:rsidRPr="00391D69" w:rsidRDefault="0058073D" w:rsidP="0058073D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8356DE" w14:textId="006E784F" w:rsidR="0058073D" w:rsidRDefault="0058073D" w:rsidP="0058073D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17DC30CC" w14:textId="1A087E6B" w:rsidR="0043092B" w:rsidRPr="00391D69" w:rsidRDefault="0043092B" w:rsidP="0058073D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(13,</w:t>
            </w:r>
            <w:r w:rsidR="00F17294">
              <w:rPr>
                <w:rFonts w:ascii="Angsana New" w:hAnsi="Angsana New"/>
                <w:b/>
                <w:bCs/>
                <w:spacing w:val="-4"/>
                <w:sz w:val="28"/>
              </w:rPr>
              <w:t>42</w:t>
            </w: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3</w:t>
            </w:r>
            <w:r w:rsidRPr="003B1973">
              <w:rPr>
                <w:rFonts w:ascii="Angsana New" w:hAnsi="Angsana New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548CE4F" w14:textId="77777777" w:rsidR="0058073D" w:rsidRPr="00391D69" w:rsidRDefault="0058073D" w:rsidP="0058073D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3C3032" w14:textId="77777777" w:rsidR="0058073D" w:rsidRDefault="0058073D" w:rsidP="0058073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51FA27E" w14:textId="226DF869" w:rsidR="003302C6" w:rsidRPr="00391D69" w:rsidRDefault="003302C6" w:rsidP="0058073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81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29A95D91" w14:textId="77777777" w:rsidR="0058073D" w:rsidRPr="00391D69" w:rsidRDefault="0058073D" w:rsidP="0058073D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2CB7602" w14:textId="77777777" w:rsidR="0058073D" w:rsidRDefault="0058073D" w:rsidP="0058073D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61775A71" w14:textId="5249FA45" w:rsidR="00036059" w:rsidRPr="00391D69" w:rsidRDefault="00036059" w:rsidP="0058073D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36</w:t>
            </w:r>
          </w:p>
        </w:tc>
      </w:tr>
    </w:tbl>
    <w:p w14:paraId="0DD9622F" w14:textId="77777777" w:rsidR="006960EA" w:rsidRDefault="006960EA" w:rsidP="006960EA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50808AFF" w14:textId="77777777" w:rsidR="00001E4E" w:rsidRDefault="00001E4E" w:rsidP="00001E4E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7BBC7641" w14:textId="77777777" w:rsidR="005F0562" w:rsidRDefault="005F0562" w:rsidP="00001E4E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24C4A792" w14:textId="77777777" w:rsidR="005F0562" w:rsidRDefault="005F0562" w:rsidP="00001E4E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4311F1D1" w14:textId="77777777" w:rsidR="005F0562" w:rsidRDefault="005F0562" w:rsidP="00001E4E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</w:p>
    <w:tbl>
      <w:tblPr>
        <w:tblW w:w="936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64"/>
        <w:gridCol w:w="97"/>
        <w:gridCol w:w="1154"/>
        <w:gridCol w:w="105"/>
        <w:gridCol w:w="1173"/>
      </w:tblGrid>
      <w:tr w:rsidR="00FC4451" w:rsidRPr="00834EC4" w14:paraId="6C22A76B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1D6644" w14:textId="77777777" w:rsidR="00FC4451" w:rsidRPr="00391D69" w:rsidRDefault="00FC4451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E8FE51" w14:textId="77777777" w:rsidR="00FC4451" w:rsidRPr="00391D69" w:rsidRDefault="00FC445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F714B6E" w14:textId="77777777" w:rsidR="00FC4451" w:rsidRPr="00391D69" w:rsidRDefault="00FC445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7AB47" w14:textId="77777777" w:rsidR="00FC4451" w:rsidRPr="00391D69" w:rsidRDefault="00FC4451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91D6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391D69">
              <w:rPr>
                <w:rFonts w:asciiTheme="majorBidi" w:hAnsiTheme="majorBidi" w:cstheme="majorBidi"/>
                <w:sz w:val="28"/>
              </w:rPr>
              <w:t>:</w:t>
            </w:r>
            <w:r w:rsidRPr="00391D69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FC4451" w:rsidRPr="00834EC4" w14:paraId="09B1B7B5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87DB1E7" w14:textId="77777777" w:rsidR="00FC4451" w:rsidRPr="00391D69" w:rsidRDefault="00FC4451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EB279" w14:textId="3CD4B714" w:rsidR="00FC4451" w:rsidRPr="00391D69" w:rsidRDefault="00FC4451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</w:t>
            </w:r>
            <w:r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8"/>
                <w:cs/>
              </w:rPr>
              <w:t xml:space="preserve">หกเดือนสิ้นสุดวันที่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FC4451" w:rsidRPr="00834EC4" w14:paraId="642731CC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1E155E0" w14:textId="77777777" w:rsidR="00FC4451" w:rsidRPr="00391D69" w:rsidRDefault="00FC4451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831EA" w14:textId="68CE06C8" w:rsidR="00FC4451" w:rsidRPr="00391D69" w:rsidRDefault="0042554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ข้อมูลทาง</w:t>
            </w:r>
            <w:r w:rsidR="00FC4451" w:rsidRPr="00391D69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B8FB90D" w14:textId="77777777" w:rsidR="00FC4451" w:rsidRPr="00391D69" w:rsidRDefault="00FC445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BAE66F" w14:textId="04F3C7A7" w:rsidR="00FC4451" w:rsidRPr="00391D69" w:rsidRDefault="00425544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ข้อมูลทาง</w:t>
            </w:r>
            <w:r w:rsidR="00FC4451" w:rsidRPr="00391D69">
              <w:rPr>
                <w:rFonts w:asciiTheme="majorBidi" w:hAnsiTheme="majorBidi" w:cstheme="majorBidi"/>
                <w:sz w:val="28"/>
                <w:cs/>
              </w:rPr>
              <w:t>การเงินเฉพาะกิจการ</w:t>
            </w:r>
          </w:p>
        </w:tc>
      </w:tr>
      <w:tr w:rsidR="00FC4451" w:rsidRPr="00834EC4" w14:paraId="3F9998C2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5EFE0B8" w14:textId="77777777" w:rsidR="00FC4451" w:rsidRPr="00391D69" w:rsidRDefault="00FC4451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CC0FF" w14:textId="77777777" w:rsidR="00FC4451" w:rsidRPr="00391D69" w:rsidRDefault="00FC4451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391D69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D4BB6B" w14:textId="77777777" w:rsidR="00FC4451" w:rsidRPr="00391D69" w:rsidRDefault="00FC445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26EE55" w14:textId="77777777" w:rsidR="00FC4451" w:rsidRPr="00391D69" w:rsidRDefault="00FC445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391D6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4921363" w14:textId="77777777" w:rsidR="00FC4451" w:rsidRPr="00391D69" w:rsidRDefault="00FC445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9502" w14:textId="77777777" w:rsidR="00FC4451" w:rsidRPr="00391D69" w:rsidRDefault="00FC4451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391D69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4BA7319C" w14:textId="77777777" w:rsidR="00FC4451" w:rsidRPr="00391D69" w:rsidRDefault="00FC445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71D3D" w14:textId="77777777" w:rsidR="00FC4451" w:rsidRPr="00391D69" w:rsidRDefault="00FC445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1D69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FC4451" w:rsidRPr="00834EC4" w14:paraId="765BC89F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2861E07" w14:textId="77777777" w:rsidR="00FC4451" w:rsidRPr="00391D69" w:rsidRDefault="00FC4451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91D69">
              <w:rPr>
                <w:rFonts w:hint="cs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3A93F5" w14:textId="77777777" w:rsidR="00FC4451" w:rsidRPr="00391D69" w:rsidRDefault="00FC445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4B1EA8" w14:textId="77777777" w:rsidR="00FC4451" w:rsidRPr="00391D69" w:rsidRDefault="00FC445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4E3FF27" w14:textId="77777777" w:rsidR="00FC4451" w:rsidRPr="00391D69" w:rsidRDefault="00FC445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9C05921" w14:textId="77777777" w:rsidR="00FC4451" w:rsidRPr="00391D69" w:rsidRDefault="00FC4451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3281848" w14:textId="77777777" w:rsidR="00FC4451" w:rsidRPr="00391D69" w:rsidRDefault="00FC445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6438856E" w14:textId="77777777" w:rsidR="00FC4451" w:rsidRPr="00391D69" w:rsidRDefault="00FC445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763AFCA" w14:textId="77777777" w:rsidR="00FC4451" w:rsidRPr="00391D69" w:rsidRDefault="00FC4451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B284C" w:rsidRPr="00834EC4" w14:paraId="09F71B79" w14:textId="77777777" w:rsidTr="00F83647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A2C7FB6" w14:textId="77777777" w:rsidR="00EB284C" w:rsidRPr="00391D69" w:rsidRDefault="00EB284C" w:rsidP="00EB284C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391D69">
              <w:rPr>
                <w:rFonts w:hint="cs"/>
                <w:b w:val="0"/>
                <w:bCs w:val="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C3E03" w14:textId="3B7312C9" w:rsidR="00EB284C" w:rsidRPr="00391D69" w:rsidRDefault="00EB284C" w:rsidP="00EB284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(22,479)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53CB36" w14:textId="77777777" w:rsidR="00EB284C" w:rsidRPr="00391D69" w:rsidRDefault="00EB284C" w:rsidP="00EB284C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DA7B375" w14:textId="55495E40" w:rsidR="00EB284C" w:rsidRPr="00EB284C" w:rsidRDefault="00EB284C" w:rsidP="00EB284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EB284C">
              <w:rPr>
                <w:rFonts w:ascii="Angsana New" w:hAnsi="Angsana New" w:hint="eastAsia"/>
                <w:spacing w:val="-4"/>
                <w:sz w:val="28"/>
              </w:rPr>
              <w:t>(27,536)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59C4500" w14:textId="77777777" w:rsidR="00EB284C" w:rsidRPr="00391D69" w:rsidRDefault="00EB284C" w:rsidP="00EB284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0710055E" w14:textId="77777777" w:rsidR="00EB284C" w:rsidRPr="00391D69" w:rsidRDefault="00EB284C" w:rsidP="00EB284C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391D6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0CAA9E13" w14:textId="77777777" w:rsidR="00EB284C" w:rsidRPr="00391D69" w:rsidRDefault="00EB284C" w:rsidP="00EB284C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87EF7DA" w14:textId="77777777" w:rsidR="00EB284C" w:rsidRPr="00391D69" w:rsidRDefault="00EB284C" w:rsidP="00EB284C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B284C" w:rsidRPr="00834EC4" w14:paraId="3BE2335E" w14:textId="77777777" w:rsidTr="00F83647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E5AA0D" w14:textId="77777777" w:rsidR="00EB284C" w:rsidRPr="00391D69" w:rsidRDefault="00EB284C" w:rsidP="00EB284C">
            <w:pPr>
              <w:pStyle w:val="Heading5"/>
              <w:keepNext w:val="0"/>
              <w:spacing w:line="240" w:lineRule="auto"/>
              <w:ind w:left="-3" w:right="58" w:firstLine="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391D69">
              <w:rPr>
                <w:rFonts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99E4B" w14:textId="77777777" w:rsidR="00EB284C" w:rsidRPr="00391D69" w:rsidRDefault="00EB284C" w:rsidP="00EB284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FAA0D4" w14:textId="77777777" w:rsidR="00EB284C" w:rsidRPr="00391D69" w:rsidRDefault="00EB284C" w:rsidP="00EB284C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8F8A8F9" w14:textId="77777777" w:rsidR="00EB284C" w:rsidRPr="00EB284C" w:rsidRDefault="00EB284C" w:rsidP="00EB284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6774EFE" w14:textId="77777777" w:rsidR="00EB284C" w:rsidRPr="00391D69" w:rsidRDefault="00EB284C" w:rsidP="00EB284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5A1E4DE6" w14:textId="77777777" w:rsidR="00EB284C" w:rsidRPr="00391D69" w:rsidRDefault="00EB284C" w:rsidP="00EB284C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579F527C" w14:textId="77777777" w:rsidR="00EB284C" w:rsidRPr="00391D69" w:rsidRDefault="00EB284C" w:rsidP="00EB284C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62C4866" w14:textId="77777777" w:rsidR="00EB284C" w:rsidRPr="00391D69" w:rsidRDefault="00EB284C" w:rsidP="00EB284C">
            <w:pPr>
              <w:tabs>
                <w:tab w:val="left" w:pos="2160"/>
              </w:tabs>
              <w:ind w:left="-297" w:right="96" w:firstLine="29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B284C" w:rsidRPr="00834EC4" w14:paraId="594161C5" w14:textId="77777777" w:rsidTr="001A659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FD96D78" w14:textId="77777777" w:rsidR="00EB284C" w:rsidRPr="00A074AF" w:rsidRDefault="00EB284C" w:rsidP="008F55CD">
            <w:pPr>
              <w:pStyle w:val="Heading5"/>
              <w:keepNext w:val="0"/>
              <w:spacing w:line="240" w:lineRule="auto"/>
              <w:ind w:left="180" w:right="58" w:hanging="197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391D69">
              <w:rPr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391D69">
              <w:rPr>
                <w:rFonts w:hint="cs"/>
                <w:b w:val="0"/>
                <w:bCs w:val="0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98A03" w14:textId="5A991AAB" w:rsidR="00EB284C" w:rsidRPr="00391D69" w:rsidRDefault="00EB284C" w:rsidP="00EB284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(702</w:t>
            </w:r>
            <w:r w:rsidRPr="00391D69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403A7B" w14:textId="77777777" w:rsidR="00EB284C" w:rsidRPr="00391D69" w:rsidRDefault="00EB284C" w:rsidP="00EB284C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40D663B" w14:textId="77777777" w:rsidR="00DB2965" w:rsidRDefault="00DB2965" w:rsidP="00EB284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</w:p>
          <w:p w14:paraId="2A59E748" w14:textId="663C37A5" w:rsidR="00EB284C" w:rsidRPr="00EB284C" w:rsidRDefault="00EB284C" w:rsidP="00EB284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EB284C">
              <w:rPr>
                <w:rFonts w:ascii="Angsana New" w:hAnsi="Angsana New" w:hint="eastAsia"/>
                <w:spacing w:val="-4"/>
                <w:sz w:val="28"/>
              </w:rPr>
              <w:t>(</w:t>
            </w:r>
            <w:r w:rsidR="00A24771">
              <w:rPr>
                <w:rFonts w:ascii="Angsana New" w:hAnsi="Angsana New"/>
                <w:spacing w:val="-4"/>
                <w:sz w:val="28"/>
              </w:rPr>
              <w:t>581</w:t>
            </w:r>
            <w:r w:rsidRPr="00EB284C">
              <w:rPr>
                <w:rFonts w:ascii="Angsana New" w:hAnsi="Angsana New" w:hint="eastAsia"/>
                <w:spacing w:val="-4"/>
                <w:sz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60A809C" w14:textId="77777777" w:rsidR="00EB284C" w:rsidRPr="00391D69" w:rsidRDefault="00EB284C" w:rsidP="00EB284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BF4B723" w14:textId="77777777" w:rsidR="00EB284C" w:rsidRDefault="00EB284C" w:rsidP="00EB284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622AB15" w14:textId="413C4589" w:rsidR="00EB284C" w:rsidRPr="00391D69" w:rsidRDefault="005F2FB9" w:rsidP="00EB284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  <w:r w:rsidR="00EB284C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1B0A17BA" w14:textId="77777777" w:rsidR="00EB284C" w:rsidRPr="00391D69" w:rsidRDefault="00EB284C" w:rsidP="00EB284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D3CFEE7" w14:textId="77777777" w:rsidR="00EB284C" w:rsidRDefault="00EB284C" w:rsidP="00EB284C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80BD6EF" w14:textId="16DE8CB5" w:rsidR="00EB284C" w:rsidRPr="00391D69" w:rsidRDefault="00EB284C" w:rsidP="00EB284C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317BC">
              <w:rPr>
                <w:rFonts w:asciiTheme="majorBidi" w:hAnsiTheme="majorBidi" w:cstheme="majorBidi"/>
                <w:sz w:val="28"/>
              </w:rPr>
              <w:t>105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B284C" w:rsidRPr="00CB239F" w14:paraId="72C10122" w14:textId="77777777" w:rsidTr="001A6591">
        <w:trPr>
          <w:cantSplit/>
          <w:trHeight w:val="56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509F54" w14:textId="77777777" w:rsidR="00EB284C" w:rsidRPr="00A074AF" w:rsidRDefault="00EB284C" w:rsidP="00EB284C">
            <w:pPr>
              <w:pStyle w:val="Heading5"/>
              <w:keepNext w:val="0"/>
              <w:spacing w:line="240" w:lineRule="auto"/>
              <w:ind w:left="180" w:right="58" w:hanging="197"/>
              <w:rPr>
                <w:sz w:val="28"/>
                <w:szCs w:val="28"/>
              </w:rPr>
            </w:pPr>
            <w:r w:rsidRPr="00A074AF">
              <w:rPr>
                <w:rFonts w:hint="cs"/>
                <w:sz w:val="28"/>
                <w:szCs w:val="28"/>
                <w:cs/>
              </w:rPr>
              <w:t>รายได้</w:t>
            </w:r>
            <w:r w:rsidRPr="00A074AF">
              <w:rPr>
                <w:sz w:val="28"/>
                <w:szCs w:val="28"/>
              </w:rPr>
              <w:t xml:space="preserve"> (</w:t>
            </w:r>
            <w:r w:rsidRPr="00A074AF">
              <w:rPr>
                <w:rFonts w:hint="cs"/>
                <w:sz w:val="28"/>
                <w:szCs w:val="28"/>
                <w:cs/>
              </w:rPr>
              <w:t>ค่าใช้จ่าย</w:t>
            </w:r>
            <w:r w:rsidRPr="00A074AF">
              <w:rPr>
                <w:sz w:val="28"/>
                <w:szCs w:val="28"/>
              </w:rPr>
              <w:t xml:space="preserve">) </w:t>
            </w:r>
            <w:r w:rsidRPr="00A074AF">
              <w:rPr>
                <w:rFonts w:hint="cs"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7BFD2E68" w14:textId="6560E29D" w:rsidR="00EB284C" w:rsidRPr="00A074AF" w:rsidRDefault="00EB284C" w:rsidP="005671D6">
            <w:pPr>
              <w:pStyle w:val="Heading5"/>
              <w:keepNext w:val="0"/>
              <w:spacing w:line="240" w:lineRule="auto"/>
              <w:ind w:left="630" w:right="58" w:hanging="647"/>
              <w:rPr>
                <w:b w:val="0"/>
                <w:bCs w:val="0"/>
                <w:sz w:val="28"/>
                <w:szCs w:val="28"/>
                <w:cs/>
              </w:rPr>
            </w:pPr>
            <w:r w:rsidRPr="00A074AF">
              <w:rPr>
                <w:sz w:val="28"/>
                <w:szCs w:val="28"/>
              </w:rPr>
              <w:t xml:space="preserve"> </w:t>
            </w:r>
            <w:r w:rsidR="005671D6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074AF">
              <w:rPr>
                <w:rFonts w:hint="cs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EA4444" w14:textId="324352F6" w:rsidR="00EB284C" w:rsidRPr="00391D69" w:rsidRDefault="00EB284C" w:rsidP="001A6591">
            <w:pPr>
              <w:tabs>
                <w:tab w:val="decimal" w:pos="1014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(23,181)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9C18A" w14:textId="77777777" w:rsidR="00EB284C" w:rsidRPr="00391D69" w:rsidRDefault="00EB284C" w:rsidP="001A6591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92A6FF" w14:textId="77777777" w:rsidR="00EB284C" w:rsidRDefault="00EB284C" w:rsidP="00EB284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</w:p>
          <w:p w14:paraId="251D52A4" w14:textId="5364E833" w:rsidR="00EB284C" w:rsidRPr="00EB284C" w:rsidRDefault="00EB284C" w:rsidP="00EB284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EB284C">
              <w:rPr>
                <w:rFonts w:ascii="Angsana New" w:hAnsi="Angsana New" w:hint="eastAsia"/>
                <w:b/>
                <w:bCs/>
                <w:spacing w:val="-4"/>
                <w:sz w:val="28"/>
              </w:rPr>
              <w:t>(28,</w:t>
            </w:r>
            <w:r w:rsidR="005B0B0F">
              <w:rPr>
                <w:rFonts w:ascii="Angsana New" w:hAnsi="Angsana New"/>
                <w:b/>
                <w:bCs/>
                <w:spacing w:val="-4"/>
                <w:sz w:val="28"/>
              </w:rPr>
              <w:t>11</w:t>
            </w:r>
            <w:r w:rsidRPr="00EB284C">
              <w:rPr>
                <w:rFonts w:ascii="Angsana New" w:hAnsi="Angsana New" w:hint="eastAsia"/>
                <w:b/>
                <w:bCs/>
                <w:spacing w:val="-4"/>
                <w:sz w:val="28"/>
              </w:rPr>
              <w:t>7)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146C" w14:textId="77777777" w:rsidR="00EB284C" w:rsidRPr="00391D69" w:rsidRDefault="00EB284C" w:rsidP="001A6591">
            <w:pPr>
              <w:tabs>
                <w:tab w:val="decimal" w:pos="12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3471EF" w14:textId="77777777" w:rsidR="00EB284C" w:rsidRDefault="00EB284C" w:rsidP="00EB284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F03E406" w14:textId="2F8C114F" w:rsidR="00EB284C" w:rsidRPr="00391D69" w:rsidRDefault="005F2FB9" w:rsidP="00EB284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</w:t>
            </w:r>
            <w:r w:rsidR="00EB284C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F79F2" w14:textId="77777777" w:rsidR="00EB284C" w:rsidRPr="00391D69" w:rsidRDefault="00EB284C" w:rsidP="001A6591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06027F" w14:textId="77777777" w:rsidR="00EB284C" w:rsidRDefault="00EB284C" w:rsidP="00EB284C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709A83D9" w14:textId="49F3CA80" w:rsidR="00EB284C" w:rsidRPr="00391D69" w:rsidRDefault="00EB284C" w:rsidP="00EB284C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3317BC">
              <w:rPr>
                <w:rFonts w:asciiTheme="majorBidi" w:hAnsiTheme="majorBidi" w:cstheme="majorBidi"/>
                <w:b/>
                <w:bCs/>
                <w:sz w:val="28"/>
              </w:rPr>
              <w:t>105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</w:tbl>
    <w:p w14:paraId="621385B6" w14:textId="6DE84D21" w:rsidR="00F53166" w:rsidRPr="00334687" w:rsidRDefault="0E075460" w:rsidP="00C4471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334687">
        <w:rPr>
          <w:rFonts w:asciiTheme="majorBidi" w:hAnsiTheme="majorBidi" w:cstheme="majorBidi"/>
          <w:b/>
          <w:bCs/>
          <w:sz w:val="28"/>
          <w:cs/>
        </w:rPr>
        <w:t>กำไร (ขาดทุน) ต่อหุ้น</w:t>
      </w:r>
    </w:p>
    <w:p w14:paraId="0565399B" w14:textId="28702889" w:rsidR="00B25EF8" w:rsidRDefault="00B25EF8" w:rsidP="004F132B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กำไร (ขาดทุน) ต่อหุ้นขั้นพื้นฐานคำนวณโดยหารกำไร (ขาดทุน) สำหรับ</w:t>
      </w:r>
      <w:r w:rsidR="009C2DC3" w:rsidRPr="0094653A">
        <w:rPr>
          <w:rFonts w:ascii="Angsana New" w:hAnsi="Angsana New" w:hint="cs"/>
          <w:sz w:val="28"/>
          <w:cs/>
        </w:rPr>
        <w:t>รอบระยะเวลา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ที่เป็นของผู้ถือหุ้นของบริษัท</w:t>
      </w:r>
      <w:r w:rsidR="004F132B">
        <w:rPr>
          <w:rFonts w:asciiTheme="majorBidi" w:hAnsiTheme="majorBidi" w:cstheme="majorBidi" w:hint="cs"/>
          <w:color w:val="000000"/>
          <w:spacing w:val="-2"/>
          <w:sz w:val="28"/>
          <w:cs/>
        </w:rPr>
        <w:t>ใหญ่</w:t>
      </w:r>
      <w:r w:rsidR="0030341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(ไม่รวมกำไร</w:t>
      </w:r>
      <w:r w:rsidR="008E6B0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9621EE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ขาดทุน</w:t>
      </w:r>
      <w:r w:rsidR="009621EE">
        <w:rPr>
          <w:rFonts w:asciiTheme="majorBidi" w:hAnsiTheme="majorBidi" w:cstheme="majorBidi"/>
          <w:color w:val="000000"/>
          <w:spacing w:val="-2"/>
          <w:sz w:val="28"/>
        </w:rPr>
        <w:t xml:space="preserve">) 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9C2DC3" w:rsidRPr="0094653A">
        <w:rPr>
          <w:rFonts w:ascii="Angsana New" w:hAnsi="Angsana New" w:hint="cs"/>
          <w:sz w:val="28"/>
          <w:cs/>
        </w:rPr>
        <w:t>รอบระยะเวลา</w:t>
      </w:r>
    </w:p>
    <w:p w14:paraId="0E60BE7F" w14:textId="24A9506F" w:rsidR="009951DB" w:rsidRPr="00E35E69" w:rsidRDefault="009352F0" w:rsidP="00E35E69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บริษัทไม่มีการออกหุ้นสามัญเทียบเท่ากับปรับลดในระหว่าง</w:t>
      </w:r>
      <w:r w:rsidR="009C2DC3" w:rsidRPr="0094653A">
        <w:rPr>
          <w:rFonts w:ascii="Angsana New" w:hAnsi="Angsana New" w:hint="cs"/>
          <w:sz w:val="28"/>
          <w:cs/>
        </w:rPr>
        <w:t>รอบระยะเวลา</w:t>
      </w: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>ที่นำเสนอรายงาน</w:t>
      </w:r>
      <w:r w:rsidRPr="00E35E6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ดังนั้นจึงไม่ส่งผลต่อการคำนวณกำไร </w:t>
      </w:r>
      <w:r w:rsidRPr="00E35E69">
        <w:rPr>
          <w:rFonts w:asciiTheme="majorBidi" w:hAnsiTheme="majorBidi" w:cstheme="majorBidi"/>
          <w:color w:val="000000"/>
          <w:spacing w:val="-2"/>
          <w:sz w:val="28"/>
          <w:cs/>
        </w:rPr>
        <w:t>(</w:t>
      </w: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>ขาดทุน</w:t>
      </w:r>
      <w:r w:rsidRPr="00E35E6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</w:t>
      </w: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>ต่อหุ้นปรับลด</w:t>
      </w:r>
    </w:p>
    <w:p w14:paraId="26AEDCE8" w14:textId="0E0D8AED" w:rsidR="0064130B" w:rsidRPr="00824B7D" w:rsidRDefault="00A16F4B" w:rsidP="00BA6FEA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19</w:t>
      </w:r>
      <w:r w:rsidR="004E40FA">
        <w:rPr>
          <w:rFonts w:asciiTheme="majorBidi" w:hAnsiTheme="majorBidi" w:cstheme="majorBidi"/>
          <w:color w:val="000000"/>
          <w:spacing w:val="-2"/>
          <w:sz w:val="28"/>
        </w:rPr>
        <w:t xml:space="preserve">.1 </w:t>
      </w:r>
      <w:r w:rsidR="009E4C64" w:rsidRPr="001E532B">
        <w:rPr>
          <w:rFonts w:asciiTheme="majorBidi" w:hAnsiTheme="majorBidi" w:cstheme="majorBidi"/>
          <w:color w:val="000000"/>
          <w:spacing w:val="-2"/>
          <w:sz w:val="28"/>
          <w:cs/>
        </w:rPr>
        <w:t>กำไร</w:t>
      </w:r>
      <w:r w:rsidR="00E20387" w:rsidRPr="001E532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(ขาดทุน) </w:t>
      </w:r>
      <w:r w:rsidR="009E4C64" w:rsidRPr="001E532B">
        <w:rPr>
          <w:rFonts w:asciiTheme="majorBidi" w:hAnsiTheme="majorBidi" w:cstheme="majorBidi"/>
          <w:color w:val="000000"/>
          <w:spacing w:val="-2"/>
          <w:sz w:val="28"/>
          <w:cs/>
        </w:rPr>
        <w:t>ต่อหุ้น</w:t>
      </w:r>
      <w:r w:rsidR="00DD2E80" w:rsidRPr="001E532B">
        <w:rPr>
          <w:rFonts w:asciiTheme="majorBidi" w:hAnsiTheme="majorBidi" w:cstheme="majorBidi"/>
          <w:color w:val="000000"/>
          <w:spacing w:val="-2"/>
          <w:sz w:val="28"/>
          <w:cs/>
        </w:rPr>
        <w:t>ขั้นพื้นฐาน</w:t>
      </w:r>
      <w:r w:rsidR="009E4C64" w:rsidRPr="001E53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74B7F" w:rsidRPr="001E532B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="009C2DC3" w:rsidRPr="001E532B">
        <w:rPr>
          <w:rFonts w:ascii="Angsana New" w:hAnsi="Angsana New" w:hint="cs"/>
          <w:sz w:val="28"/>
          <w:cs/>
        </w:rPr>
        <w:t>รอบระยะเวลา</w:t>
      </w:r>
      <w:r w:rsidR="00474B7F" w:rsidRPr="001E532B">
        <w:rPr>
          <w:rFonts w:asciiTheme="majorBidi" w:hAnsiTheme="majorBidi" w:cstheme="majorBidi"/>
          <w:color w:val="000000"/>
          <w:spacing w:val="-2"/>
          <w:sz w:val="28"/>
          <w:cs/>
        </w:rPr>
        <w:t>สาม</w:t>
      </w:r>
      <w:r w:rsidR="00757D2B" w:rsidRPr="001E532B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เดือน</w:t>
      </w:r>
      <w:r w:rsidR="002A2416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และหกเดือน</w:t>
      </w:r>
      <w:r w:rsidR="00474B7F" w:rsidRPr="001E53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2A2416" w:rsidRPr="002D5555">
        <w:rPr>
          <w:rFonts w:asciiTheme="majorBidi" w:hAnsiTheme="majorBidi" w:cstheme="majorBidi"/>
          <w:sz w:val="28"/>
        </w:rPr>
        <w:t>3</w:t>
      </w:r>
      <w:r w:rsidR="002A2416">
        <w:rPr>
          <w:rFonts w:asciiTheme="majorBidi" w:hAnsiTheme="majorBidi" w:cstheme="majorBidi"/>
          <w:sz w:val="28"/>
        </w:rPr>
        <w:t xml:space="preserve">0 </w:t>
      </w:r>
      <w:r w:rsidR="002A2416">
        <w:rPr>
          <w:rFonts w:asciiTheme="majorBidi" w:hAnsiTheme="majorBidi" w:cstheme="majorBidi" w:hint="cs"/>
          <w:sz w:val="28"/>
          <w:cs/>
        </w:rPr>
        <w:t>มิถุนายน</w:t>
      </w:r>
      <w:r w:rsidR="00D916D2" w:rsidRPr="001E532B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74B7F" w:rsidRPr="001E532B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4800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3"/>
        <w:gridCol w:w="1168"/>
        <w:gridCol w:w="88"/>
        <w:gridCol w:w="1170"/>
        <w:gridCol w:w="86"/>
        <w:gridCol w:w="1174"/>
        <w:gridCol w:w="86"/>
        <w:gridCol w:w="1174"/>
      </w:tblGrid>
      <w:tr w:rsidR="00B14EAF" w:rsidRPr="00EC08B1" w14:paraId="6972679B" w14:textId="77777777" w:rsidTr="00786551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95EB58" w14:textId="24B57A15" w:rsidR="00B14EAF" w:rsidRPr="00EC08B1" w:rsidRDefault="00B14EAF" w:rsidP="00B14EAF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C08B1">
              <w:rPr>
                <w:rFonts w:asciiTheme="majorBidi" w:hAnsiTheme="majorBidi" w:cstheme="majorBidi"/>
                <w:sz w:val="28"/>
              </w:rPr>
              <w:t>(</w:t>
            </w:r>
            <w:r w:rsidRPr="00EC08B1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786551" w:rsidRPr="00F80137" w14:paraId="5C497E25" w14:textId="77777777" w:rsidTr="00786551">
        <w:trPr>
          <w:trHeight w:val="249"/>
        </w:trPr>
        <w:tc>
          <w:tcPr>
            <w:tcW w:w="2358" w:type="pct"/>
            <w:tcBorders>
              <w:top w:val="nil"/>
              <w:left w:val="nil"/>
              <w:bottom w:val="nil"/>
              <w:right w:val="nil"/>
            </w:tcBorders>
          </w:tcPr>
          <w:p w14:paraId="29A9B71D" w14:textId="77777777" w:rsidR="00F53166" w:rsidRPr="00273E96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95368" w14:textId="181E3A60" w:rsidR="00F53166" w:rsidRPr="00273E96" w:rsidRDefault="00B64F10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9E4C64" w:rsidRPr="00273E96">
              <w:rPr>
                <w:rFonts w:asciiTheme="majorBidi" w:hAnsiTheme="majorBidi" w:cstheme="majorBidi"/>
                <w:sz w:val="28"/>
                <w:cs/>
              </w:rPr>
              <w:t>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A388814" w14:textId="77777777" w:rsidR="00F53166" w:rsidRPr="00273E96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BA603" w14:textId="1DDA884B" w:rsidR="00F53166" w:rsidRPr="00273E96" w:rsidRDefault="00B64F10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9E4C64" w:rsidRPr="00273E96">
              <w:rPr>
                <w:rFonts w:asciiTheme="majorBidi" w:hAnsiTheme="majorBidi" w:cstheme="majorBidi"/>
                <w:sz w:val="28"/>
                <w:cs/>
              </w:rPr>
              <w:t>การเงินเฉพาะกิจการ</w:t>
            </w:r>
          </w:p>
        </w:tc>
      </w:tr>
      <w:tr w:rsidR="00786551" w:rsidRPr="00F80137" w14:paraId="473A7EA9" w14:textId="77777777" w:rsidTr="00786551">
        <w:trPr>
          <w:trHeight w:val="51"/>
        </w:trPr>
        <w:tc>
          <w:tcPr>
            <w:tcW w:w="2358" w:type="pct"/>
            <w:tcBorders>
              <w:top w:val="nil"/>
              <w:left w:val="nil"/>
              <w:bottom w:val="nil"/>
              <w:right w:val="nil"/>
            </w:tcBorders>
          </w:tcPr>
          <w:p w14:paraId="4A50B785" w14:textId="77777777" w:rsidR="003E4E31" w:rsidRPr="00273E96" w:rsidRDefault="003E4E31" w:rsidP="003E4E31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D4748" w14:textId="615DFCE8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68628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44017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B8F43" w14:textId="691B5CBD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68628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0E140689" w14:textId="77777777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B7FBA" w14:textId="764B9268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68628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FC0C3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2C98A" w14:textId="4B7EDE13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68628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786551" w:rsidRPr="00F80137" w14:paraId="30CD489C" w14:textId="77777777" w:rsidTr="00786551">
        <w:trPr>
          <w:trHeight w:val="264"/>
        </w:trPr>
        <w:tc>
          <w:tcPr>
            <w:tcW w:w="2358" w:type="pct"/>
            <w:tcBorders>
              <w:top w:val="nil"/>
              <w:left w:val="nil"/>
              <w:bottom w:val="nil"/>
              <w:right w:val="nil"/>
            </w:tcBorders>
          </w:tcPr>
          <w:p w14:paraId="196C8DB6" w14:textId="223FD931" w:rsidR="002A1CA9" w:rsidRPr="00E20387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</w:t>
            </w:r>
            <w:r w:rsidR="00CF1116" w:rsidRPr="001E532B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กำไร</w:t>
            </w:r>
            <w:r w:rsidR="00CF1116" w:rsidRPr="001E532B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</w:t>
            </w:r>
            <w:r w:rsidR="009C2DC3"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สามเดือน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CADD7" w14:textId="77777777" w:rsidR="002A1CA9" w:rsidRPr="00273E96" w:rsidRDefault="002A1CA9" w:rsidP="002A1CA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6B3324A" w14:textId="77777777" w:rsidR="002A1CA9" w:rsidRPr="00273E96" w:rsidRDefault="002A1CA9" w:rsidP="002A1CA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21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616BB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C886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37A31539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0C829" w14:textId="77777777" w:rsidR="002A1CA9" w:rsidRPr="00273E96" w:rsidRDefault="002A1CA9" w:rsidP="002A1CA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786551" w:rsidRPr="00F80137" w14:paraId="17AA8472" w14:textId="77777777" w:rsidTr="00786551">
        <w:trPr>
          <w:trHeight w:val="264"/>
        </w:trPr>
        <w:tc>
          <w:tcPr>
            <w:tcW w:w="2358" w:type="pct"/>
            <w:tcBorders>
              <w:top w:val="nil"/>
              <w:left w:val="nil"/>
              <w:bottom w:val="nil"/>
              <w:right w:val="nil"/>
            </w:tcBorders>
          </w:tcPr>
          <w:p w14:paraId="33DEDE73" w14:textId="3304CD4B" w:rsidR="005A1CC0" w:rsidRPr="00273E96" w:rsidRDefault="005A1CC0" w:rsidP="004559EE">
            <w:pPr>
              <w:tabs>
                <w:tab w:val="left" w:pos="180"/>
              </w:tabs>
              <w:ind w:left="270" w:right="-72" w:hanging="90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2962A" w14:textId="68087A97" w:rsidR="005A1CC0" w:rsidRPr="00273E96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22,</w:t>
            </w:r>
            <w:r w:rsidR="00FA4364">
              <w:rPr>
                <w:rFonts w:ascii="Angsana New" w:hAnsi="Angsana New"/>
                <w:sz w:val="28"/>
              </w:rPr>
              <w:t>405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61F9A" w14:textId="77777777" w:rsidR="005A1CC0" w:rsidRPr="00273E96" w:rsidRDefault="005A1CC0" w:rsidP="005A1CC0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8D61D" w14:textId="4A7704C2" w:rsidR="005A1CC0" w:rsidRPr="001E532B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14,649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BF4E8" w14:textId="77777777" w:rsidR="005A1CC0" w:rsidRPr="00273E96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78534" w14:textId="52FE5B85" w:rsidR="005A1CC0" w:rsidRPr="00273E96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(1,038</w:t>
            </w:r>
            <w:r w:rsidRPr="00EF449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9F525" w14:textId="77777777" w:rsidR="005A1CC0" w:rsidRPr="00273E96" w:rsidRDefault="005A1CC0" w:rsidP="005A1CC0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E5B99" w14:textId="0309DD61" w:rsidR="005A1CC0" w:rsidRPr="001E532B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(3,030</w:t>
            </w:r>
            <w:r w:rsidRPr="00EF4496">
              <w:rPr>
                <w:rFonts w:ascii="Angsana New" w:hAnsi="Angsana New"/>
                <w:sz w:val="28"/>
              </w:rPr>
              <w:t>)</w:t>
            </w:r>
          </w:p>
        </w:tc>
      </w:tr>
      <w:tr w:rsidR="00786551" w:rsidRPr="00F80137" w14:paraId="47F42698" w14:textId="77777777" w:rsidTr="00786551">
        <w:trPr>
          <w:trHeight w:val="264"/>
        </w:trPr>
        <w:tc>
          <w:tcPr>
            <w:tcW w:w="2358" w:type="pct"/>
            <w:tcBorders>
              <w:top w:val="nil"/>
              <w:left w:val="nil"/>
              <w:bottom w:val="nil"/>
              <w:right w:val="nil"/>
            </w:tcBorders>
          </w:tcPr>
          <w:p w14:paraId="48C6240F" w14:textId="7F7C1C09" w:rsidR="005A1CC0" w:rsidRPr="00273E96" w:rsidRDefault="005A1CC0" w:rsidP="005A1CC0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224AB" w14:textId="77777777" w:rsidR="005A1CC0" w:rsidRPr="00273E96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B06D" w14:textId="77777777" w:rsidR="005A1CC0" w:rsidRPr="00273E96" w:rsidRDefault="005A1CC0" w:rsidP="005A1CC0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E2C9F" w14:textId="77777777" w:rsidR="005A1CC0" w:rsidRPr="001E532B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2C6AD" w14:textId="77777777" w:rsidR="005A1CC0" w:rsidRPr="00273E96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C9870" w14:textId="77777777" w:rsidR="005A1CC0" w:rsidRPr="00273E96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0E65E" w14:textId="77777777" w:rsidR="005A1CC0" w:rsidRPr="00273E96" w:rsidRDefault="005A1CC0" w:rsidP="005A1CC0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6A49" w14:textId="77777777" w:rsidR="005A1CC0" w:rsidRPr="001E532B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86551" w:rsidRPr="00F80137" w14:paraId="1530EA9D" w14:textId="77777777" w:rsidTr="00786551">
        <w:trPr>
          <w:trHeight w:val="264"/>
        </w:trPr>
        <w:tc>
          <w:tcPr>
            <w:tcW w:w="2358" w:type="pct"/>
            <w:tcBorders>
              <w:top w:val="nil"/>
              <w:left w:val="nil"/>
              <w:bottom w:val="nil"/>
              <w:right w:val="nil"/>
            </w:tcBorders>
          </w:tcPr>
          <w:p w14:paraId="6B5D52AD" w14:textId="574C7450" w:rsidR="005A1CC0" w:rsidRPr="00273E96" w:rsidRDefault="005A1CC0" w:rsidP="004559EE">
            <w:pPr>
              <w:ind w:left="270" w:right="-72" w:hanging="90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ที่ถือโดยผู้ถือหุ้น (พันหุ้น)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FC3FE" w14:textId="2C7E8078" w:rsidR="005A1CC0" w:rsidRPr="0096144A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F4496">
              <w:rPr>
                <w:rFonts w:ascii="Angsana New" w:hAnsi="Angsana New"/>
                <w:sz w:val="28"/>
              </w:rPr>
              <w:t>800,000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2FCB4" w14:textId="77777777" w:rsidR="005A1CC0" w:rsidRPr="0096144A" w:rsidRDefault="005A1CC0" w:rsidP="005A1CC0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6A7EF" w14:textId="0C135836" w:rsidR="005A1CC0" w:rsidRPr="0096144A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F4496">
              <w:rPr>
                <w:rFonts w:ascii="Angsana New" w:hAnsi="Angsana New"/>
                <w:sz w:val="28"/>
              </w:rPr>
              <w:t>800,000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B5C6" w14:textId="77777777" w:rsidR="005A1CC0" w:rsidRPr="0096144A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ABEC8" w14:textId="5D2BC736" w:rsidR="005A1CC0" w:rsidRPr="0096144A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F4496">
              <w:rPr>
                <w:rFonts w:ascii="Angsana New" w:hAnsi="Angsana New"/>
                <w:sz w:val="28"/>
              </w:rPr>
              <w:t>800,000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1C21B" w14:textId="77777777" w:rsidR="005A1CC0" w:rsidRPr="0096144A" w:rsidRDefault="005A1CC0" w:rsidP="005A1CC0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7874" w14:textId="73865A46" w:rsidR="005A1CC0" w:rsidRPr="0096144A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F4496">
              <w:rPr>
                <w:rFonts w:ascii="Angsana New" w:hAnsi="Angsana New"/>
                <w:sz w:val="28"/>
              </w:rPr>
              <w:t>800,000</w:t>
            </w:r>
          </w:p>
        </w:tc>
      </w:tr>
      <w:tr w:rsidR="00786551" w:rsidRPr="00B118B0" w14:paraId="07B84DFB" w14:textId="77777777" w:rsidTr="00786551">
        <w:trPr>
          <w:trHeight w:val="251"/>
        </w:trPr>
        <w:tc>
          <w:tcPr>
            <w:tcW w:w="2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ACA6E" w14:textId="32C1DEF5" w:rsidR="005A1CC0" w:rsidRPr="00273E96" w:rsidRDefault="005A1CC0" w:rsidP="005A1CC0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F1116">
              <w:rPr>
                <w:rFonts w:asciiTheme="majorBidi" w:hAnsiTheme="majorBidi" w:hint="cs"/>
                <w:b/>
                <w:bCs/>
                <w:color w:val="000000"/>
                <w:spacing w:val="-2"/>
                <w:sz w:val="28"/>
                <w:cs/>
              </w:rPr>
              <w:t>กำไร</w:t>
            </w:r>
            <w:r w:rsidRPr="00CF1116">
              <w:rPr>
                <w:rFonts w:asciiTheme="majorBidi" w:hAnsiTheme="majorBidi"/>
                <w:b/>
                <w:bCs/>
                <w:color w:val="000000"/>
                <w:spacing w:val="-2"/>
                <w:sz w:val="28"/>
                <w:cs/>
              </w:rPr>
              <w:t xml:space="preserve"> (</w:t>
            </w:r>
            <w:r w:rsidRPr="00CF1116">
              <w:rPr>
                <w:rFonts w:asciiTheme="majorBidi" w:hAnsiTheme="majorBidi" w:hint="cs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 w:rsidRPr="00CF1116">
              <w:rPr>
                <w:rFonts w:asciiTheme="majorBidi" w:hAnsiTheme="majorBidi"/>
                <w:b/>
                <w:bCs/>
                <w:color w:val="000000"/>
                <w:spacing w:val="-2"/>
                <w:sz w:val="28"/>
                <w:cs/>
              </w:rPr>
              <w:t xml:space="preserve">)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73C53" w14:textId="16DF9DA0" w:rsidR="005A1CC0" w:rsidRPr="00273E96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(0.02</w:t>
            </w:r>
            <w:r w:rsidR="00FF52AB">
              <w:rPr>
                <w:rFonts w:ascii="Angsana New" w:hAnsi="Angsana New"/>
                <w:b/>
                <w:bCs/>
                <w:sz w:val="28"/>
              </w:rPr>
              <w:t>8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83361" w14:textId="77777777" w:rsidR="005A1CC0" w:rsidRPr="00273E96" w:rsidRDefault="005A1CC0" w:rsidP="005A1CC0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810CE3" w14:textId="7AA00638" w:rsidR="005A1CC0" w:rsidRPr="001E532B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0.018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E3EF7" w14:textId="77777777" w:rsidR="005A1CC0" w:rsidRPr="00273E96" w:rsidRDefault="005A1CC0" w:rsidP="005A1CC0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C842C3" w14:textId="1568AB98" w:rsidR="005A1CC0" w:rsidRPr="00273E96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(0.00</w:t>
            </w:r>
            <w:r w:rsidR="004A5F16">
              <w:rPr>
                <w:rFonts w:ascii="Angsana New" w:hAnsi="Angsana New"/>
                <w:b/>
                <w:bCs/>
                <w:sz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371D0" w14:textId="77777777" w:rsidR="005A1CC0" w:rsidRPr="00273E96" w:rsidRDefault="005A1CC0" w:rsidP="005A1CC0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F902DB" w14:textId="026D923B" w:rsidR="005A1CC0" w:rsidRPr="001E532B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(0.004)</w:t>
            </w:r>
          </w:p>
        </w:tc>
      </w:tr>
      <w:tr w:rsidR="00786551" w:rsidRPr="00B118B0" w14:paraId="5CB01DBB" w14:textId="77777777" w:rsidTr="00786551">
        <w:trPr>
          <w:trHeight w:val="251"/>
        </w:trPr>
        <w:tc>
          <w:tcPr>
            <w:tcW w:w="2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81AE6" w14:textId="77777777" w:rsidR="005A1CC0" w:rsidRPr="00CF1116" w:rsidRDefault="005A1CC0" w:rsidP="005A1CC0">
            <w:pPr>
              <w:tabs>
                <w:tab w:val="left" w:pos="0"/>
              </w:tabs>
              <w:ind w:right="-72"/>
              <w:rPr>
                <w:rFonts w:asciiTheme="majorBidi" w:hAnsiTheme="majorBidi"/>
                <w:b/>
                <w:bCs/>
                <w:color w:val="000000"/>
                <w:spacing w:val="-2"/>
                <w:sz w:val="28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9CC8B6" w14:textId="77777777" w:rsidR="005A1CC0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E22F" w14:textId="77777777" w:rsidR="005A1CC0" w:rsidRPr="00273E96" w:rsidRDefault="005A1CC0" w:rsidP="005A1CC0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DE669" w14:textId="77777777" w:rsidR="005A1CC0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D32F9" w14:textId="77777777" w:rsidR="005A1CC0" w:rsidRPr="00273E96" w:rsidRDefault="005A1CC0" w:rsidP="005A1CC0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9326D" w14:textId="77777777" w:rsidR="005A1CC0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073BE" w14:textId="77777777" w:rsidR="005A1CC0" w:rsidRPr="00273E96" w:rsidRDefault="005A1CC0" w:rsidP="005A1CC0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64F8F9" w14:textId="77777777" w:rsidR="005A1CC0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86551" w:rsidRPr="00273E96" w14:paraId="2276E6FE" w14:textId="77777777" w:rsidTr="00786551">
        <w:trPr>
          <w:trHeight w:val="251"/>
        </w:trPr>
        <w:tc>
          <w:tcPr>
            <w:tcW w:w="2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38CFD" w14:textId="1EE696BD" w:rsidR="005A1CC0" w:rsidRPr="002A2416" w:rsidRDefault="005A1CC0" w:rsidP="005A1CC0">
            <w:pPr>
              <w:tabs>
                <w:tab w:val="left" w:pos="0"/>
              </w:tabs>
              <w:ind w:right="-72"/>
              <w:rPr>
                <w:rFonts w:asciiTheme="majorBidi" w:hAnsiTheme="majorBidi"/>
                <w:color w:val="000000"/>
                <w:spacing w:val="-2"/>
                <w:sz w:val="28"/>
                <w:cs/>
              </w:rPr>
            </w:pPr>
            <w:r w:rsidRPr="002A2416">
              <w:rPr>
                <w:rFonts w:asciiTheme="majorBidi" w:hAnsiTheme="majorBidi"/>
                <w:color w:val="000000"/>
                <w:spacing w:val="-2"/>
                <w:sz w:val="28"/>
                <w:cs/>
              </w:rPr>
              <w:t>ส่วนแบ่งกำไร</w:t>
            </w:r>
            <w:r w:rsidRPr="002A2416">
              <w:rPr>
                <w:rFonts w:asciiTheme="majorBidi" w:hAnsiTheme="majorBidi" w:hint="cs"/>
                <w:color w:val="000000"/>
                <w:spacing w:val="-2"/>
                <w:sz w:val="28"/>
                <w:cs/>
              </w:rPr>
              <w:t xml:space="preserve"> (ขาดทุน) </w:t>
            </w:r>
            <w:r w:rsidRPr="002A2416">
              <w:rPr>
                <w:rFonts w:asciiTheme="majorBidi" w:hAnsiTheme="majorBidi"/>
                <w:color w:val="000000"/>
                <w:spacing w:val="-2"/>
                <w:sz w:val="28"/>
                <w:cs/>
              </w:rPr>
              <w:t>สำหรับ</w:t>
            </w:r>
            <w:r w:rsidRPr="002A2416">
              <w:rPr>
                <w:rFonts w:asciiTheme="majorBidi" w:hAnsiTheme="majorBidi" w:hint="cs"/>
                <w:color w:val="000000"/>
                <w:spacing w:val="-2"/>
                <w:sz w:val="28"/>
                <w:cs/>
              </w:rPr>
              <w:t>รอบระยะเวล</w:t>
            </w:r>
            <w:r>
              <w:rPr>
                <w:rFonts w:asciiTheme="majorBidi" w:hAnsiTheme="majorBidi" w:hint="cs"/>
                <w:color w:val="000000"/>
                <w:spacing w:val="-2"/>
                <w:sz w:val="28"/>
                <w:cs/>
              </w:rPr>
              <w:t>าหก</w:t>
            </w:r>
            <w:r w:rsidRPr="002A2416">
              <w:rPr>
                <w:rFonts w:asciiTheme="majorBidi" w:hAnsiTheme="majorBidi"/>
                <w:color w:val="000000"/>
                <w:spacing w:val="-2"/>
                <w:sz w:val="28"/>
                <w:cs/>
              </w:rPr>
              <w:t>เดือน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483BA" w14:textId="77777777" w:rsidR="005A1CC0" w:rsidRPr="002A2416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4ACA" w14:textId="77777777" w:rsidR="005A1CC0" w:rsidRPr="002A2416" w:rsidRDefault="005A1CC0" w:rsidP="005A1CC0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80784" w14:textId="77777777" w:rsidR="005A1CC0" w:rsidRPr="002A2416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52E84" w14:textId="77777777" w:rsidR="005A1CC0" w:rsidRPr="002A2416" w:rsidRDefault="005A1CC0" w:rsidP="005A1CC0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5672" w14:textId="77777777" w:rsidR="005A1CC0" w:rsidRPr="002A2416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F1ABE" w14:textId="77777777" w:rsidR="005A1CC0" w:rsidRPr="002A2416" w:rsidRDefault="005A1CC0" w:rsidP="005A1CC0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1E83A" w14:textId="77777777" w:rsidR="005A1CC0" w:rsidRPr="002A2416" w:rsidRDefault="005A1CC0" w:rsidP="005A1CC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86551" w:rsidRPr="001E532B" w14:paraId="393AB7DB" w14:textId="77777777" w:rsidTr="00786551">
        <w:trPr>
          <w:trHeight w:val="251"/>
        </w:trPr>
        <w:tc>
          <w:tcPr>
            <w:tcW w:w="2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863A8" w14:textId="20A7F8B3" w:rsidR="00693096" w:rsidRPr="002A2416" w:rsidRDefault="00693096" w:rsidP="004559EE">
            <w:pPr>
              <w:tabs>
                <w:tab w:val="left" w:pos="0"/>
              </w:tabs>
              <w:ind w:right="-72" w:firstLine="180"/>
              <w:rPr>
                <w:rFonts w:asciiTheme="majorBidi" w:hAnsiTheme="majorBidi"/>
                <w:color w:val="000000"/>
                <w:spacing w:val="-2"/>
                <w:sz w:val="28"/>
              </w:rPr>
            </w:pPr>
            <w:r w:rsidRPr="002A2416">
              <w:rPr>
                <w:rFonts w:asciiTheme="majorBidi" w:hAnsiTheme="majorBidi"/>
                <w:color w:val="000000"/>
                <w:spacing w:val="-2"/>
                <w:sz w:val="28"/>
                <w:cs/>
              </w:rPr>
              <w:t>ที่เป็นของผู้ถือหุ้นของบริษัทใหญ่ (พันบาท)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40583" w14:textId="41835324" w:rsidR="00693096" w:rsidRPr="002A2416" w:rsidRDefault="00693096" w:rsidP="0069309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4A5F16">
              <w:rPr>
                <w:rFonts w:ascii="Angsana New" w:hAnsi="Angsana New"/>
                <w:sz w:val="28"/>
              </w:rPr>
              <w:t>4</w:t>
            </w:r>
            <w:r w:rsidR="00C54BE6">
              <w:rPr>
                <w:rFonts w:ascii="Angsana New" w:hAnsi="Angsana New" w:hint="cs"/>
                <w:sz w:val="28"/>
                <w:cs/>
              </w:rPr>
              <w:t>9</w:t>
            </w:r>
            <w:r>
              <w:rPr>
                <w:rFonts w:ascii="Angsana New" w:hAnsi="Angsana New"/>
                <w:sz w:val="28"/>
              </w:rPr>
              <w:t>,</w:t>
            </w:r>
            <w:r w:rsidR="004A5F16">
              <w:rPr>
                <w:rFonts w:ascii="Angsana New" w:hAnsi="Angsana New"/>
                <w:sz w:val="28"/>
              </w:rPr>
              <w:t>509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587F" w14:textId="77777777" w:rsidR="00693096" w:rsidRPr="002A2416" w:rsidRDefault="00693096" w:rsidP="00693096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3B4D0" w14:textId="38616010" w:rsidR="00693096" w:rsidRPr="002A2416" w:rsidRDefault="00693096" w:rsidP="0069309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20</w:t>
            </w:r>
            <w:r>
              <w:rPr>
                <w:rFonts w:ascii="Angsana New" w:hAnsi="Angsana New"/>
                <w:sz w:val="28"/>
              </w:rPr>
              <w:t>,016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C5DA3" w14:textId="77777777" w:rsidR="00693096" w:rsidRPr="002A2416" w:rsidRDefault="00693096" w:rsidP="00693096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1A65" w14:textId="0AAF0E6C" w:rsidR="00693096" w:rsidRPr="002A2416" w:rsidRDefault="00693096" w:rsidP="0069309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(22,952</w:t>
            </w:r>
            <w:r w:rsidRPr="00EF449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E68E9" w14:textId="77777777" w:rsidR="00693096" w:rsidRPr="002A2416" w:rsidRDefault="00693096" w:rsidP="00693096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B92C7" w14:textId="78C8F915" w:rsidR="00693096" w:rsidRPr="002A2416" w:rsidRDefault="00693096" w:rsidP="0069309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(10,044</w:t>
            </w:r>
            <w:r w:rsidRPr="00EF4496">
              <w:rPr>
                <w:rFonts w:ascii="Angsana New" w:hAnsi="Angsana New"/>
                <w:sz w:val="28"/>
              </w:rPr>
              <w:t>)</w:t>
            </w:r>
          </w:p>
        </w:tc>
      </w:tr>
      <w:tr w:rsidR="00786551" w:rsidRPr="001E532B" w14:paraId="33A2D25D" w14:textId="77777777" w:rsidTr="00786551">
        <w:trPr>
          <w:trHeight w:val="251"/>
        </w:trPr>
        <w:tc>
          <w:tcPr>
            <w:tcW w:w="2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C250D" w14:textId="77777777" w:rsidR="00693096" w:rsidRPr="002A2416" w:rsidRDefault="00693096" w:rsidP="00693096">
            <w:pPr>
              <w:tabs>
                <w:tab w:val="left" w:pos="0"/>
              </w:tabs>
              <w:ind w:right="-72"/>
              <w:rPr>
                <w:rFonts w:asciiTheme="majorBidi" w:hAnsiTheme="majorBidi"/>
                <w:color w:val="000000"/>
                <w:spacing w:val="-2"/>
                <w:sz w:val="28"/>
                <w:cs/>
              </w:rPr>
            </w:pPr>
            <w:r w:rsidRPr="002A2416">
              <w:rPr>
                <w:rFonts w:asciiTheme="majorBidi" w:hAnsiTheme="majorBidi"/>
                <w:color w:val="000000"/>
                <w:spacing w:val="-2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62B0F" w14:textId="77777777" w:rsidR="00693096" w:rsidRPr="002A2416" w:rsidRDefault="00693096" w:rsidP="0069309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E8EED" w14:textId="77777777" w:rsidR="00693096" w:rsidRPr="002A2416" w:rsidRDefault="00693096" w:rsidP="00693096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E07F2" w14:textId="77777777" w:rsidR="00693096" w:rsidRPr="002A2416" w:rsidRDefault="00693096" w:rsidP="0069309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38D54" w14:textId="77777777" w:rsidR="00693096" w:rsidRPr="002A2416" w:rsidRDefault="00693096" w:rsidP="00693096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B51E" w14:textId="77777777" w:rsidR="00693096" w:rsidRPr="002A2416" w:rsidRDefault="00693096" w:rsidP="0069309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256D" w14:textId="77777777" w:rsidR="00693096" w:rsidRPr="002A2416" w:rsidRDefault="00693096" w:rsidP="00693096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EA529" w14:textId="77777777" w:rsidR="00693096" w:rsidRPr="002A2416" w:rsidRDefault="00693096" w:rsidP="0069309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86551" w:rsidRPr="0096144A" w14:paraId="372BA05A" w14:textId="77777777" w:rsidTr="00786551">
        <w:trPr>
          <w:trHeight w:val="251"/>
        </w:trPr>
        <w:tc>
          <w:tcPr>
            <w:tcW w:w="2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D03AB" w14:textId="32D4F7B1" w:rsidR="00693096" w:rsidRPr="002A2416" w:rsidRDefault="00693096" w:rsidP="004559EE">
            <w:pPr>
              <w:tabs>
                <w:tab w:val="left" w:pos="0"/>
              </w:tabs>
              <w:ind w:right="-72" w:firstLine="180"/>
              <w:rPr>
                <w:rFonts w:asciiTheme="majorBidi" w:hAnsiTheme="majorBidi"/>
                <w:color w:val="000000"/>
                <w:spacing w:val="-2"/>
                <w:sz w:val="28"/>
              </w:rPr>
            </w:pPr>
            <w:r w:rsidRPr="002A2416">
              <w:rPr>
                <w:rFonts w:asciiTheme="majorBidi" w:hAnsiTheme="majorBidi"/>
                <w:color w:val="000000"/>
                <w:spacing w:val="-2"/>
                <w:sz w:val="28"/>
                <w:cs/>
              </w:rPr>
              <w:t>ที่ถือโดยผู้ถือหุ้น (พันหุ้น)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26E58" w14:textId="51088F24" w:rsidR="00693096" w:rsidRPr="002A2416" w:rsidRDefault="00693096" w:rsidP="0069309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F4496">
              <w:rPr>
                <w:rFonts w:ascii="Angsana New" w:hAnsi="Angsana New"/>
                <w:sz w:val="28"/>
              </w:rPr>
              <w:t>800,000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FAC9" w14:textId="77777777" w:rsidR="00693096" w:rsidRPr="002A2416" w:rsidRDefault="00693096" w:rsidP="00693096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04E28A" w14:textId="5068434D" w:rsidR="00693096" w:rsidRPr="002A2416" w:rsidRDefault="00693096" w:rsidP="0069309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F4496">
              <w:rPr>
                <w:rFonts w:ascii="Angsana New" w:hAnsi="Angsana New"/>
                <w:sz w:val="28"/>
              </w:rPr>
              <w:t>800,000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82CE" w14:textId="77777777" w:rsidR="00693096" w:rsidRPr="002A2416" w:rsidRDefault="00693096" w:rsidP="00693096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DD4ED" w14:textId="4AEAB80A" w:rsidR="00693096" w:rsidRPr="002A2416" w:rsidRDefault="00693096" w:rsidP="0069309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F4496">
              <w:rPr>
                <w:rFonts w:ascii="Angsana New" w:hAnsi="Angsana New"/>
                <w:sz w:val="28"/>
              </w:rPr>
              <w:t>800,000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E7BDC" w14:textId="77777777" w:rsidR="00693096" w:rsidRPr="002A2416" w:rsidRDefault="00693096" w:rsidP="00693096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29930" w14:textId="29A33405" w:rsidR="00693096" w:rsidRPr="002A2416" w:rsidRDefault="00693096" w:rsidP="0069309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F4496">
              <w:rPr>
                <w:rFonts w:ascii="Angsana New" w:hAnsi="Angsana New"/>
                <w:sz w:val="28"/>
              </w:rPr>
              <w:t>800,000</w:t>
            </w:r>
          </w:p>
        </w:tc>
      </w:tr>
      <w:tr w:rsidR="00786551" w:rsidRPr="001E532B" w14:paraId="10BE8BD3" w14:textId="77777777" w:rsidTr="00786551">
        <w:trPr>
          <w:trHeight w:val="251"/>
        </w:trPr>
        <w:tc>
          <w:tcPr>
            <w:tcW w:w="2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37556" w14:textId="77777777" w:rsidR="00693096" w:rsidRPr="002A2416" w:rsidRDefault="00693096" w:rsidP="00693096">
            <w:pPr>
              <w:tabs>
                <w:tab w:val="left" w:pos="0"/>
              </w:tabs>
              <w:ind w:right="-72"/>
              <w:rPr>
                <w:rFonts w:asciiTheme="majorBidi" w:hAnsiTheme="majorBidi"/>
                <w:b/>
                <w:bCs/>
                <w:color w:val="000000"/>
                <w:spacing w:val="-2"/>
                <w:sz w:val="28"/>
              </w:rPr>
            </w:pPr>
            <w:r w:rsidRPr="00CF1116">
              <w:rPr>
                <w:rFonts w:asciiTheme="majorBidi" w:hAnsiTheme="majorBidi" w:hint="cs"/>
                <w:b/>
                <w:bCs/>
                <w:color w:val="000000"/>
                <w:spacing w:val="-2"/>
                <w:sz w:val="28"/>
                <w:cs/>
              </w:rPr>
              <w:t>กำไร</w:t>
            </w:r>
            <w:r w:rsidRPr="00CF1116">
              <w:rPr>
                <w:rFonts w:asciiTheme="majorBidi" w:hAnsiTheme="majorBidi"/>
                <w:b/>
                <w:bCs/>
                <w:color w:val="000000"/>
                <w:spacing w:val="-2"/>
                <w:sz w:val="28"/>
                <w:cs/>
              </w:rPr>
              <w:t xml:space="preserve"> (</w:t>
            </w:r>
            <w:r w:rsidRPr="00CF1116">
              <w:rPr>
                <w:rFonts w:asciiTheme="majorBidi" w:hAnsiTheme="majorBidi" w:hint="cs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 w:rsidRPr="00CF1116">
              <w:rPr>
                <w:rFonts w:asciiTheme="majorBidi" w:hAnsiTheme="majorBidi"/>
                <w:b/>
                <w:bCs/>
                <w:color w:val="000000"/>
                <w:spacing w:val="-2"/>
                <w:sz w:val="28"/>
                <w:cs/>
              </w:rPr>
              <w:t xml:space="preserve">) </w:t>
            </w:r>
            <w:r w:rsidRPr="002A2416">
              <w:rPr>
                <w:rFonts w:asciiTheme="majorBidi" w:hAnsiTheme="majorBidi"/>
                <w:b/>
                <w:bCs/>
                <w:color w:val="000000"/>
                <w:spacing w:val="-2"/>
                <w:sz w:val="28"/>
                <w:cs/>
              </w:rPr>
              <w:t>ต่อหุ้นขั้นพื้นฐาน</w:t>
            </w:r>
            <w:r w:rsidRPr="002A2416">
              <w:rPr>
                <w:rFonts w:asciiTheme="majorBidi" w:hAnsiTheme="majorBidi"/>
                <w:b/>
                <w:bCs/>
                <w:color w:val="000000"/>
                <w:spacing w:val="-2"/>
                <w:sz w:val="28"/>
              </w:rPr>
              <w:t xml:space="preserve"> </w:t>
            </w:r>
            <w:r w:rsidRPr="002A2416">
              <w:rPr>
                <w:rFonts w:asciiTheme="majorBidi" w:hAnsiTheme="majorBidi"/>
                <w:b/>
                <w:bCs/>
                <w:color w:val="000000"/>
                <w:spacing w:val="-2"/>
                <w:sz w:val="28"/>
                <w:cs/>
              </w:rPr>
              <w:t>(บาทต่อหุ้น)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93983" w14:textId="0BBDCCAB" w:rsidR="00693096" w:rsidRPr="00273E96" w:rsidRDefault="007D7CB1" w:rsidP="0069309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 w:rsidR="00693096">
              <w:rPr>
                <w:rFonts w:ascii="Angsana New" w:hAnsi="Angsana New"/>
                <w:b/>
                <w:bCs/>
                <w:sz w:val="28"/>
              </w:rPr>
              <w:t>0.06</w:t>
            </w:r>
            <w:r w:rsidR="004A5F16">
              <w:rPr>
                <w:rFonts w:ascii="Angsana New" w:hAnsi="Angsana New"/>
                <w:b/>
                <w:bCs/>
                <w:sz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02530" w14:textId="77777777" w:rsidR="00693096" w:rsidRPr="00273E96" w:rsidRDefault="00693096" w:rsidP="00693096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6F9109" w14:textId="6E1DCA28" w:rsidR="00693096" w:rsidRPr="001E532B" w:rsidRDefault="00693096" w:rsidP="0069309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0.025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BBDA4" w14:textId="77777777" w:rsidR="00693096" w:rsidRPr="00273E96" w:rsidRDefault="00693096" w:rsidP="00693096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471F55" w14:textId="07E161F0" w:rsidR="00693096" w:rsidRPr="00273E96" w:rsidRDefault="00693096" w:rsidP="0069309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(0.029)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9E928" w14:textId="77777777" w:rsidR="00693096" w:rsidRPr="00273E96" w:rsidRDefault="00693096" w:rsidP="00693096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C25EE0" w14:textId="6C76DBF9" w:rsidR="00693096" w:rsidRPr="001E532B" w:rsidRDefault="00693096" w:rsidP="0069309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(0.013)</w:t>
            </w:r>
          </w:p>
        </w:tc>
      </w:tr>
    </w:tbl>
    <w:p w14:paraId="1736AD8A" w14:textId="1FFCA7EC" w:rsidR="00A00055" w:rsidRPr="00BE56FB" w:rsidRDefault="00A00055" w:rsidP="00C4471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E56FB">
        <w:rPr>
          <w:rFonts w:asciiTheme="majorBidi" w:hAnsiTheme="majorBidi" w:cstheme="majorBidi" w:hint="cs"/>
          <w:b/>
          <w:bCs/>
          <w:sz w:val="28"/>
          <w:cs/>
        </w:rPr>
        <w:lastRenderedPageBreak/>
        <w:t>ข้อมูลทางการเงินจำแนกตามส่วนงานและการจำแนกรายได้</w:t>
      </w:r>
    </w:p>
    <w:p w14:paraId="27AC3C69" w14:textId="58A49974" w:rsidR="00A00055" w:rsidRPr="009C07FE" w:rsidRDefault="00A00055" w:rsidP="006965EB">
      <w:pPr>
        <w:spacing w:before="120"/>
        <w:ind w:left="360"/>
        <w:jc w:val="thaiDistribute"/>
        <w:rPr>
          <w:rFonts w:ascii="Angsana New" w:eastAsia="Times New Roman" w:hAnsi="Angsana New"/>
          <w:spacing w:val="-2"/>
          <w:sz w:val="28"/>
        </w:rPr>
      </w:pPr>
      <w:r w:rsidRPr="009C07FE">
        <w:rPr>
          <w:rFonts w:ascii="Angsana New" w:hAnsi="Angsana New" w:hint="cs"/>
          <w:spacing w:val="-2"/>
          <w:sz w:val="28"/>
          <w:cs/>
        </w:rPr>
        <w:t>สำหรับ</w:t>
      </w:r>
      <w:r w:rsidR="00E74262" w:rsidRPr="009C07FE">
        <w:rPr>
          <w:rFonts w:ascii="Angsana New" w:hAnsi="Angsana New" w:hint="cs"/>
          <w:spacing w:val="-2"/>
          <w:sz w:val="28"/>
          <w:cs/>
        </w:rPr>
        <w:t>รอบระยะเวลา</w:t>
      </w:r>
      <w:r w:rsidR="00BF20CC" w:rsidRPr="009C07FE">
        <w:rPr>
          <w:rFonts w:ascii="Angsana New" w:hAnsi="Angsana New" w:hint="cs"/>
          <w:spacing w:val="-2"/>
          <w:sz w:val="28"/>
          <w:cs/>
        </w:rPr>
        <w:t>สามเดือน</w:t>
      </w:r>
      <w:r w:rsidR="00AB464D">
        <w:rPr>
          <w:rFonts w:ascii="Angsana New" w:hAnsi="Angsana New" w:hint="cs"/>
          <w:spacing w:val="-2"/>
          <w:sz w:val="28"/>
          <w:cs/>
        </w:rPr>
        <w:t>และหกเดือน</w:t>
      </w:r>
      <w:r w:rsidRPr="009C07FE">
        <w:rPr>
          <w:rFonts w:ascii="Angsana New" w:hAnsi="Angsana New" w:hint="cs"/>
          <w:spacing w:val="-2"/>
          <w:sz w:val="28"/>
          <w:cs/>
        </w:rPr>
        <w:t xml:space="preserve">สิ้นสุดวันที่ </w:t>
      </w:r>
      <w:r w:rsidR="005B664D" w:rsidRPr="002D5555">
        <w:rPr>
          <w:rFonts w:asciiTheme="majorBidi" w:hAnsiTheme="majorBidi" w:cstheme="majorBidi"/>
          <w:sz w:val="28"/>
        </w:rPr>
        <w:t>3</w:t>
      </w:r>
      <w:r w:rsidR="005B664D">
        <w:rPr>
          <w:rFonts w:asciiTheme="majorBidi" w:hAnsiTheme="majorBidi" w:cstheme="majorBidi"/>
          <w:sz w:val="28"/>
        </w:rPr>
        <w:t xml:space="preserve">0 </w:t>
      </w:r>
      <w:r w:rsidR="005B664D">
        <w:rPr>
          <w:rFonts w:asciiTheme="majorBidi" w:hAnsiTheme="majorBidi" w:cstheme="majorBidi" w:hint="cs"/>
          <w:sz w:val="28"/>
          <w:cs/>
        </w:rPr>
        <w:t>มิถุนายน</w:t>
      </w:r>
      <w:r w:rsidR="005B664D" w:rsidRPr="001E532B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9C07FE">
        <w:rPr>
          <w:rFonts w:ascii="Angsana New" w:hAnsi="Angsana New"/>
          <w:spacing w:val="-2"/>
          <w:sz w:val="28"/>
        </w:rPr>
        <w:t>256</w:t>
      </w:r>
      <w:r w:rsidR="00023727">
        <w:rPr>
          <w:rFonts w:ascii="Angsana New" w:hAnsi="Angsana New"/>
          <w:spacing w:val="-2"/>
          <w:sz w:val="28"/>
        </w:rPr>
        <w:t>8</w:t>
      </w:r>
      <w:r w:rsidRPr="009C07FE">
        <w:rPr>
          <w:rFonts w:ascii="Angsana New" w:hAnsi="Angsana New"/>
          <w:spacing w:val="-2"/>
          <w:sz w:val="28"/>
        </w:rPr>
        <w:t xml:space="preserve"> </w:t>
      </w:r>
      <w:r w:rsidRPr="009C07FE">
        <w:rPr>
          <w:rFonts w:ascii="Angsana New" w:hAnsi="Angsana New" w:hint="cs"/>
          <w:spacing w:val="-2"/>
          <w:sz w:val="28"/>
          <w:cs/>
        </w:rPr>
        <w:t xml:space="preserve">และ </w:t>
      </w:r>
      <w:r w:rsidRPr="009C07FE">
        <w:rPr>
          <w:rFonts w:ascii="Angsana New" w:hAnsi="Angsana New" w:hint="cs"/>
          <w:spacing w:val="-2"/>
          <w:sz w:val="28"/>
        </w:rPr>
        <w:t>256</w:t>
      </w:r>
      <w:r w:rsidR="00023727">
        <w:rPr>
          <w:rFonts w:ascii="Angsana New" w:hAnsi="Angsana New"/>
          <w:spacing w:val="-2"/>
          <w:sz w:val="28"/>
        </w:rPr>
        <w:t>7</w:t>
      </w:r>
      <w:r w:rsidRPr="009C07FE">
        <w:rPr>
          <w:rFonts w:ascii="Angsana New" w:eastAsia="Times New Roman" w:hAnsi="Angsana New" w:hint="cs"/>
          <w:spacing w:val="-2"/>
          <w:sz w:val="28"/>
          <w:cs/>
        </w:rPr>
        <w:t xml:space="preserve"> กลุ่มบริษัทมี </w:t>
      </w:r>
      <w:r w:rsidR="009A0391">
        <w:rPr>
          <w:rFonts w:ascii="Angsana New" w:eastAsia="Times New Roman" w:hAnsi="Angsana New"/>
          <w:spacing w:val="-2"/>
          <w:sz w:val="28"/>
        </w:rPr>
        <w:t>7</w:t>
      </w:r>
      <w:r w:rsidRPr="009C07FE">
        <w:rPr>
          <w:rFonts w:ascii="Angsana New" w:eastAsia="Times New Roman" w:hAnsi="Angsana New" w:hint="cs"/>
          <w:spacing w:val="-2"/>
          <w:sz w:val="28"/>
          <w:cs/>
        </w:rPr>
        <w:t xml:space="preserve"> ส่วนงานที่รายงาน ได้แก่ </w:t>
      </w:r>
    </w:p>
    <w:p w14:paraId="1596413E" w14:textId="66E8BC78" w:rsidR="00A00055" w:rsidRPr="00BF16EA" w:rsidRDefault="00704207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704207">
        <w:rPr>
          <w:rFonts w:asciiTheme="majorBidi" w:eastAsia="Times New Roman" w:hAnsiTheme="majorBidi" w:hint="cs"/>
          <w:sz w:val="28"/>
          <w:cs/>
        </w:rPr>
        <w:t>ส่วนงานจำหน่ายแก๊สปิโตรเลียม</w:t>
      </w:r>
      <w:r w:rsidRPr="00704207">
        <w:rPr>
          <w:rFonts w:asciiTheme="majorBidi" w:eastAsia="Times New Roman" w:hAnsiTheme="majorBidi"/>
          <w:sz w:val="28"/>
          <w:cs/>
        </w:rPr>
        <w:t xml:space="preserve"> </w:t>
      </w:r>
      <w:r w:rsidRPr="00704207">
        <w:rPr>
          <w:rFonts w:asciiTheme="majorBidi" w:eastAsia="Times New Roman" w:hAnsiTheme="majorBidi" w:hint="cs"/>
          <w:sz w:val="28"/>
          <w:cs/>
        </w:rPr>
        <w:t>ได้แก่</w:t>
      </w:r>
      <w:r w:rsidRPr="00704207">
        <w:rPr>
          <w:rFonts w:asciiTheme="majorBidi" w:eastAsia="Times New Roman" w:hAnsiTheme="majorBidi"/>
          <w:sz w:val="28"/>
          <w:cs/>
        </w:rPr>
        <w:t xml:space="preserve"> </w:t>
      </w:r>
      <w:r w:rsidRPr="00704207">
        <w:rPr>
          <w:rFonts w:asciiTheme="majorBidi" w:eastAsia="Times New Roman" w:hAnsiTheme="majorBidi" w:hint="cs"/>
          <w:sz w:val="28"/>
          <w:cs/>
        </w:rPr>
        <w:t>ธุรกิจจำหน่ายแก๊สเพื่อการอุปโภคในครัวเรือน</w:t>
      </w:r>
      <w:r w:rsidRPr="00704207">
        <w:rPr>
          <w:rFonts w:asciiTheme="majorBidi" w:eastAsia="Times New Roman" w:hAnsiTheme="majorBidi"/>
          <w:sz w:val="28"/>
          <w:cs/>
        </w:rPr>
        <w:t xml:space="preserve"> </w:t>
      </w:r>
      <w:r w:rsidRPr="00704207">
        <w:rPr>
          <w:rFonts w:asciiTheme="majorBidi" w:eastAsia="Times New Roman" w:hAnsiTheme="majorBidi" w:hint="cs"/>
          <w:sz w:val="28"/>
          <w:cs/>
        </w:rPr>
        <w:t>อุตสาหกรรม</w:t>
      </w:r>
      <w:r w:rsidRPr="00704207">
        <w:rPr>
          <w:rFonts w:asciiTheme="majorBidi" w:eastAsia="Times New Roman" w:hAnsiTheme="majorBidi"/>
          <w:sz w:val="28"/>
          <w:cs/>
        </w:rPr>
        <w:t xml:space="preserve"> </w:t>
      </w:r>
      <w:r w:rsidRPr="00704207">
        <w:rPr>
          <w:rFonts w:asciiTheme="majorBidi" w:eastAsia="Times New Roman" w:hAnsiTheme="majorBidi" w:hint="cs"/>
          <w:sz w:val="28"/>
          <w:cs/>
        </w:rPr>
        <w:t>และขนส่ง</w:t>
      </w:r>
    </w:p>
    <w:p w14:paraId="25D8C636" w14:textId="77777777" w:rsidR="00AD2DEF" w:rsidRPr="00AD2DEF" w:rsidRDefault="00AD2DEF" w:rsidP="00AD2DEF">
      <w:pPr>
        <w:pStyle w:val="ListParagraph"/>
        <w:numPr>
          <w:ilvl w:val="0"/>
          <w:numId w:val="3"/>
        </w:numPr>
        <w:rPr>
          <w:rFonts w:ascii="Angsana New" w:eastAsia="Times New Roman" w:hAnsi="Angsana New"/>
          <w:sz w:val="28"/>
        </w:rPr>
      </w:pPr>
      <w:r w:rsidRPr="00AD2DEF">
        <w:rPr>
          <w:rFonts w:ascii="Angsana New" w:eastAsia="Times New Roman" w:hAnsi="Angsana New" w:hint="cs"/>
          <w:sz w:val="28"/>
          <w:cs/>
        </w:rPr>
        <w:t>ส่วนงานจำหน่ายอุปกรณ์และบริการติดตั้งระบบแก๊ส</w:t>
      </w:r>
      <w:r w:rsidRPr="00AD2DEF">
        <w:rPr>
          <w:rFonts w:ascii="Angsana New" w:eastAsia="Times New Roman" w:hAnsi="Angsana New"/>
          <w:sz w:val="28"/>
          <w:cs/>
        </w:rPr>
        <w:t xml:space="preserve"> </w:t>
      </w:r>
      <w:r w:rsidRPr="00AD2DEF">
        <w:rPr>
          <w:rFonts w:ascii="Angsana New" w:eastAsia="Times New Roman" w:hAnsi="Angsana New" w:hint="cs"/>
          <w:sz w:val="28"/>
          <w:cs/>
        </w:rPr>
        <w:t>ได้แก่</w:t>
      </w:r>
      <w:r w:rsidRPr="00AD2DEF">
        <w:rPr>
          <w:rFonts w:ascii="Angsana New" w:eastAsia="Times New Roman" w:hAnsi="Angsana New"/>
          <w:sz w:val="28"/>
          <w:cs/>
        </w:rPr>
        <w:t xml:space="preserve"> </w:t>
      </w:r>
      <w:r w:rsidRPr="00AD2DEF">
        <w:rPr>
          <w:rFonts w:ascii="Angsana New" w:eastAsia="Times New Roman" w:hAnsi="Angsana New" w:hint="cs"/>
          <w:sz w:val="28"/>
          <w:cs/>
        </w:rPr>
        <w:t>ธุรกิจจำหน่ายอุปกรณ์และบริการติดตั้งระบบแก๊สในรถยนต์และอุตสาหกรรม</w:t>
      </w:r>
    </w:p>
    <w:p w14:paraId="63D524AE" w14:textId="2415220F" w:rsidR="00E26920" w:rsidRPr="00FE7F23" w:rsidRDefault="00FE7F23" w:rsidP="00E26920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FE7F23">
        <w:rPr>
          <w:rFonts w:asciiTheme="majorBidi" w:eastAsia="Times New Roman" w:hAnsiTheme="majorBidi" w:hint="cs"/>
          <w:sz w:val="28"/>
          <w:cs/>
        </w:rPr>
        <w:t>ส่วนงานบริการขนส่ง</w:t>
      </w:r>
      <w:r w:rsidRPr="00FE7F23">
        <w:rPr>
          <w:rFonts w:asciiTheme="majorBidi" w:eastAsia="Times New Roman" w:hAnsiTheme="majorBidi"/>
          <w:sz w:val="28"/>
          <w:cs/>
        </w:rPr>
        <w:t xml:space="preserve"> </w:t>
      </w:r>
      <w:r w:rsidRPr="00FE7F23">
        <w:rPr>
          <w:rFonts w:asciiTheme="majorBidi" w:eastAsia="Times New Roman" w:hAnsiTheme="majorBidi" w:hint="cs"/>
          <w:sz w:val="28"/>
          <w:cs/>
        </w:rPr>
        <w:t>ได้แก่</w:t>
      </w:r>
      <w:r w:rsidRPr="00FE7F23">
        <w:rPr>
          <w:rFonts w:asciiTheme="majorBidi" w:eastAsia="Times New Roman" w:hAnsiTheme="majorBidi"/>
          <w:sz w:val="28"/>
          <w:cs/>
        </w:rPr>
        <w:t xml:space="preserve"> </w:t>
      </w:r>
      <w:r w:rsidRPr="00FE7F23">
        <w:rPr>
          <w:rFonts w:asciiTheme="majorBidi" w:eastAsia="Times New Roman" w:hAnsiTheme="majorBidi" w:hint="cs"/>
          <w:sz w:val="28"/>
          <w:cs/>
        </w:rPr>
        <w:t>ธุรกิจบริการขนส่งวัสดุอันตรายและวัสดุก่อสร้างทางบก</w:t>
      </w:r>
    </w:p>
    <w:p w14:paraId="093F5530" w14:textId="77777777" w:rsidR="00FE6327" w:rsidRPr="00FE6327" w:rsidRDefault="00FE6327" w:rsidP="00FE6327">
      <w:pPr>
        <w:pStyle w:val="ListParagraph"/>
        <w:numPr>
          <w:ilvl w:val="0"/>
          <w:numId w:val="3"/>
        </w:numPr>
        <w:rPr>
          <w:rFonts w:asciiTheme="majorBidi" w:eastAsia="Times New Roman" w:hAnsiTheme="majorBidi" w:cstheme="majorBidi"/>
          <w:spacing w:val="-6"/>
          <w:sz w:val="28"/>
        </w:rPr>
      </w:pPr>
      <w:r w:rsidRPr="00FE6327">
        <w:rPr>
          <w:rFonts w:asciiTheme="majorBidi" w:eastAsia="Times New Roman" w:hAnsiTheme="majorBidi" w:hint="cs"/>
          <w:spacing w:val="-6"/>
          <w:sz w:val="28"/>
          <w:cs/>
        </w:rPr>
        <w:t>ส่วนงานบริการรับเหมาก่อสร้าง</w:t>
      </w:r>
      <w:r w:rsidRPr="00FE6327">
        <w:rPr>
          <w:rFonts w:asciiTheme="majorBidi" w:eastAsia="Times New Roman" w:hAnsiTheme="majorBidi"/>
          <w:spacing w:val="-6"/>
          <w:sz w:val="28"/>
          <w:cs/>
        </w:rPr>
        <w:t xml:space="preserve"> </w:t>
      </w:r>
      <w:r w:rsidRPr="00FE6327">
        <w:rPr>
          <w:rFonts w:asciiTheme="majorBidi" w:eastAsia="Times New Roman" w:hAnsiTheme="majorBidi" w:hint="cs"/>
          <w:spacing w:val="-6"/>
          <w:sz w:val="28"/>
          <w:cs/>
        </w:rPr>
        <w:t>ได้แก่</w:t>
      </w:r>
      <w:r w:rsidRPr="00FE6327">
        <w:rPr>
          <w:rFonts w:asciiTheme="majorBidi" w:eastAsia="Times New Roman" w:hAnsiTheme="majorBidi"/>
          <w:spacing w:val="-6"/>
          <w:sz w:val="28"/>
          <w:cs/>
        </w:rPr>
        <w:t xml:space="preserve"> </w:t>
      </w:r>
      <w:r w:rsidRPr="00FE6327">
        <w:rPr>
          <w:rFonts w:asciiTheme="majorBidi" w:eastAsia="Times New Roman" w:hAnsiTheme="majorBidi" w:hint="cs"/>
          <w:spacing w:val="-6"/>
          <w:sz w:val="28"/>
          <w:cs/>
        </w:rPr>
        <w:t>ธุรกิจรับเหมาก่อสร้าง</w:t>
      </w:r>
    </w:p>
    <w:p w14:paraId="382AB1AA" w14:textId="77777777" w:rsidR="00D14CB5" w:rsidRPr="00D14CB5" w:rsidRDefault="00D14CB5" w:rsidP="00D14CB5">
      <w:pPr>
        <w:pStyle w:val="ListParagraph"/>
        <w:numPr>
          <w:ilvl w:val="0"/>
          <w:numId w:val="3"/>
        </w:numPr>
        <w:rPr>
          <w:rFonts w:asciiTheme="majorBidi" w:eastAsia="Times New Roman" w:hAnsiTheme="majorBidi" w:cstheme="majorBidi"/>
          <w:spacing w:val="-6"/>
          <w:sz w:val="28"/>
        </w:rPr>
      </w:pPr>
      <w:r w:rsidRPr="00D14CB5">
        <w:rPr>
          <w:rFonts w:asciiTheme="majorBidi" w:eastAsia="Times New Roman" w:hAnsiTheme="majorBidi" w:hint="cs"/>
          <w:spacing w:val="-6"/>
          <w:sz w:val="28"/>
          <w:cs/>
        </w:rPr>
        <w:t>ส่วนงานบริการตรวจสอบความปลอดภัย</w:t>
      </w:r>
      <w:r w:rsidRPr="00D14CB5">
        <w:rPr>
          <w:rFonts w:asciiTheme="majorBidi" w:eastAsia="Times New Roman" w:hAnsiTheme="majorBidi"/>
          <w:spacing w:val="-6"/>
          <w:sz w:val="28"/>
          <w:cs/>
        </w:rPr>
        <w:t xml:space="preserve"> </w:t>
      </w:r>
      <w:r w:rsidRPr="00D14CB5">
        <w:rPr>
          <w:rFonts w:asciiTheme="majorBidi" w:eastAsia="Times New Roman" w:hAnsiTheme="majorBidi" w:hint="cs"/>
          <w:spacing w:val="-6"/>
          <w:sz w:val="28"/>
          <w:cs/>
        </w:rPr>
        <w:t>ได้แก่</w:t>
      </w:r>
      <w:r w:rsidRPr="00D14CB5">
        <w:rPr>
          <w:rFonts w:asciiTheme="majorBidi" w:eastAsia="Times New Roman" w:hAnsiTheme="majorBidi"/>
          <w:spacing w:val="-6"/>
          <w:sz w:val="28"/>
          <w:cs/>
        </w:rPr>
        <w:t xml:space="preserve"> </w:t>
      </w:r>
      <w:r w:rsidRPr="00D14CB5">
        <w:rPr>
          <w:rFonts w:asciiTheme="majorBidi" w:eastAsia="Times New Roman" w:hAnsiTheme="majorBidi" w:hint="cs"/>
          <w:spacing w:val="-6"/>
          <w:sz w:val="28"/>
          <w:cs/>
        </w:rPr>
        <w:t>ธุรกิจบริการตรวจสอบความปลอดภัยทางวิศวกรรม</w:t>
      </w:r>
    </w:p>
    <w:p w14:paraId="31C36756" w14:textId="6B3046C1" w:rsidR="00E445F0" w:rsidRPr="00D14CB5" w:rsidRDefault="00E445F0" w:rsidP="00D14CB5">
      <w:pPr>
        <w:pStyle w:val="ListParagraph"/>
        <w:numPr>
          <w:ilvl w:val="0"/>
          <w:numId w:val="3"/>
        </w:numPr>
        <w:rPr>
          <w:rFonts w:asciiTheme="majorBidi" w:eastAsia="Times New Roman" w:hAnsiTheme="majorBidi" w:cstheme="majorBidi"/>
          <w:spacing w:val="-6"/>
          <w:sz w:val="28"/>
        </w:rPr>
      </w:pPr>
      <w:r w:rsidRPr="00E445F0">
        <w:rPr>
          <w:rFonts w:asciiTheme="majorBidi" w:eastAsia="Times New Roman" w:hAnsiTheme="majorBidi" w:hint="cs"/>
          <w:spacing w:val="-6"/>
          <w:sz w:val="28"/>
          <w:cs/>
        </w:rPr>
        <w:t>ส่วนงาน</w:t>
      </w:r>
      <w:r w:rsidR="00840B04">
        <w:rPr>
          <w:rFonts w:asciiTheme="majorBidi" w:eastAsia="Times New Roman" w:hAnsiTheme="majorBidi" w:hint="cs"/>
          <w:spacing w:val="-6"/>
          <w:sz w:val="28"/>
          <w:cs/>
        </w:rPr>
        <w:t>ประกอบและ</w:t>
      </w:r>
      <w:r w:rsidRPr="00E445F0">
        <w:rPr>
          <w:rFonts w:asciiTheme="majorBidi" w:eastAsia="Times New Roman" w:hAnsiTheme="majorBidi" w:hint="cs"/>
          <w:spacing w:val="-6"/>
          <w:sz w:val="28"/>
          <w:cs/>
        </w:rPr>
        <w:t>จำหน่ายยานยนต์ไฟฟ้า</w:t>
      </w:r>
      <w:r>
        <w:rPr>
          <w:rFonts w:asciiTheme="majorBidi" w:eastAsia="Times New Roman" w:hAnsiTheme="majorBidi" w:hint="cs"/>
          <w:spacing w:val="-6"/>
          <w:sz w:val="28"/>
          <w:cs/>
        </w:rPr>
        <w:t xml:space="preserve"> </w:t>
      </w:r>
      <w:r w:rsidR="005910F0">
        <w:rPr>
          <w:rFonts w:asciiTheme="majorBidi" w:eastAsia="Times New Roman" w:hAnsiTheme="majorBidi" w:hint="cs"/>
          <w:spacing w:val="-6"/>
          <w:sz w:val="28"/>
          <w:cs/>
        </w:rPr>
        <w:t xml:space="preserve">ได้แก่ </w:t>
      </w:r>
      <w:r w:rsidR="005910F0">
        <w:rPr>
          <w:rFonts w:asciiTheme="majorBidi" w:hAnsiTheme="majorBidi" w:cstheme="majorBidi" w:hint="cs"/>
          <w:sz w:val="28"/>
          <w:cs/>
        </w:rPr>
        <w:t>ธุรกิจ</w:t>
      </w:r>
      <w:r w:rsidR="00C66F78">
        <w:rPr>
          <w:rFonts w:asciiTheme="majorBidi" w:hAnsiTheme="majorBidi" w:hint="cs"/>
          <w:sz w:val="28"/>
          <w:cs/>
        </w:rPr>
        <w:t>ประกอบ และ</w:t>
      </w:r>
      <w:r w:rsidR="00C66F78">
        <w:rPr>
          <w:rFonts w:asciiTheme="majorBidi" w:hAnsiTheme="majorBidi" w:cstheme="majorBidi" w:hint="cs"/>
          <w:sz w:val="28"/>
          <w:cs/>
        </w:rPr>
        <w:t>จำหน่าย</w:t>
      </w:r>
      <w:r w:rsidR="00C66F78" w:rsidRPr="00F571E1">
        <w:rPr>
          <w:rFonts w:asciiTheme="majorBidi" w:hAnsiTheme="majorBidi" w:hint="cs"/>
          <w:sz w:val="28"/>
          <w:cs/>
        </w:rPr>
        <w:t>จักรยานยนต์</w:t>
      </w:r>
      <w:r w:rsidR="00C850A1" w:rsidRPr="00F571E1">
        <w:rPr>
          <w:rFonts w:asciiTheme="majorBidi" w:hAnsiTheme="majorBidi" w:hint="cs"/>
          <w:sz w:val="28"/>
          <w:cs/>
        </w:rPr>
        <w:t>ไฟฟ้า</w:t>
      </w:r>
      <w:r w:rsidR="00660E56">
        <w:rPr>
          <w:rFonts w:asciiTheme="majorBidi" w:hAnsiTheme="majorBidi" w:hint="cs"/>
          <w:sz w:val="28"/>
          <w:cs/>
        </w:rPr>
        <w:t>และ</w:t>
      </w:r>
      <w:r w:rsidR="00BB316D">
        <w:rPr>
          <w:rFonts w:asciiTheme="majorBidi" w:hAnsiTheme="majorBidi" w:cstheme="majorBidi" w:hint="cs"/>
          <w:sz w:val="28"/>
          <w:cs/>
        </w:rPr>
        <w:t>ยานยนต์ไฟฟ้า</w:t>
      </w:r>
    </w:p>
    <w:p w14:paraId="637A9A32" w14:textId="426C87D2" w:rsidR="00BD76A9" w:rsidRPr="00D14CB5" w:rsidRDefault="00BD76A9" w:rsidP="00D14CB5">
      <w:pPr>
        <w:pStyle w:val="ListParagraph"/>
        <w:numPr>
          <w:ilvl w:val="0"/>
          <w:numId w:val="3"/>
        </w:numPr>
        <w:rPr>
          <w:rFonts w:asciiTheme="majorBidi" w:eastAsia="Times New Roman" w:hAnsiTheme="majorBidi" w:cstheme="majorBidi"/>
          <w:spacing w:val="-6"/>
          <w:sz w:val="28"/>
        </w:rPr>
      </w:pPr>
      <w:r>
        <w:rPr>
          <w:rFonts w:asciiTheme="majorBidi" w:eastAsia="Times New Roman" w:hAnsiTheme="majorBidi" w:hint="cs"/>
          <w:spacing w:val="-6"/>
          <w:sz w:val="28"/>
          <w:cs/>
        </w:rPr>
        <w:t>ส่วนงานอื่น ๆ รวมถึงธุรกิจพัฒนาอสังหาริมทรัพย์ ธุรกิจการรับส่งอาหารและอื่น ๆ</w:t>
      </w:r>
    </w:p>
    <w:p w14:paraId="19370BE7" w14:textId="77777777" w:rsidR="00FA2F4F" w:rsidRDefault="00FA2F4F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</w:p>
    <w:p w14:paraId="2E545465" w14:textId="32E513D8" w:rsidR="00E25553" w:rsidRPr="00D23AE2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D3A2F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65FCC078" w14:textId="5627DD91" w:rsidR="00E25553" w:rsidRPr="009951DB" w:rsidRDefault="00E25553" w:rsidP="00A52FE8">
      <w:pPr>
        <w:spacing w:before="120" w:after="240"/>
        <w:ind w:left="360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ED3A2F">
        <w:rPr>
          <w:rFonts w:asciiTheme="majorBidi" w:hAnsiTheme="majorBidi" w:cstheme="majorBidi"/>
          <w:spacing w:val="-4"/>
          <w:sz w:val="28"/>
          <w:cs/>
          <w:lang w:val="en-GB"/>
        </w:rPr>
        <w:t>กลุ่ม</w:t>
      </w:r>
      <w:r w:rsidRPr="00DF22C9">
        <w:rPr>
          <w:rFonts w:ascii="Angsana New" w:hAnsi="Angsana New"/>
          <w:sz w:val="28"/>
          <w:cs/>
        </w:rPr>
        <w:t>บริษัท</w:t>
      </w:r>
      <w:r w:rsidRPr="00ED3A2F">
        <w:rPr>
          <w:rFonts w:asciiTheme="majorBidi" w:hAnsiTheme="majorBidi" w:cstheme="majorBidi"/>
          <w:spacing w:val="-4"/>
          <w:sz w:val="28"/>
          <w:cs/>
          <w:lang w:val="en-GB"/>
        </w:rPr>
        <w:t>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ED3A2F">
        <w:rPr>
          <w:rFonts w:asciiTheme="majorBidi" w:hAnsiTheme="majorBidi" w:cstheme="majorBidi"/>
          <w:sz w:val="28"/>
          <w:cs/>
          <w:lang w:val="en-GB"/>
        </w:rPr>
        <w:t>ที่</w:t>
      </w:r>
      <w:r w:rsidRPr="00ED3A2F">
        <w:rPr>
          <w:rFonts w:asciiTheme="majorBidi" w:hAnsiTheme="majorBidi" w:cstheme="majorBidi"/>
          <w:spacing w:val="-6"/>
          <w:sz w:val="28"/>
          <w:cs/>
          <w:lang w:val="en-GB"/>
        </w:rPr>
        <w:t>มีสาระสำคัญ</w:t>
      </w:r>
      <w:r w:rsidRPr="00ED3A2F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</w:p>
    <w:p w14:paraId="2C70B01C" w14:textId="57B2C40F" w:rsidR="00E25553" w:rsidRPr="00311E4C" w:rsidRDefault="00E25553" w:rsidP="00E25553">
      <w:pPr>
        <w:tabs>
          <w:tab w:val="right" w:pos="7200"/>
          <w:tab w:val="right" w:pos="9000"/>
        </w:tabs>
        <w:ind w:left="360"/>
        <w:rPr>
          <w:rFonts w:asciiTheme="majorBidi" w:hAnsiTheme="majorBidi" w:cstheme="majorBidi"/>
          <w:b/>
          <w:bCs/>
          <w:i/>
          <w:iCs/>
          <w:sz w:val="28"/>
        </w:rPr>
      </w:pPr>
      <w:r w:rsidRPr="00E242F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ลูกค้ารายใหญ่</w:t>
      </w:r>
      <w:r w:rsidR="00311E4C">
        <w:rPr>
          <w:rFonts w:asciiTheme="majorBidi" w:hAnsiTheme="majorBidi" w:cstheme="majorBidi" w:hint="cs"/>
          <w:b/>
          <w:bCs/>
          <w:i/>
          <w:iCs/>
          <w:sz w:val="28"/>
          <w:cs/>
          <w:lang w:val="en-GB"/>
        </w:rPr>
        <w:t xml:space="preserve"> 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80"/>
        <w:gridCol w:w="2340"/>
        <w:gridCol w:w="180"/>
        <w:gridCol w:w="2250"/>
      </w:tblGrid>
      <w:tr w:rsidR="0019499E" w:rsidRPr="00BE672D" w14:paraId="0512B22F" w14:textId="77777777" w:rsidTr="00786551">
        <w:trPr>
          <w:trHeight w:val="423"/>
          <w:tblHeader/>
        </w:trPr>
        <w:tc>
          <w:tcPr>
            <w:tcW w:w="4410" w:type="dxa"/>
          </w:tcPr>
          <w:p w14:paraId="012536FA" w14:textId="77777777" w:rsidR="0019499E" w:rsidRPr="009262BC" w:rsidRDefault="0019499E" w:rsidP="0087612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BBAD749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</w:tcPr>
          <w:p w14:paraId="19E1C36B" w14:textId="77777777" w:rsidR="0019499E" w:rsidRPr="009262BC" w:rsidRDefault="0019499E" w:rsidP="00876128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 w:hint="cs"/>
                <w:caps/>
                <w:sz w:val="28"/>
              </w:rPr>
              <w:t>(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9262BC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9262BC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19499E" w:rsidRPr="00BE672D" w14:paraId="54F309C9" w14:textId="77777777" w:rsidTr="00786551">
        <w:trPr>
          <w:trHeight w:val="423"/>
          <w:tblHeader/>
        </w:trPr>
        <w:tc>
          <w:tcPr>
            <w:tcW w:w="4410" w:type="dxa"/>
          </w:tcPr>
          <w:p w14:paraId="394A69C9" w14:textId="77777777" w:rsidR="0019499E" w:rsidRPr="009262BC" w:rsidRDefault="0019499E" w:rsidP="0087612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6C928C2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</w:tcPr>
          <w:p w14:paraId="1E2D8FD1" w14:textId="68B9E6B2" w:rsidR="0019499E" w:rsidRPr="009262BC" w:rsidRDefault="00B64F10" w:rsidP="00876128">
            <w:pPr>
              <w:tabs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19499E" w:rsidRPr="009262BC">
              <w:rPr>
                <w:rFonts w:ascii="Angsana New" w:hAnsi="Angsana New"/>
                <w:caps/>
                <w:sz w:val="28"/>
                <w:cs/>
              </w:rPr>
              <w:t xml:space="preserve">การเงินรวม / </w:t>
            </w: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19499E" w:rsidRPr="009262BC">
              <w:rPr>
                <w:rFonts w:ascii="Angsana New" w:hAnsi="Angsana New"/>
                <w:caps/>
                <w:sz w:val="28"/>
                <w:cs/>
              </w:rPr>
              <w:t>การเงินเฉพาะกิจการ</w:t>
            </w:r>
          </w:p>
        </w:tc>
      </w:tr>
      <w:tr w:rsidR="0019499E" w:rsidRPr="00BE672D" w14:paraId="26C5B966" w14:textId="77777777" w:rsidTr="00786551">
        <w:trPr>
          <w:trHeight w:val="423"/>
          <w:tblHeader/>
        </w:trPr>
        <w:tc>
          <w:tcPr>
            <w:tcW w:w="4410" w:type="dxa"/>
          </w:tcPr>
          <w:p w14:paraId="0ACB3B17" w14:textId="77777777" w:rsidR="0019499E" w:rsidRPr="009262BC" w:rsidRDefault="0019499E" w:rsidP="0087612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1A69761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vAlign w:val="center"/>
          </w:tcPr>
          <w:p w14:paraId="5F0A3CA7" w14:textId="0035D07D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5B664D" w:rsidRPr="002D5555">
              <w:rPr>
                <w:rFonts w:asciiTheme="majorBidi" w:hAnsiTheme="majorBidi" w:cstheme="majorBidi"/>
                <w:sz w:val="28"/>
              </w:rPr>
              <w:t>3</w:t>
            </w:r>
            <w:r w:rsidR="005B664D">
              <w:rPr>
                <w:rFonts w:asciiTheme="majorBidi" w:hAnsiTheme="majorBidi" w:cstheme="majorBidi"/>
                <w:sz w:val="28"/>
              </w:rPr>
              <w:t xml:space="preserve">0 </w:t>
            </w:r>
            <w:r w:rsidR="005B664D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19499E" w:rsidRPr="000C60A2" w14:paraId="7AC59B81" w14:textId="77777777" w:rsidTr="00786551">
        <w:trPr>
          <w:trHeight w:val="372"/>
          <w:tblHeader/>
        </w:trPr>
        <w:tc>
          <w:tcPr>
            <w:tcW w:w="4410" w:type="dxa"/>
          </w:tcPr>
          <w:p w14:paraId="0A6632A8" w14:textId="77777777" w:rsidR="0019499E" w:rsidRPr="009262BC" w:rsidRDefault="0019499E" w:rsidP="00876128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0DB21E24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053B0D05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9262BC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80" w:type="dxa"/>
          </w:tcPr>
          <w:p w14:paraId="456F264C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541D1543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 w:hint="cs"/>
                <w:sz w:val="28"/>
              </w:rPr>
              <w:t>2567</w:t>
            </w:r>
          </w:p>
        </w:tc>
      </w:tr>
      <w:tr w:rsidR="00637151" w:rsidRPr="000C60A2" w14:paraId="446017C4" w14:textId="77777777" w:rsidTr="00786551">
        <w:trPr>
          <w:trHeight w:val="386"/>
          <w:tblHeader/>
        </w:trPr>
        <w:tc>
          <w:tcPr>
            <w:tcW w:w="4410" w:type="dxa"/>
          </w:tcPr>
          <w:p w14:paraId="09EBA0D9" w14:textId="77777777" w:rsidR="00637151" w:rsidRPr="009262BC" w:rsidRDefault="00637151" w:rsidP="00637151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9262BC">
              <w:rPr>
                <w:rFonts w:ascii="Angsana New" w:hAnsi="Angsana New" w:hint="cs"/>
                <w:sz w:val="28"/>
                <w:cs/>
              </w:rPr>
              <w:t>ลูกค้ารายใหญ่</w:t>
            </w:r>
            <w:r w:rsidRPr="009262BC">
              <w:rPr>
                <w:rFonts w:ascii="Angsana New" w:hAnsi="Angsana New"/>
                <w:sz w:val="28"/>
              </w:rPr>
              <w:t xml:space="preserve"> (</w:t>
            </w:r>
            <w:r w:rsidRPr="009262BC">
              <w:rPr>
                <w:rFonts w:ascii="Angsana New" w:hAnsi="Angsana New" w:hint="cs"/>
                <w:sz w:val="28"/>
                <w:cs/>
              </w:rPr>
              <w:t>ราย</w:t>
            </w:r>
            <w:r w:rsidRPr="009262B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2F865769" w14:textId="77777777" w:rsidR="00637151" w:rsidRPr="009262BC" w:rsidRDefault="00637151" w:rsidP="00637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4FD421EC" w14:textId="43AD85D5" w:rsidR="00637151" w:rsidRPr="00116C99" w:rsidRDefault="00637151" w:rsidP="00637151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116C99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80" w:type="dxa"/>
            <w:vAlign w:val="bottom"/>
          </w:tcPr>
          <w:p w14:paraId="18263F37" w14:textId="77777777" w:rsidR="00637151" w:rsidRPr="00116C99" w:rsidRDefault="00637151" w:rsidP="00637151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0E53EAB7" w14:textId="72F405E1" w:rsidR="00637151" w:rsidRPr="00116C99" w:rsidRDefault="00637151" w:rsidP="00637151">
            <w:pPr>
              <w:ind w:left="-108" w:right="89"/>
              <w:jc w:val="right"/>
              <w:rPr>
                <w:rFonts w:ascii="Angsana New" w:hAnsi="Angsana New"/>
                <w:sz w:val="28"/>
                <w:cs/>
              </w:rPr>
            </w:pPr>
            <w:r w:rsidRPr="00116C99">
              <w:rPr>
                <w:rFonts w:ascii="Angsana New" w:hAnsi="Angsana New"/>
                <w:sz w:val="28"/>
              </w:rPr>
              <w:t>2</w:t>
            </w:r>
          </w:p>
        </w:tc>
      </w:tr>
      <w:tr w:rsidR="00637151" w:rsidRPr="00FB19D2" w14:paraId="72133408" w14:textId="77777777" w:rsidTr="00786551">
        <w:trPr>
          <w:trHeight w:val="372"/>
          <w:tblHeader/>
        </w:trPr>
        <w:tc>
          <w:tcPr>
            <w:tcW w:w="4410" w:type="dxa"/>
          </w:tcPr>
          <w:p w14:paraId="357C9744" w14:textId="77777777" w:rsidR="00637151" w:rsidRPr="009262BC" w:rsidRDefault="00637151" w:rsidP="00637151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9262BC">
              <w:rPr>
                <w:rFonts w:ascii="Angsana New" w:hAnsi="Angsana New" w:hint="cs"/>
                <w:sz w:val="28"/>
                <w:cs/>
              </w:rPr>
              <w:t>รายได้จากส่วนงานของกลุ่มบริษัท</w:t>
            </w:r>
          </w:p>
        </w:tc>
        <w:tc>
          <w:tcPr>
            <w:tcW w:w="180" w:type="dxa"/>
          </w:tcPr>
          <w:p w14:paraId="07C3D61C" w14:textId="77777777" w:rsidR="00637151" w:rsidRPr="009262BC" w:rsidRDefault="00637151" w:rsidP="00637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</w:tcPr>
          <w:p w14:paraId="7EF9B1CE" w14:textId="16929036" w:rsidR="00637151" w:rsidRPr="00116C99" w:rsidRDefault="00637151" w:rsidP="00637151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116C99">
              <w:rPr>
                <w:rFonts w:ascii="Angsana New" w:hAnsi="Angsana New"/>
                <w:sz w:val="28"/>
              </w:rPr>
              <w:t>874,423</w:t>
            </w:r>
          </w:p>
        </w:tc>
        <w:tc>
          <w:tcPr>
            <w:tcW w:w="180" w:type="dxa"/>
            <w:vAlign w:val="bottom"/>
          </w:tcPr>
          <w:p w14:paraId="4C273089" w14:textId="77777777" w:rsidR="00637151" w:rsidRPr="00116C99" w:rsidRDefault="00637151" w:rsidP="00637151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167DC59F" w14:textId="0FB32AAE" w:rsidR="00637151" w:rsidRPr="00116C99" w:rsidRDefault="00637151" w:rsidP="00637151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116C99">
              <w:rPr>
                <w:rFonts w:ascii="Angsana New" w:hAnsi="Angsana New"/>
                <w:sz w:val="28"/>
              </w:rPr>
              <w:t>888,615</w:t>
            </w:r>
          </w:p>
        </w:tc>
      </w:tr>
      <w:tr w:rsidR="00637151" w:rsidRPr="00FB19D2" w14:paraId="6CC646DF" w14:textId="77777777" w:rsidTr="00786551">
        <w:trPr>
          <w:trHeight w:val="372"/>
          <w:tblHeader/>
        </w:trPr>
        <w:tc>
          <w:tcPr>
            <w:tcW w:w="4410" w:type="dxa"/>
          </w:tcPr>
          <w:p w14:paraId="65C01DDA" w14:textId="77777777" w:rsidR="00637151" w:rsidRPr="009262BC" w:rsidRDefault="00637151" w:rsidP="00637151">
            <w:pPr>
              <w:ind w:left="-18" w:firstLine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 w:hint="cs"/>
                <w:sz w:val="28"/>
                <w:cs/>
              </w:rPr>
              <w:t>ร้อยละของรายได้รวม</w:t>
            </w:r>
          </w:p>
        </w:tc>
        <w:tc>
          <w:tcPr>
            <w:tcW w:w="180" w:type="dxa"/>
          </w:tcPr>
          <w:p w14:paraId="16461348" w14:textId="77777777" w:rsidR="00637151" w:rsidRPr="009262BC" w:rsidRDefault="00637151" w:rsidP="00637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</w:tcPr>
          <w:p w14:paraId="195E77E4" w14:textId="7867575C" w:rsidR="00637151" w:rsidRPr="00116C99" w:rsidRDefault="009657C5" w:rsidP="00637151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116C99">
              <w:rPr>
                <w:rFonts w:ascii="Angsana New" w:hAnsi="Angsana New" w:hint="cs"/>
                <w:sz w:val="28"/>
                <w:cs/>
              </w:rPr>
              <w:t>82</w:t>
            </w:r>
          </w:p>
        </w:tc>
        <w:tc>
          <w:tcPr>
            <w:tcW w:w="180" w:type="dxa"/>
            <w:vAlign w:val="bottom"/>
          </w:tcPr>
          <w:p w14:paraId="582A2B49" w14:textId="77777777" w:rsidR="00637151" w:rsidRPr="00116C99" w:rsidRDefault="00637151" w:rsidP="00637151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64CB77F8" w14:textId="79714AD1" w:rsidR="00637151" w:rsidRPr="00116C99" w:rsidRDefault="00116C99" w:rsidP="00637151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116C99">
              <w:rPr>
                <w:rFonts w:ascii="Angsana New" w:hAnsi="Angsana New" w:hint="cs"/>
                <w:sz w:val="28"/>
                <w:cs/>
              </w:rPr>
              <w:t>81</w:t>
            </w:r>
          </w:p>
        </w:tc>
      </w:tr>
    </w:tbl>
    <w:p w14:paraId="03B9BDA8" w14:textId="68FBFA31" w:rsidR="005B664D" w:rsidRDefault="005B664D" w:rsidP="005B664D">
      <w:pPr>
        <w:tabs>
          <w:tab w:val="left" w:pos="1082"/>
        </w:tabs>
        <w:rPr>
          <w:rFonts w:ascii="Angsana New" w:hAnsi="Angsana New"/>
          <w:sz w:val="28"/>
        </w:rPr>
      </w:pP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80"/>
        <w:gridCol w:w="2340"/>
        <w:gridCol w:w="180"/>
        <w:gridCol w:w="2250"/>
      </w:tblGrid>
      <w:tr w:rsidR="005B664D" w:rsidRPr="00BE672D" w14:paraId="0E2D0CE9" w14:textId="77777777" w:rsidTr="00786551">
        <w:trPr>
          <w:trHeight w:val="423"/>
          <w:tblHeader/>
        </w:trPr>
        <w:tc>
          <w:tcPr>
            <w:tcW w:w="4410" w:type="dxa"/>
          </w:tcPr>
          <w:p w14:paraId="07AD786D" w14:textId="77777777" w:rsidR="005B664D" w:rsidRPr="009262BC" w:rsidRDefault="005B664D" w:rsidP="00EE714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4F1AF63" w14:textId="77777777" w:rsidR="005B664D" w:rsidRPr="009262BC" w:rsidRDefault="005B664D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</w:tcPr>
          <w:p w14:paraId="66E22EDF" w14:textId="77777777" w:rsidR="005B664D" w:rsidRPr="009262BC" w:rsidRDefault="005B664D" w:rsidP="00EE7148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 w:hint="cs"/>
                <w:caps/>
                <w:sz w:val="28"/>
              </w:rPr>
              <w:t>(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9262BC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9262BC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5B664D" w:rsidRPr="00BE672D" w14:paraId="41AB5058" w14:textId="77777777" w:rsidTr="00786551">
        <w:trPr>
          <w:trHeight w:val="423"/>
          <w:tblHeader/>
        </w:trPr>
        <w:tc>
          <w:tcPr>
            <w:tcW w:w="4410" w:type="dxa"/>
          </w:tcPr>
          <w:p w14:paraId="71550FB2" w14:textId="77777777" w:rsidR="005B664D" w:rsidRPr="009262BC" w:rsidRDefault="005B664D" w:rsidP="00EE714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74823B0" w14:textId="77777777" w:rsidR="005B664D" w:rsidRPr="009262BC" w:rsidRDefault="005B664D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</w:tcPr>
          <w:p w14:paraId="558DF2E0" w14:textId="6E75C9BC" w:rsidR="005B664D" w:rsidRPr="009262BC" w:rsidRDefault="00B64F10" w:rsidP="00EE7148">
            <w:pPr>
              <w:tabs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5B664D" w:rsidRPr="009262BC">
              <w:rPr>
                <w:rFonts w:ascii="Angsana New" w:hAnsi="Angsana New"/>
                <w:caps/>
                <w:sz w:val="28"/>
                <w:cs/>
              </w:rPr>
              <w:t xml:space="preserve">การเงินรวม / </w:t>
            </w: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5B664D" w:rsidRPr="009262BC">
              <w:rPr>
                <w:rFonts w:ascii="Angsana New" w:hAnsi="Angsana New"/>
                <w:caps/>
                <w:sz w:val="28"/>
                <w:cs/>
              </w:rPr>
              <w:t>การเงินเฉพาะกิจการ</w:t>
            </w:r>
          </w:p>
        </w:tc>
      </w:tr>
      <w:tr w:rsidR="005B664D" w:rsidRPr="00BE672D" w14:paraId="6807529D" w14:textId="77777777" w:rsidTr="00786551">
        <w:trPr>
          <w:trHeight w:val="423"/>
          <w:tblHeader/>
        </w:trPr>
        <w:tc>
          <w:tcPr>
            <w:tcW w:w="4410" w:type="dxa"/>
          </w:tcPr>
          <w:p w14:paraId="6436190E" w14:textId="77777777" w:rsidR="005B664D" w:rsidRPr="009262BC" w:rsidRDefault="005B664D" w:rsidP="00EE714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A6C2D2B" w14:textId="77777777" w:rsidR="005B664D" w:rsidRPr="009262BC" w:rsidRDefault="005B664D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vAlign w:val="center"/>
          </w:tcPr>
          <w:p w14:paraId="730D807E" w14:textId="6C04F2B1" w:rsidR="005B664D" w:rsidRPr="009262BC" w:rsidRDefault="005B664D" w:rsidP="00EE714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/>
                <w:sz w:val="28"/>
                <w:cs/>
              </w:rPr>
              <w:t>สำหรับรอบระยะเวลา</w:t>
            </w:r>
            <w:r w:rsidR="00E85439">
              <w:rPr>
                <w:rFonts w:ascii="Angsana New" w:hAnsi="Angsana New" w:hint="cs"/>
                <w:sz w:val="28"/>
                <w:cs/>
              </w:rPr>
              <w:t>หก</w:t>
            </w:r>
            <w:r w:rsidRPr="009262BC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5B664D" w:rsidRPr="000C60A2" w14:paraId="7AD00049" w14:textId="77777777" w:rsidTr="00786551">
        <w:trPr>
          <w:trHeight w:val="372"/>
          <w:tblHeader/>
        </w:trPr>
        <w:tc>
          <w:tcPr>
            <w:tcW w:w="4410" w:type="dxa"/>
          </w:tcPr>
          <w:p w14:paraId="7BF94027" w14:textId="77777777" w:rsidR="005B664D" w:rsidRPr="009262BC" w:rsidRDefault="005B664D" w:rsidP="00EE7148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241F0052" w14:textId="77777777" w:rsidR="005B664D" w:rsidRPr="009262BC" w:rsidRDefault="005B664D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545C0FD9" w14:textId="77777777" w:rsidR="005B664D" w:rsidRPr="009262BC" w:rsidRDefault="005B664D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9262BC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80" w:type="dxa"/>
          </w:tcPr>
          <w:p w14:paraId="6AD8CB4D" w14:textId="77777777" w:rsidR="005B664D" w:rsidRPr="009262BC" w:rsidRDefault="005B664D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9FC3027" w14:textId="77777777" w:rsidR="005B664D" w:rsidRPr="009262BC" w:rsidRDefault="005B664D" w:rsidP="00EE714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 w:hint="cs"/>
                <w:sz w:val="28"/>
              </w:rPr>
              <w:t>2567</w:t>
            </w:r>
          </w:p>
        </w:tc>
      </w:tr>
      <w:tr w:rsidR="001C2EDC" w:rsidRPr="000C60A2" w14:paraId="0AE508DF" w14:textId="77777777" w:rsidTr="00786551">
        <w:trPr>
          <w:trHeight w:val="386"/>
          <w:tblHeader/>
        </w:trPr>
        <w:tc>
          <w:tcPr>
            <w:tcW w:w="4410" w:type="dxa"/>
          </w:tcPr>
          <w:p w14:paraId="18A7F299" w14:textId="77777777" w:rsidR="001C2EDC" w:rsidRPr="009262BC" w:rsidRDefault="001C2EDC" w:rsidP="001C2EDC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9262BC">
              <w:rPr>
                <w:rFonts w:ascii="Angsana New" w:hAnsi="Angsana New" w:hint="cs"/>
                <w:sz w:val="28"/>
                <w:cs/>
              </w:rPr>
              <w:t>ลูกค้ารายใหญ่</w:t>
            </w:r>
            <w:r w:rsidRPr="009262BC">
              <w:rPr>
                <w:rFonts w:ascii="Angsana New" w:hAnsi="Angsana New"/>
                <w:sz w:val="28"/>
              </w:rPr>
              <w:t xml:space="preserve"> (</w:t>
            </w:r>
            <w:r w:rsidRPr="009262BC">
              <w:rPr>
                <w:rFonts w:ascii="Angsana New" w:hAnsi="Angsana New" w:hint="cs"/>
                <w:sz w:val="28"/>
                <w:cs/>
              </w:rPr>
              <w:t>ราย</w:t>
            </w:r>
            <w:r w:rsidRPr="009262B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7E1297A4" w14:textId="77777777" w:rsidR="001C2EDC" w:rsidRPr="009262BC" w:rsidRDefault="001C2EDC" w:rsidP="001C2ED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2A507A65" w14:textId="4732615E" w:rsidR="001C2EDC" w:rsidRPr="009262BC" w:rsidRDefault="00A42E17" w:rsidP="001C2EDC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6C744C6E" w14:textId="77777777" w:rsidR="001C2EDC" w:rsidRPr="009262BC" w:rsidRDefault="001C2EDC" w:rsidP="001C2EDC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44A50CB3" w14:textId="29351425" w:rsidR="001C2EDC" w:rsidRPr="009262BC" w:rsidRDefault="001C2EDC" w:rsidP="001C2EDC">
            <w:pPr>
              <w:ind w:left="-108" w:right="89"/>
              <w:jc w:val="right"/>
              <w:rPr>
                <w:rFonts w:ascii="Angsana New" w:hAnsi="Angsana New"/>
                <w:sz w:val="28"/>
                <w:cs/>
              </w:rPr>
            </w:pPr>
            <w:r w:rsidRPr="00927200">
              <w:rPr>
                <w:rFonts w:ascii="Angsana New" w:hAnsi="Angsana New"/>
                <w:sz w:val="28"/>
              </w:rPr>
              <w:t>2</w:t>
            </w:r>
          </w:p>
        </w:tc>
      </w:tr>
      <w:tr w:rsidR="001C2EDC" w:rsidRPr="00FB19D2" w14:paraId="56BB45ED" w14:textId="77777777" w:rsidTr="00786551">
        <w:trPr>
          <w:trHeight w:val="372"/>
          <w:tblHeader/>
        </w:trPr>
        <w:tc>
          <w:tcPr>
            <w:tcW w:w="4410" w:type="dxa"/>
          </w:tcPr>
          <w:p w14:paraId="0F91FE53" w14:textId="77777777" w:rsidR="001C2EDC" w:rsidRPr="009262BC" w:rsidRDefault="001C2EDC" w:rsidP="001C2EDC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9262BC">
              <w:rPr>
                <w:rFonts w:ascii="Angsana New" w:hAnsi="Angsana New" w:hint="cs"/>
                <w:sz w:val="28"/>
                <w:cs/>
              </w:rPr>
              <w:t>รายได้จากส่วนงานของกลุ่มบริษัท</w:t>
            </w:r>
          </w:p>
        </w:tc>
        <w:tc>
          <w:tcPr>
            <w:tcW w:w="180" w:type="dxa"/>
          </w:tcPr>
          <w:p w14:paraId="6ED6692D" w14:textId="77777777" w:rsidR="001C2EDC" w:rsidRPr="009262BC" w:rsidRDefault="001C2EDC" w:rsidP="001C2ED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</w:tcPr>
          <w:p w14:paraId="328DD7F0" w14:textId="471E9DB6" w:rsidR="001C2EDC" w:rsidRPr="009262BC" w:rsidRDefault="001C2EDC" w:rsidP="001C2EDC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927200">
              <w:rPr>
                <w:rFonts w:ascii="Angsana New" w:hAnsi="Angsana New"/>
                <w:sz w:val="28"/>
              </w:rPr>
              <w:t>1,</w:t>
            </w:r>
            <w:r w:rsidR="00A6437F">
              <w:rPr>
                <w:rFonts w:ascii="Angsana New" w:hAnsi="Angsana New"/>
                <w:sz w:val="28"/>
              </w:rPr>
              <w:t>326</w:t>
            </w:r>
            <w:r w:rsidRPr="00927200">
              <w:rPr>
                <w:rFonts w:ascii="Angsana New" w:hAnsi="Angsana New"/>
                <w:sz w:val="28"/>
              </w:rPr>
              <w:t>,</w:t>
            </w:r>
            <w:r w:rsidR="00A6437F">
              <w:rPr>
                <w:rFonts w:ascii="Angsana New" w:hAnsi="Angsana New"/>
                <w:sz w:val="28"/>
              </w:rPr>
              <w:t>045</w:t>
            </w:r>
          </w:p>
        </w:tc>
        <w:tc>
          <w:tcPr>
            <w:tcW w:w="180" w:type="dxa"/>
            <w:vAlign w:val="bottom"/>
          </w:tcPr>
          <w:p w14:paraId="06A1DDF2" w14:textId="77777777" w:rsidR="001C2EDC" w:rsidRPr="009262BC" w:rsidRDefault="001C2EDC" w:rsidP="001C2EDC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0ACC3288" w14:textId="69C0F7CF" w:rsidR="001C2EDC" w:rsidRPr="009262BC" w:rsidRDefault="001C2EDC" w:rsidP="001C2EDC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927200">
              <w:rPr>
                <w:rFonts w:ascii="Angsana New" w:hAnsi="Angsana New"/>
                <w:sz w:val="28"/>
              </w:rPr>
              <w:t>1,71</w:t>
            </w:r>
            <w:r w:rsidR="007E112F">
              <w:rPr>
                <w:rFonts w:ascii="Angsana New" w:hAnsi="Angsana New"/>
                <w:sz w:val="28"/>
              </w:rPr>
              <w:t>2</w:t>
            </w:r>
            <w:r w:rsidRPr="00927200">
              <w:rPr>
                <w:rFonts w:ascii="Angsana New" w:hAnsi="Angsana New"/>
                <w:sz w:val="28"/>
              </w:rPr>
              <w:t>,</w:t>
            </w:r>
            <w:r w:rsidR="007E112F">
              <w:rPr>
                <w:rFonts w:ascii="Angsana New" w:hAnsi="Angsana New"/>
                <w:sz w:val="28"/>
              </w:rPr>
              <w:t>787</w:t>
            </w:r>
          </w:p>
        </w:tc>
      </w:tr>
      <w:tr w:rsidR="001C2EDC" w:rsidRPr="00FB19D2" w14:paraId="18CC0E7D" w14:textId="77777777" w:rsidTr="00786551">
        <w:trPr>
          <w:trHeight w:val="372"/>
          <w:tblHeader/>
        </w:trPr>
        <w:tc>
          <w:tcPr>
            <w:tcW w:w="4410" w:type="dxa"/>
          </w:tcPr>
          <w:p w14:paraId="6976699D" w14:textId="77777777" w:rsidR="001C2EDC" w:rsidRPr="009262BC" w:rsidRDefault="001C2EDC" w:rsidP="001C2EDC">
            <w:pPr>
              <w:ind w:left="-18" w:firstLine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 w:hint="cs"/>
                <w:sz w:val="28"/>
                <w:cs/>
              </w:rPr>
              <w:t>ร้อยละของรายได้รวม</w:t>
            </w:r>
          </w:p>
        </w:tc>
        <w:tc>
          <w:tcPr>
            <w:tcW w:w="180" w:type="dxa"/>
          </w:tcPr>
          <w:p w14:paraId="7EBEA80A" w14:textId="77777777" w:rsidR="001C2EDC" w:rsidRPr="009262BC" w:rsidRDefault="001C2EDC" w:rsidP="001C2ED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</w:tcPr>
          <w:p w14:paraId="73417912" w14:textId="58561C30" w:rsidR="001C2EDC" w:rsidRPr="009262BC" w:rsidRDefault="00A6437F" w:rsidP="001C2EDC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80" w:type="dxa"/>
            <w:vAlign w:val="bottom"/>
          </w:tcPr>
          <w:p w14:paraId="31CEA80B" w14:textId="77777777" w:rsidR="001C2EDC" w:rsidRPr="009262BC" w:rsidRDefault="001C2EDC" w:rsidP="001C2EDC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60117540" w14:textId="385F843F" w:rsidR="001C2EDC" w:rsidRPr="009262BC" w:rsidRDefault="006D11E9" w:rsidP="001C2EDC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</w:t>
            </w:r>
          </w:p>
        </w:tc>
      </w:tr>
    </w:tbl>
    <w:p w14:paraId="72DCEAF3" w14:textId="22E469EB" w:rsidR="005B664D" w:rsidRPr="005B664D" w:rsidRDefault="005B664D" w:rsidP="005B664D">
      <w:pPr>
        <w:tabs>
          <w:tab w:val="left" w:pos="1082"/>
        </w:tabs>
        <w:rPr>
          <w:rFonts w:ascii="Angsana New" w:hAnsi="Angsana New"/>
          <w:sz w:val="28"/>
        </w:rPr>
        <w:sectPr w:rsidR="005B664D" w:rsidRPr="005B664D" w:rsidSect="001F6B55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08" w:bottom="1080" w:left="1152" w:header="720" w:footer="720" w:gutter="0"/>
          <w:pgNumType w:start="32" w:chapStyle="1"/>
          <w:cols w:space="720"/>
          <w:docGrid w:linePitch="326"/>
        </w:sectPr>
      </w:pPr>
    </w:p>
    <w:p w14:paraId="38F4E6C9" w14:textId="12E9CD62" w:rsidR="004E175D" w:rsidRDefault="004E175D" w:rsidP="004E175D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28"/>
        </w:rPr>
      </w:pPr>
      <w:r w:rsidRPr="001930C0">
        <w:rPr>
          <w:rFonts w:asciiTheme="majorBidi" w:eastAsia="SimSun" w:hAnsiTheme="majorBidi" w:cstheme="majorBidi"/>
          <w:sz w:val="28"/>
          <w:cs/>
        </w:rPr>
        <w:lastRenderedPageBreak/>
        <w:t>ข้อมูลตามส่วนงานที่รายงานและการจำแนกรายได้สำหรับ</w:t>
      </w:r>
      <w:r w:rsidRPr="001930C0">
        <w:rPr>
          <w:rFonts w:asciiTheme="majorBidi" w:eastAsia="SimSun" w:hAnsiTheme="majorBidi" w:cstheme="majorBidi" w:hint="cs"/>
          <w:sz w:val="28"/>
          <w:cs/>
        </w:rPr>
        <w:t>รอบระยะเวลาสาม</w:t>
      </w:r>
      <w:r w:rsidRPr="001930C0">
        <w:rPr>
          <w:rFonts w:asciiTheme="majorBidi" w:eastAsia="SimSun" w:hAnsiTheme="majorBidi" w:cstheme="majorBidi"/>
          <w:sz w:val="28"/>
          <w:cs/>
        </w:rPr>
        <w:t>เดือน</w:t>
      </w:r>
      <w:r w:rsidR="00F277C4">
        <w:rPr>
          <w:rFonts w:asciiTheme="majorBidi" w:eastAsia="SimSun" w:hAnsiTheme="majorBidi" w:cstheme="majorBidi" w:hint="cs"/>
          <w:sz w:val="28"/>
          <w:cs/>
        </w:rPr>
        <w:t>และหกเดือน</w:t>
      </w:r>
      <w:r w:rsidRPr="001930C0">
        <w:rPr>
          <w:rFonts w:asciiTheme="majorBidi" w:eastAsia="SimSun" w:hAnsiTheme="majorBidi" w:cstheme="majorBidi"/>
          <w:sz w:val="28"/>
          <w:cs/>
        </w:rPr>
        <w:t xml:space="preserve">สิ้นสุดวันที่ </w:t>
      </w:r>
      <w:r w:rsidR="00445592" w:rsidRPr="002D5555">
        <w:rPr>
          <w:rFonts w:asciiTheme="majorBidi" w:hAnsiTheme="majorBidi" w:cstheme="majorBidi"/>
          <w:sz w:val="28"/>
        </w:rPr>
        <w:t>3</w:t>
      </w:r>
      <w:r w:rsidR="00445592">
        <w:rPr>
          <w:rFonts w:asciiTheme="majorBidi" w:hAnsiTheme="majorBidi" w:cstheme="majorBidi"/>
          <w:sz w:val="28"/>
        </w:rPr>
        <w:t xml:space="preserve">0 </w:t>
      </w:r>
      <w:r w:rsidR="00445592">
        <w:rPr>
          <w:rFonts w:asciiTheme="majorBidi" w:hAnsiTheme="majorBidi" w:cstheme="majorBidi" w:hint="cs"/>
          <w:sz w:val="28"/>
          <w:cs/>
        </w:rPr>
        <w:t>มิถุนายน</w:t>
      </w:r>
      <w:r w:rsidR="00445592" w:rsidRPr="001E532B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1930C0">
        <w:rPr>
          <w:rFonts w:asciiTheme="majorBidi" w:eastAsia="SimSun" w:hAnsiTheme="majorBidi" w:cstheme="majorBidi"/>
          <w:sz w:val="28"/>
        </w:rPr>
        <w:t>256</w:t>
      </w:r>
      <w:r w:rsidR="001930C0" w:rsidRPr="001930C0">
        <w:rPr>
          <w:rFonts w:asciiTheme="majorBidi" w:eastAsia="SimSun" w:hAnsiTheme="majorBidi" w:cstheme="majorBidi"/>
          <w:sz w:val="28"/>
        </w:rPr>
        <w:t>8</w:t>
      </w:r>
      <w:r w:rsidRPr="001930C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1930C0">
        <w:rPr>
          <w:rFonts w:asciiTheme="majorBidi" w:eastAsia="SimSun" w:hAnsiTheme="majorBidi" w:cstheme="majorBidi"/>
          <w:sz w:val="28"/>
        </w:rPr>
        <w:t>256</w:t>
      </w:r>
      <w:r w:rsidR="001930C0" w:rsidRPr="001930C0">
        <w:rPr>
          <w:rFonts w:asciiTheme="majorBidi" w:eastAsia="SimSun" w:hAnsiTheme="majorBidi" w:cstheme="majorBidi"/>
          <w:sz w:val="28"/>
        </w:rPr>
        <w:t>7</w:t>
      </w:r>
      <w:r w:rsidRPr="001930C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51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0"/>
        <w:gridCol w:w="721"/>
        <w:gridCol w:w="142"/>
        <w:gridCol w:w="667"/>
        <w:gridCol w:w="141"/>
        <w:gridCol w:w="849"/>
        <w:gridCol w:w="142"/>
        <w:gridCol w:w="848"/>
        <w:gridCol w:w="142"/>
        <w:gridCol w:w="668"/>
        <w:gridCol w:w="142"/>
        <w:gridCol w:w="668"/>
        <w:gridCol w:w="142"/>
        <w:gridCol w:w="758"/>
        <w:gridCol w:w="142"/>
        <w:gridCol w:w="758"/>
        <w:gridCol w:w="142"/>
        <w:gridCol w:w="758"/>
        <w:gridCol w:w="142"/>
        <w:gridCol w:w="758"/>
        <w:gridCol w:w="142"/>
        <w:gridCol w:w="668"/>
        <w:gridCol w:w="134"/>
        <w:gridCol w:w="676"/>
        <w:gridCol w:w="141"/>
        <w:gridCol w:w="748"/>
        <w:gridCol w:w="142"/>
        <w:gridCol w:w="771"/>
      </w:tblGrid>
      <w:tr w:rsidR="00784663" w:rsidRPr="00880283" w14:paraId="474FA57D" w14:textId="77777777" w:rsidTr="004C2299">
        <w:trPr>
          <w:cantSplit/>
          <w:trHeight w:val="180"/>
        </w:trPr>
        <w:tc>
          <w:tcPr>
            <w:tcW w:w="2970" w:type="dxa"/>
            <w:shd w:val="clear" w:color="auto" w:fill="FFFFFF"/>
            <w:vAlign w:val="bottom"/>
          </w:tcPr>
          <w:p w14:paraId="02277C47" w14:textId="77777777" w:rsidR="00784663" w:rsidRPr="007C54CE" w:rsidRDefault="00784663">
            <w:pPr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2152" w:type="dxa"/>
            <w:gridSpan w:val="27"/>
          </w:tcPr>
          <w:p w14:paraId="3FD7727B" w14:textId="77777777" w:rsidR="00784663" w:rsidRPr="007C54CE" w:rsidRDefault="00784663">
            <w:pPr>
              <w:tabs>
                <w:tab w:val="left" w:pos="2169"/>
              </w:tabs>
              <w:ind w:left="-95"/>
              <w:jc w:val="right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ab/>
            </w:r>
            <w:r w:rsidRPr="007C54CE">
              <w:rPr>
                <w:rFonts w:ascii="Angsana New" w:hAnsi="Angsana New"/>
                <w:szCs w:val="24"/>
                <w:cs/>
                <w:lang w:val="en-GB"/>
              </w:rPr>
              <w:tab/>
              <w:t>(หน่วย</w:t>
            </w:r>
            <w:r w:rsidRPr="007C54CE">
              <w:rPr>
                <w:rFonts w:ascii="Angsana New" w:hAnsi="Angsana New"/>
                <w:szCs w:val="24"/>
              </w:rPr>
              <w:t xml:space="preserve">: </w:t>
            </w:r>
            <w:r w:rsidRPr="007C54CE">
              <w:rPr>
                <w:rFonts w:ascii="Angsana New" w:hAnsi="Angsana New"/>
                <w:szCs w:val="24"/>
                <w:cs/>
              </w:rPr>
              <w:t>ล้านบาท</w:t>
            </w:r>
            <w:r w:rsidRPr="007C54CE">
              <w:rPr>
                <w:rFonts w:ascii="Angsana New" w:hAnsi="Angsana New"/>
                <w:szCs w:val="24"/>
                <w:cs/>
                <w:lang w:val="en-GB"/>
              </w:rPr>
              <w:t>)</w:t>
            </w:r>
          </w:p>
        </w:tc>
      </w:tr>
      <w:tr w:rsidR="00784663" w:rsidRPr="00880283" w14:paraId="6B38E15E" w14:textId="77777777" w:rsidTr="004C2299">
        <w:trPr>
          <w:cantSplit/>
          <w:trHeight w:val="180"/>
        </w:trPr>
        <w:tc>
          <w:tcPr>
            <w:tcW w:w="2970" w:type="dxa"/>
            <w:shd w:val="clear" w:color="auto" w:fill="FFFFFF"/>
            <w:vAlign w:val="bottom"/>
          </w:tcPr>
          <w:p w14:paraId="558C7DDB" w14:textId="77777777" w:rsidR="00784663" w:rsidRPr="007C54CE" w:rsidRDefault="00784663">
            <w:pPr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2152" w:type="dxa"/>
            <w:gridSpan w:val="27"/>
            <w:tcBorders>
              <w:bottom w:val="single" w:sz="6" w:space="0" w:color="auto"/>
            </w:tcBorders>
          </w:tcPr>
          <w:p w14:paraId="09C52569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งบกำไรขาดทุนเบ็ดเสร็จ</w:t>
            </w:r>
            <w:r w:rsidRPr="007C54CE">
              <w:rPr>
                <w:rFonts w:ascii="Angsana New" w:hAnsi="Angsana New" w:hint="cs"/>
                <w:szCs w:val="24"/>
                <w:cs/>
              </w:rPr>
              <w:t>รวมสำหรับรอบระยะเวลา</w:t>
            </w:r>
            <w:r>
              <w:rPr>
                <w:rFonts w:ascii="Angsana New" w:hAnsi="Angsana New" w:hint="cs"/>
                <w:szCs w:val="24"/>
                <w:cs/>
              </w:rPr>
              <w:t>สาม</w:t>
            </w:r>
            <w:r w:rsidRPr="007C54CE">
              <w:rPr>
                <w:rFonts w:ascii="Angsana New" w:hAnsi="Angsana New" w:hint="cs"/>
                <w:szCs w:val="24"/>
                <w:cs/>
              </w:rPr>
              <w:t>เดือนสิ้นสุดวันที่</w:t>
            </w:r>
            <w:r w:rsidRPr="007C54CE">
              <w:rPr>
                <w:rFonts w:ascii="Angsana New" w:hAnsi="Angsana New"/>
                <w:szCs w:val="24"/>
                <w:cs/>
              </w:rPr>
              <w:t xml:space="preserve"> </w:t>
            </w:r>
            <w:r w:rsidRPr="007C54CE">
              <w:rPr>
                <w:rFonts w:ascii="Angsana New" w:hAnsi="Angsana New"/>
                <w:szCs w:val="24"/>
              </w:rPr>
              <w:t xml:space="preserve">30 </w:t>
            </w:r>
            <w:r w:rsidRPr="007C54CE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707CF1" w:rsidRPr="00880283" w14:paraId="5E0C7B58" w14:textId="77777777" w:rsidTr="004C2299">
        <w:trPr>
          <w:cantSplit/>
          <w:trHeight w:val="273"/>
        </w:trPr>
        <w:tc>
          <w:tcPr>
            <w:tcW w:w="2970" w:type="dxa"/>
            <w:shd w:val="clear" w:color="auto" w:fill="FFFFFF"/>
            <w:vAlign w:val="bottom"/>
          </w:tcPr>
          <w:p w14:paraId="002AC425" w14:textId="77777777" w:rsidR="00784663" w:rsidRPr="007C54CE" w:rsidRDefault="00784663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B36FA0" w14:textId="77777777" w:rsidR="00784663" w:rsidRPr="007C54CE" w:rsidRDefault="00784663">
            <w:pPr>
              <w:ind w:left="-10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ส่วนงานจำหน่ายแก๊สปิโตรเลียม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15CDF8BD" w14:textId="77777777" w:rsidR="00784663" w:rsidRPr="007C54CE" w:rsidRDefault="0078466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CC2192" w14:textId="77777777" w:rsidR="00784663" w:rsidRPr="007C54CE" w:rsidRDefault="00784663">
            <w:pPr>
              <w:ind w:left="-75" w:right="-105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ส่วนงานจำหน่ายอุปกรณ์</w:t>
            </w:r>
          </w:p>
          <w:p w14:paraId="4730A675" w14:textId="77777777" w:rsidR="00784663" w:rsidRPr="007C54CE" w:rsidRDefault="00784663">
            <w:pPr>
              <w:ind w:left="-75" w:right="-105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และบริการติดตั้งระบบแก๊ส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06EB27B" w14:textId="77777777" w:rsidR="00784663" w:rsidRPr="007C54CE" w:rsidRDefault="0078466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C1DDEB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ส่วนงานบริการ</w:t>
            </w:r>
          </w:p>
          <w:p w14:paraId="256B53EB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ขนส่ง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7F2628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E78075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ส่วนงานบริการ</w:t>
            </w:r>
          </w:p>
          <w:p w14:paraId="3D37DD9F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รับเหมาก่อสร้าง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3E03CA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242CDC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ส่วนงานบริการตรวจสอบ</w:t>
            </w:r>
          </w:p>
          <w:p w14:paraId="0FD9AA8C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ความปลอดภัย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70804C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78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9335A60" w14:textId="77777777" w:rsidR="00D27957" w:rsidRDefault="00784663" w:rsidP="00D27957">
            <w:pPr>
              <w:ind w:left="-75" w:right="-105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ส่วนงานจำหน่าย</w:t>
            </w:r>
          </w:p>
          <w:p w14:paraId="7BCC591B" w14:textId="559DFE58" w:rsidR="00784663" w:rsidRPr="004B2B40" w:rsidRDefault="00784663">
            <w:pPr>
              <w:ind w:left="-75" w:right="-105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ยาน</w:t>
            </w:r>
            <w:r w:rsidRPr="004B2B40">
              <w:rPr>
                <w:rFonts w:ascii="Angsana New" w:hAnsi="Angsana New" w:hint="cs"/>
                <w:szCs w:val="24"/>
                <w:cs/>
              </w:rPr>
              <w:t>ยนต์ไฟฟ้า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83589E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EB9052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 xml:space="preserve">                 </w:t>
            </w:r>
            <w:r w:rsidRPr="007C54CE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07CF1" w:rsidRPr="00880283" w14:paraId="165D3735" w14:textId="77777777" w:rsidTr="004C2299">
        <w:trPr>
          <w:cantSplit/>
          <w:trHeight w:val="144"/>
        </w:trPr>
        <w:tc>
          <w:tcPr>
            <w:tcW w:w="2970" w:type="dxa"/>
            <w:vAlign w:val="bottom"/>
          </w:tcPr>
          <w:p w14:paraId="1FE4CBFE" w14:textId="77777777" w:rsidR="00784663" w:rsidRPr="007C54CE" w:rsidRDefault="00784663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728DC4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0B55E69" w14:textId="77777777" w:rsidR="00784663" w:rsidRPr="007C54CE" w:rsidRDefault="0078466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F3C38C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41" w:type="dxa"/>
            <w:vAlign w:val="bottom"/>
          </w:tcPr>
          <w:p w14:paraId="3AA1D728" w14:textId="77777777" w:rsidR="00784663" w:rsidRPr="007C54CE" w:rsidRDefault="0078466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C7F8C3" w14:textId="77777777" w:rsidR="00784663" w:rsidRPr="007C54CE" w:rsidRDefault="00784663">
            <w:pPr>
              <w:ind w:left="-129" w:right="-86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B9F4BE0" w14:textId="77777777" w:rsidR="00784663" w:rsidRPr="007C54CE" w:rsidRDefault="0078466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2E8DBE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42" w:type="dxa"/>
            <w:vAlign w:val="bottom"/>
          </w:tcPr>
          <w:p w14:paraId="2A0082CC" w14:textId="77777777" w:rsidR="00784663" w:rsidRPr="007C54CE" w:rsidRDefault="0078466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A69E9A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31F79A0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89B662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42" w:type="dxa"/>
          </w:tcPr>
          <w:p w14:paraId="23269D7A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741CED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0866E23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3C1DD7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42" w:type="dxa"/>
          </w:tcPr>
          <w:p w14:paraId="2D5194E0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C93210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A925DBE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22F1E6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42" w:type="dxa"/>
          </w:tcPr>
          <w:p w14:paraId="63A70761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14:paraId="19D2F3C6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34" w:type="dxa"/>
            <w:vAlign w:val="bottom"/>
          </w:tcPr>
          <w:p w14:paraId="4CDEBD1C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  <w:vAlign w:val="bottom"/>
          </w:tcPr>
          <w:p w14:paraId="1809AE45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41" w:type="dxa"/>
          </w:tcPr>
          <w:p w14:paraId="466F5167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92A912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06CEA6A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6993F0" w14:textId="77777777" w:rsidR="00784663" w:rsidRPr="007C54CE" w:rsidRDefault="00784663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</w:rPr>
              <w:t>2567</w:t>
            </w:r>
          </w:p>
        </w:tc>
      </w:tr>
      <w:tr w:rsidR="00707CF1" w:rsidRPr="00880283" w14:paraId="780B4800" w14:textId="77777777" w:rsidTr="004C2299">
        <w:trPr>
          <w:cantSplit/>
          <w:trHeight w:val="144"/>
        </w:trPr>
        <w:tc>
          <w:tcPr>
            <w:tcW w:w="2970" w:type="dxa"/>
            <w:vAlign w:val="bottom"/>
          </w:tcPr>
          <w:p w14:paraId="111B97A4" w14:textId="77777777" w:rsidR="00784663" w:rsidRPr="007C54CE" w:rsidRDefault="00784663">
            <w:pPr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721" w:type="dxa"/>
            <w:tcBorders>
              <w:top w:val="single" w:sz="6" w:space="0" w:color="auto"/>
            </w:tcBorders>
            <w:vAlign w:val="bottom"/>
          </w:tcPr>
          <w:p w14:paraId="6A952892" w14:textId="5C787913" w:rsidR="00784663" w:rsidRPr="007C54CE" w:rsidRDefault="00B01DE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142" w:type="dxa"/>
            <w:vAlign w:val="bottom"/>
          </w:tcPr>
          <w:p w14:paraId="77425981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vAlign w:val="bottom"/>
          </w:tcPr>
          <w:p w14:paraId="47709C5B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 w:rsidRPr="005F7120">
              <w:rPr>
                <w:rFonts w:ascii="Angsana New" w:hAnsi="Angsana New" w:hint="cs"/>
                <w:szCs w:val="24"/>
                <w:cs/>
              </w:rPr>
              <w:t>80</w:t>
            </w:r>
          </w:p>
        </w:tc>
        <w:tc>
          <w:tcPr>
            <w:tcW w:w="141" w:type="dxa"/>
            <w:vAlign w:val="bottom"/>
          </w:tcPr>
          <w:p w14:paraId="462B1784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7E31EF3A" w14:textId="77777777" w:rsidR="00784663" w:rsidRPr="007C54CE" w:rsidRDefault="00784663">
            <w:pPr>
              <w:tabs>
                <w:tab w:val="decimal" w:pos="485"/>
                <w:tab w:val="decimal" w:pos="75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B380D3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  <w:vAlign w:val="bottom"/>
          </w:tcPr>
          <w:p w14:paraId="6D62091F" w14:textId="77777777" w:rsidR="00784663" w:rsidRPr="007C54CE" w:rsidRDefault="00784663">
            <w:pPr>
              <w:tabs>
                <w:tab w:val="decimal" w:pos="485"/>
                <w:tab w:val="decimal" w:pos="75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 w:rsidRPr="00483ED1"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142" w:type="dxa"/>
            <w:vAlign w:val="bottom"/>
          </w:tcPr>
          <w:p w14:paraId="6504EEBC" w14:textId="77777777" w:rsidR="00784663" w:rsidRPr="007C54CE" w:rsidRDefault="00784663">
            <w:pPr>
              <w:tabs>
                <w:tab w:val="decimal" w:pos="485"/>
                <w:tab w:val="decimal" w:pos="75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vAlign w:val="bottom"/>
          </w:tcPr>
          <w:p w14:paraId="09478189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7411314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  <w:vAlign w:val="bottom"/>
          </w:tcPr>
          <w:p w14:paraId="3685A37C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DD8EE2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31BF4ED7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34066AC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28AFA2C9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04CBBD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5408FFE1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4D3C11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46065681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C31764A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  <w:vAlign w:val="bottom"/>
          </w:tcPr>
          <w:p w14:paraId="1093F683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4" w:type="dxa"/>
          </w:tcPr>
          <w:p w14:paraId="1764BC5C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6" w:type="dxa"/>
          </w:tcPr>
          <w:p w14:paraId="0E9AD4D1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4E2FCA9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  <w:vAlign w:val="bottom"/>
          </w:tcPr>
          <w:p w14:paraId="7303DC13" w14:textId="40D3A1A3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8</w:t>
            </w:r>
            <w:r w:rsidR="004D27D1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761EA854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14:paraId="112CA038" w14:textId="77777777" w:rsidR="00784663" w:rsidRPr="00653AB7" w:rsidRDefault="00784663">
            <w:pPr>
              <w:ind w:left="-130"/>
              <w:jc w:val="right"/>
              <w:rPr>
                <w:rFonts w:ascii="Angsana New" w:hAnsi="Angsana New"/>
              </w:rPr>
            </w:pPr>
            <w:r w:rsidRPr="00653AB7">
              <w:rPr>
                <w:rFonts w:ascii="Angsana New" w:hAnsi="Angsana New"/>
              </w:rPr>
              <w:t>81</w:t>
            </w:r>
          </w:p>
        </w:tc>
      </w:tr>
      <w:tr w:rsidR="00784663" w:rsidRPr="00880283" w14:paraId="5887E056" w14:textId="77777777" w:rsidTr="004C2299">
        <w:trPr>
          <w:cantSplit/>
          <w:trHeight w:val="144"/>
        </w:trPr>
        <w:tc>
          <w:tcPr>
            <w:tcW w:w="2970" w:type="dxa"/>
            <w:vAlign w:val="bottom"/>
          </w:tcPr>
          <w:p w14:paraId="63D62906" w14:textId="77777777" w:rsidR="00784663" w:rsidRPr="007C54CE" w:rsidRDefault="00784663">
            <w:pPr>
              <w:ind w:right="-60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721" w:type="dxa"/>
            <w:vAlign w:val="bottom"/>
          </w:tcPr>
          <w:p w14:paraId="29F0C34B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80CE3E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2C74EAA1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59EE9E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4123EBDB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1BFCD7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3EBF7423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D726C0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45F66AE4" w14:textId="77777777" w:rsidR="00784663" w:rsidRPr="007C54CE" w:rsidRDefault="00784663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10</w:t>
            </w:r>
          </w:p>
        </w:tc>
        <w:tc>
          <w:tcPr>
            <w:tcW w:w="142" w:type="dxa"/>
            <w:vAlign w:val="bottom"/>
          </w:tcPr>
          <w:p w14:paraId="196F9030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67FB2F5E" w14:textId="77777777" w:rsidR="00784663" w:rsidRPr="007C54CE" w:rsidRDefault="00784663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42" w:type="dxa"/>
            <w:vAlign w:val="bottom"/>
          </w:tcPr>
          <w:p w14:paraId="2A551040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1C5D3EB2" w14:textId="77777777" w:rsidR="00784663" w:rsidRPr="007C54CE" w:rsidRDefault="00784663">
            <w:pPr>
              <w:tabs>
                <w:tab w:val="decimal" w:pos="421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950</w:t>
            </w:r>
          </w:p>
        </w:tc>
        <w:tc>
          <w:tcPr>
            <w:tcW w:w="142" w:type="dxa"/>
            <w:vAlign w:val="bottom"/>
          </w:tcPr>
          <w:p w14:paraId="403AE52B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2E76666F" w14:textId="182E8B2F" w:rsidR="00784663" w:rsidRPr="007C54CE" w:rsidRDefault="00B31582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1,000</w:t>
            </w:r>
          </w:p>
        </w:tc>
        <w:tc>
          <w:tcPr>
            <w:tcW w:w="142" w:type="dxa"/>
            <w:vAlign w:val="bottom"/>
          </w:tcPr>
          <w:p w14:paraId="0F447290" w14:textId="77777777" w:rsidR="00784663" w:rsidRPr="007C54CE" w:rsidRDefault="00784663">
            <w:pPr>
              <w:tabs>
                <w:tab w:val="decimal" w:pos="444"/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4FEBC7AB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142" w:type="dxa"/>
            <w:vAlign w:val="bottom"/>
          </w:tcPr>
          <w:p w14:paraId="2357BE4B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82C0E8C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16</w:t>
            </w:r>
          </w:p>
        </w:tc>
        <w:tc>
          <w:tcPr>
            <w:tcW w:w="142" w:type="dxa"/>
          </w:tcPr>
          <w:p w14:paraId="4D36FFC1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51FE625C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271035B2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6" w:type="dxa"/>
          </w:tcPr>
          <w:p w14:paraId="33E8B213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1045687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1E78216F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979</w:t>
            </w:r>
          </w:p>
        </w:tc>
        <w:tc>
          <w:tcPr>
            <w:tcW w:w="142" w:type="dxa"/>
            <w:vAlign w:val="bottom"/>
          </w:tcPr>
          <w:p w14:paraId="01A74F22" w14:textId="77777777" w:rsidR="00784663" w:rsidRPr="007C54CE" w:rsidRDefault="00784663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</w:tcPr>
          <w:p w14:paraId="0A9385FD" w14:textId="5D05AB5B" w:rsidR="00784663" w:rsidRPr="00653AB7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</w:rPr>
            </w:pPr>
            <w:r w:rsidRPr="00653AB7">
              <w:rPr>
                <w:rFonts w:ascii="Angsana New" w:hAnsi="Angsana New"/>
              </w:rPr>
              <w:t>1,02</w:t>
            </w:r>
            <w:r w:rsidR="00A85C62">
              <w:rPr>
                <w:rFonts w:ascii="Angsana New" w:hAnsi="Angsana New"/>
              </w:rPr>
              <w:t>3</w:t>
            </w:r>
          </w:p>
        </w:tc>
      </w:tr>
      <w:tr w:rsidR="00A8688D" w:rsidRPr="00880283" w14:paraId="271FFDD3" w14:textId="77777777" w:rsidTr="004C2299">
        <w:trPr>
          <w:cantSplit/>
          <w:trHeight w:val="270"/>
        </w:trPr>
        <w:tc>
          <w:tcPr>
            <w:tcW w:w="2970" w:type="dxa"/>
            <w:vAlign w:val="bottom"/>
          </w:tcPr>
          <w:p w14:paraId="6FB63162" w14:textId="77777777" w:rsidR="00784663" w:rsidRPr="007C54CE" w:rsidRDefault="00784663">
            <w:pPr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ต้นทุน</w:t>
            </w:r>
            <w:r w:rsidRPr="007C54CE">
              <w:rPr>
                <w:rFonts w:ascii="Angsana New" w:hAnsi="Angsana New" w:hint="cs"/>
                <w:szCs w:val="24"/>
                <w:cs/>
                <w:lang w:val="en-GB"/>
              </w:rPr>
              <w:t>จาก</w:t>
            </w: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การขาย</w:t>
            </w:r>
          </w:p>
        </w:tc>
        <w:tc>
          <w:tcPr>
            <w:tcW w:w="721" w:type="dxa"/>
            <w:vAlign w:val="bottom"/>
          </w:tcPr>
          <w:p w14:paraId="3B917D41" w14:textId="1A9ECE62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(7</w:t>
            </w:r>
            <w:r w:rsidR="00B01DE6"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77EFBCE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3D8EFBD5" w14:textId="4C585FFC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(7</w:t>
            </w:r>
            <w:r w:rsidR="00616348">
              <w:rPr>
                <w:rFonts w:ascii="Angsana New" w:hAnsi="Angsana New"/>
                <w:szCs w:val="24"/>
              </w:rPr>
              <w:t>7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15FE6BB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bottom"/>
          </w:tcPr>
          <w:p w14:paraId="4723714B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BE3086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14:paraId="5C585C32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D5C9FF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  <w:vAlign w:val="bottom"/>
          </w:tcPr>
          <w:p w14:paraId="58B321B0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2045E9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  <w:vAlign w:val="bottom"/>
          </w:tcPr>
          <w:p w14:paraId="5026E7D7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F990808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vAlign w:val="bottom"/>
          </w:tcPr>
          <w:p w14:paraId="2CD60E72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AF508DA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vAlign w:val="bottom"/>
          </w:tcPr>
          <w:p w14:paraId="15615A15" w14:textId="77777777" w:rsidR="00784663" w:rsidRPr="007C54CE" w:rsidRDefault="00784663">
            <w:pPr>
              <w:tabs>
                <w:tab w:val="decimal" w:pos="288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2C984A9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vAlign w:val="bottom"/>
          </w:tcPr>
          <w:p w14:paraId="17F3279B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432179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vAlign w:val="bottom"/>
          </w:tcPr>
          <w:p w14:paraId="386819B1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CAE6303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1919170D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5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72960099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6" w:type="dxa"/>
          </w:tcPr>
          <w:p w14:paraId="7FA1D43B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E57D5F0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0AB757CB" w14:textId="0478109D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="008F00AE">
              <w:rPr>
                <w:rFonts w:ascii="Angsana New" w:hAnsi="Angsana New"/>
                <w:szCs w:val="24"/>
              </w:rPr>
              <w:t>79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6AFC71C" w14:textId="77777777" w:rsidR="00784663" w:rsidRPr="007C54CE" w:rsidRDefault="00784663">
            <w:pPr>
              <w:tabs>
                <w:tab w:val="decimal" w:pos="260"/>
              </w:tabs>
              <w:ind w:left="-72" w:right="-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10765823" w14:textId="16882542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7</w:t>
            </w:r>
            <w:r w:rsidR="00422143">
              <w:rPr>
                <w:rFonts w:ascii="Angsana New" w:hAnsi="Angsana New"/>
                <w:szCs w:val="24"/>
              </w:rPr>
              <w:t>7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A8688D" w:rsidRPr="00880283" w14:paraId="37F9A638" w14:textId="77777777" w:rsidTr="004C2299">
        <w:trPr>
          <w:cantSplit/>
          <w:trHeight w:val="144"/>
        </w:trPr>
        <w:tc>
          <w:tcPr>
            <w:tcW w:w="2970" w:type="dxa"/>
            <w:vAlign w:val="bottom"/>
          </w:tcPr>
          <w:p w14:paraId="11594998" w14:textId="77777777" w:rsidR="00784663" w:rsidRPr="007C54CE" w:rsidRDefault="00784663">
            <w:pPr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ต้นทุน</w:t>
            </w:r>
            <w:r w:rsidRPr="007C54CE">
              <w:rPr>
                <w:rFonts w:ascii="Angsana New" w:hAnsi="Angsana New" w:hint="cs"/>
                <w:szCs w:val="24"/>
                <w:cs/>
                <w:lang w:val="en-GB"/>
              </w:rPr>
              <w:t>จาก</w:t>
            </w: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2968F9B4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402BAF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  <w:vAlign w:val="bottom"/>
          </w:tcPr>
          <w:p w14:paraId="27D8A261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DA39DB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EA5F80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C5E7C48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D29446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8F0B2A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ABF38B" w14:textId="77777777" w:rsidR="00784663" w:rsidRPr="007C54CE" w:rsidRDefault="00784663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(11)</w:t>
            </w:r>
          </w:p>
        </w:tc>
        <w:tc>
          <w:tcPr>
            <w:tcW w:w="142" w:type="dxa"/>
            <w:vAlign w:val="bottom"/>
          </w:tcPr>
          <w:p w14:paraId="6DAAF88E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0E505A" w14:textId="77777777" w:rsidR="00784663" w:rsidRPr="007C54CE" w:rsidRDefault="00784663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(7)</w:t>
            </w:r>
          </w:p>
        </w:tc>
        <w:tc>
          <w:tcPr>
            <w:tcW w:w="142" w:type="dxa"/>
            <w:vAlign w:val="bottom"/>
          </w:tcPr>
          <w:p w14:paraId="672D74C5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E58EDE" w14:textId="093E8B0D" w:rsidR="00784663" w:rsidRPr="007C54CE" w:rsidRDefault="00784663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  <w:cs/>
              </w:rPr>
            </w:pPr>
            <w:r w:rsidRPr="007515B2">
              <w:rPr>
                <w:rFonts w:ascii="Angsana New" w:hAnsi="Angsana New" w:hint="cs"/>
                <w:szCs w:val="24"/>
                <w:cs/>
              </w:rPr>
              <w:t>(</w:t>
            </w:r>
            <w:r w:rsidRPr="007515B2">
              <w:rPr>
                <w:rFonts w:ascii="Angsana New" w:hAnsi="Angsana New"/>
                <w:szCs w:val="24"/>
              </w:rPr>
              <w:t>8</w:t>
            </w:r>
            <w:r w:rsidR="008C6FFE" w:rsidRPr="007515B2">
              <w:rPr>
                <w:rFonts w:ascii="Angsana New" w:hAnsi="Angsana New"/>
                <w:szCs w:val="24"/>
              </w:rPr>
              <w:t>40</w:t>
            </w:r>
            <w:r w:rsidRPr="007515B2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2A6CAAA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B9CACD" w14:textId="2FE03003" w:rsidR="00784663" w:rsidRPr="007C54CE" w:rsidRDefault="00784663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="001D72E8">
              <w:rPr>
                <w:rFonts w:ascii="Angsana New" w:hAnsi="Angsana New"/>
                <w:szCs w:val="24"/>
              </w:rPr>
              <w:t>88</w:t>
            </w:r>
            <w:r w:rsidR="00CF061E">
              <w:rPr>
                <w:rFonts w:ascii="Angsana New" w:hAnsi="Angsana New"/>
                <w:szCs w:val="24"/>
              </w:rPr>
              <w:t>5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9A5FBA7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B4260F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19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D24F8F8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70351C" w14:textId="3F00B4E6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="00CF061E">
              <w:rPr>
                <w:rFonts w:ascii="Angsana New" w:hAnsi="Angsana New"/>
                <w:szCs w:val="24"/>
              </w:rPr>
              <w:t>30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1B2461D" w14:textId="77777777" w:rsidR="00784663" w:rsidRPr="007C54CE" w:rsidRDefault="00784663">
            <w:pPr>
              <w:tabs>
                <w:tab w:val="decimal" w:pos="574"/>
              </w:tabs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14:paraId="5F38C9A8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209D2D71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</w:tcPr>
          <w:p w14:paraId="48E501BF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480D0FC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2CDE09CC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870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D2A9E11" w14:textId="77777777" w:rsidR="00784663" w:rsidRPr="007C54CE" w:rsidRDefault="00784663">
            <w:pPr>
              <w:tabs>
                <w:tab w:val="decimal" w:pos="260"/>
              </w:tabs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46FECC8A" w14:textId="6CD7186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92</w:t>
            </w:r>
            <w:r w:rsidR="000A1DFE">
              <w:rPr>
                <w:rFonts w:ascii="Angsana New" w:hAnsi="Angsana New"/>
                <w:szCs w:val="24"/>
              </w:rPr>
              <w:t>2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9101A2" w:rsidRPr="00880283" w14:paraId="42FDDBD0" w14:textId="77777777" w:rsidTr="004C2299">
        <w:trPr>
          <w:cantSplit/>
          <w:trHeight w:val="144"/>
        </w:trPr>
        <w:tc>
          <w:tcPr>
            <w:tcW w:w="2970" w:type="dxa"/>
            <w:vAlign w:val="bottom"/>
          </w:tcPr>
          <w:p w14:paraId="7F6A953F" w14:textId="77777777" w:rsidR="00784663" w:rsidRPr="007C54CE" w:rsidRDefault="00784663">
            <w:pPr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กำไร</w:t>
            </w:r>
            <w:r w:rsidRPr="007C54CE">
              <w:rPr>
                <w:rFonts w:ascii="Angsana New" w:hAnsi="Angsana New"/>
                <w:szCs w:val="24"/>
                <w:lang w:val="en-GB"/>
              </w:rPr>
              <w:t xml:space="preserve"> </w:t>
            </w:r>
            <w:r w:rsidRPr="007C54CE">
              <w:rPr>
                <w:rFonts w:ascii="Angsana New" w:hAnsi="Angsana New" w:hint="cs"/>
                <w:szCs w:val="24"/>
                <w:cs/>
                <w:lang w:val="en-GB"/>
              </w:rPr>
              <w:t xml:space="preserve">(ขาดทุน) </w:t>
            </w: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ขั้นต้น</w:t>
            </w: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C8919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2B545D9F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878EC" w14:textId="6DCF3B75" w:rsidR="00784663" w:rsidRPr="007C54CE" w:rsidRDefault="005F5D62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41" w:type="dxa"/>
            <w:vAlign w:val="bottom"/>
          </w:tcPr>
          <w:p w14:paraId="1A63DF9C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63067" w14:textId="77777777" w:rsidR="00784663" w:rsidRPr="007C54CE" w:rsidRDefault="00784663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FB92E5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F2CDE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142" w:type="dxa"/>
            <w:vAlign w:val="bottom"/>
          </w:tcPr>
          <w:p w14:paraId="62A8F3AC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90214" w14:textId="77777777" w:rsidR="00784663" w:rsidRPr="007C54CE" w:rsidRDefault="00784663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(1)</w:t>
            </w:r>
          </w:p>
        </w:tc>
        <w:tc>
          <w:tcPr>
            <w:tcW w:w="142" w:type="dxa"/>
            <w:vAlign w:val="bottom"/>
          </w:tcPr>
          <w:p w14:paraId="36F15EA8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91F02" w14:textId="406E5825" w:rsidR="00784663" w:rsidRPr="007C54CE" w:rsidRDefault="004E3B6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2B7709D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7E531" w14:textId="03FB2514" w:rsidR="00784663" w:rsidRPr="007C54CE" w:rsidRDefault="008C6FFE">
            <w:pPr>
              <w:tabs>
                <w:tab w:val="decimal" w:pos="410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110</w:t>
            </w:r>
          </w:p>
        </w:tc>
        <w:tc>
          <w:tcPr>
            <w:tcW w:w="142" w:type="dxa"/>
            <w:vAlign w:val="bottom"/>
          </w:tcPr>
          <w:p w14:paraId="06D05E73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4067F" w14:textId="4F1C922A" w:rsidR="00784663" w:rsidRPr="007C54CE" w:rsidRDefault="001D72E8">
            <w:pPr>
              <w:tabs>
                <w:tab w:val="decimal" w:pos="379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  <w:r w:rsidR="00CF061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3539E9C3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C9BD74" w14:textId="5FE6D5C5" w:rsidR="00784663" w:rsidRPr="007C54CE" w:rsidRDefault="004E3B6B">
            <w:pPr>
              <w:tabs>
                <w:tab w:val="decimal" w:pos="360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B75CCEE" w14:textId="77777777" w:rsidR="00784663" w:rsidRPr="007C54CE" w:rsidRDefault="00784663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438C5F" w14:textId="47E96AB4" w:rsidR="00784663" w:rsidRPr="007C54CE" w:rsidRDefault="001A1A34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</w:t>
            </w:r>
            <w:r w:rsidR="00CF061E"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676CDE0B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F3B6A" w14:textId="77777777" w:rsidR="00784663" w:rsidRPr="007C54CE" w:rsidRDefault="00784663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FE72F2B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96068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9C4632D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0E1D96AF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114</w:t>
            </w:r>
          </w:p>
        </w:tc>
        <w:tc>
          <w:tcPr>
            <w:tcW w:w="142" w:type="dxa"/>
            <w:vAlign w:val="bottom"/>
          </w:tcPr>
          <w:p w14:paraId="202A692E" w14:textId="77777777" w:rsidR="00784663" w:rsidRPr="007C54CE" w:rsidRDefault="00784663">
            <w:pPr>
              <w:tabs>
                <w:tab w:val="decimal" w:pos="260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vAlign w:val="bottom"/>
          </w:tcPr>
          <w:p w14:paraId="1611C6A1" w14:textId="3B3AFD14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  <w:r w:rsidR="000760E8">
              <w:rPr>
                <w:rFonts w:ascii="Angsana New" w:hAnsi="Angsana New"/>
                <w:szCs w:val="24"/>
              </w:rPr>
              <w:t>5</w:t>
            </w:r>
          </w:p>
        </w:tc>
      </w:tr>
      <w:tr w:rsidR="00707CF1" w:rsidRPr="00880283" w14:paraId="342BB928" w14:textId="77777777" w:rsidTr="004C2299">
        <w:trPr>
          <w:cantSplit/>
          <w:trHeight w:val="144"/>
        </w:trPr>
        <w:tc>
          <w:tcPr>
            <w:tcW w:w="2970" w:type="dxa"/>
            <w:vAlign w:val="bottom"/>
          </w:tcPr>
          <w:p w14:paraId="1FE6A5CA" w14:textId="77777777" w:rsidR="00784663" w:rsidRPr="007C54CE" w:rsidRDefault="00784663">
            <w:pPr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14:paraId="6E72E715" w14:textId="77777777" w:rsidR="00784663" w:rsidRPr="007C54CE" w:rsidRDefault="00784663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9181361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7" w:type="dxa"/>
            <w:tcBorders>
              <w:top w:val="double" w:sz="4" w:space="0" w:color="auto"/>
            </w:tcBorders>
            <w:vAlign w:val="bottom"/>
          </w:tcPr>
          <w:p w14:paraId="3BAC48BB" w14:textId="77777777" w:rsidR="00784663" w:rsidRPr="007C54CE" w:rsidRDefault="00784663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B6EF544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  <w:vAlign w:val="bottom"/>
          </w:tcPr>
          <w:p w14:paraId="4AC4088B" w14:textId="77777777" w:rsidR="00784663" w:rsidRPr="007C54CE" w:rsidRDefault="00784663">
            <w:pPr>
              <w:tabs>
                <w:tab w:val="decimal" w:pos="711"/>
              </w:tabs>
              <w:ind w:left="-129" w:right="-8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88AA57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  <w:vAlign w:val="bottom"/>
          </w:tcPr>
          <w:p w14:paraId="5EFBB062" w14:textId="77777777" w:rsidR="00784663" w:rsidRPr="007C54CE" w:rsidRDefault="00784663">
            <w:pPr>
              <w:tabs>
                <w:tab w:val="decimal" w:pos="380"/>
                <w:tab w:val="decimal" w:pos="622"/>
              </w:tabs>
              <w:ind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AA8534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  <w:vAlign w:val="bottom"/>
          </w:tcPr>
          <w:p w14:paraId="40C5016B" w14:textId="77777777" w:rsidR="00784663" w:rsidRPr="007C54CE" w:rsidRDefault="00784663">
            <w:pPr>
              <w:tabs>
                <w:tab w:val="decimal" w:pos="430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D44481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  <w:vAlign w:val="bottom"/>
          </w:tcPr>
          <w:p w14:paraId="4A54F283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37E869C7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  <w:vAlign w:val="bottom"/>
          </w:tcPr>
          <w:p w14:paraId="6A2EB721" w14:textId="77777777" w:rsidR="00784663" w:rsidRPr="007C54CE" w:rsidRDefault="00784663">
            <w:pPr>
              <w:tabs>
                <w:tab w:val="decimal" w:pos="410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D3463E7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  <w:vAlign w:val="bottom"/>
          </w:tcPr>
          <w:p w14:paraId="7DE95281" w14:textId="77777777" w:rsidR="00784663" w:rsidRPr="007C54CE" w:rsidRDefault="00784663">
            <w:pPr>
              <w:tabs>
                <w:tab w:val="decimal" w:pos="379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0F2AE7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  <w:vAlign w:val="bottom"/>
          </w:tcPr>
          <w:p w14:paraId="0FEDCC7E" w14:textId="77777777" w:rsidR="00784663" w:rsidRPr="007C54CE" w:rsidRDefault="00784663">
            <w:pPr>
              <w:tabs>
                <w:tab w:val="decimal" w:pos="360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0CAB8E5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  <w:vAlign w:val="bottom"/>
          </w:tcPr>
          <w:p w14:paraId="6C23E8BA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8A428F9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  <w:vAlign w:val="bottom"/>
          </w:tcPr>
          <w:p w14:paraId="0CC4A69C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6F387374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6" w:type="dxa"/>
            <w:tcBorders>
              <w:top w:val="double" w:sz="4" w:space="0" w:color="auto"/>
            </w:tcBorders>
          </w:tcPr>
          <w:p w14:paraId="63B21F9A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43733787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3626150E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6E0279D9" w14:textId="77777777" w:rsidR="00784663" w:rsidRPr="007C54CE" w:rsidRDefault="00784663">
            <w:pPr>
              <w:tabs>
                <w:tab w:val="decimal" w:pos="260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700969C6" w14:textId="02564526" w:rsidR="00784663" w:rsidRPr="007C54CE" w:rsidRDefault="00AC616B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</w:t>
            </w:r>
          </w:p>
        </w:tc>
      </w:tr>
      <w:tr w:rsidR="00784663" w:rsidRPr="00880283" w14:paraId="2FAECEF8" w14:textId="77777777" w:rsidTr="004C2299">
        <w:trPr>
          <w:cantSplit/>
          <w:trHeight w:val="144"/>
        </w:trPr>
        <w:tc>
          <w:tcPr>
            <w:tcW w:w="2970" w:type="dxa"/>
            <w:vAlign w:val="center"/>
          </w:tcPr>
          <w:p w14:paraId="0C6B007C" w14:textId="77777777" w:rsidR="00784663" w:rsidRPr="007C54CE" w:rsidRDefault="00784663">
            <w:pPr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721" w:type="dxa"/>
            <w:vAlign w:val="bottom"/>
          </w:tcPr>
          <w:p w14:paraId="7FFE5D6D" w14:textId="77777777" w:rsidR="00784663" w:rsidRPr="007C54CE" w:rsidRDefault="00784663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530A45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78BDD3A7" w14:textId="77777777" w:rsidR="00784663" w:rsidRPr="007C54CE" w:rsidRDefault="00784663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56D9EA9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96C8FEF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54DABC28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66713FF1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AEF298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4F9D763A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CD7412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72EAD10B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5629286" w14:textId="77777777" w:rsidR="00784663" w:rsidRPr="007C54CE" w:rsidRDefault="00784663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219BFE84" w14:textId="77777777" w:rsidR="00784663" w:rsidRPr="007C54CE" w:rsidRDefault="00784663">
            <w:pPr>
              <w:tabs>
                <w:tab w:val="decimal" w:pos="366"/>
                <w:tab w:val="decimal" w:pos="410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7FCDA4" w14:textId="77777777" w:rsidR="00784663" w:rsidRPr="007C54CE" w:rsidRDefault="00784663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5A00F58D" w14:textId="77777777" w:rsidR="00784663" w:rsidRPr="007C54CE" w:rsidRDefault="00784663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1D90E7E" w14:textId="77777777" w:rsidR="00784663" w:rsidRPr="007C54CE" w:rsidRDefault="00784663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2F0DE3AC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E4068A" w14:textId="77777777" w:rsidR="00784663" w:rsidRPr="007C54CE" w:rsidRDefault="00784663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40DBB9CB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8737C88" w14:textId="77777777" w:rsidR="00784663" w:rsidRPr="007C54CE" w:rsidRDefault="00784663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117D5ACE" w14:textId="77777777" w:rsidR="00784663" w:rsidRPr="007C54CE" w:rsidRDefault="00784663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11114BCF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6" w:type="dxa"/>
          </w:tcPr>
          <w:p w14:paraId="5F95F5CD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17039CC1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00A16572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(2)</w:t>
            </w:r>
          </w:p>
        </w:tc>
        <w:tc>
          <w:tcPr>
            <w:tcW w:w="142" w:type="dxa"/>
            <w:vAlign w:val="bottom"/>
          </w:tcPr>
          <w:p w14:paraId="4ABD64E9" w14:textId="77777777" w:rsidR="00784663" w:rsidRPr="007C54CE" w:rsidRDefault="00784663">
            <w:pPr>
              <w:tabs>
                <w:tab w:val="decimal" w:pos="260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5ED515B6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(2)</w:t>
            </w:r>
          </w:p>
        </w:tc>
      </w:tr>
      <w:tr w:rsidR="00707CF1" w:rsidRPr="00880283" w14:paraId="78F45167" w14:textId="77777777" w:rsidTr="004C2299">
        <w:trPr>
          <w:cantSplit/>
          <w:trHeight w:val="144"/>
        </w:trPr>
        <w:tc>
          <w:tcPr>
            <w:tcW w:w="2970" w:type="dxa"/>
            <w:vAlign w:val="center"/>
          </w:tcPr>
          <w:p w14:paraId="6046D07D" w14:textId="77777777" w:rsidR="00784663" w:rsidRPr="007C54CE" w:rsidRDefault="00784663">
            <w:pPr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721" w:type="dxa"/>
            <w:vAlign w:val="bottom"/>
          </w:tcPr>
          <w:p w14:paraId="17B947CB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A03FE4E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463FBBB8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6116354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bottom"/>
          </w:tcPr>
          <w:p w14:paraId="341C4D0E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C4ED20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14:paraId="69C9B2B3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D96134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  <w:vAlign w:val="bottom"/>
          </w:tcPr>
          <w:p w14:paraId="2373027A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E32BC18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  <w:vAlign w:val="bottom"/>
          </w:tcPr>
          <w:p w14:paraId="4B6699EB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A2BA4DD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vAlign w:val="bottom"/>
          </w:tcPr>
          <w:p w14:paraId="3760799E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26793E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vAlign w:val="bottom"/>
          </w:tcPr>
          <w:p w14:paraId="5E060701" w14:textId="77777777" w:rsidR="00784663" w:rsidRPr="007C54CE" w:rsidRDefault="00784663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479625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vAlign w:val="bottom"/>
          </w:tcPr>
          <w:p w14:paraId="5D57C8AE" w14:textId="77777777" w:rsidR="00784663" w:rsidRPr="007C54CE" w:rsidRDefault="00784663">
            <w:pPr>
              <w:tabs>
                <w:tab w:val="decimal" w:pos="387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BAA0BE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vAlign w:val="bottom"/>
          </w:tcPr>
          <w:p w14:paraId="11B55139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3F9B405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4D7C2C7C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2FC376E0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6" w:type="dxa"/>
          </w:tcPr>
          <w:p w14:paraId="78B44371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368C3E9C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3D4ACA8D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90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94961EE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0F3ED815" w14:textId="52A3E30D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="00667335">
              <w:rPr>
                <w:rFonts w:ascii="Angsana New" w:hAnsi="Angsana New"/>
                <w:szCs w:val="24"/>
              </w:rPr>
              <w:t>66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707CF1" w:rsidRPr="00665C55" w14:paraId="1382E5EE" w14:textId="77777777" w:rsidTr="004C2299">
        <w:trPr>
          <w:cantSplit/>
          <w:trHeight w:val="144"/>
        </w:trPr>
        <w:tc>
          <w:tcPr>
            <w:tcW w:w="2970" w:type="dxa"/>
            <w:vAlign w:val="center"/>
          </w:tcPr>
          <w:p w14:paraId="4FE3C9F6" w14:textId="77777777" w:rsidR="00784663" w:rsidRPr="007C54CE" w:rsidRDefault="00784663">
            <w:pPr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721" w:type="dxa"/>
            <w:vAlign w:val="bottom"/>
          </w:tcPr>
          <w:p w14:paraId="70C7D1C8" w14:textId="77777777" w:rsidR="00784663" w:rsidRPr="007C54CE" w:rsidRDefault="00784663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C7E9AE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5C5C9426" w14:textId="77777777" w:rsidR="00784663" w:rsidRPr="007C54CE" w:rsidRDefault="00784663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6AC4AC5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7ABD6704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260388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006254A6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5756086B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1A8DDFD8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D123B4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2553A01C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322558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62CF6C45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A7981F6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327B8D9D" w14:textId="77777777" w:rsidR="00784663" w:rsidRPr="007C54CE" w:rsidRDefault="00784663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F4924E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699DA51B" w14:textId="77777777" w:rsidR="00784663" w:rsidRPr="007C54CE" w:rsidRDefault="00784663">
            <w:pPr>
              <w:tabs>
                <w:tab w:val="decimal" w:pos="387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FD3F6CA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61AF987E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87A164E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6EB683D4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6AEC3F85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6" w:type="dxa"/>
          </w:tcPr>
          <w:p w14:paraId="044DB38D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33EDE0CB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47D5AAE8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(12)</w:t>
            </w:r>
          </w:p>
        </w:tc>
        <w:tc>
          <w:tcPr>
            <w:tcW w:w="142" w:type="dxa"/>
            <w:vAlign w:val="bottom"/>
          </w:tcPr>
          <w:p w14:paraId="6B0A53FB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0644ABE3" w14:textId="36E2C445" w:rsidR="00784663" w:rsidRPr="00665C55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7515B2">
              <w:rPr>
                <w:rFonts w:ascii="Angsana New" w:hAnsi="Angsana New" w:hint="cs"/>
                <w:szCs w:val="24"/>
                <w:cs/>
              </w:rPr>
              <w:t>(</w:t>
            </w:r>
            <w:r w:rsidR="00655B22">
              <w:rPr>
                <w:rFonts w:ascii="Angsana New" w:hAnsi="Angsana New"/>
                <w:szCs w:val="24"/>
              </w:rPr>
              <w:t>10</w:t>
            </w:r>
            <w:r w:rsidRPr="007515B2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707CF1" w:rsidRPr="00880283" w14:paraId="34F836C2" w14:textId="77777777" w:rsidTr="004C2299">
        <w:trPr>
          <w:cantSplit/>
          <w:trHeight w:val="144"/>
        </w:trPr>
        <w:tc>
          <w:tcPr>
            <w:tcW w:w="2970" w:type="dxa"/>
            <w:vAlign w:val="center"/>
          </w:tcPr>
          <w:p w14:paraId="1FBB935C" w14:textId="75368232" w:rsidR="00784663" w:rsidRPr="007C54CE" w:rsidRDefault="00784663">
            <w:pPr>
              <w:ind w:left="190" w:hanging="190"/>
              <w:rPr>
                <w:rFonts w:ascii="Angsana New" w:hAnsi="Angsana New"/>
                <w:szCs w:val="24"/>
                <w:cs/>
                <w:lang w:val="en-GB"/>
              </w:rPr>
            </w:pPr>
            <w:r w:rsidRPr="007C54CE">
              <w:rPr>
                <w:rFonts w:ascii="Angsana New" w:hAnsi="Angsana New" w:hint="cs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  <w:r w:rsidR="00B13DDC">
              <w:rPr>
                <w:rFonts w:ascii="Angsana New" w:hAnsi="Angsana New"/>
                <w:szCs w:val="24"/>
                <w:lang w:val="en-GB"/>
              </w:rPr>
              <w:t xml:space="preserve">   </w:t>
            </w:r>
            <w:r w:rsidRPr="007C54CE">
              <w:rPr>
                <w:rFonts w:ascii="Angsana New" w:hAnsi="Angsana New" w:hint="cs"/>
                <w:szCs w:val="24"/>
                <w:cs/>
                <w:lang w:val="en-GB"/>
              </w:rPr>
              <w:t>ตาม</w:t>
            </w:r>
            <w:r w:rsidRPr="007C54CE">
              <w:rPr>
                <w:rFonts w:ascii="Angsana New" w:hAnsi="Angsana New"/>
                <w:szCs w:val="24"/>
                <w:cs/>
                <w:lang w:val="en-GB"/>
              </w:rPr>
              <w:t xml:space="preserve"> </w:t>
            </w:r>
            <w:r w:rsidRPr="007C54CE">
              <w:rPr>
                <w:rFonts w:ascii="Angsana New" w:hAnsi="Angsana New"/>
                <w:szCs w:val="24"/>
                <w:lang w:val="en-GB"/>
              </w:rPr>
              <w:t>TFRS</w:t>
            </w:r>
            <w:r w:rsidRPr="007C54CE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 w:rsidRPr="007C54CE">
              <w:rPr>
                <w:rFonts w:ascii="Angsana New" w:hAnsi="Angsana New"/>
                <w:szCs w:val="24"/>
                <w:cs/>
                <w:lang w:val="en-GB"/>
              </w:rPr>
              <w:t>9</w:t>
            </w:r>
          </w:p>
        </w:tc>
        <w:tc>
          <w:tcPr>
            <w:tcW w:w="721" w:type="dxa"/>
            <w:vAlign w:val="bottom"/>
          </w:tcPr>
          <w:p w14:paraId="7A10F73A" w14:textId="77777777" w:rsidR="00784663" w:rsidRPr="007C54CE" w:rsidRDefault="00784663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7E95EDB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4EE90240" w14:textId="77777777" w:rsidR="00784663" w:rsidRPr="007C54CE" w:rsidRDefault="00784663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C08337B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41ABD48B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05B0AF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0D5821C3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13F6CE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5DF002D1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BA8FECA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7D4376AD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2CCF40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72177C39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059CD5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145E5041" w14:textId="77777777" w:rsidR="00784663" w:rsidRPr="007C54CE" w:rsidRDefault="00784663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397BEC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1553C9F4" w14:textId="77777777" w:rsidR="00784663" w:rsidRPr="007C54CE" w:rsidRDefault="00784663">
            <w:pPr>
              <w:tabs>
                <w:tab w:val="decimal" w:pos="387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A77587A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5F8A268F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1F62333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6AB140E7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2D13D4E8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6" w:type="dxa"/>
          </w:tcPr>
          <w:p w14:paraId="6CDB8CD7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3DB6F5AA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2EFB416B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(5)</w:t>
            </w:r>
          </w:p>
        </w:tc>
        <w:tc>
          <w:tcPr>
            <w:tcW w:w="142" w:type="dxa"/>
            <w:vAlign w:val="bottom"/>
          </w:tcPr>
          <w:p w14:paraId="7809645C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1B5C09FF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A8688D" w:rsidRPr="00880283" w14:paraId="5CBD0C2C" w14:textId="77777777" w:rsidTr="004C2299">
        <w:trPr>
          <w:cantSplit/>
          <w:trHeight w:val="144"/>
        </w:trPr>
        <w:tc>
          <w:tcPr>
            <w:tcW w:w="2970" w:type="dxa"/>
            <w:vAlign w:val="center"/>
          </w:tcPr>
          <w:p w14:paraId="31597004" w14:textId="77777777" w:rsidR="00784663" w:rsidRPr="007C54CE" w:rsidRDefault="00784663">
            <w:pPr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Pr="007C54CE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ก่อนรายได้ภาษีเงินได้</w:t>
            </w:r>
          </w:p>
        </w:tc>
        <w:tc>
          <w:tcPr>
            <w:tcW w:w="721" w:type="dxa"/>
            <w:vAlign w:val="bottom"/>
          </w:tcPr>
          <w:p w14:paraId="4F2B247E" w14:textId="77777777" w:rsidR="00784663" w:rsidRPr="007C54CE" w:rsidRDefault="00784663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23C3D9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081D4004" w14:textId="77777777" w:rsidR="00784663" w:rsidRPr="007C54CE" w:rsidRDefault="00784663">
            <w:pPr>
              <w:tabs>
                <w:tab w:val="decimal" w:pos="468"/>
              </w:tabs>
              <w:ind w:left="-72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52D874F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1EACC1D6" w14:textId="77777777" w:rsidR="00784663" w:rsidRPr="007C54CE" w:rsidRDefault="00784663">
            <w:pPr>
              <w:tabs>
                <w:tab w:val="decimal" w:pos="711"/>
              </w:tabs>
              <w:ind w:left="-129" w:right="-8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94E3F0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3EF96D0B" w14:textId="77777777" w:rsidR="00784663" w:rsidRPr="007C54CE" w:rsidRDefault="00784663">
            <w:pPr>
              <w:tabs>
                <w:tab w:val="decimal" w:pos="444"/>
              </w:tabs>
              <w:ind w:left="-72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D90655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7DD49B5B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58DFE7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4C929CC6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F953B70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left w:val="nil"/>
              <w:bottom w:val="nil"/>
              <w:right w:val="nil"/>
            </w:tcBorders>
            <w:vAlign w:val="bottom"/>
          </w:tcPr>
          <w:p w14:paraId="0B15F38F" w14:textId="77777777" w:rsidR="00784663" w:rsidRPr="007C54CE" w:rsidRDefault="00784663">
            <w:pPr>
              <w:tabs>
                <w:tab w:val="decimal" w:pos="421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2D6D71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left w:val="nil"/>
              <w:bottom w:val="nil"/>
              <w:right w:val="nil"/>
            </w:tcBorders>
            <w:vAlign w:val="bottom"/>
          </w:tcPr>
          <w:p w14:paraId="3DCC869B" w14:textId="77777777" w:rsidR="00784663" w:rsidRPr="007C54CE" w:rsidRDefault="00784663">
            <w:pPr>
              <w:tabs>
                <w:tab w:val="decimal" w:pos="379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A54BA21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left w:val="nil"/>
              <w:bottom w:val="nil"/>
              <w:right w:val="nil"/>
            </w:tcBorders>
            <w:vAlign w:val="bottom"/>
          </w:tcPr>
          <w:p w14:paraId="4F756B50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A2C868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tcBorders>
              <w:left w:val="nil"/>
              <w:bottom w:val="nil"/>
              <w:right w:val="nil"/>
            </w:tcBorders>
            <w:vAlign w:val="bottom"/>
          </w:tcPr>
          <w:p w14:paraId="0DEF30A6" w14:textId="77777777" w:rsidR="00784663" w:rsidRPr="007C54CE" w:rsidRDefault="00784663">
            <w:pPr>
              <w:tabs>
                <w:tab w:val="decimal" w:pos="430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C2A153E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657DA331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1FEA8D6F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6" w:type="dxa"/>
          </w:tcPr>
          <w:p w14:paraId="04408DC1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3B8AE1F5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5A0B3A5C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142" w:type="dxa"/>
            <w:vAlign w:val="bottom"/>
          </w:tcPr>
          <w:p w14:paraId="7BCACAC3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vAlign w:val="bottom"/>
          </w:tcPr>
          <w:p w14:paraId="2DD197E6" w14:textId="2BD03DBD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5</w:t>
            </w:r>
            <w:r w:rsidR="00986E8F">
              <w:rPr>
                <w:rFonts w:ascii="Angsana New" w:hAnsi="Angsana New"/>
                <w:szCs w:val="24"/>
              </w:rPr>
              <w:t>5</w:t>
            </w:r>
          </w:p>
        </w:tc>
      </w:tr>
      <w:tr w:rsidR="00784663" w:rsidRPr="00880283" w14:paraId="3317B2F4" w14:textId="77777777" w:rsidTr="004C2299">
        <w:trPr>
          <w:cantSplit/>
          <w:trHeight w:val="216"/>
        </w:trPr>
        <w:tc>
          <w:tcPr>
            <w:tcW w:w="2970" w:type="dxa"/>
            <w:vAlign w:val="center"/>
          </w:tcPr>
          <w:p w14:paraId="5B88E7F9" w14:textId="77777777" w:rsidR="00784663" w:rsidRPr="007C54CE" w:rsidRDefault="00784663">
            <w:pPr>
              <w:ind w:left="73" w:hanging="90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 w:hint="cs"/>
                <w:spacing w:val="-8"/>
                <w:szCs w:val="24"/>
                <w:cs/>
              </w:rPr>
              <w:t>ค่าใช้จ่าย</w:t>
            </w:r>
            <w:r w:rsidRPr="007C54CE">
              <w:rPr>
                <w:rFonts w:ascii="Angsana New" w:hAnsi="Angsana New"/>
                <w:spacing w:val="-8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721" w:type="dxa"/>
            <w:vAlign w:val="bottom"/>
          </w:tcPr>
          <w:p w14:paraId="2E381C31" w14:textId="77777777" w:rsidR="00784663" w:rsidRPr="007C54CE" w:rsidRDefault="00784663">
            <w:pPr>
              <w:ind w:left="-108" w:right="-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9E4A62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08986F7E" w14:textId="77777777" w:rsidR="00784663" w:rsidRPr="007C54CE" w:rsidRDefault="00784663">
            <w:pPr>
              <w:ind w:left="-108" w:right="-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AF9D8BD" w14:textId="77777777" w:rsidR="00784663" w:rsidRPr="007C54CE" w:rsidRDefault="00784663">
            <w:pPr>
              <w:ind w:right="-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3DFCABB1" w14:textId="77777777" w:rsidR="00784663" w:rsidRPr="007C54CE" w:rsidRDefault="00784663">
            <w:pPr>
              <w:tabs>
                <w:tab w:val="decimal" w:pos="359"/>
              </w:tabs>
              <w:ind w:right="-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5387C2" w14:textId="77777777" w:rsidR="00784663" w:rsidRPr="007C54CE" w:rsidRDefault="00784663">
            <w:pPr>
              <w:ind w:right="-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1C8BEAE1" w14:textId="77777777" w:rsidR="00784663" w:rsidRPr="007C54CE" w:rsidRDefault="00784663">
            <w:pPr>
              <w:ind w:left="-108" w:right="-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EBE8591" w14:textId="77777777" w:rsidR="00784663" w:rsidRPr="007C54CE" w:rsidRDefault="00784663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2E16DE9F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E675686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1D6F2793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4E0486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68106584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1354D0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8A9A3EC" w14:textId="77777777" w:rsidR="00784663" w:rsidRPr="007C54CE" w:rsidRDefault="00784663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F029850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4199E70A" w14:textId="77777777" w:rsidR="00784663" w:rsidRPr="007C54CE" w:rsidRDefault="00784663">
            <w:pPr>
              <w:tabs>
                <w:tab w:val="decimal" w:pos="386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414A64" w14:textId="77777777" w:rsidR="00784663" w:rsidRPr="007C54CE" w:rsidRDefault="00784663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0BCFBD6A" w14:textId="77777777" w:rsidR="00784663" w:rsidRPr="007C54CE" w:rsidRDefault="00784663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BA2523E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5D39D9FB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0F6C5AA3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6" w:type="dxa"/>
          </w:tcPr>
          <w:p w14:paraId="4ADDDAA2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3C195444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32C27F42" w14:textId="2319770C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="005C39F1">
              <w:rPr>
                <w:rFonts w:ascii="Angsana New" w:hAnsi="Angsana New"/>
                <w:szCs w:val="24"/>
              </w:rPr>
              <w:t>13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A98D68C" w14:textId="77777777" w:rsidR="00784663" w:rsidRPr="007C54CE" w:rsidRDefault="00784663">
            <w:pPr>
              <w:tabs>
                <w:tab w:val="decimal" w:pos="413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046BB552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(13)</w:t>
            </w:r>
          </w:p>
        </w:tc>
      </w:tr>
      <w:tr w:rsidR="00784663" w:rsidRPr="00880283" w14:paraId="7B4CFCC8" w14:textId="77777777" w:rsidTr="004C2299">
        <w:trPr>
          <w:cantSplit/>
          <w:trHeight w:val="144"/>
        </w:trPr>
        <w:tc>
          <w:tcPr>
            <w:tcW w:w="2970" w:type="dxa"/>
            <w:vAlign w:val="center"/>
          </w:tcPr>
          <w:p w14:paraId="2F38FBE8" w14:textId="77777777" w:rsidR="00784663" w:rsidRPr="007C54CE" w:rsidRDefault="00784663">
            <w:pPr>
              <w:ind w:left="73" w:hanging="90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 w:hint="cs"/>
                <w:spacing w:val="-8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721" w:type="dxa"/>
            <w:vAlign w:val="bottom"/>
          </w:tcPr>
          <w:p w14:paraId="3824AEC6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51C44F" w14:textId="77777777" w:rsidR="00784663" w:rsidRPr="007C54CE" w:rsidRDefault="00784663">
            <w:pPr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45E4F77F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BF79315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63D28590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5AC5BF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1B610176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81D3DF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56AA0134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2FD1702" w14:textId="77777777" w:rsidR="00784663" w:rsidRPr="007C54CE" w:rsidRDefault="00784663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52688FE0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6470A6" w14:textId="77777777" w:rsidR="00784663" w:rsidRPr="007C54CE" w:rsidRDefault="00784663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84255D6" w14:textId="77777777" w:rsidR="00784663" w:rsidRPr="007C54CE" w:rsidRDefault="00784663">
            <w:pPr>
              <w:tabs>
                <w:tab w:val="decimal" w:pos="366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3E3E22A" w14:textId="77777777" w:rsidR="00784663" w:rsidRPr="007C54CE" w:rsidRDefault="00784663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8681CA0" w14:textId="77777777" w:rsidR="00784663" w:rsidRPr="007C54CE" w:rsidRDefault="00784663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1F2F3E" w14:textId="77777777" w:rsidR="00784663" w:rsidRPr="007C54CE" w:rsidRDefault="00784663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406446F3" w14:textId="77777777" w:rsidR="00784663" w:rsidRPr="007C54CE" w:rsidRDefault="00784663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202A18E" w14:textId="77777777" w:rsidR="00784663" w:rsidRPr="007C54CE" w:rsidRDefault="00784663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19FCB727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0F0B2298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393AE960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2417DEA5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6" w:type="dxa"/>
          </w:tcPr>
          <w:p w14:paraId="42C52074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1F7AEB0B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4997C3DC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E41B7F8" w14:textId="77777777" w:rsidR="00784663" w:rsidRPr="007C54CE" w:rsidRDefault="00784663">
            <w:pPr>
              <w:tabs>
                <w:tab w:val="decimal" w:pos="413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1A3B9843" w14:textId="79521734" w:rsidR="00784663" w:rsidRPr="007C54CE" w:rsidRDefault="0018029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 w:rsidRPr="007515B2">
              <w:rPr>
                <w:rFonts w:ascii="Angsana New" w:hAnsi="Angsana New"/>
              </w:rPr>
              <w:t>3</w:t>
            </w:r>
          </w:p>
        </w:tc>
      </w:tr>
      <w:tr w:rsidR="00A8688D" w:rsidRPr="00880283" w14:paraId="26545B93" w14:textId="77777777" w:rsidTr="004C2299">
        <w:trPr>
          <w:cantSplit/>
          <w:trHeight w:val="341"/>
        </w:trPr>
        <w:tc>
          <w:tcPr>
            <w:tcW w:w="2970" w:type="dxa"/>
            <w:vAlign w:val="center"/>
          </w:tcPr>
          <w:p w14:paraId="538A7892" w14:textId="77777777" w:rsidR="00784663" w:rsidRPr="007C54CE" w:rsidRDefault="00784663">
            <w:pPr>
              <w:ind w:left="73" w:hanging="90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กำไร</w:t>
            </w:r>
            <w:r w:rsidRPr="007C54CE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 (</w:t>
            </w:r>
            <w:r w:rsidRPr="007C54CE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ขาดทุน</w:t>
            </w:r>
            <w:r w:rsidRPr="007C54CE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) สำหรับ</w:t>
            </w:r>
            <w:r w:rsidRPr="007C54CE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รอบระยะเวลา</w:t>
            </w:r>
          </w:p>
        </w:tc>
        <w:tc>
          <w:tcPr>
            <w:tcW w:w="721" w:type="dxa"/>
            <w:vAlign w:val="bottom"/>
          </w:tcPr>
          <w:p w14:paraId="024052E2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B85368" w14:textId="77777777" w:rsidR="00784663" w:rsidRPr="007C54CE" w:rsidRDefault="00784663">
            <w:pPr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5264BC89" w14:textId="77777777" w:rsidR="00784663" w:rsidRPr="007C54CE" w:rsidRDefault="00784663">
            <w:pPr>
              <w:tabs>
                <w:tab w:val="decimal" w:pos="288"/>
              </w:tabs>
              <w:ind w:left="-74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DA1B8FF" w14:textId="77777777" w:rsidR="00784663" w:rsidRPr="007C54CE" w:rsidRDefault="00784663">
            <w:pPr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4042F7B0" w14:textId="77777777" w:rsidR="00784663" w:rsidRPr="007C54CE" w:rsidRDefault="00784663">
            <w:pPr>
              <w:tabs>
                <w:tab w:val="decimal" w:pos="288"/>
              </w:tabs>
              <w:ind w:left="-129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24E7E3" w14:textId="77777777" w:rsidR="00784663" w:rsidRPr="007C54CE" w:rsidRDefault="00784663">
            <w:pPr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76E0DE35" w14:textId="77777777" w:rsidR="00784663" w:rsidRPr="007C54CE" w:rsidRDefault="00784663">
            <w:pPr>
              <w:tabs>
                <w:tab w:val="decimal" w:pos="282"/>
              </w:tabs>
              <w:ind w:left="-74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BB982ED" w14:textId="77777777" w:rsidR="00784663" w:rsidRPr="007C54CE" w:rsidRDefault="00784663">
            <w:pPr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06E098B1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14E6290" w14:textId="77777777" w:rsidR="00784663" w:rsidRPr="007C54CE" w:rsidRDefault="00784663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67282B37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0ED565" w14:textId="77777777" w:rsidR="00784663" w:rsidRPr="007C54CE" w:rsidRDefault="00784663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531D3332" w14:textId="77777777" w:rsidR="00784663" w:rsidRPr="007C54CE" w:rsidRDefault="00784663">
            <w:pPr>
              <w:tabs>
                <w:tab w:val="decimal" w:pos="366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41E526" w14:textId="77777777" w:rsidR="00784663" w:rsidRPr="007C54CE" w:rsidRDefault="00784663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5500B06E" w14:textId="77777777" w:rsidR="00784663" w:rsidRPr="007C54CE" w:rsidRDefault="00784663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7D4CB2" w14:textId="77777777" w:rsidR="00784663" w:rsidRPr="007C54CE" w:rsidRDefault="00784663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5FF40F3F" w14:textId="77777777" w:rsidR="00784663" w:rsidRPr="007C54CE" w:rsidRDefault="00784663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0F9C1C6" w14:textId="77777777" w:rsidR="00784663" w:rsidRPr="007C54CE" w:rsidRDefault="00784663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88B9341" w14:textId="77777777" w:rsidR="00784663" w:rsidRPr="007C54CE" w:rsidRDefault="00784663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1D9D2C03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31AE2B42" w14:textId="77777777" w:rsidR="00784663" w:rsidRPr="007C54CE" w:rsidRDefault="00784663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01BE575A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6" w:type="dxa"/>
          </w:tcPr>
          <w:p w14:paraId="7E29B909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21AC87F5" w14:textId="77777777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88BF5" w14:textId="3CFBE035" w:rsidR="00784663" w:rsidRPr="007C54CE" w:rsidRDefault="00784663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="005C39F1">
              <w:rPr>
                <w:rFonts w:ascii="Angsana New" w:hAnsi="Angsana New"/>
                <w:szCs w:val="24"/>
              </w:rPr>
              <w:t>5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E4E1A8E" w14:textId="77777777" w:rsidR="00784663" w:rsidRPr="007C54CE" w:rsidRDefault="00784663">
            <w:pPr>
              <w:tabs>
                <w:tab w:val="decimal" w:pos="413"/>
              </w:tabs>
              <w:ind w:left="-72" w:right="-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DB0CB" w14:textId="0DD31106" w:rsidR="00784663" w:rsidRPr="007C54CE" w:rsidRDefault="0018029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="00A53166">
              <w:rPr>
                <w:rFonts w:ascii="Angsana New" w:hAnsi="Angsana New"/>
                <w:szCs w:val="24"/>
              </w:rPr>
              <w:t>5</w:t>
            </w:r>
          </w:p>
        </w:tc>
      </w:tr>
    </w:tbl>
    <w:p w14:paraId="3DE3D0AB" w14:textId="77777777" w:rsidR="003A20B6" w:rsidRDefault="003A20B6" w:rsidP="00EA3ABF">
      <w:pPr>
        <w:tabs>
          <w:tab w:val="left" w:pos="1982"/>
        </w:tabs>
        <w:ind w:right="-302"/>
        <w:rPr>
          <w:rFonts w:ascii="Angsana New" w:hAnsi="Angsana New"/>
          <w:sz w:val="28"/>
        </w:rPr>
      </w:pPr>
    </w:p>
    <w:p w14:paraId="2775E9B2" w14:textId="327DADA1" w:rsidR="00F277C4" w:rsidRDefault="00F277C4" w:rsidP="00F277C4">
      <w:pPr>
        <w:tabs>
          <w:tab w:val="left" w:pos="12990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14:paraId="70F3BE42" w14:textId="77777777" w:rsidR="00F277C4" w:rsidRDefault="00F277C4" w:rsidP="00F277C4">
      <w:pPr>
        <w:tabs>
          <w:tab w:val="left" w:pos="12990"/>
        </w:tabs>
        <w:rPr>
          <w:rFonts w:ascii="Angsana New" w:hAnsi="Angsana New"/>
          <w:sz w:val="28"/>
        </w:rPr>
      </w:pPr>
    </w:p>
    <w:tbl>
      <w:tblPr>
        <w:tblW w:w="15210" w:type="dxa"/>
        <w:tblInd w:w="-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56"/>
        <w:gridCol w:w="718"/>
        <w:gridCol w:w="143"/>
        <w:gridCol w:w="662"/>
        <w:gridCol w:w="134"/>
        <w:gridCol w:w="864"/>
        <w:gridCol w:w="144"/>
        <w:gridCol w:w="844"/>
        <w:gridCol w:w="143"/>
        <w:gridCol w:w="706"/>
        <w:gridCol w:w="143"/>
        <w:gridCol w:w="633"/>
        <w:gridCol w:w="143"/>
        <w:gridCol w:w="757"/>
        <w:gridCol w:w="143"/>
        <w:gridCol w:w="757"/>
        <w:gridCol w:w="143"/>
        <w:gridCol w:w="757"/>
        <w:gridCol w:w="143"/>
        <w:gridCol w:w="757"/>
        <w:gridCol w:w="139"/>
        <w:gridCol w:w="671"/>
        <w:gridCol w:w="134"/>
        <w:gridCol w:w="693"/>
        <w:gridCol w:w="134"/>
        <w:gridCol w:w="749"/>
        <w:gridCol w:w="139"/>
        <w:gridCol w:w="761"/>
      </w:tblGrid>
      <w:tr w:rsidR="00D86FB8" w:rsidRPr="00880283" w14:paraId="4F8D8F13" w14:textId="77777777" w:rsidTr="004C2299">
        <w:trPr>
          <w:cantSplit/>
          <w:trHeight w:val="180"/>
        </w:trPr>
        <w:tc>
          <w:tcPr>
            <w:tcW w:w="3056" w:type="dxa"/>
            <w:shd w:val="clear" w:color="auto" w:fill="FFFFFF"/>
            <w:vAlign w:val="bottom"/>
          </w:tcPr>
          <w:p w14:paraId="5734E425" w14:textId="77777777" w:rsidR="00D86FB8" w:rsidRPr="007C54CE" w:rsidRDefault="00D86FB8">
            <w:pPr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2153" w:type="dxa"/>
            <w:gridSpan w:val="27"/>
          </w:tcPr>
          <w:p w14:paraId="23214CD7" w14:textId="77777777" w:rsidR="00D86FB8" w:rsidRPr="007C54CE" w:rsidRDefault="00D86FB8">
            <w:pPr>
              <w:tabs>
                <w:tab w:val="left" w:pos="2169"/>
              </w:tabs>
              <w:ind w:left="-95"/>
              <w:jc w:val="right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ab/>
            </w:r>
            <w:r w:rsidRPr="007C54CE">
              <w:rPr>
                <w:rFonts w:ascii="Angsana New" w:hAnsi="Angsana New"/>
                <w:szCs w:val="24"/>
                <w:cs/>
                <w:lang w:val="en-GB"/>
              </w:rPr>
              <w:tab/>
              <w:t>(หน่วย</w:t>
            </w:r>
            <w:r w:rsidRPr="007C54CE">
              <w:rPr>
                <w:rFonts w:ascii="Angsana New" w:hAnsi="Angsana New"/>
                <w:szCs w:val="24"/>
              </w:rPr>
              <w:t xml:space="preserve">: </w:t>
            </w:r>
            <w:r w:rsidRPr="007C54CE">
              <w:rPr>
                <w:rFonts w:ascii="Angsana New" w:hAnsi="Angsana New"/>
                <w:szCs w:val="24"/>
                <w:cs/>
              </w:rPr>
              <w:t>ล้านบาท</w:t>
            </w:r>
            <w:r w:rsidRPr="007C54CE">
              <w:rPr>
                <w:rFonts w:ascii="Angsana New" w:hAnsi="Angsana New"/>
                <w:szCs w:val="24"/>
                <w:cs/>
                <w:lang w:val="en-GB"/>
              </w:rPr>
              <w:t>)</w:t>
            </w:r>
          </w:p>
        </w:tc>
      </w:tr>
      <w:tr w:rsidR="00D86FB8" w:rsidRPr="00880283" w14:paraId="7B7B9DC9" w14:textId="77777777" w:rsidTr="004C2299">
        <w:trPr>
          <w:cantSplit/>
          <w:trHeight w:val="180"/>
        </w:trPr>
        <w:tc>
          <w:tcPr>
            <w:tcW w:w="3056" w:type="dxa"/>
            <w:shd w:val="clear" w:color="auto" w:fill="FFFFFF"/>
            <w:vAlign w:val="bottom"/>
          </w:tcPr>
          <w:p w14:paraId="04B6A3DF" w14:textId="77777777" w:rsidR="00D86FB8" w:rsidRPr="007C54CE" w:rsidRDefault="00D86FB8">
            <w:pPr>
              <w:rPr>
                <w:rFonts w:ascii="Angsana New" w:hAnsi="Angsana New"/>
                <w:i/>
                <w:iCs/>
                <w:szCs w:val="24"/>
                <w:cs/>
              </w:rPr>
            </w:pPr>
          </w:p>
        </w:tc>
        <w:tc>
          <w:tcPr>
            <w:tcW w:w="12153" w:type="dxa"/>
            <w:gridSpan w:val="27"/>
            <w:tcBorders>
              <w:bottom w:val="single" w:sz="6" w:space="0" w:color="auto"/>
            </w:tcBorders>
          </w:tcPr>
          <w:p w14:paraId="6DB95EED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งบกำไรขาดทุนเบ็ดเสร็จ</w:t>
            </w:r>
            <w:r w:rsidRPr="007C54CE">
              <w:rPr>
                <w:rFonts w:ascii="Angsana New" w:hAnsi="Angsana New" w:hint="cs"/>
                <w:szCs w:val="24"/>
                <w:cs/>
              </w:rPr>
              <w:t>รวมสำหรับรอบระยะเวลาหกเดือนสิ้นสุดวันที่</w:t>
            </w:r>
            <w:r w:rsidRPr="007C54CE">
              <w:rPr>
                <w:rFonts w:ascii="Angsana New" w:hAnsi="Angsana New"/>
                <w:szCs w:val="24"/>
                <w:cs/>
              </w:rPr>
              <w:t xml:space="preserve"> </w:t>
            </w:r>
            <w:r w:rsidRPr="007C54CE">
              <w:rPr>
                <w:rFonts w:ascii="Angsana New" w:hAnsi="Angsana New"/>
                <w:szCs w:val="24"/>
              </w:rPr>
              <w:t xml:space="preserve">30 </w:t>
            </w:r>
            <w:r w:rsidRPr="007C54CE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2A62F4" w:rsidRPr="00880283" w14:paraId="17DE65C3" w14:textId="77777777" w:rsidTr="004C2299">
        <w:trPr>
          <w:cantSplit/>
          <w:trHeight w:val="273"/>
        </w:trPr>
        <w:tc>
          <w:tcPr>
            <w:tcW w:w="3056" w:type="dxa"/>
            <w:shd w:val="clear" w:color="auto" w:fill="FFFFFF"/>
            <w:vAlign w:val="bottom"/>
          </w:tcPr>
          <w:p w14:paraId="5061133E" w14:textId="77777777" w:rsidR="00D86FB8" w:rsidRPr="007C54CE" w:rsidRDefault="00D86FB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2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2C08AA" w14:textId="77777777" w:rsidR="00D86FB8" w:rsidRPr="007C54CE" w:rsidRDefault="00D86FB8">
            <w:pPr>
              <w:ind w:left="-10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ส่วนงานจำหน่ายแก๊สปิโตรเลียม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F55451D" w14:textId="77777777" w:rsidR="00D86FB8" w:rsidRPr="007C54CE" w:rsidRDefault="00D86FB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493DD4" w14:textId="77777777" w:rsidR="00D86FB8" w:rsidRPr="007C54CE" w:rsidRDefault="00D86FB8">
            <w:pPr>
              <w:ind w:left="-75" w:right="-105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ส่วนงานจำหน่ายอุปกรณ์</w:t>
            </w:r>
          </w:p>
          <w:p w14:paraId="15D5D51F" w14:textId="77777777" w:rsidR="00D86FB8" w:rsidRPr="007C54CE" w:rsidRDefault="00D86FB8">
            <w:pPr>
              <w:ind w:left="-75" w:right="-105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และบริการติดตั้งระบบแก๊ส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475DB757" w14:textId="77777777" w:rsidR="00D86FB8" w:rsidRPr="007C54CE" w:rsidRDefault="00D86FB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4F5D78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ส่วนงานบริการ</w:t>
            </w:r>
          </w:p>
          <w:p w14:paraId="0CC1AEC5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ขนส่ง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7D5A7DE0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9BF110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ส่วนงานบริการ</w:t>
            </w:r>
          </w:p>
          <w:p w14:paraId="607BC1DC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รับเหมาก่อสร้าง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6C906F7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1CF6BD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ส่วนงานบริการตรวจสอบ</w:t>
            </w:r>
          </w:p>
          <w:p w14:paraId="173295AB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ความปลอดภัย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AA46EE8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98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76E8D88A" w14:textId="77777777" w:rsidR="00D27957" w:rsidRDefault="00D27957" w:rsidP="00D27957">
            <w:pPr>
              <w:ind w:left="-75" w:right="-105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  <w:cs/>
              </w:rPr>
              <w:t>ส่วนงานจำหน่าย</w:t>
            </w:r>
          </w:p>
          <w:p w14:paraId="59489E50" w14:textId="5DC82F1A" w:rsidR="00D86FB8" w:rsidRPr="004B2B40" w:rsidRDefault="00D27957">
            <w:pPr>
              <w:ind w:left="-75" w:right="-105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ยาน</w:t>
            </w:r>
            <w:r w:rsidRPr="004B2B40">
              <w:rPr>
                <w:rFonts w:ascii="Angsana New" w:hAnsi="Angsana New" w:hint="cs"/>
                <w:szCs w:val="24"/>
                <w:cs/>
              </w:rPr>
              <w:t>ยนต์ไฟฟ้า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EE3B2D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611E91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 xml:space="preserve">                 </w:t>
            </w:r>
            <w:r w:rsidRPr="007C54CE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C2299" w:rsidRPr="00880283" w14:paraId="008DDA64" w14:textId="77777777" w:rsidTr="004C2299">
        <w:trPr>
          <w:cantSplit/>
          <w:trHeight w:val="144"/>
        </w:trPr>
        <w:tc>
          <w:tcPr>
            <w:tcW w:w="3056" w:type="dxa"/>
            <w:vAlign w:val="bottom"/>
          </w:tcPr>
          <w:p w14:paraId="49F2AF73" w14:textId="77777777" w:rsidR="00D86FB8" w:rsidRPr="007C54CE" w:rsidRDefault="00D86FB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419ECC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3675F803" w14:textId="77777777" w:rsidR="00D86FB8" w:rsidRPr="007C54CE" w:rsidRDefault="00D86FB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B86753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4" w:type="dxa"/>
            <w:vAlign w:val="bottom"/>
          </w:tcPr>
          <w:p w14:paraId="4B60CBFE" w14:textId="77777777" w:rsidR="00D86FB8" w:rsidRPr="007C54CE" w:rsidRDefault="00D86FB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7EBE3E" w14:textId="77777777" w:rsidR="00D86FB8" w:rsidRPr="007C54CE" w:rsidRDefault="00D86FB8">
            <w:pPr>
              <w:ind w:left="-129" w:right="-86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44" w:type="dxa"/>
            <w:tcBorders>
              <w:top w:val="single" w:sz="6" w:space="0" w:color="auto"/>
            </w:tcBorders>
            <w:vAlign w:val="bottom"/>
          </w:tcPr>
          <w:p w14:paraId="28552ABD" w14:textId="77777777" w:rsidR="00D86FB8" w:rsidRPr="007C54CE" w:rsidRDefault="00D86FB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5562CF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43" w:type="dxa"/>
            <w:vAlign w:val="bottom"/>
          </w:tcPr>
          <w:p w14:paraId="74BC8A58" w14:textId="77777777" w:rsidR="00D86FB8" w:rsidRPr="007C54CE" w:rsidRDefault="00D86FB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14486F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252B848C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88A782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43" w:type="dxa"/>
          </w:tcPr>
          <w:p w14:paraId="428EF3A1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253352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43" w:type="dxa"/>
            <w:vAlign w:val="bottom"/>
          </w:tcPr>
          <w:p w14:paraId="0B2E7D60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8C8247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43" w:type="dxa"/>
          </w:tcPr>
          <w:p w14:paraId="566E97D3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C35A6B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43" w:type="dxa"/>
            <w:vAlign w:val="bottom"/>
          </w:tcPr>
          <w:p w14:paraId="4070BE72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46F3C1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9" w:type="dxa"/>
          </w:tcPr>
          <w:p w14:paraId="7D0212DE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vAlign w:val="bottom"/>
          </w:tcPr>
          <w:p w14:paraId="539AD418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34" w:type="dxa"/>
            <w:vAlign w:val="bottom"/>
          </w:tcPr>
          <w:p w14:paraId="75C789E3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0301BC42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4" w:type="dxa"/>
          </w:tcPr>
          <w:p w14:paraId="749FEDF0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818B6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3858C6B9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CC816C" w14:textId="77777777" w:rsidR="00D86FB8" w:rsidRPr="007C54CE" w:rsidRDefault="00D86FB8">
            <w:pPr>
              <w:ind w:left="-95" w:right="-120"/>
              <w:jc w:val="center"/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szCs w:val="24"/>
              </w:rPr>
              <w:t>2567</w:t>
            </w:r>
          </w:p>
        </w:tc>
      </w:tr>
      <w:tr w:rsidR="002A62F4" w:rsidRPr="00880283" w14:paraId="128FAD12" w14:textId="77777777" w:rsidTr="004C2299">
        <w:trPr>
          <w:cantSplit/>
          <w:trHeight w:val="144"/>
        </w:trPr>
        <w:tc>
          <w:tcPr>
            <w:tcW w:w="3056" w:type="dxa"/>
            <w:vAlign w:val="bottom"/>
          </w:tcPr>
          <w:p w14:paraId="5CFFCCBF" w14:textId="77777777" w:rsidR="00D86FB8" w:rsidRPr="007C54CE" w:rsidRDefault="00D86FB8">
            <w:pPr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718" w:type="dxa"/>
            <w:tcBorders>
              <w:top w:val="single" w:sz="6" w:space="0" w:color="auto"/>
            </w:tcBorders>
            <w:vAlign w:val="bottom"/>
          </w:tcPr>
          <w:p w14:paraId="5C5EB1D9" w14:textId="0C5F0B0D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16</w:t>
            </w:r>
            <w:r w:rsidR="003D5AE0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43" w:type="dxa"/>
            <w:vAlign w:val="bottom"/>
          </w:tcPr>
          <w:p w14:paraId="37D9BDCE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</w:tcBorders>
            <w:vAlign w:val="bottom"/>
          </w:tcPr>
          <w:p w14:paraId="375357DC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 w:rsidRPr="00496686">
              <w:rPr>
                <w:rFonts w:ascii="Angsana New" w:hAnsi="Angsana New"/>
              </w:rPr>
              <w:t>162</w:t>
            </w:r>
          </w:p>
        </w:tc>
        <w:tc>
          <w:tcPr>
            <w:tcW w:w="134" w:type="dxa"/>
            <w:vAlign w:val="bottom"/>
          </w:tcPr>
          <w:p w14:paraId="135E6C77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2873C708" w14:textId="77777777" w:rsidR="00D86FB8" w:rsidRPr="007C54CE" w:rsidRDefault="00D86FB8">
            <w:pPr>
              <w:tabs>
                <w:tab w:val="decimal" w:pos="485"/>
                <w:tab w:val="decimal" w:pos="75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</w:t>
            </w:r>
          </w:p>
        </w:tc>
        <w:tc>
          <w:tcPr>
            <w:tcW w:w="144" w:type="dxa"/>
            <w:vAlign w:val="bottom"/>
          </w:tcPr>
          <w:p w14:paraId="7CA7416A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  <w:vAlign w:val="bottom"/>
          </w:tcPr>
          <w:p w14:paraId="37857299" w14:textId="77777777" w:rsidR="00D86FB8" w:rsidRPr="007C54CE" w:rsidRDefault="00D86FB8">
            <w:pPr>
              <w:tabs>
                <w:tab w:val="decimal" w:pos="485"/>
                <w:tab w:val="decimal" w:pos="75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 w:rsidRPr="00483ED1"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143" w:type="dxa"/>
            <w:vAlign w:val="bottom"/>
          </w:tcPr>
          <w:p w14:paraId="158A316D" w14:textId="77777777" w:rsidR="00D86FB8" w:rsidRPr="007C54CE" w:rsidRDefault="00D86FB8">
            <w:pPr>
              <w:tabs>
                <w:tab w:val="decimal" w:pos="485"/>
                <w:tab w:val="decimal" w:pos="75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vAlign w:val="bottom"/>
          </w:tcPr>
          <w:p w14:paraId="7196CDE7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416616AC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  <w:vAlign w:val="bottom"/>
          </w:tcPr>
          <w:p w14:paraId="048092CA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38BFBBD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3C456FE1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4EE1EBFF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4C2766A2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1E993C41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77A95690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66AC10F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387D21E9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9" w:type="dxa"/>
          </w:tcPr>
          <w:p w14:paraId="338AA9BB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vAlign w:val="bottom"/>
          </w:tcPr>
          <w:p w14:paraId="699E4CB6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34" w:type="dxa"/>
          </w:tcPr>
          <w:p w14:paraId="78F1E3E4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93" w:type="dxa"/>
          </w:tcPr>
          <w:p w14:paraId="72C092BE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60CA7909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  <w:vAlign w:val="bottom"/>
          </w:tcPr>
          <w:p w14:paraId="52922B68" w14:textId="2281EC00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</w:t>
            </w:r>
            <w:r w:rsidR="008C019A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9" w:type="dxa"/>
            <w:vAlign w:val="bottom"/>
          </w:tcPr>
          <w:p w14:paraId="4C980627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</w:tcPr>
          <w:p w14:paraId="7F30EA0B" w14:textId="35D7F069" w:rsidR="00D86FB8" w:rsidRPr="004B2B40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 w:rsidRPr="004B2B40">
              <w:rPr>
                <w:rFonts w:ascii="Angsana New" w:hAnsi="Angsana New" w:hint="cs"/>
                <w:szCs w:val="24"/>
                <w:cs/>
              </w:rPr>
              <w:t>16</w:t>
            </w:r>
            <w:r w:rsidR="00E015B4">
              <w:rPr>
                <w:rFonts w:ascii="Angsana New" w:hAnsi="Angsana New"/>
                <w:szCs w:val="24"/>
              </w:rPr>
              <w:t>3</w:t>
            </w:r>
          </w:p>
        </w:tc>
      </w:tr>
      <w:tr w:rsidR="00D86FB8" w:rsidRPr="00880283" w14:paraId="6E5D8685" w14:textId="77777777" w:rsidTr="004C2299">
        <w:trPr>
          <w:cantSplit/>
          <w:trHeight w:val="144"/>
        </w:trPr>
        <w:tc>
          <w:tcPr>
            <w:tcW w:w="3056" w:type="dxa"/>
            <w:vAlign w:val="bottom"/>
          </w:tcPr>
          <w:p w14:paraId="2CEF55CB" w14:textId="77777777" w:rsidR="00D86FB8" w:rsidRPr="007C54CE" w:rsidRDefault="00D86FB8">
            <w:pPr>
              <w:ind w:right="-60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718" w:type="dxa"/>
            <w:vAlign w:val="bottom"/>
          </w:tcPr>
          <w:p w14:paraId="74BB26CF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4ACCB9C7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2" w:type="dxa"/>
            <w:vAlign w:val="bottom"/>
          </w:tcPr>
          <w:p w14:paraId="2AFFD465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383FD03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98E1927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0B67EECC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D40C4BA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8C7EB63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189E0A50" w14:textId="77777777" w:rsidR="00D86FB8" w:rsidRPr="007C54CE" w:rsidRDefault="00D86FB8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19</w:t>
            </w:r>
          </w:p>
        </w:tc>
        <w:tc>
          <w:tcPr>
            <w:tcW w:w="143" w:type="dxa"/>
            <w:vAlign w:val="bottom"/>
          </w:tcPr>
          <w:p w14:paraId="01FE4E45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140D712E" w14:textId="77777777" w:rsidR="00D86FB8" w:rsidRPr="007C54CE" w:rsidRDefault="00D86FB8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 w:rsidRPr="00483ED1">
              <w:rPr>
                <w:rFonts w:ascii="Angsana New" w:hAnsi="Angsana New" w:hint="cs"/>
                <w:szCs w:val="24"/>
                <w:cs/>
              </w:rPr>
              <w:t>16</w:t>
            </w:r>
          </w:p>
        </w:tc>
        <w:tc>
          <w:tcPr>
            <w:tcW w:w="143" w:type="dxa"/>
            <w:vAlign w:val="bottom"/>
          </w:tcPr>
          <w:p w14:paraId="62BBA975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5460E3BD" w14:textId="77777777" w:rsidR="00D86FB8" w:rsidRPr="007C54CE" w:rsidRDefault="00D86FB8">
            <w:pPr>
              <w:tabs>
                <w:tab w:val="decimal" w:pos="421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</w:t>
            </w:r>
            <w:r>
              <w:rPr>
                <w:rFonts w:ascii="Angsana New" w:hAnsi="Angsana New" w:hint="cs"/>
                <w:szCs w:val="24"/>
                <w:cs/>
              </w:rPr>
              <w:t>76</w:t>
            </w:r>
          </w:p>
        </w:tc>
        <w:tc>
          <w:tcPr>
            <w:tcW w:w="143" w:type="dxa"/>
            <w:vAlign w:val="bottom"/>
          </w:tcPr>
          <w:p w14:paraId="240DBBA1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3DE3CD88" w14:textId="1A82623F" w:rsidR="00D86FB8" w:rsidRPr="007C54CE" w:rsidRDefault="00D86FB8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 w:rsidRPr="00483ED1">
              <w:rPr>
                <w:rFonts w:ascii="Angsana New" w:hAnsi="Angsana New"/>
                <w:szCs w:val="24"/>
              </w:rPr>
              <w:t>1,</w:t>
            </w:r>
            <w:r w:rsidRPr="00483ED1">
              <w:rPr>
                <w:rFonts w:ascii="Angsana New" w:hAnsi="Angsana New" w:hint="cs"/>
                <w:szCs w:val="24"/>
                <w:cs/>
              </w:rPr>
              <w:t>9</w:t>
            </w:r>
            <w:r w:rsidR="00924688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43" w:type="dxa"/>
            <w:vAlign w:val="bottom"/>
          </w:tcPr>
          <w:p w14:paraId="67509D2A" w14:textId="77777777" w:rsidR="00D86FB8" w:rsidRPr="007C54CE" w:rsidRDefault="00D86FB8">
            <w:pPr>
              <w:tabs>
                <w:tab w:val="decimal" w:pos="444"/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AAA4E65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35</w:t>
            </w:r>
          </w:p>
        </w:tc>
        <w:tc>
          <w:tcPr>
            <w:tcW w:w="143" w:type="dxa"/>
            <w:vAlign w:val="bottom"/>
          </w:tcPr>
          <w:p w14:paraId="128E2F04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73AE7A60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 w:rsidRPr="00483ED1">
              <w:rPr>
                <w:rFonts w:ascii="Angsana New" w:hAnsi="Angsana New" w:hint="cs"/>
                <w:szCs w:val="24"/>
                <w:cs/>
              </w:rPr>
              <w:t>43</w:t>
            </w:r>
          </w:p>
        </w:tc>
        <w:tc>
          <w:tcPr>
            <w:tcW w:w="139" w:type="dxa"/>
          </w:tcPr>
          <w:p w14:paraId="0799B17C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1" w:type="dxa"/>
            <w:vAlign w:val="bottom"/>
          </w:tcPr>
          <w:p w14:paraId="2E3A9839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18EE82B3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93" w:type="dxa"/>
          </w:tcPr>
          <w:p w14:paraId="1118C527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7E501E83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9" w:type="dxa"/>
            <w:vAlign w:val="bottom"/>
          </w:tcPr>
          <w:p w14:paraId="62AF9461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1,830</w:t>
            </w:r>
          </w:p>
        </w:tc>
        <w:tc>
          <w:tcPr>
            <w:tcW w:w="139" w:type="dxa"/>
            <w:vAlign w:val="bottom"/>
          </w:tcPr>
          <w:p w14:paraId="04DC32C5" w14:textId="77777777" w:rsidR="00D86FB8" w:rsidRPr="007C54CE" w:rsidRDefault="00D86FB8">
            <w:pPr>
              <w:tabs>
                <w:tab w:val="decimal" w:pos="574"/>
              </w:tabs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1" w:type="dxa"/>
          </w:tcPr>
          <w:p w14:paraId="0E9467C4" w14:textId="760A3926" w:rsidR="00D86FB8" w:rsidRPr="004B2B40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 w:rsidRPr="004B2B40">
              <w:rPr>
                <w:rFonts w:ascii="Angsana New" w:hAnsi="Angsana New"/>
                <w:szCs w:val="24"/>
              </w:rPr>
              <w:t>2,00</w:t>
            </w:r>
            <w:r w:rsidR="00C008D5">
              <w:rPr>
                <w:rFonts w:ascii="Angsana New" w:hAnsi="Angsana New"/>
                <w:szCs w:val="24"/>
              </w:rPr>
              <w:t>9</w:t>
            </w:r>
          </w:p>
        </w:tc>
      </w:tr>
      <w:tr w:rsidR="002A62F4" w:rsidRPr="00880283" w14:paraId="71D30A7B" w14:textId="77777777" w:rsidTr="004C2299">
        <w:trPr>
          <w:cantSplit/>
          <w:trHeight w:val="270"/>
        </w:trPr>
        <w:tc>
          <w:tcPr>
            <w:tcW w:w="3056" w:type="dxa"/>
            <w:vAlign w:val="bottom"/>
          </w:tcPr>
          <w:p w14:paraId="14FE7EA0" w14:textId="77777777" w:rsidR="00D86FB8" w:rsidRPr="007C54CE" w:rsidRDefault="00D86FB8">
            <w:pPr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ต้นทุน</w:t>
            </w:r>
            <w:r w:rsidRPr="007C54CE">
              <w:rPr>
                <w:rFonts w:ascii="Angsana New" w:hAnsi="Angsana New" w:hint="cs"/>
                <w:szCs w:val="24"/>
                <w:cs/>
                <w:lang w:val="en-GB"/>
              </w:rPr>
              <w:t>จาก</w:t>
            </w: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การขาย</w:t>
            </w:r>
          </w:p>
        </w:tc>
        <w:tc>
          <w:tcPr>
            <w:tcW w:w="718" w:type="dxa"/>
            <w:vAlign w:val="bottom"/>
          </w:tcPr>
          <w:p w14:paraId="024C7F98" w14:textId="32424D4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(15</w:t>
            </w:r>
            <w:r w:rsidR="003D5AE0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3" w:type="dxa"/>
            <w:vAlign w:val="bottom"/>
          </w:tcPr>
          <w:p w14:paraId="4BC797ED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2" w:type="dxa"/>
            <w:vAlign w:val="bottom"/>
          </w:tcPr>
          <w:p w14:paraId="431C314C" w14:textId="42D4183E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(15</w:t>
            </w:r>
            <w:r w:rsidR="00026016">
              <w:rPr>
                <w:rFonts w:ascii="Angsana New" w:hAnsi="Angsana New"/>
                <w:szCs w:val="24"/>
              </w:rPr>
              <w:t>5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2B9C050E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B7AB8C3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(2)</w:t>
            </w:r>
          </w:p>
        </w:tc>
        <w:tc>
          <w:tcPr>
            <w:tcW w:w="144" w:type="dxa"/>
            <w:vAlign w:val="bottom"/>
          </w:tcPr>
          <w:p w14:paraId="4E0EE00A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2BB5B940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(1)</w:t>
            </w:r>
          </w:p>
        </w:tc>
        <w:tc>
          <w:tcPr>
            <w:tcW w:w="143" w:type="dxa"/>
            <w:vAlign w:val="bottom"/>
          </w:tcPr>
          <w:p w14:paraId="75908904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</w:tcPr>
          <w:p w14:paraId="44E54435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A767282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vAlign w:val="bottom"/>
          </w:tcPr>
          <w:p w14:paraId="1D13A31F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15659117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747BD500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" w:type="dxa"/>
            <w:vAlign w:val="bottom"/>
          </w:tcPr>
          <w:p w14:paraId="4DA7634D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29995605" w14:textId="77777777" w:rsidR="00D86FB8" w:rsidRPr="007C54CE" w:rsidRDefault="00D86FB8">
            <w:pPr>
              <w:tabs>
                <w:tab w:val="decimal" w:pos="288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3" w:type="dxa"/>
            <w:vAlign w:val="bottom"/>
          </w:tcPr>
          <w:p w14:paraId="7A85B782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76DDF12E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B7A74C3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63DE2AD7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9" w:type="dxa"/>
          </w:tcPr>
          <w:p w14:paraId="5D1E5751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1" w:type="dxa"/>
            <w:vAlign w:val="bottom"/>
          </w:tcPr>
          <w:p w14:paraId="700896C3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(7)</w:t>
            </w:r>
          </w:p>
        </w:tc>
        <w:tc>
          <w:tcPr>
            <w:tcW w:w="134" w:type="dxa"/>
          </w:tcPr>
          <w:p w14:paraId="148CBCF7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93" w:type="dxa"/>
          </w:tcPr>
          <w:p w14:paraId="763A0899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2B68D09E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9" w:type="dxa"/>
            <w:vAlign w:val="bottom"/>
          </w:tcPr>
          <w:p w14:paraId="6F17FAC3" w14:textId="5110881C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(16</w:t>
            </w:r>
            <w:r w:rsidR="00365AC4">
              <w:rPr>
                <w:rFonts w:ascii="Angsana New" w:hAnsi="Angsana New"/>
                <w:szCs w:val="24"/>
              </w:rPr>
              <w:t>2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9" w:type="dxa"/>
            <w:vAlign w:val="bottom"/>
          </w:tcPr>
          <w:p w14:paraId="05FC01FB" w14:textId="77777777" w:rsidR="00D86FB8" w:rsidRPr="007C54CE" w:rsidRDefault="00D86FB8">
            <w:pPr>
              <w:tabs>
                <w:tab w:val="decimal" w:pos="260"/>
                <w:tab w:val="decimal" w:pos="574"/>
              </w:tabs>
              <w:ind w:left="-72" w:right="-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1" w:type="dxa"/>
            <w:vAlign w:val="bottom"/>
          </w:tcPr>
          <w:p w14:paraId="2FE4A678" w14:textId="138510EB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(15</w:t>
            </w:r>
            <w:r w:rsidR="003B6406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4C2299" w:rsidRPr="00880283" w14:paraId="315A253B" w14:textId="77777777" w:rsidTr="004C2299">
        <w:trPr>
          <w:cantSplit/>
          <w:trHeight w:val="144"/>
        </w:trPr>
        <w:tc>
          <w:tcPr>
            <w:tcW w:w="3056" w:type="dxa"/>
            <w:vAlign w:val="bottom"/>
          </w:tcPr>
          <w:p w14:paraId="4845F610" w14:textId="77777777" w:rsidR="00D86FB8" w:rsidRPr="007C54CE" w:rsidRDefault="00D86FB8">
            <w:pPr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ต้นทุน</w:t>
            </w:r>
            <w:r w:rsidRPr="007C54CE">
              <w:rPr>
                <w:rFonts w:ascii="Angsana New" w:hAnsi="Angsana New" w:hint="cs"/>
                <w:szCs w:val="24"/>
                <w:cs/>
                <w:lang w:val="en-GB"/>
              </w:rPr>
              <w:t>จาก</w:t>
            </w: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3EFD9483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137311F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5D642955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6928F1F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99206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7BB3AA05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8E8AB6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156C3C90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5C2EFC" w14:textId="77777777" w:rsidR="00D86FB8" w:rsidRPr="007C54CE" w:rsidRDefault="00D86FB8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(20)</w:t>
            </w:r>
          </w:p>
        </w:tc>
        <w:tc>
          <w:tcPr>
            <w:tcW w:w="143" w:type="dxa"/>
            <w:vAlign w:val="bottom"/>
          </w:tcPr>
          <w:p w14:paraId="0F836F1D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4A5EDD" w14:textId="77777777" w:rsidR="00D86FB8" w:rsidRPr="007C54CE" w:rsidRDefault="00D86FB8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(14)</w:t>
            </w:r>
          </w:p>
        </w:tc>
        <w:tc>
          <w:tcPr>
            <w:tcW w:w="143" w:type="dxa"/>
            <w:vAlign w:val="bottom"/>
          </w:tcPr>
          <w:p w14:paraId="00260806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0E8973" w14:textId="77777777" w:rsidR="00D86FB8" w:rsidRPr="007C54CE" w:rsidRDefault="00D86FB8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1,5</w:t>
            </w:r>
            <w:r>
              <w:rPr>
                <w:rFonts w:ascii="Angsana New" w:hAnsi="Angsana New" w:hint="cs"/>
                <w:szCs w:val="24"/>
                <w:cs/>
              </w:rPr>
              <w:t>72)</w:t>
            </w:r>
          </w:p>
        </w:tc>
        <w:tc>
          <w:tcPr>
            <w:tcW w:w="143" w:type="dxa"/>
            <w:vAlign w:val="bottom"/>
          </w:tcPr>
          <w:p w14:paraId="1EBBCE42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E474CC" w14:textId="6D8DB9F8" w:rsidR="00D86FB8" w:rsidRPr="007C54CE" w:rsidRDefault="00D86FB8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1,7</w:t>
            </w:r>
            <w:r w:rsidR="00CD144E">
              <w:rPr>
                <w:rFonts w:ascii="Angsana New" w:hAnsi="Angsana New"/>
                <w:szCs w:val="24"/>
              </w:rPr>
              <w:t>3</w:t>
            </w:r>
            <w:r w:rsidR="006F0B36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3" w:type="dxa"/>
            <w:vAlign w:val="bottom"/>
          </w:tcPr>
          <w:p w14:paraId="48618023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7DAA3C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(42)</w:t>
            </w:r>
          </w:p>
        </w:tc>
        <w:tc>
          <w:tcPr>
            <w:tcW w:w="143" w:type="dxa"/>
            <w:vAlign w:val="bottom"/>
          </w:tcPr>
          <w:p w14:paraId="72F8B2BC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EDC890" w14:textId="771E09EB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="00CD144E">
              <w:rPr>
                <w:rFonts w:ascii="Angsana New" w:hAnsi="Angsana New"/>
                <w:szCs w:val="24"/>
              </w:rPr>
              <w:t>4</w:t>
            </w:r>
            <w:r w:rsidR="00650E44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9" w:type="dxa"/>
          </w:tcPr>
          <w:p w14:paraId="4234164D" w14:textId="77777777" w:rsidR="00D86FB8" w:rsidRPr="007C54CE" w:rsidRDefault="00D86FB8">
            <w:pPr>
              <w:tabs>
                <w:tab w:val="decimal" w:pos="574"/>
              </w:tabs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vAlign w:val="bottom"/>
          </w:tcPr>
          <w:p w14:paraId="63486794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6BBA9046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</w:tcPr>
          <w:p w14:paraId="6F3DC2C4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2F65C46D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6E2D60BD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(1</w:t>
            </w:r>
            <w:r>
              <w:rPr>
                <w:rFonts w:ascii="Angsana New" w:hAnsi="Angsana New"/>
                <w:szCs w:val="24"/>
              </w:rPr>
              <w:t>,634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9" w:type="dxa"/>
            <w:vAlign w:val="bottom"/>
          </w:tcPr>
          <w:p w14:paraId="5DE51603" w14:textId="77777777" w:rsidR="00D86FB8" w:rsidRPr="007C54CE" w:rsidRDefault="00D86FB8">
            <w:pPr>
              <w:tabs>
                <w:tab w:val="decimal" w:pos="260"/>
                <w:tab w:val="decimal" w:pos="574"/>
              </w:tabs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388A6BE6" w14:textId="247A2AE6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</w:t>
            </w:r>
            <w:r>
              <w:rPr>
                <w:rFonts w:ascii="Angsana New" w:hAnsi="Angsana New"/>
                <w:szCs w:val="24"/>
              </w:rPr>
              <w:t>,79</w:t>
            </w:r>
            <w:r w:rsidR="00B759E0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2A62F4" w:rsidRPr="00880283" w14:paraId="65B9BAE8" w14:textId="77777777" w:rsidTr="004C2299">
        <w:trPr>
          <w:cantSplit/>
          <w:trHeight w:val="144"/>
        </w:trPr>
        <w:tc>
          <w:tcPr>
            <w:tcW w:w="3056" w:type="dxa"/>
            <w:vAlign w:val="bottom"/>
          </w:tcPr>
          <w:p w14:paraId="6A5317A1" w14:textId="77777777" w:rsidR="00D86FB8" w:rsidRPr="007C54CE" w:rsidRDefault="00D86FB8">
            <w:pPr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กำไร</w:t>
            </w:r>
            <w:r w:rsidRPr="007C54CE">
              <w:rPr>
                <w:rFonts w:ascii="Angsana New" w:hAnsi="Angsana New"/>
                <w:szCs w:val="24"/>
                <w:lang w:val="en-GB"/>
              </w:rPr>
              <w:t xml:space="preserve"> </w:t>
            </w:r>
            <w:r w:rsidRPr="007C54CE">
              <w:rPr>
                <w:rFonts w:ascii="Angsana New" w:hAnsi="Angsana New" w:hint="cs"/>
                <w:szCs w:val="24"/>
                <w:cs/>
                <w:lang w:val="en-GB"/>
              </w:rPr>
              <w:t xml:space="preserve">(ขาดทุน) </w:t>
            </w: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ขั้นต้น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E7B78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10</w:t>
            </w:r>
          </w:p>
        </w:tc>
        <w:tc>
          <w:tcPr>
            <w:tcW w:w="143" w:type="dxa"/>
            <w:vAlign w:val="bottom"/>
          </w:tcPr>
          <w:p w14:paraId="7693675C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11A2E" w14:textId="3243C761" w:rsidR="00D86FB8" w:rsidRPr="007C54CE" w:rsidRDefault="00026016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4" w:type="dxa"/>
            <w:vAlign w:val="bottom"/>
          </w:tcPr>
          <w:p w14:paraId="2F85FD9A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5EBAD6" w14:textId="77777777" w:rsidR="00D86FB8" w:rsidRPr="007C54CE" w:rsidRDefault="00D86FB8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47327EEE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3C4C78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F4E99E4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2BB3C" w14:textId="77777777" w:rsidR="00D86FB8" w:rsidRPr="007C54CE" w:rsidRDefault="00D86FB8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(1)</w:t>
            </w:r>
          </w:p>
        </w:tc>
        <w:tc>
          <w:tcPr>
            <w:tcW w:w="143" w:type="dxa"/>
            <w:vAlign w:val="bottom"/>
          </w:tcPr>
          <w:p w14:paraId="7D85CCDA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10C228" w14:textId="06CBA498" w:rsidR="00D86FB8" w:rsidRPr="007C54CE" w:rsidRDefault="00E015B4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 w:rsidRPr="0044118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43" w:type="dxa"/>
            <w:vAlign w:val="bottom"/>
          </w:tcPr>
          <w:p w14:paraId="4AF52EDB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3557C" w14:textId="77777777" w:rsidR="00D86FB8" w:rsidRPr="007C54CE" w:rsidRDefault="00D86FB8">
            <w:pPr>
              <w:tabs>
                <w:tab w:val="decimal" w:pos="410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204</w:t>
            </w:r>
          </w:p>
        </w:tc>
        <w:tc>
          <w:tcPr>
            <w:tcW w:w="143" w:type="dxa"/>
            <w:vAlign w:val="bottom"/>
          </w:tcPr>
          <w:p w14:paraId="6FC34C49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528F58" w14:textId="193DF165" w:rsidR="00D86FB8" w:rsidRPr="007C54CE" w:rsidRDefault="00FD176C">
            <w:pPr>
              <w:tabs>
                <w:tab w:val="decimal" w:pos="379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</w:t>
            </w:r>
            <w:r w:rsidR="006F0B3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43" w:type="dxa"/>
            <w:vAlign w:val="bottom"/>
          </w:tcPr>
          <w:p w14:paraId="24520281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36D90A" w14:textId="77777777" w:rsidR="00D86FB8" w:rsidRPr="007C54CE" w:rsidRDefault="00D86FB8">
            <w:pPr>
              <w:tabs>
                <w:tab w:val="decimal" w:pos="360"/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(7)</w:t>
            </w:r>
          </w:p>
        </w:tc>
        <w:tc>
          <w:tcPr>
            <w:tcW w:w="143" w:type="dxa"/>
            <w:vAlign w:val="bottom"/>
          </w:tcPr>
          <w:p w14:paraId="48314E17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8DB321" w14:textId="0CBD7428" w:rsidR="00D86FB8" w:rsidRPr="007C54CE" w:rsidRDefault="00FD176C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650E44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9" w:type="dxa"/>
          </w:tcPr>
          <w:p w14:paraId="251DCC9C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F4B6D" w14:textId="77777777" w:rsidR="00D86FB8" w:rsidRPr="007C54CE" w:rsidRDefault="00D86FB8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E3D4467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5F8E9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6BDAFD26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14:paraId="4B2E9A68" w14:textId="77777777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206</w:t>
            </w:r>
          </w:p>
        </w:tc>
        <w:tc>
          <w:tcPr>
            <w:tcW w:w="139" w:type="dxa"/>
            <w:vAlign w:val="bottom"/>
          </w:tcPr>
          <w:p w14:paraId="55E66E82" w14:textId="77777777" w:rsidR="00D86FB8" w:rsidRPr="007C54CE" w:rsidRDefault="00D86FB8">
            <w:pPr>
              <w:tabs>
                <w:tab w:val="decimal" w:pos="260"/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042A4C32" w14:textId="34C9F41C" w:rsidR="00D86FB8" w:rsidRPr="007C54CE" w:rsidRDefault="00D86FB8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060969">
              <w:rPr>
                <w:rFonts w:ascii="Angsana New" w:hAnsi="Angsana New"/>
                <w:szCs w:val="24"/>
              </w:rPr>
              <w:t>20</w:t>
            </w:r>
          </w:p>
        </w:tc>
      </w:tr>
      <w:tr w:rsidR="002A62F4" w:rsidRPr="00880283" w14:paraId="1AC7E129" w14:textId="77777777" w:rsidTr="004C2299">
        <w:trPr>
          <w:cantSplit/>
          <w:trHeight w:val="144"/>
        </w:trPr>
        <w:tc>
          <w:tcPr>
            <w:tcW w:w="3056" w:type="dxa"/>
            <w:vAlign w:val="bottom"/>
          </w:tcPr>
          <w:p w14:paraId="21443E95" w14:textId="77777777" w:rsidR="00D86FB8" w:rsidRPr="007C54CE" w:rsidRDefault="00D86FB8">
            <w:pPr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14:paraId="5221ADF9" w14:textId="77777777" w:rsidR="00D86FB8" w:rsidRPr="007C54CE" w:rsidRDefault="00D86FB8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711C0D1C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2" w:type="dxa"/>
            <w:tcBorders>
              <w:top w:val="double" w:sz="4" w:space="0" w:color="auto"/>
            </w:tcBorders>
            <w:vAlign w:val="bottom"/>
          </w:tcPr>
          <w:p w14:paraId="5C2FDB57" w14:textId="77777777" w:rsidR="00D86FB8" w:rsidRPr="007C54CE" w:rsidRDefault="00D86FB8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2FE6F4C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66009684" w14:textId="77777777" w:rsidR="00D86FB8" w:rsidRPr="007C54CE" w:rsidRDefault="00D86FB8">
            <w:pPr>
              <w:tabs>
                <w:tab w:val="decimal" w:pos="711"/>
              </w:tabs>
              <w:ind w:left="-129" w:right="-8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3F9B32F9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3FFF5F50" w14:textId="77777777" w:rsidR="00D86FB8" w:rsidRPr="007C54CE" w:rsidRDefault="00D86FB8">
            <w:pPr>
              <w:tabs>
                <w:tab w:val="decimal" w:pos="380"/>
                <w:tab w:val="decimal" w:pos="622"/>
              </w:tabs>
              <w:ind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42F84645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  <w:vAlign w:val="bottom"/>
          </w:tcPr>
          <w:p w14:paraId="49ACA679" w14:textId="77777777" w:rsidR="00D86FB8" w:rsidRPr="007C54CE" w:rsidRDefault="00D86FB8">
            <w:pPr>
              <w:tabs>
                <w:tab w:val="decimal" w:pos="430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7F7B4EE3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bottom"/>
          </w:tcPr>
          <w:p w14:paraId="388E5FFD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vAlign w:val="bottom"/>
          </w:tcPr>
          <w:p w14:paraId="49053AC3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vAlign w:val="bottom"/>
          </w:tcPr>
          <w:p w14:paraId="68AC1A1D" w14:textId="77777777" w:rsidR="00D86FB8" w:rsidRPr="007C54CE" w:rsidRDefault="00D86FB8">
            <w:pPr>
              <w:tabs>
                <w:tab w:val="decimal" w:pos="410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2D72AB1F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vAlign w:val="bottom"/>
          </w:tcPr>
          <w:p w14:paraId="231B7CE9" w14:textId="77777777" w:rsidR="00D86FB8" w:rsidRPr="007C54CE" w:rsidRDefault="00D86FB8">
            <w:pPr>
              <w:tabs>
                <w:tab w:val="decimal" w:pos="379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7093B668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vAlign w:val="bottom"/>
          </w:tcPr>
          <w:p w14:paraId="6DC9A3B9" w14:textId="77777777" w:rsidR="00D86FB8" w:rsidRPr="007C54CE" w:rsidRDefault="00D86FB8">
            <w:pPr>
              <w:tabs>
                <w:tab w:val="decimal" w:pos="360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6B9AD86E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vAlign w:val="bottom"/>
          </w:tcPr>
          <w:p w14:paraId="2E6DE747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9" w:type="dxa"/>
          </w:tcPr>
          <w:p w14:paraId="494E5740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  <w:vAlign w:val="bottom"/>
          </w:tcPr>
          <w:p w14:paraId="5D75FE87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12B25770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93" w:type="dxa"/>
            <w:tcBorders>
              <w:top w:val="double" w:sz="4" w:space="0" w:color="auto"/>
            </w:tcBorders>
          </w:tcPr>
          <w:p w14:paraId="5ED127B9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18EDBB5A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9" w:type="dxa"/>
            <w:vAlign w:val="bottom"/>
          </w:tcPr>
          <w:p w14:paraId="733928AF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12</w:t>
            </w:r>
          </w:p>
        </w:tc>
        <w:tc>
          <w:tcPr>
            <w:tcW w:w="139" w:type="dxa"/>
            <w:vAlign w:val="bottom"/>
          </w:tcPr>
          <w:p w14:paraId="72DABC3B" w14:textId="77777777" w:rsidR="00D86FB8" w:rsidRPr="007C54CE" w:rsidRDefault="00D86FB8">
            <w:pPr>
              <w:tabs>
                <w:tab w:val="decimal" w:pos="260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1" w:type="dxa"/>
            <w:vAlign w:val="bottom"/>
          </w:tcPr>
          <w:p w14:paraId="4C740A9C" w14:textId="066500E7" w:rsidR="00D86FB8" w:rsidRPr="007C54CE" w:rsidRDefault="00D11BAF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</w:t>
            </w:r>
          </w:p>
        </w:tc>
      </w:tr>
      <w:tr w:rsidR="00D86FB8" w:rsidRPr="00880283" w14:paraId="67FAF971" w14:textId="77777777" w:rsidTr="004C2299">
        <w:trPr>
          <w:cantSplit/>
          <w:trHeight w:val="144"/>
        </w:trPr>
        <w:tc>
          <w:tcPr>
            <w:tcW w:w="3056" w:type="dxa"/>
            <w:vAlign w:val="center"/>
          </w:tcPr>
          <w:p w14:paraId="0115973F" w14:textId="77777777" w:rsidR="00D86FB8" w:rsidRPr="007C54CE" w:rsidRDefault="00D86FB8">
            <w:pPr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718" w:type="dxa"/>
            <w:vAlign w:val="bottom"/>
          </w:tcPr>
          <w:p w14:paraId="34580BF4" w14:textId="77777777" w:rsidR="00D86FB8" w:rsidRPr="007C54CE" w:rsidRDefault="00D86FB8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0CF4EBC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2" w:type="dxa"/>
            <w:vAlign w:val="bottom"/>
          </w:tcPr>
          <w:p w14:paraId="1C0C3F07" w14:textId="77777777" w:rsidR="00D86FB8" w:rsidRPr="007C54CE" w:rsidRDefault="00D86FB8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CDABEA2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ED008D6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" w:type="dxa"/>
            <w:vAlign w:val="bottom"/>
          </w:tcPr>
          <w:p w14:paraId="5DEFA982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E46C56B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0C106C4C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6D174B97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1BBD199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0D64AA3C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69E3767E" w14:textId="77777777" w:rsidR="00D86FB8" w:rsidRPr="007C54CE" w:rsidRDefault="00D86FB8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5645B08A" w14:textId="77777777" w:rsidR="00D86FB8" w:rsidRPr="007C54CE" w:rsidRDefault="00D86FB8">
            <w:pPr>
              <w:tabs>
                <w:tab w:val="decimal" w:pos="366"/>
                <w:tab w:val="decimal" w:pos="410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4A928622" w14:textId="77777777" w:rsidR="00D86FB8" w:rsidRPr="007C54CE" w:rsidRDefault="00D86FB8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7230A4AF" w14:textId="77777777" w:rsidR="00D86FB8" w:rsidRPr="007C54CE" w:rsidRDefault="00D86FB8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4F2AC1B6" w14:textId="77777777" w:rsidR="00D86FB8" w:rsidRPr="007C54CE" w:rsidRDefault="00D86FB8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365651F0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28923077" w14:textId="77777777" w:rsidR="00D86FB8" w:rsidRPr="007C54CE" w:rsidRDefault="00D86FB8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B5A1BA0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9" w:type="dxa"/>
          </w:tcPr>
          <w:p w14:paraId="1AE28D2A" w14:textId="77777777" w:rsidR="00D86FB8" w:rsidRPr="007C54CE" w:rsidRDefault="00D86FB8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1" w:type="dxa"/>
            <w:vAlign w:val="bottom"/>
          </w:tcPr>
          <w:p w14:paraId="004E350A" w14:textId="77777777" w:rsidR="00D86FB8" w:rsidRPr="007C54CE" w:rsidRDefault="00D86FB8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53557DA0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93" w:type="dxa"/>
          </w:tcPr>
          <w:p w14:paraId="11C1376D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3C77F95C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9" w:type="dxa"/>
            <w:vAlign w:val="bottom"/>
          </w:tcPr>
          <w:p w14:paraId="61A61111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(4)</w:t>
            </w:r>
          </w:p>
        </w:tc>
        <w:tc>
          <w:tcPr>
            <w:tcW w:w="139" w:type="dxa"/>
            <w:vAlign w:val="bottom"/>
          </w:tcPr>
          <w:p w14:paraId="3AE9A06D" w14:textId="77777777" w:rsidR="00D86FB8" w:rsidRPr="007C54CE" w:rsidRDefault="00D86FB8">
            <w:pPr>
              <w:tabs>
                <w:tab w:val="decimal" w:pos="260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1" w:type="dxa"/>
            <w:vAlign w:val="bottom"/>
          </w:tcPr>
          <w:p w14:paraId="2FBC5AFA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(3)</w:t>
            </w:r>
          </w:p>
        </w:tc>
      </w:tr>
      <w:tr w:rsidR="002A62F4" w:rsidRPr="00880283" w14:paraId="6AFBADF8" w14:textId="77777777" w:rsidTr="004C2299">
        <w:trPr>
          <w:cantSplit/>
          <w:trHeight w:val="144"/>
        </w:trPr>
        <w:tc>
          <w:tcPr>
            <w:tcW w:w="3056" w:type="dxa"/>
            <w:vAlign w:val="center"/>
          </w:tcPr>
          <w:p w14:paraId="22404EFA" w14:textId="77777777" w:rsidR="00D86FB8" w:rsidRPr="007C54CE" w:rsidRDefault="00D86FB8">
            <w:pPr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718" w:type="dxa"/>
            <w:vAlign w:val="bottom"/>
          </w:tcPr>
          <w:p w14:paraId="18228804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7FC8C7F5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2" w:type="dxa"/>
            <w:vAlign w:val="bottom"/>
          </w:tcPr>
          <w:p w14:paraId="54ABFF48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56D61F8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05447C1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2C5176BB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4C449F93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7FAABAB7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</w:tcPr>
          <w:p w14:paraId="53CA0966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08D75EE8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vAlign w:val="bottom"/>
          </w:tcPr>
          <w:p w14:paraId="49609D62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A828DCC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1D8692BE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4EB84F60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0FC9F33D" w14:textId="77777777" w:rsidR="00D86FB8" w:rsidRPr="007C54CE" w:rsidRDefault="00D86FB8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51852B13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7CD24F6A" w14:textId="77777777" w:rsidR="00D86FB8" w:rsidRPr="007C54CE" w:rsidRDefault="00D86FB8">
            <w:pPr>
              <w:tabs>
                <w:tab w:val="decimal" w:pos="387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2B3D9BB5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vAlign w:val="bottom"/>
          </w:tcPr>
          <w:p w14:paraId="758B2E84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9" w:type="dxa"/>
          </w:tcPr>
          <w:p w14:paraId="77846DE5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1" w:type="dxa"/>
            <w:vAlign w:val="bottom"/>
          </w:tcPr>
          <w:p w14:paraId="2E78D26B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6C2D1FD2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93" w:type="dxa"/>
          </w:tcPr>
          <w:p w14:paraId="1A2AAA09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71C9E0BA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9" w:type="dxa"/>
            <w:vAlign w:val="bottom"/>
          </w:tcPr>
          <w:p w14:paraId="68BF2805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(151)</w:t>
            </w:r>
          </w:p>
        </w:tc>
        <w:tc>
          <w:tcPr>
            <w:tcW w:w="139" w:type="dxa"/>
            <w:vAlign w:val="bottom"/>
          </w:tcPr>
          <w:p w14:paraId="086F29C0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1" w:type="dxa"/>
            <w:vAlign w:val="bottom"/>
          </w:tcPr>
          <w:p w14:paraId="2BA16DBD" w14:textId="104BC183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(12</w:t>
            </w:r>
            <w:r w:rsidR="00B92610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2A62F4" w:rsidRPr="00880283" w14:paraId="7743025B" w14:textId="77777777" w:rsidTr="004C2299">
        <w:trPr>
          <w:cantSplit/>
          <w:trHeight w:val="144"/>
        </w:trPr>
        <w:tc>
          <w:tcPr>
            <w:tcW w:w="3056" w:type="dxa"/>
            <w:vAlign w:val="center"/>
          </w:tcPr>
          <w:p w14:paraId="544DF9C7" w14:textId="77777777" w:rsidR="00D86FB8" w:rsidRPr="007C54CE" w:rsidRDefault="00D86FB8">
            <w:pPr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718" w:type="dxa"/>
            <w:vAlign w:val="bottom"/>
          </w:tcPr>
          <w:p w14:paraId="4E743CB4" w14:textId="77777777" w:rsidR="00D86FB8" w:rsidRPr="007C54CE" w:rsidRDefault="00D86FB8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5C49B76E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2" w:type="dxa"/>
            <w:vAlign w:val="bottom"/>
          </w:tcPr>
          <w:p w14:paraId="130EE256" w14:textId="77777777" w:rsidR="00D86FB8" w:rsidRPr="007C54CE" w:rsidRDefault="00D86FB8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D0DBBE2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2EDA13F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014FC70E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6C941D67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vAlign w:val="bottom"/>
          </w:tcPr>
          <w:p w14:paraId="0938F6E7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6964ABF2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56254D50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vAlign w:val="bottom"/>
          </w:tcPr>
          <w:p w14:paraId="7013CD34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42B4273F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14527055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9AC3B8E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1F7585CA" w14:textId="77777777" w:rsidR="00D86FB8" w:rsidRPr="007C54CE" w:rsidRDefault="00D86FB8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7A9A49A1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0C07AEFC" w14:textId="77777777" w:rsidR="00D86FB8" w:rsidRPr="007C54CE" w:rsidRDefault="00D86FB8">
            <w:pPr>
              <w:tabs>
                <w:tab w:val="decimal" w:pos="387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DD0B903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6B567C28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9" w:type="dxa"/>
          </w:tcPr>
          <w:p w14:paraId="6FE60317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1" w:type="dxa"/>
            <w:vAlign w:val="bottom"/>
          </w:tcPr>
          <w:p w14:paraId="66116D3C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45987595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93" w:type="dxa"/>
          </w:tcPr>
          <w:p w14:paraId="04E3A65B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2C71A0A4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9" w:type="dxa"/>
            <w:vAlign w:val="bottom"/>
          </w:tcPr>
          <w:p w14:paraId="1E2C742B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(28)</w:t>
            </w:r>
          </w:p>
        </w:tc>
        <w:tc>
          <w:tcPr>
            <w:tcW w:w="139" w:type="dxa"/>
            <w:vAlign w:val="bottom"/>
          </w:tcPr>
          <w:p w14:paraId="2A715F21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1" w:type="dxa"/>
            <w:vAlign w:val="bottom"/>
          </w:tcPr>
          <w:p w14:paraId="5A5B2FBB" w14:textId="1F17F4C6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</w:t>
            </w:r>
            <w:r w:rsidR="00FF7F98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2A62F4" w:rsidRPr="00880283" w14:paraId="445CD84C" w14:textId="77777777" w:rsidTr="004C2299">
        <w:trPr>
          <w:cantSplit/>
          <w:trHeight w:val="144"/>
        </w:trPr>
        <w:tc>
          <w:tcPr>
            <w:tcW w:w="3056" w:type="dxa"/>
            <w:vAlign w:val="center"/>
          </w:tcPr>
          <w:p w14:paraId="60BE4CB3" w14:textId="738397EE" w:rsidR="00D86FB8" w:rsidRPr="007C54CE" w:rsidRDefault="00D86FB8">
            <w:pPr>
              <w:ind w:left="190" w:hanging="190"/>
              <w:rPr>
                <w:rFonts w:ascii="Angsana New" w:hAnsi="Angsana New"/>
                <w:szCs w:val="24"/>
                <w:cs/>
                <w:lang w:val="en-GB"/>
              </w:rPr>
            </w:pPr>
            <w:r w:rsidRPr="007C54CE">
              <w:rPr>
                <w:rFonts w:ascii="Angsana New" w:hAnsi="Angsana New" w:hint="cs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  <w:r w:rsidR="00CE1068">
              <w:rPr>
                <w:rFonts w:ascii="Angsana New" w:hAnsi="Angsana New"/>
                <w:szCs w:val="24"/>
                <w:lang w:val="en-GB"/>
              </w:rPr>
              <w:t xml:space="preserve">   </w:t>
            </w:r>
            <w:r w:rsidRPr="007C54CE">
              <w:rPr>
                <w:rFonts w:ascii="Angsana New" w:hAnsi="Angsana New" w:hint="cs"/>
                <w:szCs w:val="24"/>
                <w:cs/>
                <w:lang w:val="en-GB"/>
              </w:rPr>
              <w:t>ตาม</w:t>
            </w:r>
            <w:r w:rsidRPr="007C54CE">
              <w:rPr>
                <w:rFonts w:ascii="Angsana New" w:hAnsi="Angsana New"/>
                <w:szCs w:val="24"/>
                <w:cs/>
                <w:lang w:val="en-GB"/>
              </w:rPr>
              <w:t xml:space="preserve"> </w:t>
            </w:r>
            <w:r w:rsidRPr="007C54CE">
              <w:rPr>
                <w:rFonts w:ascii="Angsana New" w:hAnsi="Angsana New"/>
                <w:szCs w:val="24"/>
                <w:lang w:val="en-GB"/>
              </w:rPr>
              <w:t>TFRS</w:t>
            </w:r>
            <w:r w:rsidRPr="007C54CE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 w:rsidRPr="007C54CE">
              <w:rPr>
                <w:rFonts w:ascii="Angsana New" w:hAnsi="Angsana New"/>
                <w:szCs w:val="24"/>
                <w:cs/>
                <w:lang w:val="en-GB"/>
              </w:rPr>
              <w:t>9</w:t>
            </w:r>
          </w:p>
        </w:tc>
        <w:tc>
          <w:tcPr>
            <w:tcW w:w="718" w:type="dxa"/>
            <w:vAlign w:val="bottom"/>
          </w:tcPr>
          <w:p w14:paraId="7F9161BD" w14:textId="77777777" w:rsidR="00D86FB8" w:rsidRPr="007C54CE" w:rsidRDefault="00D86FB8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075F9363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2" w:type="dxa"/>
            <w:vAlign w:val="bottom"/>
          </w:tcPr>
          <w:p w14:paraId="78A5FD07" w14:textId="77777777" w:rsidR="00D86FB8" w:rsidRPr="007C54CE" w:rsidRDefault="00D86FB8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2E8DB00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A264062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7880979C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78453BB9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3111262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10FAFBEB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079F1056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vAlign w:val="bottom"/>
          </w:tcPr>
          <w:p w14:paraId="7C425BED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8CD8524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1F797B3D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2799FBD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5EF1E190" w14:textId="77777777" w:rsidR="00D86FB8" w:rsidRPr="007C54CE" w:rsidRDefault="00D86FB8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00672B3B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10F228B7" w14:textId="77777777" w:rsidR="00D86FB8" w:rsidRPr="007C54CE" w:rsidRDefault="00D86FB8">
            <w:pPr>
              <w:tabs>
                <w:tab w:val="decimal" w:pos="387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510A363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5A58E9EE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9" w:type="dxa"/>
          </w:tcPr>
          <w:p w14:paraId="20134121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1" w:type="dxa"/>
            <w:vAlign w:val="bottom"/>
          </w:tcPr>
          <w:p w14:paraId="1DB65785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77485C8F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93" w:type="dxa"/>
          </w:tcPr>
          <w:p w14:paraId="2E13D296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4982890D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9" w:type="dxa"/>
            <w:vAlign w:val="bottom"/>
          </w:tcPr>
          <w:p w14:paraId="2FD09948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(19)</w:t>
            </w:r>
          </w:p>
        </w:tc>
        <w:tc>
          <w:tcPr>
            <w:tcW w:w="139" w:type="dxa"/>
            <w:vAlign w:val="bottom"/>
          </w:tcPr>
          <w:p w14:paraId="709525A9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1" w:type="dxa"/>
            <w:vAlign w:val="bottom"/>
          </w:tcPr>
          <w:p w14:paraId="24D2C1AD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2A62F4" w:rsidRPr="00880283" w14:paraId="5723BE68" w14:textId="77777777" w:rsidTr="004C2299">
        <w:trPr>
          <w:cantSplit/>
          <w:trHeight w:val="144"/>
        </w:trPr>
        <w:tc>
          <w:tcPr>
            <w:tcW w:w="3056" w:type="dxa"/>
            <w:vAlign w:val="center"/>
          </w:tcPr>
          <w:p w14:paraId="38E2BC45" w14:textId="77777777" w:rsidR="00D86FB8" w:rsidRPr="007C54CE" w:rsidRDefault="00D86FB8">
            <w:pPr>
              <w:rPr>
                <w:rFonts w:ascii="Angsana New" w:hAnsi="Angsana New"/>
                <w:szCs w:val="24"/>
              </w:rPr>
            </w:pPr>
            <w:r w:rsidRPr="007C54CE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Pr="007C54CE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ก่อนรายได้ภาษีเงินได้</w:t>
            </w:r>
          </w:p>
        </w:tc>
        <w:tc>
          <w:tcPr>
            <w:tcW w:w="718" w:type="dxa"/>
            <w:vAlign w:val="bottom"/>
          </w:tcPr>
          <w:p w14:paraId="6D5D62AE" w14:textId="77777777" w:rsidR="00D86FB8" w:rsidRPr="007C54CE" w:rsidRDefault="00D86FB8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29F8F38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2" w:type="dxa"/>
            <w:vAlign w:val="bottom"/>
          </w:tcPr>
          <w:p w14:paraId="2E46214D" w14:textId="77777777" w:rsidR="00D86FB8" w:rsidRPr="007C54CE" w:rsidRDefault="00D86FB8">
            <w:pPr>
              <w:tabs>
                <w:tab w:val="decimal" w:pos="468"/>
              </w:tabs>
              <w:ind w:left="-72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378452A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8022CF5" w14:textId="77777777" w:rsidR="00D86FB8" w:rsidRPr="007C54CE" w:rsidRDefault="00D86FB8">
            <w:pPr>
              <w:tabs>
                <w:tab w:val="decimal" w:pos="711"/>
              </w:tabs>
              <w:ind w:left="-129" w:right="-8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16837E89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D9A04D7" w14:textId="77777777" w:rsidR="00D86FB8" w:rsidRPr="007C54CE" w:rsidRDefault="00D86FB8">
            <w:pPr>
              <w:tabs>
                <w:tab w:val="decimal" w:pos="444"/>
              </w:tabs>
              <w:ind w:left="-72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28B8995A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4CDFE517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44648390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5F180DD7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8D7EBD7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vAlign w:val="bottom"/>
          </w:tcPr>
          <w:p w14:paraId="4E7F5ED0" w14:textId="77777777" w:rsidR="00D86FB8" w:rsidRPr="007C54CE" w:rsidRDefault="00D86FB8">
            <w:pPr>
              <w:tabs>
                <w:tab w:val="decimal" w:pos="421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076524E3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vAlign w:val="bottom"/>
          </w:tcPr>
          <w:p w14:paraId="4E44CB57" w14:textId="77777777" w:rsidR="00D86FB8" w:rsidRPr="007C54CE" w:rsidRDefault="00D86FB8">
            <w:pPr>
              <w:tabs>
                <w:tab w:val="decimal" w:pos="379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4039AF42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vAlign w:val="bottom"/>
          </w:tcPr>
          <w:p w14:paraId="00054AFA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6619FDAF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vAlign w:val="bottom"/>
          </w:tcPr>
          <w:p w14:paraId="0E260A81" w14:textId="77777777" w:rsidR="00D86FB8" w:rsidRPr="007C54CE" w:rsidRDefault="00D86FB8">
            <w:pPr>
              <w:tabs>
                <w:tab w:val="decimal" w:pos="430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9" w:type="dxa"/>
          </w:tcPr>
          <w:p w14:paraId="646DB5BA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1" w:type="dxa"/>
            <w:vAlign w:val="bottom"/>
          </w:tcPr>
          <w:p w14:paraId="5FE1899E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6A696590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93" w:type="dxa"/>
          </w:tcPr>
          <w:p w14:paraId="686A261E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4B4540D0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14:paraId="3AD44554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16</w:t>
            </w:r>
          </w:p>
        </w:tc>
        <w:tc>
          <w:tcPr>
            <w:tcW w:w="139" w:type="dxa"/>
            <w:vAlign w:val="bottom"/>
          </w:tcPr>
          <w:p w14:paraId="7C747237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1A4EABDB" w14:textId="0A4897D6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11</w:t>
            </w:r>
            <w:r w:rsidR="001E70E3">
              <w:rPr>
                <w:rFonts w:ascii="Angsana New" w:hAnsi="Angsana New"/>
                <w:szCs w:val="24"/>
              </w:rPr>
              <w:t>6</w:t>
            </w:r>
          </w:p>
        </w:tc>
      </w:tr>
      <w:tr w:rsidR="00D86FB8" w:rsidRPr="00880283" w14:paraId="6C52C40C" w14:textId="77777777" w:rsidTr="004C2299">
        <w:trPr>
          <w:cantSplit/>
          <w:trHeight w:val="216"/>
        </w:trPr>
        <w:tc>
          <w:tcPr>
            <w:tcW w:w="3056" w:type="dxa"/>
            <w:vAlign w:val="center"/>
          </w:tcPr>
          <w:p w14:paraId="114C916C" w14:textId="77777777" w:rsidR="00D86FB8" w:rsidRPr="007C54CE" w:rsidRDefault="00D86FB8">
            <w:pPr>
              <w:ind w:left="73" w:hanging="90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 w:hint="cs"/>
                <w:spacing w:val="-8"/>
                <w:szCs w:val="24"/>
                <w:cs/>
              </w:rPr>
              <w:t>ค่าใช้จ่าย</w:t>
            </w:r>
            <w:r w:rsidRPr="007C54CE">
              <w:rPr>
                <w:rFonts w:ascii="Angsana New" w:hAnsi="Angsana New"/>
                <w:spacing w:val="-8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718" w:type="dxa"/>
            <w:vAlign w:val="bottom"/>
          </w:tcPr>
          <w:p w14:paraId="41739674" w14:textId="77777777" w:rsidR="00D86FB8" w:rsidRPr="007C54CE" w:rsidRDefault="00D86FB8">
            <w:pPr>
              <w:ind w:left="-108" w:right="-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0A5FBF27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2" w:type="dxa"/>
            <w:vAlign w:val="bottom"/>
          </w:tcPr>
          <w:p w14:paraId="1634FAEF" w14:textId="77777777" w:rsidR="00D86FB8" w:rsidRPr="007C54CE" w:rsidRDefault="00D86FB8">
            <w:pPr>
              <w:ind w:left="-108" w:right="-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98B6C68" w14:textId="77777777" w:rsidR="00D86FB8" w:rsidRPr="007C54CE" w:rsidRDefault="00D86FB8">
            <w:pPr>
              <w:ind w:right="-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4CA937E" w14:textId="77777777" w:rsidR="00D86FB8" w:rsidRPr="007C54CE" w:rsidRDefault="00D86FB8">
            <w:pPr>
              <w:tabs>
                <w:tab w:val="decimal" w:pos="359"/>
              </w:tabs>
              <w:ind w:right="-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2A892E14" w14:textId="77777777" w:rsidR="00D86FB8" w:rsidRPr="007C54CE" w:rsidRDefault="00D86FB8">
            <w:pPr>
              <w:ind w:right="-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BB97EEB" w14:textId="77777777" w:rsidR="00D86FB8" w:rsidRPr="007C54CE" w:rsidRDefault="00D86FB8">
            <w:pPr>
              <w:ind w:left="-108" w:right="-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4646EC6A" w14:textId="77777777" w:rsidR="00D86FB8" w:rsidRPr="007C54CE" w:rsidRDefault="00D86FB8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29E87FD7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577D3312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791D1CD1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6CE7719D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5FE7F43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0F64DE1F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BAA0841" w14:textId="77777777" w:rsidR="00D86FB8" w:rsidRPr="007C54CE" w:rsidRDefault="00D86FB8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50B79E9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450A063" w14:textId="77777777" w:rsidR="00D86FB8" w:rsidRPr="007C54CE" w:rsidRDefault="00D86FB8">
            <w:pPr>
              <w:tabs>
                <w:tab w:val="decimal" w:pos="386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7425A70A" w14:textId="77777777" w:rsidR="00D86FB8" w:rsidRPr="007C54CE" w:rsidRDefault="00D86FB8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38629DC" w14:textId="77777777" w:rsidR="00D86FB8" w:rsidRPr="007C54CE" w:rsidRDefault="00D86FB8">
            <w:pPr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9" w:type="dxa"/>
          </w:tcPr>
          <w:p w14:paraId="2D00C73F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1" w:type="dxa"/>
            <w:vAlign w:val="bottom"/>
          </w:tcPr>
          <w:p w14:paraId="11E88C10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215202ED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93" w:type="dxa"/>
          </w:tcPr>
          <w:p w14:paraId="62471204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5B8B0E13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9" w:type="dxa"/>
            <w:vAlign w:val="bottom"/>
          </w:tcPr>
          <w:p w14:paraId="00A7DAF4" w14:textId="42E427AB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="00CC5500">
              <w:rPr>
                <w:rFonts w:ascii="Angsana New" w:hAnsi="Angsana New"/>
                <w:szCs w:val="24"/>
              </w:rPr>
              <w:t>23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9" w:type="dxa"/>
            <w:vAlign w:val="bottom"/>
          </w:tcPr>
          <w:p w14:paraId="42877345" w14:textId="77777777" w:rsidR="00D86FB8" w:rsidRPr="007C54CE" w:rsidRDefault="00D86FB8">
            <w:pPr>
              <w:tabs>
                <w:tab w:val="decimal" w:pos="413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1" w:type="dxa"/>
            <w:vAlign w:val="bottom"/>
          </w:tcPr>
          <w:p w14:paraId="615DF37C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(28)</w:t>
            </w:r>
          </w:p>
        </w:tc>
      </w:tr>
      <w:tr w:rsidR="00D86FB8" w:rsidRPr="00880283" w14:paraId="43A34D4B" w14:textId="77777777" w:rsidTr="004C2299">
        <w:trPr>
          <w:cantSplit/>
          <w:trHeight w:val="144"/>
        </w:trPr>
        <w:tc>
          <w:tcPr>
            <w:tcW w:w="3056" w:type="dxa"/>
            <w:vAlign w:val="center"/>
          </w:tcPr>
          <w:p w14:paraId="3E37DEB2" w14:textId="77777777" w:rsidR="00D86FB8" w:rsidRPr="007C54CE" w:rsidRDefault="00D86FB8">
            <w:pPr>
              <w:ind w:left="73" w:hanging="90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 w:hint="cs"/>
                <w:spacing w:val="-8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718" w:type="dxa"/>
            <w:vAlign w:val="bottom"/>
          </w:tcPr>
          <w:p w14:paraId="00672085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0F57373B" w14:textId="77777777" w:rsidR="00D86FB8" w:rsidRPr="007C54CE" w:rsidRDefault="00D86FB8">
            <w:pPr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2" w:type="dxa"/>
            <w:vAlign w:val="bottom"/>
          </w:tcPr>
          <w:p w14:paraId="1FEE8CA8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D96D00C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DB81F32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5B919BE7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C16C57B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0A2F45A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5684CD20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FBE39D0" w14:textId="77777777" w:rsidR="00D86FB8" w:rsidRPr="007C54CE" w:rsidRDefault="00D86FB8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7FBCBDB2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06C64D67" w14:textId="77777777" w:rsidR="00D86FB8" w:rsidRPr="007C54CE" w:rsidRDefault="00D86FB8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0942617" w14:textId="77777777" w:rsidR="00D86FB8" w:rsidRPr="007C54CE" w:rsidRDefault="00D86FB8">
            <w:pPr>
              <w:tabs>
                <w:tab w:val="decimal" w:pos="366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4E85E046" w14:textId="77777777" w:rsidR="00D86FB8" w:rsidRPr="007C54CE" w:rsidRDefault="00D86FB8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0F9C5CF" w14:textId="77777777" w:rsidR="00D86FB8" w:rsidRPr="007C54CE" w:rsidRDefault="00D86FB8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0926561E" w14:textId="77777777" w:rsidR="00D86FB8" w:rsidRPr="007C54CE" w:rsidRDefault="00D86FB8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EC26E0E" w14:textId="77777777" w:rsidR="00D86FB8" w:rsidRPr="007C54CE" w:rsidRDefault="00D86FB8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2404D40F" w14:textId="77777777" w:rsidR="00D86FB8" w:rsidRPr="007C54CE" w:rsidRDefault="00D86FB8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84811C9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9" w:type="dxa"/>
          </w:tcPr>
          <w:p w14:paraId="2FDF3568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1" w:type="dxa"/>
            <w:vAlign w:val="bottom"/>
          </w:tcPr>
          <w:p w14:paraId="2110AFCC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1834F6DC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93" w:type="dxa"/>
          </w:tcPr>
          <w:p w14:paraId="42EF0FEB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68427479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587B3872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A315C3D" w14:textId="77777777" w:rsidR="00D86FB8" w:rsidRPr="007C54CE" w:rsidRDefault="00D86FB8">
            <w:pPr>
              <w:tabs>
                <w:tab w:val="decimal" w:pos="413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22AC3613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</w:rPr>
              <w:t>(4</w:t>
            </w:r>
            <w:r w:rsidRPr="00496686">
              <w:rPr>
                <w:rFonts w:ascii="Angsana New" w:hAnsi="Angsana New"/>
              </w:rPr>
              <w:t>)</w:t>
            </w:r>
          </w:p>
        </w:tc>
      </w:tr>
      <w:tr w:rsidR="004C2299" w:rsidRPr="00880283" w14:paraId="16B29208" w14:textId="77777777" w:rsidTr="004C2299">
        <w:trPr>
          <w:cantSplit/>
          <w:trHeight w:val="350"/>
        </w:trPr>
        <w:tc>
          <w:tcPr>
            <w:tcW w:w="3056" w:type="dxa"/>
            <w:vAlign w:val="center"/>
          </w:tcPr>
          <w:p w14:paraId="6AD920A4" w14:textId="77777777" w:rsidR="00D86FB8" w:rsidRPr="007C54CE" w:rsidRDefault="00D86FB8">
            <w:pPr>
              <w:ind w:left="73" w:hanging="90"/>
              <w:rPr>
                <w:rFonts w:ascii="Angsana New" w:hAnsi="Angsana New"/>
                <w:szCs w:val="24"/>
                <w:cs/>
              </w:rPr>
            </w:pPr>
            <w:r w:rsidRPr="007C54CE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กำไร</w:t>
            </w:r>
            <w:r w:rsidRPr="007C54CE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 (</w:t>
            </w:r>
            <w:r w:rsidRPr="007C54CE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ขาดทุน</w:t>
            </w:r>
            <w:r w:rsidRPr="007C54CE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) สำหรับ</w:t>
            </w:r>
            <w:r w:rsidRPr="007C54CE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รอบระยะเวลา</w:t>
            </w:r>
          </w:p>
        </w:tc>
        <w:tc>
          <w:tcPr>
            <w:tcW w:w="718" w:type="dxa"/>
            <w:vAlign w:val="bottom"/>
          </w:tcPr>
          <w:p w14:paraId="26C63116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C55D610" w14:textId="77777777" w:rsidR="00D86FB8" w:rsidRPr="007C54CE" w:rsidRDefault="00D86FB8">
            <w:pPr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62" w:type="dxa"/>
            <w:vAlign w:val="bottom"/>
          </w:tcPr>
          <w:p w14:paraId="2401D8B7" w14:textId="77777777" w:rsidR="00D86FB8" w:rsidRPr="007C54CE" w:rsidRDefault="00D86FB8">
            <w:pPr>
              <w:tabs>
                <w:tab w:val="decimal" w:pos="288"/>
              </w:tabs>
              <w:ind w:left="-74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5E3A118" w14:textId="77777777" w:rsidR="00D86FB8" w:rsidRPr="007C54CE" w:rsidRDefault="00D86FB8">
            <w:pPr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8A813E6" w14:textId="77777777" w:rsidR="00D86FB8" w:rsidRPr="007C54CE" w:rsidRDefault="00D86FB8">
            <w:pPr>
              <w:tabs>
                <w:tab w:val="decimal" w:pos="288"/>
              </w:tabs>
              <w:ind w:left="-129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231033E6" w14:textId="77777777" w:rsidR="00D86FB8" w:rsidRPr="007C54CE" w:rsidRDefault="00D86FB8">
            <w:pPr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FA3D420" w14:textId="77777777" w:rsidR="00D86FB8" w:rsidRPr="007C54CE" w:rsidRDefault="00D86FB8">
            <w:pPr>
              <w:tabs>
                <w:tab w:val="decimal" w:pos="282"/>
              </w:tabs>
              <w:ind w:left="-74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0B0D93BD" w14:textId="77777777" w:rsidR="00D86FB8" w:rsidRPr="007C54CE" w:rsidRDefault="00D86FB8">
            <w:pPr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22E97169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70B08203" w14:textId="77777777" w:rsidR="00D86FB8" w:rsidRPr="007C54CE" w:rsidRDefault="00D86FB8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3E78A81F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5D690FE" w14:textId="77777777" w:rsidR="00D86FB8" w:rsidRPr="007C54CE" w:rsidRDefault="00D86FB8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385310D" w14:textId="77777777" w:rsidR="00D86FB8" w:rsidRPr="007C54CE" w:rsidRDefault="00D86FB8">
            <w:pPr>
              <w:tabs>
                <w:tab w:val="decimal" w:pos="366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27B76BDB" w14:textId="77777777" w:rsidR="00D86FB8" w:rsidRPr="007C54CE" w:rsidRDefault="00D86FB8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42B189E0" w14:textId="77777777" w:rsidR="00D86FB8" w:rsidRPr="007C54CE" w:rsidRDefault="00D86FB8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0031DA2" w14:textId="77777777" w:rsidR="00D86FB8" w:rsidRPr="007C54CE" w:rsidRDefault="00D86FB8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2949FBB" w14:textId="77777777" w:rsidR="00D86FB8" w:rsidRPr="007C54CE" w:rsidRDefault="00D86FB8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AC06E2D" w14:textId="77777777" w:rsidR="00D86FB8" w:rsidRPr="007C54CE" w:rsidRDefault="00D86FB8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34F7264" w14:textId="77777777" w:rsidR="00D86FB8" w:rsidRPr="007C54CE" w:rsidRDefault="00D86FB8">
            <w:pPr>
              <w:ind w:left="-108"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9" w:type="dxa"/>
          </w:tcPr>
          <w:p w14:paraId="79E44017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1" w:type="dxa"/>
            <w:vAlign w:val="bottom"/>
          </w:tcPr>
          <w:p w14:paraId="447BA36C" w14:textId="77777777" w:rsidR="00D86FB8" w:rsidRPr="007C54CE" w:rsidRDefault="00D86FB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563943D2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93" w:type="dxa"/>
          </w:tcPr>
          <w:p w14:paraId="6DEBA41B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04039154" w14:textId="77777777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AFE30" w14:textId="3C3D6C7B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 w:rsidRPr="00527768">
              <w:rPr>
                <w:rFonts w:ascii="Angsana New" w:hAnsi="Angsana New" w:hint="cs"/>
                <w:szCs w:val="24"/>
                <w:cs/>
              </w:rPr>
              <w:t>(</w:t>
            </w:r>
            <w:r w:rsidR="00CC5500">
              <w:rPr>
                <w:rFonts w:ascii="Angsana New" w:hAnsi="Angsana New"/>
                <w:szCs w:val="24"/>
              </w:rPr>
              <w:t>7</w:t>
            </w:r>
            <w:r w:rsidRPr="00527768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39" w:type="dxa"/>
            <w:vAlign w:val="bottom"/>
          </w:tcPr>
          <w:p w14:paraId="2D263388" w14:textId="77777777" w:rsidR="00D86FB8" w:rsidRPr="007C54CE" w:rsidRDefault="00D86FB8">
            <w:pPr>
              <w:tabs>
                <w:tab w:val="decimal" w:pos="413"/>
              </w:tabs>
              <w:ind w:left="-72" w:right="-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3B5CF" w14:textId="20737776" w:rsidR="00D86FB8" w:rsidRPr="007C54CE" w:rsidRDefault="00D86FB8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Cs w:val="24"/>
              </w:rPr>
            </w:pPr>
            <w:r w:rsidRPr="00527768">
              <w:rPr>
                <w:rFonts w:ascii="Angsana New" w:hAnsi="Angsana New"/>
                <w:szCs w:val="24"/>
              </w:rPr>
              <w:t>8</w:t>
            </w:r>
            <w:r w:rsidR="001E70E3">
              <w:rPr>
                <w:rFonts w:ascii="Angsana New" w:hAnsi="Angsana New"/>
                <w:szCs w:val="24"/>
              </w:rPr>
              <w:t>4</w:t>
            </w:r>
          </w:p>
        </w:tc>
      </w:tr>
    </w:tbl>
    <w:p w14:paraId="1BABFB32" w14:textId="71931446" w:rsidR="00F277C4" w:rsidRPr="00F277C4" w:rsidRDefault="00F277C4" w:rsidP="00F277C4">
      <w:pPr>
        <w:tabs>
          <w:tab w:val="left" w:pos="12990"/>
        </w:tabs>
        <w:rPr>
          <w:rFonts w:ascii="Angsana New" w:hAnsi="Angsana New"/>
          <w:sz w:val="28"/>
        </w:rPr>
        <w:sectPr w:rsidR="00F277C4" w:rsidRPr="00F277C4" w:rsidSect="00EA3ABF">
          <w:footerReference w:type="default" r:id="rId17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008" w:bottom="1080" w:left="1008" w:header="864" w:footer="432" w:gutter="0"/>
          <w:paperSrc w:first="1"/>
          <w:pgNumType w:start="37" w:chapStyle="1"/>
          <w:cols w:space="720"/>
          <w:docGrid w:linePitch="326"/>
        </w:sectPr>
      </w:pPr>
      <w:r>
        <w:rPr>
          <w:rFonts w:ascii="Angsana New" w:hAnsi="Angsana New"/>
          <w:sz w:val="28"/>
          <w:cs/>
        </w:rPr>
        <w:tab/>
      </w:r>
    </w:p>
    <w:p w14:paraId="5581DF1D" w14:textId="1699FC5D" w:rsidR="005F36F8" w:rsidRDefault="005F36F8" w:rsidP="00F30FAE">
      <w:pPr>
        <w:pStyle w:val="ListParagraph"/>
        <w:numPr>
          <w:ilvl w:val="0"/>
          <w:numId w:val="1"/>
        </w:numPr>
        <w:rPr>
          <w:rFonts w:asciiTheme="majorBidi" w:hAnsiTheme="majorBidi"/>
          <w:b/>
          <w:bCs/>
          <w:sz w:val="28"/>
        </w:rPr>
      </w:pPr>
      <w:r w:rsidRPr="005F36F8">
        <w:rPr>
          <w:rFonts w:asciiTheme="majorBidi" w:hAnsiTheme="majorBidi" w:hint="cs"/>
          <w:b/>
          <w:bCs/>
          <w:sz w:val="28"/>
          <w:cs/>
        </w:rPr>
        <w:lastRenderedPageBreak/>
        <w:t>การจัดสรรกำไรสะสม</w:t>
      </w:r>
    </w:p>
    <w:p w14:paraId="333DA2BF" w14:textId="00B6EF27" w:rsidR="00F30FAE" w:rsidRPr="00F208B5" w:rsidRDefault="00F30FAE" w:rsidP="009028A6">
      <w:pPr>
        <w:spacing w:before="120" w:after="240"/>
        <w:ind w:left="450" w:hanging="450"/>
        <w:jc w:val="thaiDistribute"/>
        <w:rPr>
          <w:rFonts w:ascii="Angsana New" w:hAnsi="Angsana New"/>
          <w:spacing w:val="-3"/>
          <w:sz w:val="28"/>
          <w:lang w:val="x-none" w:eastAsia="x-none"/>
        </w:rPr>
      </w:pPr>
      <w:r w:rsidRPr="00365C85">
        <w:rPr>
          <w:rFonts w:ascii="Angsana New" w:hAnsi="Angsana New" w:hint="cs"/>
          <w:sz w:val="28"/>
          <w:cs/>
          <w:lang w:eastAsia="x-none"/>
        </w:rPr>
        <w:t>21.</w:t>
      </w:r>
      <w:r w:rsidR="00A73504">
        <w:rPr>
          <w:rFonts w:ascii="Angsana New" w:hAnsi="Angsana New"/>
          <w:sz w:val="28"/>
          <w:lang w:eastAsia="x-none"/>
        </w:rPr>
        <w:t xml:space="preserve">1 </w:t>
      </w:r>
      <w:r w:rsidRPr="00365C85">
        <w:rPr>
          <w:rFonts w:ascii="Angsana New" w:hAnsi="Angsana New"/>
          <w:sz w:val="28"/>
          <w:cs/>
          <w:lang w:eastAsia="x-none"/>
        </w:rPr>
        <w:t>ในการประชุมสามัญประจำปีของผู้ถือหุ้นของบริษัท</w:t>
      </w:r>
      <w:r w:rsidRPr="00365C85">
        <w:rPr>
          <w:rFonts w:ascii="Angsana New" w:hAnsi="Angsana New" w:hint="cs"/>
          <w:sz w:val="28"/>
          <w:cs/>
          <w:lang w:eastAsia="x-none"/>
        </w:rPr>
        <w:t xml:space="preserve">ย่อย (บริษัท ราชพฤกษ์วิศวกรรม จำกัด) </w:t>
      </w:r>
      <w:r w:rsidRPr="00365C85">
        <w:rPr>
          <w:rFonts w:ascii="Angsana New" w:hAnsi="Angsana New"/>
          <w:sz w:val="28"/>
          <w:cs/>
          <w:lang w:eastAsia="x-none"/>
        </w:rPr>
        <w:t xml:space="preserve">เมื่อวันที่ </w:t>
      </w:r>
      <w:r w:rsidR="000E752E">
        <w:rPr>
          <w:rFonts w:ascii="Angsana New" w:hAnsi="Angsana New"/>
          <w:sz w:val="28"/>
          <w:lang w:eastAsia="x-none"/>
        </w:rPr>
        <w:t>18</w:t>
      </w:r>
      <w:r w:rsidRPr="00365C85">
        <w:rPr>
          <w:rFonts w:ascii="Angsana New" w:hAnsi="Angsana New"/>
          <w:sz w:val="28"/>
          <w:cs/>
          <w:lang w:eastAsia="x-none"/>
        </w:rPr>
        <w:t xml:space="preserve"> เมษายน</w:t>
      </w:r>
      <w:r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0E752E">
        <w:rPr>
          <w:rFonts w:ascii="Angsana New" w:hAnsi="Angsana New"/>
          <w:sz w:val="28"/>
          <w:lang w:eastAsia="x-none"/>
        </w:rPr>
        <w:t>2568</w:t>
      </w:r>
      <w:r w:rsidR="00093B35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CD57D4">
        <w:rPr>
          <w:rFonts w:ascii="Angsana New" w:hAnsi="Angsana New"/>
          <w:sz w:val="28"/>
          <w:lang w:val="x-none" w:eastAsia="x-none"/>
        </w:rPr>
        <w:t xml:space="preserve">      </w:t>
      </w:r>
      <w:r w:rsidRPr="00365C85">
        <w:rPr>
          <w:rFonts w:ascii="Angsana New" w:hAnsi="Angsana New"/>
          <w:sz w:val="28"/>
          <w:cs/>
          <w:lang w:eastAsia="x-none"/>
        </w:rPr>
        <w:t>ผู้ถือหุ้นมีมติอนุมัติ</w:t>
      </w:r>
      <w:r w:rsidRPr="00365C85">
        <w:rPr>
          <w:rFonts w:ascii="Angsana New" w:hAnsi="Angsana New" w:hint="cs"/>
          <w:sz w:val="28"/>
          <w:cs/>
          <w:lang w:eastAsia="x-none"/>
        </w:rPr>
        <w:t>จ่าย</w:t>
      </w:r>
      <w:r w:rsidRPr="00365C85">
        <w:rPr>
          <w:rFonts w:ascii="Angsana New" w:hAnsi="Angsana New"/>
          <w:sz w:val="28"/>
          <w:cs/>
          <w:lang w:eastAsia="x-none"/>
        </w:rPr>
        <w:t>เงินปันผลจากการดำเนินงานสำหรับปีสิ้นสุดวันที่</w:t>
      </w:r>
      <w:r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365C85">
        <w:rPr>
          <w:rFonts w:ascii="Angsana New" w:hAnsi="Angsana New"/>
          <w:sz w:val="28"/>
          <w:lang w:val="x-none" w:eastAsia="x-none"/>
        </w:rPr>
        <w:t>31</w:t>
      </w:r>
      <w:r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365C85">
        <w:rPr>
          <w:rFonts w:ascii="Angsana New" w:hAnsi="Angsana New"/>
          <w:sz w:val="28"/>
          <w:cs/>
          <w:lang w:eastAsia="x-none"/>
        </w:rPr>
        <w:t>ธันวาคม</w:t>
      </w:r>
      <w:r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365C85">
        <w:rPr>
          <w:rFonts w:ascii="Angsana New" w:hAnsi="Angsana New"/>
          <w:sz w:val="28"/>
          <w:lang w:val="x-none" w:eastAsia="x-none"/>
        </w:rPr>
        <w:t>256</w:t>
      </w:r>
      <w:r>
        <w:rPr>
          <w:rFonts w:ascii="Angsana New" w:hAnsi="Angsana New"/>
          <w:sz w:val="28"/>
          <w:lang w:val="x-none" w:eastAsia="x-none"/>
        </w:rPr>
        <w:t>7</w:t>
      </w:r>
      <w:r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365C85">
        <w:rPr>
          <w:rFonts w:ascii="Angsana New" w:hAnsi="Angsana New"/>
          <w:spacing w:val="-3"/>
          <w:sz w:val="28"/>
          <w:cs/>
          <w:lang w:eastAsia="x-none"/>
        </w:rPr>
        <w:t xml:space="preserve">ในอัตราหุ้นละ </w:t>
      </w:r>
      <w:r w:rsidRPr="00365C85">
        <w:rPr>
          <w:rFonts w:ascii="Angsana New" w:hAnsi="Angsana New"/>
          <w:spacing w:val="-3"/>
          <w:sz w:val="28"/>
          <w:lang w:eastAsia="x-none"/>
        </w:rPr>
        <w:t xml:space="preserve">10.00 </w:t>
      </w:r>
      <w:r w:rsidRPr="00365C85">
        <w:rPr>
          <w:rFonts w:ascii="Angsana New" w:hAnsi="Angsana New"/>
          <w:spacing w:val="-3"/>
          <w:sz w:val="28"/>
          <w:cs/>
          <w:lang w:eastAsia="x-none"/>
        </w:rPr>
        <w:t xml:space="preserve">บาท </w:t>
      </w:r>
      <w:r w:rsidR="00B628CA">
        <w:rPr>
          <w:rFonts w:ascii="Angsana New" w:hAnsi="Angsana New"/>
          <w:spacing w:val="-3"/>
          <w:sz w:val="28"/>
          <w:lang w:eastAsia="x-none"/>
        </w:rPr>
        <w:t xml:space="preserve">        </w:t>
      </w:r>
      <w:r w:rsidRPr="00365C85">
        <w:rPr>
          <w:rFonts w:ascii="Angsana New" w:hAnsi="Angsana New"/>
          <w:spacing w:val="-3"/>
          <w:sz w:val="28"/>
          <w:cs/>
          <w:lang w:eastAsia="x-none"/>
        </w:rPr>
        <w:t xml:space="preserve">เป็นมูลค่าทั้งสิ้น </w:t>
      </w:r>
      <w:r w:rsidRPr="00365C85">
        <w:rPr>
          <w:rFonts w:ascii="Angsana New" w:hAnsi="Angsana New"/>
          <w:spacing w:val="-3"/>
          <w:sz w:val="28"/>
          <w:lang w:eastAsia="x-none"/>
        </w:rPr>
        <w:t>3.99</w:t>
      </w:r>
      <w:r w:rsidRPr="00365C85">
        <w:rPr>
          <w:rFonts w:ascii="Angsana New" w:hAnsi="Angsana New"/>
          <w:spacing w:val="-3"/>
          <w:sz w:val="28"/>
          <w:cs/>
          <w:lang w:eastAsia="x-none"/>
        </w:rPr>
        <w:t xml:space="preserve"> ล้านบาท กำหนดจ่ายเงินปันผล</w:t>
      </w:r>
      <w:r w:rsidRPr="00365C85">
        <w:rPr>
          <w:rFonts w:ascii="Angsana New" w:hAnsi="Angsana New" w:hint="cs"/>
          <w:spacing w:val="-3"/>
          <w:sz w:val="28"/>
          <w:cs/>
          <w:lang w:eastAsia="x-none"/>
        </w:rPr>
        <w:t>ภาย</w:t>
      </w:r>
      <w:r w:rsidRPr="00365C85">
        <w:rPr>
          <w:rFonts w:ascii="Angsana New" w:hAnsi="Angsana New"/>
          <w:spacing w:val="-3"/>
          <w:sz w:val="28"/>
          <w:cs/>
          <w:lang w:eastAsia="x-none"/>
        </w:rPr>
        <w:t xml:space="preserve">ในวันที่ </w:t>
      </w:r>
      <w:r w:rsidRPr="00365C85">
        <w:rPr>
          <w:rFonts w:ascii="Angsana New" w:hAnsi="Angsana New"/>
          <w:spacing w:val="-3"/>
          <w:sz w:val="28"/>
          <w:lang w:eastAsia="x-none"/>
        </w:rPr>
        <w:t>31</w:t>
      </w:r>
      <w:r w:rsidRPr="00365C85">
        <w:rPr>
          <w:rFonts w:ascii="Angsana New" w:hAnsi="Angsana New"/>
          <w:spacing w:val="-3"/>
          <w:sz w:val="28"/>
          <w:cs/>
          <w:lang w:eastAsia="x-none"/>
        </w:rPr>
        <w:t xml:space="preserve"> </w:t>
      </w:r>
      <w:r w:rsidRPr="00365C85">
        <w:rPr>
          <w:rFonts w:ascii="Angsana New" w:hAnsi="Angsana New" w:hint="cs"/>
          <w:spacing w:val="-3"/>
          <w:sz w:val="28"/>
          <w:cs/>
          <w:lang w:eastAsia="x-none"/>
        </w:rPr>
        <w:t>ธันวา</w:t>
      </w:r>
      <w:r w:rsidRPr="00365C85">
        <w:rPr>
          <w:rFonts w:ascii="Angsana New" w:hAnsi="Angsana New"/>
          <w:spacing w:val="-3"/>
          <w:sz w:val="28"/>
          <w:cs/>
          <w:lang w:eastAsia="x-none"/>
        </w:rPr>
        <w:t>คม</w:t>
      </w:r>
      <w:r>
        <w:rPr>
          <w:rFonts w:ascii="Angsana New" w:hAnsi="Angsana New"/>
          <w:spacing w:val="-3"/>
          <w:sz w:val="28"/>
          <w:cs/>
          <w:lang w:val="x-none" w:eastAsia="x-none"/>
        </w:rPr>
        <w:t xml:space="preserve"> </w:t>
      </w:r>
      <w:r w:rsidRPr="00365C85">
        <w:rPr>
          <w:rFonts w:ascii="Angsana New" w:hAnsi="Angsana New"/>
          <w:spacing w:val="-3"/>
          <w:sz w:val="28"/>
          <w:lang w:val="x-none" w:eastAsia="x-none"/>
        </w:rPr>
        <w:t>256</w:t>
      </w:r>
      <w:r>
        <w:rPr>
          <w:rFonts w:ascii="Angsana New" w:hAnsi="Angsana New"/>
          <w:spacing w:val="-3"/>
          <w:sz w:val="28"/>
          <w:lang w:val="x-none" w:eastAsia="x-none"/>
        </w:rPr>
        <w:t>8</w:t>
      </w:r>
    </w:p>
    <w:p w14:paraId="792AADC9" w14:textId="7A824151" w:rsidR="002C0A6B" w:rsidRDefault="002C0A6B" w:rsidP="009028A6">
      <w:pPr>
        <w:spacing w:before="120" w:after="240"/>
        <w:ind w:left="450" w:hanging="450"/>
        <w:jc w:val="thaiDistribute"/>
        <w:rPr>
          <w:rFonts w:ascii="Angsana New" w:hAnsi="Angsana New"/>
          <w:spacing w:val="-3"/>
          <w:sz w:val="28"/>
          <w:lang w:val="x-none" w:eastAsia="x-none"/>
        </w:rPr>
      </w:pPr>
      <w:r w:rsidRPr="001E71B2">
        <w:rPr>
          <w:rFonts w:ascii="Angsana New" w:hAnsi="Angsana New" w:hint="cs"/>
          <w:sz w:val="28"/>
          <w:cs/>
          <w:lang w:eastAsia="x-none"/>
        </w:rPr>
        <w:t>21.</w:t>
      </w:r>
      <w:r w:rsidR="00787D0D" w:rsidRPr="001E71B2">
        <w:rPr>
          <w:rFonts w:ascii="Angsana New" w:hAnsi="Angsana New"/>
          <w:sz w:val="28"/>
          <w:lang w:eastAsia="x-none"/>
        </w:rPr>
        <w:t>2</w:t>
      </w:r>
      <w:r>
        <w:rPr>
          <w:rFonts w:ascii="Angsana New" w:hAnsi="Angsana New"/>
          <w:sz w:val="28"/>
          <w:cs/>
          <w:lang w:eastAsia="x-none"/>
        </w:rPr>
        <w:t xml:space="preserve"> </w:t>
      </w:r>
      <w:r w:rsidR="00787D0D" w:rsidRPr="00787D0D">
        <w:rPr>
          <w:rFonts w:ascii="Angsana New" w:hAnsi="Angsana New" w:hint="cs"/>
          <w:spacing w:val="-3"/>
          <w:sz w:val="28"/>
          <w:cs/>
          <w:lang w:val="x-none" w:eastAsia="x-none"/>
        </w:rPr>
        <w:t>ในการประชุมสามัญประจำปีของผู้ถือหุ้นของบริษัทย่อย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(</w:t>
      </w:r>
      <w:r w:rsidR="00787D0D" w:rsidRPr="00787D0D">
        <w:rPr>
          <w:rFonts w:ascii="Angsana New" w:hAnsi="Angsana New" w:hint="cs"/>
          <w:spacing w:val="-3"/>
          <w:sz w:val="28"/>
          <w:cs/>
          <w:lang w:val="x-none" w:eastAsia="x-none"/>
        </w:rPr>
        <w:t>บริษัท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</w:t>
      </w:r>
      <w:r w:rsidR="00787D0D" w:rsidRPr="00787D0D">
        <w:rPr>
          <w:rFonts w:ascii="Angsana New" w:hAnsi="Angsana New" w:hint="cs"/>
          <w:spacing w:val="-3"/>
          <w:sz w:val="28"/>
          <w:cs/>
          <w:lang w:val="x-none" w:eastAsia="x-none"/>
        </w:rPr>
        <w:t>ทาคูนิ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(</w:t>
      </w:r>
      <w:r w:rsidR="00787D0D" w:rsidRPr="00787D0D">
        <w:rPr>
          <w:rFonts w:ascii="Angsana New" w:hAnsi="Angsana New" w:hint="cs"/>
          <w:spacing w:val="-3"/>
          <w:sz w:val="28"/>
          <w:cs/>
          <w:lang w:val="x-none" w:eastAsia="x-none"/>
        </w:rPr>
        <w:t>ประเทศไทย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) </w:t>
      </w:r>
      <w:r w:rsidR="00787D0D" w:rsidRPr="00787D0D">
        <w:rPr>
          <w:rFonts w:ascii="Angsana New" w:hAnsi="Angsana New" w:hint="cs"/>
          <w:spacing w:val="-3"/>
          <w:sz w:val="28"/>
          <w:cs/>
          <w:lang w:val="x-none" w:eastAsia="x-none"/>
        </w:rPr>
        <w:t>จำกัด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) </w:t>
      </w:r>
      <w:r w:rsidR="00787D0D" w:rsidRPr="00787D0D">
        <w:rPr>
          <w:rFonts w:ascii="Angsana New" w:hAnsi="Angsana New" w:hint="cs"/>
          <w:spacing w:val="-3"/>
          <w:sz w:val="28"/>
          <w:cs/>
          <w:lang w:val="x-none" w:eastAsia="x-none"/>
        </w:rPr>
        <w:t>เมื่อวันที่</w:t>
      </w:r>
      <w:r w:rsidR="00DC47E5">
        <w:rPr>
          <w:rFonts w:ascii="Angsana New" w:hAnsi="Angsana New"/>
          <w:spacing w:val="-3"/>
          <w:sz w:val="28"/>
          <w:lang w:val="x-none" w:eastAsia="x-none"/>
        </w:rPr>
        <w:t>18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</w:t>
      </w:r>
      <w:r w:rsidR="00787D0D" w:rsidRPr="00787D0D">
        <w:rPr>
          <w:rFonts w:ascii="Angsana New" w:hAnsi="Angsana New" w:hint="cs"/>
          <w:spacing w:val="-3"/>
          <w:sz w:val="28"/>
          <w:cs/>
          <w:lang w:val="x-none" w:eastAsia="x-none"/>
        </w:rPr>
        <w:t>เมษายน</w:t>
      </w:r>
      <w:r w:rsidR="00DC47E5">
        <w:rPr>
          <w:rFonts w:ascii="Angsana New" w:hAnsi="Angsana New"/>
          <w:spacing w:val="-3"/>
          <w:sz w:val="28"/>
          <w:lang w:val="x-none" w:eastAsia="x-none"/>
        </w:rPr>
        <w:t xml:space="preserve"> 2568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       </w:t>
      </w:r>
      <w:r w:rsidR="00787D0D">
        <w:rPr>
          <w:rFonts w:ascii="Angsana New" w:hAnsi="Angsana New"/>
          <w:spacing w:val="-3"/>
          <w:sz w:val="28"/>
          <w:lang w:val="x-none" w:eastAsia="x-none"/>
        </w:rPr>
        <w:t xml:space="preserve">       </w:t>
      </w:r>
      <w:r w:rsidR="00787D0D" w:rsidRPr="00787D0D">
        <w:rPr>
          <w:rFonts w:ascii="Angsana New" w:hAnsi="Angsana New" w:hint="cs"/>
          <w:spacing w:val="-3"/>
          <w:sz w:val="28"/>
          <w:cs/>
          <w:lang w:val="x-none" w:eastAsia="x-none"/>
        </w:rPr>
        <w:t>ผู้ถือหุ้นมีมติอนุมัติจ่ายเงินปันผลจากการดำเนินงานสำหรับปีสิ้นสุดวันที่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</w:t>
      </w:r>
      <w:r w:rsidR="001E71B2">
        <w:rPr>
          <w:rFonts w:ascii="Angsana New" w:hAnsi="Angsana New"/>
          <w:spacing w:val="-3"/>
          <w:sz w:val="28"/>
          <w:lang w:eastAsia="x-none"/>
        </w:rPr>
        <w:t>31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</w:t>
      </w:r>
      <w:r w:rsidR="00787D0D" w:rsidRPr="00787D0D">
        <w:rPr>
          <w:rFonts w:ascii="Angsana New" w:hAnsi="Angsana New" w:hint="cs"/>
          <w:spacing w:val="-3"/>
          <w:sz w:val="28"/>
          <w:cs/>
          <w:lang w:val="x-none" w:eastAsia="x-none"/>
        </w:rPr>
        <w:t>ธันวาคม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</w:t>
      </w:r>
      <w:r w:rsidR="001E71B2">
        <w:rPr>
          <w:rFonts w:ascii="Angsana New" w:hAnsi="Angsana New"/>
          <w:spacing w:val="-3"/>
          <w:sz w:val="28"/>
          <w:lang w:val="x-none" w:eastAsia="x-none"/>
        </w:rPr>
        <w:t>2567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</w:t>
      </w:r>
      <w:r w:rsidR="00787D0D" w:rsidRPr="00787D0D">
        <w:rPr>
          <w:rFonts w:ascii="Angsana New" w:hAnsi="Angsana New" w:hint="cs"/>
          <w:spacing w:val="-3"/>
          <w:sz w:val="28"/>
          <w:cs/>
          <w:lang w:val="x-none" w:eastAsia="x-none"/>
        </w:rPr>
        <w:t>ในอัตราหุ้นละ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</w:t>
      </w:r>
      <w:r w:rsidR="0095403F">
        <w:rPr>
          <w:rFonts w:ascii="Angsana New" w:hAnsi="Angsana New"/>
          <w:spacing w:val="-3"/>
          <w:sz w:val="28"/>
          <w:lang w:eastAsia="x-none"/>
        </w:rPr>
        <w:t>0.75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</w:t>
      </w:r>
      <w:r w:rsidR="00787D0D" w:rsidRPr="00787D0D">
        <w:rPr>
          <w:rFonts w:ascii="Angsana New" w:hAnsi="Angsana New" w:hint="cs"/>
          <w:spacing w:val="-3"/>
          <w:sz w:val="28"/>
          <w:cs/>
          <w:lang w:val="x-none" w:eastAsia="x-none"/>
        </w:rPr>
        <w:t>บาท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</w:t>
      </w:r>
      <w:r w:rsidR="00637795">
        <w:rPr>
          <w:rFonts w:ascii="Angsana New" w:hAnsi="Angsana New"/>
          <w:spacing w:val="-3"/>
          <w:sz w:val="28"/>
          <w:lang w:val="x-none" w:eastAsia="x-none"/>
        </w:rPr>
        <w:t xml:space="preserve">     </w:t>
      </w:r>
      <w:r w:rsidR="00787D0D" w:rsidRPr="00787D0D">
        <w:rPr>
          <w:rFonts w:ascii="Angsana New" w:hAnsi="Angsana New" w:hint="cs"/>
          <w:spacing w:val="-3"/>
          <w:sz w:val="28"/>
          <w:cs/>
          <w:lang w:val="x-none" w:eastAsia="x-none"/>
        </w:rPr>
        <w:t>เป็นมูลค่าทั้งสิ้น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</w:t>
      </w:r>
      <w:r w:rsidR="00D96364">
        <w:rPr>
          <w:rFonts w:ascii="Angsana New" w:hAnsi="Angsana New"/>
          <w:spacing w:val="-3"/>
          <w:sz w:val="28"/>
          <w:lang w:val="x-none" w:eastAsia="x-none"/>
        </w:rPr>
        <w:t>7.50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</w:t>
      </w:r>
      <w:r w:rsidR="00787D0D" w:rsidRPr="00787D0D">
        <w:rPr>
          <w:rFonts w:ascii="Angsana New" w:hAnsi="Angsana New" w:hint="cs"/>
          <w:spacing w:val="-3"/>
          <w:sz w:val="28"/>
          <w:cs/>
          <w:lang w:val="x-none" w:eastAsia="x-none"/>
        </w:rPr>
        <w:t>ล้านบาท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</w:t>
      </w:r>
      <w:r w:rsidR="00787D0D" w:rsidRPr="00787D0D">
        <w:rPr>
          <w:rFonts w:ascii="Angsana New" w:hAnsi="Angsana New" w:hint="cs"/>
          <w:spacing w:val="-3"/>
          <w:sz w:val="28"/>
          <w:cs/>
          <w:lang w:val="x-none" w:eastAsia="x-none"/>
        </w:rPr>
        <w:t>กำหนดจ่ายเงินปันผลภายในวันที่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</w:t>
      </w:r>
      <w:r w:rsidR="0095403F">
        <w:rPr>
          <w:rFonts w:ascii="Angsana New" w:hAnsi="Angsana New"/>
          <w:spacing w:val="-3"/>
          <w:sz w:val="28"/>
          <w:lang w:val="x-none" w:eastAsia="x-none"/>
        </w:rPr>
        <w:t>31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</w:t>
      </w:r>
      <w:r w:rsidR="00787D0D" w:rsidRPr="00787D0D">
        <w:rPr>
          <w:rFonts w:ascii="Angsana New" w:hAnsi="Angsana New" w:hint="cs"/>
          <w:spacing w:val="-3"/>
          <w:sz w:val="28"/>
          <w:cs/>
          <w:lang w:val="x-none" w:eastAsia="x-none"/>
        </w:rPr>
        <w:t>ธันวาคม</w:t>
      </w:r>
      <w:r w:rsidR="00787D0D" w:rsidRPr="00787D0D">
        <w:rPr>
          <w:rFonts w:ascii="Angsana New" w:hAnsi="Angsana New"/>
          <w:spacing w:val="-3"/>
          <w:sz w:val="28"/>
          <w:cs/>
          <w:lang w:val="x-none" w:eastAsia="x-none"/>
        </w:rPr>
        <w:t xml:space="preserve"> </w:t>
      </w:r>
      <w:r w:rsidR="0095403F">
        <w:rPr>
          <w:rFonts w:ascii="Angsana New" w:hAnsi="Angsana New"/>
          <w:spacing w:val="-3"/>
          <w:sz w:val="28"/>
          <w:lang w:val="x-none" w:eastAsia="x-none"/>
        </w:rPr>
        <w:t>2568</w:t>
      </w:r>
    </w:p>
    <w:p w14:paraId="08CEEA01" w14:textId="7A047554" w:rsidR="005F36F8" w:rsidRPr="005F36F8" w:rsidRDefault="00F30FAE" w:rsidP="0034210F">
      <w:pPr>
        <w:spacing w:before="120" w:after="240"/>
        <w:ind w:left="450" w:hanging="450"/>
        <w:jc w:val="thaiDistribute"/>
        <w:rPr>
          <w:rFonts w:asciiTheme="majorBidi" w:hAnsiTheme="majorBidi" w:cstheme="majorBidi"/>
          <w:b/>
          <w:bCs/>
          <w:sz w:val="28"/>
        </w:rPr>
      </w:pPr>
      <w:r w:rsidRPr="00365C85">
        <w:rPr>
          <w:rFonts w:ascii="Angsana New" w:hAnsi="Angsana New" w:hint="cs"/>
          <w:sz w:val="28"/>
          <w:cs/>
          <w:lang w:eastAsia="x-none"/>
        </w:rPr>
        <w:t>21</w:t>
      </w:r>
      <w:r w:rsidRPr="00365C85">
        <w:rPr>
          <w:rFonts w:ascii="Angsana New" w:hAnsi="Angsana New"/>
          <w:sz w:val="28"/>
          <w:cs/>
          <w:lang w:eastAsia="x-none"/>
        </w:rPr>
        <w:t>.3</w:t>
      </w:r>
      <w:r w:rsidR="005671D6">
        <w:rPr>
          <w:rFonts w:ascii="Angsana New" w:hAnsi="Angsana New" w:hint="cs"/>
          <w:sz w:val="28"/>
          <w:cs/>
          <w:lang w:eastAsia="x-none"/>
        </w:rPr>
        <w:t xml:space="preserve"> </w:t>
      </w:r>
      <w:r w:rsidRPr="009028A6">
        <w:rPr>
          <w:rFonts w:ascii="Angsana New" w:hAnsi="Angsana New"/>
          <w:spacing w:val="-3"/>
          <w:sz w:val="28"/>
          <w:cs/>
          <w:lang w:val="x-none" w:eastAsia="x-none"/>
        </w:rPr>
        <w:t>ใน</w:t>
      </w:r>
      <w:r w:rsidRPr="00365C85">
        <w:rPr>
          <w:rFonts w:ascii="Angsana New" w:hAnsi="Angsana New"/>
          <w:sz w:val="28"/>
          <w:cs/>
          <w:lang w:eastAsia="x-none"/>
        </w:rPr>
        <w:t>การประชุมสามัญประจำปีของผู้ถือหุ้นของบริษัท</w:t>
      </w:r>
      <w:r w:rsidRPr="00365C85">
        <w:rPr>
          <w:rFonts w:ascii="Angsana New" w:hAnsi="Angsana New" w:hint="cs"/>
          <w:sz w:val="28"/>
          <w:cs/>
          <w:lang w:eastAsia="x-none"/>
        </w:rPr>
        <w:t xml:space="preserve">ย่อย (บริษัท จีแก๊ส โลจิสติกส์ จำกัด) </w:t>
      </w:r>
      <w:r w:rsidRPr="00365C85">
        <w:rPr>
          <w:rFonts w:ascii="Angsana New" w:hAnsi="Angsana New"/>
          <w:sz w:val="28"/>
          <w:cs/>
          <w:lang w:eastAsia="x-none"/>
        </w:rPr>
        <w:t xml:space="preserve">เมื่อวันที่ </w:t>
      </w:r>
      <w:r w:rsidR="00B628CA">
        <w:rPr>
          <w:rFonts w:ascii="Angsana New" w:hAnsi="Angsana New"/>
          <w:sz w:val="28"/>
          <w:lang w:eastAsia="x-none"/>
        </w:rPr>
        <w:t>18</w:t>
      </w:r>
      <w:r w:rsidRPr="00365C85">
        <w:rPr>
          <w:rFonts w:ascii="Angsana New" w:hAnsi="Angsana New"/>
          <w:sz w:val="28"/>
          <w:cs/>
          <w:lang w:eastAsia="x-none"/>
        </w:rPr>
        <w:t xml:space="preserve"> เมษายน</w:t>
      </w:r>
      <w:r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B628CA">
        <w:rPr>
          <w:rFonts w:ascii="Angsana New" w:hAnsi="Angsana New"/>
          <w:sz w:val="28"/>
          <w:lang w:val="x-none" w:eastAsia="x-none"/>
        </w:rPr>
        <w:t>2568</w:t>
      </w:r>
      <w:r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B628CA">
        <w:rPr>
          <w:rFonts w:ascii="Angsana New" w:hAnsi="Angsana New"/>
          <w:sz w:val="28"/>
          <w:lang w:val="x-none" w:eastAsia="x-none"/>
        </w:rPr>
        <w:t xml:space="preserve">      </w:t>
      </w:r>
      <w:r w:rsidRPr="00365C85">
        <w:rPr>
          <w:rFonts w:ascii="Angsana New" w:hAnsi="Angsana New"/>
          <w:sz w:val="28"/>
          <w:cs/>
          <w:lang w:eastAsia="x-none"/>
        </w:rPr>
        <w:t>ผู้ถือหุ้นมีมติอนุมัติ</w:t>
      </w:r>
      <w:r w:rsidRPr="00365C85">
        <w:rPr>
          <w:rFonts w:ascii="Angsana New" w:hAnsi="Angsana New" w:hint="cs"/>
          <w:sz w:val="28"/>
          <w:cs/>
          <w:lang w:eastAsia="x-none"/>
        </w:rPr>
        <w:t>จ่าย</w:t>
      </w:r>
      <w:r w:rsidRPr="00365C85">
        <w:rPr>
          <w:rFonts w:ascii="Angsana New" w:hAnsi="Angsana New"/>
          <w:sz w:val="28"/>
          <w:cs/>
          <w:lang w:eastAsia="x-none"/>
        </w:rPr>
        <w:t xml:space="preserve">เงินปันผลจากการดำเนินงานสำหรับปีสิ้นสุดวันที่ </w:t>
      </w:r>
      <w:r w:rsidR="00B628CA">
        <w:rPr>
          <w:rFonts w:ascii="Angsana New" w:hAnsi="Angsana New"/>
          <w:sz w:val="28"/>
          <w:lang w:eastAsia="x-none"/>
        </w:rPr>
        <w:t>31</w:t>
      </w:r>
      <w:r w:rsidRPr="00365C85">
        <w:rPr>
          <w:rFonts w:ascii="Angsana New" w:hAnsi="Angsana New"/>
          <w:sz w:val="28"/>
          <w:cs/>
          <w:lang w:eastAsia="x-none"/>
        </w:rPr>
        <w:t xml:space="preserve"> ธันวาคม </w:t>
      </w:r>
      <w:r w:rsidR="00B628CA">
        <w:rPr>
          <w:rFonts w:ascii="Angsana New" w:hAnsi="Angsana New"/>
          <w:sz w:val="28"/>
          <w:lang w:eastAsia="x-none"/>
        </w:rPr>
        <w:t xml:space="preserve">2567 </w:t>
      </w:r>
      <w:r w:rsidRPr="00365C85">
        <w:rPr>
          <w:rFonts w:ascii="Angsana New" w:hAnsi="Angsana New"/>
          <w:sz w:val="28"/>
          <w:cs/>
          <w:lang w:eastAsia="x-none"/>
        </w:rPr>
        <w:t xml:space="preserve">ในอัตราหุ้นละ </w:t>
      </w:r>
      <w:r w:rsidR="00B628CA">
        <w:rPr>
          <w:rFonts w:ascii="Angsana New" w:hAnsi="Angsana New"/>
          <w:sz w:val="28"/>
          <w:lang w:eastAsia="x-none"/>
        </w:rPr>
        <w:t>0.55</w:t>
      </w:r>
      <w:r w:rsidRPr="00365C85">
        <w:rPr>
          <w:rFonts w:ascii="Angsana New" w:hAnsi="Angsana New"/>
          <w:sz w:val="28"/>
          <w:cs/>
          <w:lang w:eastAsia="x-none"/>
        </w:rPr>
        <w:t xml:space="preserve"> บาท</w:t>
      </w:r>
      <w:r w:rsidR="00D62349">
        <w:rPr>
          <w:rFonts w:ascii="Angsana New" w:hAnsi="Angsana New" w:hint="cs"/>
          <w:sz w:val="28"/>
          <w:cs/>
          <w:lang w:eastAsia="x-none"/>
        </w:rPr>
        <w:t xml:space="preserve"> </w:t>
      </w:r>
      <w:r w:rsidR="00B628CA">
        <w:rPr>
          <w:rFonts w:ascii="Angsana New" w:hAnsi="Angsana New"/>
          <w:sz w:val="28"/>
          <w:lang w:eastAsia="x-none"/>
        </w:rPr>
        <w:t xml:space="preserve">      </w:t>
      </w:r>
      <w:r w:rsidRPr="00365C85">
        <w:rPr>
          <w:rFonts w:ascii="Angsana New" w:hAnsi="Angsana New"/>
          <w:sz w:val="28"/>
          <w:cs/>
          <w:lang w:eastAsia="x-none"/>
        </w:rPr>
        <w:t xml:space="preserve">เป็นมูลค่าทั้งสิ้น </w:t>
      </w:r>
      <w:r w:rsidR="00B628CA">
        <w:rPr>
          <w:rFonts w:ascii="Angsana New" w:hAnsi="Angsana New"/>
          <w:sz w:val="28"/>
          <w:lang w:eastAsia="x-none"/>
        </w:rPr>
        <w:t>0.82</w:t>
      </w:r>
      <w:r w:rsidRPr="00365C85">
        <w:rPr>
          <w:rFonts w:ascii="Angsana New" w:hAnsi="Angsana New"/>
          <w:sz w:val="28"/>
          <w:cs/>
          <w:lang w:eastAsia="x-none"/>
        </w:rPr>
        <w:t xml:space="preserve"> ล้านบาท กำหนดจ่ายเงินปันผล</w:t>
      </w:r>
      <w:r w:rsidRPr="00365C85">
        <w:rPr>
          <w:rFonts w:ascii="Angsana New" w:hAnsi="Angsana New" w:hint="cs"/>
          <w:sz w:val="28"/>
          <w:cs/>
          <w:lang w:eastAsia="x-none"/>
        </w:rPr>
        <w:t>ภาย</w:t>
      </w:r>
      <w:r w:rsidRPr="00365C85">
        <w:rPr>
          <w:rFonts w:ascii="Angsana New" w:hAnsi="Angsana New"/>
          <w:sz w:val="28"/>
          <w:cs/>
          <w:lang w:eastAsia="x-none"/>
        </w:rPr>
        <w:t xml:space="preserve">ในวันที่ </w:t>
      </w:r>
      <w:r w:rsidR="00B628CA">
        <w:rPr>
          <w:rFonts w:ascii="Angsana New" w:hAnsi="Angsana New"/>
          <w:sz w:val="28"/>
          <w:lang w:eastAsia="x-none"/>
        </w:rPr>
        <w:t>31</w:t>
      </w:r>
      <w:r w:rsidRPr="00365C85">
        <w:rPr>
          <w:rFonts w:ascii="Angsana New" w:hAnsi="Angsana New"/>
          <w:sz w:val="28"/>
          <w:cs/>
          <w:lang w:eastAsia="x-none"/>
        </w:rPr>
        <w:t xml:space="preserve"> </w:t>
      </w:r>
      <w:r w:rsidRPr="00365C85">
        <w:rPr>
          <w:rFonts w:ascii="Angsana New" w:hAnsi="Angsana New" w:hint="cs"/>
          <w:sz w:val="28"/>
          <w:cs/>
          <w:lang w:eastAsia="x-none"/>
        </w:rPr>
        <w:t>ธันวา</w:t>
      </w:r>
      <w:r w:rsidRPr="00365C85">
        <w:rPr>
          <w:rFonts w:ascii="Angsana New" w:hAnsi="Angsana New"/>
          <w:sz w:val="28"/>
          <w:cs/>
          <w:lang w:eastAsia="x-none"/>
        </w:rPr>
        <w:t>คม</w:t>
      </w:r>
      <w:r w:rsidRPr="00365C85">
        <w:rPr>
          <w:rFonts w:ascii="Angsana New" w:hAnsi="Angsana New" w:hint="cs"/>
          <w:sz w:val="28"/>
          <w:cs/>
          <w:lang w:eastAsia="x-none"/>
        </w:rPr>
        <w:t xml:space="preserve"> </w:t>
      </w:r>
      <w:r w:rsidR="00B628CA">
        <w:rPr>
          <w:rFonts w:ascii="Angsana New" w:hAnsi="Angsana New"/>
          <w:sz w:val="28"/>
          <w:lang w:eastAsia="x-none"/>
        </w:rPr>
        <w:t>2568</w:t>
      </w:r>
    </w:p>
    <w:p w14:paraId="0E53CD9B" w14:textId="40FFAAF4" w:rsidR="00557053" w:rsidRPr="00557053" w:rsidRDefault="00557053" w:rsidP="00557053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เครื่องมือทางการเงิน</w:t>
      </w:r>
    </w:p>
    <w:p w14:paraId="7B292F12" w14:textId="77777777" w:rsidR="00432689" w:rsidRDefault="00630004" w:rsidP="00637795">
      <w:pPr>
        <w:spacing w:before="120" w:after="240"/>
        <w:ind w:left="360"/>
        <w:jc w:val="thaiDistribute"/>
        <w:rPr>
          <w:rFonts w:asciiTheme="majorBidi" w:hAnsiTheme="majorBidi" w:cstheme="majorBidi"/>
          <w:sz w:val="28"/>
        </w:rPr>
      </w:pPr>
      <w:r w:rsidRPr="00637795">
        <w:rPr>
          <w:rFonts w:ascii="Angsana New" w:hAnsi="Angsana New"/>
          <w:sz w:val="28"/>
          <w:cs/>
          <w:lang w:eastAsia="x-none"/>
        </w:rPr>
        <w:t>มูลค่า</w:t>
      </w:r>
      <w:r w:rsidRPr="001E3845">
        <w:rPr>
          <w:rFonts w:asciiTheme="majorBidi" w:hAnsiTheme="majorBidi"/>
          <w:sz w:val="28"/>
          <w:cs/>
        </w:rPr>
        <w:t>ตามบัญชีและมูลค่ายุติธรรม</w:t>
      </w:r>
      <w:r>
        <w:rPr>
          <w:rFonts w:asciiTheme="majorBidi" w:hAnsiTheme="majorBidi" w:hint="cs"/>
          <w:sz w:val="28"/>
          <w:cs/>
        </w:rPr>
        <w:t xml:space="preserve">                                                   </w:t>
      </w:r>
      <w:r w:rsidR="004C6988">
        <w:rPr>
          <w:rFonts w:asciiTheme="majorBidi" w:hAnsiTheme="majorBidi" w:hint="cs"/>
          <w:sz w:val="28"/>
          <w:cs/>
        </w:rPr>
        <w:t xml:space="preserve">                                          </w:t>
      </w:r>
      <w:r w:rsidR="00F06BE7">
        <w:rPr>
          <w:rFonts w:asciiTheme="majorBidi" w:hAnsiTheme="majorBidi" w:hint="cs"/>
          <w:sz w:val="28"/>
          <w:cs/>
        </w:rPr>
        <w:t xml:space="preserve">         </w:t>
      </w:r>
      <w:r w:rsidR="002A078F">
        <w:rPr>
          <w:rFonts w:asciiTheme="majorBidi" w:hAnsiTheme="majorBidi" w:hint="cs"/>
          <w:sz w:val="28"/>
          <w:cs/>
        </w:rPr>
        <w:t xml:space="preserve">    </w:t>
      </w:r>
      <w:r w:rsidR="00990A2C">
        <w:rPr>
          <w:rFonts w:asciiTheme="majorBidi" w:hAnsiTheme="majorBidi" w:hint="cs"/>
          <w:sz w:val="28"/>
          <w:cs/>
        </w:rPr>
        <w:t xml:space="preserve">    </w:t>
      </w:r>
      <w:r w:rsidR="00F9450C">
        <w:rPr>
          <w:rFonts w:asciiTheme="majorBidi" w:hAnsiTheme="majorBidi" w:hint="cs"/>
          <w:sz w:val="28"/>
          <w:cs/>
        </w:rPr>
        <w:t xml:space="preserve">        </w:t>
      </w:r>
      <w:r w:rsidR="000D7251">
        <w:rPr>
          <w:rFonts w:asciiTheme="majorBidi" w:hAnsiTheme="majorBidi" w:hint="cs"/>
          <w:sz w:val="28"/>
          <w:cs/>
        </w:rPr>
        <w:t xml:space="preserve">  </w:t>
      </w:r>
      <w:r w:rsidR="00F270F2">
        <w:rPr>
          <w:rFonts w:asciiTheme="majorBidi" w:hAnsiTheme="majorBidi" w:hint="cs"/>
          <w:sz w:val="28"/>
          <w:cs/>
        </w:rPr>
        <w:t xml:space="preserve">          </w:t>
      </w:r>
    </w:p>
    <w:p w14:paraId="0AB73B3F" w14:textId="63283302" w:rsidR="00630004" w:rsidRDefault="00630004" w:rsidP="00C53376">
      <w:pPr>
        <w:pStyle w:val="block"/>
        <w:ind w:left="360"/>
        <w:jc w:val="thaiDistribute"/>
        <w:rPr>
          <w:rFonts w:asciiTheme="majorBidi" w:eastAsia="Malgun Gothic" w:hAnsiTheme="majorBidi" w:cstheme="majorBidi"/>
          <w:sz w:val="28"/>
          <w:szCs w:val="28"/>
          <w:lang w:val="en-US" w:bidi="th-TH"/>
        </w:rPr>
      </w:pPr>
      <w:r w:rsidRPr="001E3845">
        <w:rPr>
          <w:rFonts w:asciiTheme="majorBidi" w:eastAsia="Malgun Gothic" w:hAnsiTheme="majorBidi"/>
          <w:sz w:val="28"/>
          <w:szCs w:val="28"/>
          <w:cs/>
          <w:lang w:val="en-US" w:bidi="th-TH"/>
        </w:rPr>
        <w:t>ตารางดังต่อไปนี้มูลค่าตามบัญชีและมูลค่ายุติธรรมของสินทรัพย์ทางการเงินและหนี้สินทางการเงินรวมถึงลำดับชั้น</w:t>
      </w:r>
      <w:r w:rsidR="00637795">
        <w:rPr>
          <w:rFonts w:asciiTheme="majorBidi" w:eastAsia="Malgun Gothic" w:hAnsiTheme="majorBidi"/>
          <w:sz w:val="28"/>
          <w:szCs w:val="28"/>
          <w:lang w:val="en-US" w:bidi="th-TH"/>
        </w:rPr>
        <w:t xml:space="preserve">    </w:t>
      </w:r>
      <w:r w:rsidRPr="001E3845">
        <w:rPr>
          <w:rFonts w:asciiTheme="majorBidi" w:eastAsia="Malgun Gothic" w:hAnsiTheme="majorBidi"/>
          <w:sz w:val="28"/>
          <w:szCs w:val="28"/>
          <w:cs/>
          <w:lang w:val="en-US" w:bidi="th-TH"/>
        </w:rPr>
        <w:t>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9462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80"/>
        <w:gridCol w:w="1260"/>
        <w:gridCol w:w="182"/>
        <w:gridCol w:w="898"/>
        <w:gridCol w:w="181"/>
        <w:gridCol w:w="889"/>
        <w:gridCol w:w="180"/>
        <w:gridCol w:w="911"/>
        <w:gridCol w:w="180"/>
        <w:gridCol w:w="1001"/>
      </w:tblGrid>
      <w:tr w:rsidR="00630004" w:rsidRPr="0056764B" w14:paraId="563453D8" w14:textId="77777777" w:rsidTr="00B628CA">
        <w:trPr>
          <w:cantSplit/>
          <w:trHeight w:val="20"/>
          <w:tblHeader/>
        </w:trPr>
        <w:tc>
          <w:tcPr>
            <w:tcW w:w="3600" w:type="dxa"/>
            <w:vAlign w:val="bottom"/>
          </w:tcPr>
          <w:p w14:paraId="32689EFA" w14:textId="77777777" w:rsidR="00630004" w:rsidRPr="00FB19D2" w:rsidRDefault="00630004">
            <w:pPr>
              <w:ind w:left="191" w:hanging="191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2A7B469" w14:textId="77777777" w:rsidR="00630004" w:rsidRPr="0056764B" w:rsidRDefault="00630004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vAlign w:val="bottom"/>
          </w:tcPr>
          <w:p w14:paraId="26C106F3" w14:textId="77777777" w:rsidR="00630004" w:rsidRPr="0056764B" w:rsidRDefault="00630004">
            <w:pPr>
              <w:pStyle w:val="acctfourfigures"/>
              <w:tabs>
                <w:tab w:val="decimal" w:pos="371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</w:pP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หน่วย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56764B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พันบาท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630004" w:rsidRPr="0056764B" w14:paraId="47FBAA1E" w14:textId="77777777" w:rsidTr="00B628CA">
        <w:trPr>
          <w:cantSplit/>
          <w:trHeight w:val="20"/>
          <w:tblHeader/>
        </w:trPr>
        <w:tc>
          <w:tcPr>
            <w:tcW w:w="3600" w:type="dxa"/>
            <w:vAlign w:val="bottom"/>
            <w:hideMark/>
          </w:tcPr>
          <w:p w14:paraId="30816ED2" w14:textId="77777777" w:rsidR="00630004" w:rsidRPr="00FB19D2" w:rsidRDefault="00630004">
            <w:pPr>
              <w:ind w:left="191" w:hanging="191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0853099" w14:textId="77777777" w:rsidR="00630004" w:rsidRPr="00FB19D2" w:rsidRDefault="00630004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40A65445" w14:textId="17576909" w:rsidR="00630004" w:rsidRPr="0056764B" w:rsidRDefault="00134D9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ข้อมูลทาง</w:t>
            </w:r>
            <w:r w:rsidR="00630004"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การเงินรวม</w:t>
            </w:r>
          </w:p>
        </w:tc>
      </w:tr>
      <w:tr w:rsidR="00630004" w:rsidRPr="00FB19D2" w14:paraId="57401CA9" w14:textId="77777777" w:rsidTr="00B628CA">
        <w:trPr>
          <w:cantSplit/>
          <w:trHeight w:val="20"/>
          <w:tblHeader/>
        </w:trPr>
        <w:tc>
          <w:tcPr>
            <w:tcW w:w="3600" w:type="dxa"/>
            <w:hideMark/>
          </w:tcPr>
          <w:p w14:paraId="1CBA0C94" w14:textId="77777777" w:rsidR="00630004" w:rsidRPr="00FB19D2" w:rsidRDefault="00630004">
            <w:pPr>
              <w:ind w:left="180" w:hanging="180"/>
              <w:rPr>
                <w:rFonts w:ascii="Angsana New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28814EC7" w14:textId="77777777" w:rsidR="00630004" w:rsidRPr="0056764B" w:rsidRDefault="006300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03B7E6F0" w14:textId="77777777" w:rsidR="00630004" w:rsidRPr="00FB19D2" w:rsidRDefault="006300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412332F8" w14:textId="77777777" w:rsidR="00630004" w:rsidRPr="00FB19D2" w:rsidRDefault="006300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672D41" w14:textId="77777777" w:rsidR="00630004" w:rsidRPr="00FB19D2" w:rsidRDefault="006300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630004" w:rsidRPr="00FB19D2" w14:paraId="12DCA75C" w14:textId="77777777" w:rsidTr="00B628CA">
        <w:trPr>
          <w:cantSplit/>
          <w:trHeight w:val="20"/>
          <w:tblHeader/>
        </w:trPr>
        <w:tc>
          <w:tcPr>
            <w:tcW w:w="3600" w:type="dxa"/>
            <w:hideMark/>
          </w:tcPr>
          <w:p w14:paraId="51985796" w14:textId="77777777" w:rsidR="00630004" w:rsidRPr="00FB19D2" w:rsidRDefault="00630004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5C64E750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0ACF64" w14:textId="77777777" w:rsidR="00630004" w:rsidRPr="00C25EEF" w:rsidRDefault="006300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6764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</w:t>
            </w:r>
            <w:r w:rsidRPr="0056764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บัญชี</w:t>
            </w:r>
          </w:p>
        </w:tc>
        <w:tc>
          <w:tcPr>
            <w:tcW w:w="182" w:type="dxa"/>
          </w:tcPr>
          <w:p w14:paraId="07C2F551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49CA90" w14:textId="77777777" w:rsidR="00630004" w:rsidRPr="00FB19D2" w:rsidRDefault="00630004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CE19B" w14:textId="77777777" w:rsidR="00630004" w:rsidRPr="00FB19D2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97FBB6" w14:textId="77777777" w:rsidR="00630004" w:rsidRPr="00FB19D2" w:rsidRDefault="00630004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02718" w14:textId="77777777" w:rsidR="00630004" w:rsidRPr="00FB19D2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08A379" w14:textId="77777777" w:rsidR="00630004" w:rsidRPr="00FB19D2" w:rsidRDefault="00630004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45E67" w14:textId="77777777" w:rsidR="00630004" w:rsidRPr="00FB19D2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568296" w14:textId="77777777" w:rsidR="00630004" w:rsidRPr="00FB19D2" w:rsidRDefault="00630004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630004" w:rsidRPr="00FB19D2" w14:paraId="3B4C1DD6" w14:textId="77777777" w:rsidTr="00B628CA">
        <w:trPr>
          <w:cantSplit/>
          <w:trHeight w:val="20"/>
        </w:trPr>
        <w:tc>
          <w:tcPr>
            <w:tcW w:w="3600" w:type="dxa"/>
          </w:tcPr>
          <w:p w14:paraId="360D396F" w14:textId="37E73A41" w:rsidR="00630004" w:rsidRPr="002B7C2A" w:rsidRDefault="00D10E04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="00630004" w:rsidRPr="002B7C2A">
              <w:rPr>
                <w:rFonts w:ascii="Angsana New" w:hAnsi="Angsana New" w:hint="cs"/>
                <w:b/>
                <w:bCs/>
                <w:sz w:val="28"/>
              </w:rPr>
              <w:t>3</w:t>
            </w:r>
            <w:r w:rsidR="00630004" w:rsidRPr="002B7C2A">
              <w:rPr>
                <w:rFonts w:ascii="Angsana New" w:hAnsi="Angsana New"/>
                <w:b/>
                <w:bCs/>
                <w:sz w:val="28"/>
              </w:rPr>
              <w:t>0</w:t>
            </w:r>
            <w:r w:rsidR="00630004" w:rsidRPr="002B7C2A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="00630004" w:rsidRPr="002B7C2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มิถุนายน </w:t>
            </w:r>
            <w:r w:rsidR="00630004" w:rsidRPr="002B7C2A">
              <w:rPr>
                <w:rFonts w:ascii="Angsana New" w:hAnsi="Angsana New" w:hint="cs"/>
                <w:b/>
                <w:bCs/>
                <w:sz w:val="28"/>
              </w:rPr>
              <w:t>2568</w:t>
            </w:r>
          </w:p>
        </w:tc>
        <w:tc>
          <w:tcPr>
            <w:tcW w:w="180" w:type="dxa"/>
          </w:tcPr>
          <w:p w14:paraId="346115F7" w14:textId="77777777" w:rsidR="00630004" w:rsidRPr="00C447CF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9478E1" w14:textId="77777777" w:rsidR="00630004" w:rsidRPr="00C447CF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59EE028A" w14:textId="77777777" w:rsidR="00630004" w:rsidRPr="00C447CF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1AE447D2" w14:textId="77777777" w:rsidR="00630004" w:rsidRPr="00C447CF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42A3F50B" w14:textId="77777777" w:rsidR="00630004" w:rsidRPr="00C447CF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</w:tcPr>
          <w:p w14:paraId="26FC71DA" w14:textId="77777777" w:rsidR="00630004" w:rsidRPr="00C447CF" w:rsidRDefault="0063000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A87D48" w14:textId="77777777" w:rsidR="00630004" w:rsidRPr="00C447CF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03DAF8C5" w14:textId="77777777" w:rsidR="00630004" w:rsidRPr="00C447CF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86473B" w14:textId="77777777" w:rsidR="00630004" w:rsidRPr="00C447CF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467559B" w14:textId="77777777" w:rsidR="00630004" w:rsidRPr="00C447CF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004" w:rsidRPr="00DF7AFD" w14:paraId="7793D04C" w14:textId="77777777" w:rsidTr="00B628CA">
        <w:trPr>
          <w:cantSplit/>
          <w:trHeight w:val="20"/>
        </w:trPr>
        <w:tc>
          <w:tcPr>
            <w:tcW w:w="3600" w:type="dxa"/>
          </w:tcPr>
          <w:p w14:paraId="72217554" w14:textId="77777777" w:rsidR="00630004" w:rsidRPr="00C447CF" w:rsidRDefault="00630004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C1BF6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80" w:type="dxa"/>
          </w:tcPr>
          <w:p w14:paraId="089F0883" w14:textId="77777777" w:rsidR="00630004" w:rsidRPr="00C447CF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1639C5" w14:textId="77777777" w:rsidR="00630004" w:rsidRPr="00DF7AFD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</w:tcPr>
          <w:p w14:paraId="67B30C89" w14:textId="77777777" w:rsidR="00630004" w:rsidRPr="00DF7AFD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5AF4D908" w14:textId="77777777" w:rsidR="00630004" w:rsidRPr="00DF7AFD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7E36EC02" w14:textId="77777777" w:rsidR="00630004" w:rsidRPr="00DF7AFD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1C08FC58" w14:textId="77777777" w:rsidR="00630004" w:rsidRPr="00DF7AFD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FC579F0" w14:textId="77777777" w:rsidR="00630004" w:rsidRPr="00DF7AFD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75E3A7FA" w14:textId="77777777" w:rsidR="00630004" w:rsidRPr="00DF7AFD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9B02013" w14:textId="77777777" w:rsidR="00630004" w:rsidRPr="00DF7AFD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34CB554A" w14:textId="77777777" w:rsidR="00630004" w:rsidRPr="00DF7AFD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30004" w:rsidRPr="00DF7AFD" w14:paraId="769ABF9C" w14:textId="77777777" w:rsidTr="00B628CA">
        <w:trPr>
          <w:cantSplit/>
          <w:trHeight w:val="20"/>
        </w:trPr>
        <w:tc>
          <w:tcPr>
            <w:tcW w:w="3600" w:type="dxa"/>
          </w:tcPr>
          <w:p w14:paraId="7CAADA55" w14:textId="77777777" w:rsidR="00630004" w:rsidRPr="0056764B" w:rsidRDefault="00630004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4186F048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BCC84E" w14:textId="7295889D" w:rsidR="00630004" w:rsidRPr="00DF7AFD" w:rsidRDefault="00FA64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36,56</w:t>
            </w:r>
            <w:r w:rsidR="00711FE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2" w:type="dxa"/>
          </w:tcPr>
          <w:p w14:paraId="155D437D" w14:textId="77777777" w:rsidR="00630004" w:rsidRPr="00DF7AFD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35F2BC4C" w14:textId="709C1E15" w:rsidR="00630004" w:rsidRPr="00DF7AFD" w:rsidRDefault="00D43B2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C2E77B1" w14:textId="77777777" w:rsidR="00630004" w:rsidRPr="00DF7AFD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5DB29119" w14:textId="60E362EC" w:rsidR="00630004" w:rsidRPr="00DF7AFD" w:rsidRDefault="00D43B2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26755715" w14:textId="77777777" w:rsidR="00630004" w:rsidRPr="00DF7AFD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7E9A82C9" w14:textId="39291DD7" w:rsidR="00630004" w:rsidRPr="00DF7AFD" w:rsidRDefault="00025E6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36,56</w:t>
            </w:r>
            <w:r w:rsidR="00711FE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</w:tcPr>
          <w:p w14:paraId="08986823" w14:textId="77777777" w:rsidR="00630004" w:rsidRPr="00DF7AFD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59DFB7CB" w14:textId="20E8ECAB" w:rsidR="00630004" w:rsidRPr="00DF7AFD" w:rsidRDefault="00025E6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36,56</w:t>
            </w:r>
            <w:r w:rsidR="00651464">
              <w:rPr>
                <w:rFonts w:ascii="Angsana New" w:hAnsi="Angsana New"/>
                <w:sz w:val="28"/>
              </w:rPr>
              <w:t>5</w:t>
            </w:r>
          </w:p>
        </w:tc>
      </w:tr>
      <w:tr w:rsidR="00630004" w:rsidRPr="00DF7AFD" w14:paraId="77170C3C" w14:textId="77777777" w:rsidTr="00B628CA">
        <w:trPr>
          <w:cantSplit/>
          <w:trHeight w:val="20"/>
        </w:trPr>
        <w:tc>
          <w:tcPr>
            <w:tcW w:w="3600" w:type="dxa"/>
          </w:tcPr>
          <w:p w14:paraId="29B5ADD9" w14:textId="77777777" w:rsidR="00630004" w:rsidRPr="003C1BF6" w:rsidRDefault="00630004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39DB2025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6CFBC4" w14:textId="7AD12E11" w:rsidR="00630004" w:rsidRPr="00DF7AFD" w:rsidRDefault="00FA64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  <w:r w:rsidR="00025E6D">
              <w:rPr>
                <w:rFonts w:ascii="Angsana New" w:hAnsi="Angsana New"/>
                <w:sz w:val="28"/>
              </w:rPr>
              <w:t>,925</w:t>
            </w:r>
          </w:p>
        </w:tc>
        <w:tc>
          <w:tcPr>
            <w:tcW w:w="182" w:type="dxa"/>
          </w:tcPr>
          <w:p w14:paraId="3E035D41" w14:textId="77777777" w:rsidR="00630004" w:rsidRPr="00DF7AFD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221D524B" w14:textId="303AF55B" w:rsidR="00630004" w:rsidRPr="00DF7AFD" w:rsidRDefault="00D43B2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9EACC41" w14:textId="77777777" w:rsidR="00630004" w:rsidRPr="00DF7AFD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1FAABE9E" w14:textId="0E56E0CA" w:rsidR="00630004" w:rsidRPr="00DF7AFD" w:rsidRDefault="00D43B2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45F878A" w14:textId="77777777" w:rsidR="00630004" w:rsidRPr="00DF7AFD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0FDFB8AA" w14:textId="04BCD761" w:rsidR="00630004" w:rsidRPr="00DF7AFD" w:rsidRDefault="00025E6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18,925</w:t>
            </w:r>
          </w:p>
        </w:tc>
        <w:tc>
          <w:tcPr>
            <w:tcW w:w="180" w:type="dxa"/>
          </w:tcPr>
          <w:p w14:paraId="14BC0B3B" w14:textId="77777777" w:rsidR="00630004" w:rsidRPr="00DF7AFD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0D079620" w14:textId="001B9A23" w:rsidR="00630004" w:rsidRPr="00DF7AFD" w:rsidRDefault="00025E6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18,925</w:t>
            </w:r>
          </w:p>
        </w:tc>
      </w:tr>
      <w:tr w:rsidR="00630004" w:rsidRPr="00FB19D2" w14:paraId="2CE825AF" w14:textId="77777777" w:rsidTr="00B628CA">
        <w:trPr>
          <w:cantSplit/>
          <w:trHeight w:val="20"/>
        </w:trPr>
        <w:tc>
          <w:tcPr>
            <w:tcW w:w="3600" w:type="dxa"/>
          </w:tcPr>
          <w:p w14:paraId="1C2D0F5E" w14:textId="77777777" w:rsidR="00630004" w:rsidRPr="00C447CF" w:rsidRDefault="00630004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07B34877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EFC35E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2026A13A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0503EAC4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25219A1" w14:textId="77777777" w:rsidR="00630004" w:rsidRPr="00FB19D2" w:rsidRDefault="00630004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22ADE059" w14:textId="77777777" w:rsidR="00630004" w:rsidRPr="00FB19D2" w:rsidRDefault="0063000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3848C48" w14:textId="77777777" w:rsidR="00630004" w:rsidRPr="00FB19D2" w:rsidRDefault="00630004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0F065763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1533168" w14:textId="77777777" w:rsidR="00630004" w:rsidRPr="00FB19D2" w:rsidRDefault="00630004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6F9B1E59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630004" w:rsidRPr="00FB19D2" w14:paraId="318E0202" w14:textId="77777777" w:rsidTr="00B628CA">
        <w:trPr>
          <w:cantSplit/>
          <w:trHeight w:val="20"/>
        </w:trPr>
        <w:tc>
          <w:tcPr>
            <w:tcW w:w="3600" w:type="dxa"/>
            <w:hideMark/>
          </w:tcPr>
          <w:p w14:paraId="60FA786C" w14:textId="4BA08430" w:rsidR="00630004" w:rsidRPr="00417CFB" w:rsidRDefault="00D10E04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="00630004" w:rsidRPr="00417CFB">
              <w:rPr>
                <w:rFonts w:ascii="Angsana New" w:hAnsi="Angsana New" w:hint="cs"/>
                <w:b/>
                <w:bCs/>
                <w:sz w:val="28"/>
              </w:rPr>
              <w:t xml:space="preserve">31 </w:t>
            </w:r>
            <w:r w:rsidR="00630004" w:rsidRPr="0056764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="00630004" w:rsidRPr="00417CFB">
              <w:rPr>
                <w:rFonts w:ascii="Angsana New" w:hAnsi="Angsana New" w:hint="cs"/>
                <w:b/>
                <w:bCs/>
                <w:sz w:val="28"/>
              </w:rPr>
              <w:t>2567</w:t>
            </w:r>
          </w:p>
        </w:tc>
        <w:tc>
          <w:tcPr>
            <w:tcW w:w="180" w:type="dxa"/>
          </w:tcPr>
          <w:p w14:paraId="03EABCE0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5C9798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7E308139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25DA7433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8A8922F" w14:textId="77777777" w:rsidR="00630004" w:rsidRPr="00FB19D2" w:rsidRDefault="00630004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05FCDDC2" w14:textId="77777777" w:rsidR="00630004" w:rsidRPr="00FB19D2" w:rsidRDefault="0063000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D4164B" w14:textId="77777777" w:rsidR="00630004" w:rsidRPr="00FB19D2" w:rsidRDefault="00630004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73682BA3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E5EF7BC" w14:textId="77777777" w:rsidR="00630004" w:rsidRPr="00FB19D2" w:rsidRDefault="00630004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1C52DA50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630004" w:rsidRPr="00FB19D2" w14:paraId="4D5B1EAE" w14:textId="77777777" w:rsidTr="00B628CA">
        <w:trPr>
          <w:cantSplit/>
          <w:trHeight w:val="20"/>
        </w:trPr>
        <w:tc>
          <w:tcPr>
            <w:tcW w:w="3600" w:type="dxa"/>
            <w:hideMark/>
          </w:tcPr>
          <w:p w14:paraId="2FEFE37D" w14:textId="77777777" w:rsidR="00630004" w:rsidRPr="004A3016" w:rsidRDefault="00630004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4A3016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80" w:type="dxa"/>
          </w:tcPr>
          <w:p w14:paraId="20F7074E" w14:textId="77777777" w:rsidR="00630004" w:rsidRPr="00FB19D2" w:rsidRDefault="00630004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E00D75" w14:textId="77777777" w:rsidR="00630004" w:rsidRPr="00FB19D2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11711E58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3BA5CB78" w14:textId="77777777" w:rsidR="00630004" w:rsidRPr="00FB19D2" w:rsidRDefault="006300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627B8898" w14:textId="77777777" w:rsidR="00630004" w:rsidRPr="00FB19D2" w:rsidRDefault="00630004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38340C6E" w14:textId="77777777" w:rsidR="00630004" w:rsidRPr="00FB19D2" w:rsidRDefault="006300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3FCDB04D" w14:textId="77777777" w:rsidR="00630004" w:rsidRPr="00FB19D2" w:rsidRDefault="00630004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0F159BB" w14:textId="77777777" w:rsidR="00630004" w:rsidRPr="00FB19D2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560C3A04" w14:textId="77777777" w:rsidR="00630004" w:rsidRPr="00FB19D2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2E1A988D" w14:textId="77777777" w:rsidR="00630004" w:rsidRPr="00FB19D2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30004" w:rsidRPr="00FB19D2" w14:paraId="33F5D905" w14:textId="77777777" w:rsidTr="00B628CA">
        <w:trPr>
          <w:cantSplit/>
          <w:trHeight w:val="20"/>
        </w:trPr>
        <w:tc>
          <w:tcPr>
            <w:tcW w:w="3600" w:type="dxa"/>
          </w:tcPr>
          <w:p w14:paraId="3BB4E1A9" w14:textId="77777777" w:rsidR="00630004" w:rsidRPr="004A3016" w:rsidRDefault="00630004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4A3016"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2541F22E" w14:textId="77777777" w:rsidR="00630004" w:rsidRPr="00FB19D2" w:rsidRDefault="00630004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F483C2" w14:textId="70B03884" w:rsidR="00630004" w:rsidRPr="00FB19D2" w:rsidRDefault="00D43B2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36,56</w:t>
            </w:r>
            <w:r w:rsidR="0065146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2" w:type="dxa"/>
            <w:vAlign w:val="bottom"/>
          </w:tcPr>
          <w:p w14:paraId="586F9A64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C82E457" w14:textId="24E5DF25" w:rsidR="00630004" w:rsidRPr="00FB19D2" w:rsidRDefault="00D43B26" w:rsidP="00D43B2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47EBAAA" w14:textId="77777777" w:rsidR="00630004" w:rsidRPr="00FB19D2" w:rsidRDefault="00630004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1CCBFC87" w14:textId="19B27F19" w:rsidR="00630004" w:rsidRPr="00FB19D2" w:rsidRDefault="001B576E" w:rsidP="001B57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8A388AE" w14:textId="77777777" w:rsidR="00630004" w:rsidRPr="00FB19D2" w:rsidRDefault="00630004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14BF598C" w14:textId="7484FE37" w:rsidR="00630004" w:rsidRPr="00FB19D2" w:rsidRDefault="00D43B2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36,56</w:t>
            </w:r>
            <w:r w:rsidR="0009658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0BDB1DA3" w14:textId="77777777" w:rsidR="00630004" w:rsidRPr="00FB19D2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00CBE85" w14:textId="0BA7196D" w:rsidR="00630004" w:rsidRPr="00FB19D2" w:rsidRDefault="00D43B2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36,56</w:t>
            </w:r>
            <w:r w:rsidR="00651464">
              <w:rPr>
                <w:rFonts w:ascii="Angsana New" w:hAnsi="Angsana New"/>
                <w:sz w:val="28"/>
              </w:rPr>
              <w:t>5</w:t>
            </w:r>
          </w:p>
        </w:tc>
      </w:tr>
      <w:tr w:rsidR="00630004" w:rsidRPr="00FB19D2" w14:paraId="2C01B6E4" w14:textId="77777777" w:rsidTr="00B628CA">
        <w:trPr>
          <w:cantSplit/>
          <w:trHeight w:val="20"/>
        </w:trPr>
        <w:tc>
          <w:tcPr>
            <w:tcW w:w="3600" w:type="dxa"/>
          </w:tcPr>
          <w:p w14:paraId="79937373" w14:textId="77777777" w:rsidR="00630004" w:rsidRPr="004A3016" w:rsidRDefault="00630004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4A3016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28C0EC6E" w14:textId="77777777" w:rsidR="00630004" w:rsidRPr="00FB19D2" w:rsidRDefault="00630004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3AEFF0" w14:textId="546D8BFF" w:rsidR="00630004" w:rsidRPr="00FB19D2" w:rsidRDefault="00D43B2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18,925</w:t>
            </w:r>
          </w:p>
        </w:tc>
        <w:tc>
          <w:tcPr>
            <w:tcW w:w="182" w:type="dxa"/>
            <w:vAlign w:val="bottom"/>
          </w:tcPr>
          <w:p w14:paraId="4C137199" w14:textId="77777777" w:rsidR="00630004" w:rsidRPr="00FB19D2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0F9E941" w14:textId="068979AD" w:rsidR="00630004" w:rsidRPr="00FB19D2" w:rsidRDefault="00D43B26" w:rsidP="00D43B2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2E7620F4" w14:textId="77777777" w:rsidR="00630004" w:rsidRPr="00FB19D2" w:rsidRDefault="00630004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04DB0F47" w14:textId="31A03C2B" w:rsidR="00630004" w:rsidRPr="00FB19D2" w:rsidRDefault="001B576E" w:rsidP="001B57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2E5DA14" w14:textId="77777777" w:rsidR="00630004" w:rsidRPr="00FB19D2" w:rsidRDefault="00630004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26EC0F74" w14:textId="35508611" w:rsidR="00630004" w:rsidRPr="00FB19D2" w:rsidRDefault="003965D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18,925</w:t>
            </w:r>
          </w:p>
        </w:tc>
        <w:tc>
          <w:tcPr>
            <w:tcW w:w="180" w:type="dxa"/>
            <w:vAlign w:val="bottom"/>
          </w:tcPr>
          <w:p w14:paraId="491994FB" w14:textId="77777777" w:rsidR="00630004" w:rsidRPr="00FB19D2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57531BB" w14:textId="013B9747" w:rsidR="00630004" w:rsidRPr="00FB19D2" w:rsidRDefault="003965D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18,925</w:t>
            </w:r>
          </w:p>
        </w:tc>
      </w:tr>
    </w:tbl>
    <w:p w14:paraId="4E07CA3B" w14:textId="77777777" w:rsidR="00630004" w:rsidRDefault="00630004" w:rsidP="008131B0">
      <w:pPr>
        <w:pStyle w:val="ListParagraph"/>
        <w:ind w:left="360"/>
        <w:rPr>
          <w:rFonts w:hint="eastAsia"/>
        </w:rPr>
      </w:pPr>
    </w:p>
    <w:tbl>
      <w:tblPr>
        <w:tblW w:w="9462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80"/>
        <w:gridCol w:w="1260"/>
        <w:gridCol w:w="182"/>
        <w:gridCol w:w="898"/>
        <w:gridCol w:w="181"/>
        <w:gridCol w:w="889"/>
        <w:gridCol w:w="180"/>
        <w:gridCol w:w="911"/>
        <w:gridCol w:w="180"/>
        <w:gridCol w:w="1001"/>
      </w:tblGrid>
      <w:tr w:rsidR="009D1D66" w:rsidRPr="0056764B" w14:paraId="0990AA59" w14:textId="77777777" w:rsidTr="00B628CA">
        <w:trPr>
          <w:cantSplit/>
          <w:trHeight w:val="20"/>
          <w:tblHeader/>
        </w:trPr>
        <w:tc>
          <w:tcPr>
            <w:tcW w:w="3600" w:type="dxa"/>
            <w:vAlign w:val="bottom"/>
          </w:tcPr>
          <w:p w14:paraId="7916DF92" w14:textId="77777777" w:rsidR="009D1D66" w:rsidRPr="00FB19D2" w:rsidRDefault="009D1D66">
            <w:pPr>
              <w:ind w:left="191" w:hanging="191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D8BD062" w14:textId="77777777" w:rsidR="009D1D66" w:rsidRPr="0056764B" w:rsidRDefault="009D1D66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vAlign w:val="bottom"/>
          </w:tcPr>
          <w:p w14:paraId="77C6329D" w14:textId="77777777" w:rsidR="009D1D66" w:rsidRPr="0056764B" w:rsidRDefault="009D1D66">
            <w:pPr>
              <w:pStyle w:val="acctfourfigures"/>
              <w:tabs>
                <w:tab w:val="decimal" w:pos="371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</w:pP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หน่วย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56764B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พันบาท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9D1D66" w:rsidRPr="0056764B" w14:paraId="466376D4" w14:textId="77777777" w:rsidTr="00B628CA">
        <w:trPr>
          <w:cantSplit/>
          <w:trHeight w:val="20"/>
          <w:tblHeader/>
        </w:trPr>
        <w:tc>
          <w:tcPr>
            <w:tcW w:w="3600" w:type="dxa"/>
            <w:vAlign w:val="bottom"/>
            <w:hideMark/>
          </w:tcPr>
          <w:p w14:paraId="0DE3CECF" w14:textId="77777777" w:rsidR="009D1D66" w:rsidRPr="00FB19D2" w:rsidRDefault="009D1D66">
            <w:pPr>
              <w:ind w:left="191" w:hanging="191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78190B2" w14:textId="77777777" w:rsidR="009D1D66" w:rsidRPr="00FB19D2" w:rsidRDefault="009D1D66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4098F107" w14:textId="0100A4A8" w:rsidR="009D1D66" w:rsidRPr="0056764B" w:rsidRDefault="00134D9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ข้อมูลทาง</w:t>
            </w:r>
            <w:r w:rsidR="009D1D66" w:rsidRPr="009D1D6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การเงินเฉพาะกิจการ</w:t>
            </w:r>
          </w:p>
        </w:tc>
      </w:tr>
      <w:tr w:rsidR="009D1D66" w:rsidRPr="00FB19D2" w14:paraId="0439C421" w14:textId="77777777" w:rsidTr="00B628CA">
        <w:trPr>
          <w:cantSplit/>
          <w:trHeight w:val="20"/>
          <w:tblHeader/>
        </w:trPr>
        <w:tc>
          <w:tcPr>
            <w:tcW w:w="3600" w:type="dxa"/>
            <w:hideMark/>
          </w:tcPr>
          <w:p w14:paraId="70D28252" w14:textId="77777777" w:rsidR="009D1D66" w:rsidRPr="00FB19D2" w:rsidRDefault="009D1D66">
            <w:pPr>
              <w:ind w:left="180" w:hanging="180"/>
              <w:rPr>
                <w:rFonts w:ascii="Angsana New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56DE85CA" w14:textId="77777777" w:rsidR="009D1D66" w:rsidRPr="0056764B" w:rsidRDefault="009D1D6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31BF75EB" w14:textId="77777777" w:rsidR="009D1D66" w:rsidRPr="00FB19D2" w:rsidRDefault="009D1D6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191B828E" w14:textId="77777777" w:rsidR="009D1D66" w:rsidRPr="00FB19D2" w:rsidRDefault="009D1D6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6C2E51" w14:textId="77777777" w:rsidR="009D1D66" w:rsidRPr="00FB19D2" w:rsidRDefault="009D1D6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9D1D66" w:rsidRPr="00FB19D2" w14:paraId="39D6E648" w14:textId="77777777" w:rsidTr="00B628CA">
        <w:trPr>
          <w:cantSplit/>
          <w:trHeight w:val="20"/>
          <w:tblHeader/>
        </w:trPr>
        <w:tc>
          <w:tcPr>
            <w:tcW w:w="3600" w:type="dxa"/>
            <w:hideMark/>
          </w:tcPr>
          <w:p w14:paraId="3725CC47" w14:textId="77777777" w:rsidR="009D1D66" w:rsidRPr="00FB19D2" w:rsidRDefault="009D1D66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401A92AA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79598D" w14:textId="77777777" w:rsidR="009D1D66" w:rsidRPr="00C25EEF" w:rsidRDefault="009D1D6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6764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</w:t>
            </w:r>
            <w:r w:rsidRPr="0056764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บัญชี</w:t>
            </w:r>
          </w:p>
        </w:tc>
        <w:tc>
          <w:tcPr>
            <w:tcW w:w="182" w:type="dxa"/>
          </w:tcPr>
          <w:p w14:paraId="086D4F3E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85A8E8" w14:textId="77777777" w:rsidR="009D1D66" w:rsidRPr="00FB19D2" w:rsidRDefault="009D1D66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DACA3" w14:textId="77777777" w:rsidR="009D1D66" w:rsidRPr="00FB19D2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C4D9AE" w14:textId="77777777" w:rsidR="009D1D66" w:rsidRPr="00FB19D2" w:rsidRDefault="009D1D66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FDAC7" w14:textId="77777777" w:rsidR="009D1D66" w:rsidRPr="00FB19D2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D8D3CB" w14:textId="77777777" w:rsidR="009D1D66" w:rsidRPr="00FB19D2" w:rsidRDefault="009D1D66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1E1DF" w14:textId="77777777" w:rsidR="009D1D66" w:rsidRPr="00FB19D2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82FAA9" w14:textId="77777777" w:rsidR="009D1D66" w:rsidRPr="00FB19D2" w:rsidRDefault="009D1D6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D1D66" w:rsidRPr="00FB19D2" w14:paraId="40D07511" w14:textId="77777777" w:rsidTr="00B628CA">
        <w:trPr>
          <w:cantSplit/>
          <w:trHeight w:val="20"/>
        </w:trPr>
        <w:tc>
          <w:tcPr>
            <w:tcW w:w="3600" w:type="dxa"/>
          </w:tcPr>
          <w:p w14:paraId="044D3D8A" w14:textId="77777777" w:rsidR="009D1D66" w:rsidRPr="00C447CF" w:rsidRDefault="009D1D6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C447C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Pr="00C447CF">
              <w:rPr>
                <w:rFonts w:ascii="Angsana New" w:hAnsi="Angsana New" w:hint="cs"/>
                <w:b/>
                <w:bCs/>
                <w:sz w:val="28"/>
              </w:rPr>
              <w:t>3</w:t>
            </w:r>
            <w:r w:rsidRPr="00C447CF">
              <w:rPr>
                <w:rFonts w:ascii="Angsana New" w:hAnsi="Angsana New"/>
                <w:b/>
                <w:bCs/>
                <w:sz w:val="28"/>
              </w:rPr>
              <w:t>0</w:t>
            </w:r>
            <w:r w:rsidRPr="00C447CF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C447C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มิถุนายน </w:t>
            </w:r>
            <w:r w:rsidRPr="00C447CF">
              <w:rPr>
                <w:rFonts w:ascii="Angsana New" w:hAnsi="Angsana New" w:hint="cs"/>
                <w:b/>
                <w:bCs/>
                <w:sz w:val="28"/>
              </w:rPr>
              <w:t>2568</w:t>
            </w:r>
          </w:p>
        </w:tc>
        <w:tc>
          <w:tcPr>
            <w:tcW w:w="180" w:type="dxa"/>
          </w:tcPr>
          <w:p w14:paraId="223E8165" w14:textId="77777777" w:rsidR="009D1D66" w:rsidRPr="00C447CF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F6C440" w14:textId="77777777" w:rsidR="009D1D66" w:rsidRPr="00C447CF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5FD3ACCE" w14:textId="77777777" w:rsidR="009D1D66" w:rsidRPr="00C447CF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569947B5" w14:textId="77777777" w:rsidR="009D1D66" w:rsidRPr="00C447CF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5160C1AC" w14:textId="77777777" w:rsidR="009D1D66" w:rsidRPr="00C447CF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</w:tcPr>
          <w:p w14:paraId="07F2B1F0" w14:textId="77777777" w:rsidR="009D1D66" w:rsidRPr="00C447CF" w:rsidRDefault="009D1D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A0FE7C" w14:textId="77777777" w:rsidR="009D1D66" w:rsidRPr="00C447CF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2F4F9AAA" w14:textId="77777777" w:rsidR="009D1D66" w:rsidRPr="00C447CF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ED2767" w14:textId="77777777" w:rsidR="009D1D66" w:rsidRPr="00C447CF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40D645F" w14:textId="77777777" w:rsidR="009D1D66" w:rsidRPr="00C447CF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D66" w:rsidRPr="00DF7AFD" w14:paraId="5B12ECB8" w14:textId="77777777" w:rsidTr="00B628CA">
        <w:trPr>
          <w:cantSplit/>
          <w:trHeight w:val="20"/>
        </w:trPr>
        <w:tc>
          <w:tcPr>
            <w:tcW w:w="3600" w:type="dxa"/>
          </w:tcPr>
          <w:p w14:paraId="1827DE07" w14:textId="77777777" w:rsidR="009D1D66" w:rsidRPr="00C447CF" w:rsidRDefault="009D1D6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447CF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80" w:type="dxa"/>
          </w:tcPr>
          <w:p w14:paraId="4C7D65A5" w14:textId="77777777" w:rsidR="009D1D66" w:rsidRPr="00C447CF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14024" w14:textId="77777777" w:rsidR="009D1D66" w:rsidRPr="00C447CF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</w:tcPr>
          <w:p w14:paraId="07F6465A" w14:textId="77777777" w:rsidR="009D1D66" w:rsidRPr="00C447CF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0DF590B1" w14:textId="77777777" w:rsidR="009D1D66" w:rsidRPr="00C447CF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20BC7DEE" w14:textId="77777777" w:rsidR="009D1D66" w:rsidRPr="00C447CF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7A37E16C" w14:textId="77777777" w:rsidR="009D1D66" w:rsidRPr="00C447CF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CCFD924" w14:textId="77777777" w:rsidR="009D1D66" w:rsidRPr="00C447CF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5CCA27B2" w14:textId="77777777" w:rsidR="009D1D66" w:rsidRPr="00C447CF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261CDE6" w14:textId="77777777" w:rsidR="009D1D66" w:rsidRPr="00C447CF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0D24E286" w14:textId="77777777" w:rsidR="009D1D66" w:rsidRPr="00C447CF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D1D66" w:rsidRPr="00DF7AFD" w14:paraId="26F6E8B7" w14:textId="77777777" w:rsidTr="00B628CA">
        <w:trPr>
          <w:cantSplit/>
          <w:trHeight w:val="20"/>
        </w:trPr>
        <w:tc>
          <w:tcPr>
            <w:tcW w:w="3600" w:type="dxa"/>
          </w:tcPr>
          <w:p w14:paraId="001037F9" w14:textId="77777777" w:rsidR="009D1D66" w:rsidRPr="0056764B" w:rsidRDefault="009D1D6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093FF8DE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3B12F8" w14:textId="4BE5F6D8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36,56</w:t>
            </w:r>
            <w:r w:rsidR="00A57DD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2" w:type="dxa"/>
          </w:tcPr>
          <w:p w14:paraId="5353B60A" w14:textId="77777777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4D7B6E55" w14:textId="77777777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13447E69" w14:textId="77777777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45B23938" w14:textId="77777777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6149E039" w14:textId="77777777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6A2BE477" w14:textId="6A60AD44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36,56</w:t>
            </w:r>
            <w:r w:rsidR="001360E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</w:tcPr>
          <w:p w14:paraId="30E88971" w14:textId="77777777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63ED7037" w14:textId="78A41CDF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36,56</w:t>
            </w:r>
            <w:r w:rsidR="001360E4">
              <w:rPr>
                <w:rFonts w:ascii="Angsana New" w:hAnsi="Angsana New"/>
                <w:sz w:val="28"/>
              </w:rPr>
              <w:t>5</w:t>
            </w:r>
          </w:p>
        </w:tc>
      </w:tr>
      <w:tr w:rsidR="009D1D66" w:rsidRPr="00DF7AFD" w14:paraId="751B5C91" w14:textId="77777777" w:rsidTr="00B628CA">
        <w:trPr>
          <w:cantSplit/>
          <w:trHeight w:val="20"/>
        </w:trPr>
        <w:tc>
          <w:tcPr>
            <w:tcW w:w="3600" w:type="dxa"/>
          </w:tcPr>
          <w:p w14:paraId="694A7C2F" w14:textId="77777777" w:rsidR="009D1D66" w:rsidRPr="003C1BF6" w:rsidRDefault="009D1D6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698B10C1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0EBBB8" w14:textId="77777777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18,925</w:t>
            </w:r>
          </w:p>
        </w:tc>
        <w:tc>
          <w:tcPr>
            <w:tcW w:w="182" w:type="dxa"/>
          </w:tcPr>
          <w:p w14:paraId="2B444222" w14:textId="77777777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74A9E658" w14:textId="77777777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4F6AF90" w14:textId="77777777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76B9E8DF" w14:textId="77777777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5527B0BE" w14:textId="77777777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6EB43B11" w14:textId="77777777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18,925</w:t>
            </w:r>
          </w:p>
        </w:tc>
        <w:tc>
          <w:tcPr>
            <w:tcW w:w="180" w:type="dxa"/>
          </w:tcPr>
          <w:p w14:paraId="134AF769" w14:textId="77777777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3E0230EA" w14:textId="77777777" w:rsidR="009D1D66" w:rsidRPr="00DF7AFD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18,925</w:t>
            </w:r>
          </w:p>
        </w:tc>
      </w:tr>
      <w:tr w:rsidR="009D1D66" w:rsidRPr="00FB19D2" w14:paraId="43101609" w14:textId="77777777" w:rsidTr="00B628CA">
        <w:trPr>
          <w:cantSplit/>
          <w:trHeight w:val="20"/>
        </w:trPr>
        <w:tc>
          <w:tcPr>
            <w:tcW w:w="3600" w:type="dxa"/>
          </w:tcPr>
          <w:p w14:paraId="35BB2588" w14:textId="77777777" w:rsidR="009D1D66" w:rsidRPr="00C447CF" w:rsidRDefault="009D1D66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679B99D0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689E5F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63908C3C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3B60BEF3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98A525D" w14:textId="77777777" w:rsidR="009D1D66" w:rsidRPr="00FB19D2" w:rsidRDefault="009D1D66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1A866459" w14:textId="77777777" w:rsidR="009D1D66" w:rsidRPr="00FB19D2" w:rsidRDefault="009D1D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0C46467" w14:textId="77777777" w:rsidR="009D1D66" w:rsidRPr="00FB19D2" w:rsidRDefault="009D1D66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794C947D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9E96DC8" w14:textId="77777777" w:rsidR="009D1D66" w:rsidRPr="00FB19D2" w:rsidRDefault="009D1D66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5B255A8F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9D1D66" w:rsidRPr="00FB19D2" w14:paraId="66B1597E" w14:textId="77777777" w:rsidTr="00B628CA">
        <w:trPr>
          <w:cantSplit/>
          <w:trHeight w:val="20"/>
        </w:trPr>
        <w:tc>
          <w:tcPr>
            <w:tcW w:w="3600" w:type="dxa"/>
            <w:hideMark/>
          </w:tcPr>
          <w:p w14:paraId="5B2A3B4C" w14:textId="77777777" w:rsidR="009D1D66" w:rsidRPr="00417CFB" w:rsidRDefault="009D1D6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Pr="00417CFB">
              <w:rPr>
                <w:rFonts w:ascii="Angsana New" w:hAnsi="Angsana New" w:hint="cs"/>
                <w:b/>
                <w:bCs/>
                <w:sz w:val="28"/>
              </w:rPr>
              <w:t xml:space="preserve">31 </w:t>
            </w:r>
            <w:r w:rsidRPr="0056764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417CFB">
              <w:rPr>
                <w:rFonts w:ascii="Angsana New" w:hAnsi="Angsana New" w:hint="cs"/>
                <w:b/>
                <w:bCs/>
                <w:sz w:val="28"/>
              </w:rPr>
              <w:t>2567</w:t>
            </w:r>
          </w:p>
        </w:tc>
        <w:tc>
          <w:tcPr>
            <w:tcW w:w="180" w:type="dxa"/>
          </w:tcPr>
          <w:p w14:paraId="7E31BF40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8308FD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1EFCACCD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5E7DF49C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11DF118" w14:textId="77777777" w:rsidR="009D1D66" w:rsidRPr="00FB19D2" w:rsidRDefault="009D1D66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14B6F931" w14:textId="77777777" w:rsidR="009D1D66" w:rsidRPr="00FB19D2" w:rsidRDefault="009D1D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828D9D" w14:textId="77777777" w:rsidR="009D1D66" w:rsidRPr="00FB19D2" w:rsidRDefault="009D1D66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0D7F9E73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3EE5028" w14:textId="77777777" w:rsidR="009D1D66" w:rsidRPr="00FB19D2" w:rsidRDefault="009D1D66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1885F915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9D1D66" w:rsidRPr="00FB19D2" w14:paraId="216AD0E4" w14:textId="77777777" w:rsidTr="00B628CA">
        <w:trPr>
          <w:cantSplit/>
          <w:trHeight w:val="20"/>
        </w:trPr>
        <w:tc>
          <w:tcPr>
            <w:tcW w:w="3600" w:type="dxa"/>
            <w:hideMark/>
          </w:tcPr>
          <w:p w14:paraId="3CC31FD3" w14:textId="77777777" w:rsidR="009D1D66" w:rsidRPr="004A3016" w:rsidRDefault="009D1D6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4A3016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80" w:type="dxa"/>
          </w:tcPr>
          <w:p w14:paraId="24A8AE75" w14:textId="77777777" w:rsidR="009D1D66" w:rsidRPr="00FB19D2" w:rsidRDefault="009D1D6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3978F2" w14:textId="77777777" w:rsidR="009D1D66" w:rsidRPr="00FB19D2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15E1CFD5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2EED1DC" w14:textId="77777777" w:rsidR="009D1D66" w:rsidRPr="00FB19D2" w:rsidRDefault="009D1D66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6EF5903A" w14:textId="77777777" w:rsidR="009D1D66" w:rsidRPr="00FB19D2" w:rsidRDefault="009D1D6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5DAB00D2" w14:textId="77777777" w:rsidR="009D1D66" w:rsidRPr="00FB19D2" w:rsidRDefault="009D1D66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044B6CF5" w14:textId="77777777" w:rsidR="009D1D66" w:rsidRPr="00FB19D2" w:rsidRDefault="009D1D6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C9F9F5C" w14:textId="77777777" w:rsidR="009D1D66" w:rsidRPr="00FB19D2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72B17AA3" w14:textId="77777777" w:rsidR="009D1D66" w:rsidRPr="00FB19D2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1DBAC6D6" w14:textId="77777777" w:rsidR="009D1D66" w:rsidRPr="00FB19D2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D1D66" w:rsidRPr="00FB19D2" w14:paraId="39810210" w14:textId="77777777" w:rsidTr="00B628CA">
        <w:trPr>
          <w:cantSplit/>
          <w:trHeight w:val="20"/>
        </w:trPr>
        <w:tc>
          <w:tcPr>
            <w:tcW w:w="3600" w:type="dxa"/>
          </w:tcPr>
          <w:p w14:paraId="19DC89CE" w14:textId="77777777" w:rsidR="009D1D66" w:rsidRPr="004A3016" w:rsidRDefault="009D1D6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4A3016"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3C9F688C" w14:textId="77777777" w:rsidR="009D1D66" w:rsidRPr="00FB19D2" w:rsidRDefault="009D1D6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7A8BFD" w14:textId="30B000F1" w:rsidR="009D1D66" w:rsidRPr="00FB19D2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36,56</w:t>
            </w:r>
            <w:r w:rsidR="001360E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2" w:type="dxa"/>
            <w:vAlign w:val="bottom"/>
          </w:tcPr>
          <w:p w14:paraId="5A594D8A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F007ECD" w14:textId="77777777" w:rsidR="009D1D66" w:rsidRPr="00FB19D2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10D45E1" w14:textId="77777777" w:rsidR="009D1D66" w:rsidRPr="00FB19D2" w:rsidRDefault="009D1D6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353EA68D" w14:textId="77777777" w:rsidR="009D1D66" w:rsidRPr="00FB19D2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F883295" w14:textId="77777777" w:rsidR="009D1D66" w:rsidRPr="00FB19D2" w:rsidRDefault="009D1D6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67096348" w14:textId="59B0B9BB" w:rsidR="009D1D66" w:rsidRPr="00FB19D2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36,56</w:t>
            </w:r>
            <w:r w:rsidR="001360E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6E32A33C" w14:textId="77777777" w:rsidR="009D1D66" w:rsidRPr="00FB19D2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7AD2C16" w14:textId="21630CDF" w:rsidR="009D1D66" w:rsidRPr="00FB19D2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36,56</w:t>
            </w:r>
            <w:r w:rsidR="001360E4">
              <w:rPr>
                <w:rFonts w:ascii="Angsana New" w:hAnsi="Angsana New"/>
                <w:sz w:val="28"/>
              </w:rPr>
              <w:t>5</w:t>
            </w:r>
          </w:p>
        </w:tc>
      </w:tr>
      <w:tr w:rsidR="009D1D66" w:rsidRPr="00FB19D2" w14:paraId="3A7E735E" w14:textId="77777777" w:rsidTr="00B628CA">
        <w:trPr>
          <w:cantSplit/>
          <w:trHeight w:val="20"/>
        </w:trPr>
        <w:tc>
          <w:tcPr>
            <w:tcW w:w="3600" w:type="dxa"/>
          </w:tcPr>
          <w:p w14:paraId="2538F0E3" w14:textId="77777777" w:rsidR="009D1D66" w:rsidRPr="004A3016" w:rsidRDefault="009D1D6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4A3016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147DFC79" w14:textId="77777777" w:rsidR="009D1D66" w:rsidRPr="00FB19D2" w:rsidRDefault="009D1D6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4B76CA" w14:textId="77777777" w:rsidR="009D1D66" w:rsidRPr="00FB19D2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18,925</w:t>
            </w:r>
          </w:p>
        </w:tc>
        <w:tc>
          <w:tcPr>
            <w:tcW w:w="182" w:type="dxa"/>
            <w:vAlign w:val="bottom"/>
          </w:tcPr>
          <w:p w14:paraId="2A18EC24" w14:textId="77777777" w:rsidR="009D1D66" w:rsidRPr="00FB19D2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927E2DE" w14:textId="77777777" w:rsidR="009D1D66" w:rsidRPr="00FB19D2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2A37248F" w14:textId="77777777" w:rsidR="009D1D66" w:rsidRPr="00FB19D2" w:rsidRDefault="009D1D6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082477C" w14:textId="77777777" w:rsidR="009D1D66" w:rsidRPr="00FB19D2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0FD291A" w14:textId="77777777" w:rsidR="009D1D66" w:rsidRPr="00FB19D2" w:rsidRDefault="009D1D6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4B1EA81B" w14:textId="77777777" w:rsidR="009D1D66" w:rsidRPr="00FB19D2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18,925</w:t>
            </w:r>
          </w:p>
        </w:tc>
        <w:tc>
          <w:tcPr>
            <w:tcW w:w="180" w:type="dxa"/>
            <w:vAlign w:val="bottom"/>
          </w:tcPr>
          <w:p w14:paraId="7223EF98" w14:textId="77777777" w:rsidR="009D1D66" w:rsidRPr="00FB19D2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7AB879D" w14:textId="77777777" w:rsidR="009D1D66" w:rsidRPr="00FB19D2" w:rsidRDefault="009D1D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18,925</w:t>
            </w:r>
          </w:p>
        </w:tc>
      </w:tr>
    </w:tbl>
    <w:p w14:paraId="11587968" w14:textId="77777777" w:rsidR="008131B0" w:rsidRDefault="008131B0" w:rsidP="008131B0">
      <w:pPr>
        <w:pStyle w:val="ListParagraph"/>
        <w:ind w:left="360"/>
        <w:rPr>
          <w:rFonts w:hint="eastAsia"/>
        </w:rPr>
      </w:pPr>
    </w:p>
    <w:p w14:paraId="0B41FBFC" w14:textId="779F547B" w:rsidR="00F53166" w:rsidRPr="004E175D" w:rsidRDefault="009E4C64" w:rsidP="004E175D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4E175D">
        <w:rPr>
          <w:rFonts w:asciiTheme="majorBidi" w:hAnsiTheme="majorBidi" w:cstheme="majorBidi"/>
          <w:b/>
          <w:bCs/>
          <w:sz w:val="28"/>
          <w:cs/>
        </w:rPr>
        <w:t>ภาระผูกพันและหนี้สินที่อาจเกิดขึ้น</w:t>
      </w:r>
    </w:p>
    <w:p w14:paraId="58A38352" w14:textId="78313375" w:rsidR="00F53166" w:rsidRPr="00B118B0" w:rsidRDefault="002B6A24" w:rsidP="003266BC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มีภาระผูกพันและหนี้สินที่อาจเกิดขึ้นนอกเหนือจากที่เปิดเผยในหมายเหตุประกอบ</w:t>
      </w:r>
      <w:r w:rsidR="00955584">
        <w:rPr>
          <w:rFonts w:asciiTheme="majorBidi" w:hAnsiTheme="majorBidi" w:cstheme="majorBidi" w:hint="cs"/>
          <w:color w:val="000000"/>
          <w:spacing w:val="-2"/>
          <w:sz w:val="28"/>
          <w:cs/>
        </w:rPr>
        <w:t>ข้อมูลทาง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การเงินอื่น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</w:p>
    <w:p w14:paraId="4938C3FC" w14:textId="47D4D7FF" w:rsidR="00F53166" w:rsidRPr="003B1973" w:rsidRDefault="003648DB" w:rsidP="00FC6F27">
      <w:pPr>
        <w:spacing w:before="240"/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="00BA6D75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9E4C64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.1</w:t>
      </w:r>
      <w:r w:rsidR="00297AC0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 xml:space="preserve"> </w:t>
      </w:r>
      <w:r w:rsidR="009E4C64" w:rsidRPr="003B1973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ภาระผูกพันเกี่ยวกับสัญญาเช่าดำเนินงาน</w:t>
      </w:r>
    </w:p>
    <w:p w14:paraId="641E8B21" w14:textId="4D8E4FFC" w:rsidR="00F17DEB" w:rsidRPr="003B1973" w:rsidRDefault="00F17DEB" w:rsidP="00B30EE4">
      <w:pPr>
        <w:tabs>
          <w:tab w:val="right" w:pos="7200"/>
          <w:tab w:val="right" w:pos="9000"/>
        </w:tabs>
        <w:spacing w:before="120"/>
        <w:ind w:left="360" w:right="11"/>
        <w:jc w:val="thaiDistribute"/>
        <w:rPr>
          <w:rFonts w:ascii="Angsana New" w:hAnsi="Angsana New"/>
          <w:spacing w:val="-4"/>
          <w:sz w:val="28"/>
        </w:rPr>
      </w:pPr>
      <w:r w:rsidRPr="0023056D">
        <w:rPr>
          <w:rFonts w:ascii="Angsana New" w:hAnsi="Angsana New" w:hint="cs"/>
          <w:spacing w:val="-4"/>
          <w:sz w:val="28"/>
          <w:cs/>
        </w:rPr>
        <w:t>กลุ่มบริษัทได้เข้าทำสัญญาเช่าดำเนินงานที่เกี่ยวข้องกับการเช่าพื้นที่และอุปกรณ์</w:t>
      </w:r>
      <w:r w:rsidR="005C7C75" w:rsidRPr="0023056D">
        <w:rPr>
          <w:rFonts w:ascii="Angsana New" w:hAnsi="Angsana New" w:hint="cs"/>
          <w:spacing w:val="-4"/>
          <w:sz w:val="28"/>
          <w:cs/>
        </w:rPr>
        <w:t xml:space="preserve"> </w:t>
      </w:r>
      <w:r w:rsidRPr="0023056D">
        <w:rPr>
          <w:rFonts w:ascii="Angsana New" w:hAnsi="Angsana New" w:hint="cs"/>
          <w:spacing w:val="-4"/>
          <w:sz w:val="28"/>
          <w:cs/>
        </w:rPr>
        <w:t>โดยอายุของสัญญามีระยะเวลา</w:t>
      </w:r>
      <w:r w:rsidR="006106A7">
        <w:rPr>
          <w:rFonts w:ascii="Angsana New" w:hAnsi="Angsana New"/>
          <w:spacing w:val="-4"/>
          <w:sz w:val="28"/>
        </w:rPr>
        <w:t xml:space="preserve"> </w:t>
      </w:r>
      <w:r w:rsidRPr="0023056D">
        <w:rPr>
          <w:rFonts w:ascii="Angsana New" w:hAnsi="Angsana New" w:hint="cs"/>
          <w:spacing w:val="-4"/>
          <w:sz w:val="28"/>
          <w:cs/>
        </w:rPr>
        <w:t xml:space="preserve">ตั้งแต่ </w:t>
      </w:r>
      <w:r w:rsidR="00306275">
        <w:rPr>
          <w:rFonts w:ascii="Angsana New" w:hAnsi="Angsana New"/>
          <w:spacing w:val="-4"/>
          <w:sz w:val="28"/>
        </w:rPr>
        <w:t>1</w:t>
      </w:r>
      <w:r w:rsidR="00CE3C32" w:rsidRPr="0023056D">
        <w:rPr>
          <w:rFonts w:ascii="Angsana New" w:hAnsi="Angsana New" w:hint="cs"/>
          <w:spacing w:val="-4"/>
          <w:sz w:val="28"/>
          <w:cs/>
        </w:rPr>
        <w:t xml:space="preserve"> </w:t>
      </w:r>
      <w:r w:rsidR="008F5F10" w:rsidRPr="0023056D">
        <w:rPr>
          <w:rFonts w:ascii="Angsana New" w:hAnsi="Angsana New" w:hint="cs"/>
          <w:spacing w:val="-4"/>
          <w:sz w:val="28"/>
          <w:cs/>
        </w:rPr>
        <w:t>ปี</w:t>
      </w:r>
      <w:r w:rsidR="004A4F80" w:rsidRPr="0023056D">
        <w:rPr>
          <w:rFonts w:ascii="Angsana New" w:hAnsi="Angsana New" w:hint="cs"/>
          <w:spacing w:val="-4"/>
          <w:sz w:val="28"/>
          <w:cs/>
        </w:rPr>
        <w:t xml:space="preserve"> </w:t>
      </w:r>
      <w:r w:rsidRPr="0023056D">
        <w:rPr>
          <w:rFonts w:ascii="Angsana New" w:hAnsi="Angsana New" w:hint="cs"/>
          <w:spacing w:val="-4"/>
          <w:sz w:val="28"/>
          <w:cs/>
        </w:rPr>
        <w:t xml:space="preserve">ถึง </w:t>
      </w:r>
      <w:r w:rsidR="00306275">
        <w:rPr>
          <w:rFonts w:ascii="Angsana New" w:hAnsi="Angsana New"/>
          <w:spacing w:val="-4"/>
          <w:sz w:val="28"/>
        </w:rPr>
        <w:t>5</w:t>
      </w:r>
      <w:r w:rsidRPr="0023056D">
        <w:rPr>
          <w:rFonts w:ascii="Angsana New" w:hAnsi="Angsana New" w:hint="cs"/>
          <w:spacing w:val="-4"/>
          <w:sz w:val="28"/>
          <w:cs/>
        </w:rPr>
        <w:t xml:space="preserve"> ปี</w:t>
      </w:r>
      <w:r w:rsidR="005B4DB9" w:rsidRPr="003B1973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73966082" w14:textId="0873D2B7" w:rsidR="00D17DE1" w:rsidRPr="00944AFD" w:rsidRDefault="00F17DEB" w:rsidP="006106A7">
      <w:pPr>
        <w:tabs>
          <w:tab w:val="right" w:pos="7200"/>
        </w:tabs>
        <w:spacing w:before="120"/>
        <w:ind w:left="360" w:right="11"/>
        <w:jc w:val="thaiDistribute"/>
        <w:rPr>
          <w:rFonts w:ascii="Angsana New" w:hAnsi="Angsana New"/>
          <w:spacing w:val="-4"/>
          <w:sz w:val="28"/>
        </w:rPr>
      </w:pPr>
      <w:r w:rsidRPr="003B1973">
        <w:rPr>
          <w:rFonts w:ascii="Angsana New" w:hAnsi="Angsana New" w:hint="cs"/>
          <w:spacing w:val="-4"/>
          <w:sz w:val="28"/>
          <w:cs/>
        </w:rPr>
        <w:t xml:space="preserve">กลุ่มบริษัทมีจำนวนเงินขั้นต่ำที่ต้องจ่ายในอนาคตทั้งสิ้นภายใต้สัญญาเช่าดำเนินงานระยะยาว </w:t>
      </w:r>
      <w:r w:rsidR="00AB1360" w:rsidRPr="003B1973">
        <w:rPr>
          <w:rFonts w:asciiTheme="majorBidi" w:hAnsiTheme="majorBidi" w:cstheme="majorBidi"/>
          <w:sz w:val="28"/>
          <w:cs/>
        </w:rPr>
        <w:t xml:space="preserve">ณ วันที่ </w:t>
      </w:r>
      <w:r w:rsidR="00903C7D" w:rsidRPr="003B1973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E83980"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E83980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</w:t>
      </w:r>
      <w:r w:rsidR="00987ACC">
        <w:rPr>
          <w:rFonts w:asciiTheme="majorBidi" w:hAnsiTheme="majorBidi" w:cstheme="majorBidi" w:hint="cs"/>
          <w:color w:val="000000"/>
          <w:spacing w:val="-2"/>
          <w:sz w:val="28"/>
          <w:cs/>
        </w:rPr>
        <w:t>นา</w:t>
      </w:r>
      <w:r w:rsidR="00E83980">
        <w:rPr>
          <w:rFonts w:asciiTheme="majorBidi" w:hAnsiTheme="majorBidi" w:cstheme="majorBidi" w:hint="cs"/>
          <w:color w:val="000000"/>
          <w:spacing w:val="-2"/>
          <w:sz w:val="28"/>
          <w:cs/>
        </w:rPr>
        <w:t>ยน</w:t>
      </w:r>
      <w:r w:rsidR="00903C7D" w:rsidRPr="003B1973">
        <w:rPr>
          <w:rFonts w:asciiTheme="majorBidi" w:hAnsiTheme="majorBidi" w:cstheme="majorBidi"/>
          <w:sz w:val="28"/>
        </w:rPr>
        <w:t xml:space="preserve"> </w:t>
      </w:r>
      <w:r w:rsidR="00AB1360" w:rsidRPr="003B1973">
        <w:rPr>
          <w:rFonts w:asciiTheme="majorBidi" w:hAnsiTheme="majorBidi" w:cstheme="majorBidi"/>
          <w:sz w:val="28"/>
        </w:rPr>
        <w:t>256</w:t>
      </w:r>
      <w:r w:rsidR="00903C7D" w:rsidRPr="003B1973">
        <w:rPr>
          <w:rFonts w:asciiTheme="majorBidi" w:hAnsiTheme="majorBidi" w:cstheme="majorBidi"/>
          <w:sz w:val="28"/>
        </w:rPr>
        <w:t>8</w:t>
      </w:r>
      <w:r w:rsidR="00AB1360" w:rsidRPr="003B1973">
        <w:rPr>
          <w:rFonts w:asciiTheme="majorBidi" w:hAnsiTheme="majorBidi" w:cstheme="majorBidi"/>
          <w:sz w:val="28"/>
        </w:rPr>
        <w:t xml:space="preserve"> </w:t>
      </w:r>
      <w:r w:rsidR="00AB1360" w:rsidRPr="003B1973">
        <w:rPr>
          <w:rFonts w:asciiTheme="majorBidi" w:hAnsiTheme="majorBidi" w:cstheme="majorBidi"/>
          <w:sz w:val="28"/>
          <w:cs/>
        </w:rPr>
        <w:t>และ</w:t>
      </w:r>
      <w:r w:rsidR="006E1531">
        <w:rPr>
          <w:rFonts w:asciiTheme="majorBidi" w:hAnsiTheme="majorBidi" w:cstheme="majorBidi"/>
          <w:sz w:val="28"/>
        </w:rPr>
        <w:t xml:space="preserve">    </w:t>
      </w:r>
      <w:r w:rsidR="00AB1360" w:rsidRPr="003B1973">
        <w:rPr>
          <w:rFonts w:asciiTheme="majorBidi" w:hAnsiTheme="majorBidi" w:cstheme="majorBidi"/>
          <w:sz w:val="28"/>
          <w:cs/>
        </w:rPr>
        <w:t xml:space="preserve">วันที่ </w:t>
      </w:r>
      <w:r w:rsidR="00AB1360" w:rsidRPr="003B1973">
        <w:rPr>
          <w:rFonts w:asciiTheme="majorBidi" w:hAnsiTheme="majorBidi" w:cstheme="majorBidi"/>
          <w:sz w:val="28"/>
        </w:rPr>
        <w:t>31</w:t>
      </w:r>
      <w:r w:rsidR="00AB1360" w:rsidRPr="003B1973">
        <w:rPr>
          <w:rFonts w:asciiTheme="majorBidi" w:hAnsiTheme="majorBidi" w:cstheme="majorBidi"/>
          <w:sz w:val="28"/>
          <w:cs/>
        </w:rPr>
        <w:t xml:space="preserve"> ธันวาคม </w:t>
      </w:r>
      <w:r w:rsidR="00AB1360" w:rsidRPr="003B1973">
        <w:rPr>
          <w:rFonts w:asciiTheme="majorBidi" w:hAnsiTheme="majorBidi" w:cstheme="majorBidi"/>
          <w:sz w:val="28"/>
        </w:rPr>
        <w:t>256</w:t>
      </w:r>
      <w:r w:rsidR="00903C7D" w:rsidRPr="003B1973">
        <w:rPr>
          <w:rFonts w:asciiTheme="majorBidi" w:hAnsiTheme="majorBidi" w:cstheme="majorBidi"/>
          <w:sz w:val="28"/>
        </w:rPr>
        <w:t>7</w:t>
      </w:r>
      <w:r w:rsidR="00AB1360" w:rsidRPr="003B1973">
        <w:rPr>
          <w:rFonts w:asciiTheme="majorBidi" w:hAnsiTheme="majorBidi" w:cstheme="majorBidi"/>
          <w:sz w:val="28"/>
        </w:rPr>
        <w:t xml:space="preserve"> </w:t>
      </w:r>
      <w:r w:rsidR="00AB1360" w:rsidRPr="003B1973">
        <w:rPr>
          <w:rFonts w:asciiTheme="majorBidi" w:hAnsiTheme="majorBidi" w:cstheme="majorBidi"/>
          <w:sz w:val="28"/>
          <w:cs/>
        </w:rPr>
        <w:t>ดังนี้</w:t>
      </w:r>
      <w:r w:rsidR="00944AFD">
        <w:rPr>
          <w:rFonts w:asciiTheme="majorBidi" w:hAnsiTheme="majorBidi" w:cstheme="majorBidi" w:hint="cs"/>
          <w:sz w:val="28"/>
          <w:cs/>
        </w:rPr>
        <w:t xml:space="preserve"> (</w:t>
      </w:r>
      <w:r w:rsidR="001C60BF">
        <w:rPr>
          <w:rFonts w:ascii="Angsana New" w:hAnsi="Angsana New" w:hint="cs"/>
          <w:sz w:val="28"/>
          <w:cs/>
        </w:rPr>
        <w:t>ข้อมูลทาง</w:t>
      </w:r>
      <w:r w:rsidR="00944AFD">
        <w:rPr>
          <w:rFonts w:asciiTheme="majorBidi" w:hAnsiTheme="majorBidi" w:cstheme="majorBidi" w:hint="cs"/>
          <w:sz w:val="28"/>
          <w:cs/>
        </w:rPr>
        <w:t>การเงินเฉพาะกิจการ</w:t>
      </w:r>
      <w:r w:rsidR="00944AFD">
        <w:rPr>
          <w:rFonts w:asciiTheme="majorBidi" w:hAnsiTheme="majorBidi" w:cstheme="majorBidi"/>
          <w:sz w:val="28"/>
        </w:rPr>
        <w:t xml:space="preserve">: </w:t>
      </w:r>
      <w:r w:rsidR="00944AFD">
        <w:rPr>
          <w:rFonts w:asciiTheme="majorBidi" w:hAnsiTheme="majorBidi" w:cstheme="majorBidi" w:hint="cs"/>
          <w:sz w:val="28"/>
          <w:cs/>
        </w:rPr>
        <w:t>ไม่มี)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80"/>
        <w:gridCol w:w="2340"/>
        <w:gridCol w:w="180"/>
        <w:gridCol w:w="2250"/>
      </w:tblGrid>
      <w:tr w:rsidR="00F653EC" w:rsidRPr="00BE672D" w14:paraId="6128E31A" w14:textId="77777777" w:rsidTr="006E1531">
        <w:trPr>
          <w:trHeight w:val="423"/>
          <w:tblHeader/>
        </w:trPr>
        <w:tc>
          <w:tcPr>
            <w:tcW w:w="4410" w:type="dxa"/>
          </w:tcPr>
          <w:p w14:paraId="21E4883C" w14:textId="77777777" w:rsidR="00F653EC" w:rsidRPr="009262BC" w:rsidRDefault="00F653EC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74B1FF1" w14:textId="77777777" w:rsidR="00F653EC" w:rsidRPr="009262BC" w:rsidRDefault="00F653E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</w:tcPr>
          <w:p w14:paraId="78153897" w14:textId="77777777" w:rsidR="00F653EC" w:rsidRPr="009262BC" w:rsidRDefault="00F653EC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 w:hint="cs"/>
                <w:caps/>
                <w:sz w:val="28"/>
              </w:rPr>
              <w:t>(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9262BC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9262BC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F653EC" w:rsidRPr="00BE672D" w14:paraId="70E48DF9" w14:textId="77777777" w:rsidTr="006E1531">
        <w:trPr>
          <w:trHeight w:val="423"/>
          <w:tblHeader/>
        </w:trPr>
        <w:tc>
          <w:tcPr>
            <w:tcW w:w="4410" w:type="dxa"/>
          </w:tcPr>
          <w:p w14:paraId="789D4C29" w14:textId="77777777" w:rsidR="00F653EC" w:rsidRPr="009262BC" w:rsidRDefault="00F653EC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57FBA6E" w14:textId="77777777" w:rsidR="00F653EC" w:rsidRPr="009262BC" w:rsidRDefault="00F653E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</w:tcPr>
          <w:p w14:paraId="501FD96A" w14:textId="333FE483" w:rsidR="00F653EC" w:rsidRPr="009262BC" w:rsidRDefault="00134D9C">
            <w:pPr>
              <w:tabs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F653EC" w:rsidRPr="009262BC">
              <w:rPr>
                <w:rFonts w:ascii="Angsana New" w:hAnsi="Angsana New"/>
                <w:caps/>
                <w:sz w:val="28"/>
                <w:cs/>
              </w:rPr>
              <w:t>การเงินร</w:t>
            </w:r>
            <w:r w:rsidR="00944AFD">
              <w:rPr>
                <w:rFonts w:ascii="Angsana New" w:hAnsi="Angsana New" w:hint="cs"/>
                <w:caps/>
                <w:sz w:val="28"/>
                <w:cs/>
              </w:rPr>
              <w:t>วม</w:t>
            </w:r>
          </w:p>
        </w:tc>
      </w:tr>
      <w:tr w:rsidR="00944AFD" w:rsidRPr="000C60A2" w14:paraId="392A2ADC" w14:textId="77777777" w:rsidTr="006E1531">
        <w:trPr>
          <w:trHeight w:val="372"/>
          <w:tblHeader/>
        </w:trPr>
        <w:tc>
          <w:tcPr>
            <w:tcW w:w="4410" w:type="dxa"/>
          </w:tcPr>
          <w:p w14:paraId="68846DD0" w14:textId="77777777" w:rsidR="00944AFD" w:rsidRPr="009262BC" w:rsidRDefault="00944AFD" w:rsidP="00944AFD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3B75A8BE" w14:textId="77777777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2BD7553F" w14:textId="2E1AF662" w:rsidR="00944AFD" w:rsidRPr="009262BC" w:rsidRDefault="00987ACC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EEE0BA7" w14:textId="77777777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0D420799" w14:textId="61C948ED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31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944AFD" w:rsidRPr="000C60A2" w14:paraId="3659C919" w14:textId="77777777" w:rsidTr="006E1531">
        <w:trPr>
          <w:trHeight w:val="372"/>
          <w:tblHeader/>
        </w:trPr>
        <w:tc>
          <w:tcPr>
            <w:tcW w:w="4410" w:type="dxa"/>
          </w:tcPr>
          <w:p w14:paraId="4FBAA732" w14:textId="77777777" w:rsidR="00944AFD" w:rsidRPr="009262BC" w:rsidRDefault="00944AFD" w:rsidP="00944AFD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46AD09AC" w14:textId="77777777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758E386" w14:textId="4303C11C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0" w:type="dxa"/>
          </w:tcPr>
          <w:p w14:paraId="281D75EE" w14:textId="77777777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D41F4D2" w14:textId="01FF8BC9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944AFD" w:rsidRPr="000C60A2" w14:paraId="2B3C833E" w14:textId="77777777" w:rsidTr="006E1531">
        <w:trPr>
          <w:trHeight w:val="386"/>
          <w:tblHeader/>
        </w:trPr>
        <w:tc>
          <w:tcPr>
            <w:tcW w:w="4410" w:type="dxa"/>
          </w:tcPr>
          <w:p w14:paraId="21BB0F31" w14:textId="09FC937A" w:rsidR="00944AFD" w:rsidRPr="009262BC" w:rsidRDefault="00944AFD" w:rsidP="00944AFD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80" w:type="dxa"/>
          </w:tcPr>
          <w:p w14:paraId="20429967" w14:textId="77777777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3603CCA6" w14:textId="3A7695DD" w:rsidR="00944AFD" w:rsidRPr="009262BC" w:rsidRDefault="00944AFD" w:rsidP="00944AFD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4ACEDA0A" w14:textId="77777777" w:rsidR="00944AFD" w:rsidRPr="009262BC" w:rsidRDefault="00944AFD" w:rsidP="00944AFD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7C8F9463" w14:textId="648AC363" w:rsidR="00944AFD" w:rsidRPr="009262BC" w:rsidRDefault="00944AFD" w:rsidP="00944AFD">
            <w:pPr>
              <w:ind w:left="-108" w:right="89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44AFD" w:rsidRPr="00FB19D2" w14:paraId="27F09A17" w14:textId="77777777" w:rsidTr="006E1531">
        <w:trPr>
          <w:trHeight w:val="372"/>
          <w:tblHeader/>
        </w:trPr>
        <w:tc>
          <w:tcPr>
            <w:tcW w:w="4410" w:type="dxa"/>
          </w:tcPr>
          <w:p w14:paraId="4B839CF1" w14:textId="0A378CC9" w:rsidR="00944AFD" w:rsidRPr="009262BC" w:rsidRDefault="00944AFD" w:rsidP="00944AFD">
            <w:pPr>
              <w:ind w:left="270" w:firstLine="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3B1973">
              <w:rPr>
                <w:rFonts w:asciiTheme="majorBidi" w:hAnsiTheme="majorBidi" w:cstheme="majorBidi"/>
                <w:sz w:val="28"/>
              </w:rPr>
              <w:t>1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80" w:type="dxa"/>
          </w:tcPr>
          <w:p w14:paraId="1328A4F7" w14:textId="77777777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194D6249" w14:textId="094A7073" w:rsidR="00944AFD" w:rsidRPr="009262BC" w:rsidRDefault="001C59BE" w:rsidP="00944AFD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1C59BE">
              <w:rPr>
                <w:rFonts w:ascii="Angsana New" w:hAnsi="Angsana New" w:hint="eastAsia"/>
                <w:sz w:val="28"/>
                <w:cs/>
              </w:rPr>
              <w:t>798</w:t>
            </w:r>
          </w:p>
        </w:tc>
        <w:tc>
          <w:tcPr>
            <w:tcW w:w="180" w:type="dxa"/>
            <w:vAlign w:val="bottom"/>
          </w:tcPr>
          <w:p w14:paraId="48C05A18" w14:textId="77777777" w:rsidR="00944AFD" w:rsidRPr="009262BC" w:rsidRDefault="00944AFD" w:rsidP="00944AFD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vAlign w:val="bottom"/>
          </w:tcPr>
          <w:p w14:paraId="164D20D0" w14:textId="3FD8316B" w:rsidR="00944AFD" w:rsidRPr="009262BC" w:rsidRDefault="00944AFD" w:rsidP="00944AFD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68</w:t>
            </w:r>
          </w:p>
        </w:tc>
      </w:tr>
      <w:tr w:rsidR="00944AFD" w:rsidRPr="00FB19D2" w14:paraId="01FC87FC" w14:textId="77777777" w:rsidTr="006E1531">
        <w:trPr>
          <w:trHeight w:val="372"/>
          <w:tblHeader/>
        </w:trPr>
        <w:tc>
          <w:tcPr>
            <w:tcW w:w="4410" w:type="dxa"/>
          </w:tcPr>
          <w:p w14:paraId="5454259E" w14:textId="53683210" w:rsidR="00944AFD" w:rsidRPr="009262BC" w:rsidRDefault="00944AFD" w:rsidP="00944AFD">
            <w:pPr>
              <w:ind w:left="270" w:firstLine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3B1973">
              <w:rPr>
                <w:rFonts w:asciiTheme="majorBidi" w:hAnsiTheme="majorBidi" w:cstheme="majorBidi"/>
                <w:sz w:val="28"/>
              </w:rPr>
              <w:t>1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3B1973">
              <w:rPr>
                <w:rFonts w:asciiTheme="majorBidi" w:hAnsiTheme="majorBidi" w:cstheme="majorBidi"/>
                <w:sz w:val="28"/>
              </w:rPr>
              <w:t>5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80" w:type="dxa"/>
          </w:tcPr>
          <w:p w14:paraId="3B340041" w14:textId="77777777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54FA9FFE" w14:textId="07F8986E" w:rsidR="00944AFD" w:rsidRPr="009262BC" w:rsidRDefault="001C59BE" w:rsidP="00944AFD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1C59BE">
              <w:rPr>
                <w:rFonts w:ascii="Angsana New" w:hAnsi="Angsana New" w:hint="eastAsia"/>
                <w:sz w:val="28"/>
                <w:cs/>
              </w:rPr>
              <w:t>390</w:t>
            </w:r>
          </w:p>
        </w:tc>
        <w:tc>
          <w:tcPr>
            <w:tcW w:w="180" w:type="dxa"/>
            <w:vAlign w:val="bottom"/>
          </w:tcPr>
          <w:p w14:paraId="2DD8C012" w14:textId="77777777" w:rsidR="00944AFD" w:rsidRPr="009262BC" w:rsidRDefault="00944AFD" w:rsidP="00944AFD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vAlign w:val="bottom"/>
          </w:tcPr>
          <w:p w14:paraId="6F4D427C" w14:textId="0ADB6242" w:rsidR="00944AFD" w:rsidRPr="009262BC" w:rsidRDefault="00944AFD" w:rsidP="00944AFD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125</w:t>
            </w:r>
          </w:p>
        </w:tc>
      </w:tr>
    </w:tbl>
    <w:p w14:paraId="5E6B2F97" w14:textId="6C625ADD" w:rsidR="00DF57CC" w:rsidRDefault="00DF57CC" w:rsidP="00B82E04">
      <w:pPr>
        <w:ind w:left="360" w:right="-29" w:hanging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</w:p>
    <w:p w14:paraId="1444C7B9" w14:textId="77777777" w:rsidR="006B4D50" w:rsidRDefault="006B4D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br w:type="page"/>
      </w:r>
    </w:p>
    <w:p w14:paraId="59D51F9C" w14:textId="395F449E" w:rsidR="00D17DE1" w:rsidRPr="003B1973" w:rsidRDefault="00B1389E" w:rsidP="00B82E04">
      <w:pPr>
        <w:ind w:left="360" w:right="-29" w:hanging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lastRenderedPageBreak/>
        <w:t>2</w:t>
      </w:r>
      <w:r w:rsidR="00BA6D75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030EAA" w:rsidRPr="003B1973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D17DE1" w:rsidRPr="003B1973"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="00D17DE1" w:rsidRPr="003B1973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D17DE1" w:rsidRPr="003B1973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ภาระผูกพันเกี่ยวกับสัญญาบริก</w:t>
      </w:r>
      <w:r w:rsidR="00D17DE1" w:rsidRPr="0027022B">
        <w:rPr>
          <w:rFonts w:asciiTheme="majorBidi" w:hAnsiTheme="majorBidi" w:cstheme="majorBidi"/>
          <w:b/>
          <w:bCs/>
          <w:sz w:val="28"/>
          <w:cs/>
        </w:rPr>
        <w:t>าร</w:t>
      </w:r>
    </w:p>
    <w:p w14:paraId="065DF63C" w14:textId="3D77E7D4" w:rsidR="00D17DE1" w:rsidRDefault="00694B6A" w:rsidP="006106A7">
      <w:pPr>
        <w:tabs>
          <w:tab w:val="right" w:pos="7200"/>
        </w:tabs>
        <w:spacing w:before="120"/>
        <w:ind w:left="360" w:right="11"/>
        <w:jc w:val="thaiDistribute"/>
        <w:rPr>
          <w:rFonts w:asciiTheme="majorBidi" w:hAnsiTheme="majorBidi" w:cstheme="majorBidi"/>
          <w:sz w:val="28"/>
        </w:rPr>
      </w:pPr>
      <w:r w:rsidRPr="003B1973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D17DE1" w:rsidRPr="003B1973">
        <w:rPr>
          <w:rFonts w:ascii="Angsana New" w:hAnsi="Angsana New"/>
          <w:spacing w:val="-4"/>
          <w:sz w:val="28"/>
          <w:cs/>
        </w:rPr>
        <w:t>มีจำนวนเงินที่ต้องจ่ายในอนาคตทั้งสิ้นภายใต้สัญญาบริการ</w:t>
      </w:r>
      <w:r w:rsidR="00D17DE1" w:rsidRPr="003B1973">
        <w:rPr>
          <w:rFonts w:ascii="Angsana New" w:hAnsi="Angsana New"/>
          <w:spacing w:val="-4"/>
          <w:sz w:val="28"/>
        </w:rPr>
        <w:t xml:space="preserve"> </w:t>
      </w:r>
      <w:r w:rsidR="00D17DE1" w:rsidRPr="003B1973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987ACC" w:rsidRPr="003B1973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87ACC"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987ACC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="00987ACC" w:rsidRPr="003B1973">
        <w:rPr>
          <w:rFonts w:asciiTheme="majorBidi" w:hAnsiTheme="majorBidi" w:cstheme="majorBidi"/>
          <w:sz w:val="28"/>
        </w:rPr>
        <w:t xml:space="preserve"> </w:t>
      </w:r>
      <w:r w:rsidR="00D17DE1" w:rsidRPr="00CB7512">
        <w:rPr>
          <w:rFonts w:ascii="Angsana New" w:hAnsi="Angsana New"/>
          <w:spacing w:val="-4"/>
          <w:sz w:val="28"/>
        </w:rPr>
        <w:t>256</w:t>
      </w:r>
      <w:r w:rsidR="00903C7D">
        <w:rPr>
          <w:rFonts w:ascii="Angsana New" w:hAnsi="Angsana New"/>
          <w:spacing w:val="-4"/>
          <w:sz w:val="28"/>
        </w:rPr>
        <w:t>8</w:t>
      </w:r>
      <w:r w:rsidR="00D17DE1" w:rsidRPr="00CB7512">
        <w:rPr>
          <w:rFonts w:ascii="Angsana New" w:hAnsi="Angsana New"/>
          <w:spacing w:val="-4"/>
          <w:sz w:val="28"/>
        </w:rPr>
        <w:t xml:space="preserve"> </w:t>
      </w:r>
      <w:r w:rsidR="00D17DE1" w:rsidRPr="00CB7512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="00D17DE1" w:rsidRPr="00CB7512">
        <w:rPr>
          <w:rFonts w:ascii="Angsana New" w:hAnsi="Angsana New"/>
          <w:spacing w:val="-4"/>
          <w:sz w:val="28"/>
        </w:rPr>
        <w:t>31</w:t>
      </w:r>
      <w:r w:rsidR="00D17DE1" w:rsidRPr="00CB7512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D17DE1" w:rsidRPr="00CB7512">
        <w:rPr>
          <w:rFonts w:ascii="Angsana New" w:hAnsi="Angsana New"/>
          <w:spacing w:val="-4"/>
          <w:sz w:val="28"/>
        </w:rPr>
        <w:t>256</w:t>
      </w:r>
      <w:r w:rsidR="00903C7D">
        <w:rPr>
          <w:rFonts w:ascii="Angsana New" w:hAnsi="Angsana New"/>
          <w:spacing w:val="-4"/>
          <w:sz w:val="28"/>
        </w:rPr>
        <w:t>7</w:t>
      </w:r>
      <w:r w:rsidR="0024452E" w:rsidRPr="00CB7512">
        <w:rPr>
          <w:rFonts w:ascii="Angsana New" w:hAnsi="Angsana New"/>
          <w:spacing w:val="-4"/>
          <w:sz w:val="28"/>
        </w:rPr>
        <w:t xml:space="preserve"> </w:t>
      </w:r>
      <w:r w:rsidR="0024452E" w:rsidRPr="00CB7512">
        <w:rPr>
          <w:rFonts w:ascii="Angsana New" w:hAnsi="Angsana New"/>
          <w:spacing w:val="-4"/>
          <w:sz w:val="28"/>
          <w:cs/>
        </w:rPr>
        <w:t>ดังนี้</w:t>
      </w:r>
      <w:r w:rsidR="00944AFD">
        <w:rPr>
          <w:rFonts w:ascii="Angsana New" w:hAnsi="Angsana New" w:hint="cs"/>
          <w:spacing w:val="-4"/>
          <w:sz w:val="28"/>
          <w:cs/>
        </w:rPr>
        <w:t xml:space="preserve"> </w:t>
      </w:r>
    </w:p>
    <w:tbl>
      <w:tblPr>
        <w:tblW w:w="93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1E45B1" w:rsidRPr="00D72255" w14:paraId="21AD1DB4" w14:textId="77777777" w:rsidTr="006E153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4545AEC" w14:textId="77777777" w:rsidR="001E45B1" w:rsidRPr="00D72255" w:rsidRDefault="001E45B1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30C9E1" w14:textId="77777777" w:rsidR="001E45B1" w:rsidRPr="00D72255" w:rsidRDefault="001E45B1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D94C8" w14:textId="77777777" w:rsidR="001E45B1" w:rsidRPr="0056764B" w:rsidRDefault="001E45B1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1808B" w14:textId="77777777" w:rsidR="001E45B1" w:rsidRPr="00D72255" w:rsidRDefault="001E45B1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</w:rPr>
            </w:pPr>
            <w:r w:rsidRPr="00D72255">
              <w:rPr>
                <w:rFonts w:ascii="Angsana New" w:hAnsi="Angsana New" w:hint="cs"/>
                <w:caps/>
                <w:sz w:val="28"/>
              </w:rPr>
              <w:t>(</w:t>
            </w:r>
            <w:r w:rsidRPr="0056764B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1E45B1" w:rsidRPr="0056764B" w14:paraId="447CFD64" w14:textId="77777777" w:rsidTr="006E153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95947A1" w14:textId="77777777" w:rsidR="001E45B1" w:rsidRPr="00D72255" w:rsidRDefault="001E45B1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D98AC" w14:textId="200B41D8" w:rsidR="001E45B1" w:rsidRPr="00D72255" w:rsidRDefault="00134D9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1E45B1" w:rsidRPr="0056764B">
              <w:rPr>
                <w:rFonts w:ascii="Angsana New" w:hAnsi="Angsana New" w:hint="cs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6C644" w14:textId="77777777" w:rsidR="001E45B1" w:rsidRPr="00D72255" w:rsidRDefault="001E45B1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A0F8FF" w14:textId="00923E9B" w:rsidR="001E45B1" w:rsidRPr="0056764B" w:rsidRDefault="00134D9C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1E45B1" w:rsidRPr="0056764B">
              <w:rPr>
                <w:rFonts w:ascii="Angsana New" w:hAnsi="Angsana New" w:hint="cs"/>
                <w:sz w:val="28"/>
                <w:cs/>
              </w:rPr>
              <w:t>การเงินเฉพาะกิจการ</w:t>
            </w:r>
          </w:p>
        </w:tc>
      </w:tr>
      <w:tr w:rsidR="001E45B1" w:rsidRPr="0056764B" w14:paraId="2A7789CF" w14:textId="77777777" w:rsidTr="006E153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A11CC5C" w14:textId="77777777" w:rsidR="001E45B1" w:rsidRPr="0056764B" w:rsidRDefault="001E45B1" w:rsidP="001E45B1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7F458BD" w14:textId="77777777" w:rsidR="001E45B1" w:rsidRPr="00D72255" w:rsidRDefault="001E45B1" w:rsidP="001E45B1">
            <w:pPr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  <w:p w14:paraId="20643165" w14:textId="53FD35E2" w:rsidR="001E45B1" w:rsidRPr="00D72255" w:rsidRDefault="001E45B1" w:rsidP="001E45B1">
            <w:pPr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EC7B321" w14:textId="77777777" w:rsidR="001E45B1" w:rsidRPr="00D72255" w:rsidRDefault="001E45B1" w:rsidP="001E45B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AE12397" w14:textId="77777777" w:rsidR="001E45B1" w:rsidRPr="0056764B" w:rsidRDefault="001E45B1" w:rsidP="001E45B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31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58B58358" w14:textId="1A1F299B" w:rsidR="001E45B1" w:rsidRPr="0056764B" w:rsidRDefault="001E45B1" w:rsidP="001E45B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right w:val="nil"/>
            </w:tcBorders>
          </w:tcPr>
          <w:p w14:paraId="467CBEA1" w14:textId="77777777" w:rsidR="001E45B1" w:rsidRPr="00D72255" w:rsidRDefault="001E45B1" w:rsidP="001E45B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2C3B28B" w14:textId="77777777" w:rsidR="001E45B1" w:rsidRPr="00D72255" w:rsidRDefault="001E45B1" w:rsidP="001E45B1">
            <w:pPr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  <w:p w14:paraId="275142E3" w14:textId="18A552DE" w:rsidR="001E45B1" w:rsidRPr="00D72255" w:rsidRDefault="001E45B1" w:rsidP="001E45B1">
            <w:pPr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37FC857" w14:textId="77777777" w:rsidR="001E45B1" w:rsidRPr="00D72255" w:rsidRDefault="001E45B1" w:rsidP="001E45B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688C7AD" w14:textId="77777777" w:rsidR="001E45B1" w:rsidRPr="0056764B" w:rsidRDefault="001E45B1" w:rsidP="001E45B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31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0F82DD7C" w14:textId="686111AF" w:rsidR="001E45B1" w:rsidRPr="0056764B" w:rsidRDefault="001E45B1" w:rsidP="001E45B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1E45B1" w:rsidRPr="0056764B" w14:paraId="46C41ED4" w14:textId="77777777" w:rsidTr="006E153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9731715" w14:textId="77777777" w:rsidR="001E45B1" w:rsidRPr="0056764B" w:rsidRDefault="001E45B1" w:rsidP="001E45B1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F4983D4" w14:textId="4A1804FE" w:rsidR="001E45B1" w:rsidRPr="003B1973" w:rsidRDefault="001E45B1" w:rsidP="001E45B1">
            <w:pPr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90" w:type="dxa"/>
            <w:vMerge/>
            <w:tcBorders>
              <w:left w:val="nil"/>
              <w:bottom w:val="nil"/>
              <w:right w:val="nil"/>
            </w:tcBorders>
          </w:tcPr>
          <w:p w14:paraId="525337F4" w14:textId="77777777" w:rsidR="001E45B1" w:rsidRPr="00D72255" w:rsidRDefault="001E45B1" w:rsidP="001E45B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D96609C" w14:textId="3F55C059" w:rsidR="001E45B1" w:rsidRPr="00D72255" w:rsidRDefault="001E45B1" w:rsidP="001E45B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Merge/>
            <w:tcBorders>
              <w:left w:val="nil"/>
              <w:bottom w:val="nil"/>
              <w:right w:val="nil"/>
            </w:tcBorders>
          </w:tcPr>
          <w:p w14:paraId="6D0519C2" w14:textId="77777777" w:rsidR="001E45B1" w:rsidRPr="00D72255" w:rsidRDefault="001E45B1" w:rsidP="001E45B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7BA268D" w14:textId="0D6B9A1B" w:rsidR="001E45B1" w:rsidRPr="00D72255" w:rsidRDefault="001E45B1" w:rsidP="001E45B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Merge/>
            <w:tcBorders>
              <w:left w:val="nil"/>
              <w:bottom w:val="nil"/>
              <w:right w:val="nil"/>
            </w:tcBorders>
          </w:tcPr>
          <w:p w14:paraId="3B65F1D3" w14:textId="77777777" w:rsidR="001E45B1" w:rsidRPr="00D72255" w:rsidRDefault="001E45B1" w:rsidP="001E45B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0FAF635" w14:textId="5040DD7A" w:rsidR="001E45B1" w:rsidRPr="00D72255" w:rsidRDefault="001E45B1" w:rsidP="001E45B1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E45B1" w:rsidRPr="00D72255" w14:paraId="36BAAE24" w14:textId="77777777" w:rsidTr="006E153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6EE80AC" w14:textId="77777777" w:rsidR="001E45B1" w:rsidRPr="009262BC" w:rsidRDefault="001E45B1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7C54CE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CB2259" w14:textId="77777777" w:rsidR="001E45B1" w:rsidRPr="00D72255" w:rsidRDefault="001E45B1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F17E54" w14:textId="77777777" w:rsidR="001E45B1" w:rsidRPr="00D72255" w:rsidRDefault="001E45B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886017" w14:textId="77777777" w:rsidR="001E45B1" w:rsidRPr="00D72255" w:rsidRDefault="001E45B1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DB2AB2" w14:textId="77777777" w:rsidR="001E45B1" w:rsidRPr="00D72255" w:rsidRDefault="001E45B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01CE6C" w14:textId="77777777" w:rsidR="001E45B1" w:rsidRPr="00D72255" w:rsidRDefault="001E45B1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58E452" w14:textId="77777777" w:rsidR="001E45B1" w:rsidRPr="00D72255" w:rsidRDefault="001E45B1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3BE486" w14:textId="77777777" w:rsidR="001E45B1" w:rsidRPr="00D72255" w:rsidRDefault="001E45B1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E45B1" w:rsidRPr="00D72255" w14:paraId="1454A6B7" w14:textId="77777777" w:rsidTr="006E153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2B75D2B" w14:textId="77777777" w:rsidR="001E45B1" w:rsidRPr="009262BC" w:rsidRDefault="001E45B1">
            <w:pPr>
              <w:ind w:left="270" w:firstLine="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7C54CE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7C54CE">
              <w:rPr>
                <w:rFonts w:ascii="Angsana New" w:hAnsi="Angsana New"/>
                <w:sz w:val="28"/>
              </w:rPr>
              <w:t>1</w:t>
            </w:r>
            <w:r w:rsidRPr="007C54CE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7DF60A" w14:textId="77777777" w:rsidR="001E45B1" w:rsidRPr="00D72255" w:rsidRDefault="001E45B1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54B90B" w14:textId="77777777" w:rsidR="001E45B1" w:rsidRPr="00D72255" w:rsidRDefault="001E45B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CBE9" w14:textId="77777777" w:rsidR="001E45B1" w:rsidRPr="009262BC" w:rsidRDefault="001E45B1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7C54CE"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DA9F95" w14:textId="77777777" w:rsidR="001E45B1" w:rsidRPr="00D72255" w:rsidRDefault="001E45B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28ED60" w14:textId="77777777" w:rsidR="001E45B1" w:rsidRPr="00D72255" w:rsidRDefault="001E45B1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731F9" w14:textId="77777777" w:rsidR="001E45B1" w:rsidRPr="00D72255" w:rsidRDefault="001E45B1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B4FCD8" w14:textId="77777777" w:rsidR="001E45B1" w:rsidRPr="00D72255" w:rsidRDefault="001E45B1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E45B1" w:rsidRPr="00D72255" w14:paraId="5D919776" w14:textId="77777777" w:rsidTr="006E153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8C6F75" w14:textId="77777777" w:rsidR="001E45B1" w:rsidRPr="0075542E" w:rsidRDefault="001E45B1">
            <w:pPr>
              <w:ind w:left="270" w:firstLine="18"/>
              <w:jc w:val="thaiDistribute"/>
              <w:rPr>
                <w:rFonts w:eastAsia="MS Mincho" w:hint="eastAsia"/>
                <w:b/>
                <w:bCs/>
                <w:sz w:val="28"/>
                <w:u w:val="single"/>
                <w:cs/>
              </w:rPr>
            </w:pPr>
            <w:r w:rsidRPr="007C54CE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7C54CE">
              <w:rPr>
                <w:rFonts w:ascii="Angsana New" w:hAnsi="Angsana New"/>
                <w:sz w:val="28"/>
              </w:rPr>
              <w:t>1</w:t>
            </w:r>
            <w:r w:rsidRPr="007C54CE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7C54CE">
              <w:rPr>
                <w:rFonts w:ascii="Angsana New" w:hAnsi="Angsana New"/>
                <w:sz w:val="28"/>
              </w:rPr>
              <w:t>5</w:t>
            </w:r>
            <w:r w:rsidRPr="007C54CE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9C9F17" w14:textId="77777777" w:rsidR="001E45B1" w:rsidRDefault="001E45B1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90090C" w14:textId="77777777" w:rsidR="001E45B1" w:rsidRPr="00D72255" w:rsidRDefault="001E45B1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80D71" w14:textId="77777777" w:rsidR="001E45B1" w:rsidRPr="009262BC" w:rsidRDefault="001E45B1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7C54CE">
              <w:rPr>
                <w:rFonts w:ascii="Angsana New" w:hAnsi="Angsana New"/>
                <w:sz w:val="28"/>
              </w:rPr>
              <w:t>481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E87A19" w14:textId="77777777" w:rsidR="001E45B1" w:rsidRPr="00D72255" w:rsidRDefault="001E45B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A0E6F4" w14:textId="77777777" w:rsidR="001E45B1" w:rsidRDefault="001E45B1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C8D843" w14:textId="77777777" w:rsidR="001E45B1" w:rsidRPr="00D72255" w:rsidRDefault="001E45B1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1D4FF6" w14:textId="77777777" w:rsidR="001E45B1" w:rsidRPr="00D72255" w:rsidRDefault="001E45B1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2D846AF" w14:textId="41E3B634" w:rsidR="00DF57CC" w:rsidRDefault="00DF57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</w:p>
    <w:p w14:paraId="3E7B6970" w14:textId="7C71925A" w:rsidR="00CF5D6A" w:rsidRPr="003B1973" w:rsidRDefault="00D35B42" w:rsidP="00235AE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="00BA6D75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 xml:space="preserve">.3 </w:t>
      </w:r>
      <w:r w:rsidR="00CF5D6A" w:rsidRPr="003B1973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การค้ำประกัน</w:t>
      </w:r>
      <w:r w:rsidR="00CF5D6A" w:rsidRPr="003B1973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</w:rPr>
        <w:t xml:space="preserve">  </w:t>
      </w:r>
    </w:p>
    <w:p w14:paraId="1F88CE1F" w14:textId="5D06C47E" w:rsidR="00CF5D6A" w:rsidRPr="003B1973" w:rsidRDefault="00B1389E" w:rsidP="00CF5D6A">
      <w:pPr>
        <w:spacing w:before="120" w:after="120"/>
        <w:ind w:left="547" w:right="-29" w:hanging="18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BA6D7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CF5D6A" w:rsidRPr="003B1973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7A4252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CF5D6A" w:rsidRPr="003B1973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CF5D6A" w:rsidRPr="003B1973">
        <w:rPr>
          <w:rFonts w:asciiTheme="majorBidi" w:hAnsiTheme="majorBidi" w:cstheme="majorBidi"/>
          <w:color w:val="000000"/>
          <w:spacing w:val="-2"/>
          <w:sz w:val="28"/>
        </w:rPr>
        <w:t xml:space="preserve">1 </w:t>
      </w:r>
      <w:r w:rsidR="00CF5D6A" w:rsidRPr="003B197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หนังสือค้ำประกันธนาคาร </w:t>
      </w:r>
    </w:p>
    <w:p w14:paraId="5E584C55" w14:textId="5955914E" w:rsidR="00CF5D6A" w:rsidRDefault="00CF5D6A" w:rsidP="00CF5D6A">
      <w:pPr>
        <w:spacing w:before="120" w:after="120"/>
        <w:ind w:left="893"/>
        <w:jc w:val="thaiDistribute"/>
        <w:rPr>
          <w:rFonts w:asciiTheme="majorBidi" w:hAnsiTheme="majorBidi" w:cstheme="majorBidi"/>
          <w:sz w:val="28"/>
        </w:rPr>
      </w:pPr>
      <w:r w:rsidRPr="003B1973">
        <w:rPr>
          <w:rFonts w:asciiTheme="majorBidi" w:hAnsiTheme="majorBidi" w:cstheme="majorBidi"/>
          <w:sz w:val="28"/>
          <w:cs/>
        </w:rPr>
        <w:t xml:space="preserve">ณ วันที่ </w:t>
      </w:r>
      <w:r w:rsidR="00987ACC" w:rsidRPr="003B1973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87ACC"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987ACC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="00987ACC" w:rsidRPr="003B1973">
        <w:rPr>
          <w:rFonts w:asciiTheme="majorBidi" w:hAnsiTheme="majorBidi" w:cstheme="majorBidi"/>
          <w:sz w:val="28"/>
        </w:rPr>
        <w:t xml:space="preserve"> </w:t>
      </w:r>
      <w:r w:rsidRPr="003B1973">
        <w:rPr>
          <w:rFonts w:asciiTheme="majorBidi" w:hAnsiTheme="majorBidi" w:cstheme="majorBidi"/>
          <w:sz w:val="28"/>
        </w:rPr>
        <w:t xml:space="preserve">2568 </w:t>
      </w:r>
      <w:r w:rsidRPr="003B1973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3B1973">
        <w:rPr>
          <w:rFonts w:asciiTheme="majorBidi" w:hAnsiTheme="majorBidi" w:cstheme="majorBidi"/>
          <w:sz w:val="28"/>
        </w:rPr>
        <w:t>31</w:t>
      </w:r>
      <w:r w:rsidRPr="003B1973">
        <w:rPr>
          <w:rFonts w:asciiTheme="majorBidi" w:hAnsiTheme="majorBidi" w:cstheme="majorBidi"/>
          <w:sz w:val="28"/>
          <w:cs/>
        </w:rPr>
        <w:t xml:space="preserve"> ธันวาคม </w:t>
      </w:r>
      <w:r w:rsidRPr="003B1973">
        <w:rPr>
          <w:rFonts w:asciiTheme="majorBidi" w:hAnsiTheme="majorBidi" w:cstheme="majorBidi"/>
          <w:sz w:val="28"/>
        </w:rPr>
        <w:t>2567</w:t>
      </w:r>
      <w:r w:rsidRPr="003B1973">
        <w:rPr>
          <w:rFonts w:asciiTheme="majorBidi" w:hAnsiTheme="majorBidi" w:cstheme="majorBidi"/>
          <w:sz w:val="28"/>
          <w:cs/>
        </w:rPr>
        <w:t xml:space="preserve"> </w:t>
      </w:r>
      <w:r w:rsidRPr="003B1973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3B1973">
        <w:rPr>
          <w:rFonts w:asciiTheme="majorBidi" w:hAnsiTheme="majorBidi" w:cstheme="majorBidi"/>
          <w:sz w:val="28"/>
          <w:cs/>
        </w:rPr>
        <w:t xml:space="preserve"> มีหนังสือค้ำประกันซึ่งออกโดย</w:t>
      </w:r>
      <w:r w:rsidRPr="00630251">
        <w:rPr>
          <w:rFonts w:asciiTheme="majorBidi" w:hAnsiTheme="majorBidi" w:hint="cs"/>
          <w:sz w:val="28"/>
          <w:cs/>
        </w:rPr>
        <w:t>สถาบันการเงิน</w:t>
      </w:r>
      <w:r w:rsidRPr="003B1973">
        <w:rPr>
          <w:rFonts w:asciiTheme="majorBidi" w:hAnsiTheme="majorBidi" w:cstheme="majorBidi"/>
          <w:sz w:val="28"/>
          <w:cs/>
        </w:rPr>
        <w:t xml:space="preserve"> ดังนี้</w:t>
      </w:r>
      <w:r>
        <w:rPr>
          <w:rFonts w:asciiTheme="majorBidi" w:hAnsiTheme="majorBidi" w:cstheme="majorBidi" w:hint="cs"/>
          <w:sz w:val="28"/>
          <w:cs/>
        </w:rPr>
        <w:t xml:space="preserve"> (</w:t>
      </w:r>
      <w:r w:rsidR="0088136A">
        <w:rPr>
          <w:rFonts w:ascii="Angsana New" w:hAnsi="Angsana New" w:hint="cs"/>
          <w:sz w:val="28"/>
          <w:cs/>
        </w:rPr>
        <w:t>ข้อมูลทาง</w:t>
      </w:r>
      <w:r>
        <w:rPr>
          <w:rFonts w:asciiTheme="majorBidi" w:hAnsiTheme="majorBidi" w:cstheme="majorBidi" w:hint="cs"/>
          <w:sz w:val="28"/>
          <w:cs/>
        </w:rPr>
        <w:t>การเงินเฉพาะกิจการ</w:t>
      </w:r>
      <w:r>
        <w:rPr>
          <w:rFonts w:asciiTheme="majorBidi" w:hAnsiTheme="majorBidi" w:cstheme="majorBidi"/>
          <w:sz w:val="28"/>
        </w:rPr>
        <w:t xml:space="preserve">: </w:t>
      </w:r>
      <w:r>
        <w:rPr>
          <w:rFonts w:asciiTheme="majorBidi" w:hAnsiTheme="majorBidi" w:cstheme="majorBidi" w:hint="cs"/>
          <w:sz w:val="28"/>
          <w:cs/>
        </w:rPr>
        <w:t>ไม่มี)</w:t>
      </w:r>
    </w:p>
    <w:tbl>
      <w:tblPr>
        <w:tblW w:w="882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80"/>
        <w:gridCol w:w="2340"/>
        <w:gridCol w:w="180"/>
        <w:gridCol w:w="2250"/>
      </w:tblGrid>
      <w:tr w:rsidR="003A6C66" w:rsidRPr="00BE672D" w14:paraId="2F8E120C" w14:textId="77777777" w:rsidTr="006E1531">
        <w:trPr>
          <w:trHeight w:val="423"/>
          <w:tblHeader/>
        </w:trPr>
        <w:tc>
          <w:tcPr>
            <w:tcW w:w="3870" w:type="dxa"/>
          </w:tcPr>
          <w:p w14:paraId="163DE21A" w14:textId="77777777" w:rsidR="003A6C66" w:rsidRPr="009262BC" w:rsidRDefault="003A6C66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F17CE6B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</w:tcPr>
          <w:p w14:paraId="2F56C9F2" w14:textId="77777777" w:rsidR="003A6C66" w:rsidRPr="009262BC" w:rsidRDefault="003A6C66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 w:hint="cs"/>
                <w:caps/>
                <w:sz w:val="28"/>
              </w:rPr>
              <w:t>(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9262BC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9262BC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3A6C66" w:rsidRPr="00BE672D" w14:paraId="2DE479B9" w14:textId="77777777" w:rsidTr="006E1531">
        <w:trPr>
          <w:trHeight w:val="423"/>
          <w:tblHeader/>
        </w:trPr>
        <w:tc>
          <w:tcPr>
            <w:tcW w:w="3870" w:type="dxa"/>
          </w:tcPr>
          <w:p w14:paraId="7857149F" w14:textId="77777777" w:rsidR="003A6C66" w:rsidRPr="009262BC" w:rsidRDefault="003A6C66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FBF15CB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</w:tcPr>
          <w:p w14:paraId="20B3D44E" w14:textId="47B01994" w:rsidR="003A6C66" w:rsidRPr="009262BC" w:rsidRDefault="00134D9C">
            <w:pPr>
              <w:tabs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3A6C66" w:rsidRPr="009262BC">
              <w:rPr>
                <w:rFonts w:ascii="Angsana New" w:hAnsi="Angsana New"/>
                <w:caps/>
                <w:sz w:val="28"/>
                <w:cs/>
              </w:rPr>
              <w:t>การเงินร</w:t>
            </w:r>
            <w:r w:rsidR="003A6C66">
              <w:rPr>
                <w:rFonts w:ascii="Angsana New" w:hAnsi="Angsana New" w:hint="cs"/>
                <w:caps/>
                <w:sz w:val="28"/>
                <w:cs/>
              </w:rPr>
              <w:t>วม</w:t>
            </w:r>
          </w:p>
        </w:tc>
      </w:tr>
      <w:tr w:rsidR="003A6C66" w:rsidRPr="000C60A2" w14:paraId="412FFA5D" w14:textId="77777777" w:rsidTr="006E1531">
        <w:trPr>
          <w:trHeight w:val="372"/>
          <w:tblHeader/>
        </w:trPr>
        <w:tc>
          <w:tcPr>
            <w:tcW w:w="3870" w:type="dxa"/>
          </w:tcPr>
          <w:p w14:paraId="311E6954" w14:textId="77777777" w:rsidR="003A6C66" w:rsidRPr="009262BC" w:rsidRDefault="003A6C66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76BB7B0D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116CA321" w14:textId="0A3B27DF" w:rsidR="003A6C66" w:rsidRPr="009262BC" w:rsidRDefault="00987AC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BAD0C7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0CE82715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31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3A6C66" w:rsidRPr="000C60A2" w14:paraId="3256CACE" w14:textId="77777777" w:rsidTr="006E1531">
        <w:trPr>
          <w:trHeight w:val="372"/>
          <w:tblHeader/>
        </w:trPr>
        <w:tc>
          <w:tcPr>
            <w:tcW w:w="3870" w:type="dxa"/>
          </w:tcPr>
          <w:p w14:paraId="68A4A24A" w14:textId="77777777" w:rsidR="003A6C66" w:rsidRPr="009262BC" w:rsidRDefault="003A6C66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0EF2EF4A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18D2ADC5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0" w:type="dxa"/>
          </w:tcPr>
          <w:p w14:paraId="656127C5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5B3F9C29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A6C66" w:rsidRPr="00FB19D2" w14:paraId="2470242C" w14:textId="77777777" w:rsidTr="006E1531">
        <w:trPr>
          <w:trHeight w:val="372"/>
          <w:tblHeader/>
        </w:trPr>
        <w:tc>
          <w:tcPr>
            <w:tcW w:w="3870" w:type="dxa"/>
          </w:tcPr>
          <w:p w14:paraId="31F164EC" w14:textId="56604EDD" w:rsidR="003A6C66" w:rsidRPr="003A6C66" w:rsidRDefault="00F2612F" w:rsidP="003A6C6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14B96E6E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28CE2A62" w14:textId="4070FEA0" w:rsidR="003A6C66" w:rsidRPr="009262BC" w:rsidRDefault="00854548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854548">
              <w:rPr>
                <w:rFonts w:ascii="Angsana New" w:hAnsi="Angsana New" w:hint="eastAsia"/>
                <w:sz w:val="28"/>
                <w:cs/>
              </w:rPr>
              <w:t>1</w:t>
            </w:r>
            <w:r w:rsidRPr="00854548">
              <w:rPr>
                <w:rFonts w:ascii="Angsana New" w:hAnsi="Angsana New" w:hint="eastAsia"/>
                <w:sz w:val="28"/>
              </w:rPr>
              <w:t>,</w:t>
            </w:r>
            <w:r w:rsidRPr="00854548">
              <w:rPr>
                <w:rFonts w:ascii="Angsana New" w:hAnsi="Angsana New" w:hint="eastAsia"/>
                <w:sz w:val="28"/>
                <w:cs/>
              </w:rPr>
              <w:t>317</w:t>
            </w:r>
            <w:r w:rsidRPr="00854548">
              <w:rPr>
                <w:rFonts w:ascii="Angsana New" w:hAnsi="Angsana New" w:hint="eastAsia"/>
                <w:sz w:val="28"/>
              </w:rPr>
              <w:t>,</w:t>
            </w:r>
            <w:r w:rsidRPr="00854548">
              <w:rPr>
                <w:rFonts w:ascii="Angsana New" w:hAnsi="Angsana New" w:hint="eastAsia"/>
                <w:sz w:val="28"/>
                <w:cs/>
              </w:rPr>
              <w:t>724</w:t>
            </w:r>
          </w:p>
        </w:tc>
        <w:tc>
          <w:tcPr>
            <w:tcW w:w="180" w:type="dxa"/>
            <w:vAlign w:val="bottom"/>
          </w:tcPr>
          <w:p w14:paraId="083CC2D4" w14:textId="77777777" w:rsidR="003A6C66" w:rsidRPr="009262BC" w:rsidRDefault="003A6C66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vAlign w:val="bottom"/>
          </w:tcPr>
          <w:p w14:paraId="1E0AEE99" w14:textId="46712B59" w:rsidR="003A6C66" w:rsidRPr="009262BC" w:rsidRDefault="00C36239" w:rsidP="00C21EF5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1,460,375</w:t>
            </w:r>
          </w:p>
        </w:tc>
      </w:tr>
    </w:tbl>
    <w:p w14:paraId="7FFFA9F4" w14:textId="77777777" w:rsidR="003A6C66" w:rsidRDefault="003A6C66" w:rsidP="00B0251C">
      <w:pPr>
        <w:spacing w:after="120"/>
        <w:jc w:val="thaiDistribute"/>
        <w:rPr>
          <w:rFonts w:asciiTheme="majorBidi" w:hAnsiTheme="majorBidi" w:cstheme="majorBidi"/>
          <w:sz w:val="28"/>
        </w:rPr>
      </w:pPr>
    </w:p>
    <w:p w14:paraId="18E6A990" w14:textId="3905CDA7" w:rsidR="00B0251C" w:rsidRPr="003B1973" w:rsidRDefault="00B1389E" w:rsidP="00B0251C">
      <w:pPr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</w:t>
      </w:r>
      <w:r w:rsidR="006004A6">
        <w:rPr>
          <w:rFonts w:asciiTheme="majorBidi" w:hAnsiTheme="majorBidi" w:cstheme="majorBidi"/>
          <w:sz w:val="28"/>
        </w:rPr>
        <w:t>3</w:t>
      </w:r>
      <w:r w:rsidR="00B0251C" w:rsidRPr="003B1973">
        <w:rPr>
          <w:rFonts w:asciiTheme="majorBidi" w:hAnsiTheme="majorBidi" w:cstheme="majorBidi"/>
          <w:sz w:val="28"/>
          <w:cs/>
        </w:rPr>
        <w:t>.</w:t>
      </w:r>
      <w:r w:rsidR="007A4252">
        <w:rPr>
          <w:rFonts w:asciiTheme="majorBidi" w:hAnsiTheme="majorBidi" w:cstheme="majorBidi"/>
          <w:sz w:val="28"/>
        </w:rPr>
        <w:t>3</w:t>
      </w:r>
      <w:r w:rsidR="00B0251C" w:rsidRPr="003B1973">
        <w:rPr>
          <w:rFonts w:asciiTheme="majorBidi" w:hAnsiTheme="majorBidi" w:cstheme="majorBidi"/>
          <w:sz w:val="28"/>
          <w:cs/>
        </w:rPr>
        <w:t>.</w:t>
      </w:r>
      <w:r w:rsidR="00B0251C">
        <w:rPr>
          <w:rFonts w:asciiTheme="majorBidi" w:hAnsiTheme="majorBidi" w:cstheme="majorBidi"/>
          <w:sz w:val="28"/>
        </w:rPr>
        <w:t>2</w:t>
      </w:r>
      <w:r w:rsidR="00B0251C" w:rsidRPr="003B1973">
        <w:rPr>
          <w:rFonts w:asciiTheme="majorBidi" w:hAnsiTheme="majorBidi" w:cstheme="majorBidi"/>
          <w:sz w:val="28"/>
        </w:rPr>
        <w:t xml:space="preserve"> </w:t>
      </w:r>
      <w:r w:rsidR="00B0251C" w:rsidRPr="003B1973">
        <w:rPr>
          <w:rFonts w:asciiTheme="majorBidi" w:hAnsiTheme="majorBidi" w:cstheme="majorBidi"/>
          <w:sz w:val="28"/>
          <w:cs/>
        </w:rPr>
        <w:t>การค้ำประกัน</w:t>
      </w:r>
      <w:r w:rsidR="00B0251C">
        <w:rPr>
          <w:rFonts w:asciiTheme="majorBidi" w:hAnsiTheme="majorBidi" w:cstheme="majorBidi" w:hint="cs"/>
          <w:sz w:val="28"/>
          <w:cs/>
        </w:rPr>
        <w:t>ระหว่างกิจการที่เกี่ยวข้องกัน</w:t>
      </w:r>
      <w:r w:rsidR="00B0251C" w:rsidRPr="003B1973">
        <w:rPr>
          <w:rFonts w:asciiTheme="majorBidi" w:hAnsiTheme="majorBidi" w:cstheme="majorBidi" w:hint="cs"/>
          <w:sz w:val="28"/>
          <w:cs/>
        </w:rPr>
        <w:t xml:space="preserve"> </w:t>
      </w:r>
    </w:p>
    <w:p w14:paraId="23A6656A" w14:textId="425485E4" w:rsidR="004A14F4" w:rsidRDefault="004A14F4" w:rsidP="006E1531">
      <w:pPr>
        <w:spacing w:before="120" w:after="120"/>
        <w:ind w:left="1530" w:hanging="63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 xml:space="preserve">23.3.2.1 </w:t>
      </w:r>
      <w:r w:rsidR="00B0251C" w:rsidRPr="00A93957">
        <w:rPr>
          <w:rFonts w:asciiTheme="majorBidi" w:hAnsiTheme="majorBidi" w:cstheme="majorBidi" w:hint="cs"/>
          <w:sz w:val="28"/>
          <w:cs/>
        </w:rPr>
        <w:t>ณ</w:t>
      </w:r>
      <w:r w:rsidR="00B0251C" w:rsidRPr="00A93957">
        <w:rPr>
          <w:rFonts w:asciiTheme="majorBidi" w:hAnsiTheme="majorBidi" w:cstheme="majorBidi"/>
          <w:sz w:val="28"/>
          <w:cs/>
        </w:rPr>
        <w:t xml:space="preserve"> </w:t>
      </w:r>
      <w:r w:rsidR="00B0251C" w:rsidRPr="00A93957">
        <w:rPr>
          <w:rFonts w:asciiTheme="majorBidi" w:hAnsiTheme="majorBidi" w:cstheme="majorBidi" w:hint="cs"/>
          <w:sz w:val="28"/>
          <w:cs/>
        </w:rPr>
        <w:t>วันที่</w:t>
      </w:r>
      <w:r w:rsidR="00B0251C" w:rsidRPr="00A93957">
        <w:rPr>
          <w:rFonts w:asciiTheme="majorBidi" w:hAnsiTheme="majorBidi" w:cstheme="majorBidi"/>
          <w:sz w:val="28"/>
          <w:cs/>
        </w:rPr>
        <w:t xml:space="preserve"> </w:t>
      </w:r>
      <w:r w:rsidR="00637795">
        <w:rPr>
          <w:rFonts w:asciiTheme="majorBidi" w:hAnsiTheme="majorBidi" w:cstheme="majorBidi"/>
          <w:sz w:val="28"/>
        </w:rPr>
        <w:t>30</w:t>
      </w:r>
      <w:r w:rsidR="00987ACC">
        <w:rPr>
          <w:rFonts w:asciiTheme="majorBidi" w:hAnsiTheme="majorBidi" w:cstheme="majorBidi"/>
          <w:sz w:val="28"/>
          <w:cs/>
        </w:rPr>
        <w:t xml:space="preserve"> </w:t>
      </w:r>
      <w:r w:rsidR="00987ACC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="00637795">
        <w:rPr>
          <w:rFonts w:asciiTheme="majorBidi" w:hAnsiTheme="majorBidi" w:cstheme="majorBidi"/>
          <w:color w:val="000000"/>
          <w:spacing w:val="-2"/>
          <w:sz w:val="28"/>
        </w:rPr>
        <w:t xml:space="preserve"> 2568</w:t>
      </w:r>
      <w:r w:rsidR="00B0251C" w:rsidRPr="00A93957">
        <w:rPr>
          <w:rFonts w:asciiTheme="majorBidi" w:hAnsiTheme="majorBidi" w:cstheme="majorBidi"/>
          <w:sz w:val="28"/>
          <w:cs/>
        </w:rPr>
        <w:t xml:space="preserve"> </w:t>
      </w:r>
      <w:r w:rsidR="00B0251C" w:rsidRPr="00A93957">
        <w:rPr>
          <w:rFonts w:asciiTheme="majorBidi" w:hAnsiTheme="majorBidi" w:cstheme="majorBidi" w:hint="cs"/>
          <w:sz w:val="28"/>
          <w:cs/>
        </w:rPr>
        <w:t>บริษัท</w:t>
      </w:r>
      <w:r w:rsidR="00B0251C" w:rsidRPr="00A93957">
        <w:rPr>
          <w:rFonts w:asciiTheme="majorBidi" w:hAnsiTheme="majorBidi" w:cstheme="majorBidi"/>
          <w:sz w:val="28"/>
          <w:cs/>
        </w:rPr>
        <w:t xml:space="preserve"> </w:t>
      </w:r>
      <w:r w:rsidR="00B0251C" w:rsidRPr="00A93957">
        <w:rPr>
          <w:rFonts w:asciiTheme="majorBidi" w:hAnsiTheme="majorBidi" w:cstheme="majorBidi" w:hint="cs"/>
          <w:sz w:val="28"/>
          <w:cs/>
        </w:rPr>
        <w:t>ทาคูนิ</w:t>
      </w:r>
      <w:r w:rsidR="00B0251C" w:rsidRPr="00A93957">
        <w:rPr>
          <w:rFonts w:asciiTheme="majorBidi" w:hAnsiTheme="majorBidi" w:cstheme="majorBidi"/>
          <w:sz w:val="28"/>
          <w:cs/>
        </w:rPr>
        <w:t xml:space="preserve"> (</w:t>
      </w:r>
      <w:r w:rsidR="00B0251C" w:rsidRPr="00A93957">
        <w:rPr>
          <w:rFonts w:asciiTheme="majorBidi" w:hAnsiTheme="majorBidi" w:cstheme="majorBidi" w:hint="cs"/>
          <w:sz w:val="28"/>
          <w:cs/>
        </w:rPr>
        <w:t>ประเทศไทย</w:t>
      </w:r>
      <w:r w:rsidR="00B0251C" w:rsidRPr="00A93957">
        <w:rPr>
          <w:rFonts w:asciiTheme="majorBidi" w:hAnsiTheme="majorBidi" w:cstheme="majorBidi"/>
          <w:sz w:val="28"/>
          <w:cs/>
        </w:rPr>
        <w:t xml:space="preserve">) </w:t>
      </w:r>
      <w:r w:rsidR="00B0251C" w:rsidRPr="00A93957">
        <w:rPr>
          <w:rFonts w:asciiTheme="majorBidi" w:hAnsiTheme="majorBidi" w:cstheme="majorBidi" w:hint="cs"/>
          <w:sz w:val="28"/>
          <w:cs/>
        </w:rPr>
        <w:t>จำกัด</w:t>
      </w:r>
      <w:r w:rsidR="00B0251C" w:rsidRPr="00A93957">
        <w:rPr>
          <w:rFonts w:asciiTheme="majorBidi" w:hAnsiTheme="majorBidi" w:cstheme="majorBidi"/>
          <w:sz w:val="28"/>
          <w:cs/>
        </w:rPr>
        <w:t xml:space="preserve"> </w:t>
      </w:r>
      <w:r w:rsidR="00B0251C" w:rsidRPr="00A93957">
        <w:rPr>
          <w:rFonts w:asciiTheme="majorBidi" w:hAnsiTheme="majorBidi" w:cstheme="majorBidi" w:hint="cs"/>
          <w:sz w:val="28"/>
          <w:cs/>
        </w:rPr>
        <w:t>มีภาระผูกพันต่อสถาบันการเงิน</w:t>
      </w:r>
      <w:r w:rsidR="00E76274">
        <w:rPr>
          <w:rFonts w:asciiTheme="majorBidi" w:hAnsiTheme="majorBidi" w:cstheme="majorBidi" w:hint="cs"/>
          <w:sz w:val="28"/>
          <w:cs/>
        </w:rPr>
        <w:t>จาก</w:t>
      </w:r>
      <w:r w:rsidR="00B0251C" w:rsidRPr="00A93957">
        <w:rPr>
          <w:rFonts w:asciiTheme="majorBidi" w:hAnsiTheme="majorBidi" w:cstheme="majorBidi" w:hint="cs"/>
          <w:sz w:val="28"/>
          <w:cs/>
        </w:rPr>
        <w:t>การค้ำประกัน</w:t>
      </w:r>
      <w:r w:rsidR="001307CC">
        <w:rPr>
          <w:rFonts w:asciiTheme="majorBidi" w:hAnsiTheme="majorBidi" w:cstheme="majorBidi" w:hint="cs"/>
          <w:sz w:val="28"/>
          <w:cs/>
        </w:rPr>
        <w:t>วงเงิน</w:t>
      </w:r>
      <w:r w:rsidR="00B0251C" w:rsidRPr="00A93957">
        <w:rPr>
          <w:rFonts w:asciiTheme="majorBidi" w:hAnsiTheme="majorBidi" w:cstheme="majorBidi" w:hint="cs"/>
          <w:sz w:val="28"/>
          <w:cs/>
        </w:rPr>
        <w:t>สินเชื่อให้แก่</w:t>
      </w:r>
      <w:r w:rsidR="00B0251C" w:rsidRPr="00A93957">
        <w:rPr>
          <w:rFonts w:asciiTheme="majorBidi" w:hAnsiTheme="majorBidi" w:cstheme="majorBidi"/>
          <w:sz w:val="28"/>
          <w:cs/>
        </w:rPr>
        <w:t xml:space="preserve"> </w:t>
      </w:r>
      <w:r w:rsidR="00B0251C" w:rsidRPr="00A93957">
        <w:rPr>
          <w:rFonts w:asciiTheme="majorBidi" w:hAnsiTheme="majorBidi" w:cstheme="majorBidi" w:hint="cs"/>
          <w:sz w:val="28"/>
          <w:cs/>
        </w:rPr>
        <w:t>บริษัท</w:t>
      </w:r>
      <w:r w:rsidR="00B0251C" w:rsidRPr="00A93957">
        <w:rPr>
          <w:rFonts w:asciiTheme="majorBidi" w:hAnsiTheme="majorBidi" w:cstheme="majorBidi"/>
          <w:sz w:val="28"/>
          <w:cs/>
        </w:rPr>
        <w:t xml:space="preserve"> </w:t>
      </w:r>
      <w:r w:rsidR="00B0251C" w:rsidRPr="00A93957">
        <w:rPr>
          <w:rFonts w:asciiTheme="majorBidi" w:hAnsiTheme="majorBidi" w:cstheme="majorBidi" w:hint="cs"/>
          <w:sz w:val="28"/>
          <w:cs/>
        </w:rPr>
        <w:t>ซี</w:t>
      </w:r>
      <w:r w:rsidR="00B0251C" w:rsidRPr="00A93957">
        <w:rPr>
          <w:rFonts w:asciiTheme="majorBidi" w:hAnsiTheme="majorBidi" w:cstheme="majorBidi"/>
          <w:sz w:val="28"/>
          <w:cs/>
        </w:rPr>
        <w:t xml:space="preserve"> </w:t>
      </w:r>
      <w:r w:rsidR="00B0251C" w:rsidRPr="00A93957">
        <w:rPr>
          <w:rFonts w:asciiTheme="majorBidi" w:hAnsiTheme="majorBidi" w:cstheme="majorBidi" w:hint="cs"/>
          <w:sz w:val="28"/>
          <w:cs/>
        </w:rPr>
        <w:t>เอ</w:t>
      </w:r>
      <w:r w:rsidR="00B0251C" w:rsidRPr="00A93957">
        <w:rPr>
          <w:rFonts w:asciiTheme="majorBidi" w:hAnsiTheme="majorBidi" w:cstheme="majorBidi"/>
          <w:sz w:val="28"/>
          <w:cs/>
        </w:rPr>
        <w:t xml:space="preserve"> </w:t>
      </w:r>
      <w:r w:rsidR="00B0251C" w:rsidRPr="00A93957">
        <w:rPr>
          <w:rFonts w:asciiTheme="majorBidi" w:hAnsiTheme="majorBidi" w:cstheme="majorBidi" w:hint="cs"/>
          <w:sz w:val="28"/>
          <w:cs/>
        </w:rPr>
        <w:t>แซด</w:t>
      </w:r>
      <w:r w:rsidR="00B0251C" w:rsidRPr="00A93957">
        <w:rPr>
          <w:rFonts w:asciiTheme="majorBidi" w:hAnsiTheme="majorBidi" w:cstheme="majorBidi"/>
          <w:sz w:val="28"/>
          <w:cs/>
        </w:rPr>
        <w:t xml:space="preserve"> (</w:t>
      </w:r>
      <w:r w:rsidR="00B0251C" w:rsidRPr="00A93957">
        <w:rPr>
          <w:rFonts w:asciiTheme="majorBidi" w:hAnsiTheme="majorBidi" w:cstheme="majorBidi" w:hint="cs"/>
          <w:sz w:val="28"/>
          <w:cs/>
        </w:rPr>
        <w:t>ประเทศไทย</w:t>
      </w:r>
      <w:r w:rsidR="00B0251C" w:rsidRPr="00A93957">
        <w:rPr>
          <w:rFonts w:asciiTheme="majorBidi" w:hAnsiTheme="majorBidi" w:cstheme="majorBidi"/>
          <w:sz w:val="28"/>
          <w:cs/>
        </w:rPr>
        <w:t xml:space="preserve">) </w:t>
      </w:r>
      <w:r w:rsidR="00B0251C" w:rsidRPr="00A93957">
        <w:rPr>
          <w:rFonts w:asciiTheme="majorBidi" w:hAnsiTheme="majorBidi" w:cstheme="majorBidi" w:hint="cs"/>
          <w:sz w:val="28"/>
          <w:cs/>
        </w:rPr>
        <w:t>จำกัด</w:t>
      </w:r>
      <w:r w:rsidR="00B0251C" w:rsidRPr="00A93957">
        <w:rPr>
          <w:rFonts w:asciiTheme="majorBidi" w:hAnsiTheme="majorBidi" w:cstheme="majorBidi"/>
          <w:sz w:val="28"/>
          <w:cs/>
        </w:rPr>
        <w:t xml:space="preserve"> (</w:t>
      </w:r>
      <w:r w:rsidR="00B0251C" w:rsidRPr="00A93957">
        <w:rPr>
          <w:rFonts w:asciiTheme="majorBidi" w:hAnsiTheme="majorBidi" w:cstheme="majorBidi" w:hint="cs"/>
          <w:sz w:val="28"/>
          <w:cs/>
        </w:rPr>
        <w:t>มหาชน</w:t>
      </w:r>
      <w:r w:rsidR="00B0251C" w:rsidRPr="00A93957">
        <w:rPr>
          <w:rFonts w:asciiTheme="majorBidi" w:hAnsiTheme="majorBidi" w:cstheme="majorBidi"/>
          <w:sz w:val="28"/>
          <w:cs/>
        </w:rPr>
        <w:t>)</w:t>
      </w:r>
      <w:r w:rsidR="00B0251C">
        <w:rPr>
          <w:rFonts w:asciiTheme="majorBidi" w:hAnsiTheme="majorBidi" w:cstheme="majorBidi"/>
          <w:sz w:val="28"/>
          <w:cs/>
        </w:rPr>
        <w:t xml:space="preserve"> </w:t>
      </w:r>
      <w:r w:rsidR="00B0251C" w:rsidRPr="00A93957">
        <w:rPr>
          <w:rFonts w:asciiTheme="majorBidi" w:hAnsiTheme="majorBidi" w:cstheme="majorBidi" w:hint="cs"/>
          <w:sz w:val="28"/>
          <w:cs/>
        </w:rPr>
        <w:t>ซึ่งเป็นบริษัทย่อยจำนวนเงิน</w:t>
      </w:r>
      <w:r w:rsidR="00B0251C" w:rsidRPr="00A93957">
        <w:rPr>
          <w:rFonts w:asciiTheme="majorBidi" w:hAnsiTheme="majorBidi" w:cstheme="majorBidi"/>
          <w:sz w:val="28"/>
          <w:cs/>
        </w:rPr>
        <w:t xml:space="preserve"> </w:t>
      </w:r>
      <w:r w:rsidR="00637795">
        <w:rPr>
          <w:rFonts w:asciiTheme="majorBidi" w:hAnsiTheme="majorBidi" w:cstheme="majorBidi"/>
          <w:sz w:val="28"/>
        </w:rPr>
        <w:t xml:space="preserve">5 </w:t>
      </w:r>
      <w:r w:rsidR="00B0251C" w:rsidRPr="00A93957">
        <w:rPr>
          <w:rFonts w:asciiTheme="majorBidi" w:hAnsiTheme="majorBidi" w:cstheme="majorBidi" w:hint="cs"/>
          <w:sz w:val="28"/>
          <w:cs/>
        </w:rPr>
        <w:t>ล้านบาท</w:t>
      </w:r>
    </w:p>
    <w:p w14:paraId="5C3A6A60" w14:textId="65240D10" w:rsidR="004A14F4" w:rsidRDefault="004A14F4" w:rsidP="006E1531">
      <w:pPr>
        <w:spacing w:before="120" w:after="120"/>
        <w:ind w:left="1530" w:hanging="63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23.3.2.</w:t>
      </w:r>
      <w:r w:rsidR="009E66A5"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/>
          <w:sz w:val="28"/>
        </w:rPr>
        <w:t xml:space="preserve"> </w:t>
      </w:r>
      <w:r w:rsidRPr="00A93957">
        <w:rPr>
          <w:rFonts w:asciiTheme="majorBidi" w:hAnsiTheme="majorBidi" w:cstheme="majorBidi" w:hint="cs"/>
          <w:sz w:val="28"/>
          <w:cs/>
        </w:rPr>
        <w:t>ณ</w:t>
      </w:r>
      <w:r w:rsidR="009E66A5">
        <w:rPr>
          <w:rFonts w:asciiTheme="majorBidi" w:hAnsiTheme="majorBidi" w:cstheme="majorBidi"/>
          <w:sz w:val="28"/>
        </w:rPr>
        <w:t xml:space="preserve"> </w:t>
      </w:r>
      <w:r w:rsidR="009E66A5" w:rsidRPr="00A93957">
        <w:rPr>
          <w:rFonts w:asciiTheme="majorBidi" w:hAnsiTheme="majorBidi" w:cstheme="majorBidi" w:hint="cs"/>
          <w:sz w:val="28"/>
          <w:cs/>
        </w:rPr>
        <w:t>วันที่</w:t>
      </w:r>
      <w:r w:rsidR="009E66A5" w:rsidRPr="00A93957">
        <w:rPr>
          <w:rFonts w:asciiTheme="majorBidi" w:hAnsiTheme="majorBidi" w:cstheme="majorBidi"/>
          <w:sz w:val="28"/>
          <w:cs/>
        </w:rPr>
        <w:t xml:space="preserve"> </w:t>
      </w:r>
      <w:r w:rsidR="00637795">
        <w:rPr>
          <w:rFonts w:asciiTheme="majorBidi" w:hAnsiTheme="majorBidi" w:cstheme="majorBidi"/>
          <w:sz w:val="28"/>
        </w:rPr>
        <w:t>30</w:t>
      </w:r>
      <w:r w:rsidR="009E66A5">
        <w:rPr>
          <w:rFonts w:asciiTheme="majorBidi" w:hAnsiTheme="majorBidi" w:cstheme="majorBidi"/>
          <w:sz w:val="28"/>
          <w:cs/>
        </w:rPr>
        <w:t xml:space="preserve"> </w:t>
      </w:r>
      <w:r w:rsidR="009E66A5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="009E66A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37795">
        <w:rPr>
          <w:rFonts w:asciiTheme="majorBidi" w:hAnsiTheme="majorBidi" w:cstheme="majorBidi"/>
          <w:color w:val="000000"/>
          <w:spacing w:val="-2"/>
          <w:sz w:val="28"/>
        </w:rPr>
        <w:t>2568</w:t>
      </w:r>
      <w:r w:rsidR="009E66A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66A5" w:rsidRPr="00A93957">
        <w:rPr>
          <w:rFonts w:asciiTheme="majorBidi" w:hAnsiTheme="majorBidi" w:cstheme="majorBidi" w:hint="cs"/>
          <w:sz w:val="28"/>
          <w:cs/>
        </w:rPr>
        <w:t>บริษัท</w:t>
      </w:r>
      <w:r w:rsidR="009E66A5" w:rsidRPr="00A93957">
        <w:rPr>
          <w:rFonts w:asciiTheme="majorBidi" w:hAnsiTheme="majorBidi" w:cstheme="majorBidi"/>
          <w:sz w:val="28"/>
          <w:cs/>
        </w:rPr>
        <w:t xml:space="preserve"> </w:t>
      </w:r>
      <w:r w:rsidR="009E66A5" w:rsidRPr="00A93957">
        <w:rPr>
          <w:rFonts w:asciiTheme="majorBidi" w:hAnsiTheme="majorBidi" w:cstheme="majorBidi" w:hint="cs"/>
          <w:sz w:val="28"/>
          <w:cs/>
        </w:rPr>
        <w:t>ทาคูนิ</w:t>
      </w:r>
      <w:r w:rsidR="009E66A5" w:rsidRPr="00A93957">
        <w:rPr>
          <w:rFonts w:asciiTheme="majorBidi" w:hAnsiTheme="majorBidi" w:cstheme="majorBidi"/>
          <w:sz w:val="28"/>
          <w:cs/>
        </w:rPr>
        <w:t xml:space="preserve"> </w:t>
      </w:r>
      <w:r w:rsidR="001878A0">
        <w:rPr>
          <w:rFonts w:asciiTheme="majorBidi" w:hAnsiTheme="majorBidi" w:cstheme="majorBidi" w:hint="cs"/>
          <w:sz w:val="28"/>
          <w:cs/>
        </w:rPr>
        <w:t>กรุ๊ป</w:t>
      </w:r>
      <w:r w:rsidR="009E66A5" w:rsidRPr="00A93957">
        <w:rPr>
          <w:rFonts w:asciiTheme="majorBidi" w:hAnsiTheme="majorBidi" w:cstheme="majorBidi"/>
          <w:sz w:val="28"/>
          <w:cs/>
        </w:rPr>
        <w:t xml:space="preserve"> </w:t>
      </w:r>
      <w:r w:rsidR="009E66A5" w:rsidRPr="00A93957">
        <w:rPr>
          <w:rFonts w:asciiTheme="majorBidi" w:hAnsiTheme="majorBidi" w:cstheme="majorBidi" w:hint="cs"/>
          <w:sz w:val="28"/>
          <w:cs/>
        </w:rPr>
        <w:t>จำกัด</w:t>
      </w:r>
      <w:r w:rsidR="009E66A5" w:rsidRPr="00A93957">
        <w:rPr>
          <w:rFonts w:asciiTheme="majorBidi" w:hAnsiTheme="majorBidi" w:cstheme="majorBidi"/>
          <w:sz w:val="28"/>
          <w:cs/>
        </w:rPr>
        <w:t xml:space="preserve"> </w:t>
      </w:r>
      <w:r w:rsidR="000E2A41">
        <w:rPr>
          <w:rFonts w:asciiTheme="majorBidi" w:hAnsiTheme="majorBidi" w:cstheme="majorBidi" w:hint="cs"/>
          <w:sz w:val="28"/>
          <w:cs/>
        </w:rPr>
        <w:t>(มหาชน)</w:t>
      </w:r>
      <w:r w:rsidR="009E66A5" w:rsidRPr="00A93957">
        <w:rPr>
          <w:rFonts w:asciiTheme="majorBidi" w:hAnsiTheme="majorBidi" w:cstheme="majorBidi"/>
          <w:sz w:val="28"/>
          <w:cs/>
        </w:rPr>
        <w:t xml:space="preserve"> </w:t>
      </w:r>
      <w:r w:rsidR="009E66A5" w:rsidRPr="00A93957">
        <w:rPr>
          <w:rFonts w:asciiTheme="majorBidi" w:hAnsiTheme="majorBidi" w:cstheme="majorBidi" w:hint="cs"/>
          <w:sz w:val="28"/>
          <w:cs/>
        </w:rPr>
        <w:t>มีภาระผูกพันต่อสถาบันการเงิน</w:t>
      </w:r>
      <w:r w:rsidR="00E76274">
        <w:rPr>
          <w:rFonts w:asciiTheme="majorBidi" w:hAnsiTheme="majorBidi" w:cstheme="majorBidi" w:hint="cs"/>
          <w:sz w:val="28"/>
          <w:cs/>
        </w:rPr>
        <w:t>จาก</w:t>
      </w:r>
      <w:r w:rsidR="009E66A5" w:rsidRPr="00A93957">
        <w:rPr>
          <w:rFonts w:asciiTheme="majorBidi" w:hAnsiTheme="majorBidi" w:cstheme="majorBidi" w:hint="cs"/>
          <w:sz w:val="28"/>
          <w:cs/>
        </w:rPr>
        <w:t>การค้ำประกัน</w:t>
      </w:r>
      <w:r w:rsidR="001307CC">
        <w:rPr>
          <w:rFonts w:asciiTheme="majorBidi" w:hAnsiTheme="majorBidi" w:cstheme="majorBidi" w:hint="cs"/>
          <w:sz w:val="28"/>
          <w:cs/>
        </w:rPr>
        <w:t>วงเงิน</w:t>
      </w:r>
      <w:r w:rsidR="009E66A5" w:rsidRPr="00A93957">
        <w:rPr>
          <w:rFonts w:asciiTheme="majorBidi" w:hAnsiTheme="majorBidi" w:cstheme="majorBidi" w:hint="cs"/>
          <w:sz w:val="28"/>
          <w:cs/>
        </w:rPr>
        <w:t>สินเชื่อให้แก่</w:t>
      </w:r>
      <w:r w:rsidR="009E66A5" w:rsidRPr="00A93957">
        <w:rPr>
          <w:rFonts w:asciiTheme="majorBidi" w:hAnsiTheme="majorBidi" w:cstheme="majorBidi"/>
          <w:sz w:val="28"/>
          <w:cs/>
        </w:rPr>
        <w:t xml:space="preserve"> </w:t>
      </w:r>
      <w:r w:rsidR="002E19D9">
        <w:rPr>
          <w:rFonts w:asciiTheme="majorBidi" w:hAnsiTheme="majorBidi" w:cstheme="majorBidi" w:hint="cs"/>
          <w:sz w:val="28"/>
          <w:cs/>
        </w:rPr>
        <w:t>บริษัท ราชพฤกษ์วิศวกรรม จำกัด</w:t>
      </w:r>
      <w:r w:rsidR="002E19D9">
        <w:rPr>
          <w:rFonts w:asciiTheme="majorBidi" w:hAnsiTheme="majorBidi" w:cstheme="majorBidi"/>
          <w:sz w:val="28"/>
        </w:rPr>
        <w:t xml:space="preserve"> </w:t>
      </w:r>
      <w:r w:rsidR="009E66A5" w:rsidRPr="00A93957">
        <w:rPr>
          <w:rFonts w:asciiTheme="majorBidi" w:hAnsiTheme="majorBidi" w:cstheme="majorBidi" w:hint="cs"/>
          <w:sz w:val="28"/>
          <w:cs/>
        </w:rPr>
        <w:t>ซึ่งเป็นบริษัทย่อย</w:t>
      </w:r>
      <w:r w:rsidR="000D1734">
        <w:rPr>
          <w:rFonts w:asciiTheme="majorBidi" w:hAnsiTheme="majorBidi" w:cstheme="majorBidi" w:hint="cs"/>
          <w:sz w:val="28"/>
          <w:cs/>
        </w:rPr>
        <w:t>เป็น</w:t>
      </w:r>
      <w:r w:rsidR="009E66A5" w:rsidRPr="00A93957">
        <w:rPr>
          <w:rFonts w:asciiTheme="majorBidi" w:hAnsiTheme="majorBidi" w:cstheme="majorBidi" w:hint="cs"/>
          <w:sz w:val="28"/>
          <w:cs/>
        </w:rPr>
        <w:t>จำนวนเงิน</w:t>
      </w:r>
      <w:r w:rsidR="009E66A5" w:rsidRPr="009D181F">
        <w:rPr>
          <w:rFonts w:asciiTheme="majorBidi" w:hAnsiTheme="majorBidi" w:cstheme="majorBidi"/>
          <w:sz w:val="28"/>
          <w:cs/>
        </w:rPr>
        <w:t xml:space="preserve"> </w:t>
      </w:r>
      <w:r w:rsidR="00637795">
        <w:rPr>
          <w:rFonts w:asciiTheme="majorBidi" w:hAnsiTheme="majorBidi" w:cstheme="majorBidi"/>
          <w:sz w:val="28"/>
        </w:rPr>
        <w:t>9.76</w:t>
      </w:r>
      <w:r w:rsidR="009E66A5" w:rsidRPr="009D181F">
        <w:rPr>
          <w:rFonts w:asciiTheme="majorBidi" w:hAnsiTheme="majorBidi" w:cstheme="majorBidi"/>
          <w:sz w:val="28"/>
          <w:cs/>
        </w:rPr>
        <w:t xml:space="preserve"> </w:t>
      </w:r>
      <w:r w:rsidR="009E66A5" w:rsidRPr="00A93957">
        <w:rPr>
          <w:rFonts w:asciiTheme="majorBidi" w:hAnsiTheme="majorBidi" w:cstheme="majorBidi" w:hint="cs"/>
          <w:sz w:val="28"/>
          <w:cs/>
        </w:rPr>
        <w:t>ล้านบาท</w:t>
      </w:r>
    </w:p>
    <w:p w14:paraId="720715C1" w14:textId="77777777" w:rsidR="00E008BA" w:rsidRDefault="00E008BA" w:rsidP="00153FB2">
      <w:pPr>
        <w:spacing w:before="120" w:after="120"/>
        <w:ind w:left="893"/>
        <w:jc w:val="thaiDistribute"/>
        <w:rPr>
          <w:rFonts w:asciiTheme="majorBidi" w:hAnsiTheme="majorBidi" w:cstheme="majorBidi"/>
          <w:sz w:val="28"/>
        </w:rPr>
      </w:pPr>
    </w:p>
    <w:p w14:paraId="2198272F" w14:textId="77777777" w:rsidR="00E008BA" w:rsidRDefault="00E008BA" w:rsidP="00153FB2">
      <w:pPr>
        <w:spacing w:before="120" w:after="120"/>
        <w:ind w:left="893"/>
        <w:jc w:val="thaiDistribute"/>
        <w:rPr>
          <w:rFonts w:asciiTheme="majorBidi" w:hAnsiTheme="majorBidi" w:cstheme="majorBidi"/>
          <w:sz w:val="28"/>
        </w:rPr>
      </w:pPr>
    </w:p>
    <w:p w14:paraId="599A1FFD" w14:textId="2D43E89E" w:rsidR="00E008BA" w:rsidRDefault="00E008BA" w:rsidP="00E008BA">
      <w:pPr>
        <w:spacing w:before="120" w:after="120"/>
        <w:jc w:val="thaiDistribute"/>
        <w:rPr>
          <w:rFonts w:asciiTheme="majorBidi" w:hAnsiTheme="majorBidi" w:cstheme="majorBidi"/>
          <w:sz w:val="28"/>
        </w:rPr>
        <w:sectPr w:rsidR="00E008BA" w:rsidSect="00CD57D4">
          <w:footerReference w:type="default" r:id="rId18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08" w:bottom="1080" w:left="1152" w:header="864" w:footer="432" w:gutter="0"/>
          <w:paperSrc w:first="7" w:other="7"/>
          <w:pgNumType w:start="39"/>
          <w:cols w:space="720"/>
          <w:docGrid w:linePitch="360"/>
        </w:sectPr>
      </w:pPr>
    </w:p>
    <w:p w14:paraId="03729B3D" w14:textId="77777777" w:rsidR="00C9084C" w:rsidRPr="00484F5C" w:rsidRDefault="00C9084C" w:rsidP="00C9084C">
      <w:pPr>
        <w:spacing w:before="120" w:after="120"/>
        <w:ind w:left="360" w:right="-29"/>
        <w:rPr>
          <w:rFonts w:ascii="Angsana New" w:hAnsi="Angsana New"/>
          <w:sz w:val="28"/>
        </w:rPr>
      </w:pPr>
      <w:r w:rsidRPr="007172C6">
        <w:rPr>
          <w:rFonts w:asciiTheme="majorBidi" w:hAnsiTheme="majorBidi" w:cstheme="majorBidi" w:hint="cs"/>
          <w:sz w:val="28"/>
          <w:cs/>
        </w:rPr>
        <w:lastRenderedPageBreak/>
        <w:t>23.3.3</w:t>
      </w:r>
      <w:r>
        <w:rPr>
          <w:rFonts w:ascii="Angsana New" w:hAnsi="Angsana New" w:hint="cs"/>
          <w:sz w:val="28"/>
          <w:cs/>
        </w:rPr>
        <w:t xml:space="preserve"> </w:t>
      </w:r>
      <w:r w:rsidRPr="00484F5C">
        <w:rPr>
          <w:rFonts w:ascii="Angsana New" w:hAnsi="Angsana New"/>
          <w:sz w:val="28"/>
          <w:cs/>
        </w:rPr>
        <w:t>การค้ำประกัน</w:t>
      </w:r>
      <w:r w:rsidRPr="00484F5C">
        <w:rPr>
          <w:rFonts w:ascii="Angsana New" w:hAnsi="Angsana New" w:hint="cs"/>
          <w:sz w:val="28"/>
          <w:cs/>
        </w:rPr>
        <w:t xml:space="preserve">สินเชื่อ </w:t>
      </w:r>
    </w:p>
    <w:p w14:paraId="5EBA14F4" w14:textId="77777777" w:rsidR="00C9084C" w:rsidRPr="00484F5C" w:rsidRDefault="00C9084C" w:rsidP="00C9084C">
      <w:pPr>
        <w:spacing w:before="120" w:after="120"/>
        <w:ind w:left="893"/>
        <w:jc w:val="thaiDistribute"/>
        <w:rPr>
          <w:rFonts w:ascii="Angsana New" w:hAnsi="Angsana New"/>
          <w:sz w:val="28"/>
        </w:rPr>
      </w:pPr>
      <w:r w:rsidRPr="007C54CE">
        <w:rPr>
          <w:rFonts w:ascii="Angsana New" w:hAnsi="Angsana New"/>
          <w:sz w:val="28"/>
          <w:cs/>
        </w:rPr>
        <w:t xml:space="preserve">ณ วันที่ </w:t>
      </w:r>
      <w:r w:rsidRPr="007C54CE">
        <w:rPr>
          <w:rFonts w:ascii="Angsana New" w:hAnsi="Angsana New"/>
          <w:color w:val="000000"/>
          <w:spacing w:val="-2"/>
          <w:sz w:val="28"/>
        </w:rPr>
        <w:t xml:space="preserve">30 </w:t>
      </w:r>
      <w:r w:rsidRPr="007C54CE">
        <w:rPr>
          <w:rFonts w:ascii="Angsana New" w:hAnsi="Angsana New" w:hint="cs"/>
          <w:color w:val="000000"/>
          <w:spacing w:val="-2"/>
          <w:sz w:val="28"/>
          <w:cs/>
        </w:rPr>
        <w:t>มิถุนายน</w:t>
      </w:r>
      <w:r w:rsidRPr="007C54CE">
        <w:rPr>
          <w:rFonts w:ascii="Angsana New" w:hAnsi="Angsana New"/>
          <w:sz w:val="28"/>
        </w:rPr>
        <w:t xml:space="preserve"> 2568 </w:t>
      </w:r>
      <w:r w:rsidRPr="007C54CE">
        <w:rPr>
          <w:rFonts w:ascii="Angsana New" w:hAnsi="Angsana New"/>
          <w:sz w:val="28"/>
          <w:cs/>
        </w:rPr>
        <w:t xml:space="preserve">และวันที่ </w:t>
      </w:r>
      <w:r w:rsidRPr="007C54CE">
        <w:rPr>
          <w:rFonts w:ascii="Angsana New" w:hAnsi="Angsana New"/>
          <w:sz w:val="28"/>
        </w:rPr>
        <w:t>31</w:t>
      </w:r>
      <w:r w:rsidRPr="007C54CE">
        <w:rPr>
          <w:rFonts w:ascii="Angsana New" w:hAnsi="Angsana New"/>
          <w:sz w:val="28"/>
          <w:cs/>
        </w:rPr>
        <w:t xml:space="preserve"> ธันวาคม </w:t>
      </w:r>
      <w:r w:rsidRPr="007C54CE">
        <w:rPr>
          <w:rFonts w:ascii="Angsana New" w:hAnsi="Angsana New"/>
          <w:sz w:val="28"/>
        </w:rPr>
        <w:t>2567</w:t>
      </w:r>
      <w:r w:rsidRPr="007C54CE">
        <w:rPr>
          <w:rFonts w:ascii="Angsana New" w:hAnsi="Angsana New"/>
          <w:sz w:val="28"/>
          <w:cs/>
        </w:rPr>
        <w:t xml:space="preserve"> </w:t>
      </w:r>
      <w:r w:rsidRPr="00484F5C">
        <w:rPr>
          <w:rFonts w:ascii="Angsana New" w:hAnsi="Angsana New"/>
          <w:color w:val="000000"/>
          <w:spacing w:val="-2"/>
          <w:sz w:val="28"/>
          <w:cs/>
        </w:rPr>
        <w:t>กลุ่มบริษัท</w:t>
      </w:r>
      <w:r w:rsidRPr="00484F5C">
        <w:rPr>
          <w:rFonts w:ascii="Angsana New" w:hAnsi="Angsana New" w:hint="cs"/>
          <w:sz w:val="28"/>
          <w:cs/>
        </w:rPr>
        <w:t>และบริษัท</w:t>
      </w:r>
      <w:r w:rsidRPr="00484F5C">
        <w:rPr>
          <w:rFonts w:ascii="Angsana New" w:hAnsi="Angsana New"/>
          <w:sz w:val="28"/>
          <w:cs/>
        </w:rPr>
        <w:t>มีการค้ำประกัน</w:t>
      </w:r>
      <w:r w:rsidRPr="00484F5C">
        <w:rPr>
          <w:rFonts w:ascii="Angsana New" w:hAnsi="Angsana New" w:hint="cs"/>
          <w:sz w:val="28"/>
          <w:cs/>
        </w:rPr>
        <w:t>สินเชื่อกับสถาบันการเงิน</w:t>
      </w:r>
      <w:r w:rsidRPr="00484F5C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13602" w:type="dxa"/>
        <w:tblInd w:w="8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34"/>
        <w:gridCol w:w="99"/>
        <w:gridCol w:w="2396"/>
        <w:gridCol w:w="77"/>
        <w:gridCol w:w="2535"/>
        <w:gridCol w:w="88"/>
        <w:gridCol w:w="1170"/>
        <w:gridCol w:w="56"/>
        <w:gridCol w:w="1158"/>
        <w:gridCol w:w="37"/>
        <w:gridCol w:w="1152"/>
        <w:gridCol w:w="48"/>
        <w:gridCol w:w="1152"/>
      </w:tblGrid>
      <w:tr w:rsidR="00C9084C" w:rsidRPr="003B1973" w14:paraId="3C1BCF3E" w14:textId="77777777" w:rsidTr="007868DB">
        <w:tc>
          <w:tcPr>
            <w:tcW w:w="3634" w:type="dxa"/>
          </w:tcPr>
          <w:p w14:paraId="23C2AB69" w14:textId="77777777" w:rsidR="00C9084C" w:rsidRPr="00484F5C" w:rsidRDefault="00C9084C">
            <w:pPr>
              <w:ind w:left="132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99" w:type="dxa"/>
          </w:tcPr>
          <w:p w14:paraId="7E369BA8" w14:textId="77777777" w:rsidR="00C9084C" w:rsidRPr="00484F5C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</w:tcPr>
          <w:p w14:paraId="0FFE64EF" w14:textId="77777777" w:rsidR="00C9084C" w:rsidRPr="00484F5C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" w:type="dxa"/>
          </w:tcPr>
          <w:p w14:paraId="2D72E3B1" w14:textId="77777777" w:rsidR="00C9084C" w:rsidRPr="00484F5C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</w:tcPr>
          <w:p w14:paraId="2B95BFFD" w14:textId="77777777" w:rsidR="00C9084C" w:rsidRPr="00484F5C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" w:type="dxa"/>
          </w:tcPr>
          <w:p w14:paraId="2AF319B7" w14:textId="77777777" w:rsidR="00C9084C" w:rsidRPr="00484F5C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0" w:type="dxa"/>
            <w:gridSpan w:val="3"/>
          </w:tcPr>
          <w:p w14:paraId="4B2E3BED" w14:textId="77777777" w:rsidR="00C9084C" w:rsidRPr="00484F5C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" w:type="dxa"/>
          </w:tcPr>
          <w:p w14:paraId="47BDC0A6" w14:textId="77777777" w:rsidR="00C9084C" w:rsidRPr="00484F5C" w:rsidRDefault="00C9084C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-5" w:firstLine="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52" w:type="dxa"/>
            <w:gridSpan w:val="3"/>
          </w:tcPr>
          <w:p w14:paraId="55947A11" w14:textId="77777777" w:rsidR="00C9084C" w:rsidRPr="00484F5C" w:rsidRDefault="00C9084C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-5" w:firstLine="5"/>
              <w:jc w:val="right"/>
              <w:rPr>
                <w:rFonts w:ascii="Angsana New" w:hAnsi="Angsana New"/>
                <w:sz w:val="28"/>
                <w:cs/>
              </w:rPr>
            </w:pPr>
            <w:r w:rsidRPr="00484F5C">
              <w:rPr>
                <w:rFonts w:ascii="Angsana New" w:hAnsi="Angsana New"/>
                <w:sz w:val="28"/>
                <w:cs/>
              </w:rPr>
              <w:t>(หน่วย</w:t>
            </w:r>
            <w:r w:rsidRPr="00484F5C">
              <w:rPr>
                <w:rFonts w:ascii="Angsana New" w:hAnsi="Angsana New"/>
                <w:sz w:val="28"/>
              </w:rPr>
              <w:t xml:space="preserve">: </w:t>
            </w:r>
            <w:r w:rsidRPr="00484F5C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C9084C" w:rsidRPr="003B1973" w14:paraId="6A3B5861" w14:textId="77777777" w:rsidTr="007868DB">
        <w:tc>
          <w:tcPr>
            <w:tcW w:w="3634" w:type="dxa"/>
          </w:tcPr>
          <w:p w14:paraId="11EA5B09" w14:textId="77777777" w:rsidR="00C9084C" w:rsidRPr="00484F5C" w:rsidRDefault="00C9084C">
            <w:pPr>
              <w:ind w:left="132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99" w:type="dxa"/>
          </w:tcPr>
          <w:p w14:paraId="66B3361E" w14:textId="77777777" w:rsidR="00C9084C" w:rsidRPr="00484F5C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</w:tcPr>
          <w:p w14:paraId="0430128A" w14:textId="77777777" w:rsidR="00C9084C" w:rsidRPr="00484F5C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" w:type="dxa"/>
          </w:tcPr>
          <w:p w14:paraId="4343F25A" w14:textId="77777777" w:rsidR="00C9084C" w:rsidRPr="00484F5C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</w:tcPr>
          <w:p w14:paraId="20B545B5" w14:textId="77777777" w:rsidR="00C9084C" w:rsidRPr="00484F5C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" w:type="dxa"/>
          </w:tcPr>
          <w:p w14:paraId="653FF084" w14:textId="77777777" w:rsidR="00C9084C" w:rsidRPr="00484F5C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0" w:type="dxa"/>
            <w:gridSpan w:val="3"/>
            <w:tcBorders>
              <w:bottom w:val="single" w:sz="4" w:space="0" w:color="auto"/>
            </w:tcBorders>
          </w:tcPr>
          <w:p w14:paraId="60FAE7E5" w14:textId="481A8DDF" w:rsidR="00C9084C" w:rsidRPr="00484F5C" w:rsidRDefault="00276F67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C9084C" w:rsidRPr="00484F5C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37" w:type="dxa"/>
          </w:tcPr>
          <w:p w14:paraId="149F2445" w14:textId="77777777" w:rsidR="00C9084C" w:rsidRPr="00484F5C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52" w:type="dxa"/>
            <w:gridSpan w:val="3"/>
            <w:tcBorders>
              <w:bottom w:val="single" w:sz="4" w:space="0" w:color="auto"/>
            </w:tcBorders>
          </w:tcPr>
          <w:p w14:paraId="383F2A02" w14:textId="561815FE" w:rsidR="00C9084C" w:rsidRPr="00484F5C" w:rsidRDefault="00276F67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C9084C" w:rsidRPr="00484F5C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C9084C" w:rsidRPr="003B1973" w14:paraId="4F2C2AC5" w14:textId="77777777" w:rsidTr="007868DB">
        <w:tc>
          <w:tcPr>
            <w:tcW w:w="3634" w:type="dxa"/>
            <w:vMerge w:val="restart"/>
            <w:tcBorders>
              <w:bottom w:val="single" w:sz="4" w:space="0" w:color="auto"/>
            </w:tcBorders>
            <w:vAlign w:val="center"/>
          </w:tcPr>
          <w:p w14:paraId="01BA7049" w14:textId="77777777" w:rsidR="00C9084C" w:rsidRPr="00484F5C" w:rsidRDefault="00C9084C">
            <w:pPr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484F5C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99" w:type="dxa"/>
            <w:vAlign w:val="center"/>
          </w:tcPr>
          <w:p w14:paraId="68725B56" w14:textId="77777777" w:rsidR="00C9084C" w:rsidRPr="00484F5C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  <w:vMerge w:val="restart"/>
            <w:tcBorders>
              <w:bottom w:val="single" w:sz="4" w:space="0" w:color="auto"/>
            </w:tcBorders>
            <w:vAlign w:val="center"/>
          </w:tcPr>
          <w:p w14:paraId="0626E2A4" w14:textId="77777777" w:rsidR="00C9084C" w:rsidRPr="00484F5C" w:rsidRDefault="00C9084C">
            <w:pPr>
              <w:ind w:right="49"/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  <w:r w:rsidRPr="00484F5C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77" w:type="dxa"/>
            <w:vAlign w:val="center"/>
          </w:tcPr>
          <w:p w14:paraId="1CD16361" w14:textId="77777777" w:rsidR="00C9084C" w:rsidRPr="00484F5C" w:rsidRDefault="00C9084C">
            <w:pPr>
              <w:ind w:left="2" w:right="49" w:hanging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  <w:vMerge w:val="restart"/>
            <w:tcBorders>
              <w:bottom w:val="single" w:sz="4" w:space="0" w:color="auto"/>
            </w:tcBorders>
            <w:vAlign w:val="center"/>
          </w:tcPr>
          <w:p w14:paraId="27DE43C0" w14:textId="77777777" w:rsidR="00C9084C" w:rsidRPr="00484F5C" w:rsidRDefault="00C9084C">
            <w:pPr>
              <w:ind w:left="2" w:right="49" w:hanging="2"/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  <w:r w:rsidRPr="00484F5C">
              <w:rPr>
                <w:rFonts w:ascii="Angsana New" w:hAnsi="Angsana New" w:hint="cs"/>
                <w:sz w:val="28"/>
                <w:cs/>
              </w:rPr>
              <w:t>รายละเอียดของหลักประกัน</w:t>
            </w:r>
          </w:p>
        </w:tc>
        <w:tc>
          <w:tcPr>
            <w:tcW w:w="88" w:type="dxa"/>
          </w:tcPr>
          <w:p w14:paraId="14D9E97B" w14:textId="77777777" w:rsidR="00C9084C" w:rsidRPr="00484F5C" w:rsidRDefault="00C9084C">
            <w:pPr>
              <w:ind w:left="-5" w:right="49" w:firstLine="5"/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1170" w:type="dxa"/>
          </w:tcPr>
          <w:p w14:paraId="06DEC72A" w14:textId="77777777" w:rsidR="00C9084C" w:rsidRPr="00484F5C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  <w:r w:rsidRPr="007C54CE">
              <w:rPr>
                <w:rFonts w:ascii="Angsana New" w:hAnsi="Angsana New"/>
                <w:color w:val="000000"/>
                <w:spacing w:val="-2"/>
                <w:sz w:val="28"/>
              </w:rPr>
              <w:t xml:space="preserve">30 </w:t>
            </w:r>
            <w:r w:rsidRPr="007C54CE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56" w:type="dxa"/>
          </w:tcPr>
          <w:p w14:paraId="2B8B4191" w14:textId="77777777" w:rsidR="00C9084C" w:rsidRPr="00484F5C" w:rsidRDefault="00C9084C">
            <w:pPr>
              <w:tabs>
                <w:tab w:val="decimal" w:pos="1062"/>
              </w:tabs>
              <w:ind w:left="-5" w:right="49" w:firstLine="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</w:tcPr>
          <w:p w14:paraId="185F3111" w14:textId="77777777" w:rsidR="00C9084C" w:rsidRPr="00484F5C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/>
                <w:sz w:val="28"/>
              </w:rPr>
              <w:t>31</w:t>
            </w:r>
            <w:r w:rsidRPr="00484F5C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37" w:type="dxa"/>
          </w:tcPr>
          <w:p w14:paraId="16EA2767" w14:textId="77777777" w:rsidR="00C9084C" w:rsidRPr="00484F5C" w:rsidRDefault="00C9084C">
            <w:pPr>
              <w:ind w:left="-5" w:right="49" w:firstLine="5"/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1152" w:type="dxa"/>
          </w:tcPr>
          <w:p w14:paraId="2FF6662C" w14:textId="77777777" w:rsidR="00C9084C" w:rsidRPr="00484F5C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  <w:r w:rsidRPr="007C54CE">
              <w:rPr>
                <w:rFonts w:ascii="Angsana New" w:hAnsi="Angsana New"/>
                <w:color w:val="000000"/>
                <w:spacing w:val="-2"/>
                <w:sz w:val="28"/>
              </w:rPr>
              <w:t xml:space="preserve">30 </w:t>
            </w:r>
            <w:r w:rsidRPr="007C54CE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48" w:type="dxa"/>
          </w:tcPr>
          <w:p w14:paraId="1ABA71F7" w14:textId="77777777" w:rsidR="00C9084C" w:rsidRPr="00484F5C" w:rsidRDefault="00C9084C">
            <w:pPr>
              <w:tabs>
                <w:tab w:val="decimal" w:pos="1062"/>
              </w:tabs>
              <w:ind w:left="-5" w:right="49" w:firstLine="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7DB2CB3F" w14:textId="77777777" w:rsidR="00C9084C" w:rsidRPr="00484F5C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/>
                <w:sz w:val="28"/>
              </w:rPr>
              <w:t>31</w:t>
            </w:r>
            <w:r w:rsidRPr="00484F5C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C9084C" w:rsidRPr="003B1973" w14:paraId="51632D9E" w14:textId="77777777" w:rsidTr="007868DB">
        <w:tc>
          <w:tcPr>
            <w:tcW w:w="3634" w:type="dxa"/>
            <w:vMerge/>
          </w:tcPr>
          <w:p w14:paraId="6C719D35" w14:textId="77777777" w:rsidR="00C9084C" w:rsidRPr="00484F5C" w:rsidRDefault="00C9084C">
            <w:pPr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5DA8EBB2" w14:textId="77777777" w:rsidR="00C9084C" w:rsidRPr="00484F5C" w:rsidRDefault="00C9084C">
            <w:pPr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96" w:type="dxa"/>
            <w:vMerge/>
          </w:tcPr>
          <w:p w14:paraId="3466E5CE" w14:textId="77777777" w:rsidR="00C9084C" w:rsidRPr="00484F5C" w:rsidRDefault="00C9084C">
            <w:pPr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</w:tcPr>
          <w:p w14:paraId="6A8AD704" w14:textId="77777777" w:rsidR="00C9084C" w:rsidRPr="00484F5C" w:rsidRDefault="00C9084C">
            <w:pPr>
              <w:ind w:left="2" w:right="49" w:hanging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  <w:vMerge/>
          </w:tcPr>
          <w:p w14:paraId="6B67A3B8" w14:textId="77777777" w:rsidR="00C9084C" w:rsidRPr="00484F5C" w:rsidRDefault="00C9084C">
            <w:pPr>
              <w:ind w:left="2" w:right="49" w:hanging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" w:type="dxa"/>
          </w:tcPr>
          <w:p w14:paraId="0200BFEF" w14:textId="77777777" w:rsidR="00C9084C" w:rsidRPr="00484F5C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CFF17D" w14:textId="77777777" w:rsidR="00C9084C" w:rsidRPr="00484F5C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56" w:type="dxa"/>
          </w:tcPr>
          <w:p w14:paraId="5170350F" w14:textId="77777777" w:rsidR="00C9084C" w:rsidRPr="00484F5C" w:rsidRDefault="00C9084C">
            <w:pPr>
              <w:tabs>
                <w:tab w:val="decimal" w:pos="1062"/>
              </w:tabs>
              <w:ind w:left="-5" w:right="49" w:firstLine="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8B0598A" w14:textId="77777777" w:rsidR="00C9084C" w:rsidRPr="00484F5C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37" w:type="dxa"/>
          </w:tcPr>
          <w:p w14:paraId="0067DBDA" w14:textId="77777777" w:rsidR="00C9084C" w:rsidRPr="00484F5C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69F012" w14:textId="77777777" w:rsidR="00C9084C" w:rsidRPr="00484F5C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48" w:type="dxa"/>
          </w:tcPr>
          <w:p w14:paraId="1A2BAD06" w14:textId="77777777" w:rsidR="00C9084C" w:rsidRPr="00484F5C" w:rsidRDefault="00C9084C">
            <w:pPr>
              <w:tabs>
                <w:tab w:val="decimal" w:pos="1062"/>
              </w:tabs>
              <w:ind w:left="-5" w:right="49" w:firstLine="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996FD0" w14:textId="77777777" w:rsidR="00C9084C" w:rsidRPr="00484F5C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/>
                <w:sz w:val="28"/>
              </w:rPr>
              <w:t>2567</w:t>
            </w:r>
          </w:p>
        </w:tc>
      </w:tr>
      <w:tr w:rsidR="00C9084C" w:rsidRPr="003B1973" w14:paraId="4FDEB4B1" w14:textId="77777777" w:rsidTr="007868DB">
        <w:tc>
          <w:tcPr>
            <w:tcW w:w="3634" w:type="dxa"/>
            <w:tcBorders>
              <w:top w:val="single" w:sz="4" w:space="0" w:color="auto"/>
            </w:tcBorders>
          </w:tcPr>
          <w:p w14:paraId="64D9E2EF" w14:textId="77777777" w:rsidR="00C9084C" w:rsidRPr="00484F5C" w:rsidRDefault="00C9084C">
            <w:pPr>
              <w:ind w:left="357" w:right="-29" w:hanging="357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484F5C">
              <w:rPr>
                <w:rFonts w:ascii="Angsana New" w:hAnsi="Angsana New"/>
                <w:sz w:val="28"/>
                <w:cs/>
              </w:rPr>
              <w:t xml:space="preserve"> </w:t>
            </w:r>
            <w:r w:rsidRPr="00484F5C">
              <w:rPr>
                <w:rFonts w:ascii="Angsana New" w:hAnsi="Angsana New" w:hint="cs"/>
                <w:sz w:val="28"/>
                <w:cs/>
              </w:rPr>
              <w:t>ทาคูนิ</w:t>
            </w:r>
            <w:r w:rsidRPr="00484F5C">
              <w:rPr>
                <w:rFonts w:ascii="Angsana New" w:hAnsi="Angsana New"/>
                <w:sz w:val="28"/>
                <w:cs/>
              </w:rPr>
              <w:t xml:space="preserve"> </w:t>
            </w:r>
            <w:r w:rsidRPr="00484F5C">
              <w:rPr>
                <w:rFonts w:ascii="Angsana New" w:hAnsi="Angsana New" w:hint="cs"/>
                <w:sz w:val="28"/>
                <w:cs/>
              </w:rPr>
              <w:t>กรุ๊ป</w:t>
            </w:r>
            <w:r w:rsidRPr="00484F5C">
              <w:rPr>
                <w:rFonts w:ascii="Angsana New" w:hAnsi="Angsana New"/>
                <w:sz w:val="28"/>
                <w:cs/>
              </w:rPr>
              <w:t xml:space="preserve"> </w:t>
            </w:r>
            <w:r w:rsidRPr="00484F5C">
              <w:rPr>
                <w:rFonts w:ascii="Angsana New" w:hAnsi="Angsana New" w:hint="cs"/>
                <w:sz w:val="28"/>
                <w:cs/>
              </w:rPr>
              <w:t>จำกัด</w:t>
            </w:r>
            <w:r w:rsidRPr="00484F5C">
              <w:rPr>
                <w:rFonts w:ascii="Angsana New" w:hAnsi="Angsana New"/>
                <w:sz w:val="28"/>
                <w:cs/>
              </w:rPr>
              <w:t xml:space="preserve"> (</w:t>
            </w:r>
            <w:r w:rsidRPr="00484F5C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484F5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99" w:type="dxa"/>
          </w:tcPr>
          <w:p w14:paraId="15E3D12E" w14:textId="77777777" w:rsidR="00C9084C" w:rsidRPr="00484F5C" w:rsidRDefault="00C9084C">
            <w:pPr>
              <w:snapToGrid w:val="0"/>
              <w:ind w:right="7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14:paraId="5FDC89D5" w14:textId="2B0CEC74" w:rsidR="00C9084C" w:rsidRPr="00484F5C" w:rsidRDefault="00C9084C">
            <w:pPr>
              <w:snapToGrid w:val="0"/>
              <w:ind w:right="76"/>
              <w:jc w:val="center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 w:hint="cs"/>
                <w:sz w:val="28"/>
                <w:cs/>
              </w:rPr>
              <w:t>บริษัท</w:t>
            </w:r>
            <w:r w:rsidR="0057766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84F5C">
              <w:rPr>
                <w:rFonts w:ascii="Angsana New" w:hAnsi="Angsana New" w:hint="cs"/>
                <w:sz w:val="28"/>
                <w:cs/>
              </w:rPr>
              <w:t>ธนชาต</w:t>
            </w:r>
            <w:r w:rsidRPr="00484F5C">
              <w:rPr>
                <w:rFonts w:ascii="Angsana New" w:hAnsi="Angsana New"/>
                <w:sz w:val="28"/>
                <w:cs/>
              </w:rPr>
              <w:t xml:space="preserve"> </w:t>
            </w:r>
            <w:r w:rsidRPr="00484F5C">
              <w:rPr>
                <w:rFonts w:ascii="Angsana New" w:hAnsi="Angsana New" w:hint="cs"/>
                <w:sz w:val="28"/>
                <w:cs/>
              </w:rPr>
              <w:t>พลัส จำกัด</w:t>
            </w:r>
          </w:p>
        </w:tc>
        <w:tc>
          <w:tcPr>
            <w:tcW w:w="77" w:type="dxa"/>
          </w:tcPr>
          <w:p w14:paraId="2AA08C18" w14:textId="77777777" w:rsidR="00C9084C" w:rsidRPr="00484F5C" w:rsidRDefault="00C9084C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  <w:tcBorders>
              <w:top w:val="single" w:sz="4" w:space="0" w:color="auto"/>
            </w:tcBorders>
            <w:vAlign w:val="bottom"/>
          </w:tcPr>
          <w:p w14:paraId="6C2B34C8" w14:textId="77777777" w:rsidR="00C9084C" w:rsidRPr="00484F5C" w:rsidRDefault="00C9084C">
            <w:pPr>
              <w:snapToGrid w:val="0"/>
              <w:ind w:right="76"/>
              <w:jc w:val="center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 w:hint="cs"/>
                <w:sz w:val="28"/>
                <w:cs/>
              </w:rPr>
              <w:t>ที่ดินที่ใช้เป็นหลักประกัน</w:t>
            </w:r>
          </w:p>
        </w:tc>
        <w:tc>
          <w:tcPr>
            <w:tcW w:w="88" w:type="dxa"/>
          </w:tcPr>
          <w:p w14:paraId="5094C21C" w14:textId="77777777" w:rsidR="00C9084C" w:rsidRPr="00484F5C" w:rsidRDefault="00C9084C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E783E9" w14:textId="77777777" w:rsidR="00C9084C" w:rsidRPr="00484F5C" w:rsidRDefault="00C9084C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  <w:cs/>
              </w:rPr>
              <w:t>7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  <w:r w:rsidRPr="00484F5C">
              <w:rPr>
                <w:rFonts w:ascii="Angsana New" w:hAnsi="Angsana New" w:hint="eastAsia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  <w:r w:rsidRPr="00484F5C">
              <w:rPr>
                <w:rFonts w:ascii="Angsana New" w:hAnsi="Angsana New" w:hint="eastAsia"/>
                <w:sz w:val="28"/>
                <w:cs/>
              </w:rPr>
              <w:t>00</w:t>
            </w:r>
          </w:p>
        </w:tc>
        <w:tc>
          <w:tcPr>
            <w:tcW w:w="56" w:type="dxa"/>
            <w:vAlign w:val="bottom"/>
          </w:tcPr>
          <w:p w14:paraId="4DBC7662" w14:textId="77777777" w:rsidR="00C9084C" w:rsidRPr="00484F5C" w:rsidRDefault="00C9084C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52166771" w14:textId="77777777" w:rsidR="00C9084C" w:rsidRPr="00484F5C" w:rsidRDefault="00C9084C" w:rsidP="00916928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 w:hint="eastAsia"/>
                <w:sz w:val="28"/>
                <w:cs/>
              </w:rPr>
              <w:t>78</w:t>
            </w:r>
            <w:r w:rsidRPr="00484F5C">
              <w:rPr>
                <w:rFonts w:ascii="Angsana New" w:hAnsi="Angsana New" w:hint="eastAsia"/>
                <w:sz w:val="28"/>
              </w:rPr>
              <w:t>,</w:t>
            </w:r>
            <w:r w:rsidRPr="00484F5C">
              <w:rPr>
                <w:rFonts w:ascii="Angsana New" w:hAnsi="Angsana New" w:hint="eastAsia"/>
                <w:sz w:val="28"/>
                <w:cs/>
              </w:rPr>
              <w:t>500</w:t>
            </w:r>
          </w:p>
        </w:tc>
        <w:tc>
          <w:tcPr>
            <w:tcW w:w="37" w:type="dxa"/>
            <w:vAlign w:val="bottom"/>
          </w:tcPr>
          <w:p w14:paraId="408B2BB9" w14:textId="77777777" w:rsidR="00C9084C" w:rsidRPr="00484F5C" w:rsidRDefault="00C9084C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36193199" w14:textId="77777777" w:rsidR="00C9084C" w:rsidRPr="00484F5C" w:rsidRDefault="00C9084C" w:rsidP="008F5643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  <w:cs/>
              </w:rPr>
              <w:t>7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  <w:r w:rsidRPr="00484F5C">
              <w:rPr>
                <w:rFonts w:ascii="Angsana New" w:hAnsi="Angsana New" w:hint="eastAsia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  <w:r w:rsidRPr="00484F5C">
              <w:rPr>
                <w:rFonts w:ascii="Angsana New" w:hAnsi="Angsana New" w:hint="eastAsia"/>
                <w:sz w:val="28"/>
                <w:cs/>
              </w:rPr>
              <w:t>00</w:t>
            </w:r>
          </w:p>
        </w:tc>
        <w:tc>
          <w:tcPr>
            <w:tcW w:w="48" w:type="dxa"/>
            <w:vAlign w:val="bottom"/>
          </w:tcPr>
          <w:p w14:paraId="7F9088CE" w14:textId="77777777" w:rsidR="00C9084C" w:rsidRPr="00484F5C" w:rsidRDefault="00C9084C" w:rsidP="008F5643">
            <w:pPr>
              <w:tabs>
                <w:tab w:val="decimal" w:pos="792"/>
              </w:tabs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66DD38F3" w14:textId="77777777" w:rsidR="00C9084C" w:rsidRPr="00484F5C" w:rsidRDefault="00C9084C" w:rsidP="008F5643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 w:hint="eastAsia"/>
                <w:sz w:val="28"/>
                <w:cs/>
              </w:rPr>
              <w:t>78</w:t>
            </w:r>
            <w:r w:rsidRPr="00484F5C">
              <w:rPr>
                <w:rFonts w:ascii="Angsana New" w:hAnsi="Angsana New" w:hint="eastAsia"/>
                <w:sz w:val="28"/>
              </w:rPr>
              <w:t>,</w:t>
            </w:r>
            <w:r w:rsidRPr="00484F5C">
              <w:rPr>
                <w:rFonts w:ascii="Angsana New" w:hAnsi="Angsana New" w:hint="eastAsia"/>
                <w:sz w:val="28"/>
                <w:cs/>
              </w:rPr>
              <w:t>500</w:t>
            </w:r>
          </w:p>
        </w:tc>
      </w:tr>
      <w:tr w:rsidR="00C9084C" w:rsidRPr="003B1973" w14:paraId="6062B53F" w14:textId="77777777" w:rsidTr="007868DB">
        <w:tc>
          <w:tcPr>
            <w:tcW w:w="3634" w:type="dxa"/>
          </w:tcPr>
          <w:p w14:paraId="2DC6D227" w14:textId="48E21BE1" w:rsidR="00C9084C" w:rsidRPr="00484F5C" w:rsidRDefault="00C9084C">
            <w:pPr>
              <w:ind w:left="357" w:right="-29" w:hanging="357"/>
              <w:rPr>
                <w:rFonts w:ascii="Angsana New" w:hAnsi="Angsana New"/>
                <w:sz w:val="28"/>
                <w:cs/>
              </w:rPr>
            </w:pPr>
            <w:r w:rsidRPr="00484F5C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484F5C">
              <w:rPr>
                <w:rFonts w:ascii="Angsana New" w:hAnsi="Angsana New"/>
                <w:sz w:val="28"/>
                <w:cs/>
              </w:rPr>
              <w:t xml:space="preserve"> </w:t>
            </w:r>
            <w:r w:rsidRPr="00484F5C">
              <w:rPr>
                <w:rFonts w:ascii="Angsana New" w:hAnsi="Angsana New" w:hint="cs"/>
                <w:sz w:val="28"/>
                <w:cs/>
              </w:rPr>
              <w:t>ซี</w:t>
            </w:r>
            <w:r w:rsidRPr="00484F5C">
              <w:rPr>
                <w:rFonts w:ascii="Angsana New" w:hAnsi="Angsana New"/>
                <w:sz w:val="28"/>
                <w:cs/>
              </w:rPr>
              <w:t xml:space="preserve"> </w:t>
            </w:r>
            <w:r w:rsidRPr="00484F5C">
              <w:rPr>
                <w:rFonts w:ascii="Angsana New" w:hAnsi="Angsana New" w:hint="cs"/>
                <w:sz w:val="28"/>
                <w:cs/>
              </w:rPr>
              <w:t>เอ</w:t>
            </w:r>
            <w:r w:rsidRPr="00484F5C">
              <w:rPr>
                <w:rFonts w:ascii="Angsana New" w:hAnsi="Angsana New"/>
                <w:sz w:val="28"/>
                <w:cs/>
              </w:rPr>
              <w:t xml:space="preserve"> </w:t>
            </w:r>
            <w:r w:rsidRPr="00484F5C">
              <w:rPr>
                <w:rFonts w:ascii="Angsana New" w:hAnsi="Angsana New" w:hint="cs"/>
                <w:sz w:val="28"/>
                <w:cs/>
              </w:rPr>
              <w:t>แซ</w:t>
            </w:r>
            <w:r w:rsidR="00F208B5">
              <w:rPr>
                <w:rFonts w:ascii="Angsana New" w:hAnsi="Angsana New" w:hint="cs"/>
                <w:sz w:val="28"/>
                <w:cs/>
              </w:rPr>
              <w:t>ด</w:t>
            </w:r>
            <w:r w:rsidRPr="00484F5C">
              <w:rPr>
                <w:rFonts w:ascii="Angsana New" w:hAnsi="Angsana New"/>
                <w:sz w:val="28"/>
              </w:rPr>
              <w:t xml:space="preserve"> </w:t>
            </w:r>
            <w:r w:rsidRPr="00484F5C">
              <w:rPr>
                <w:rFonts w:ascii="Angsana New" w:hAnsi="Angsana New"/>
                <w:sz w:val="28"/>
                <w:cs/>
              </w:rPr>
              <w:t>(</w:t>
            </w:r>
            <w:r w:rsidRPr="00484F5C">
              <w:rPr>
                <w:rFonts w:ascii="Angsana New" w:hAnsi="Angsana New" w:hint="cs"/>
                <w:sz w:val="28"/>
                <w:cs/>
              </w:rPr>
              <w:t>ประเทศไทย</w:t>
            </w:r>
            <w:r w:rsidRPr="00484F5C">
              <w:rPr>
                <w:rFonts w:ascii="Angsana New" w:hAnsi="Angsana New"/>
                <w:sz w:val="28"/>
                <w:cs/>
              </w:rPr>
              <w:t xml:space="preserve">) </w:t>
            </w:r>
            <w:r w:rsidRPr="00484F5C">
              <w:rPr>
                <w:rFonts w:ascii="Angsana New" w:hAnsi="Angsana New" w:hint="cs"/>
                <w:sz w:val="28"/>
                <w:cs/>
              </w:rPr>
              <w:t>จำกัด</w:t>
            </w:r>
            <w:r w:rsidRPr="00484F5C">
              <w:rPr>
                <w:rFonts w:ascii="Angsana New" w:hAnsi="Angsana New"/>
                <w:sz w:val="28"/>
                <w:cs/>
              </w:rPr>
              <w:t xml:space="preserve"> (</w:t>
            </w:r>
            <w:r w:rsidRPr="00484F5C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484F5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99" w:type="dxa"/>
          </w:tcPr>
          <w:p w14:paraId="3F78F291" w14:textId="77777777" w:rsidR="00C9084C" w:rsidRPr="00484F5C" w:rsidRDefault="00C9084C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  <w:vAlign w:val="bottom"/>
          </w:tcPr>
          <w:p w14:paraId="1DFE7AB2" w14:textId="77777777" w:rsidR="00C9084C" w:rsidRPr="00484F5C" w:rsidRDefault="00C9084C">
            <w:pPr>
              <w:snapToGrid w:val="0"/>
              <w:ind w:right="76"/>
              <w:jc w:val="center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/>
                <w:sz w:val="28"/>
                <w:cs/>
              </w:rPr>
              <w:t>ธนาคารไทยพาณิชย์</w:t>
            </w:r>
          </w:p>
        </w:tc>
        <w:tc>
          <w:tcPr>
            <w:tcW w:w="77" w:type="dxa"/>
          </w:tcPr>
          <w:p w14:paraId="46B5C638" w14:textId="77777777" w:rsidR="00C9084C" w:rsidRPr="00484F5C" w:rsidRDefault="00C9084C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  <w:vAlign w:val="bottom"/>
          </w:tcPr>
          <w:p w14:paraId="46823E17" w14:textId="77777777" w:rsidR="00C9084C" w:rsidRPr="00484F5C" w:rsidRDefault="00C9084C">
            <w:pPr>
              <w:snapToGrid w:val="0"/>
              <w:ind w:right="76"/>
              <w:jc w:val="center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 w:hint="cs"/>
                <w:sz w:val="28"/>
                <w:cs/>
              </w:rPr>
              <w:t>ที่ดินที่ใช้เป็นหลักประกัน</w:t>
            </w:r>
          </w:p>
        </w:tc>
        <w:tc>
          <w:tcPr>
            <w:tcW w:w="88" w:type="dxa"/>
          </w:tcPr>
          <w:p w14:paraId="0D94D9D7" w14:textId="77777777" w:rsidR="00C9084C" w:rsidRPr="00484F5C" w:rsidRDefault="00C9084C">
            <w:pPr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75CCA6" w14:textId="404613CC" w:rsidR="00C9084C" w:rsidRPr="00484F5C" w:rsidRDefault="00ED3E31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 w:rsidRPr="00ED3E31">
              <w:rPr>
                <w:rFonts w:ascii="Angsana New" w:hAnsi="Angsana New" w:hint="eastAsia"/>
                <w:sz w:val="28"/>
                <w:cs/>
              </w:rPr>
              <w:t>294</w:t>
            </w:r>
            <w:r w:rsidRPr="00ED3E31">
              <w:rPr>
                <w:rFonts w:ascii="Angsana New" w:hAnsi="Angsana New" w:hint="eastAsia"/>
                <w:sz w:val="28"/>
              </w:rPr>
              <w:t>,</w:t>
            </w:r>
            <w:r w:rsidRPr="00ED3E31">
              <w:rPr>
                <w:rFonts w:ascii="Angsana New" w:hAnsi="Angsana New" w:hint="eastAsia"/>
                <w:sz w:val="28"/>
                <w:cs/>
              </w:rPr>
              <w:t>297</w:t>
            </w:r>
          </w:p>
        </w:tc>
        <w:tc>
          <w:tcPr>
            <w:tcW w:w="56" w:type="dxa"/>
            <w:vAlign w:val="bottom"/>
          </w:tcPr>
          <w:p w14:paraId="1C38B0FB" w14:textId="77777777" w:rsidR="00C9084C" w:rsidRPr="00484F5C" w:rsidRDefault="00C9084C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45EA5B42" w14:textId="1471A47B" w:rsidR="00C9084C" w:rsidRPr="00484F5C" w:rsidRDefault="00966558" w:rsidP="00916928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 w:rsidRPr="00966558">
              <w:rPr>
                <w:rFonts w:ascii="Angsana New" w:hAnsi="Angsana New" w:hint="eastAsia"/>
                <w:sz w:val="28"/>
                <w:cs/>
              </w:rPr>
              <w:t>447</w:t>
            </w:r>
            <w:r w:rsidRPr="00966558">
              <w:rPr>
                <w:rFonts w:ascii="Angsana New" w:hAnsi="Angsana New" w:hint="eastAsia"/>
                <w:sz w:val="28"/>
              </w:rPr>
              <w:t>,</w:t>
            </w:r>
            <w:r w:rsidRPr="00966558">
              <w:rPr>
                <w:rFonts w:ascii="Angsana New" w:hAnsi="Angsana New" w:hint="eastAsia"/>
                <w:sz w:val="28"/>
                <w:cs/>
              </w:rPr>
              <w:t>670</w:t>
            </w:r>
          </w:p>
        </w:tc>
        <w:tc>
          <w:tcPr>
            <w:tcW w:w="37" w:type="dxa"/>
            <w:vAlign w:val="bottom"/>
          </w:tcPr>
          <w:p w14:paraId="4ABBD728" w14:textId="77777777" w:rsidR="00C9084C" w:rsidRPr="00484F5C" w:rsidRDefault="00C9084C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2339EDC1" w14:textId="77777777" w:rsidR="00C9084C" w:rsidRPr="00484F5C" w:rsidRDefault="00C9084C" w:rsidP="008F5643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0062BEE3" w14:textId="77777777" w:rsidR="00C9084C" w:rsidRPr="00484F5C" w:rsidRDefault="00C9084C" w:rsidP="008F5643">
            <w:pPr>
              <w:tabs>
                <w:tab w:val="decimal" w:pos="792"/>
              </w:tabs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6741BFA9" w14:textId="77777777" w:rsidR="00C9084C" w:rsidRPr="00484F5C" w:rsidRDefault="00C9084C" w:rsidP="008F5643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/>
                <w:sz w:val="28"/>
              </w:rPr>
              <w:t>-</w:t>
            </w:r>
          </w:p>
        </w:tc>
      </w:tr>
      <w:tr w:rsidR="003D340D" w:rsidRPr="003B1973" w14:paraId="02045E78" w14:textId="77777777" w:rsidTr="007868DB">
        <w:tc>
          <w:tcPr>
            <w:tcW w:w="3634" w:type="dxa"/>
          </w:tcPr>
          <w:p w14:paraId="1BCC6BD6" w14:textId="32BECBC8" w:rsidR="003D340D" w:rsidRPr="00484F5C" w:rsidRDefault="003D340D" w:rsidP="0059267B">
            <w:pPr>
              <w:ind w:left="357" w:right="-29" w:hanging="357"/>
              <w:rPr>
                <w:rFonts w:ascii="Angsana New" w:hAnsi="Angsana New"/>
                <w:sz w:val="28"/>
                <w:cs/>
              </w:rPr>
            </w:pPr>
            <w:r w:rsidRPr="00484F5C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484F5C">
              <w:rPr>
                <w:rFonts w:ascii="Angsana New" w:hAnsi="Angsana New"/>
                <w:sz w:val="28"/>
                <w:cs/>
              </w:rPr>
              <w:t xml:space="preserve"> </w:t>
            </w:r>
            <w:r w:rsidRPr="00484F5C">
              <w:rPr>
                <w:rFonts w:ascii="Angsana New" w:hAnsi="Angsana New" w:hint="cs"/>
                <w:sz w:val="28"/>
                <w:cs/>
              </w:rPr>
              <w:t>ซี</w:t>
            </w:r>
            <w:r w:rsidRPr="00484F5C">
              <w:rPr>
                <w:rFonts w:ascii="Angsana New" w:hAnsi="Angsana New"/>
                <w:sz w:val="28"/>
                <w:cs/>
              </w:rPr>
              <w:t xml:space="preserve"> </w:t>
            </w:r>
            <w:r w:rsidRPr="00484F5C">
              <w:rPr>
                <w:rFonts w:ascii="Angsana New" w:hAnsi="Angsana New" w:hint="cs"/>
                <w:sz w:val="28"/>
                <w:cs/>
              </w:rPr>
              <w:t>เอ</w:t>
            </w:r>
            <w:r w:rsidRPr="00484F5C">
              <w:rPr>
                <w:rFonts w:ascii="Angsana New" w:hAnsi="Angsana New"/>
                <w:sz w:val="28"/>
                <w:cs/>
              </w:rPr>
              <w:t xml:space="preserve"> </w:t>
            </w:r>
            <w:r w:rsidRPr="00484F5C">
              <w:rPr>
                <w:rFonts w:ascii="Angsana New" w:hAnsi="Angsana New" w:hint="cs"/>
                <w:sz w:val="28"/>
                <w:cs/>
              </w:rPr>
              <w:t>แซ</w:t>
            </w:r>
            <w:r w:rsidR="00F208B5">
              <w:rPr>
                <w:rFonts w:ascii="Angsana New" w:hAnsi="Angsana New" w:hint="cs"/>
                <w:sz w:val="28"/>
                <w:cs/>
              </w:rPr>
              <w:t>ด</w:t>
            </w:r>
            <w:r w:rsidRPr="00484F5C">
              <w:rPr>
                <w:rFonts w:ascii="Angsana New" w:hAnsi="Angsana New"/>
                <w:sz w:val="28"/>
              </w:rPr>
              <w:t xml:space="preserve"> </w:t>
            </w:r>
            <w:r w:rsidRPr="00484F5C">
              <w:rPr>
                <w:rFonts w:ascii="Angsana New" w:hAnsi="Angsana New"/>
                <w:sz w:val="28"/>
                <w:cs/>
              </w:rPr>
              <w:t>(</w:t>
            </w:r>
            <w:r w:rsidRPr="00484F5C">
              <w:rPr>
                <w:rFonts w:ascii="Angsana New" w:hAnsi="Angsana New" w:hint="cs"/>
                <w:sz w:val="28"/>
                <w:cs/>
              </w:rPr>
              <w:t>ประเทศไทย</w:t>
            </w:r>
            <w:r w:rsidRPr="00484F5C">
              <w:rPr>
                <w:rFonts w:ascii="Angsana New" w:hAnsi="Angsana New"/>
                <w:sz w:val="28"/>
                <w:cs/>
              </w:rPr>
              <w:t xml:space="preserve">) </w:t>
            </w:r>
            <w:r w:rsidRPr="00484F5C">
              <w:rPr>
                <w:rFonts w:ascii="Angsana New" w:hAnsi="Angsana New" w:hint="cs"/>
                <w:sz w:val="28"/>
                <w:cs/>
              </w:rPr>
              <w:t>จำกัด</w:t>
            </w:r>
            <w:r w:rsidRPr="00484F5C">
              <w:rPr>
                <w:rFonts w:ascii="Angsana New" w:hAnsi="Angsana New"/>
                <w:sz w:val="28"/>
                <w:cs/>
              </w:rPr>
              <w:t xml:space="preserve"> (</w:t>
            </w:r>
            <w:r w:rsidRPr="00484F5C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484F5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99" w:type="dxa"/>
          </w:tcPr>
          <w:p w14:paraId="0C51A8B8" w14:textId="77777777" w:rsidR="003D340D" w:rsidRPr="00484F5C" w:rsidRDefault="003D340D" w:rsidP="0059267B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  <w:vAlign w:val="bottom"/>
          </w:tcPr>
          <w:p w14:paraId="33C24242" w14:textId="17AB2B8C" w:rsidR="003D340D" w:rsidRPr="00484F5C" w:rsidRDefault="003D340D" w:rsidP="0059267B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ธนาคารกสิกรไทย</w:t>
            </w:r>
          </w:p>
        </w:tc>
        <w:tc>
          <w:tcPr>
            <w:tcW w:w="77" w:type="dxa"/>
          </w:tcPr>
          <w:p w14:paraId="3E74A648" w14:textId="77777777" w:rsidR="003D340D" w:rsidRPr="00484F5C" w:rsidRDefault="003D340D" w:rsidP="0059267B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  <w:vAlign w:val="bottom"/>
          </w:tcPr>
          <w:p w14:paraId="1C1BFCDD" w14:textId="77BC3EBD" w:rsidR="003D340D" w:rsidRPr="00484F5C" w:rsidRDefault="003D340D" w:rsidP="0059267B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  <w:r w:rsidRPr="00484F5C">
              <w:rPr>
                <w:rFonts w:ascii="Angsana New" w:hAnsi="Angsana New" w:hint="cs"/>
                <w:sz w:val="28"/>
                <w:cs/>
              </w:rPr>
              <w:t>ที่ดินที่ใช้เป็นหลักประกัน</w:t>
            </w:r>
          </w:p>
        </w:tc>
        <w:tc>
          <w:tcPr>
            <w:tcW w:w="88" w:type="dxa"/>
          </w:tcPr>
          <w:p w14:paraId="78C0628E" w14:textId="77777777" w:rsidR="003D340D" w:rsidRPr="00484F5C" w:rsidRDefault="003D340D" w:rsidP="0059267B">
            <w:pPr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791CB3D" w14:textId="098A0352" w:rsidR="003D340D" w:rsidRPr="006E4E87" w:rsidRDefault="00ED3E31" w:rsidP="008F5643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  <w:cs/>
              </w:rPr>
            </w:pPr>
            <w:r w:rsidRPr="00ED3E31">
              <w:rPr>
                <w:rFonts w:ascii="Angsana New" w:hAnsi="Angsana New" w:hint="eastAsia"/>
                <w:sz w:val="28"/>
                <w:cs/>
              </w:rPr>
              <w:t>636</w:t>
            </w:r>
            <w:r w:rsidRPr="00ED3E31">
              <w:rPr>
                <w:rFonts w:ascii="Angsana New" w:hAnsi="Angsana New" w:hint="eastAsia"/>
                <w:sz w:val="28"/>
              </w:rPr>
              <w:t>,</w:t>
            </w:r>
            <w:r w:rsidRPr="00ED3E31">
              <w:rPr>
                <w:rFonts w:ascii="Angsana New" w:hAnsi="Angsana New" w:hint="eastAsia"/>
                <w:sz w:val="28"/>
                <w:cs/>
              </w:rPr>
              <w:t>943</w:t>
            </w:r>
          </w:p>
        </w:tc>
        <w:tc>
          <w:tcPr>
            <w:tcW w:w="56" w:type="dxa"/>
            <w:vAlign w:val="bottom"/>
          </w:tcPr>
          <w:p w14:paraId="7F2E9B21" w14:textId="77777777" w:rsidR="003D340D" w:rsidRPr="00484F5C" w:rsidRDefault="003D340D" w:rsidP="008F5643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3A023521" w14:textId="226F8D50" w:rsidR="003D340D" w:rsidRPr="00484F5C" w:rsidRDefault="000B4367" w:rsidP="00916928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  <w:cs/>
              </w:rPr>
            </w:pPr>
            <w:r w:rsidRPr="000B4367">
              <w:rPr>
                <w:rFonts w:ascii="Angsana New" w:hAnsi="Angsana New" w:hint="eastAsia"/>
                <w:sz w:val="28"/>
                <w:cs/>
              </w:rPr>
              <w:t>544</w:t>
            </w:r>
            <w:r w:rsidRPr="000B4367">
              <w:rPr>
                <w:rFonts w:ascii="Angsana New" w:hAnsi="Angsana New" w:hint="eastAsia"/>
                <w:sz w:val="28"/>
              </w:rPr>
              <w:t>,</w:t>
            </w:r>
            <w:r w:rsidRPr="000B4367">
              <w:rPr>
                <w:rFonts w:ascii="Angsana New" w:hAnsi="Angsana New" w:hint="eastAsia"/>
                <w:sz w:val="28"/>
                <w:cs/>
              </w:rPr>
              <w:t>435</w:t>
            </w:r>
          </w:p>
        </w:tc>
        <w:tc>
          <w:tcPr>
            <w:tcW w:w="37" w:type="dxa"/>
            <w:vAlign w:val="bottom"/>
          </w:tcPr>
          <w:p w14:paraId="01BCFB73" w14:textId="77777777" w:rsidR="003D340D" w:rsidRPr="00484F5C" w:rsidRDefault="003D340D" w:rsidP="008F5643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4A0710B1" w14:textId="1A0DCD30" w:rsidR="003D340D" w:rsidRPr="00484F5C" w:rsidRDefault="000B4367" w:rsidP="008F5643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0C182CB3" w14:textId="77777777" w:rsidR="003D340D" w:rsidRPr="00484F5C" w:rsidRDefault="003D340D" w:rsidP="008F5643">
            <w:pPr>
              <w:tabs>
                <w:tab w:val="decimal" w:pos="792"/>
              </w:tabs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167783B4" w14:textId="1E856D80" w:rsidR="003D340D" w:rsidRPr="00484F5C" w:rsidRDefault="000B4367" w:rsidP="008F5643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9084C" w:rsidRPr="003B1973" w14:paraId="0FA07038" w14:textId="77777777" w:rsidTr="007868DB">
        <w:tc>
          <w:tcPr>
            <w:tcW w:w="3634" w:type="dxa"/>
          </w:tcPr>
          <w:p w14:paraId="45D02DF8" w14:textId="7B925D4F" w:rsidR="00C9084C" w:rsidRPr="00484F5C" w:rsidRDefault="00C9084C">
            <w:pPr>
              <w:pStyle w:val="FSNoteDetail"/>
              <w:spacing w:before="0"/>
              <w:ind w:left="0"/>
              <w:jc w:val="left"/>
              <w:rPr>
                <w:cs/>
              </w:rPr>
            </w:pPr>
            <w:r w:rsidRPr="005B50FD">
              <w:rPr>
                <w:rFonts w:hint="cs"/>
                <w:cs/>
              </w:rPr>
              <w:t>บริษัท</w:t>
            </w:r>
            <w:r w:rsidRPr="005B50FD">
              <w:rPr>
                <w:cs/>
              </w:rPr>
              <w:t xml:space="preserve"> </w:t>
            </w:r>
            <w:r w:rsidRPr="005B50FD">
              <w:rPr>
                <w:rFonts w:hint="cs"/>
                <w:cs/>
              </w:rPr>
              <w:t>ซี</w:t>
            </w:r>
            <w:r w:rsidRPr="005B50FD">
              <w:rPr>
                <w:cs/>
              </w:rPr>
              <w:t xml:space="preserve"> </w:t>
            </w:r>
            <w:r w:rsidRPr="005B50FD">
              <w:rPr>
                <w:rFonts w:hint="cs"/>
                <w:cs/>
              </w:rPr>
              <w:t>เอ</w:t>
            </w:r>
            <w:r w:rsidRPr="005B50FD">
              <w:rPr>
                <w:cs/>
              </w:rPr>
              <w:t xml:space="preserve"> </w:t>
            </w:r>
            <w:r w:rsidRPr="005B50FD">
              <w:rPr>
                <w:rFonts w:hint="cs"/>
                <w:cs/>
              </w:rPr>
              <w:t>แซ</w:t>
            </w:r>
            <w:r w:rsidR="00F208B5">
              <w:rPr>
                <w:rFonts w:hint="cs"/>
                <w:cs/>
              </w:rPr>
              <w:t>ด</w:t>
            </w:r>
            <w:r w:rsidRPr="005B50FD">
              <w:rPr>
                <w:cs/>
              </w:rPr>
              <w:t xml:space="preserve"> (</w:t>
            </w:r>
            <w:r w:rsidRPr="005B50FD">
              <w:rPr>
                <w:rFonts w:hint="cs"/>
                <w:cs/>
              </w:rPr>
              <w:t>ประเทศไทย</w:t>
            </w:r>
            <w:r w:rsidRPr="005B50FD">
              <w:rPr>
                <w:cs/>
              </w:rPr>
              <w:t xml:space="preserve">) </w:t>
            </w:r>
            <w:r w:rsidRPr="005B50FD">
              <w:rPr>
                <w:rFonts w:hint="cs"/>
                <w:cs/>
              </w:rPr>
              <w:t>จำกัด</w:t>
            </w:r>
            <w:r w:rsidRPr="005B50FD">
              <w:rPr>
                <w:cs/>
              </w:rPr>
              <w:t xml:space="preserve"> (</w:t>
            </w:r>
            <w:r w:rsidRPr="005B50FD">
              <w:rPr>
                <w:rFonts w:hint="cs"/>
                <w:cs/>
              </w:rPr>
              <w:t>มหาชน</w:t>
            </w:r>
            <w:r w:rsidRPr="005B50FD">
              <w:rPr>
                <w:cs/>
              </w:rPr>
              <w:t>)</w:t>
            </w:r>
          </w:p>
        </w:tc>
        <w:tc>
          <w:tcPr>
            <w:tcW w:w="99" w:type="dxa"/>
          </w:tcPr>
          <w:p w14:paraId="5E805524" w14:textId="77777777" w:rsidR="00C9084C" w:rsidRPr="00484F5C" w:rsidRDefault="00C9084C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</w:tcPr>
          <w:p w14:paraId="7C4F1BF1" w14:textId="1CC1702D" w:rsidR="00C9084C" w:rsidRPr="00484F5C" w:rsidRDefault="00C9084C">
            <w:pPr>
              <w:snapToGrid w:val="0"/>
              <w:ind w:right="76"/>
              <w:jc w:val="center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 w:hint="cs"/>
                <w:sz w:val="28"/>
                <w:cs/>
              </w:rPr>
              <w:t>ธนาคารเพื่อการส่งออก</w:t>
            </w:r>
            <w:r w:rsidR="00551B88" w:rsidRPr="00551B88">
              <w:rPr>
                <w:rFonts w:ascii="Angsana New" w:hAnsi="Angsana New" w:hint="cs"/>
                <w:sz w:val="28"/>
                <w:cs/>
              </w:rPr>
              <w:t>และนำเข้าแห่งประเทศไทย</w:t>
            </w:r>
          </w:p>
        </w:tc>
        <w:tc>
          <w:tcPr>
            <w:tcW w:w="77" w:type="dxa"/>
          </w:tcPr>
          <w:p w14:paraId="01EFF2E7" w14:textId="77777777" w:rsidR="00C9084C" w:rsidRPr="00484F5C" w:rsidRDefault="00C9084C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</w:tcPr>
          <w:p w14:paraId="6D462F41" w14:textId="77777777" w:rsidR="00C9084C" w:rsidRPr="00484F5C" w:rsidRDefault="00C9084C">
            <w:pPr>
              <w:snapToGrid w:val="0"/>
              <w:ind w:right="76"/>
              <w:jc w:val="center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 w:hint="cs"/>
                <w:sz w:val="28"/>
                <w:cs/>
              </w:rPr>
              <w:t>เงินฝากออมทรัพย์</w:t>
            </w:r>
          </w:p>
          <w:p w14:paraId="388FB851" w14:textId="77777777" w:rsidR="00C9084C" w:rsidRPr="00484F5C" w:rsidRDefault="00C9084C">
            <w:pPr>
              <w:snapToGrid w:val="0"/>
              <w:ind w:right="76"/>
              <w:jc w:val="center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 w:hint="cs"/>
                <w:sz w:val="28"/>
                <w:cs/>
              </w:rPr>
              <w:t>ที่ใช้เป็นหลักประกัน</w:t>
            </w:r>
          </w:p>
        </w:tc>
        <w:tc>
          <w:tcPr>
            <w:tcW w:w="88" w:type="dxa"/>
          </w:tcPr>
          <w:p w14:paraId="7C9ED4F6" w14:textId="77777777" w:rsidR="00C9084C" w:rsidRPr="00484F5C" w:rsidRDefault="00C9084C">
            <w:pPr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5CE3E4" w14:textId="3DB8FB6D" w:rsidR="00C9084C" w:rsidRPr="00484F5C" w:rsidRDefault="00ED3E31" w:rsidP="008F5643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 w:rsidRPr="00ED3E31">
              <w:rPr>
                <w:rFonts w:ascii="Angsana New" w:hAnsi="Angsana New" w:hint="eastAsia"/>
                <w:sz w:val="28"/>
                <w:cs/>
              </w:rPr>
              <w:t>92</w:t>
            </w:r>
            <w:r w:rsidRPr="00ED3E31">
              <w:rPr>
                <w:rFonts w:ascii="Angsana New" w:hAnsi="Angsana New" w:hint="eastAsia"/>
                <w:sz w:val="28"/>
              </w:rPr>
              <w:t>,</w:t>
            </w:r>
            <w:r w:rsidRPr="00ED3E31">
              <w:rPr>
                <w:rFonts w:ascii="Angsana New" w:hAnsi="Angsana New" w:hint="eastAsia"/>
                <w:sz w:val="28"/>
                <w:cs/>
              </w:rPr>
              <w:t>725</w:t>
            </w:r>
          </w:p>
        </w:tc>
        <w:tc>
          <w:tcPr>
            <w:tcW w:w="56" w:type="dxa"/>
            <w:vAlign w:val="bottom"/>
          </w:tcPr>
          <w:p w14:paraId="2A9F8BDA" w14:textId="77777777" w:rsidR="00C9084C" w:rsidRPr="00484F5C" w:rsidRDefault="00C9084C" w:rsidP="008F5643">
            <w:pPr>
              <w:tabs>
                <w:tab w:val="decimal" w:pos="792"/>
              </w:tabs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5C504EF" w14:textId="45841531" w:rsidR="00C9084C" w:rsidRPr="00484F5C" w:rsidRDefault="000B4367" w:rsidP="00916928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 w:rsidRPr="000B4367">
              <w:rPr>
                <w:rFonts w:ascii="Angsana New" w:hAnsi="Angsana New" w:hint="eastAsia"/>
                <w:sz w:val="28"/>
                <w:cs/>
              </w:rPr>
              <w:t>111</w:t>
            </w:r>
            <w:r w:rsidRPr="000B4367">
              <w:rPr>
                <w:rFonts w:ascii="Angsana New" w:hAnsi="Angsana New" w:hint="eastAsia"/>
                <w:sz w:val="28"/>
              </w:rPr>
              <w:t>,</w:t>
            </w:r>
            <w:r w:rsidRPr="000B4367">
              <w:rPr>
                <w:rFonts w:ascii="Angsana New" w:hAnsi="Angsana New" w:hint="eastAsia"/>
                <w:sz w:val="28"/>
                <w:cs/>
              </w:rPr>
              <w:t>219</w:t>
            </w:r>
          </w:p>
        </w:tc>
        <w:tc>
          <w:tcPr>
            <w:tcW w:w="37" w:type="dxa"/>
            <w:vAlign w:val="bottom"/>
          </w:tcPr>
          <w:p w14:paraId="325B1D64" w14:textId="77777777" w:rsidR="00C9084C" w:rsidRPr="00484F5C" w:rsidRDefault="00C9084C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8353A0" w14:textId="77777777" w:rsidR="00C9084C" w:rsidRPr="00484F5C" w:rsidRDefault="00C9084C" w:rsidP="008F5643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052C1A37" w14:textId="77777777" w:rsidR="00C9084C" w:rsidRPr="00484F5C" w:rsidRDefault="00C9084C" w:rsidP="008F5643">
            <w:pPr>
              <w:tabs>
                <w:tab w:val="decimal" w:pos="792"/>
              </w:tabs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F6517A" w14:textId="77777777" w:rsidR="00C9084C" w:rsidRPr="00484F5C" w:rsidRDefault="00C9084C" w:rsidP="008F5643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 w:rsidRPr="00484F5C">
              <w:rPr>
                <w:rFonts w:ascii="Angsana New" w:hAnsi="Angsana New"/>
                <w:sz w:val="28"/>
              </w:rPr>
              <w:t>-</w:t>
            </w:r>
          </w:p>
        </w:tc>
      </w:tr>
      <w:tr w:rsidR="00C9084C" w:rsidRPr="003B1973" w14:paraId="30028104" w14:textId="77777777" w:rsidTr="007868DB">
        <w:trPr>
          <w:trHeight w:val="476"/>
        </w:trPr>
        <w:tc>
          <w:tcPr>
            <w:tcW w:w="3634" w:type="dxa"/>
            <w:vAlign w:val="bottom"/>
          </w:tcPr>
          <w:p w14:paraId="18FDBEFB" w14:textId="77777777" w:rsidR="00C9084C" w:rsidRPr="00484F5C" w:rsidRDefault="00C9084C">
            <w:pPr>
              <w:ind w:right="-2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84F5C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484F5C">
              <w:rPr>
                <w:rFonts w:ascii="Angsana New" w:hAnsi="Angsana New" w:hint="cs"/>
                <w:b/>
                <w:bCs/>
                <w:sz w:val="28"/>
                <w:cs/>
              </w:rPr>
              <w:t>ทั้งสิ้น</w:t>
            </w:r>
          </w:p>
        </w:tc>
        <w:tc>
          <w:tcPr>
            <w:tcW w:w="99" w:type="dxa"/>
          </w:tcPr>
          <w:p w14:paraId="59946438" w14:textId="77777777" w:rsidR="00C9084C" w:rsidRPr="00484F5C" w:rsidRDefault="00C9084C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96" w:type="dxa"/>
          </w:tcPr>
          <w:p w14:paraId="2CD5ABA9" w14:textId="77777777" w:rsidR="00C9084C" w:rsidRPr="00484F5C" w:rsidRDefault="00C9084C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" w:type="dxa"/>
          </w:tcPr>
          <w:p w14:paraId="1C273AC7" w14:textId="77777777" w:rsidR="00C9084C" w:rsidRPr="00484F5C" w:rsidRDefault="00C9084C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35" w:type="dxa"/>
          </w:tcPr>
          <w:p w14:paraId="2806A99A" w14:textId="77777777" w:rsidR="00C9084C" w:rsidRPr="00484F5C" w:rsidRDefault="00C9084C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22A55376" w14:textId="77777777" w:rsidR="00C9084C" w:rsidRPr="00484F5C" w:rsidRDefault="00C9084C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F9987" w14:textId="34D35554" w:rsidR="00C9084C" w:rsidRPr="00484F5C" w:rsidRDefault="00966558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6558">
              <w:rPr>
                <w:rFonts w:ascii="Angsana New" w:hAnsi="Angsana New" w:hint="eastAsia"/>
                <w:b/>
                <w:bCs/>
                <w:sz w:val="28"/>
              </w:rPr>
              <w:t>1,099,465</w:t>
            </w:r>
          </w:p>
        </w:tc>
        <w:tc>
          <w:tcPr>
            <w:tcW w:w="56" w:type="dxa"/>
            <w:vAlign w:val="bottom"/>
          </w:tcPr>
          <w:p w14:paraId="2931AAB5" w14:textId="77777777" w:rsidR="00C9084C" w:rsidRPr="00484F5C" w:rsidRDefault="00C9084C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EB359" w14:textId="197A8688" w:rsidR="00C9084C" w:rsidRPr="00484F5C" w:rsidRDefault="000B4367" w:rsidP="00916928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B4367">
              <w:rPr>
                <w:rFonts w:ascii="Angsana New" w:hAnsi="Angsana New" w:hint="eastAsia"/>
                <w:b/>
                <w:bCs/>
                <w:sz w:val="28"/>
              </w:rPr>
              <w:t>1,181,824</w:t>
            </w:r>
          </w:p>
        </w:tc>
        <w:tc>
          <w:tcPr>
            <w:tcW w:w="37" w:type="dxa"/>
            <w:vAlign w:val="bottom"/>
          </w:tcPr>
          <w:p w14:paraId="3EE3561E" w14:textId="77777777" w:rsidR="00C9084C" w:rsidRPr="00484F5C" w:rsidRDefault="00C9084C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B8F3F" w14:textId="77777777" w:rsidR="00C9084C" w:rsidRPr="00484F5C" w:rsidRDefault="00C9084C" w:rsidP="00916928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eastAsia"/>
                <w:b/>
                <w:bCs/>
                <w:sz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</w:rPr>
              <w:t>5</w:t>
            </w:r>
            <w:r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5</w:t>
            </w:r>
            <w:r w:rsidRPr="00484F5C">
              <w:rPr>
                <w:rFonts w:ascii="Angsana New" w:hAnsi="Angsana New" w:hint="eastAsia"/>
                <w:b/>
                <w:bCs/>
                <w:sz w:val="28"/>
              </w:rPr>
              <w:t>00</w:t>
            </w:r>
          </w:p>
        </w:tc>
        <w:tc>
          <w:tcPr>
            <w:tcW w:w="48" w:type="dxa"/>
            <w:vAlign w:val="bottom"/>
          </w:tcPr>
          <w:p w14:paraId="63632F43" w14:textId="77777777" w:rsidR="00C9084C" w:rsidRPr="00484F5C" w:rsidRDefault="00C9084C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91333" w14:textId="77777777" w:rsidR="00C9084C" w:rsidRPr="00484F5C" w:rsidRDefault="00C9084C" w:rsidP="00916928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84F5C">
              <w:rPr>
                <w:rFonts w:ascii="Angsana New" w:hAnsi="Angsana New" w:hint="eastAsia"/>
                <w:b/>
                <w:bCs/>
                <w:sz w:val="28"/>
              </w:rPr>
              <w:t>78,500</w:t>
            </w:r>
          </w:p>
        </w:tc>
      </w:tr>
    </w:tbl>
    <w:p w14:paraId="42DB5D59" w14:textId="77777777" w:rsidR="005F5453" w:rsidRDefault="005F5453" w:rsidP="00812518">
      <w:pPr>
        <w:spacing w:before="120" w:after="120"/>
        <w:ind w:left="893"/>
        <w:jc w:val="thaiDistribute"/>
        <w:rPr>
          <w:rFonts w:asciiTheme="majorBidi" w:hAnsiTheme="majorBidi" w:cstheme="majorBidi"/>
          <w:sz w:val="28"/>
        </w:rPr>
      </w:pPr>
    </w:p>
    <w:p w14:paraId="1C7F9043" w14:textId="77777777" w:rsidR="004B55ED" w:rsidRDefault="004B55ED" w:rsidP="00153FB2">
      <w:pPr>
        <w:spacing w:before="120" w:after="120"/>
        <w:jc w:val="thaiDistribute"/>
        <w:rPr>
          <w:rFonts w:asciiTheme="majorBidi" w:hAnsiTheme="majorBidi" w:cstheme="majorBidi"/>
          <w:sz w:val="28"/>
          <w:cs/>
        </w:rPr>
        <w:sectPr w:rsidR="004B55ED" w:rsidSect="00791DE4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008" w:bottom="1080" w:left="1152" w:header="864" w:footer="432" w:gutter="0"/>
          <w:paperSrc w:first="7" w:other="7"/>
          <w:pgNumType w:start="42"/>
          <w:cols w:space="720"/>
          <w:docGrid w:linePitch="360"/>
        </w:sectPr>
      </w:pPr>
    </w:p>
    <w:p w14:paraId="259A78E5" w14:textId="307A617E" w:rsidR="00812518" w:rsidRDefault="00812518" w:rsidP="00E16D7E">
      <w:pPr>
        <w:spacing w:line="240" w:lineRule="atLeast"/>
        <w:ind w:left="360" w:hanging="360"/>
        <w:jc w:val="both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lastRenderedPageBreak/>
        <w:t>2</w:t>
      </w:r>
      <w:r w:rsidR="00082D1D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Pr="003B1973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573CE2">
        <w:rPr>
          <w:rFonts w:asciiTheme="majorBidi" w:hAnsiTheme="majorBidi" w:cstheme="majorBidi"/>
          <w:b/>
          <w:bCs/>
          <w:color w:val="000000"/>
          <w:spacing w:val="-2"/>
          <w:sz w:val="28"/>
        </w:rPr>
        <w:t xml:space="preserve">4 </w:t>
      </w:r>
      <w:r w:rsidR="00573CE2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</w:rPr>
        <w:t>ภาระผูก</w:t>
      </w:r>
      <w:r w:rsidR="00E75E9F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</w:rPr>
        <w:t>พันอื่น</w:t>
      </w:r>
      <w:r w:rsidRPr="003B1973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</w:rPr>
        <w:t xml:space="preserve"> </w:t>
      </w:r>
    </w:p>
    <w:p w14:paraId="00187FED" w14:textId="2D7370C7" w:rsidR="00F27801" w:rsidRDefault="00F27801" w:rsidP="0048685B">
      <w:pPr>
        <w:spacing w:before="120" w:after="240" w:line="276" w:lineRule="auto"/>
        <w:ind w:left="360" w:right="-29" w:firstLine="9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8685B">
        <w:rPr>
          <w:rFonts w:asciiTheme="majorBidi" w:hAnsiTheme="majorBidi" w:hint="cs"/>
          <w:sz w:val="28"/>
          <w:cs/>
          <w:lang w:eastAsia="x-none"/>
        </w:rPr>
        <w:t>จำนวน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เงินขั้นต่ำที่กลุ่มบริษัทย่อย</w:t>
      </w:r>
      <w:r w:rsidR="002F0D8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ต้องจ่ายในอนาคตทั้งสิ้นภายใต้คำสั่งซื้อวัสดุก่อสร้าง ณ วันที่ </w:t>
      </w:r>
      <w:r w:rsidR="002F0D80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2F0D8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2F0D80">
        <w:rPr>
          <w:rFonts w:asciiTheme="majorBidi" w:hAnsiTheme="majorBidi" w:cstheme="majorBidi"/>
          <w:color w:val="000000"/>
          <w:spacing w:val="-2"/>
          <w:sz w:val="28"/>
        </w:rPr>
        <w:t xml:space="preserve">2568 </w:t>
      </w:r>
      <w:r w:rsidR="002F0D8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และ </w:t>
      </w:r>
      <w:r w:rsidR="00637795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="0048685B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F62192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="002F0D8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วันที่ </w:t>
      </w:r>
      <w:r w:rsidR="002F0D8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F0D8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ธันวาคม </w:t>
      </w:r>
      <w:r w:rsidR="002F0D80">
        <w:rPr>
          <w:rFonts w:asciiTheme="majorBidi" w:hAnsiTheme="majorBidi" w:cstheme="majorBidi"/>
          <w:color w:val="000000"/>
          <w:spacing w:val="-2"/>
          <w:sz w:val="28"/>
        </w:rPr>
        <w:t>2567</w:t>
      </w:r>
      <w:r w:rsidR="00E75E9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มีรายละเอียด ดังนี้ </w:t>
      </w:r>
      <w:r w:rsidR="00E75E9F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="009C3452">
        <w:rPr>
          <w:rFonts w:ascii="Angsana New" w:hAnsi="Angsana New" w:hint="cs"/>
          <w:sz w:val="28"/>
          <w:cs/>
        </w:rPr>
        <w:t>ข้อมูลทาง</w:t>
      </w:r>
      <w:r w:rsidR="009C3452">
        <w:rPr>
          <w:rFonts w:asciiTheme="majorBidi" w:hAnsiTheme="majorBidi" w:cstheme="majorBidi" w:hint="cs"/>
          <w:sz w:val="28"/>
          <w:cs/>
        </w:rPr>
        <w:t>การ</w:t>
      </w:r>
      <w:r w:rsidR="00E75E9F">
        <w:rPr>
          <w:rFonts w:asciiTheme="majorBidi" w:hAnsiTheme="majorBidi" w:cstheme="majorBidi" w:hint="cs"/>
          <w:color w:val="000000"/>
          <w:spacing w:val="-2"/>
          <w:sz w:val="28"/>
          <w:cs/>
        </w:rPr>
        <w:t>เงิน</w:t>
      </w:r>
      <w:r w:rsidR="007A2056">
        <w:rPr>
          <w:rFonts w:asciiTheme="majorBidi" w:hAnsiTheme="majorBidi" w:cstheme="majorBidi" w:hint="cs"/>
          <w:color w:val="000000"/>
          <w:spacing w:val="-2"/>
          <w:sz w:val="28"/>
          <w:cs/>
        </w:rPr>
        <w:t>เฉพาะกิจการ</w:t>
      </w:r>
      <w:r w:rsidR="007A2056">
        <w:rPr>
          <w:rFonts w:asciiTheme="majorBidi" w:hAnsiTheme="majorBidi" w:cstheme="majorBidi"/>
          <w:color w:val="000000"/>
          <w:spacing w:val="-2"/>
          <w:sz w:val="28"/>
        </w:rPr>
        <w:t>:</w:t>
      </w:r>
      <w:r w:rsidR="007A205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ไม่มี</w:t>
      </w:r>
      <w:r w:rsidR="00E75E9F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8822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80"/>
        <w:gridCol w:w="2340"/>
        <w:gridCol w:w="90"/>
        <w:gridCol w:w="2342"/>
      </w:tblGrid>
      <w:tr w:rsidR="00812518" w:rsidRPr="00BE672D" w14:paraId="32D9105C" w14:textId="77777777" w:rsidTr="00390F00">
        <w:trPr>
          <w:trHeight w:val="423"/>
          <w:tblHeader/>
        </w:trPr>
        <w:tc>
          <w:tcPr>
            <w:tcW w:w="3870" w:type="dxa"/>
          </w:tcPr>
          <w:p w14:paraId="321CAD74" w14:textId="77777777" w:rsidR="00812518" w:rsidRPr="009262BC" w:rsidRDefault="00812518" w:rsidP="00EE714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13700D4" w14:textId="77777777" w:rsidR="00812518" w:rsidRPr="009262BC" w:rsidRDefault="00812518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2" w:type="dxa"/>
            <w:gridSpan w:val="3"/>
          </w:tcPr>
          <w:p w14:paraId="062775A6" w14:textId="77777777" w:rsidR="00812518" w:rsidRPr="009262BC" w:rsidRDefault="00812518" w:rsidP="00EE7148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 w:hint="cs"/>
                <w:caps/>
                <w:sz w:val="28"/>
              </w:rPr>
              <w:t>(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9262BC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9262BC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812518" w:rsidRPr="00BE672D" w14:paraId="30D91B36" w14:textId="77777777" w:rsidTr="00390F00">
        <w:trPr>
          <w:trHeight w:val="423"/>
          <w:tblHeader/>
        </w:trPr>
        <w:tc>
          <w:tcPr>
            <w:tcW w:w="3870" w:type="dxa"/>
          </w:tcPr>
          <w:p w14:paraId="4C5575F5" w14:textId="77777777" w:rsidR="00812518" w:rsidRPr="009262BC" w:rsidRDefault="00812518" w:rsidP="00EE714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59B1E5C" w14:textId="77777777" w:rsidR="00812518" w:rsidRPr="009262BC" w:rsidRDefault="00812518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2" w:type="dxa"/>
            <w:gridSpan w:val="3"/>
            <w:tcBorders>
              <w:bottom w:val="single" w:sz="4" w:space="0" w:color="auto"/>
            </w:tcBorders>
          </w:tcPr>
          <w:p w14:paraId="2AE8678B" w14:textId="7301BA42" w:rsidR="00812518" w:rsidRPr="009262BC" w:rsidRDefault="00C2196A" w:rsidP="00EE7148">
            <w:pPr>
              <w:tabs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812518" w:rsidRPr="009262BC">
              <w:rPr>
                <w:rFonts w:ascii="Angsana New" w:hAnsi="Angsana New"/>
                <w:caps/>
                <w:sz w:val="28"/>
                <w:cs/>
              </w:rPr>
              <w:t>การเงินร</w:t>
            </w:r>
            <w:r w:rsidR="00812518">
              <w:rPr>
                <w:rFonts w:ascii="Angsana New" w:hAnsi="Angsana New" w:hint="cs"/>
                <w:caps/>
                <w:sz w:val="28"/>
                <w:cs/>
              </w:rPr>
              <w:t>วม</w:t>
            </w:r>
          </w:p>
        </w:tc>
      </w:tr>
      <w:tr w:rsidR="00812518" w:rsidRPr="000C60A2" w14:paraId="0C512582" w14:textId="77777777" w:rsidTr="00390F00">
        <w:trPr>
          <w:trHeight w:val="372"/>
          <w:tblHeader/>
        </w:trPr>
        <w:tc>
          <w:tcPr>
            <w:tcW w:w="3870" w:type="dxa"/>
          </w:tcPr>
          <w:p w14:paraId="13F5A6AF" w14:textId="77777777" w:rsidR="00812518" w:rsidRPr="009262BC" w:rsidRDefault="00812518" w:rsidP="00EE7148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520846AA" w14:textId="77777777" w:rsidR="00812518" w:rsidRPr="009262BC" w:rsidRDefault="00812518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228BBF5A" w14:textId="77777777" w:rsidR="00812518" w:rsidRPr="009262BC" w:rsidRDefault="00812518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38A022" w14:textId="77777777" w:rsidR="00812518" w:rsidRPr="009262BC" w:rsidRDefault="00812518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25641A49" w14:textId="77777777" w:rsidR="00812518" w:rsidRPr="009262BC" w:rsidRDefault="00812518" w:rsidP="00EE714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31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812518" w:rsidRPr="000C60A2" w14:paraId="57262803" w14:textId="77777777" w:rsidTr="00390F00">
        <w:trPr>
          <w:trHeight w:val="372"/>
          <w:tblHeader/>
        </w:trPr>
        <w:tc>
          <w:tcPr>
            <w:tcW w:w="3870" w:type="dxa"/>
          </w:tcPr>
          <w:p w14:paraId="2018AE8A" w14:textId="77777777" w:rsidR="00812518" w:rsidRPr="009262BC" w:rsidRDefault="00812518" w:rsidP="00EE7148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6DECB474" w14:textId="77777777" w:rsidR="00812518" w:rsidRPr="009262BC" w:rsidRDefault="00812518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CD3BB8E" w14:textId="77777777" w:rsidR="00812518" w:rsidRPr="009262BC" w:rsidRDefault="00812518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0" w:type="dxa"/>
          </w:tcPr>
          <w:p w14:paraId="51CF0256" w14:textId="77777777" w:rsidR="00812518" w:rsidRPr="009262BC" w:rsidRDefault="00812518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0D998F96" w14:textId="77777777" w:rsidR="00812518" w:rsidRPr="009262BC" w:rsidRDefault="00812518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812518" w:rsidRPr="00FB19D2" w14:paraId="1F189F30" w14:textId="77777777" w:rsidTr="00390F00">
        <w:trPr>
          <w:trHeight w:val="372"/>
          <w:tblHeader/>
        </w:trPr>
        <w:tc>
          <w:tcPr>
            <w:tcW w:w="3870" w:type="dxa"/>
          </w:tcPr>
          <w:p w14:paraId="6DD9CF9B" w14:textId="6925064B" w:rsidR="00812518" w:rsidRPr="003A6C66" w:rsidRDefault="00032C4B" w:rsidP="00EE7148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คำสั่งซื้อวัสดุก่อสร้าง</w:t>
            </w:r>
          </w:p>
        </w:tc>
        <w:tc>
          <w:tcPr>
            <w:tcW w:w="180" w:type="dxa"/>
          </w:tcPr>
          <w:p w14:paraId="57FE6950" w14:textId="77777777" w:rsidR="00812518" w:rsidRPr="009262BC" w:rsidRDefault="00812518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561B1394" w14:textId="194ABEA4" w:rsidR="00812518" w:rsidRPr="009262BC" w:rsidRDefault="00854548" w:rsidP="00EE7148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854548">
              <w:rPr>
                <w:rFonts w:ascii="Angsana New" w:hAnsi="Angsana New" w:hint="eastAsia"/>
                <w:sz w:val="28"/>
                <w:cs/>
              </w:rPr>
              <w:t>4</w:t>
            </w:r>
            <w:r w:rsidRPr="00854548">
              <w:rPr>
                <w:rFonts w:ascii="Angsana New" w:hAnsi="Angsana New" w:hint="eastAsia"/>
                <w:sz w:val="28"/>
              </w:rPr>
              <w:t>,</w:t>
            </w:r>
            <w:r w:rsidRPr="00854548">
              <w:rPr>
                <w:rFonts w:ascii="Angsana New" w:hAnsi="Angsana New" w:hint="eastAsia"/>
                <w:sz w:val="28"/>
                <w:cs/>
              </w:rPr>
              <w:t>234</w:t>
            </w:r>
          </w:p>
        </w:tc>
        <w:tc>
          <w:tcPr>
            <w:tcW w:w="90" w:type="dxa"/>
            <w:vAlign w:val="bottom"/>
          </w:tcPr>
          <w:p w14:paraId="67CAF5B9" w14:textId="77777777" w:rsidR="00812518" w:rsidRPr="009262BC" w:rsidRDefault="00812518" w:rsidP="00EE7148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704195B1" w14:textId="73CDC844" w:rsidR="00812518" w:rsidRPr="009262BC" w:rsidRDefault="00032C4B" w:rsidP="00EE7148">
            <w:pPr>
              <w:ind w:left="-108" w:right="8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365,314</w:t>
            </w:r>
          </w:p>
        </w:tc>
      </w:tr>
    </w:tbl>
    <w:p w14:paraId="177D924E" w14:textId="051E433B" w:rsidR="00573E73" w:rsidRDefault="00573E73" w:rsidP="000229B5">
      <w:pPr>
        <w:ind w:right="-29"/>
        <w:rPr>
          <w:rFonts w:asciiTheme="majorBidi" w:hAnsiTheme="majorBidi" w:cstheme="majorBidi"/>
          <w:color w:val="000000"/>
          <w:spacing w:val="-2"/>
          <w:sz w:val="28"/>
        </w:rPr>
      </w:pPr>
    </w:p>
    <w:p w14:paraId="338EBE06" w14:textId="1216A2BF" w:rsidR="00896CC2" w:rsidRPr="00BD5B86" w:rsidRDefault="00FC3CD4" w:rsidP="00F77D0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="00C14CAB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BD5B86" w:rsidRPr="00BD5B86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5</w:t>
      </w:r>
      <w:r w:rsidR="00E36560">
        <w:rPr>
          <w:rFonts w:asciiTheme="majorBidi" w:hAnsiTheme="majorBidi" w:cstheme="majorBidi"/>
          <w:b/>
          <w:bCs/>
          <w:color w:val="000000"/>
          <w:spacing w:val="-2"/>
          <w:sz w:val="28"/>
        </w:rPr>
        <w:t xml:space="preserve"> </w:t>
      </w:r>
      <w:r w:rsidR="00896CC2" w:rsidRPr="00F33F9F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</w:rPr>
        <w:t>คดีความฟ้องร้อง</w:t>
      </w:r>
    </w:p>
    <w:p w14:paraId="4A019901" w14:textId="2D2CB49A" w:rsidR="00626F14" w:rsidRPr="004A1A36" w:rsidRDefault="007429BE" w:rsidP="008878C0">
      <w:pPr>
        <w:spacing w:before="120" w:after="240" w:line="276" w:lineRule="auto"/>
        <w:ind w:left="909" w:right="-7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</w:t>
      </w:r>
      <w:r w:rsidR="00C14CAB">
        <w:rPr>
          <w:rFonts w:asciiTheme="majorBidi" w:hAnsiTheme="majorBidi" w:cstheme="majorBidi"/>
          <w:sz w:val="28"/>
        </w:rPr>
        <w:t>3</w:t>
      </w:r>
      <w:r w:rsidR="00626F14" w:rsidRPr="004A1A36">
        <w:rPr>
          <w:rFonts w:asciiTheme="majorBidi" w:hAnsiTheme="majorBidi" w:cstheme="majorBidi"/>
          <w:sz w:val="28"/>
        </w:rPr>
        <w:t>.</w:t>
      </w:r>
      <w:r>
        <w:rPr>
          <w:rFonts w:asciiTheme="majorBidi" w:hAnsiTheme="majorBidi" w:cstheme="majorBidi"/>
          <w:sz w:val="28"/>
        </w:rPr>
        <w:t>5</w:t>
      </w:r>
      <w:r w:rsidR="00626F14" w:rsidRPr="004A1A36">
        <w:rPr>
          <w:rFonts w:asciiTheme="majorBidi" w:hAnsiTheme="majorBidi" w:cstheme="majorBidi"/>
          <w:sz w:val="28"/>
        </w:rPr>
        <w:t>.</w:t>
      </w:r>
      <w:r w:rsidR="00626F14" w:rsidRPr="00D055A3">
        <w:rPr>
          <w:rFonts w:asciiTheme="majorBidi" w:hAnsiTheme="majorBidi" w:cstheme="majorBidi" w:hint="cs"/>
          <w:sz w:val="28"/>
          <w:cs/>
        </w:rPr>
        <w:t>1</w:t>
      </w:r>
      <w:r w:rsidR="00626F14" w:rsidRPr="00D055A3">
        <w:rPr>
          <w:rFonts w:asciiTheme="majorBidi" w:hAnsiTheme="majorBidi" w:cstheme="majorBidi"/>
          <w:sz w:val="28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บริษัทได้ถูกฟ้องร้องให้เพิกถอนนิติกรรมการซื้อขายและการโอนหุ้นบริษัทแห่งหนึ่งจากบุคคล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>
        <w:rPr>
          <w:rFonts w:asciiTheme="majorBidi" w:hAnsiTheme="majorBidi"/>
          <w:sz w:val="28"/>
          <w:lang w:eastAsia="x-none"/>
        </w:rPr>
        <w:t>2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ราย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(</w:t>
      </w:r>
      <w:r w:rsidR="00C00107" w:rsidRPr="00C00107">
        <w:rPr>
          <w:rFonts w:asciiTheme="majorBidi" w:hAnsiTheme="majorBidi" w:hint="eastAsia"/>
          <w:sz w:val="28"/>
          <w:cs/>
          <w:lang w:eastAsia="x-none"/>
        </w:rPr>
        <w:t>“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โจทก์</w:t>
      </w:r>
      <w:r w:rsidR="00C00107" w:rsidRPr="00C00107">
        <w:rPr>
          <w:rFonts w:asciiTheme="majorBidi" w:hAnsiTheme="majorBidi" w:hint="eastAsia"/>
          <w:sz w:val="28"/>
          <w:cs/>
          <w:lang w:eastAsia="x-none"/>
        </w:rPr>
        <w:t>”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) </w:t>
      </w:r>
      <w:r w:rsidR="0088431A">
        <w:rPr>
          <w:rFonts w:asciiTheme="majorBidi" w:hAnsiTheme="majorBidi" w:hint="cs"/>
          <w:sz w:val="28"/>
          <w:cs/>
          <w:lang w:eastAsia="x-none"/>
        </w:rPr>
        <w:t xml:space="preserve">      </w:t>
      </w:r>
      <w:r w:rsidR="00F62192">
        <w:rPr>
          <w:rFonts w:asciiTheme="majorBidi" w:hAnsiTheme="majorBidi"/>
          <w:sz w:val="28"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โดยได้รับหมายเรียกคดีแพ่งจากศาลจังหวัดนนทบุรี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โดยเปิดหมายเมื่อวันที่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>
        <w:rPr>
          <w:rFonts w:asciiTheme="majorBidi" w:hAnsiTheme="majorBidi"/>
          <w:sz w:val="28"/>
          <w:lang w:eastAsia="x-none"/>
        </w:rPr>
        <w:t>16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พฤษภาคม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>
        <w:rPr>
          <w:rFonts w:asciiTheme="majorBidi" w:hAnsiTheme="majorBidi"/>
          <w:sz w:val="28"/>
          <w:lang w:eastAsia="x-none"/>
        </w:rPr>
        <w:t>2567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และบริษัทได้ยื่นคำให้การต่อสู้คำฟ้องของโจทก์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เมื่อวันที่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4463BB">
        <w:rPr>
          <w:rFonts w:asciiTheme="majorBidi" w:hAnsiTheme="majorBidi"/>
          <w:sz w:val="28"/>
          <w:lang w:eastAsia="x-none"/>
        </w:rPr>
        <w:t>19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กรกฎาคม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4463BB">
        <w:rPr>
          <w:rFonts w:asciiTheme="majorBidi" w:hAnsiTheme="majorBidi"/>
          <w:sz w:val="28"/>
          <w:lang w:eastAsia="x-none"/>
        </w:rPr>
        <w:t>2567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ศาลจังหวัดนนทบุรี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ได้</w:t>
      </w:r>
      <w:r w:rsidR="006F6E08">
        <w:rPr>
          <w:rFonts w:asciiTheme="majorBidi" w:hAnsiTheme="majorBidi" w:hint="cs"/>
          <w:sz w:val="28"/>
          <w:cs/>
          <w:lang w:eastAsia="x-none"/>
        </w:rPr>
        <w:t>นัด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ชี้สองสถานเมื่อวันที่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88431A">
        <w:rPr>
          <w:rFonts w:asciiTheme="majorBidi" w:hAnsiTheme="majorBidi" w:hint="cs"/>
          <w:sz w:val="28"/>
          <w:cs/>
          <w:lang w:eastAsia="x-none"/>
        </w:rPr>
        <w:t xml:space="preserve">                   </w:t>
      </w:r>
      <w:r w:rsidR="004463BB">
        <w:rPr>
          <w:rFonts w:asciiTheme="majorBidi" w:hAnsiTheme="majorBidi"/>
          <w:sz w:val="28"/>
          <w:lang w:eastAsia="x-none"/>
        </w:rPr>
        <w:t>23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กรกฎาคม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4463BB">
        <w:rPr>
          <w:rFonts w:asciiTheme="majorBidi" w:hAnsiTheme="majorBidi"/>
          <w:sz w:val="28"/>
          <w:lang w:eastAsia="x-none"/>
        </w:rPr>
        <w:t>2567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และนัดสืบพยานในวันที่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4463BB">
        <w:rPr>
          <w:rFonts w:asciiTheme="majorBidi" w:hAnsiTheme="majorBidi"/>
          <w:sz w:val="28"/>
          <w:lang w:eastAsia="x-none"/>
        </w:rPr>
        <w:t>2 - 5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กันยายน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4463BB">
        <w:rPr>
          <w:rFonts w:asciiTheme="majorBidi" w:hAnsiTheme="majorBidi"/>
          <w:sz w:val="28"/>
          <w:lang w:eastAsia="x-none"/>
        </w:rPr>
        <w:t>2568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ปัจจุบันคดีอยู่ในระหว่างการพิจารณาของศาล</w:t>
      </w:r>
      <w:r w:rsidR="0088431A">
        <w:rPr>
          <w:rFonts w:asciiTheme="majorBidi" w:hAnsiTheme="majorBidi" w:hint="cs"/>
          <w:sz w:val="28"/>
          <w:cs/>
          <w:lang w:eastAsia="x-none"/>
        </w:rPr>
        <w:t xml:space="preserve"> </w:t>
      </w:r>
      <w:r w:rsidR="00F62192">
        <w:rPr>
          <w:rFonts w:asciiTheme="majorBidi" w:hAnsiTheme="majorBidi"/>
          <w:sz w:val="28"/>
          <w:lang w:eastAsia="x-none"/>
        </w:rPr>
        <w:t xml:space="preserve"> 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จังหวัดนนทบุรี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บริษัทยังไม่มีการบันทึกประมาณการหนี้สิน</w:t>
      </w:r>
      <w:r w:rsidR="00B65106">
        <w:rPr>
          <w:rFonts w:asciiTheme="majorBidi" w:hAnsiTheme="majorBidi" w:hint="cs"/>
          <w:sz w:val="28"/>
          <w:cs/>
          <w:lang w:eastAsia="x-none"/>
        </w:rPr>
        <w:t xml:space="preserve"> </w:t>
      </w:r>
      <w:r w:rsidR="00B65106">
        <w:rPr>
          <w:rFonts w:asciiTheme="majorBidi" w:hAnsiTheme="majorBidi"/>
          <w:sz w:val="28"/>
          <w:lang w:eastAsia="x-none"/>
        </w:rPr>
        <w:t>(</w:t>
      </w:r>
      <w:r w:rsidR="00B65106">
        <w:rPr>
          <w:rFonts w:asciiTheme="majorBidi" w:hAnsiTheme="majorBidi" w:hint="cs"/>
          <w:sz w:val="28"/>
          <w:cs/>
          <w:lang w:eastAsia="x-none"/>
        </w:rPr>
        <w:t xml:space="preserve">ดูหมายเหตุข้อ </w:t>
      </w:r>
      <w:r w:rsidR="00B65106">
        <w:rPr>
          <w:rFonts w:asciiTheme="majorBidi" w:hAnsiTheme="majorBidi"/>
          <w:sz w:val="28"/>
          <w:lang w:eastAsia="x-none"/>
        </w:rPr>
        <w:t>1</w:t>
      </w:r>
      <w:r w:rsidR="00392D2F">
        <w:rPr>
          <w:rFonts w:asciiTheme="majorBidi" w:hAnsiTheme="majorBidi"/>
          <w:sz w:val="28"/>
          <w:lang w:eastAsia="x-none"/>
        </w:rPr>
        <w:t>0</w:t>
      </w:r>
      <w:r w:rsidR="00B65106">
        <w:rPr>
          <w:rFonts w:asciiTheme="majorBidi" w:hAnsiTheme="majorBidi"/>
          <w:sz w:val="28"/>
          <w:lang w:eastAsia="x-none"/>
        </w:rPr>
        <w:t>)</w:t>
      </w:r>
    </w:p>
    <w:p w14:paraId="678B504E" w14:textId="5E08B46C" w:rsidR="002451F0" w:rsidRPr="002451F0" w:rsidRDefault="007429BE" w:rsidP="008878C0">
      <w:pPr>
        <w:spacing w:before="120" w:after="240" w:line="276" w:lineRule="auto"/>
        <w:ind w:left="909" w:right="-7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</w:t>
      </w:r>
      <w:r w:rsidR="00C14CAB">
        <w:rPr>
          <w:rFonts w:asciiTheme="majorBidi" w:hAnsiTheme="majorBidi" w:cstheme="majorBidi"/>
          <w:sz w:val="28"/>
        </w:rPr>
        <w:t>3</w:t>
      </w:r>
      <w:r w:rsidR="00626F14" w:rsidRPr="00D055A3">
        <w:rPr>
          <w:rFonts w:asciiTheme="majorBidi" w:hAnsiTheme="majorBidi" w:cstheme="majorBidi"/>
          <w:sz w:val="28"/>
        </w:rPr>
        <w:t>.</w:t>
      </w:r>
      <w:r>
        <w:rPr>
          <w:rFonts w:asciiTheme="majorBidi" w:hAnsiTheme="majorBidi" w:cstheme="majorBidi"/>
          <w:sz w:val="28"/>
        </w:rPr>
        <w:t>5</w:t>
      </w:r>
      <w:r w:rsidR="00626F14" w:rsidRPr="00D055A3">
        <w:rPr>
          <w:rFonts w:asciiTheme="majorBidi" w:hAnsiTheme="majorBidi" w:cstheme="majorBidi"/>
          <w:sz w:val="28"/>
        </w:rPr>
        <w:t>.</w:t>
      </w:r>
      <w:r w:rsidR="00626F14" w:rsidRPr="00D055A3">
        <w:rPr>
          <w:rFonts w:asciiTheme="majorBidi" w:hAnsiTheme="majorBidi" w:cstheme="majorBidi" w:hint="cs"/>
          <w:sz w:val="28"/>
        </w:rPr>
        <w:t>2</w:t>
      </w:r>
      <w:r w:rsidR="00626F14" w:rsidRPr="00D055A3">
        <w:rPr>
          <w:rFonts w:asciiTheme="majorBidi" w:hAnsiTheme="majorBidi" w:cstheme="majorBidi"/>
          <w:sz w:val="28"/>
          <w:cs/>
        </w:rPr>
        <w:t xml:space="preserve"> </w:t>
      </w:r>
      <w:r w:rsidR="002451F0" w:rsidRPr="00BB6F7B">
        <w:rPr>
          <w:rFonts w:asciiTheme="majorBidi" w:hAnsiTheme="majorBidi" w:cstheme="majorBidi"/>
          <w:sz w:val="28"/>
          <w:cs/>
          <w:lang w:eastAsia="x-none"/>
        </w:rPr>
        <w:t xml:space="preserve">ในเดือนกุมภาพันธ์ </w:t>
      </w:r>
      <w:r w:rsidR="002451F0">
        <w:rPr>
          <w:rFonts w:asciiTheme="majorBidi" w:hAnsiTheme="majorBidi"/>
          <w:sz w:val="28"/>
          <w:lang w:eastAsia="x-none"/>
        </w:rPr>
        <w:t>2568</w:t>
      </w:r>
      <w:r w:rsidR="002451F0" w:rsidRPr="002451F0">
        <w:rPr>
          <w:rFonts w:asciiTheme="majorBidi" w:hAnsiTheme="majorBidi" w:cstheme="majorBidi"/>
          <w:sz w:val="28"/>
          <w:cs/>
        </w:rPr>
        <w:t xml:space="preserve"> </w:t>
      </w:r>
      <w:r w:rsidR="002451F0" w:rsidRPr="00BB6F7B">
        <w:rPr>
          <w:rFonts w:asciiTheme="majorBidi" w:hAnsiTheme="majorBidi" w:cstheme="majorBidi"/>
          <w:sz w:val="28"/>
          <w:cs/>
          <w:lang w:eastAsia="x-none"/>
        </w:rPr>
        <w:t>บริษัท</w:t>
      </w:r>
      <w:r w:rsidR="006B2DDC">
        <w:rPr>
          <w:rFonts w:asciiTheme="majorBidi" w:hAnsiTheme="majorBidi" w:cstheme="majorBidi" w:hint="cs"/>
          <w:sz w:val="28"/>
          <w:cs/>
          <w:lang w:eastAsia="x-none"/>
        </w:rPr>
        <w:t>ย่อย</w:t>
      </w:r>
      <w:r w:rsidR="002451F0" w:rsidRPr="00BB6F7B">
        <w:rPr>
          <w:rFonts w:asciiTheme="majorBidi" w:hAnsiTheme="majorBidi" w:cstheme="majorBidi"/>
          <w:sz w:val="28"/>
          <w:cs/>
          <w:lang w:eastAsia="x-none"/>
        </w:rPr>
        <w:t xml:space="preserve">ได้รับหนังสือฟ้องร้องจากเจ้าหนี้ </w:t>
      </w:r>
      <w:r w:rsidR="00C41223">
        <w:rPr>
          <w:rFonts w:asciiTheme="majorBidi" w:hAnsiTheme="majorBidi" w:cstheme="majorBidi" w:hint="cs"/>
          <w:sz w:val="28"/>
          <w:cs/>
          <w:lang w:eastAsia="x-none"/>
        </w:rPr>
        <w:t>เนื่องจาก</w:t>
      </w:r>
      <w:r w:rsidR="002451F0" w:rsidRPr="00BB6F7B">
        <w:rPr>
          <w:rFonts w:asciiTheme="majorBidi" w:hAnsiTheme="majorBidi" w:cstheme="majorBidi"/>
          <w:sz w:val="28"/>
          <w:cs/>
          <w:lang w:eastAsia="x-none"/>
        </w:rPr>
        <w:t>บริษัท</w:t>
      </w:r>
      <w:r w:rsidR="006B2DDC">
        <w:rPr>
          <w:rFonts w:asciiTheme="majorBidi" w:hAnsiTheme="majorBidi" w:cstheme="majorBidi" w:hint="cs"/>
          <w:sz w:val="28"/>
          <w:cs/>
          <w:lang w:eastAsia="x-none"/>
        </w:rPr>
        <w:t>ย่อย</w:t>
      </w:r>
      <w:r w:rsidR="002451F0" w:rsidRPr="00BB6F7B">
        <w:rPr>
          <w:rFonts w:asciiTheme="majorBidi" w:hAnsiTheme="majorBidi" w:cstheme="majorBidi"/>
          <w:sz w:val="28"/>
          <w:cs/>
          <w:lang w:eastAsia="x-none"/>
        </w:rPr>
        <w:t xml:space="preserve">ได้ผิดสัญญาซื้อขาย </w:t>
      </w:r>
      <w:r w:rsidR="00F33489">
        <w:rPr>
          <w:rFonts w:asciiTheme="majorBidi" w:hAnsiTheme="majorBidi" w:cstheme="majorBidi" w:hint="cs"/>
          <w:sz w:val="28"/>
          <w:cs/>
          <w:lang w:eastAsia="x-none"/>
        </w:rPr>
        <w:t xml:space="preserve">      </w:t>
      </w:r>
      <w:r w:rsidR="00F62192">
        <w:rPr>
          <w:rFonts w:asciiTheme="majorBidi" w:hAnsiTheme="majorBidi" w:cstheme="majorBidi"/>
          <w:sz w:val="28"/>
          <w:lang w:eastAsia="x-none"/>
        </w:rPr>
        <w:t xml:space="preserve">  </w:t>
      </w:r>
      <w:r w:rsidR="00C41223">
        <w:rPr>
          <w:rFonts w:asciiTheme="majorBidi" w:hAnsiTheme="majorBidi" w:cstheme="majorBidi" w:hint="cs"/>
          <w:sz w:val="28"/>
          <w:cs/>
          <w:lang w:eastAsia="x-none"/>
        </w:rPr>
        <w:t>เจ้าหนี้</w:t>
      </w:r>
      <w:r w:rsidR="00AB1B9B">
        <w:rPr>
          <w:rFonts w:asciiTheme="majorBidi" w:hAnsiTheme="majorBidi" w:cstheme="majorBidi" w:hint="cs"/>
          <w:sz w:val="28"/>
          <w:cs/>
          <w:lang w:eastAsia="x-none"/>
        </w:rPr>
        <w:t>จึง</w:t>
      </w:r>
      <w:r w:rsidR="002451F0" w:rsidRPr="00BB6F7B">
        <w:rPr>
          <w:rFonts w:asciiTheme="majorBidi" w:hAnsiTheme="majorBidi" w:cstheme="majorBidi"/>
          <w:sz w:val="28"/>
          <w:cs/>
          <w:lang w:eastAsia="x-none"/>
        </w:rPr>
        <w:t>เรียกร้องให้</w:t>
      </w:r>
      <w:r w:rsidR="002451F0" w:rsidRPr="002451F0">
        <w:rPr>
          <w:rFonts w:asciiTheme="majorBidi" w:hAnsiTheme="majorBidi" w:cstheme="majorBidi"/>
          <w:sz w:val="28"/>
          <w:cs/>
        </w:rPr>
        <w:t>บริษัท</w:t>
      </w:r>
      <w:r w:rsidR="00AB1B9B">
        <w:rPr>
          <w:rFonts w:asciiTheme="majorBidi" w:hAnsiTheme="majorBidi" w:cstheme="majorBidi" w:hint="cs"/>
          <w:sz w:val="28"/>
          <w:cs/>
        </w:rPr>
        <w:t>ย่อย</w:t>
      </w:r>
      <w:r w:rsidR="002451F0" w:rsidRPr="002451F0">
        <w:rPr>
          <w:rFonts w:asciiTheme="majorBidi" w:hAnsiTheme="majorBidi" w:cstheme="majorBidi"/>
          <w:sz w:val="28"/>
          <w:cs/>
        </w:rPr>
        <w:t>ช</w:t>
      </w:r>
      <w:r w:rsidR="00893EB9">
        <w:rPr>
          <w:rFonts w:asciiTheme="majorBidi" w:hAnsiTheme="majorBidi" w:cstheme="majorBidi" w:hint="cs"/>
          <w:sz w:val="28"/>
          <w:cs/>
        </w:rPr>
        <w:t>ำ</w:t>
      </w:r>
      <w:r w:rsidR="002451F0" w:rsidRPr="002451F0">
        <w:rPr>
          <w:rFonts w:asciiTheme="majorBidi" w:hAnsiTheme="majorBidi" w:cstheme="majorBidi"/>
          <w:sz w:val="28"/>
          <w:cs/>
        </w:rPr>
        <w:t>ระ</w:t>
      </w:r>
      <w:r w:rsidR="00F33489">
        <w:rPr>
          <w:rFonts w:asciiTheme="majorBidi" w:hAnsiTheme="majorBidi" w:cstheme="majorBidi" w:hint="cs"/>
          <w:sz w:val="28"/>
          <w:cs/>
        </w:rPr>
        <w:t>หนี้เป็น</w:t>
      </w:r>
      <w:r w:rsidR="002451F0" w:rsidRPr="002451F0">
        <w:rPr>
          <w:rFonts w:asciiTheme="majorBidi" w:hAnsiTheme="majorBidi" w:cstheme="majorBidi"/>
          <w:sz w:val="28"/>
          <w:cs/>
        </w:rPr>
        <w:t>จ</w:t>
      </w:r>
      <w:r w:rsidR="00893EB9">
        <w:rPr>
          <w:rFonts w:asciiTheme="majorBidi" w:hAnsiTheme="majorBidi" w:cstheme="majorBidi" w:hint="cs"/>
          <w:sz w:val="28"/>
          <w:cs/>
        </w:rPr>
        <w:t>ำ</w:t>
      </w:r>
      <w:r w:rsidR="002451F0" w:rsidRPr="002451F0">
        <w:rPr>
          <w:rFonts w:asciiTheme="majorBidi" w:hAnsiTheme="majorBidi" w:cstheme="majorBidi"/>
          <w:sz w:val="28"/>
          <w:cs/>
        </w:rPr>
        <w:t>นวน</w:t>
      </w:r>
      <w:r w:rsidR="002451F0" w:rsidRPr="00BB6F7B">
        <w:rPr>
          <w:rFonts w:asciiTheme="majorBidi" w:hAnsiTheme="majorBidi" w:cstheme="majorBidi"/>
          <w:sz w:val="28"/>
          <w:cs/>
          <w:lang w:eastAsia="x-none"/>
        </w:rPr>
        <w:t xml:space="preserve"> </w:t>
      </w:r>
      <w:r w:rsidR="002451F0">
        <w:rPr>
          <w:rFonts w:asciiTheme="majorBidi" w:hAnsiTheme="majorBidi"/>
          <w:sz w:val="28"/>
          <w:lang w:eastAsia="x-none"/>
        </w:rPr>
        <w:t>4.63</w:t>
      </w:r>
      <w:r w:rsidR="002451F0" w:rsidRPr="002451F0">
        <w:rPr>
          <w:rFonts w:asciiTheme="majorBidi" w:hAnsiTheme="majorBidi" w:cstheme="majorBidi"/>
          <w:sz w:val="28"/>
          <w:cs/>
        </w:rPr>
        <w:t xml:space="preserve"> </w:t>
      </w:r>
      <w:r w:rsidR="002451F0" w:rsidRPr="00BB6F7B">
        <w:rPr>
          <w:rFonts w:asciiTheme="majorBidi" w:hAnsiTheme="majorBidi" w:cstheme="majorBidi"/>
          <w:sz w:val="28"/>
          <w:cs/>
          <w:lang w:eastAsia="x-none"/>
        </w:rPr>
        <w:t xml:space="preserve">ล้านบาท </w:t>
      </w:r>
      <w:r w:rsidR="002451F0" w:rsidRPr="002451F0">
        <w:rPr>
          <w:rFonts w:asciiTheme="majorBidi" w:hAnsiTheme="majorBidi" w:cstheme="majorBidi"/>
          <w:sz w:val="28"/>
          <w:cs/>
        </w:rPr>
        <w:t xml:space="preserve">พร้อมดอกเบี้ยนับตั้งแต่วันที่ผิดนัดชาระหนี้ </w:t>
      </w:r>
      <w:r w:rsidR="00F62192">
        <w:rPr>
          <w:rFonts w:asciiTheme="majorBidi" w:hAnsiTheme="majorBidi" w:cstheme="majorBidi"/>
          <w:sz w:val="28"/>
        </w:rPr>
        <w:t xml:space="preserve"> </w:t>
      </w:r>
      <w:r w:rsidR="00694634">
        <w:rPr>
          <w:rFonts w:asciiTheme="majorBidi" w:hAnsiTheme="majorBidi" w:cstheme="majorBidi" w:hint="cs"/>
          <w:sz w:val="28"/>
          <w:cs/>
        </w:rPr>
        <w:t>ปัจจุบัน</w:t>
      </w:r>
      <w:r w:rsidR="00262B26">
        <w:rPr>
          <w:rFonts w:asciiTheme="majorBidi" w:hAnsiTheme="majorBidi" w:cstheme="majorBidi" w:hint="cs"/>
          <w:sz w:val="28"/>
          <w:cs/>
        </w:rPr>
        <w:t>คดี</w:t>
      </w:r>
      <w:r w:rsidR="002451F0" w:rsidRPr="002451F0">
        <w:rPr>
          <w:rFonts w:asciiTheme="majorBidi" w:hAnsiTheme="majorBidi" w:cstheme="majorBidi"/>
          <w:sz w:val="28"/>
          <w:cs/>
        </w:rPr>
        <w:t>อยู่ระหว่างการไกล่เกลี่ยและสืบพยานในศาลชั้นต้น</w:t>
      </w:r>
    </w:p>
    <w:p w14:paraId="1372F32C" w14:textId="0EFE8B6C" w:rsidR="000E27BC" w:rsidRPr="002451F0" w:rsidRDefault="000E7A8B" w:rsidP="008878C0">
      <w:pPr>
        <w:spacing w:before="120" w:after="240" w:line="276" w:lineRule="auto"/>
        <w:ind w:left="909" w:right="-7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23</w:t>
      </w:r>
      <w:r w:rsidRPr="00D055A3">
        <w:rPr>
          <w:rFonts w:asciiTheme="majorBidi" w:hAnsiTheme="majorBidi" w:cstheme="majorBidi"/>
          <w:sz w:val="28"/>
        </w:rPr>
        <w:t>.</w:t>
      </w:r>
      <w:r>
        <w:rPr>
          <w:rFonts w:asciiTheme="majorBidi" w:hAnsiTheme="majorBidi" w:cstheme="majorBidi"/>
          <w:sz w:val="28"/>
        </w:rPr>
        <w:t>5</w:t>
      </w:r>
      <w:r w:rsidRPr="00D055A3">
        <w:rPr>
          <w:rFonts w:asciiTheme="majorBidi" w:hAnsiTheme="majorBidi" w:cstheme="majorBidi"/>
          <w:sz w:val="28"/>
        </w:rPr>
        <w:t>.</w:t>
      </w:r>
      <w:r w:rsidR="009C6F63">
        <w:rPr>
          <w:rFonts w:asciiTheme="majorBidi" w:hAnsiTheme="majorBidi" w:cstheme="majorBidi"/>
          <w:sz w:val="28"/>
        </w:rPr>
        <w:t>3</w:t>
      </w:r>
      <w:r w:rsidRPr="00D055A3">
        <w:rPr>
          <w:rFonts w:asciiTheme="majorBidi" w:hAnsiTheme="majorBidi" w:cstheme="majorBidi"/>
          <w:sz w:val="28"/>
          <w:cs/>
        </w:rPr>
        <w:t xml:space="preserve"> </w:t>
      </w:r>
      <w:r w:rsidR="000E27BC" w:rsidRPr="000E27BC">
        <w:rPr>
          <w:rFonts w:asciiTheme="majorBidi" w:hAnsiTheme="majorBidi" w:cstheme="majorBidi"/>
          <w:sz w:val="28"/>
          <w:cs/>
          <w:lang w:eastAsia="x-none"/>
        </w:rPr>
        <w:t>ใน</w:t>
      </w:r>
      <w:r w:rsidR="000E27BC" w:rsidRPr="000E27BC">
        <w:rPr>
          <w:rFonts w:asciiTheme="majorBidi" w:hAnsiTheme="majorBidi" w:cstheme="majorBidi"/>
          <w:sz w:val="28"/>
          <w:cs/>
        </w:rPr>
        <w:t>เดือนเมษายน</w:t>
      </w:r>
      <w:r w:rsidR="000E27BC" w:rsidRPr="000E27BC">
        <w:rPr>
          <w:rFonts w:asciiTheme="majorBidi" w:hAnsiTheme="majorBidi" w:cstheme="majorBidi"/>
          <w:sz w:val="28"/>
        </w:rPr>
        <w:t> 2568</w:t>
      </w:r>
      <w:r w:rsidR="000E27BC" w:rsidRPr="000E27BC">
        <w:rPr>
          <w:rFonts w:asciiTheme="majorBidi" w:hAnsiTheme="majorBidi" w:cstheme="majorBidi"/>
          <w:sz w:val="28"/>
          <w:cs/>
        </w:rPr>
        <w:t xml:space="preserve"> กลุ่มบริษัท</w:t>
      </w:r>
      <w:r w:rsidR="006B2DDC">
        <w:rPr>
          <w:rFonts w:asciiTheme="majorBidi" w:hAnsiTheme="majorBidi" w:cstheme="majorBidi" w:hint="cs"/>
          <w:sz w:val="28"/>
          <w:cs/>
        </w:rPr>
        <w:t>ย่อย</w:t>
      </w:r>
      <w:r w:rsidR="000E27BC" w:rsidRPr="000E27BC">
        <w:rPr>
          <w:rFonts w:asciiTheme="majorBidi" w:hAnsiTheme="majorBidi" w:cstheme="majorBidi"/>
          <w:sz w:val="28"/>
          <w:cs/>
        </w:rPr>
        <w:t>และบริษัท</w:t>
      </w:r>
      <w:r w:rsidR="009307ED">
        <w:rPr>
          <w:rFonts w:asciiTheme="majorBidi" w:hAnsiTheme="majorBidi" w:cstheme="majorBidi" w:hint="cs"/>
          <w:sz w:val="28"/>
          <w:cs/>
        </w:rPr>
        <w:t>ย่อย</w:t>
      </w:r>
      <w:r w:rsidR="000E27BC" w:rsidRPr="000E27BC">
        <w:rPr>
          <w:rFonts w:asciiTheme="majorBidi" w:hAnsiTheme="majorBidi" w:cstheme="majorBidi"/>
          <w:sz w:val="28"/>
          <w:cs/>
        </w:rPr>
        <w:t>ได้รับหนังสือฟ้องร้องจากเจ้าหนี้</w:t>
      </w:r>
      <w:r w:rsidR="009855A0">
        <w:rPr>
          <w:rFonts w:asciiTheme="majorBidi" w:hAnsiTheme="majorBidi" w:cstheme="majorBidi" w:hint="cs"/>
          <w:sz w:val="28"/>
          <w:cs/>
        </w:rPr>
        <w:t xml:space="preserve"> เนื่องจาก</w:t>
      </w:r>
      <w:r w:rsidR="000E27BC" w:rsidRPr="000E27BC">
        <w:rPr>
          <w:rFonts w:asciiTheme="majorBidi" w:hAnsiTheme="majorBidi" w:cstheme="majorBidi"/>
          <w:sz w:val="28"/>
          <w:cs/>
        </w:rPr>
        <w:t>ได้ผิดสัญญาซื้อขาย</w:t>
      </w:r>
      <w:r w:rsidR="000B66A7">
        <w:rPr>
          <w:rFonts w:asciiTheme="majorBidi" w:hAnsiTheme="majorBidi" w:cstheme="majorBidi" w:hint="cs"/>
          <w:sz w:val="28"/>
          <w:cs/>
        </w:rPr>
        <w:t xml:space="preserve"> </w:t>
      </w:r>
      <w:r w:rsidR="00F50475">
        <w:rPr>
          <w:rFonts w:asciiTheme="majorBidi" w:hAnsiTheme="majorBidi" w:cstheme="majorBidi" w:hint="cs"/>
          <w:sz w:val="28"/>
          <w:cs/>
        </w:rPr>
        <w:t>เจ้าหนี้</w:t>
      </w:r>
      <w:r w:rsidR="000B66A7">
        <w:rPr>
          <w:rFonts w:asciiTheme="majorBidi" w:hAnsiTheme="majorBidi" w:cstheme="majorBidi" w:hint="cs"/>
          <w:sz w:val="28"/>
          <w:cs/>
        </w:rPr>
        <w:t>จึง</w:t>
      </w:r>
      <w:r w:rsidR="000E27BC" w:rsidRPr="000E27BC">
        <w:rPr>
          <w:rFonts w:asciiTheme="majorBidi" w:hAnsiTheme="majorBidi" w:cstheme="majorBidi"/>
          <w:sz w:val="28"/>
          <w:cs/>
        </w:rPr>
        <w:t>เรียกร้องให้</w:t>
      </w:r>
      <w:r w:rsidR="00A14C0D">
        <w:rPr>
          <w:rFonts w:asciiTheme="majorBidi" w:hAnsiTheme="majorBidi" w:cstheme="majorBidi" w:hint="cs"/>
          <w:sz w:val="28"/>
          <w:cs/>
        </w:rPr>
        <w:t>กลุ่ม</w:t>
      </w:r>
      <w:r w:rsidR="000E27BC" w:rsidRPr="000E27BC">
        <w:rPr>
          <w:rFonts w:asciiTheme="majorBidi" w:hAnsiTheme="majorBidi" w:cstheme="majorBidi"/>
          <w:sz w:val="28"/>
          <w:cs/>
        </w:rPr>
        <w:t>บริษัท</w:t>
      </w:r>
      <w:r w:rsidR="007A4842">
        <w:rPr>
          <w:rFonts w:asciiTheme="majorBidi" w:hAnsiTheme="majorBidi" w:cstheme="majorBidi" w:hint="cs"/>
          <w:sz w:val="28"/>
          <w:cs/>
        </w:rPr>
        <w:t>ย่อย</w:t>
      </w:r>
      <w:r w:rsidR="00A14C0D">
        <w:rPr>
          <w:rFonts w:asciiTheme="majorBidi" w:hAnsiTheme="majorBidi" w:cstheme="majorBidi" w:hint="cs"/>
          <w:sz w:val="28"/>
          <w:cs/>
        </w:rPr>
        <w:t>และบริษัทย่อย</w:t>
      </w:r>
      <w:r w:rsidR="000E27BC" w:rsidRPr="000E27BC">
        <w:rPr>
          <w:rFonts w:asciiTheme="majorBidi" w:hAnsiTheme="majorBidi" w:cstheme="majorBidi"/>
          <w:sz w:val="28"/>
          <w:cs/>
        </w:rPr>
        <w:t>ช</w:t>
      </w:r>
      <w:r w:rsidR="00752BC8">
        <w:rPr>
          <w:rFonts w:asciiTheme="majorBidi" w:hAnsiTheme="majorBidi" w:cstheme="majorBidi" w:hint="cs"/>
          <w:sz w:val="28"/>
          <w:cs/>
        </w:rPr>
        <w:t>ำ</w:t>
      </w:r>
      <w:r w:rsidR="000E27BC" w:rsidRPr="000E27BC">
        <w:rPr>
          <w:rFonts w:asciiTheme="majorBidi" w:hAnsiTheme="majorBidi" w:cstheme="majorBidi"/>
          <w:sz w:val="28"/>
          <w:cs/>
        </w:rPr>
        <w:t>ระ</w:t>
      </w:r>
      <w:r w:rsidR="00FA26AA">
        <w:rPr>
          <w:rFonts w:asciiTheme="majorBidi" w:hAnsiTheme="majorBidi" w:cstheme="majorBidi" w:hint="cs"/>
          <w:sz w:val="28"/>
          <w:cs/>
        </w:rPr>
        <w:t>หนี้เป็น</w:t>
      </w:r>
      <w:r w:rsidR="000E27BC" w:rsidRPr="000E27BC">
        <w:rPr>
          <w:rFonts w:asciiTheme="majorBidi" w:hAnsiTheme="majorBidi" w:cstheme="majorBidi"/>
          <w:sz w:val="28"/>
          <w:cs/>
        </w:rPr>
        <w:t>จ</w:t>
      </w:r>
      <w:r w:rsidR="00752BC8">
        <w:rPr>
          <w:rFonts w:asciiTheme="majorBidi" w:hAnsiTheme="majorBidi" w:cstheme="majorBidi" w:hint="cs"/>
          <w:sz w:val="28"/>
          <w:cs/>
        </w:rPr>
        <w:t>ำ</w:t>
      </w:r>
      <w:r w:rsidR="000E27BC" w:rsidRPr="000E27BC">
        <w:rPr>
          <w:rFonts w:asciiTheme="majorBidi" w:hAnsiTheme="majorBidi" w:cstheme="majorBidi"/>
          <w:sz w:val="28"/>
          <w:cs/>
        </w:rPr>
        <w:t>นวน</w:t>
      </w:r>
      <w:r w:rsidR="000E27BC" w:rsidRPr="000E27BC">
        <w:rPr>
          <w:rFonts w:asciiTheme="majorBidi" w:hAnsiTheme="majorBidi" w:cstheme="majorBidi"/>
          <w:sz w:val="28"/>
        </w:rPr>
        <w:t> 10.22</w:t>
      </w:r>
      <w:r w:rsidR="000E27BC" w:rsidRPr="000E27BC">
        <w:rPr>
          <w:rFonts w:asciiTheme="majorBidi" w:hAnsiTheme="majorBidi" w:cstheme="majorBidi"/>
          <w:sz w:val="28"/>
          <w:cs/>
        </w:rPr>
        <w:t xml:space="preserve"> ล้านบาท และ</w:t>
      </w:r>
      <w:r w:rsidR="000E27BC" w:rsidRPr="000E27BC">
        <w:rPr>
          <w:rFonts w:asciiTheme="majorBidi" w:hAnsiTheme="majorBidi" w:cstheme="majorBidi"/>
          <w:sz w:val="28"/>
        </w:rPr>
        <w:t> 6.07</w:t>
      </w:r>
      <w:r w:rsidR="000E27BC" w:rsidRPr="000E27BC">
        <w:rPr>
          <w:rFonts w:asciiTheme="majorBidi" w:hAnsiTheme="majorBidi" w:cstheme="majorBidi"/>
          <w:sz w:val="28"/>
          <w:cs/>
        </w:rPr>
        <w:t xml:space="preserve"> ล้านบาท </w:t>
      </w:r>
      <w:r w:rsidR="00FD75BF">
        <w:rPr>
          <w:rFonts w:asciiTheme="majorBidi" w:hAnsiTheme="majorBidi" w:cstheme="majorBidi" w:hint="cs"/>
          <w:sz w:val="28"/>
          <w:cs/>
        </w:rPr>
        <w:t xml:space="preserve">          </w:t>
      </w:r>
      <w:r w:rsidR="00F62192">
        <w:rPr>
          <w:rFonts w:asciiTheme="majorBidi" w:hAnsiTheme="majorBidi" w:cstheme="majorBidi"/>
          <w:sz w:val="28"/>
        </w:rPr>
        <w:t xml:space="preserve"> </w:t>
      </w:r>
      <w:r w:rsidR="000E27BC" w:rsidRPr="000E27BC">
        <w:rPr>
          <w:rFonts w:asciiTheme="majorBidi" w:hAnsiTheme="majorBidi" w:cstheme="majorBidi"/>
          <w:sz w:val="28"/>
          <w:cs/>
        </w:rPr>
        <w:t xml:space="preserve">พร้อมดอกเบี้ยนับตั้งแต่วันที่ผิดนัดชำระหนี้ </w:t>
      </w:r>
      <w:r w:rsidR="001F3609">
        <w:rPr>
          <w:rFonts w:asciiTheme="majorBidi" w:hAnsiTheme="majorBidi" w:cstheme="majorBidi" w:hint="cs"/>
          <w:sz w:val="28"/>
          <w:cs/>
        </w:rPr>
        <w:t>ปัจจุบันคดี</w:t>
      </w:r>
      <w:r w:rsidR="000E27BC" w:rsidRPr="000E27BC">
        <w:rPr>
          <w:rFonts w:asciiTheme="majorBidi" w:hAnsiTheme="majorBidi" w:cstheme="majorBidi"/>
          <w:sz w:val="28"/>
          <w:cs/>
        </w:rPr>
        <w:t>อยู่ระหว่างการไกล่เกลี่ยและสืบพยานในศาลชั้นต้น</w:t>
      </w:r>
    </w:p>
    <w:p w14:paraId="399FFBA8" w14:textId="77777777" w:rsidR="00F4146C" w:rsidRDefault="00F414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5AEA9BBA" w14:textId="16D9B922" w:rsidR="009F5D89" w:rsidRPr="00841A74" w:rsidRDefault="009F5D89" w:rsidP="009F5D89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9F5D89">
        <w:rPr>
          <w:rFonts w:asciiTheme="majorBidi" w:hAnsiTheme="majorBidi" w:cstheme="majorBidi" w:hint="cs"/>
          <w:b/>
          <w:bCs/>
          <w:sz w:val="28"/>
          <w:cs/>
        </w:rPr>
        <w:lastRenderedPageBreak/>
        <w:t>เหตุการณ์</w:t>
      </w:r>
      <w:r w:rsidRPr="00841A74">
        <w:rPr>
          <w:rFonts w:asciiTheme="majorBidi" w:hAnsiTheme="majorBidi" w:cstheme="majorBidi" w:hint="cs"/>
          <w:b/>
          <w:bCs/>
          <w:sz w:val="28"/>
          <w:cs/>
        </w:rPr>
        <w:t>ภายหลังรอบระยะเวลารายงาน</w:t>
      </w:r>
    </w:p>
    <w:p w14:paraId="51F72EAA" w14:textId="18121CAB" w:rsidR="00C80C27" w:rsidRPr="00C80C27" w:rsidRDefault="00245BF0" w:rsidP="00C80C27">
      <w:pPr>
        <w:tabs>
          <w:tab w:val="left" w:pos="360"/>
        </w:tabs>
        <w:spacing w:before="240"/>
        <w:rPr>
          <w:rFonts w:asciiTheme="majorBidi" w:eastAsia="Angsana New" w:hAnsi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>2</w:t>
      </w:r>
      <w:r w:rsidR="00C14CAB">
        <w:rPr>
          <w:rFonts w:asciiTheme="majorBidi" w:hAnsiTheme="majorBidi" w:cstheme="majorBidi"/>
          <w:b/>
          <w:bCs/>
          <w:sz w:val="28"/>
        </w:rPr>
        <w:t>4</w:t>
      </w:r>
      <w:r w:rsidR="00C80C27" w:rsidRPr="00C80C27">
        <w:rPr>
          <w:rFonts w:asciiTheme="majorBidi" w:hAnsiTheme="majorBidi" w:cstheme="majorBidi"/>
          <w:b/>
          <w:bCs/>
          <w:sz w:val="28"/>
        </w:rPr>
        <w:t xml:space="preserve">.1 </w:t>
      </w:r>
      <w:r w:rsidR="00BB6F7B">
        <w:rPr>
          <w:rFonts w:asciiTheme="majorBidi" w:eastAsia="Angsana New" w:hAnsiTheme="majorBidi" w:cstheme="majorBidi" w:hint="cs"/>
          <w:b/>
          <w:bCs/>
          <w:sz w:val="28"/>
          <w:cs/>
        </w:rPr>
        <w:t>การเพิ่มทุน</w:t>
      </w:r>
    </w:p>
    <w:p w14:paraId="339D9832" w14:textId="1BFC439E" w:rsidR="009F077D" w:rsidRDefault="009F077D" w:rsidP="006557F0">
      <w:pPr>
        <w:spacing w:before="240"/>
        <w:ind w:left="360"/>
        <w:jc w:val="thaiDistribute"/>
        <w:rPr>
          <w:rFonts w:asciiTheme="majorBidi" w:eastAsia="Angsana New" w:hAnsiTheme="majorBidi"/>
          <w:sz w:val="28"/>
        </w:rPr>
      </w:pPr>
      <w:r w:rsidRPr="009F077D">
        <w:rPr>
          <w:rFonts w:asciiTheme="majorBidi" w:eastAsia="Angsana New" w:hAnsiTheme="majorBidi" w:hint="cs"/>
          <w:sz w:val="28"/>
          <w:cs/>
        </w:rPr>
        <w:t>เมื่อวันที่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="0048685B">
        <w:rPr>
          <w:rFonts w:asciiTheme="majorBidi" w:eastAsia="Angsana New" w:hAnsiTheme="majorBidi"/>
          <w:sz w:val="28"/>
        </w:rPr>
        <w:t>24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มิถุนายน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="0048685B">
        <w:rPr>
          <w:rFonts w:asciiTheme="majorBidi" w:eastAsia="Angsana New" w:hAnsiTheme="majorBidi"/>
          <w:sz w:val="28"/>
        </w:rPr>
        <w:t>2568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ที่ประชุมวิสามัญผู้ถือหุ้นครั้งที่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="0048685B">
        <w:rPr>
          <w:rFonts w:asciiTheme="majorBidi" w:eastAsia="Angsana New" w:hAnsiTheme="majorBidi"/>
          <w:sz w:val="28"/>
        </w:rPr>
        <w:t>1/2568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มีมติอนุมัติการเพิ่มทุนจดทะเบียนของบริษัท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="0048685B">
        <w:rPr>
          <w:rFonts w:asciiTheme="majorBidi" w:eastAsia="Angsana New" w:hAnsiTheme="majorBidi"/>
          <w:sz w:val="28"/>
        </w:rPr>
        <w:t xml:space="preserve">     </w:t>
      </w:r>
      <w:r w:rsidR="00390F00">
        <w:rPr>
          <w:rFonts w:asciiTheme="majorBidi" w:eastAsia="Angsana New" w:hAnsiTheme="majorBidi"/>
          <w:sz w:val="28"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จำนวน</w:t>
      </w:r>
      <w:r w:rsidR="0048685B">
        <w:rPr>
          <w:rFonts w:asciiTheme="majorBidi" w:eastAsia="Angsana New" w:hAnsiTheme="majorBidi"/>
          <w:sz w:val="28"/>
        </w:rPr>
        <w:t xml:space="preserve"> 200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ล้านบาท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เพื่อรองรับการออกและเสนอขายหุ้นกู้แปลงสภาพ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และการออกและเสนอขายใบสำคัญแสดงสิทธิ</w:t>
      </w:r>
      <w:r w:rsidR="0048685B">
        <w:rPr>
          <w:rFonts w:asciiTheme="majorBidi" w:eastAsia="Angsana New" w:hAnsiTheme="majorBidi"/>
          <w:sz w:val="28"/>
        </w:rPr>
        <w:t xml:space="preserve">    </w:t>
      </w:r>
      <w:r w:rsidRPr="009F077D">
        <w:rPr>
          <w:rFonts w:asciiTheme="majorBidi" w:eastAsia="Angsana New" w:hAnsiTheme="majorBidi" w:hint="cs"/>
          <w:sz w:val="28"/>
          <w:cs/>
        </w:rPr>
        <w:t>ที่จะซื้อหุ้นสามัญของบริษัท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ครั้งที่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="0048685B">
        <w:rPr>
          <w:rFonts w:asciiTheme="majorBidi" w:eastAsia="Angsana New" w:hAnsiTheme="majorBidi"/>
          <w:sz w:val="28"/>
        </w:rPr>
        <w:t>2</w:t>
      </w:r>
      <w:r w:rsidRPr="009F077D">
        <w:rPr>
          <w:rFonts w:asciiTheme="majorBidi" w:eastAsia="Angsana New" w:hAnsiTheme="majorBidi"/>
          <w:sz w:val="28"/>
          <w:cs/>
        </w:rPr>
        <w:t xml:space="preserve"> (</w:t>
      </w:r>
      <w:r w:rsidRPr="009F077D">
        <w:rPr>
          <w:rFonts w:asciiTheme="majorBidi" w:eastAsia="Angsana New" w:hAnsiTheme="majorBidi"/>
          <w:sz w:val="28"/>
        </w:rPr>
        <w:t>TAKUNI-W</w:t>
      </w:r>
      <w:r w:rsidR="0048685B">
        <w:rPr>
          <w:rFonts w:asciiTheme="majorBidi" w:eastAsia="Angsana New" w:hAnsiTheme="majorBidi"/>
          <w:sz w:val="28"/>
        </w:rPr>
        <w:t>2</w:t>
      </w:r>
      <w:r w:rsidRPr="009F077D">
        <w:rPr>
          <w:rFonts w:asciiTheme="majorBidi" w:eastAsia="Angsana New" w:hAnsiTheme="majorBidi"/>
          <w:sz w:val="28"/>
          <w:cs/>
        </w:rPr>
        <w:t xml:space="preserve">) </w:t>
      </w:r>
      <w:r w:rsidRPr="009F077D">
        <w:rPr>
          <w:rFonts w:asciiTheme="majorBidi" w:eastAsia="Angsana New" w:hAnsiTheme="majorBidi" w:hint="cs"/>
          <w:sz w:val="28"/>
          <w:cs/>
        </w:rPr>
        <w:t>จากทุนจดทะเบียนเดิม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จำนวน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="0048685B">
        <w:rPr>
          <w:rFonts w:asciiTheme="majorBidi" w:eastAsia="Angsana New" w:hAnsiTheme="majorBidi"/>
          <w:sz w:val="28"/>
        </w:rPr>
        <w:t>400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ล้านบาท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โดยแบ่งออกเป็น</w:t>
      </w:r>
      <w:r w:rsidR="0048685B">
        <w:rPr>
          <w:rFonts w:asciiTheme="majorBidi" w:eastAsia="Angsana New" w:hAnsiTheme="majorBidi"/>
          <w:sz w:val="28"/>
        </w:rPr>
        <w:t xml:space="preserve">     </w:t>
      </w:r>
      <w:r w:rsidRPr="009F077D">
        <w:rPr>
          <w:rFonts w:asciiTheme="majorBidi" w:eastAsia="Angsana New" w:hAnsiTheme="majorBidi" w:hint="cs"/>
          <w:sz w:val="28"/>
          <w:cs/>
        </w:rPr>
        <w:t>หุ้นสามัญ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6557F0">
        <w:rPr>
          <w:rFonts w:asciiTheme="majorBidi" w:eastAsia="Angsana New" w:hAnsiTheme="majorBidi" w:hint="cs"/>
          <w:sz w:val="28"/>
          <w:cs/>
        </w:rPr>
        <w:t>จำนว</w:t>
      </w:r>
      <w:r w:rsidR="00CA28E3">
        <w:rPr>
          <w:rFonts w:asciiTheme="majorBidi" w:eastAsia="Angsana New" w:hAnsiTheme="majorBidi" w:hint="cs"/>
          <w:sz w:val="28"/>
          <w:cs/>
        </w:rPr>
        <w:t>น</w:t>
      </w:r>
      <w:r w:rsidR="002C0F2C">
        <w:rPr>
          <w:rFonts w:asciiTheme="majorBidi" w:eastAsia="Angsana New" w:hAnsiTheme="majorBidi"/>
          <w:sz w:val="28"/>
        </w:rPr>
        <w:t xml:space="preserve"> </w:t>
      </w:r>
      <w:r w:rsidR="0048685B">
        <w:rPr>
          <w:rFonts w:asciiTheme="majorBidi" w:eastAsia="Angsana New" w:hAnsiTheme="majorBidi"/>
          <w:sz w:val="28"/>
        </w:rPr>
        <w:t>800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ล้านหุ้น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มูลค่าหุ้นที่ตราไว้หุ้นละ</w:t>
      </w:r>
      <w:r w:rsidR="0048685B">
        <w:rPr>
          <w:rFonts w:asciiTheme="majorBidi" w:eastAsia="Angsana New" w:hAnsiTheme="majorBidi"/>
          <w:sz w:val="28"/>
        </w:rPr>
        <w:t xml:space="preserve"> 0.50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บาท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เป็นทุนจดทะเบียนใหม่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จำนวน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="0048685B">
        <w:rPr>
          <w:rFonts w:asciiTheme="majorBidi" w:eastAsia="Angsana New" w:hAnsiTheme="majorBidi"/>
          <w:sz w:val="28"/>
        </w:rPr>
        <w:t>600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ล้านบาท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โดยแบ่งออกเป็นหุ้นสามัญ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จำนวน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="0048685B">
        <w:rPr>
          <w:rFonts w:asciiTheme="majorBidi" w:eastAsia="Angsana New" w:hAnsiTheme="majorBidi"/>
          <w:sz w:val="28"/>
        </w:rPr>
        <w:t>1,200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ล้านหุ้น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มูลค่าที่ตราไว้หุ้นละ</w:t>
      </w:r>
      <w:r w:rsidR="0048685B">
        <w:rPr>
          <w:rFonts w:asciiTheme="majorBidi" w:eastAsia="Angsana New" w:hAnsiTheme="majorBidi"/>
          <w:sz w:val="28"/>
        </w:rPr>
        <w:t xml:space="preserve"> 0.50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บาท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โดยบริษัทจดทะเบียนเพิ่มทุนกับกระทรวงพาณิชย์</w:t>
      </w:r>
      <w:r w:rsidR="00390F00">
        <w:rPr>
          <w:rFonts w:asciiTheme="majorBidi" w:eastAsia="Angsana New" w:hAnsiTheme="majorBidi"/>
          <w:sz w:val="28"/>
        </w:rPr>
        <w:t xml:space="preserve">  </w:t>
      </w:r>
      <w:r w:rsidRPr="009F077D">
        <w:rPr>
          <w:rFonts w:asciiTheme="majorBidi" w:eastAsia="Angsana New" w:hAnsiTheme="majorBidi" w:hint="cs"/>
          <w:sz w:val="28"/>
          <w:cs/>
        </w:rPr>
        <w:t>เมื่อวันที่</w:t>
      </w:r>
      <w:r w:rsidR="002B23A8">
        <w:rPr>
          <w:rFonts w:asciiTheme="majorBidi" w:eastAsia="Angsana New" w:hAnsiTheme="majorBidi"/>
          <w:sz w:val="28"/>
        </w:rPr>
        <w:t xml:space="preserve"> </w:t>
      </w:r>
      <w:r w:rsidR="0048685B">
        <w:rPr>
          <w:rFonts w:asciiTheme="majorBidi" w:eastAsia="Angsana New" w:hAnsiTheme="majorBidi"/>
          <w:sz w:val="28"/>
        </w:rPr>
        <w:t>16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Pr="009F077D">
        <w:rPr>
          <w:rFonts w:asciiTheme="majorBidi" w:eastAsia="Angsana New" w:hAnsiTheme="majorBidi" w:hint="cs"/>
          <w:sz w:val="28"/>
          <w:cs/>
        </w:rPr>
        <w:t>กรกฎาคม</w:t>
      </w:r>
      <w:r w:rsidRPr="009F077D">
        <w:rPr>
          <w:rFonts w:asciiTheme="majorBidi" w:eastAsia="Angsana New" w:hAnsiTheme="majorBidi"/>
          <w:sz w:val="28"/>
          <w:cs/>
        </w:rPr>
        <w:t xml:space="preserve"> </w:t>
      </w:r>
      <w:r w:rsidR="0048685B">
        <w:rPr>
          <w:rFonts w:asciiTheme="majorBidi" w:eastAsia="Angsana New" w:hAnsiTheme="majorBidi"/>
          <w:sz w:val="28"/>
        </w:rPr>
        <w:t>2568</w:t>
      </w:r>
    </w:p>
    <w:p w14:paraId="7DC43421" w14:textId="21B0E974" w:rsidR="00C80C27" w:rsidRPr="00C80C27" w:rsidRDefault="00066FC3" w:rsidP="00C80C27">
      <w:pPr>
        <w:tabs>
          <w:tab w:val="left" w:pos="360"/>
        </w:tabs>
        <w:spacing w:before="24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>2</w:t>
      </w:r>
      <w:r w:rsidR="00DF4F5C">
        <w:rPr>
          <w:rFonts w:asciiTheme="majorBidi" w:hAnsiTheme="majorBidi" w:cstheme="majorBidi"/>
          <w:b/>
          <w:bCs/>
          <w:sz w:val="28"/>
        </w:rPr>
        <w:t>4</w:t>
      </w:r>
      <w:r w:rsidR="00C80C27" w:rsidRPr="00C80C27">
        <w:rPr>
          <w:rFonts w:asciiTheme="majorBidi" w:hAnsiTheme="majorBidi" w:cstheme="majorBidi"/>
          <w:b/>
          <w:bCs/>
          <w:sz w:val="28"/>
        </w:rPr>
        <w:t xml:space="preserve">.2 </w:t>
      </w:r>
      <w:r w:rsidR="00BB6F7B">
        <w:rPr>
          <w:rFonts w:asciiTheme="majorBidi" w:hAnsiTheme="majorBidi" w:cstheme="majorBidi" w:hint="cs"/>
          <w:b/>
          <w:bCs/>
          <w:sz w:val="28"/>
          <w:cs/>
        </w:rPr>
        <w:t>หุ้นกู้แปลงสภาพ</w:t>
      </w:r>
    </w:p>
    <w:p w14:paraId="102B5215" w14:textId="67758988" w:rsidR="00303B82" w:rsidRPr="00E73AE0" w:rsidRDefault="00303B82" w:rsidP="00EF7D5C">
      <w:pPr>
        <w:tabs>
          <w:tab w:val="left" w:pos="567"/>
        </w:tabs>
        <w:spacing w:before="120" w:line="400" w:lineRule="exact"/>
        <w:ind w:left="360"/>
        <w:jc w:val="thaiDistribute"/>
        <w:rPr>
          <w:rFonts w:ascii="Angsana New" w:hAnsi="Angsana New"/>
          <w:sz w:val="28"/>
          <w:cs/>
        </w:rPr>
      </w:pPr>
      <w:r w:rsidRPr="00E73AE0">
        <w:rPr>
          <w:rFonts w:ascii="Angsana New" w:eastAsia="Cordia New" w:hAnsi="Angsana New"/>
          <w:sz w:val="28"/>
          <w:cs/>
        </w:rPr>
        <w:t>ตามที่ประชุม</w:t>
      </w:r>
      <w:r w:rsidRPr="00295819">
        <w:rPr>
          <w:rFonts w:ascii="Angsana New" w:hAnsi="Angsana New" w:hint="cs"/>
          <w:sz w:val="28"/>
          <w:cs/>
          <w:lang w:eastAsia="x-none"/>
        </w:rPr>
        <w:t xml:space="preserve">วิสามัญผู้ถือหุ้นครั้งที่ </w:t>
      </w:r>
      <w:r>
        <w:rPr>
          <w:rFonts w:ascii="Angsana New" w:hAnsi="Angsana New"/>
          <w:sz w:val="28"/>
          <w:lang w:eastAsia="x-none"/>
        </w:rPr>
        <w:t>1/2568</w:t>
      </w:r>
      <w:r w:rsidRPr="00295819">
        <w:rPr>
          <w:rFonts w:ascii="Angsana New" w:hAnsi="Angsana New" w:hint="cs"/>
          <w:sz w:val="28"/>
          <w:cs/>
          <w:lang w:eastAsia="x-none"/>
        </w:rPr>
        <w:t xml:space="preserve"> </w:t>
      </w:r>
      <w:r w:rsidRPr="00E73AE0">
        <w:rPr>
          <w:rFonts w:ascii="Angsana New" w:hAnsi="Angsana New" w:hint="cs"/>
          <w:sz w:val="28"/>
          <w:cs/>
        </w:rPr>
        <w:t>เมื่อ</w:t>
      </w:r>
      <w:r w:rsidRPr="00295819">
        <w:rPr>
          <w:rFonts w:ascii="Angsana New" w:hAnsi="Angsana New"/>
          <w:sz w:val="28"/>
          <w:cs/>
          <w:lang w:eastAsia="x-none"/>
        </w:rPr>
        <w:t xml:space="preserve">วันที่ </w:t>
      </w:r>
      <w:r w:rsidRPr="00295819">
        <w:rPr>
          <w:rFonts w:ascii="Angsana New" w:hAnsi="Angsana New"/>
          <w:sz w:val="28"/>
          <w:lang w:eastAsia="x-none"/>
        </w:rPr>
        <w:t xml:space="preserve">24 </w:t>
      </w:r>
      <w:r w:rsidRPr="00295819">
        <w:rPr>
          <w:rFonts w:ascii="Angsana New" w:hAnsi="Angsana New"/>
          <w:sz w:val="28"/>
          <w:cs/>
          <w:lang w:eastAsia="x-none"/>
        </w:rPr>
        <w:t>มิถุนายน</w:t>
      </w:r>
      <w:r>
        <w:rPr>
          <w:rFonts w:ascii="Angsana New" w:hAnsi="Angsana New"/>
          <w:sz w:val="28"/>
          <w:lang w:eastAsia="x-none"/>
        </w:rPr>
        <w:t xml:space="preserve"> 2568</w:t>
      </w:r>
      <w:r w:rsidRPr="00E73AE0">
        <w:rPr>
          <w:rFonts w:ascii="Angsana New" w:hAnsi="Angsana New" w:hint="cs"/>
          <w:sz w:val="28"/>
          <w:cs/>
        </w:rPr>
        <w:t xml:space="preserve"> พิจารณาอนุมัติ</w:t>
      </w:r>
      <w:r w:rsidRPr="00E73AE0">
        <w:rPr>
          <w:rFonts w:ascii="Angsana New" w:eastAsia="Cordia New" w:hAnsi="Angsana New"/>
          <w:sz w:val="28"/>
          <w:cs/>
        </w:rPr>
        <w:t>การ</w:t>
      </w:r>
      <w:r w:rsidRPr="00E73AE0">
        <w:rPr>
          <w:rFonts w:ascii="Angsana New" w:eastAsia="Cordia New" w:hAnsi="Angsana New" w:hint="cs"/>
          <w:sz w:val="28"/>
          <w:cs/>
        </w:rPr>
        <w:t>ออกและเสนอขายหุ้นกู้แปลงสภาพ</w:t>
      </w:r>
      <w:r w:rsidRPr="00E73AE0">
        <w:rPr>
          <w:rFonts w:ascii="Angsana New" w:eastAsia="Cordia New" w:hAnsi="Angsana New"/>
          <w:sz w:val="28"/>
          <w:cs/>
        </w:rPr>
        <w:t>และใบสำคัญแสดงสิทธิที่จะซื้อหุ้นสามัญ</w:t>
      </w:r>
      <w:r w:rsidRPr="00E73AE0">
        <w:rPr>
          <w:rFonts w:ascii="Angsana New" w:eastAsia="Cordia New" w:hAnsi="Angsana New"/>
          <w:sz w:val="28"/>
        </w:rPr>
        <w:t xml:space="preserve"> </w:t>
      </w:r>
      <w:r w:rsidRPr="00E73AE0">
        <w:rPr>
          <w:rFonts w:ascii="Angsana New" w:eastAsia="Cordia New" w:hAnsi="Angsana New" w:hint="cs"/>
          <w:sz w:val="28"/>
          <w:cs/>
        </w:rPr>
        <w:t>ครั้งที่</w:t>
      </w:r>
      <w:r w:rsidR="00E40895">
        <w:rPr>
          <w:rFonts w:ascii="Angsana New" w:eastAsia="Cordia New" w:hAnsi="Angsana New"/>
          <w:sz w:val="28"/>
        </w:rPr>
        <w:t xml:space="preserve"> </w:t>
      </w:r>
      <w:r w:rsidRPr="00E73AE0">
        <w:rPr>
          <w:rFonts w:ascii="Angsana New" w:eastAsia="Cordia New" w:hAnsi="Angsana New"/>
          <w:sz w:val="28"/>
        </w:rPr>
        <w:t>2 (</w:t>
      </w:r>
      <w:r>
        <w:rPr>
          <w:rFonts w:ascii="Angsana New" w:eastAsia="Cordia New" w:hAnsi="Angsana New"/>
          <w:sz w:val="28"/>
        </w:rPr>
        <w:t>TAKUNI</w:t>
      </w:r>
      <w:r w:rsidRPr="00E73AE0">
        <w:rPr>
          <w:rFonts w:ascii="Angsana New" w:eastAsia="Cordia New" w:hAnsi="Angsana New"/>
          <w:sz w:val="28"/>
        </w:rPr>
        <w:t xml:space="preserve">-W2) </w:t>
      </w:r>
      <w:r w:rsidRPr="00E73AE0">
        <w:rPr>
          <w:rFonts w:ascii="Angsana New" w:eastAsia="Cordia New" w:hAnsi="Angsana New" w:hint="cs"/>
          <w:sz w:val="28"/>
          <w:cs/>
        </w:rPr>
        <w:t>ดังนี้</w:t>
      </w:r>
    </w:p>
    <w:p w14:paraId="68F8A0C8" w14:textId="2C03B59B" w:rsidR="00303B82" w:rsidRPr="00E73AE0" w:rsidRDefault="00D550E3" w:rsidP="009B2C19">
      <w:pPr>
        <w:tabs>
          <w:tab w:val="left" w:pos="2268"/>
        </w:tabs>
        <w:spacing w:before="120" w:line="400" w:lineRule="exact"/>
        <w:ind w:left="900" w:hanging="540"/>
        <w:jc w:val="thaiDistribute"/>
        <w:rPr>
          <w:rFonts w:ascii="Angsana New" w:eastAsia="Cordia New" w:hAnsi="Angsana New"/>
          <w:sz w:val="28"/>
          <w:cs/>
        </w:rPr>
      </w:pPr>
      <w:r>
        <w:rPr>
          <w:rFonts w:ascii="Angsana New" w:eastAsia="Cordia New" w:hAnsi="Angsana New"/>
          <w:sz w:val="28"/>
        </w:rPr>
        <w:t>24</w:t>
      </w:r>
      <w:r w:rsidR="00303B82" w:rsidRPr="00E73AE0">
        <w:rPr>
          <w:rFonts w:ascii="Angsana New" w:eastAsia="Cordia New" w:hAnsi="Angsana New"/>
          <w:sz w:val="28"/>
        </w:rPr>
        <w:t>.</w:t>
      </w:r>
      <w:r>
        <w:rPr>
          <w:rFonts w:ascii="Angsana New" w:eastAsia="Cordia New" w:hAnsi="Angsana New"/>
          <w:sz w:val="28"/>
        </w:rPr>
        <w:t>2</w:t>
      </w:r>
      <w:r w:rsidR="00303B82" w:rsidRPr="00E73AE0">
        <w:rPr>
          <w:rFonts w:ascii="Angsana New" w:eastAsia="Cordia New" w:hAnsi="Angsana New"/>
          <w:sz w:val="28"/>
        </w:rPr>
        <w:t>.1</w:t>
      </w:r>
      <w:r w:rsidR="00303B82" w:rsidRPr="00E73AE0">
        <w:rPr>
          <w:rFonts w:ascii="Angsana New" w:eastAsia="Cordia New" w:hAnsi="Angsana New"/>
          <w:sz w:val="28"/>
        </w:rPr>
        <w:tab/>
      </w:r>
      <w:r w:rsidR="00303B82" w:rsidRPr="00E73AE0">
        <w:rPr>
          <w:rFonts w:ascii="Angsana New" w:eastAsia="Cordia New" w:hAnsi="Angsana New" w:hint="cs"/>
          <w:sz w:val="28"/>
          <w:cs/>
        </w:rPr>
        <w:t xml:space="preserve">การออกและเสนอขายหุ้นกู้แปลงสภาพให้แก่ผู้ถือหุ้นเดิมของบริษัทที่มีสิทธิได้รับการจัดสรรตามสัดส่วนการถือหุ้น </w:t>
      </w:r>
      <w:r w:rsidR="00303B82">
        <w:rPr>
          <w:rFonts w:ascii="Angsana New" w:eastAsia="Cordia New" w:hAnsi="Angsana New" w:hint="cs"/>
          <w:sz w:val="28"/>
          <w:cs/>
        </w:rPr>
        <w:t>จำนวนไม่เกิน</w:t>
      </w:r>
      <w:r w:rsidR="00303B82">
        <w:rPr>
          <w:rFonts w:ascii="Angsana New" w:hAnsi="Angsana New" w:hint="cs"/>
          <w:sz w:val="28"/>
          <w:cs/>
        </w:rPr>
        <w:t xml:space="preserve"> </w:t>
      </w:r>
      <w:r w:rsidR="00934E8D">
        <w:rPr>
          <w:rFonts w:ascii="Angsana New" w:hAnsi="Angsana New"/>
          <w:sz w:val="28"/>
        </w:rPr>
        <w:t>100</w:t>
      </w:r>
      <w:r w:rsidR="00303B82">
        <w:rPr>
          <w:rFonts w:ascii="Angsana New" w:hAnsi="Angsana New" w:hint="cs"/>
          <w:sz w:val="28"/>
          <w:cs/>
        </w:rPr>
        <w:t xml:space="preserve"> ล้านบาท</w:t>
      </w:r>
      <w:r w:rsidR="00303B82">
        <w:rPr>
          <w:rFonts w:ascii="Angsana New" w:eastAsia="Cordia New" w:hAnsi="Angsana New" w:hint="cs"/>
          <w:sz w:val="28"/>
          <w:cs/>
        </w:rPr>
        <w:t xml:space="preserve"> </w:t>
      </w:r>
      <w:r w:rsidR="00303B82">
        <w:rPr>
          <w:rFonts w:ascii="Angsana New" w:hAnsi="Angsana New" w:hint="cs"/>
          <w:sz w:val="28"/>
          <w:cs/>
        </w:rPr>
        <w:t xml:space="preserve">ราคาเสนอขาย </w:t>
      </w:r>
      <w:r w:rsidR="00934E8D">
        <w:rPr>
          <w:rFonts w:ascii="Angsana New" w:hAnsi="Angsana New"/>
          <w:sz w:val="28"/>
        </w:rPr>
        <w:t>1</w:t>
      </w:r>
      <w:r w:rsidR="00303B82">
        <w:rPr>
          <w:rFonts w:ascii="Angsana New" w:hAnsi="Angsana New"/>
          <w:sz w:val="28"/>
        </w:rPr>
        <w:t>,000</w:t>
      </w:r>
      <w:r w:rsidR="00303B82">
        <w:rPr>
          <w:rFonts w:ascii="Angsana New" w:hAnsi="Angsana New" w:hint="cs"/>
          <w:sz w:val="28"/>
          <w:cs/>
        </w:rPr>
        <w:t xml:space="preserve"> บาท ต่อ 1 หน่วยหุ้นกู้แปลงสภาพ และกำหนดราคาใช้สิทธิ</w:t>
      </w:r>
      <w:r w:rsidR="00934E8D">
        <w:rPr>
          <w:rFonts w:ascii="Angsana New" w:hAnsi="Angsana New"/>
          <w:sz w:val="28"/>
        </w:rPr>
        <w:t xml:space="preserve">   </w:t>
      </w:r>
      <w:r w:rsidR="00390F00">
        <w:rPr>
          <w:rFonts w:ascii="Angsana New" w:hAnsi="Angsana New"/>
          <w:sz w:val="28"/>
        </w:rPr>
        <w:t xml:space="preserve"> </w:t>
      </w:r>
      <w:r w:rsidR="00303B82">
        <w:rPr>
          <w:rFonts w:ascii="Angsana New" w:hAnsi="Angsana New" w:hint="cs"/>
          <w:sz w:val="28"/>
          <w:cs/>
        </w:rPr>
        <w:t xml:space="preserve">แปลงสภาพ </w:t>
      </w:r>
      <w:r w:rsidR="00934E8D">
        <w:rPr>
          <w:rFonts w:ascii="Angsana New" w:hAnsi="Angsana New"/>
          <w:sz w:val="28"/>
        </w:rPr>
        <w:t>2</w:t>
      </w:r>
      <w:r w:rsidR="00E40895">
        <w:rPr>
          <w:rFonts w:ascii="Angsana New" w:hAnsi="Angsana New"/>
          <w:sz w:val="28"/>
        </w:rPr>
        <w:t>.00</w:t>
      </w:r>
      <w:r w:rsidR="00303B82">
        <w:rPr>
          <w:rFonts w:ascii="Angsana New" w:hAnsi="Angsana New" w:hint="cs"/>
          <w:sz w:val="28"/>
          <w:cs/>
        </w:rPr>
        <w:t xml:space="preserve"> บาท ต่อหุ้น</w:t>
      </w:r>
      <w:r w:rsidR="00303B82">
        <w:rPr>
          <w:rFonts w:ascii="Angsana New" w:eastAsia="Cordia New" w:hAnsi="Angsana New" w:hint="cs"/>
          <w:sz w:val="28"/>
          <w:cs/>
        </w:rPr>
        <w:t xml:space="preserve"> โดยจะจัดสรรหุ้นกู้แปลงสภาพจำนวนไม่เกิน </w:t>
      </w:r>
      <w:r w:rsidR="00934E8D">
        <w:rPr>
          <w:rFonts w:ascii="Angsana New" w:eastAsia="Cordia New" w:hAnsi="Angsana New"/>
          <w:sz w:val="28"/>
        </w:rPr>
        <w:t>100</w:t>
      </w:r>
      <w:r w:rsidR="00303B82">
        <w:rPr>
          <w:rFonts w:ascii="Angsana New" w:eastAsia="Cordia New" w:hAnsi="Angsana New"/>
          <w:sz w:val="28"/>
        </w:rPr>
        <w:t xml:space="preserve">,000 </w:t>
      </w:r>
      <w:r w:rsidR="00303B82">
        <w:rPr>
          <w:rFonts w:ascii="Angsana New" w:eastAsia="Cordia New" w:hAnsi="Angsana New" w:hint="cs"/>
          <w:sz w:val="28"/>
          <w:cs/>
        </w:rPr>
        <w:t>หน่วยทั้งจำนวน ให้แก่ผู้ถือหุ้นเดิมของบริษัทที่มีสิทธิ</w:t>
      </w:r>
      <w:r w:rsidR="00303B82" w:rsidRPr="00E73AE0">
        <w:rPr>
          <w:rFonts w:ascii="Angsana New" w:eastAsia="Cordia New" w:hAnsi="Angsana New" w:hint="cs"/>
          <w:sz w:val="28"/>
          <w:cs/>
        </w:rPr>
        <w:t>ได้รับการจัดสรรตามสัดส่วนการถือหุ้น</w:t>
      </w:r>
      <w:r w:rsidR="00303B82">
        <w:rPr>
          <w:rFonts w:ascii="Angsana New" w:eastAsia="Cordia New" w:hAnsi="Angsana New" w:hint="cs"/>
          <w:sz w:val="28"/>
          <w:cs/>
        </w:rPr>
        <w:t xml:space="preserve"> ในอัตราส่วนการจัดสรร </w:t>
      </w:r>
      <w:r w:rsidR="00934E8D">
        <w:rPr>
          <w:rFonts w:ascii="Angsana New" w:eastAsia="Cordia New" w:hAnsi="Angsana New"/>
          <w:sz w:val="28"/>
        </w:rPr>
        <w:t>8</w:t>
      </w:r>
      <w:r w:rsidR="00303B82">
        <w:rPr>
          <w:rFonts w:ascii="Angsana New" w:eastAsia="Cordia New" w:hAnsi="Angsana New"/>
          <w:sz w:val="28"/>
        </w:rPr>
        <w:t xml:space="preserve">,000 </w:t>
      </w:r>
      <w:r w:rsidR="00303B82">
        <w:rPr>
          <w:rFonts w:ascii="Angsana New" w:eastAsia="Cordia New" w:hAnsi="Angsana New" w:hint="cs"/>
          <w:sz w:val="28"/>
          <w:cs/>
        </w:rPr>
        <w:t xml:space="preserve">หุ้นเดิมต่อ </w:t>
      </w:r>
      <w:r w:rsidR="00934E8D">
        <w:rPr>
          <w:rFonts w:ascii="Angsana New" w:eastAsia="Cordia New" w:hAnsi="Angsana New"/>
          <w:sz w:val="28"/>
        </w:rPr>
        <w:t>1</w:t>
      </w:r>
      <w:r w:rsidR="00303B82">
        <w:rPr>
          <w:rFonts w:ascii="Angsana New" w:eastAsia="Cordia New" w:hAnsi="Angsana New" w:hint="cs"/>
          <w:sz w:val="28"/>
          <w:cs/>
        </w:rPr>
        <w:t xml:space="preserve"> หน่วยหุ้นกู้</w:t>
      </w:r>
      <w:r w:rsidR="002C63A4">
        <w:rPr>
          <w:rFonts w:ascii="Angsana New" w:eastAsia="Cordia New" w:hAnsi="Angsana New"/>
          <w:sz w:val="28"/>
        </w:rPr>
        <w:t xml:space="preserve">   </w:t>
      </w:r>
      <w:r w:rsidR="00303B82">
        <w:rPr>
          <w:rFonts w:ascii="Angsana New" w:eastAsia="Cordia New" w:hAnsi="Angsana New" w:hint="cs"/>
          <w:sz w:val="28"/>
          <w:cs/>
        </w:rPr>
        <w:t>แปลงสภาพ</w:t>
      </w:r>
    </w:p>
    <w:p w14:paraId="253CF87E" w14:textId="255AC5F0" w:rsidR="00303B82" w:rsidRDefault="00D550E3" w:rsidP="009B2C19">
      <w:pPr>
        <w:spacing w:before="120" w:line="400" w:lineRule="exact"/>
        <w:ind w:left="900" w:hanging="540"/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/>
          <w:sz w:val="28"/>
        </w:rPr>
        <w:t>24</w:t>
      </w:r>
      <w:r w:rsidR="00303B82" w:rsidRPr="00E73AE0">
        <w:rPr>
          <w:rFonts w:ascii="Angsana New" w:eastAsia="Cordia New" w:hAnsi="Angsana New"/>
          <w:sz w:val="28"/>
        </w:rPr>
        <w:t>.</w:t>
      </w:r>
      <w:r>
        <w:rPr>
          <w:rFonts w:ascii="Angsana New" w:eastAsia="Cordia New" w:hAnsi="Angsana New"/>
          <w:sz w:val="28"/>
        </w:rPr>
        <w:t>2</w:t>
      </w:r>
      <w:r w:rsidR="00303B82" w:rsidRPr="00E73AE0">
        <w:rPr>
          <w:rFonts w:ascii="Angsana New" w:eastAsia="Cordia New" w:hAnsi="Angsana New"/>
          <w:sz w:val="28"/>
        </w:rPr>
        <w:t>.2</w:t>
      </w:r>
      <w:r w:rsidR="00303B82" w:rsidRPr="00E73AE0">
        <w:rPr>
          <w:rFonts w:ascii="Angsana New" w:eastAsia="Cordia New" w:hAnsi="Angsana New"/>
          <w:sz w:val="28"/>
        </w:rPr>
        <w:tab/>
      </w:r>
      <w:r w:rsidR="00303B82" w:rsidRPr="00E73AE0">
        <w:rPr>
          <w:rFonts w:ascii="Angsana New" w:eastAsia="Cordia New" w:hAnsi="Angsana New" w:hint="cs"/>
          <w:sz w:val="28"/>
          <w:cs/>
        </w:rPr>
        <w:t>การออกใบสำคัญแสดงสิทธิที่จะซื้อหุ้นสามัญของบริษัท ครั้งที่</w:t>
      </w:r>
      <w:r w:rsidR="00E40895">
        <w:rPr>
          <w:rFonts w:ascii="Angsana New" w:eastAsia="Cordia New" w:hAnsi="Angsana New"/>
          <w:sz w:val="28"/>
        </w:rPr>
        <w:t xml:space="preserve"> </w:t>
      </w:r>
      <w:r w:rsidR="00303B82" w:rsidRPr="00E73AE0">
        <w:rPr>
          <w:rFonts w:ascii="Angsana New" w:eastAsia="Cordia New" w:hAnsi="Angsana New"/>
          <w:sz w:val="28"/>
        </w:rPr>
        <w:t>2 (</w:t>
      </w:r>
      <w:r w:rsidR="00B40A60">
        <w:rPr>
          <w:rFonts w:ascii="Angsana New" w:eastAsia="Cordia New" w:hAnsi="Angsana New"/>
          <w:sz w:val="28"/>
        </w:rPr>
        <w:t>TAKUNI</w:t>
      </w:r>
      <w:r w:rsidR="00303B82" w:rsidRPr="00E73AE0">
        <w:rPr>
          <w:rFonts w:ascii="Angsana New" w:eastAsia="Cordia New" w:hAnsi="Angsana New"/>
          <w:sz w:val="28"/>
        </w:rPr>
        <w:t xml:space="preserve">-W2) </w:t>
      </w:r>
      <w:r w:rsidR="00303B82" w:rsidRPr="00E73AE0">
        <w:rPr>
          <w:rFonts w:ascii="Angsana New" w:eastAsia="Cordia New" w:hAnsi="Angsana New" w:hint="cs"/>
          <w:sz w:val="28"/>
          <w:cs/>
        </w:rPr>
        <w:t xml:space="preserve">จำนวนไม่เกิน </w:t>
      </w:r>
      <w:r w:rsidR="00303B82">
        <w:rPr>
          <w:rFonts w:ascii="Angsana New" w:eastAsia="Cordia New" w:hAnsi="Angsana New"/>
          <w:sz w:val="28"/>
        </w:rPr>
        <w:t>350</w:t>
      </w:r>
      <w:r w:rsidR="00303B82" w:rsidRPr="00E73AE0">
        <w:rPr>
          <w:rFonts w:ascii="Angsana New" w:eastAsia="Cordia New" w:hAnsi="Angsana New"/>
          <w:sz w:val="28"/>
        </w:rPr>
        <w:t xml:space="preserve">,000,000 </w:t>
      </w:r>
      <w:r w:rsidR="00303B82" w:rsidRPr="00E73AE0">
        <w:rPr>
          <w:rFonts w:ascii="Angsana New" w:eastAsia="Cordia New" w:hAnsi="Angsana New" w:hint="cs"/>
          <w:sz w:val="28"/>
          <w:cs/>
        </w:rPr>
        <w:t>หน่วย</w:t>
      </w:r>
      <w:r w:rsidR="00C026F4">
        <w:rPr>
          <w:rFonts w:ascii="Angsana New" w:eastAsia="Cordia New" w:hAnsi="Angsana New"/>
          <w:sz w:val="28"/>
        </w:rPr>
        <w:t xml:space="preserve"> </w:t>
      </w:r>
      <w:r w:rsidR="00303B82" w:rsidRPr="00E73AE0">
        <w:rPr>
          <w:rFonts w:ascii="Angsana New" w:eastAsia="Cordia New" w:hAnsi="Angsana New" w:hint="cs"/>
          <w:sz w:val="28"/>
          <w:cs/>
        </w:rPr>
        <w:t xml:space="preserve"> เพื่อจัดสรรให้แก่ผู้ถือหุ้นเดิมที่จองซื้อและได้รับการจัดสรรหุ้นกู้แปลงสภาพที่เสนอขายให้แก่ผู้ถือหุ้นเดิมตามสัดส่วน</w:t>
      </w:r>
    </w:p>
    <w:p w14:paraId="65227F35" w14:textId="30B91C4B" w:rsidR="003C50F5" w:rsidRPr="00ED7E86" w:rsidRDefault="003C50F5" w:rsidP="00C66154">
      <w:pPr>
        <w:pStyle w:val="FSNoteDetail"/>
        <w:tabs>
          <w:tab w:val="left" w:pos="180"/>
        </w:tabs>
        <w:rPr>
          <w:rFonts w:asciiTheme="majorBidi" w:hAnsiTheme="majorBidi"/>
        </w:rPr>
      </w:pPr>
    </w:p>
    <w:p w14:paraId="40419328" w14:textId="77777777" w:rsidR="00BA5BC0" w:rsidRDefault="00BA5B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2C37A38" w14:textId="07497FA3" w:rsidR="008F72D2" w:rsidRPr="004B079A" w:rsidRDefault="008F72D2" w:rsidP="004B079A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4B079A">
        <w:rPr>
          <w:rFonts w:asciiTheme="majorBidi" w:hAnsiTheme="majorBidi" w:cstheme="majorBidi"/>
          <w:b/>
          <w:bCs/>
          <w:sz w:val="28"/>
          <w:cs/>
        </w:rPr>
        <w:lastRenderedPageBreak/>
        <w:t>การจัดประเภทรายการใหม่</w:t>
      </w:r>
      <w:r w:rsidR="005B4DB9" w:rsidRPr="004B079A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14:paraId="60348551" w14:textId="7114B153" w:rsidR="008F72D2" w:rsidRDefault="008F72D2" w:rsidP="00E82336">
      <w:pPr>
        <w:pStyle w:val="FSNoteDetail"/>
        <w:tabs>
          <w:tab w:val="left" w:pos="180"/>
          <w:tab w:val="left" w:pos="360"/>
        </w:tabs>
        <w:rPr>
          <w:rFonts w:asciiTheme="majorBidi" w:hAnsiTheme="majorBidi" w:cstheme="majorBidi"/>
        </w:rPr>
      </w:pPr>
      <w:r w:rsidRPr="00210CCF">
        <w:rPr>
          <w:spacing w:val="-2"/>
          <w:cs/>
        </w:rPr>
        <w:t>บริษัท</w:t>
      </w:r>
      <w:r w:rsidRPr="00210CCF">
        <w:rPr>
          <w:rFonts w:asciiTheme="majorBidi" w:hAnsiTheme="majorBidi" w:cstheme="majorBidi"/>
          <w:spacing w:val="-2"/>
          <w:cs/>
        </w:rPr>
        <w:t>ได้มีการจัดประเภทรายการทางบัญชีใน</w:t>
      </w:r>
      <w:r w:rsidR="00E24496" w:rsidRPr="00210CCF">
        <w:rPr>
          <w:rFonts w:asciiTheme="majorBidi" w:hAnsiTheme="majorBidi" w:cstheme="majorBidi" w:hint="cs"/>
          <w:spacing w:val="-2"/>
          <w:cs/>
        </w:rPr>
        <w:t>งบฐานะการเงิน</w:t>
      </w:r>
      <w:r w:rsidR="007C4992" w:rsidRPr="00210CCF">
        <w:rPr>
          <w:rFonts w:asciiTheme="majorBidi" w:hAnsiTheme="majorBidi" w:cstheme="majorBidi" w:hint="cs"/>
          <w:spacing w:val="-2"/>
          <w:cs/>
        </w:rPr>
        <w:t>รวมและ</w:t>
      </w:r>
      <w:r w:rsidR="002540B0" w:rsidRPr="00210CCF">
        <w:rPr>
          <w:rFonts w:asciiTheme="majorBidi" w:hAnsiTheme="majorBidi" w:cstheme="majorBidi" w:hint="cs"/>
          <w:spacing w:val="-2"/>
          <w:cs/>
        </w:rPr>
        <w:t>งบฐานะการเงิน</w:t>
      </w:r>
      <w:r w:rsidR="007C4992" w:rsidRPr="00210CCF">
        <w:rPr>
          <w:rFonts w:asciiTheme="majorBidi" w:hAnsiTheme="majorBidi" w:cstheme="majorBidi" w:hint="cs"/>
          <w:spacing w:val="-2"/>
          <w:cs/>
        </w:rPr>
        <w:t>เฉพาะกิจการ</w:t>
      </w:r>
      <w:r w:rsidR="00E24496" w:rsidRPr="00210CCF">
        <w:rPr>
          <w:rFonts w:asciiTheme="majorBidi" w:hAnsiTheme="majorBidi" w:cstheme="majorBidi" w:hint="cs"/>
          <w:spacing w:val="-2"/>
          <w:cs/>
        </w:rPr>
        <w:t xml:space="preserve"> ณ วันที่ </w:t>
      </w:r>
      <w:r w:rsidR="00E24496" w:rsidRPr="00210CCF">
        <w:rPr>
          <w:rFonts w:asciiTheme="majorBidi" w:hAnsiTheme="majorBidi" w:cstheme="majorBidi"/>
          <w:spacing w:val="-2"/>
        </w:rPr>
        <w:t>31</w:t>
      </w:r>
      <w:r w:rsidR="00E24496" w:rsidRPr="00210CCF">
        <w:rPr>
          <w:rFonts w:asciiTheme="majorBidi" w:hAnsiTheme="majorBidi" w:cstheme="majorBidi" w:hint="cs"/>
          <w:spacing w:val="-2"/>
          <w:cs/>
        </w:rPr>
        <w:t xml:space="preserve"> ธ</w:t>
      </w:r>
      <w:r w:rsidR="00C706EC" w:rsidRPr="00210CCF">
        <w:rPr>
          <w:rFonts w:asciiTheme="majorBidi" w:hAnsiTheme="majorBidi" w:cstheme="majorBidi" w:hint="cs"/>
          <w:spacing w:val="-2"/>
          <w:cs/>
        </w:rPr>
        <w:t xml:space="preserve">ันวาคม </w:t>
      </w:r>
      <w:r w:rsidR="00C706EC" w:rsidRPr="00210CCF">
        <w:rPr>
          <w:rFonts w:asciiTheme="majorBidi" w:hAnsiTheme="majorBidi" w:cstheme="majorBidi"/>
          <w:spacing w:val="-2"/>
        </w:rPr>
        <w:t>2567</w:t>
      </w:r>
      <w:r w:rsidR="00C706EC" w:rsidRPr="005D08EC">
        <w:rPr>
          <w:rFonts w:asciiTheme="majorBidi" w:hAnsiTheme="majorBidi" w:cstheme="majorBidi"/>
        </w:rPr>
        <w:t xml:space="preserve"> </w:t>
      </w:r>
      <w:r w:rsidR="00C706EC" w:rsidRPr="00210CCF">
        <w:rPr>
          <w:rFonts w:asciiTheme="majorBidi" w:hAnsiTheme="majorBidi" w:cstheme="majorBidi" w:hint="cs"/>
          <w:spacing w:val="4"/>
          <w:cs/>
        </w:rPr>
        <w:t>และ</w:t>
      </w:r>
      <w:r w:rsidRPr="00210CCF">
        <w:rPr>
          <w:rFonts w:asciiTheme="majorBidi" w:hAnsiTheme="majorBidi" w:cstheme="majorBidi"/>
          <w:spacing w:val="4"/>
          <w:cs/>
        </w:rPr>
        <w:t>งบก</w:t>
      </w:r>
      <w:r w:rsidRPr="00210CCF">
        <w:rPr>
          <w:rFonts w:asciiTheme="majorBidi" w:hAnsiTheme="majorBidi" w:cstheme="majorBidi" w:hint="cs"/>
          <w:spacing w:val="4"/>
          <w:cs/>
        </w:rPr>
        <w:t>ำ</w:t>
      </w:r>
      <w:r w:rsidRPr="00210CCF">
        <w:rPr>
          <w:rFonts w:asciiTheme="majorBidi" w:hAnsiTheme="majorBidi" w:cstheme="majorBidi"/>
          <w:spacing w:val="4"/>
          <w:cs/>
        </w:rPr>
        <w:t>ไรขาดทุนเบ็ดเสร็จ</w:t>
      </w:r>
      <w:r w:rsidR="007C4992" w:rsidRPr="00210CCF">
        <w:rPr>
          <w:rFonts w:asciiTheme="majorBidi" w:hAnsiTheme="majorBidi" w:cstheme="majorBidi" w:hint="cs"/>
          <w:spacing w:val="4"/>
          <w:cs/>
        </w:rPr>
        <w:t>รวมและ</w:t>
      </w:r>
      <w:r w:rsidR="002540B0" w:rsidRPr="00210CCF">
        <w:rPr>
          <w:rFonts w:asciiTheme="majorBidi" w:hAnsiTheme="majorBidi" w:cstheme="majorBidi"/>
          <w:spacing w:val="4"/>
          <w:cs/>
        </w:rPr>
        <w:t>งบก</w:t>
      </w:r>
      <w:r w:rsidR="002540B0" w:rsidRPr="00210CCF">
        <w:rPr>
          <w:rFonts w:asciiTheme="majorBidi" w:hAnsiTheme="majorBidi" w:cstheme="majorBidi" w:hint="cs"/>
          <w:spacing w:val="4"/>
          <w:cs/>
        </w:rPr>
        <w:t>ำ</w:t>
      </w:r>
      <w:r w:rsidR="002540B0" w:rsidRPr="00210CCF">
        <w:rPr>
          <w:rFonts w:asciiTheme="majorBidi" w:hAnsiTheme="majorBidi" w:cstheme="majorBidi"/>
          <w:spacing w:val="4"/>
          <w:cs/>
        </w:rPr>
        <w:t>ไรขาดทุนเบ็ดเสร็จ</w:t>
      </w:r>
      <w:r w:rsidR="007C4992" w:rsidRPr="00210CCF">
        <w:rPr>
          <w:rFonts w:asciiTheme="majorBidi" w:hAnsiTheme="majorBidi" w:cstheme="majorBidi" w:hint="cs"/>
          <w:spacing w:val="4"/>
          <w:cs/>
        </w:rPr>
        <w:t>เฉพาะกิจการ</w:t>
      </w:r>
      <w:r w:rsidRPr="00210CCF">
        <w:rPr>
          <w:rFonts w:asciiTheme="majorBidi" w:hAnsiTheme="majorBidi" w:cstheme="majorBidi"/>
          <w:spacing w:val="4"/>
          <w:cs/>
        </w:rPr>
        <w:t>ส</w:t>
      </w:r>
      <w:r w:rsidRPr="00210CCF">
        <w:rPr>
          <w:rFonts w:asciiTheme="majorBidi" w:hAnsiTheme="majorBidi" w:cstheme="majorBidi" w:hint="cs"/>
          <w:spacing w:val="4"/>
          <w:cs/>
        </w:rPr>
        <w:t>ำ</w:t>
      </w:r>
      <w:r w:rsidRPr="00210CCF">
        <w:rPr>
          <w:rFonts w:asciiTheme="majorBidi" w:hAnsiTheme="majorBidi" w:cstheme="majorBidi"/>
          <w:spacing w:val="4"/>
          <w:cs/>
        </w:rPr>
        <w:t>หรับ</w:t>
      </w:r>
      <w:r w:rsidRPr="00210CCF">
        <w:rPr>
          <w:rFonts w:asciiTheme="majorBidi" w:hAnsiTheme="majorBidi" w:cstheme="majorBidi" w:hint="cs"/>
          <w:spacing w:val="4"/>
          <w:cs/>
        </w:rPr>
        <w:t>รอบระยะเวลา</w:t>
      </w:r>
      <w:r w:rsidRPr="00210CCF">
        <w:rPr>
          <w:rFonts w:asciiTheme="majorBidi" w:hAnsiTheme="majorBidi" w:cstheme="majorBidi"/>
          <w:spacing w:val="4"/>
          <w:cs/>
        </w:rPr>
        <w:t>สามเดือน</w:t>
      </w:r>
      <w:r w:rsidR="008E096B">
        <w:rPr>
          <w:rFonts w:asciiTheme="majorBidi" w:hAnsiTheme="majorBidi" w:cstheme="majorBidi" w:hint="cs"/>
          <w:spacing w:val="4"/>
          <w:cs/>
        </w:rPr>
        <w:t>และหกเดือน</w:t>
      </w:r>
      <w:r w:rsidRPr="00210CCF">
        <w:rPr>
          <w:rFonts w:asciiTheme="majorBidi" w:hAnsiTheme="majorBidi" w:cstheme="majorBidi"/>
          <w:spacing w:val="4"/>
          <w:cs/>
        </w:rPr>
        <w:t>สิ้นสุดวันที่</w:t>
      </w:r>
      <w:r w:rsidRPr="00210CCF">
        <w:rPr>
          <w:rFonts w:asciiTheme="majorBidi" w:hAnsiTheme="majorBidi" w:cstheme="majorBidi" w:hint="cs"/>
          <w:spacing w:val="4"/>
          <w:cs/>
        </w:rPr>
        <w:t xml:space="preserve"> </w:t>
      </w:r>
      <w:r w:rsidR="002819B0" w:rsidRPr="003B1973">
        <w:rPr>
          <w:rFonts w:asciiTheme="majorBidi" w:hAnsiTheme="majorBidi" w:cstheme="majorBidi"/>
          <w:color w:val="000000"/>
          <w:spacing w:val="-2"/>
        </w:rPr>
        <w:t>3</w:t>
      </w:r>
      <w:r w:rsidR="002819B0">
        <w:rPr>
          <w:rFonts w:asciiTheme="majorBidi" w:hAnsiTheme="majorBidi" w:cstheme="majorBidi"/>
          <w:color w:val="000000"/>
          <w:spacing w:val="-2"/>
        </w:rPr>
        <w:t xml:space="preserve">0 </w:t>
      </w:r>
      <w:r w:rsidR="002819B0">
        <w:rPr>
          <w:rFonts w:asciiTheme="majorBidi" w:hAnsiTheme="majorBidi" w:cstheme="majorBidi" w:hint="cs"/>
          <w:color w:val="000000"/>
          <w:spacing w:val="-2"/>
          <w:cs/>
        </w:rPr>
        <w:t>มิถุนายน</w:t>
      </w:r>
      <w:r w:rsidR="002819B0" w:rsidRPr="003B1973">
        <w:rPr>
          <w:rFonts w:asciiTheme="majorBidi" w:hAnsiTheme="majorBidi" w:cstheme="majorBidi"/>
        </w:rPr>
        <w:t xml:space="preserve"> </w:t>
      </w:r>
      <w:r w:rsidRPr="005D08EC">
        <w:rPr>
          <w:rFonts w:asciiTheme="majorBidi" w:hAnsiTheme="majorBidi" w:cstheme="majorBidi"/>
        </w:rPr>
        <w:t>256</w:t>
      </w:r>
      <w:r w:rsidR="00BA1996" w:rsidRPr="005D08EC">
        <w:rPr>
          <w:rFonts w:asciiTheme="majorBidi" w:hAnsiTheme="majorBidi" w:cstheme="majorBidi"/>
        </w:rPr>
        <w:t>7</w:t>
      </w:r>
      <w:r w:rsidRPr="005D08EC">
        <w:rPr>
          <w:rFonts w:asciiTheme="majorBidi" w:hAnsiTheme="majorBidi" w:cstheme="majorBidi"/>
        </w:rPr>
        <w:t xml:space="preserve"> </w:t>
      </w:r>
      <w:r w:rsidRPr="005D08EC">
        <w:rPr>
          <w:rFonts w:asciiTheme="majorBidi" w:hAnsiTheme="majorBidi" w:cstheme="majorBidi"/>
          <w:cs/>
        </w:rPr>
        <w:t>เพื่อให้สอดคล้องกับการน</w:t>
      </w:r>
      <w:r w:rsidRPr="005D08EC">
        <w:rPr>
          <w:rFonts w:asciiTheme="majorBidi" w:hAnsiTheme="majorBidi" w:cstheme="majorBidi" w:hint="cs"/>
          <w:cs/>
        </w:rPr>
        <w:t>ำ</w:t>
      </w:r>
      <w:r w:rsidRPr="005D08EC">
        <w:rPr>
          <w:rFonts w:asciiTheme="majorBidi" w:hAnsiTheme="majorBidi" w:cstheme="majorBidi"/>
          <w:cs/>
        </w:rPr>
        <w:t>เสนองบการเงิน</w:t>
      </w:r>
      <w:r w:rsidRPr="005D08EC">
        <w:rPr>
          <w:rFonts w:asciiTheme="majorBidi" w:hAnsiTheme="majorBidi" w:cstheme="majorBidi" w:hint="cs"/>
          <w:cs/>
        </w:rPr>
        <w:t>รอบระยะเวลา</w:t>
      </w:r>
      <w:r w:rsidRPr="005D08EC">
        <w:rPr>
          <w:rFonts w:asciiTheme="majorBidi" w:hAnsiTheme="majorBidi" w:cstheme="majorBidi"/>
          <w:cs/>
        </w:rPr>
        <w:t>ปัจจุบัน โดยประกอบด้วยรายการดังต่อไปนี้</w:t>
      </w:r>
    </w:p>
    <w:tbl>
      <w:tblPr>
        <w:tblW w:w="9521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529"/>
        <w:gridCol w:w="1331"/>
        <w:gridCol w:w="1527"/>
        <w:gridCol w:w="236"/>
        <w:gridCol w:w="1564"/>
        <w:gridCol w:w="270"/>
        <w:gridCol w:w="1534"/>
      </w:tblGrid>
      <w:tr w:rsidR="004A3A43" w:rsidRPr="00C407F2" w14:paraId="1E7E45C8" w14:textId="77777777" w:rsidTr="002C63A4">
        <w:trPr>
          <w:trHeight w:val="409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4B11CF" w14:textId="77777777" w:rsidR="004A3A43" w:rsidRPr="00C407F2" w:rsidRDefault="004A3A43" w:rsidP="00BA47DD">
            <w:pPr>
              <w:tabs>
                <w:tab w:val="left" w:pos="360"/>
                <w:tab w:val="left" w:pos="2160"/>
              </w:tabs>
              <w:ind w:left="907" w:right="-105" w:hanging="907"/>
              <w:rPr>
                <w:rFonts w:ascii="Angsana New" w:hAnsi="Angsana New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2BF6DF75" w14:textId="77777777" w:rsidR="004A3A43" w:rsidRPr="00C407F2" w:rsidRDefault="004A3A43" w:rsidP="00BA47DD">
            <w:pPr>
              <w:tabs>
                <w:tab w:val="left" w:pos="360"/>
                <w:tab w:val="left" w:pos="2160"/>
              </w:tabs>
              <w:ind w:left="907" w:right="-105" w:hanging="9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75A41" w14:textId="77777777" w:rsidR="004A3A43" w:rsidRPr="00C407F2" w:rsidRDefault="004A3A43" w:rsidP="00BA47DD">
            <w:pPr>
              <w:tabs>
                <w:tab w:val="left" w:pos="360"/>
                <w:tab w:val="left" w:pos="2160"/>
              </w:tabs>
              <w:ind w:left="907" w:right="-105" w:hanging="907"/>
              <w:jc w:val="right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/>
                <w:sz w:val="28"/>
              </w:rPr>
              <w:t>(</w:t>
            </w:r>
            <w:r w:rsidRPr="00C407F2">
              <w:rPr>
                <w:rFonts w:ascii="Angsana New" w:hAnsi="Angsana New"/>
                <w:sz w:val="28"/>
                <w:cs/>
              </w:rPr>
              <w:t>หน่วย</w:t>
            </w:r>
            <w:r w:rsidRPr="00C407F2">
              <w:rPr>
                <w:rFonts w:ascii="Angsana New" w:hAnsi="Angsana New"/>
                <w:sz w:val="28"/>
              </w:rPr>
              <w:t xml:space="preserve">: </w:t>
            </w:r>
            <w:r w:rsidRPr="00C407F2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C85241" w:rsidRPr="00C407F2" w14:paraId="3489A0C9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DF26" w14:textId="77777777" w:rsidR="00C85241" w:rsidRPr="00C407F2" w:rsidRDefault="00C85241" w:rsidP="00BA47DD">
            <w:pPr>
              <w:tabs>
                <w:tab w:val="left" w:pos="36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AF6C4" w14:textId="7A24B1BB" w:rsidR="00C85241" w:rsidRPr="00C407F2" w:rsidRDefault="00C85241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Pr="00C407F2">
              <w:rPr>
                <w:rFonts w:ascii="Angsana New" w:hAnsi="Angsana New" w:hint="cs"/>
                <w:sz w:val="28"/>
                <w:cs/>
              </w:rPr>
              <w:t>การเงินรวม</w:t>
            </w:r>
          </w:p>
        </w:tc>
      </w:tr>
      <w:tr w:rsidR="004A3A43" w:rsidRPr="00C407F2" w14:paraId="4703BC0F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A01DC" w14:textId="77777777" w:rsidR="004A3A43" w:rsidRPr="00C407F2" w:rsidRDefault="004A3A43" w:rsidP="00BA47DD">
            <w:pPr>
              <w:tabs>
                <w:tab w:val="left" w:pos="36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6094D" w14:textId="77777777" w:rsidR="004A3A43" w:rsidRPr="00C407F2" w:rsidRDefault="004A3A43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F812E" w14:textId="77777777" w:rsidR="004A3A43" w:rsidRPr="00C407F2" w:rsidRDefault="004A3A43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FB69A6" w14:textId="77777777" w:rsidR="004A3A43" w:rsidRPr="00C407F2" w:rsidRDefault="004A3A43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จัดประเภท</w:t>
            </w:r>
          </w:p>
          <w:p w14:paraId="4410D807" w14:textId="77777777" w:rsidR="004A3A43" w:rsidRPr="00C407F2" w:rsidRDefault="004A3A43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C4C66" w14:textId="77777777" w:rsidR="004A3A43" w:rsidRPr="00C407F2" w:rsidRDefault="004A3A43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BC651" w14:textId="77777777" w:rsidR="004A3A43" w:rsidRPr="00C407F2" w:rsidRDefault="004A3A43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หลังจัดประเภทรายการใหม่</w:t>
            </w:r>
          </w:p>
        </w:tc>
      </w:tr>
      <w:tr w:rsidR="00EF7009" w:rsidRPr="00C407F2" w14:paraId="3A361014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272D9" w14:textId="77777777" w:rsidR="004A3A43" w:rsidRPr="00C407F2" w:rsidRDefault="004A3A43" w:rsidP="00BA47DD">
            <w:pPr>
              <w:ind w:right="-2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407F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งบฐานะการเงิน</w:t>
            </w:r>
            <w:r w:rsidRPr="00C407F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ณ วันที่ </w:t>
            </w:r>
            <w:r w:rsidRPr="00C407F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407F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 </w:t>
            </w:r>
            <w:r w:rsidRPr="00C407F2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CE225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9443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E09AB1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B55A9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321AAC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3A43" w:rsidRPr="00C407F2" w14:paraId="78B10785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38FB4" w14:textId="77777777" w:rsidR="004A3A43" w:rsidRPr="00C407F2" w:rsidRDefault="004A3A43" w:rsidP="00BA47DD">
            <w:pPr>
              <w:ind w:right="-2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407F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สินทรัพย์หมุนเวียน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CE52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40923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F6C63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08A8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EBDB9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07F2" w:rsidRPr="00C407F2" w14:paraId="3A3B4F6B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A7BAF" w14:textId="77777777" w:rsidR="00C407F2" w:rsidRPr="00C407F2" w:rsidRDefault="00C407F2" w:rsidP="00C407F2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A1696F">
              <w:rPr>
                <w:rFonts w:asciiTheme="majorBidi" w:hAnsiTheme="majorBidi" w:hint="cs"/>
                <w:color w:val="000000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7B561" w14:textId="1C468211" w:rsidR="00C407F2" w:rsidRPr="00F44C95" w:rsidRDefault="00C407F2" w:rsidP="00F44C9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F44C95">
              <w:rPr>
                <w:rFonts w:ascii="Angsana New" w:hAnsi="Angsana New" w:hint="eastAsia"/>
                <w:sz w:val="28"/>
                <w:cs/>
              </w:rPr>
              <w:t>1</w:t>
            </w:r>
            <w:r w:rsidRPr="00F44C95">
              <w:rPr>
                <w:rFonts w:ascii="Angsana New" w:hAnsi="Angsana New" w:hint="eastAsia"/>
                <w:sz w:val="28"/>
              </w:rPr>
              <w:t>,</w:t>
            </w:r>
            <w:r w:rsidRPr="00F44C95">
              <w:rPr>
                <w:rFonts w:ascii="Angsana New" w:hAnsi="Angsana New" w:hint="eastAsia"/>
                <w:sz w:val="28"/>
                <w:cs/>
              </w:rPr>
              <w:t>282</w:t>
            </w:r>
            <w:r w:rsidRPr="00F44C95">
              <w:rPr>
                <w:rFonts w:ascii="Angsana New" w:hAnsi="Angsana New" w:hint="eastAsia"/>
                <w:sz w:val="28"/>
              </w:rPr>
              <w:t>,</w:t>
            </w:r>
            <w:r w:rsidRPr="00F44C95">
              <w:rPr>
                <w:rFonts w:ascii="Angsana New" w:hAnsi="Angsana New" w:hint="eastAsia"/>
                <w:sz w:val="28"/>
                <w:cs/>
              </w:rPr>
              <w:t>674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04AE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E7B20" w14:textId="1EFEDBEE" w:rsidR="00C407F2" w:rsidRPr="00C407F2" w:rsidRDefault="00A4665F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A4665F">
              <w:rPr>
                <w:rFonts w:ascii="Angsana New" w:hAnsi="Angsana New" w:hint="eastAsia"/>
                <w:sz w:val="28"/>
                <w:cs/>
              </w:rPr>
              <w:t>15</w:t>
            </w:r>
            <w:r w:rsidRPr="00A4665F">
              <w:rPr>
                <w:rFonts w:ascii="Angsana New" w:hAnsi="Angsana New" w:hint="eastAsia"/>
                <w:sz w:val="28"/>
              </w:rPr>
              <w:t>,</w:t>
            </w:r>
            <w:r w:rsidRPr="00A4665F">
              <w:rPr>
                <w:rFonts w:ascii="Angsana New" w:hAnsi="Angsana New" w:hint="eastAsia"/>
                <w:sz w:val="28"/>
                <w:cs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5465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4B08" w14:textId="2A8D9F3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895557">
              <w:rPr>
                <w:rFonts w:asciiTheme="majorBidi" w:hAnsiTheme="majorBidi" w:cstheme="majorBidi" w:hint="eastAsia"/>
                <w:sz w:val="28"/>
              </w:rPr>
              <w:t>1,297,</w:t>
            </w:r>
            <w:r w:rsidR="00C02064" w:rsidRPr="00C02064">
              <w:rPr>
                <w:rFonts w:asciiTheme="majorBidi" w:hAnsiTheme="majorBidi" w:cstheme="majorBidi" w:hint="eastAsia"/>
                <w:sz w:val="28"/>
              </w:rPr>
              <w:t>775</w:t>
            </w:r>
          </w:p>
        </w:tc>
      </w:tr>
      <w:tr w:rsidR="00C407F2" w:rsidRPr="00C407F2" w14:paraId="41AD6E4E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89BA" w14:textId="392AB90E" w:rsidR="00C407F2" w:rsidRPr="00C407F2" w:rsidRDefault="00C407F2" w:rsidP="00C407F2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B775BD">
              <w:rPr>
                <w:rFonts w:asciiTheme="majorBidi" w:hAnsiTheme="majorBidi" w:hint="cs"/>
                <w:color w:val="000000"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A4D7C" w14:textId="18A54390" w:rsidR="00C407F2" w:rsidRPr="00F44C95" w:rsidRDefault="00C407F2" w:rsidP="00F44C9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F44C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4844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037B7" w14:textId="65B7E4AF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68534B">
              <w:rPr>
                <w:rFonts w:ascii="Angsana New" w:hAnsi="Angsana New" w:hint="eastAsia"/>
                <w:sz w:val="28"/>
              </w:rPr>
              <w:t>15,686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6273F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C6578" w14:textId="03B6A996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856E0C">
              <w:rPr>
                <w:rFonts w:asciiTheme="majorBidi" w:hAnsiTheme="majorBidi" w:cstheme="majorBidi" w:hint="eastAsia"/>
                <w:sz w:val="28"/>
              </w:rPr>
              <w:t>15,686</w:t>
            </w:r>
          </w:p>
        </w:tc>
      </w:tr>
      <w:tr w:rsidR="00C407F2" w:rsidRPr="00C407F2" w14:paraId="6D082E9E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2A7B8" w14:textId="119494D8" w:rsidR="00C407F2" w:rsidRPr="00C407F2" w:rsidRDefault="00C407F2" w:rsidP="00C407F2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F744B0">
              <w:rPr>
                <w:rFonts w:asciiTheme="majorBidi" w:hAnsiTheme="majorBidi" w:hint="cs"/>
                <w:color w:val="000000"/>
                <w:sz w:val="28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9209A" w14:textId="0C1EE289" w:rsidR="00C407F2" w:rsidRPr="00F44C95" w:rsidRDefault="00C407F2" w:rsidP="00F44C9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F44C95">
              <w:rPr>
                <w:rFonts w:ascii="Angsana New" w:hAnsi="Angsana New" w:hint="eastAsia"/>
                <w:sz w:val="28"/>
              </w:rPr>
              <w:t>46,570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47702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65102" w14:textId="17E560DD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 w:rsidRPr="008963DD">
              <w:rPr>
                <w:rFonts w:ascii="Angsana New" w:hAnsi="Angsana New" w:hint="eastAsia"/>
                <w:sz w:val="28"/>
              </w:rPr>
              <w:t>(30,953)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E85EE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4CAE3" w14:textId="55C1AF83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4D422F">
              <w:rPr>
                <w:rFonts w:asciiTheme="majorBidi" w:hAnsiTheme="majorBidi" w:cstheme="majorBidi" w:hint="eastAsia"/>
                <w:sz w:val="28"/>
              </w:rPr>
              <w:t>15,617</w:t>
            </w:r>
          </w:p>
        </w:tc>
      </w:tr>
      <w:tr w:rsidR="00BD4D68" w:rsidRPr="00C407F2" w14:paraId="1E3C844B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7FED4F" w14:textId="460BDEAC" w:rsidR="00BD4D68" w:rsidRPr="00F744B0" w:rsidRDefault="00BD4D68" w:rsidP="00BD4D68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A7388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58BFD454" w14:textId="76956253" w:rsidR="00BD4D68" w:rsidRPr="00F44C95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1722E" w14:textId="77777777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33C63C7B" w14:textId="6D28C3C6" w:rsid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BD4D68">
              <w:rPr>
                <w:rFonts w:ascii="Angsana New" w:hAnsi="Angsana New" w:hint="eastAsia"/>
                <w:sz w:val="28"/>
              </w:rPr>
              <w:t>36</w:t>
            </w:r>
            <w:r w:rsidR="000B4DC3">
              <w:rPr>
                <w:rFonts w:ascii="Angsana New" w:hAnsi="Angsana New"/>
                <w:sz w:val="28"/>
              </w:rPr>
              <w:t>,</w:t>
            </w:r>
            <w:r w:rsidRPr="00BD4D68">
              <w:rPr>
                <w:rFonts w:ascii="Angsana New" w:hAnsi="Angsana New" w:hint="eastAsia"/>
                <w:sz w:val="28"/>
              </w:rPr>
              <w:t>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187E" w14:textId="77777777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FB7837F" w14:textId="0F6EE4DF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36,565 </w:t>
            </w:r>
          </w:p>
        </w:tc>
      </w:tr>
      <w:tr w:rsidR="00BD4D68" w:rsidRPr="00C407F2" w14:paraId="374EA237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BF023F" w14:textId="506A383C" w:rsidR="00BD4D68" w:rsidRPr="00F744B0" w:rsidRDefault="00BD4D68" w:rsidP="00BD4D68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A7388">
              <w:rPr>
                <w:rFonts w:hint="cs"/>
                <w:cs/>
              </w:rPr>
              <w:t>เงินลงทุนในตราสารทุน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1DC5F24C" w14:textId="5BEA148B" w:rsidR="00BD4D68" w:rsidRPr="00F44C95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6,517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D050E" w14:textId="77777777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18E7D3D0" w14:textId="69632EC6" w:rsidR="00BD4D68" w:rsidRDefault="000B4DC3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D4D68" w:rsidRPr="00BD4D68">
              <w:rPr>
                <w:rFonts w:ascii="Angsana New" w:hAnsi="Angsana New" w:hint="eastAsia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,</w:t>
            </w:r>
            <w:r w:rsidR="00BD4D68" w:rsidRPr="00BD4D68">
              <w:rPr>
                <w:rFonts w:ascii="Angsana New" w:hAnsi="Angsana New" w:hint="eastAsia"/>
                <w:sz w:val="28"/>
              </w:rPr>
              <w:t>517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5915B" w14:textId="77777777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0960BC7" w14:textId="2C4F0359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-   </w:t>
            </w:r>
          </w:p>
        </w:tc>
      </w:tr>
      <w:tr w:rsidR="00BD4D68" w:rsidRPr="00C407F2" w14:paraId="7F4F5CCD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14A442" w14:textId="15FC4824" w:rsidR="00BD4D68" w:rsidRPr="00F744B0" w:rsidRDefault="00BD4D68" w:rsidP="00BD4D68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A7388">
              <w:rPr>
                <w:rFonts w:hint="cs"/>
                <w:cs/>
              </w:rPr>
              <w:t>เงินลงทุนที่ถือไว้เพื่อขาย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4FEE3F62" w14:textId="3E230538" w:rsidR="00BD4D68" w:rsidRPr="00F44C95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30,048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2706A" w14:textId="77777777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329F55DF" w14:textId="7D2CE913" w:rsidR="00BD4D68" w:rsidRDefault="000B4DC3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D4D68" w:rsidRPr="00BD4D68">
              <w:rPr>
                <w:rFonts w:ascii="Angsana New" w:hAnsi="Angsana New" w:hint="eastAsia"/>
                <w:sz w:val="28"/>
              </w:rPr>
              <w:t>30</w:t>
            </w:r>
            <w:r>
              <w:rPr>
                <w:rFonts w:ascii="Angsana New" w:hAnsi="Angsana New"/>
                <w:sz w:val="28"/>
              </w:rPr>
              <w:t>,</w:t>
            </w:r>
            <w:r w:rsidR="00BD4D68" w:rsidRPr="00BD4D68">
              <w:rPr>
                <w:rFonts w:ascii="Angsana New" w:hAnsi="Angsana New" w:hint="eastAsia"/>
                <w:sz w:val="28"/>
              </w:rPr>
              <w:t>048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0ACE" w14:textId="77777777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0E1538F" w14:textId="6E4039FB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-   </w:t>
            </w:r>
          </w:p>
        </w:tc>
      </w:tr>
      <w:tr w:rsidR="00EF7009" w:rsidRPr="00C407F2" w14:paraId="7C73552A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50931" w14:textId="02771B65" w:rsidR="00C407F2" w:rsidRPr="00C407F2" w:rsidRDefault="00C407F2" w:rsidP="00C407F2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F917EB"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E725F" w14:textId="2E62AD43" w:rsidR="00C407F2" w:rsidRPr="00F44C95" w:rsidRDefault="00C407F2" w:rsidP="00F44C9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F44C95">
              <w:rPr>
                <w:rFonts w:ascii="Angsana New" w:hAnsi="Angsana New" w:hint="eastAsia"/>
                <w:sz w:val="28"/>
              </w:rPr>
              <w:t>25,722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66A9F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D533DF" w14:textId="1A9DA655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 w:rsidRPr="006D2185">
              <w:rPr>
                <w:rFonts w:ascii="Angsana New" w:hAnsi="Angsana New" w:hint="eastAsia"/>
                <w:sz w:val="28"/>
              </w:rPr>
              <w:t>(69</w:t>
            </w:r>
            <w:r>
              <w:rPr>
                <w:rFonts w:ascii="Angsana New" w:hAnsi="Angsana New"/>
                <w:sz w:val="28"/>
              </w:rPr>
              <w:t>5</w:t>
            </w:r>
            <w:r w:rsidRPr="006D2185">
              <w:rPr>
                <w:rFonts w:ascii="Angsana New" w:hAnsi="Angsana New" w:hint="eastAsia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D13F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F328F" w14:textId="2D02BDD5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F9141A">
              <w:rPr>
                <w:rFonts w:asciiTheme="majorBidi" w:hAnsiTheme="majorBidi" w:cstheme="majorBidi" w:hint="eastAsia"/>
                <w:sz w:val="28"/>
              </w:rPr>
              <w:t>25,02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EF7009" w:rsidRPr="00C407F2" w14:paraId="5D3385A0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BBB99" w14:textId="5D395BA2" w:rsidR="00C407F2" w:rsidRPr="00C407F2" w:rsidRDefault="00C407F2" w:rsidP="00C407F2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5F3AE4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รวมสินทรัพย์หมุนเวียน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788AAB" w14:textId="2F22A462" w:rsidR="00C407F2" w:rsidRPr="00C407F2" w:rsidRDefault="000F56F8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0F56F8">
              <w:rPr>
                <w:rFonts w:ascii="Angsana New" w:hAnsi="Angsana New" w:hint="eastAsia"/>
                <w:b/>
                <w:bCs/>
                <w:sz w:val="28"/>
              </w:rPr>
              <w:t>1,391,531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C6A6F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3BF387" w14:textId="6862672D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065B73">
              <w:rPr>
                <w:rFonts w:ascii="Angsana New" w:hAnsi="Angsana New" w:hint="eastAsia"/>
                <w:b/>
                <w:bCs/>
                <w:sz w:val="28"/>
              </w:rPr>
              <w:t>(</w:t>
            </w:r>
            <w:r w:rsidR="002A107E" w:rsidRPr="002A107E">
              <w:rPr>
                <w:rFonts w:ascii="Angsana New" w:hAnsi="Angsana New" w:hint="eastAsia"/>
                <w:b/>
                <w:bCs/>
                <w:sz w:val="28"/>
              </w:rPr>
              <w:t>861</w:t>
            </w:r>
            <w:r w:rsidRPr="00065B73">
              <w:rPr>
                <w:rFonts w:ascii="Angsana New" w:hAnsi="Angsana New" w:hint="eastAsia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A354B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DB6160" w14:textId="0D1FDA18" w:rsidR="00C407F2" w:rsidRPr="00C407F2" w:rsidRDefault="000F56F8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0F56F8">
              <w:rPr>
                <w:rFonts w:asciiTheme="majorBidi" w:hAnsiTheme="majorBidi" w:cstheme="majorBidi" w:hint="eastAsia"/>
                <w:b/>
                <w:bCs/>
                <w:sz w:val="28"/>
              </w:rPr>
              <w:t>1,390,</w:t>
            </w:r>
            <w:r w:rsidR="000C3BF8" w:rsidRPr="000C3BF8">
              <w:rPr>
                <w:rFonts w:asciiTheme="majorBidi" w:hAnsiTheme="majorBidi" w:cstheme="majorBidi" w:hint="eastAsia"/>
                <w:b/>
                <w:bCs/>
                <w:sz w:val="28"/>
              </w:rPr>
              <w:t>670</w:t>
            </w:r>
          </w:p>
        </w:tc>
      </w:tr>
      <w:tr w:rsidR="00EF7009" w:rsidRPr="00C407F2" w14:paraId="3D8B3757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DA1B" w14:textId="77777777" w:rsidR="00C407F2" w:rsidRPr="005F3AE4" w:rsidRDefault="00C407F2" w:rsidP="00C407F2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52F315" w14:textId="77777777" w:rsidR="00C407F2" w:rsidRPr="00C33433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44C16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27D192" w14:textId="77777777" w:rsidR="00C407F2" w:rsidRPr="00065B73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7EE4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FD3DB27" w14:textId="77777777" w:rsidR="00C407F2" w:rsidRPr="004C782D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B1935" w:rsidRPr="00C407F2" w14:paraId="63BFC676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3A66" w14:textId="09A38FDA" w:rsidR="00EB1935" w:rsidRPr="005F3AE4" w:rsidRDefault="00EB1935" w:rsidP="00EB193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5D08E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553C4" w14:textId="77777777" w:rsidR="00EB1935" w:rsidRPr="00C3343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B5195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590A1" w14:textId="77777777" w:rsidR="00EB1935" w:rsidRPr="00065B7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A3F9D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73CAF" w14:textId="77777777" w:rsidR="00EB1935" w:rsidRPr="004C782D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B1935" w:rsidRPr="00C407F2" w14:paraId="7D5EE81E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5334" w14:textId="62D2454E" w:rsidR="00EB1935" w:rsidRPr="005F3AE4" w:rsidRDefault="00EB1935" w:rsidP="00EB193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C42479">
              <w:rPr>
                <w:rFonts w:asciiTheme="majorBidi" w:hAnsiTheme="majorBidi" w:hint="cs"/>
                <w:color w:val="000000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C4D7" w14:textId="37B9BA7F" w:rsidR="00EB1935" w:rsidRPr="00C3343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D08EC">
              <w:rPr>
                <w:rFonts w:ascii="Angsana New" w:hAnsi="Angsana New" w:hint="eastAsia"/>
                <w:sz w:val="28"/>
                <w:cs/>
              </w:rPr>
              <w:t xml:space="preserve"> </w:t>
            </w:r>
            <w:r w:rsidRPr="0096455C">
              <w:rPr>
                <w:rFonts w:ascii="Angsana New" w:hAnsi="Angsana New" w:hint="eastAsia"/>
                <w:sz w:val="28"/>
                <w:cs/>
              </w:rPr>
              <w:t>23</w:t>
            </w:r>
            <w:r w:rsidRPr="0096455C">
              <w:rPr>
                <w:rFonts w:ascii="Angsana New" w:hAnsi="Angsana New" w:hint="eastAsia"/>
                <w:sz w:val="28"/>
              </w:rPr>
              <w:t>,</w:t>
            </w:r>
            <w:r w:rsidRPr="0096455C">
              <w:rPr>
                <w:rFonts w:ascii="Angsana New" w:hAnsi="Angsana New" w:hint="eastAsia"/>
                <w:sz w:val="28"/>
                <w:cs/>
              </w:rPr>
              <w:t>606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2281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783C3" w14:textId="6B3468F5" w:rsidR="00EB1935" w:rsidRPr="00065B7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511DC">
              <w:rPr>
                <w:rFonts w:ascii="Angsana New" w:hAnsi="Angsana New" w:hint="eastAsia"/>
                <w:sz w:val="28"/>
              </w:rPr>
              <w:t>(15,686)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67B99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0796B" w14:textId="54AB8281" w:rsidR="00EB1935" w:rsidRPr="004C782D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E30CB">
              <w:rPr>
                <w:rFonts w:asciiTheme="majorBidi" w:hAnsiTheme="majorBidi" w:cstheme="majorBidi" w:hint="eastAsia"/>
                <w:sz w:val="28"/>
              </w:rPr>
              <w:t>7,920</w:t>
            </w:r>
          </w:p>
        </w:tc>
      </w:tr>
      <w:tr w:rsidR="00EB1935" w:rsidRPr="00C407F2" w14:paraId="7F8CD355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FB692" w14:textId="52BA604F" w:rsidR="00EB1935" w:rsidRPr="005F3AE4" w:rsidRDefault="00EB1935" w:rsidP="00EB193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6C046E">
              <w:rPr>
                <w:rFonts w:asciiTheme="majorBidi" w:hAnsiTheme="majorBidi" w:hint="cs"/>
                <w:color w:val="000000"/>
                <w:sz w:val="28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B9C8" w14:textId="530DA18C" w:rsidR="00EB1935" w:rsidRPr="00C3343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331B6">
              <w:rPr>
                <w:rFonts w:ascii="Angsana New" w:hAnsi="Angsana New" w:hint="eastAsia"/>
                <w:sz w:val="28"/>
              </w:rPr>
              <w:t>119,796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1714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949FD" w14:textId="4CFB5272" w:rsidR="00EB1935" w:rsidRPr="00065B7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511DC">
              <w:rPr>
                <w:rFonts w:ascii="Angsana New" w:hAnsi="Angsana New" w:hint="eastAsia"/>
                <w:sz w:val="28"/>
              </w:rPr>
              <w:t>30,953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81BB7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2D27" w14:textId="6096D067" w:rsidR="00EB1935" w:rsidRPr="004C782D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E30CB">
              <w:rPr>
                <w:rFonts w:asciiTheme="majorBidi" w:hAnsiTheme="majorBidi" w:cstheme="majorBidi" w:hint="eastAsia"/>
                <w:sz w:val="28"/>
              </w:rPr>
              <w:t>150,749</w:t>
            </w:r>
          </w:p>
        </w:tc>
      </w:tr>
      <w:tr w:rsidR="000C3BF8" w:rsidRPr="00C407F2" w14:paraId="19624AA9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20436" w14:textId="2D337543" w:rsidR="000C3BF8" w:rsidRPr="006C046E" w:rsidRDefault="004C6952" w:rsidP="00EB1935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4C6952">
              <w:rPr>
                <w:rFonts w:ascii="Angsana New" w:hAnsi="Angsana New" w:hint="cs"/>
                <w:color w:val="000000"/>
                <w:sz w:val="28"/>
                <w:cs/>
              </w:rPr>
              <w:t>ภาษีเงินได้ถูกหัก</w:t>
            </w:r>
            <w:r w:rsidRPr="004C6952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4C6952">
              <w:rPr>
                <w:rFonts w:ascii="Angsana New" w:hAnsi="Angsana New" w:hint="cs"/>
                <w:color w:val="000000"/>
                <w:sz w:val="28"/>
                <w:cs/>
              </w:rPr>
              <w:t>ณ</w:t>
            </w:r>
            <w:r w:rsidRPr="004C6952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4C6952">
              <w:rPr>
                <w:rFonts w:ascii="Angsana New" w:hAnsi="Angsana New" w:hint="cs"/>
                <w:color w:val="000000"/>
                <w:sz w:val="28"/>
                <w:cs/>
              </w:rPr>
              <w:t>ที่จ่าย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87AD0" w14:textId="2A26499B" w:rsidR="000C3BF8" w:rsidRPr="00C331B6" w:rsidRDefault="004C6952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23,326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4652" w14:textId="77777777" w:rsidR="000C3BF8" w:rsidRPr="00C407F2" w:rsidRDefault="000C3BF8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27993" w14:textId="19E296FA" w:rsidR="000C3BF8" w:rsidRPr="009511DC" w:rsidRDefault="004C6952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(534)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E8AC" w14:textId="77777777" w:rsidR="000C3BF8" w:rsidRPr="00C407F2" w:rsidRDefault="000C3BF8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0FA62" w14:textId="24C6BC3B" w:rsidR="000C3BF8" w:rsidRPr="008E30CB" w:rsidRDefault="004C6952" w:rsidP="00EB193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22</w:t>
            </w:r>
            <w:r>
              <w:rPr>
                <w:rFonts w:ascii="Angsana New" w:hAnsi="Angsana New"/>
                <w:sz w:val="28"/>
              </w:rPr>
              <w:t>,792</w:t>
            </w:r>
          </w:p>
        </w:tc>
      </w:tr>
      <w:tr w:rsidR="00EF7009" w:rsidRPr="00C407F2" w14:paraId="5AF52635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5CACC" w14:textId="14C5FC54" w:rsidR="00EB1935" w:rsidRPr="005F3AE4" w:rsidRDefault="00EB1935" w:rsidP="00EB193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111772"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1EDCC" w14:textId="0A6DCE21" w:rsidR="00EB1935" w:rsidRPr="00C3343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178CC">
              <w:rPr>
                <w:rFonts w:ascii="Angsana New" w:hAnsi="Angsana New" w:hint="eastAsia"/>
                <w:sz w:val="28"/>
              </w:rPr>
              <w:t>20,286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C5DFD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3E7332" w14:textId="31897087" w:rsidR="00EB1935" w:rsidRPr="00065B7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A6B53">
              <w:rPr>
                <w:rFonts w:ascii="Angsana New" w:hAnsi="Angsana New" w:hint="eastAsia"/>
                <w:sz w:val="28"/>
              </w:rPr>
              <w:t>(13,872)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63F86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FC2E9" w14:textId="00AEA8CA" w:rsidR="00EB1935" w:rsidRPr="004C782D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A6B53">
              <w:rPr>
                <w:rFonts w:asciiTheme="majorBidi" w:hAnsiTheme="majorBidi" w:cstheme="majorBidi" w:hint="eastAsia"/>
                <w:sz w:val="28"/>
              </w:rPr>
              <w:t>6,414</w:t>
            </w:r>
          </w:p>
        </w:tc>
      </w:tr>
      <w:tr w:rsidR="00EF7009" w:rsidRPr="00C407F2" w14:paraId="5D40145A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6DBF1" w14:textId="721DBED8" w:rsidR="00EB1935" w:rsidRPr="005F3AE4" w:rsidRDefault="00EB1935" w:rsidP="00EB193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5F3AE4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รวมสินทรัพย์</w:t>
            </w:r>
            <w:r w:rsidR="00E86D9E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ไม่</w:t>
            </w:r>
            <w:r w:rsidRPr="005F3AE4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D051B7" w14:textId="1E062CEF" w:rsidR="00EB1935" w:rsidRPr="00C33433" w:rsidRDefault="00593E2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93E25">
              <w:rPr>
                <w:rFonts w:ascii="Angsana New" w:hAnsi="Angsana New" w:hint="eastAsia"/>
                <w:b/>
                <w:bCs/>
                <w:sz w:val="28"/>
              </w:rPr>
              <w:t>187,014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B6EB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051C42" w14:textId="09D4B62D" w:rsidR="00EB1935" w:rsidRPr="00065B73" w:rsidRDefault="00593E2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9BD02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74D5EF" w14:textId="7EB7A179" w:rsidR="00EB1935" w:rsidRPr="004C782D" w:rsidRDefault="00593E25" w:rsidP="00EB193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3E25">
              <w:rPr>
                <w:rFonts w:asciiTheme="majorBidi" w:hAnsiTheme="majorBidi" w:cstheme="majorBidi" w:hint="eastAsia"/>
                <w:b/>
                <w:bCs/>
                <w:sz w:val="28"/>
              </w:rPr>
              <w:t>187,875</w:t>
            </w:r>
          </w:p>
        </w:tc>
      </w:tr>
      <w:tr w:rsidR="00EF7009" w:rsidRPr="00C407F2" w14:paraId="0FD83E06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CD896" w14:textId="77777777" w:rsidR="00EB1935" w:rsidRPr="005F3AE4" w:rsidRDefault="00EB1935" w:rsidP="00EB193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5DB059" w14:textId="77777777" w:rsidR="00EB1935" w:rsidRPr="00C3343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30ADC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043E72" w14:textId="77777777" w:rsidR="00EB1935" w:rsidRPr="00065B7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9D86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941AE3" w14:textId="77777777" w:rsidR="00EB1935" w:rsidRPr="004C782D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B1935" w:rsidRPr="00C407F2" w14:paraId="17973BF6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E44A" w14:textId="77777777" w:rsidR="00EB1935" w:rsidRPr="005F3AE4" w:rsidRDefault="00EB1935" w:rsidP="00EB193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0C360" w14:textId="77777777" w:rsidR="00EB1935" w:rsidRPr="00C3343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40136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F2519" w14:textId="77777777" w:rsidR="00EB1935" w:rsidRPr="00065B7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F790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3418" w14:textId="77777777" w:rsidR="00EB1935" w:rsidRPr="004C782D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3460470A" w14:textId="77777777" w:rsidR="004A3A43" w:rsidRDefault="004A3A43" w:rsidP="00E82336">
      <w:pPr>
        <w:pStyle w:val="FSNoteDetail"/>
        <w:tabs>
          <w:tab w:val="left" w:pos="180"/>
          <w:tab w:val="left" w:pos="360"/>
        </w:tabs>
        <w:rPr>
          <w:rFonts w:asciiTheme="majorBidi" w:hAnsiTheme="majorBidi" w:cstheme="majorBidi"/>
        </w:rPr>
      </w:pPr>
    </w:p>
    <w:p w14:paraId="4A1539E5" w14:textId="77777777" w:rsidR="00312A08" w:rsidRDefault="00312A08" w:rsidP="00593E25">
      <w:pPr>
        <w:pStyle w:val="FSNoteDetail"/>
        <w:tabs>
          <w:tab w:val="left" w:pos="180"/>
          <w:tab w:val="left" w:pos="360"/>
        </w:tabs>
        <w:ind w:left="0"/>
        <w:rPr>
          <w:rFonts w:asciiTheme="majorBidi" w:hAnsiTheme="majorBidi" w:cstheme="majorBidi"/>
        </w:rPr>
      </w:pPr>
    </w:p>
    <w:p w14:paraId="5CEB5F12" w14:textId="77777777" w:rsidR="002C63A4" w:rsidRDefault="002C63A4" w:rsidP="00593E25">
      <w:pPr>
        <w:pStyle w:val="FSNoteDetail"/>
        <w:tabs>
          <w:tab w:val="left" w:pos="180"/>
          <w:tab w:val="left" w:pos="360"/>
        </w:tabs>
        <w:ind w:left="0"/>
        <w:rPr>
          <w:rFonts w:asciiTheme="majorBidi" w:hAnsiTheme="majorBidi" w:cstheme="majorBidi"/>
        </w:rPr>
      </w:pPr>
    </w:p>
    <w:tbl>
      <w:tblPr>
        <w:tblW w:w="9520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529"/>
        <w:gridCol w:w="1331"/>
        <w:gridCol w:w="1527"/>
        <w:gridCol w:w="236"/>
        <w:gridCol w:w="1564"/>
        <w:gridCol w:w="270"/>
        <w:gridCol w:w="1533"/>
      </w:tblGrid>
      <w:tr w:rsidR="00312A08" w:rsidRPr="00C407F2" w14:paraId="40D67F0F" w14:textId="77777777" w:rsidTr="002C63A4">
        <w:trPr>
          <w:trHeight w:val="409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00AEB6" w14:textId="77777777" w:rsidR="00312A08" w:rsidRPr="00C407F2" w:rsidRDefault="00312A08" w:rsidP="00BA47DD">
            <w:pPr>
              <w:tabs>
                <w:tab w:val="left" w:pos="360"/>
                <w:tab w:val="left" w:pos="2160"/>
              </w:tabs>
              <w:ind w:left="907" w:right="-105" w:hanging="907"/>
              <w:rPr>
                <w:rFonts w:ascii="Angsana New" w:hAnsi="Angsana New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6A3B49BE" w14:textId="77777777" w:rsidR="00312A08" w:rsidRPr="00C407F2" w:rsidRDefault="00312A08" w:rsidP="00BA47DD">
            <w:pPr>
              <w:tabs>
                <w:tab w:val="left" w:pos="360"/>
                <w:tab w:val="left" w:pos="2160"/>
              </w:tabs>
              <w:ind w:left="907" w:right="-105" w:hanging="9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6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DEC1" w14:textId="77777777" w:rsidR="00312A08" w:rsidRPr="00C407F2" w:rsidRDefault="00312A08" w:rsidP="00BA47DD">
            <w:pPr>
              <w:tabs>
                <w:tab w:val="left" w:pos="360"/>
                <w:tab w:val="left" w:pos="2160"/>
              </w:tabs>
              <w:ind w:left="907" w:right="-105" w:hanging="907"/>
              <w:jc w:val="right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/>
                <w:sz w:val="28"/>
              </w:rPr>
              <w:t>(</w:t>
            </w:r>
            <w:r w:rsidRPr="00C407F2">
              <w:rPr>
                <w:rFonts w:ascii="Angsana New" w:hAnsi="Angsana New"/>
                <w:sz w:val="28"/>
                <w:cs/>
              </w:rPr>
              <w:t>หน่วย</w:t>
            </w:r>
            <w:r w:rsidRPr="00C407F2">
              <w:rPr>
                <w:rFonts w:ascii="Angsana New" w:hAnsi="Angsana New"/>
                <w:sz w:val="28"/>
              </w:rPr>
              <w:t xml:space="preserve">: </w:t>
            </w:r>
            <w:r w:rsidRPr="00C407F2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C85241" w:rsidRPr="00C407F2" w14:paraId="2CDFC2DC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407B" w14:textId="77777777" w:rsidR="00C85241" w:rsidRPr="00C407F2" w:rsidRDefault="00C85241" w:rsidP="00BA47DD">
            <w:pPr>
              <w:tabs>
                <w:tab w:val="left" w:pos="36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E60AD" w14:textId="1C8B5160" w:rsidR="00C85241" w:rsidRPr="00C407F2" w:rsidRDefault="00C85241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Pr="00C407F2">
              <w:rPr>
                <w:rFonts w:ascii="Angsana New" w:hAnsi="Angsana New" w:hint="cs"/>
                <w:sz w:val="28"/>
                <w:cs/>
              </w:rPr>
              <w:t>การเงินรวม</w:t>
            </w:r>
          </w:p>
        </w:tc>
      </w:tr>
      <w:tr w:rsidR="00312A08" w:rsidRPr="00C407F2" w14:paraId="38AC0142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4F0F" w14:textId="77777777" w:rsidR="00312A08" w:rsidRPr="00C407F2" w:rsidRDefault="00312A08" w:rsidP="00BA47DD">
            <w:pPr>
              <w:tabs>
                <w:tab w:val="left" w:pos="36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CC3D2" w14:textId="77777777" w:rsidR="00312A08" w:rsidRPr="00C407F2" w:rsidRDefault="00312A08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1332B" w14:textId="77777777" w:rsidR="00312A08" w:rsidRPr="00C407F2" w:rsidRDefault="00312A08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4D768" w14:textId="77777777" w:rsidR="00312A08" w:rsidRPr="00C407F2" w:rsidRDefault="00312A08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จัดประเภท</w:t>
            </w:r>
          </w:p>
          <w:p w14:paraId="7F488200" w14:textId="77777777" w:rsidR="00312A08" w:rsidRPr="00C407F2" w:rsidRDefault="00312A08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0364F" w14:textId="77777777" w:rsidR="00312A08" w:rsidRPr="00C407F2" w:rsidRDefault="00312A08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20355D" w14:textId="77777777" w:rsidR="00312A08" w:rsidRPr="00C407F2" w:rsidRDefault="00312A08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หลังจัดประเภทรายการใหม่</w:t>
            </w:r>
          </w:p>
        </w:tc>
      </w:tr>
      <w:tr w:rsidR="00EF7009" w:rsidRPr="00C407F2" w14:paraId="3D39D0ED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91DF7" w14:textId="77777777" w:rsidR="00312A08" w:rsidRPr="00C407F2" w:rsidRDefault="00312A08" w:rsidP="00BA47DD">
            <w:pPr>
              <w:ind w:right="-2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407F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งบฐานะการเงิน</w:t>
            </w:r>
            <w:r w:rsidRPr="00C407F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ณ วันที่ </w:t>
            </w:r>
            <w:r w:rsidRPr="00C407F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407F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 </w:t>
            </w:r>
            <w:r w:rsidRPr="00C407F2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BF502B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34760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63234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09FFA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45FE4D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E1F28" w:rsidRPr="00C407F2" w14:paraId="77AC9C91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0DEB9" w14:textId="405F7E68" w:rsidR="00CE1F28" w:rsidRPr="00C407F2" w:rsidRDefault="00CE1F28" w:rsidP="00CE1F28">
            <w:pPr>
              <w:ind w:right="-2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E668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หนี้สินหมุนเวียน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D5C1E" w14:textId="77777777" w:rsidR="00CE1F28" w:rsidRPr="00C407F2" w:rsidRDefault="00CE1F28" w:rsidP="00CE1F2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39696" w14:textId="77777777" w:rsidR="00CE1F28" w:rsidRPr="00C407F2" w:rsidRDefault="00CE1F28" w:rsidP="00CE1F2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4A7FE" w14:textId="77777777" w:rsidR="00CE1F28" w:rsidRPr="00C407F2" w:rsidRDefault="00CE1F28" w:rsidP="00CE1F2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C19F" w14:textId="77777777" w:rsidR="00CE1F28" w:rsidRPr="00C407F2" w:rsidRDefault="00CE1F28" w:rsidP="00CE1F2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BE76" w14:textId="77777777" w:rsidR="00CE1F28" w:rsidRPr="00C407F2" w:rsidRDefault="00CE1F28" w:rsidP="00CE1F2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731D8" w:rsidRPr="00C407F2" w14:paraId="37A260D3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F4F80" w14:textId="38BB0481" w:rsidR="00B731D8" w:rsidRPr="00C407F2" w:rsidRDefault="00B731D8" w:rsidP="00B731D8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5C2ACF">
              <w:rPr>
                <w:rFonts w:asciiTheme="majorBidi" w:hAnsiTheme="majorBidi" w:hint="cs"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9BFD5" w14:textId="204AA1C4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324F19">
              <w:rPr>
                <w:rFonts w:ascii="Angsana New" w:hAnsi="Angsana New" w:hint="eastAsia"/>
                <w:sz w:val="28"/>
              </w:rPr>
              <w:t>840,869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14284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B0A0" w14:textId="4AE71401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8C76AF">
              <w:rPr>
                <w:rFonts w:ascii="Angsana New" w:hAnsi="Angsana New" w:hint="eastAsia"/>
                <w:sz w:val="28"/>
              </w:rPr>
              <w:t>41,848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1A88B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B9BBC" w14:textId="30A76015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BF53AE">
              <w:rPr>
                <w:rFonts w:asciiTheme="majorBidi" w:hAnsiTheme="majorBidi" w:cstheme="majorBidi" w:hint="eastAsia"/>
                <w:sz w:val="28"/>
              </w:rPr>
              <w:t>882,717</w:t>
            </w:r>
          </w:p>
        </w:tc>
      </w:tr>
      <w:tr w:rsidR="00B731D8" w:rsidRPr="00C407F2" w14:paraId="59AE1EAE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03F99" w14:textId="205C214C" w:rsidR="00B731D8" w:rsidRPr="005C2ACF" w:rsidRDefault="00B731D8" w:rsidP="00835165">
            <w:pPr>
              <w:ind w:left="217" w:right="-29" w:hanging="207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83D2B">
              <w:rPr>
                <w:rFonts w:asciiTheme="majorBidi" w:hAnsiTheme="majorBidi" w:hint="cs"/>
                <w:color w:val="000000"/>
                <w:sz w:val="28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49A02" w14:textId="4F5F441D" w:rsidR="00B731D8" w:rsidRPr="00324F19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487839">
              <w:rPr>
                <w:rFonts w:ascii="Angsana New" w:hAnsi="Angsana New" w:hint="eastAsia"/>
                <w:sz w:val="28"/>
              </w:rPr>
              <w:t>130,84</w:t>
            </w:r>
            <w:r w:rsidR="00A252B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3F3B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781B1" w14:textId="1426880F" w:rsidR="00B731D8" w:rsidRPr="008C76AF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8C76AF">
              <w:rPr>
                <w:rFonts w:ascii="Angsana New" w:hAnsi="Angsana New" w:hint="eastAsia"/>
                <w:sz w:val="28"/>
              </w:rPr>
              <w:t>1,500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7332E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310F3" w14:textId="5D929DBA" w:rsidR="00B731D8" w:rsidRPr="00BF53AE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AF3F1A">
              <w:rPr>
                <w:rFonts w:asciiTheme="majorBidi" w:hAnsiTheme="majorBidi" w:cstheme="majorBidi" w:hint="eastAsia"/>
                <w:sz w:val="28"/>
              </w:rPr>
              <w:t>132,34</w:t>
            </w:r>
            <w:r w:rsidR="007A10AB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B731D8" w:rsidRPr="00C407F2" w14:paraId="73352DA6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95D36" w14:textId="53EFB6A6" w:rsidR="00B731D8" w:rsidRPr="00C407F2" w:rsidRDefault="00B731D8" w:rsidP="00B731D8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331347">
              <w:rPr>
                <w:rFonts w:asciiTheme="majorBidi" w:hAnsiTheme="majorBidi" w:hint="cs"/>
                <w:color w:val="000000"/>
                <w:sz w:val="28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9C34C" w14:textId="34609849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F40DDA">
              <w:rPr>
                <w:rFonts w:ascii="Angsana New" w:hAnsi="Angsana New" w:hint="eastAsia"/>
                <w:sz w:val="28"/>
              </w:rPr>
              <w:t>50,500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61CFE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02B4" w14:textId="50C4EC5F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8C76AF">
              <w:rPr>
                <w:rFonts w:ascii="Angsana New" w:hAnsi="Angsana New" w:hint="eastAsia"/>
                <w:sz w:val="28"/>
              </w:rPr>
              <w:t>1,502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A9B3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A30F7" w14:textId="5BF182A4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300B6A">
              <w:rPr>
                <w:rFonts w:asciiTheme="majorBidi" w:hAnsiTheme="majorBidi" w:cstheme="majorBidi" w:hint="eastAsia"/>
                <w:sz w:val="28"/>
              </w:rPr>
              <w:t>52,002</w:t>
            </w:r>
          </w:p>
        </w:tc>
      </w:tr>
      <w:tr w:rsidR="00B731D8" w:rsidRPr="00C407F2" w14:paraId="0329D738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22CD" w14:textId="3F6C2D48" w:rsidR="00B731D8" w:rsidRPr="00C407F2" w:rsidRDefault="00B731D8" w:rsidP="00B731D8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6457DA">
              <w:rPr>
                <w:rFonts w:asciiTheme="majorBidi" w:hAnsiTheme="majorBidi" w:hint="cs"/>
                <w:color w:val="000000"/>
                <w:sz w:val="28"/>
                <w:cs/>
              </w:rPr>
              <w:t>เงินกู้ยืมระยะสั้นจากบุคคลที่ไม่เกี่ยวข้องกัน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50915" w14:textId="0126496D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C74544">
              <w:rPr>
                <w:rFonts w:ascii="Angsana New" w:hAnsi="Angsana New" w:hint="eastAsia"/>
                <w:sz w:val="28"/>
              </w:rPr>
              <w:t>21,502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A5914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7FDB3" w14:textId="671CB29B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8C76AF">
              <w:rPr>
                <w:rFonts w:ascii="Angsana New" w:hAnsi="Angsana New" w:hint="eastAsia"/>
                <w:sz w:val="28"/>
              </w:rPr>
              <w:t>(1,502)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CA706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079B5" w14:textId="4909EC0E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544E3E">
              <w:rPr>
                <w:rFonts w:asciiTheme="majorBidi" w:hAnsiTheme="majorBidi" w:cstheme="majorBidi" w:hint="eastAsia"/>
                <w:sz w:val="28"/>
              </w:rPr>
              <w:t>20,000</w:t>
            </w:r>
          </w:p>
        </w:tc>
      </w:tr>
      <w:tr w:rsidR="00EF7009" w:rsidRPr="00C407F2" w14:paraId="220C43EF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B68A" w14:textId="0338D1FE" w:rsidR="00B731D8" w:rsidRPr="00E83D2B" w:rsidRDefault="00B731D8" w:rsidP="00B731D8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6E3081">
              <w:rPr>
                <w:rFonts w:asciiTheme="majorBidi" w:hAnsiTheme="majorBidi" w:hint="cs"/>
                <w:color w:val="000000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CAE83" w14:textId="6AC9711E" w:rsidR="00B731D8" w:rsidRPr="00487839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5017E9">
              <w:rPr>
                <w:rFonts w:ascii="Angsana New" w:hAnsi="Angsana New" w:hint="eastAsia"/>
                <w:sz w:val="28"/>
              </w:rPr>
              <w:t>139,426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FC463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7DD9EA" w14:textId="4D0577A5" w:rsidR="00B731D8" w:rsidRPr="008C76AF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8C76AF">
              <w:rPr>
                <w:rFonts w:ascii="Angsana New" w:hAnsi="Angsana New" w:hint="eastAsia"/>
                <w:sz w:val="28"/>
              </w:rPr>
              <w:t>(41,848)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B894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EE60C" w14:textId="65CBD692" w:rsidR="00B731D8" w:rsidRPr="00AF3F1A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69443E">
              <w:rPr>
                <w:rFonts w:asciiTheme="majorBidi" w:hAnsiTheme="majorBidi" w:cstheme="majorBidi" w:hint="eastAsia"/>
                <w:sz w:val="28"/>
              </w:rPr>
              <w:t>97,578</w:t>
            </w:r>
          </w:p>
        </w:tc>
      </w:tr>
      <w:tr w:rsidR="00EF7009" w:rsidRPr="00C407F2" w14:paraId="70EB784B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C3D5F" w14:textId="6DF71B7C" w:rsidR="00B731D8" w:rsidRPr="00C407F2" w:rsidRDefault="00B731D8" w:rsidP="00B731D8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</w:t>
            </w:r>
            <w:r w:rsidRPr="00AE668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หนี้สินหมุนเวียน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CB4FFD" w14:textId="2357AEF4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1</w:t>
            </w:r>
            <w:r w:rsidRPr="00B74F77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183</w:t>
            </w:r>
            <w:r w:rsidRPr="00B74F77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14</w:t>
            </w:r>
            <w:r w:rsidR="00925F8C">
              <w:rPr>
                <w:rFonts w:ascii="Angsana New" w:hAnsi="Angsana New"/>
                <w:b/>
                <w:bCs/>
                <w:sz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854A9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649043" w14:textId="6F2EC9B0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1</w:t>
            </w:r>
            <w:r w:rsidRPr="00B74F77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F555F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7B013F" w14:textId="618B97F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D16292">
              <w:rPr>
                <w:rFonts w:asciiTheme="majorBidi" w:hAnsiTheme="majorBidi" w:hint="eastAsia"/>
                <w:b/>
                <w:bCs/>
                <w:sz w:val="28"/>
                <w:cs/>
              </w:rPr>
              <w:t>1</w:t>
            </w:r>
            <w:r w:rsidRPr="00D16292">
              <w:rPr>
                <w:rFonts w:asciiTheme="majorBidi" w:hAnsiTheme="majorBidi" w:hint="eastAsia"/>
                <w:b/>
                <w:bCs/>
                <w:sz w:val="28"/>
              </w:rPr>
              <w:t>,</w:t>
            </w:r>
            <w:r w:rsidRPr="00D16292">
              <w:rPr>
                <w:rFonts w:asciiTheme="majorBidi" w:hAnsiTheme="majorBidi" w:hint="eastAsia"/>
                <w:b/>
                <w:bCs/>
                <w:sz w:val="28"/>
                <w:cs/>
              </w:rPr>
              <w:t>184</w:t>
            </w:r>
            <w:r w:rsidRPr="00D16292">
              <w:rPr>
                <w:rFonts w:asciiTheme="majorBidi" w:hAnsiTheme="majorBidi" w:hint="eastAsia"/>
                <w:b/>
                <w:bCs/>
                <w:sz w:val="28"/>
              </w:rPr>
              <w:t>,</w:t>
            </w:r>
            <w:r w:rsidRPr="00D16292">
              <w:rPr>
                <w:rFonts w:asciiTheme="majorBidi" w:hAnsiTheme="majorBidi" w:hint="eastAsia"/>
                <w:b/>
                <w:bCs/>
                <w:sz w:val="28"/>
                <w:cs/>
              </w:rPr>
              <w:t>64</w:t>
            </w:r>
            <w:r w:rsidR="007A10AB">
              <w:rPr>
                <w:rFonts w:asciiTheme="majorBidi" w:hAnsiTheme="majorBidi"/>
                <w:b/>
                <w:bCs/>
                <w:sz w:val="28"/>
              </w:rPr>
              <w:t>0</w:t>
            </w:r>
          </w:p>
        </w:tc>
      </w:tr>
      <w:tr w:rsidR="00EF7009" w:rsidRPr="00C407F2" w14:paraId="19F44E02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CE1C" w14:textId="77777777" w:rsidR="00312A08" w:rsidRPr="005F3AE4" w:rsidRDefault="00312A08" w:rsidP="00BA47DD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59BB33" w14:textId="77777777" w:rsidR="00312A08" w:rsidRPr="00C33433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F61C0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05F4DD" w14:textId="77777777" w:rsidR="00312A08" w:rsidRPr="00065B73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FB4B4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141EF4" w14:textId="77777777" w:rsidR="00312A08" w:rsidRPr="004C782D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B2D00" w:rsidRPr="00C407F2" w14:paraId="234B7209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1749F" w14:textId="45E76523" w:rsidR="001B2D00" w:rsidRPr="005F3AE4" w:rsidRDefault="001B2D00" w:rsidP="001B2D00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285107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3E60E" w14:textId="77777777" w:rsidR="001B2D00" w:rsidRPr="00C33433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D8F4F" w14:textId="77777777" w:rsidR="001B2D00" w:rsidRPr="00C407F2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FBCF1" w14:textId="77777777" w:rsidR="001B2D00" w:rsidRPr="00065B73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02AF6" w14:textId="77777777" w:rsidR="001B2D00" w:rsidRPr="00C407F2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0F29" w14:textId="77777777" w:rsidR="001B2D00" w:rsidRPr="004C782D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F7009" w:rsidRPr="00C407F2" w14:paraId="2D783986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28A74" w14:textId="3247EC7C" w:rsidR="001B2D00" w:rsidRPr="005F3AE4" w:rsidRDefault="001B2D00" w:rsidP="001B2D00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4B2BF4">
              <w:rPr>
                <w:rFonts w:asciiTheme="majorBidi" w:hAnsiTheme="majorBidi" w:hint="cs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64D0B" w14:textId="4682A512" w:rsidR="001B2D00" w:rsidRPr="00C33433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374C3">
              <w:rPr>
                <w:rFonts w:ascii="Angsana New" w:hAnsi="Angsana New" w:hint="eastAsia"/>
                <w:sz w:val="28"/>
                <w:cs/>
              </w:rPr>
              <w:t>62</w:t>
            </w:r>
            <w:r w:rsidRPr="008374C3">
              <w:rPr>
                <w:rFonts w:ascii="Angsana New" w:hAnsi="Angsana New" w:hint="eastAsia"/>
                <w:sz w:val="28"/>
              </w:rPr>
              <w:t>,</w:t>
            </w:r>
            <w:r w:rsidRPr="008374C3">
              <w:rPr>
                <w:rFonts w:ascii="Angsana New" w:hAnsi="Angsana New" w:hint="eastAsia"/>
                <w:sz w:val="28"/>
                <w:cs/>
              </w:rPr>
              <w:t>358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69516" w14:textId="77777777" w:rsidR="001B2D00" w:rsidRPr="00C407F2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B22AA9" w14:textId="286115C2" w:rsidR="001B2D00" w:rsidRPr="00065B73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836ED">
              <w:rPr>
                <w:rFonts w:ascii="Angsana New" w:hAnsi="Angsana New" w:hint="eastAsia"/>
                <w:sz w:val="28"/>
                <w:cs/>
              </w:rPr>
              <w:t>(1</w:t>
            </w:r>
            <w:r w:rsidRPr="00F836ED">
              <w:rPr>
                <w:rFonts w:ascii="Angsana New" w:hAnsi="Angsana New" w:hint="eastAsia"/>
                <w:sz w:val="28"/>
              </w:rPr>
              <w:t>,</w:t>
            </w:r>
            <w:r w:rsidRPr="00F836ED">
              <w:rPr>
                <w:rFonts w:ascii="Angsana New" w:hAnsi="Angsana New" w:hint="eastAsia"/>
                <w:sz w:val="28"/>
                <w:cs/>
              </w:rPr>
              <w:t>500)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B5BAE" w14:textId="77777777" w:rsidR="001B2D00" w:rsidRPr="00C407F2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98E439" w14:textId="3D023A83" w:rsidR="001B2D00" w:rsidRPr="004C782D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36ED">
              <w:rPr>
                <w:rFonts w:asciiTheme="majorBidi" w:hAnsiTheme="majorBidi" w:hint="eastAsia"/>
                <w:sz w:val="28"/>
                <w:cs/>
              </w:rPr>
              <w:t>60</w:t>
            </w:r>
            <w:r w:rsidRPr="00F836ED">
              <w:rPr>
                <w:rFonts w:asciiTheme="majorBidi" w:hAnsiTheme="majorBidi" w:hint="eastAsia"/>
                <w:sz w:val="28"/>
              </w:rPr>
              <w:t>,</w:t>
            </w:r>
            <w:r w:rsidRPr="00F836ED">
              <w:rPr>
                <w:rFonts w:asciiTheme="majorBidi" w:hAnsiTheme="majorBidi" w:hint="eastAsia"/>
                <w:sz w:val="28"/>
                <w:cs/>
              </w:rPr>
              <w:t>858</w:t>
            </w:r>
          </w:p>
        </w:tc>
      </w:tr>
      <w:tr w:rsidR="00EF7009" w:rsidRPr="00C407F2" w14:paraId="19DD2F48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382D9" w14:textId="1B7832B8" w:rsidR="001B2D00" w:rsidRPr="005F3AE4" w:rsidRDefault="001B2D00" w:rsidP="001B2D00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</w:t>
            </w:r>
            <w:r w:rsidRPr="00AE668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หนี้สิน</w:t>
            </w:r>
            <w:r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ไม่</w:t>
            </w:r>
            <w:r w:rsidRPr="00AE668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FAF60" w14:textId="11F72DFA" w:rsidR="001B2D00" w:rsidRPr="00C33433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54C3D">
              <w:rPr>
                <w:rFonts w:ascii="Angsana New" w:hAnsi="Angsana New" w:hint="eastAsia"/>
                <w:b/>
                <w:bCs/>
                <w:sz w:val="28"/>
                <w:cs/>
              </w:rPr>
              <w:t>62</w:t>
            </w:r>
            <w:r w:rsidRPr="00054C3D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054C3D">
              <w:rPr>
                <w:rFonts w:ascii="Angsana New" w:hAnsi="Angsana New" w:hint="eastAsia"/>
                <w:b/>
                <w:bCs/>
                <w:sz w:val="28"/>
                <w:cs/>
              </w:rPr>
              <w:t>358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C91E" w14:textId="77777777" w:rsidR="001B2D00" w:rsidRPr="00C407F2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B7C88" w14:textId="1BB8AB2D" w:rsidR="001B2D00" w:rsidRPr="00065B73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(</w:t>
            </w: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1</w:t>
            </w:r>
            <w:r w:rsidRPr="00B74F77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500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55854" w14:textId="77777777" w:rsidR="001B2D00" w:rsidRPr="00C407F2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A7027" w14:textId="060E5FFF" w:rsidR="001B2D00" w:rsidRPr="004C782D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54C3D">
              <w:rPr>
                <w:rFonts w:asciiTheme="majorBidi" w:hAnsiTheme="majorBidi" w:hint="eastAsia"/>
                <w:b/>
                <w:bCs/>
                <w:sz w:val="28"/>
                <w:cs/>
              </w:rPr>
              <w:t>60</w:t>
            </w:r>
            <w:r w:rsidRPr="00054C3D">
              <w:rPr>
                <w:rFonts w:asciiTheme="majorBidi" w:hAnsiTheme="majorBidi" w:hint="eastAsia"/>
                <w:b/>
                <w:bCs/>
                <w:sz w:val="28"/>
              </w:rPr>
              <w:t>,</w:t>
            </w:r>
            <w:r w:rsidRPr="00054C3D">
              <w:rPr>
                <w:rFonts w:asciiTheme="majorBidi" w:hAnsiTheme="majorBidi" w:hint="eastAsia"/>
                <w:b/>
                <w:bCs/>
                <w:sz w:val="28"/>
                <w:cs/>
              </w:rPr>
              <w:t>858</w:t>
            </w:r>
          </w:p>
        </w:tc>
      </w:tr>
      <w:tr w:rsidR="00EF7009" w:rsidRPr="00C407F2" w14:paraId="0D3362E1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0DC2C" w14:textId="77777777" w:rsidR="00312A08" w:rsidRPr="005F3AE4" w:rsidRDefault="00312A08" w:rsidP="00BA47DD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9B5164" w14:textId="77777777" w:rsidR="00312A08" w:rsidRPr="00C33433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0ECB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EDA54B2" w14:textId="77777777" w:rsidR="00312A08" w:rsidRPr="00065B73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E70F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68025B5" w14:textId="77777777" w:rsidR="00312A08" w:rsidRPr="004C782D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5F6E98" w:rsidRPr="00C407F2" w14:paraId="3DBE40CC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50837" w14:textId="6D9B5E96" w:rsidR="005F6E98" w:rsidRPr="005F3AE4" w:rsidRDefault="005F6E98" w:rsidP="005F6E98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57273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ส่วนของ</w:t>
            </w:r>
            <w:r w:rsidR="00D5171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เจ้าของ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DB7B" w14:textId="77777777" w:rsidR="005F6E98" w:rsidRPr="00C33433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8CBAF" w14:textId="77777777" w:rsidR="005F6E98" w:rsidRPr="00C407F2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AD5C9" w14:textId="77777777" w:rsidR="005F6E98" w:rsidRPr="00065B73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585C" w14:textId="77777777" w:rsidR="005F6E98" w:rsidRPr="00C407F2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2A12E" w14:textId="77777777" w:rsidR="005F6E98" w:rsidRPr="004C782D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5F6E98" w:rsidRPr="00C407F2" w14:paraId="48CBF64E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2DA4" w14:textId="536647BD" w:rsidR="005F6E98" w:rsidRPr="005F3AE4" w:rsidRDefault="005F6E98" w:rsidP="005F6E98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2A43FF">
              <w:rPr>
                <w:rFonts w:asciiTheme="majorBidi" w:hAnsiTheme="majorBidi" w:hint="cs"/>
                <w:color w:val="000000"/>
                <w:sz w:val="28"/>
                <w:cs/>
              </w:rPr>
              <w:t>กำไร</w:t>
            </w:r>
            <w:r w:rsidRPr="002A43FF">
              <w:rPr>
                <w:rFonts w:asciiTheme="majorBidi" w:hAnsiTheme="majorBidi"/>
                <w:color w:val="000000"/>
                <w:sz w:val="28"/>
                <w:cs/>
              </w:rPr>
              <w:t xml:space="preserve"> (</w:t>
            </w:r>
            <w:r w:rsidRPr="002A43FF">
              <w:rPr>
                <w:rFonts w:asciiTheme="majorBidi" w:hAnsiTheme="majorBidi" w:hint="cs"/>
                <w:color w:val="000000"/>
                <w:sz w:val="28"/>
                <w:cs/>
              </w:rPr>
              <w:t>ขาดทุน</w:t>
            </w:r>
            <w:r w:rsidRPr="002A43FF">
              <w:rPr>
                <w:rFonts w:asciiTheme="majorBidi" w:hAnsiTheme="majorBidi"/>
                <w:color w:val="000000"/>
                <w:sz w:val="28"/>
                <w:cs/>
              </w:rPr>
              <w:t xml:space="preserve">) </w:t>
            </w:r>
            <w:r w:rsidRPr="002A43FF">
              <w:rPr>
                <w:rFonts w:asciiTheme="majorBidi" w:hAnsiTheme="majorBidi" w:hint="cs"/>
                <w:color w:val="000000"/>
                <w:sz w:val="28"/>
                <w:cs/>
              </w:rPr>
              <w:t>สะสมยังไม่ได้จัดสรร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DBEB" w14:textId="15DAF2EE" w:rsidR="005F6E98" w:rsidRPr="00C33433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1286">
              <w:rPr>
                <w:rFonts w:ascii="Angsana New" w:hAnsi="Angsana New" w:hint="eastAsia"/>
                <w:sz w:val="28"/>
                <w:cs/>
              </w:rPr>
              <w:t>(21</w:t>
            </w:r>
            <w:r w:rsidRPr="002F1286">
              <w:rPr>
                <w:rFonts w:ascii="Angsana New" w:hAnsi="Angsana New" w:hint="eastAsia"/>
                <w:sz w:val="28"/>
              </w:rPr>
              <w:t>,</w:t>
            </w:r>
            <w:r w:rsidRPr="002F1286">
              <w:rPr>
                <w:rFonts w:ascii="Angsana New" w:hAnsi="Angsana New" w:hint="eastAsia"/>
                <w:sz w:val="28"/>
                <w:cs/>
              </w:rPr>
              <w:t>445)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1C36C" w14:textId="77777777" w:rsidR="005F6E98" w:rsidRPr="00C407F2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30C94" w14:textId="0BA66310" w:rsidR="005F6E98" w:rsidRPr="00065B73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1286">
              <w:rPr>
                <w:rFonts w:ascii="Angsana New" w:hAnsi="Angsana New" w:hint="eastAsia"/>
                <w:sz w:val="28"/>
                <w:cs/>
              </w:rPr>
              <w:t>3</w:t>
            </w:r>
            <w:r w:rsidRPr="002F1286">
              <w:rPr>
                <w:rFonts w:ascii="Angsana New" w:hAnsi="Angsana New" w:hint="eastAsia"/>
                <w:sz w:val="28"/>
              </w:rPr>
              <w:t>,</w:t>
            </w:r>
            <w:r w:rsidRPr="002F1286">
              <w:rPr>
                <w:rFonts w:ascii="Angsana New" w:hAnsi="Angsana New" w:hint="eastAsia"/>
                <w:sz w:val="28"/>
                <w:cs/>
              </w:rPr>
              <w:t>227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7DD5" w14:textId="77777777" w:rsidR="005F6E98" w:rsidRPr="00C407F2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615B7" w14:textId="0933250C" w:rsidR="005F6E98" w:rsidRPr="004C782D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F1286">
              <w:rPr>
                <w:rFonts w:asciiTheme="majorBidi" w:hAnsiTheme="majorBidi" w:hint="eastAsia"/>
                <w:sz w:val="28"/>
                <w:cs/>
              </w:rPr>
              <w:t>(18</w:t>
            </w:r>
            <w:r w:rsidRPr="002F1286">
              <w:rPr>
                <w:rFonts w:asciiTheme="majorBidi" w:hAnsiTheme="majorBidi" w:hint="eastAsia"/>
                <w:sz w:val="28"/>
              </w:rPr>
              <w:t>,</w:t>
            </w:r>
            <w:r w:rsidRPr="002F1286">
              <w:rPr>
                <w:rFonts w:asciiTheme="majorBidi" w:hAnsiTheme="majorBidi" w:hint="eastAsia"/>
                <w:sz w:val="28"/>
                <w:cs/>
              </w:rPr>
              <w:t>218)</w:t>
            </w:r>
          </w:p>
        </w:tc>
      </w:tr>
      <w:tr w:rsidR="00EF7009" w:rsidRPr="00C407F2" w14:paraId="311C0091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B3D12" w14:textId="479D7F38" w:rsidR="005F6E98" w:rsidRPr="005F3AE4" w:rsidRDefault="005F6E98" w:rsidP="005F6E98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0352CF">
              <w:rPr>
                <w:rFonts w:asciiTheme="majorBidi" w:hAnsiTheme="majorBidi" w:hint="cs"/>
                <w:color w:val="000000"/>
                <w:sz w:val="28"/>
                <w:cs/>
              </w:rPr>
              <w:t>องค์ประกอบอื่นของส่วนของ</w:t>
            </w:r>
            <w:r w:rsidR="00D51713">
              <w:rPr>
                <w:rFonts w:asciiTheme="majorBidi" w:hAnsiTheme="majorBidi" w:hint="cs"/>
                <w:color w:val="000000"/>
                <w:sz w:val="28"/>
                <w:cs/>
              </w:rPr>
              <w:t>เจ้าของ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C2832D" w14:textId="2D598CB1" w:rsidR="005F6E98" w:rsidRPr="00C33433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1286">
              <w:rPr>
                <w:rFonts w:ascii="Angsana New" w:hAnsi="Angsana New" w:hint="eastAsia"/>
                <w:sz w:val="28"/>
                <w:cs/>
              </w:rPr>
              <w:t>81</w:t>
            </w:r>
            <w:r w:rsidRPr="002F1286">
              <w:rPr>
                <w:rFonts w:ascii="Angsana New" w:hAnsi="Angsana New" w:hint="eastAsia"/>
                <w:sz w:val="28"/>
              </w:rPr>
              <w:t>,</w:t>
            </w:r>
            <w:r w:rsidRPr="002F1286">
              <w:rPr>
                <w:rFonts w:ascii="Angsana New" w:hAnsi="Angsana New" w:hint="eastAsia"/>
                <w:sz w:val="28"/>
                <w:cs/>
              </w:rPr>
              <w:t>853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F328E" w14:textId="77777777" w:rsidR="005F6E98" w:rsidRPr="00C407F2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3704A" w14:textId="5F772536" w:rsidR="005F6E98" w:rsidRPr="00065B73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1286">
              <w:rPr>
                <w:rFonts w:ascii="Angsana New" w:hAnsi="Angsana New" w:hint="cs"/>
                <w:sz w:val="28"/>
                <w:cs/>
              </w:rPr>
              <w:t>(</w:t>
            </w:r>
            <w:r w:rsidRPr="002F1286">
              <w:rPr>
                <w:rFonts w:ascii="Angsana New" w:hAnsi="Angsana New" w:hint="eastAsia"/>
                <w:sz w:val="28"/>
                <w:cs/>
              </w:rPr>
              <w:t>3</w:t>
            </w:r>
            <w:r w:rsidRPr="002F1286">
              <w:rPr>
                <w:rFonts w:ascii="Angsana New" w:hAnsi="Angsana New" w:hint="eastAsia"/>
                <w:sz w:val="28"/>
              </w:rPr>
              <w:t>,</w:t>
            </w:r>
            <w:r w:rsidRPr="002F1286">
              <w:rPr>
                <w:rFonts w:ascii="Angsana New" w:hAnsi="Angsana New" w:hint="eastAsia"/>
                <w:sz w:val="28"/>
                <w:cs/>
              </w:rPr>
              <w:t>227</w:t>
            </w:r>
            <w:r w:rsidRPr="002F1286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A6A4" w14:textId="77777777" w:rsidR="005F6E98" w:rsidRPr="00C407F2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0C0A9" w14:textId="78DB6A52" w:rsidR="005F6E98" w:rsidRPr="004C782D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F1286">
              <w:rPr>
                <w:rFonts w:asciiTheme="majorBidi" w:hAnsiTheme="majorBidi" w:hint="eastAsia"/>
                <w:sz w:val="28"/>
                <w:cs/>
              </w:rPr>
              <w:t>78</w:t>
            </w:r>
            <w:r w:rsidRPr="002F1286">
              <w:rPr>
                <w:rFonts w:asciiTheme="majorBidi" w:hAnsiTheme="majorBidi" w:hint="eastAsia"/>
                <w:sz w:val="28"/>
              </w:rPr>
              <w:t>,</w:t>
            </w:r>
            <w:r w:rsidRPr="002F1286">
              <w:rPr>
                <w:rFonts w:asciiTheme="majorBidi" w:hAnsiTheme="majorBidi" w:hint="eastAsia"/>
                <w:sz w:val="28"/>
                <w:cs/>
              </w:rPr>
              <w:t>626</w:t>
            </w:r>
          </w:p>
        </w:tc>
      </w:tr>
      <w:tr w:rsidR="00EF7009" w:rsidRPr="00C407F2" w14:paraId="1C104221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EAF0" w14:textId="4EAA3A55" w:rsidR="005F6E98" w:rsidRPr="005F3AE4" w:rsidRDefault="005F6E98" w:rsidP="005F6E98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EA5FF0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รวมส่วนของ</w:t>
            </w:r>
            <w:r w:rsidR="00D5171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เจ้าของ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BFD4F9" w14:textId="2AF1AA55" w:rsidR="005F6E98" w:rsidRPr="00C33433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06DEB">
              <w:rPr>
                <w:rFonts w:ascii="Angsana New" w:hAnsi="Angsana New" w:hint="eastAsia"/>
                <w:b/>
                <w:bCs/>
                <w:sz w:val="28"/>
                <w:cs/>
              </w:rPr>
              <w:t>60</w:t>
            </w:r>
            <w:r w:rsidRPr="00E06DEB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E06DEB">
              <w:rPr>
                <w:rFonts w:ascii="Angsana New" w:hAnsi="Angsana New" w:hint="eastAsia"/>
                <w:b/>
                <w:bCs/>
                <w:sz w:val="28"/>
                <w:cs/>
              </w:rPr>
              <w:t>408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41DB" w14:textId="77777777" w:rsidR="005F6E98" w:rsidRPr="00C407F2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9D2987" w14:textId="1420550D" w:rsidR="005F6E98" w:rsidRPr="00065B73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EF801" w14:textId="77777777" w:rsidR="005F6E98" w:rsidRPr="00C407F2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8D4801" w14:textId="376B82DA" w:rsidR="005F6E98" w:rsidRPr="004C782D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A08BE">
              <w:rPr>
                <w:rFonts w:asciiTheme="majorBidi" w:hAnsiTheme="majorBidi" w:hint="eastAsia"/>
                <w:b/>
                <w:bCs/>
                <w:sz w:val="28"/>
              </w:rPr>
              <w:t>60,408</w:t>
            </w:r>
          </w:p>
        </w:tc>
      </w:tr>
      <w:tr w:rsidR="00EF7009" w:rsidRPr="00C407F2" w14:paraId="1FA2F058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732D" w14:textId="77777777" w:rsidR="00887566" w:rsidRPr="005F3AE4" w:rsidRDefault="00887566" w:rsidP="00BA47DD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7E80E8" w14:textId="77777777" w:rsidR="00887566" w:rsidRPr="00C33433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0BEA" w14:textId="77777777" w:rsidR="00887566" w:rsidRPr="00C407F2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E9DC5D" w14:textId="77777777" w:rsidR="00887566" w:rsidRPr="00065B73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792C9" w14:textId="77777777" w:rsidR="00887566" w:rsidRPr="00C407F2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86E8EF" w14:textId="77777777" w:rsidR="00887566" w:rsidRPr="004C782D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87566" w:rsidRPr="00C407F2" w14:paraId="2E930895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A0992" w14:textId="77777777" w:rsidR="00887566" w:rsidRPr="005F3AE4" w:rsidRDefault="00887566" w:rsidP="00BA47DD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DF1DF" w14:textId="77777777" w:rsidR="00887566" w:rsidRPr="00C33433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A497" w14:textId="77777777" w:rsidR="00887566" w:rsidRPr="00C407F2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B37FB" w14:textId="77777777" w:rsidR="00887566" w:rsidRPr="00065B73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6D3B" w14:textId="77777777" w:rsidR="00887566" w:rsidRPr="00C407F2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2A21" w14:textId="77777777" w:rsidR="00887566" w:rsidRPr="004C782D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71EA106F" w14:textId="77777777" w:rsidR="00312A08" w:rsidRDefault="00312A08" w:rsidP="00E82336">
      <w:pPr>
        <w:pStyle w:val="FSNoteDetail"/>
        <w:tabs>
          <w:tab w:val="left" w:pos="180"/>
          <w:tab w:val="left" w:pos="360"/>
        </w:tabs>
        <w:rPr>
          <w:rFonts w:asciiTheme="majorBidi" w:hAnsiTheme="majorBidi" w:cstheme="majorBidi"/>
        </w:rPr>
      </w:pPr>
    </w:p>
    <w:p w14:paraId="056E4613" w14:textId="7E481381" w:rsidR="003B226D" w:rsidRDefault="003B226D">
      <w:pPr>
        <w:overflowPunct/>
        <w:autoSpaceDE/>
        <w:autoSpaceDN/>
        <w:adjustRightInd/>
        <w:textAlignment w:val="auto"/>
        <w:rPr>
          <w:rFonts w:asciiTheme="majorBidi" w:eastAsia="Angsana New" w:hAnsiTheme="majorBidi" w:cstheme="majorBidi"/>
          <w:sz w:val="28"/>
        </w:rPr>
      </w:pPr>
      <w:r>
        <w:rPr>
          <w:rFonts w:asciiTheme="majorBidi" w:hAnsiTheme="majorBidi" w:cstheme="majorBidi"/>
        </w:rPr>
        <w:br w:type="page"/>
      </w:r>
    </w:p>
    <w:tbl>
      <w:tblPr>
        <w:tblW w:w="9520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529"/>
        <w:gridCol w:w="1331"/>
        <w:gridCol w:w="1527"/>
        <w:gridCol w:w="236"/>
        <w:gridCol w:w="1564"/>
        <w:gridCol w:w="270"/>
        <w:gridCol w:w="1533"/>
      </w:tblGrid>
      <w:tr w:rsidR="003B226D" w:rsidRPr="00C407F2" w14:paraId="4EC61868" w14:textId="77777777" w:rsidTr="002C63A4">
        <w:trPr>
          <w:trHeight w:val="409"/>
          <w:tblHeader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FF78B7" w14:textId="77777777" w:rsidR="003B226D" w:rsidRPr="00C407F2" w:rsidRDefault="003B226D" w:rsidP="00BA47DD">
            <w:pPr>
              <w:tabs>
                <w:tab w:val="left" w:pos="360"/>
                <w:tab w:val="left" w:pos="2160"/>
              </w:tabs>
              <w:ind w:left="907" w:right="-105" w:hanging="907"/>
              <w:rPr>
                <w:rFonts w:ascii="Angsana New" w:hAnsi="Angsana New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3AC6EDFB" w14:textId="77777777" w:rsidR="003B226D" w:rsidRPr="00C407F2" w:rsidRDefault="003B226D" w:rsidP="00BA47DD">
            <w:pPr>
              <w:tabs>
                <w:tab w:val="left" w:pos="360"/>
                <w:tab w:val="left" w:pos="2160"/>
              </w:tabs>
              <w:ind w:left="907" w:right="-105" w:hanging="9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6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866E" w14:textId="77777777" w:rsidR="003B226D" w:rsidRPr="00C407F2" w:rsidRDefault="003B226D" w:rsidP="00BA47DD">
            <w:pPr>
              <w:tabs>
                <w:tab w:val="left" w:pos="360"/>
                <w:tab w:val="left" w:pos="2160"/>
              </w:tabs>
              <w:ind w:left="907" w:right="-105" w:hanging="907"/>
              <w:jc w:val="right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/>
                <w:sz w:val="28"/>
              </w:rPr>
              <w:t>(</w:t>
            </w:r>
            <w:r w:rsidRPr="00C407F2">
              <w:rPr>
                <w:rFonts w:ascii="Angsana New" w:hAnsi="Angsana New"/>
                <w:sz w:val="28"/>
                <w:cs/>
              </w:rPr>
              <w:t>หน่วย</w:t>
            </w:r>
            <w:r w:rsidRPr="00C407F2">
              <w:rPr>
                <w:rFonts w:ascii="Angsana New" w:hAnsi="Angsana New"/>
                <w:sz w:val="28"/>
              </w:rPr>
              <w:t xml:space="preserve">: </w:t>
            </w:r>
            <w:r w:rsidRPr="00C407F2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8352A" w:rsidRPr="00C407F2" w14:paraId="3EDB0263" w14:textId="77777777" w:rsidTr="002C63A4">
        <w:trPr>
          <w:trHeight w:val="409"/>
          <w:tblHeader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31DBB" w14:textId="77777777" w:rsidR="00D8352A" w:rsidRPr="00C407F2" w:rsidRDefault="00D8352A" w:rsidP="00BA47DD">
            <w:pPr>
              <w:tabs>
                <w:tab w:val="left" w:pos="36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7E78D" w14:textId="2BC3E0C0" w:rsidR="00D8352A" w:rsidRPr="00C407F2" w:rsidRDefault="009E7E01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ข้อมูลทาง</w:t>
            </w:r>
            <w:r w:rsidR="00D8352A" w:rsidRPr="00C407F2">
              <w:rPr>
                <w:rFonts w:ascii="Angsana New" w:hAnsi="Angsana New" w:hint="cs"/>
                <w:sz w:val="28"/>
                <w:cs/>
              </w:rPr>
              <w:t>การเงิน</w:t>
            </w:r>
            <w:r w:rsidR="00964090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3B226D" w:rsidRPr="00C407F2" w14:paraId="54F486F9" w14:textId="77777777" w:rsidTr="002C63A4">
        <w:trPr>
          <w:trHeight w:val="409"/>
          <w:tblHeader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75499" w14:textId="77777777" w:rsidR="003B226D" w:rsidRPr="00C407F2" w:rsidRDefault="003B226D" w:rsidP="00BA47DD">
            <w:pPr>
              <w:tabs>
                <w:tab w:val="left" w:pos="36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55A1C" w14:textId="77777777" w:rsidR="003B226D" w:rsidRPr="00C407F2" w:rsidRDefault="003B226D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EA6A2" w14:textId="77777777" w:rsidR="003B226D" w:rsidRPr="00C407F2" w:rsidRDefault="003B226D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1B731D" w14:textId="77777777" w:rsidR="003B226D" w:rsidRPr="00C407F2" w:rsidRDefault="003B226D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จัดประเภท</w:t>
            </w:r>
          </w:p>
          <w:p w14:paraId="131BE658" w14:textId="77777777" w:rsidR="003B226D" w:rsidRPr="00C407F2" w:rsidRDefault="003B226D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08A66" w14:textId="77777777" w:rsidR="003B226D" w:rsidRPr="00C407F2" w:rsidRDefault="003B226D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AA2906" w14:textId="77777777" w:rsidR="003B226D" w:rsidRPr="00C407F2" w:rsidRDefault="003B226D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หลังจัดประเภทรายการใหม่</w:t>
            </w:r>
          </w:p>
        </w:tc>
      </w:tr>
      <w:tr w:rsidR="00EF7009" w:rsidRPr="00C407F2" w14:paraId="5F829FED" w14:textId="77777777" w:rsidTr="002C63A4">
        <w:trPr>
          <w:trHeight w:val="409"/>
          <w:tblHeader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AD65A" w14:textId="64F706A6" w:rsidR="000C42A2" w:rsidRPr="00C407F2" w:rsidRDefault="000C42A2" w:rsidP="000C42A2">
            <w:pPr>
              <w:ind w:right="-2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D08E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งบฐานะการเงิน</w:t>
            </w:r>
            <w:r w:rsidRPr="005D08E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ณ วันที่ </w:t>
            </w:r>
            <w:r w:rsidRPr="005D08EC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5D08E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ธันวาคม </w:t>
            </w:r>
            <w:r w:rsidRPr="005D08EC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2E07A6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833B0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13AC3F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3C767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57E15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C42A2" w:rsidRPr="00C407F2" w14:paraId="18ECFDC7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E3F0F" w14:textId="3428BE0F" w:rsidR="000C42A2" w:rsidRPr="00C407F2" w:rsidRDefault="000C42A2" w:rsidP="000C42A2">
            <w:pPr>
              <w:ind w:right="-2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D08E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สินทรัพย์หมุนเวียน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5F4DF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FE15C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551CC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FF4F9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5C396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C42A2" w:rsidRPr="00C407F2" w14:paraId="064FAF07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07C2E" w14:textId="74F2498E" w:rsidR="000C42A2" w:rsidRPr="00C407F2" w:rsidRDefault="000C42A2" w:rsidP="000C42A2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5E5A2C">
              <w:rPr>
                <w:rFonts w:asciiTheme="majorBidi" w:hAnsiTheme="majorBidi" w:hint="cs"/>
                <w:color w:val="000000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D617" w14:textId="35C4F914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4D7177">
              <w:rPr>
                <w:rFonts w:ascii="Angsana New" w:hAnsi="Angsana New" w:hint="eastAsia"/>
                <w:sz w:val="28"/>
                <w:cs/>
              </w:rPr>
              <w:t>20</w:t>
            </w:r>
            <w:r w:rsidRPr="004D7177">
              <w:rPr>
                <w:rFonts w:ascii="Angsana New" w:hAnsi="Angsana New" w:hint="eastAsia"/>
                <w:sz w:val="28"/>
              </w:rPr>
              <w:t>,</w:t>
            </w:r>
            <w:r w:rsidRPr="00722484">
              <w:rPr>
                <w:rFonts w:ascii="Angsana New" w:hAnsi="Angsana New" w:hint="eastAsia"/>
                <w:sz w:val="28"/>
                <w:cs/>
              </w:rPr>
              <w:t>128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00FA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61BE" w14:textId="0E3C331E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FE0024">
              <w:rPr>
                <w:rFonts w:ascii="Angsana New" w:hAnsi="Angsana New" w:hint="eastAsia"/>
                <w:sz w:val="28"/>
                <w:cs/>
              </w:rPr>
              <w:t>22</w:t>
            </w:r>
            <w:r w:rsidRPr="00FE0024">
              <w:rPr>
                <w:rFonts w:ascii="Angsana New" w:hAnsi="Angsana New" w:hint="eastAsia"/>
                <w:sz w:val="28"/>
              </w:rPr>
              <w:t>,</w:t>
            </w:r>
            <w:r w:rsidR="00C905B4" w:rsidRPr="00C905B4">
              <w:rPr>
                <w:rFonts w:ascii="Angsana New" w:hAnsi="Angsana New" w:hint="eastAsia"/>
                <w:sz w:val="28"/>
                <w:cs/>
              </w:rPr>
              <w:t>746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697A8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4D582" w14:textId="41FB0C6B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6F1890">
              <w:rPr>
                <w:rFonts w:asciiTheme="majorBidi" w:hAnsiTheme="majorBidi" w:hint="eastAsia"/>
                <w:sz w:val="28"/>
                <w:cs/>
              </w:rPr>
              <w:t>42</w:t>
            </w:r>
            <w:r w:rsidRPr="006F1890">
              <w:rPr>
                <w:rFonts w:asciiTheme="majorBidi" w:hAnsiTheme="majorBidi" w:hint="eastAsia"/>
                <w:sz w:val="28"/>
              </w:rPr>
              <w:t>,</w:t>
            </w:r>
            <w:r w:rsidR="009913D7" w:rsidRPr="009913D7">
              <w:rPr>
                <w:rFonts w:asciiTheme="majorBidi" w:hAnsiTheme="majorBidi" w:hint="eastAsia"/>
                <w:sz w:val="28"/>
                <w:cs/>
              </w:rPr>
              <w:t>874</w:t>
            </w:r>
          </w:p>
        </w:tc>
      </w:tr>
      <w:tr w:rsidR="000C42A2" w:rsidRPr="00C407F2" w14:paraId="2967DD08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4801" w14:textId="402314BF" w:rsidR="000C42A2" w:rsidRPr="005C2ACF" w:rsidRDefault="000C42A2" w:rsidP="000C42A2">
            <w:pPr>
              <w:ind w:left="307" w:right="-29" w:hanging="307"/>
              <w:rPr>
                <w:rFonts w:asciiTheme="majorBidi" w:hAnsiTheme="majorBidi"/>
                <w:color w:val="000000"/>
                <w:sz w:val="28"/>
                <w:cs/>
              </w:rPr>
            </w:pPr>
            <w:r w:rsidRPr="00C9787E">
              <w:rPr>
                <w:rFonts w:asciiTheme="majorBidi" w:hAnsiTheme="majorBidi" w:hint="cs"/>
                <w:color w:val="000000"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92B80" w14:textId="4DECB16F" w:rsidR="000C42A2" w:rsidRPr="00324F19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7461FE">
              <w:rPr>
                <w:rFonts w:ascii="Angsana New" w:hAnsi="Angsana New" w:hint="eastAsia"/>
                <w:sz w:val="28"/>
              </w:rPr>
              <w:t>10,897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69EDF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9B4E4" w14:textId="501174D0" w:rsidR="000C42A2" w:rsidRPr="008C76AF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7461FE">
              <w:rPr>
                <w:rFonts w:ascii="Angsana New" w:hAnsi="Angsana New" w:hint="eastAsia"/>
                <w:sz w:val="28"/>
              </w:rPr>
              <w:t>51,956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6D8A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01162" w14:textId="4D4D3BD1" w:rsidR="000C42A2" w:rsidRPr="00BF53AE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C4142A">
              <w:rPr>
                <w:rFonts w:asciiTheme="majorBidi" w:hAnsiTheme="majorBidi" w:hint="eastAsia"/>
                <w:sz w:val="28"/>
              </w:rPr>
              <w:t>62,853</w:t>
            </w:r>
          </w:p>
        </w:tc>
      </w:tr>
      <w:tr w:rsidR="000C42A2" w:rsidRPr="00C407F2" w14:paraId="08F16363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73C46" w14:textId="3287D4D3" w:rsidR="000C42A2" w:rsidRPr="00C407F2" w:rsidRDefault="000C42A2" w:rsidP="000C42A2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EB1148">
              <w:rPr>
                <w:rFonts w:asciiTheme="majorBidi" w:hAnsiTheme="majorBidi" w:hint="cs"/>
                <w:color w:val="000000"/>
                <w:sz w:val="28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FFE08" w14:textId="1FFC790C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BE3598">
              <w:rPr>
                <w:rFonts w:ascii="Angsana New" w:hAnsi="Angsana New" w:hint="eastAsia"/>
                <w:sz w:val="28"/>
                <w:cs/>
              </w:rPr>
              <w:t>46</w:t>
            </w:r>
            <w:r w:rsidRPr="00BE3598">
              <w:rPr>
                <w:rFonts w:ascii="Angsana New" w:hAnsi="Angsana New" w:hint="eastAsia"/>
                <w:sz w:val="28"/>
              </w:rPr>
              <w:t>,</w:t>
            </w:r>
            <w:r w:rsidRPr="00BE3598">
              <w:rPr>
                <w:rFonts w:ascii="Angsana New" w:hAnsi="Angsana New" w:hint="eastAsia"/>
                <w:sz w:val="28"/>
                <w:cs/>
              </w:rPr>
              <w:t>570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14003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19B64" w14:textId="33BC8565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691953">
              <w:rPr>
                <w:rFonts w:ascii="Angsana New" w:hAnsi="Angsana New" w:hint="eastAsia"/>
                <w:sz w:val="28"/>
                <w:cs/>
              </w:rPr>
              <w:t>(30</w:t>
            </w:r>
            <w:r w:rsidRPr="00691953">
              <w:rPr>
                <w:rFonts w:ascii="Angsana New" w:hAnsi="Angsana New" w:hint="eastAsia"/>
                <w:sz w:val="28"/>
              </w:rPr>
              <w:t>,</w:t>
            </w:r>
            <w:r w:rsidRPr="00691953">
              <w:rPr>
                <w:rFonts w:ascii="Angsana New" w:hAnsi="Angsana New" w:hint="eastAsia"/>
                <w:sz w:val="28"/>
                <w:cs/>
              </w:rPr>
              <w:t>953)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1F2C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BEA3" w14:textId="62564AD5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136DAE">
              <w:rPr>
                <w:rFonts w:asciiTheme="majorBidi" w:hAnsiTheme="majorBidi" w:hint="eastAsia"/>
                <w:sz w:val="28"/>
                <w:cs/>
              </w:rPr>
              <w:t>15</w:t>
            </w:r>
            <w:r w:rsidRPr="00136DAE">
              <w:rPr>
                <w:rFonts w:asciiTheme="majorBidi" w:hAnsiTheme="majorBidi" w:cstheme="majorBidi" w:hint="eastAsia"/>
                <w:sz w:val="28"/>
              </w:rPr>
              <w:t>,</w:t>
            </w:r>
            <w:r w:rsidRPr="00136DAE">
              <w:rPr>
                <w:rFonts w:asciiTheme="majorBidi" w:hAnsiTheme="majorBidi" w:hint="eastAsia"/>
                <w:sz w:val="28"/>
                <w:cs/>
              </w:rPr>
              <w:t>617</w:t>
            </w:r>
          </w:p>
        </w:tc>
      </w:tr>
      <w:tr w:rsidR="00BE0CAB" w:rsidRPr="00C407F2" w14:paraId="11B3D99D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68DA4C" w14:textId="5FEC3AD8" w:rsidR="00BE0CAB" w:rsidRPr="00EB1148" w:rsidRDefault="00BE0CAB" w:rsidP="00BE0CAB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A7388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298B68EE" w14:textId="049A6AFB" w:rsidR="00BE0CAB" w:rsidRPr="00BE3598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54BB3" w14:textId="77777777" w:rsidR="00BE0CAB" w:rsidRPr="00C407F2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175F8AE" w14:textId="3306D1FC" w:rsidR="00BE0CAB" w:rsidRPr="00691953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BD4D68">
              <w:rPr>
                <w:rFonts w:ascii="Angsana New" w:hAnsi="Angsana New" w:hint="eastAsia"/>
                <w:sz w:val="28"/>
              </w:rPr>
              <w:t>36</w:t>
            </w:r>
            <w:r>
              <w:rPr>
                <w:rFonts w:ascii="Angsana New" w:hAnsi="Angsana New"/>
                <w:sz w:val="28"/>
              </w:rPr>
              <w:t>,</w:t>
            </w:r>
            <w:r w:rsidRPr="00BD4D68">
              <w:rPr>
                <w:rFonts w:ascii="Angsana New" w:hAnsi="Angsana New" w:hint="eastAsia"/>
                <w:sz w:val="28"/>
              </w:rPr>
              <w:t>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1FF35" w14:textId="77777777" w:rsidR="00BE0CAB" w:rsidRPr="00C407F2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4385F7B" w14:textId="27B2903B" w:rsidR="00BE0CAB" w:rsidRPr="00136DAE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/>
                <w:sz w:val="28"/>
                <w:cs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36,565 </w:t>
            </w:r>
          </w:p>
        </w:tc>
      </w:tr>
      <w:tr w:rsidR="00BE0CAB" w:rsidRPr="00C407F2" w14:paraId="66B7CB14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F8EB1" w14:textId="0853FF8E" w:rsidR="00BE0CAB" w:rsidRPr="00EB1148" w:rsidRDefault="00BE0CAB" w:rsidP="00BE0CAB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A7388">
              <w:rPr>
                <w:rFonts w:hint="cs"/>
                <w:cs/>
              </w:rPr>
              <w:t>เงินลงทุนในตราสารทุน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06A1DBEB" w14:textId="197F8F14" w:rsidR="00BE0CAB" w:rsidRPr="00BE3598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6,517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E8205" w14:textId="77777777" w:rsidR="00BE0CAB" w:rsidRPr="00C407F2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324E9D69" w14:textId="4DA0B759" w:rsidR="00BE0CAB" w:rsidRPr="00691953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BD4D68">
              <w:rPr>
                <w:rFonts w:ascii="Angsana New" w:hAnsi="Angsana New" w:hint="eastAsia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,</w:t>
            </w:r>
            <w:r w:rsidRPr="00BD4D68">
              <w:rPr>
                <w:rFonts w:ascii="Angsana New" w:hAnsi="Angsana New" w:hint="eastAsia"/>
                <w:sz w:val="28"/>
              </w:rPr>
              <w:t>517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8357" w14:textId="77777777" w:rsidR="00BE0CAB" w:rsidRPr="00C407F2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B304AF0" w14:textId="29A6BD4E" w:rsidR="00BE0CAB" w:rsidRPr="00136DAE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/>
                <w:sz w:val="28"/>
                <w:cs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-   </w:t>
            </w:r>
          </w:p>
        </w:tc>
      </w:tr>
      <w:tr w:rsidR="00BE0CAB" w:rsidRPr="00C407F2" w14:paraId="0690321E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AE432" w14:textId="7CB9295B" w:rsidR="00BE0CAB" w:rsidRPr="00EB1148" w:rsidRDefault="00BE0CAB" w:rsidP="00BE0CAB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A7388">
              <w:rPr>
                <w:rFonts w:hint="cs"/>
                <w:cs/>
              </w:rPr>
              <w:t>เงินลงทุนที่ถือไว้เพื่อขาย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37415D02" w14:textId="667487F6" w:rsidR="00BE0CAB" w:rsidRPr="00BE3598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30,048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DF87" w14:textId="77777777" w:rsidR="00BE0CAB" w:rsidRPr="00C407F2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67213B05" w14:textId="1F90C49B" w:rsidR="00BE0CAB" w:rsidRPr="00691953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BD4D68">
              <w:rPr>
                <w:rFonts w:ascii="Angsana New" w:hAnsi="Angsana New" w:hint="eastAsia"/>
                <w:sz w:val="28"/>
              </w:rPr>
              <w:t>30</w:t>
            </w:r>
            <w:r>
              <w:rPr>
                <w:rFonts w:ascii="Angsana New" w:hAnsi="Angsana New"/>
                <w:sz w:val="28"/>
              </w:rPr>
              <w:t>,</w:t>
            </w:r>
            <w:r w:rsidRPr="00BD4D68">
              <w:rPr>
                <w:rFonts w:ascii="Angsana New" w:hAnsi="Angsana New" w:hint="eastAsia"/>
                <w:sz w:val="28"/>
              </w:rPr>
              <w:t>048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22E20" w14:textId="77777777" w:rsidR="00BE0CAB" w:rsidRPr="00C407F2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0010260B" w14:textId="0FD338CA" w:rsidR="00BE0CAB" w:rsidRPr="00136DAE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/>
                <w:sz w:val="28"/>
                <w:cs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-   </w:t>
            </w:r>
          </w:p>
        </w:tc>
      </w:tr>
      <w:tr w:rsidR="00EF7009" w:rsidRPr="00C407F2" w14:paraId="0963B094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E7D4C" w14:textId="2381B0BC" w:rsidR="000C42A2" w:rsidRPr="00C407F2" w:rsidRDefault="000C42A2" w:rsidP="000C42A2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EB1148"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98628" w14:textId="4165F09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5C530F">
              <w:rPr>
                <w:rFonts w:ascii="Angsana New" w:hAnsi="Angsana New" w:hint="eastAsia"/>
                <w:sz w:val="28"/>
                <w:cs/>
              </w:rPr>
              <w:t>894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7330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BDD4B" w14:textId="7ECBB7F4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29459C">
              <w:rPr>
                <w:rFonts w:ascii="Angsana New" w:hAnsi="Angsana New" w:hint="eastAsia"/>
                <w:sz w:val="28"/>
                <w:cs/>
              </w:rPr>
              <w:t>(6</w:t>
            </w:r>
            <w:r>
              <w:rPr>
                <w:rFonts w:ascii="Angsana New" w:hAnsi="Angsana New"/>
                <w:sz w:val="28"/>
              </w:rPr>
              <w:t>20</w:t>
            </w:r>
            <w:r w:rsidRPr="0029459C">
              <w:rPr>
                <w:rFonts w:ascii="Angsana New" w:hAnsi="Angsana New" w:hint="eastAsia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54C9B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89F4A" w14:textId="685D0971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11DE5">
              <w:rPr>
                <w:rFonts w:asciiTheme="majorBidi" w:hAnsiTheme="majorBidi" w:hint="eastAsia"/>
                <w:sz w:val="28"/>
                <w:cs/>
              </w:rPr>
              <w:t>27</w:t>
            </w:r>
            <w:r>
              <w:rPr>
                <w:rFonts w:asciiTheme="majorBidi" w:hAnsiTheme="majorBidi"/>
                <w:sz w:val="28"/>
              </w:rPr>
              <w:t>4</w:t>
            </w:r>
          </w:p>
        </w:tc>
      </w:tr>
      <w:tr w:rsidR="00EF7009" w:rsidRPr="00C407F2" w14:paraId="172003F6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D74F" w14:textId="5440335A" w:rsidR="000C42A2" w:rsidRPr="00E83D2B" w:rsidRDefault="000C42A2" w:rsidP="000C42A2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5F3AE4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รวมสินทรัพย์หมุนเวียน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5DEB8" w14:textId="797794A2" w:rsidR="000C42A2" w:rsidRPr="00487839" w:rsidRDefault="00FF3F14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FF3F14">
              <w:rPr>
                <w:rFonts w:ascii="Angsana New" w:hAnsi="Angsana New" w:hint="eastAsia"/>
                <w:b/>
                <w:bCs/>
                <w:sz w:val="28"/>
              </w:rPr>
              <w:t>115,054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1DB3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462262" w14:textId="055FD541" w:rsidR="000C42A2" w:rsidRPr="008C76AF" w:rsidRDefault="0041577E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41577E">
              <w:rPr>
                <w:rFonts w:ascii="Angsana New" w:hAnsi="Angsana New" w:hint="eastAsia"/>
                <w:b/>
                <w:bCs/>
                <w:sz w:val="28"/>
              </w:rPr>
              <w:t>43,129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1F8F3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D832C2" w14:textId="3984DCF6" w:rsidR="000C42A2" w:rsidRPr="00AF3F1A" w:rsidRDefault="0041577E" w:rsidP="000C42A2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577E">
              <w:rPr>
                <w:rFonts w:asciiTheme="majorBidi" w:hAnsiTheme="majorBidi" w:cstheme="majorBidi" w:hint="eastAsia"/>
                <w:b/>
                <w:bCs/>
                <w:sz w:val="28"/>
              </w:rPr>
              <w:t>158,183</w:t>
            </w:r>
          </w:p>
        </w:tc>
      </w:tr>
      <w:tr w:rsidR="00EF7009" w:rsidRPr="00C407F2" w14:paraId="71F482E3" w14:textId="77777777" w:rsidTr="002C63A4">
        <w:trPr>
          <w:trHeight w:val="348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B2C8" w14:textId="535CB900" w:rsidR="003B226D" w:rsidRPr="00C407F2" w:rsidRDefault="003B226D" w:rsidP="00BA47DD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08B8842" w14:textId="48A7405B" w:rsidR="003B226D" w:rsidRPr="00C407F2" w:rsidRDefault="003B226D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3181" w14:textId="77777777" w:rsidR="003B226D" w:rsidRPr="00C407F2" w:rsidRDefault="003B226D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33006D" w14:textId="299EB58A" w:rsidR="003B226D" w:rsidRPr="00C407F2" w:rsidRDefault="003B226D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411EA" w14:textId="77777777" w:rsidR="003B226D" w:rsidRPr="00C407F2" w:rsidRDefault="003B226D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502050" w14:textId="2A9823B6" w:rsidR="003B226D" w:rsidRPr="00C407F2" w:rsidRDefault="003B226D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F069D3" w:rsidRPr="00C407F2" w14:paraId="05A9BB09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E38E6" w14:textId="0E4A1EC8" w:rsidR="00F069D3" w:rsidRPr="005F3AE4" w:rsidRDefault="00F069D3" w:rsidP="00F069D3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5D08E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ไม่</w:t>
            </w:r>
            <w:r w:rsidRPr="005D08E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9A1E6" w14:textId="77777777" w:rsidR="00F069D3" w:rsidRPr="00C3343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4E64B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3C141" w14:textId="77777777" w:rsidR="00F069D3" w:rsidRPr="00065B7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DE1D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CFFC" w14:textId="77777777" w:rsidR="00F069D3" w:rsidRPr="004C782D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069D3" w:rsidRPr="00C407F2" w14:paraId="34394F72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8FC7E" w14:textId="4C8BA23E" w:rsidR="00F069D3" w:rsidRPr="005F3AE4" w:rsidRDefault="00F069D3" w:rsidP="00F069D3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291DFF">
              <w:rPr>
                <w:rFonts w:asciiTheme="majorBidi" w:hAnsiTheme="majorBidi" w:hint="cs"/>
                <w:color w:val="000000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B5EC4" w14:textId="23DBF838" w:rsidR="00F069D3" w:rsidRPr="00C3343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C0088">
              <w:rPr>
                <w:rFonts w:ascii="Angsana New" w:hAnsi="Angsana New" w:hint="eastAsia"/>
                <w:sz w:val="28"/>
                <w:cs/>
              </w:rPr>
              <w:t>51</w:t>
            </w:r>
            <w:r w:rsidRPr="006C0088">
              <w:rPr>
                <w:rFonts w:ascii="Angsana New" w:hAnsi="Angsana New" w:hint="eastAsia"/>
                <w:sz w:val="28"/>
              </w:rPr>
              <w:t>,</w:t>
            </w:r>
            <w:r w:rsidRPr="006C0088">
              <w:rPr>
                <w:rFonts w:ascii="Angsana New" w:hAnsi="Angsana New" w:hint="eastAsia"/>
                <w:sz w:val="28"/>
                <w:cs/>
              </w:rPr>
              <w:t>956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F5BBF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805C" w14:textId="48CE5210" w:rsidR="00F069D3" w:rsidRPr="00065B7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F70D1">
              <w:rPr>
                <w:rFonts w:ascii="Angsana New" w:hAnsi="Angsana New" w:hint="eastAsia"/>
                <w:sz w:val="28"/>
                <w:cs/>
              </w:rPr>
              <w:t>(51</w:t>
            </w:r>
            <w:r w:rsidRPr="00EF70D1">
              <w:rPr>
                <w:rFonts w:ascii="Angsana New" w:hAnsi="Angsana New" w:hint="eastAsia"/>
                <w:sz w:val="28"/>
              </w:rPr>
              <w:t>,</w:t>
            </w:r>
            <w:r w:rsidRPr="00AE3FB8">
              <w:rPr>
                <w:rFonts w:ascii="Angsana New" w:hAnsi="Angsana New" w:hint="eastAsia"/>
                <w:sz w:val="28"/>
                <w:cs/>
              </w:rPr>
              <w:t>95</w:t>
            </w:r>
            <w:r>
              <w:rPr>
                <w:rFonts w:ascii="Angsana New" w:hAnsi="Angsana New"/>
                <w:sz w:val="28"/>
              </w:rPr>
              <w:t>6</w:t>
            </w:r>
            <w:r w:rsidRPr="00EF70D1">
              <w:rPr>
                <w:rFonts w:ascii="Angsana New" w:hAnsi="Angsana New" w:hint="eastAsia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C1851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DE5E4" w14:textId="2E2F01DC" w:rsidR="00F069D3" w:rsidRPr="004C782D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069D3" w:rsidRPr="00C407F2" w14:paraId="5FC1B6FB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9864F" w14:textId="5C672ACA" w:rsidR="00F069D3" w:rsidRPr="005F3AE4" w:rsidRDefault="00F069D3" w:rsidP="00F069D3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B31443">
              <w:rPr>
                <w:rFonts w:asciiTheme="majorBidi" w:hAnsiTheme="majorBidi" w:hint="cs"/>
                <w:color w:val="000000"/>
                <w:sz w:val="28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23987" w14:textId="7CE1675D" w:rsidR="00F069D3" w:rsidRPr="00C3343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A03DF">
              <w:rPr>
                <w:rFonts w:ascii="Angsana New" w:hAnsi="Angsana New" w:hint="eastAsia"/>
                <w:sz w:val="28"/>
                <w:cs/>
              </w:rPr>
              <w:t>119</w:t>
            </w:r>
            <w:r w:rsidRPr="00CA03DF">
              <w:rPr>
                <w:rFonts w:ascii="Angsana New" w:hAnsi="Angsana New" w:hint="eastAsia"/>
                <w:sz w:val="28"/>
              </w:rPr>
              <w:t>,</w:t>
            </w:r>
            <w:r w:rsidRPr="00CA03DF">
              <w:rPr>
                <w:rFonts w:ascii="Angsana New" w:hAnsi="Angsana New" w:hint="eastAsia"/>
                <w:sz w:val="28"/>
                <w:cs/>
              </w:rPr>
              <w:t>796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A5B1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2533D" w14:textId="6E474EC6" w:rsidR="00F069D3" w:rsidRPr="00065B7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B3C6D">
              <w:rPr>
                <w:rFonts w:ascii="Angsana New" w:hAnsi="Angsana New" w:hint="eastAsia"/>
                <w:sz w:val="28"/>
                <w:cs/>
              </w:rPr>
              <w:t>30</w:t>
            </w:r>
            <w:r w:rsidRPr="00CB3C6D">
              <w:rPr>
                <w:rFonts w:ascii="Angsana New" w:hAnsi="Angsana New" w:hint="eastAsia"/>
                <w:sz w:val="28"/>
              </w:rPr>
              <w:t>,</w:t>
            </w:r>
            <w:r w:rsidRPr="00CB3C6D">
              <w:rPr>
                <w:rFonts w:ascii="Angsana New" w:hAnsi="Angsana New" w:hint="eastAsia"/>
                <w:sz w:val="28"/>
                <w:cs/>
              </w:rPr>
              <w:t>953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2020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6B14" w14:textId="40A5E2AA" w:rsidR="00F069D3" w:rsidRPr="004C782D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B3C6D">
              <w:rPr>
                <w:rFonts w:asciiTheme="majorBidi" w:hAnsiTheme="majorBidi" w:hint="eastAsia"/>
                <w:sz w:val="28"/>
                <w:cs/>
              </w:rPr>
              <w:t>150</w:t>
            </w:r>
            <w:r w:rsidRPr="00CB3C6D">
              <w:rPr>
                <w:rFonts w:asciiTheme="majorBidi" w:hAnsiTheme="majorBidi" w:cstheme="majorBidi" w:hint="eastAsia"/>
                <w:sz w:val="28"/>
              </w:rPr>
              <w:t>,</w:t>
            </w:r>
            <w:r w:rsidRPr="00CB3C6D">
              <w:rPr>
                <w:rFonts w:asciiTheme="majorBidi" w:hAnsiTheme="majorBidi" w:hint="eastAsia"/>
                <w:sz w:val="28"/>
                <w:cs/>
              </w:rPr>
              <w:t>749</w:t>
            </w:r>
          </w:p>
        </w:tc>
      </w:tr>
      <w:tr w:rsidR="0095594D" w:rsidRPr="00C407F2" w14:paraId="1AB526C2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348A8" w14:textId="359A333C" w:rsidR="0095594D" w:rsidRPr="00B31443" w:rsidRDefault="0077661F" w:rsidP="00F069D3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77661F">
              <w:rPr>
                <w:rFonts w:ascii="Angsana New" w:hAnsi="Angsana New" w:hint="cs"/>
                <w:color w:val="000000"/>
                <w:sz w:val="28"/>
                <w:cs/>
              </w:rPr>
              <w:t>ภาษีเงินได้ถูกหัก</w:t>
            </w:r>
            <w:r w:rsidRPr="0077661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77661F">
              <w:rPr>
                <w:rFonts w:ascii="Angsana New" w:hAnsi="Angsana New" w:hint="cs"/>
                <w:color w:val="000000"/>
                <w:sz w:val="28"/>
                <w:cs/>
              </w:rPr>
              <w:t>ณ</w:t>
            </w:r>
            <w:r w:rsidRPr="0077661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77661F">
              <w:rPr>
                <w:rFonts w:ascii="Angsana New" w:hAnsi="Angsana New" w:hint="cs"/>
                <w:color w:val="000000"/>
                <w:sz w:val="28"/>
                <w:cs/>
              </w:rPr>
              <w:t>ที่จ่าย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75262" w14:textId="77AC6693" w:rsidR="0095594D" w:rsidRPr="00CA03DF" w:rsidRDefault="0077661F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77661F">
              <w:rPr>
                <w:rFonts w:ascii="Angsana New" w:hAnsi="Angsana New"/>
                <w:sz w:val="28"/>
              </w:rPr>
              <w:t>6,974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07575" w14:textId="77777777" w:rsidR="0095594D" w:rsidRPr="0077661F" w:rsidRDefault="0095594D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6ED16" w14:textId="2BE8172E" w:rsidR="0095594D" w:rsidRPr="00CB3C6D" w:rsidRDefault="0077661F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77661F">
              <w:rPr>
                <w:rFonts w:ascii="Angsana New" w:hAnsi="Angsana New" w:hint="cs"/>
                <w:sz w:val="28"/>
                <w:cs/>
              </w:rPr>
              <w:t>(362)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27D3" w14:textId="77777777" w:rsidR="0095594D" w:rsidRPr="0077661F" w:rsidRDefault="0095594D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ECAC2" w14:textId="01CE0A45" w:rsidR="0095594D" w:rsidRPr="00CB3C6D" w:rsidRDefault="0077661F" w:rsidP="00F069D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/>
                <w:sz w:val="28"/>
                <w:cs/>
              </w:rPr>
            </w:pPr>
            <w:r w:rsidRPr="0077661F">
              <w:rPr>
                <w:rFonts w:ascii="Angsana New" w:hAnsi="Angsana New"/>
                <w:sz w:val="28"/>
              </w:rPr>
              <w:t>6,612</w:t>
            </w:r>
          </w:p>
        </w:tc>
      </w:tr>
      <w:tr w:rsidR="00EF7009" w:rsidRPr="00C407F2" w14:paraId="7A85CAF9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5976C" w14:textId="36F55A6B" w:rsidR="00F069D3" w:rsidRPr="005F3AE4" w:rsidRDefault="00F069D3" w:rsidP="00F069D3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4A2C8E"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ED4B6" w14:textId="7D9A795C" w:rsidR="00F069D3" w:rsidRPr="00C3343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A03DF">
              <w:rPr>
                <w:rFonts w:ascii="Angsana New" w:hAnsi="Angsana New" w:hint="eastAsia"/>
                <w:sz w:val="28"/>
                <w:cs/>
              </w:rPr>
              <w:t>24</w:t>
            </w:r>
            <w:r w:rsidRPr="00CA03DF">
              <w:rPr>
                <w:rFonts w:ascii="Angsana New" w:hAnsi="Angsana New" w:hint="eastAsia"/>
                <w:sz w:val="28"/>
              </w:rPr>
              <w:t>,</w:t>
            </w:r>
            <w:r w:rsidRPr="00CA03DF">
              <w:rPr>
                <w:rFonts w:ascii="Angsana New" w:hAnsi="Angsana New" w:hint="eastAsia"/>
                <w:sz w:val="28"/>
                <w:cs/>
              </w:rPr>
              <w:t>528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33916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01DB47" w14:textId="2A2EAAFF" w:rsidR="00F069D3" w:rsidRPr="00065B7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46C47">
              <w:rPr>
                <w:rFonts w:ascii="Angsana New" w:hAnsi="Angsana New" w:hint="eastAsia"/>
                <w:sz w:val="28"/>
                <w:cs/>
              </w:rPr>
              <w:t>(21</w:t>
            </w:r>
            <w:r w:rsidRPr="00346C47">
              <w:rPr>
                <w:rFonts w:ascii="Angsana New" w:hAnsi="Angsana New" w:hint="eastAsia"/>
                <w:sz w:val="28"/>
              </w:rPr>
              <w:t>,</w:t>
            </w:r>
            <w:r w:rsidRPr="00346C47">
              <w:rPr>
                <w:rFonts w:ascii="Angsana New" w:hAnsi="Angsana New" w:hint="eastAsia"/>
                <w:sz w:val="28"/>
                <w:cs/>
              </w:rPr>
              <w:t>764)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62E47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6A1A75" w14:textId="5B62B3C1" w:rsidR="00F069D3" w:rsidRPr="004C782D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4F8B">
              <w:rPr>
                <w:rFonts w:asciiTheme="majorBidi" w:hAnsiTheme="majorBidi" w:hint="eastAsia"/>
                <w:sz w:val="28"/>
                <w:cs/>
              </w:rPr>
              <w:t>2</w:t>
            </w:r>
            <w:r w:rsidRPr="00434F8B">
              <w:rPr>
                <w:rFonts w:asciiTheme="majorBidi" w:hAnsiTheme="majorBidi" w:hint="eastAsia"/>
                <w:sz w:val="28"/>
              </w:rPr>
              <w:t>,</w:t>
            </w:r>
            <w:r w:rsidRPr="00434F8B">
              <w:rPr>
                <w:rFonts w:asciiTheme="majorBidi" w:hAnsiTheme="majorBidi" w:hint="eastAsia"/>
                <w:sz w:val="28"/>
                <w:cs/>
              </w:rPr>
              <w:t>764</w:t>
            </w:r>
          </w:p>
        </w:tc>
      </w:tr>
      <w:tr w:rsidR="00EF7009" w:rsidRPr="00C407F2" w14:paraId="1FD16B84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B5CE" w14:textId="7496D903" w:rsidR="00F069D3" w:rsidRPr="005F3AE4" w:rsidRDefault="00F069D3" w:rsidP="00F069D3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5F3AE4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รวมสินทรัพย์</w:t>
            </w:r>
            <w:r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ไม่</w:t>
            </w:r>
            <w:r w:rsidRPr="005F3AE4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389B6" w14:textId="39BA1C98" w:rsidR="00F069D3" w:rsidRPr="00C33433" w:rsidRDefault="00FC16CA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C16CA">
              <w:rPr>
                <w:rFonts w:ascii="Angsana New" w:hAnsi="Angsana New" w:hint="eastAsia"/>
                <w:b/>
                <w:bCs/>
                <w:sz w:val="28"/>
              </w:rPr>
              <w:t>203,254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D7EB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6332E" w14:textId="3D03CE9C" w:rsidR="00F069D3" w:rsidRPr="00065B73" w:rsidRDefault="00FC16CA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C16CA">
              <w:rPr>
                <w:rFonts w:ascii="Angsana New" w:hAnsi="Angsana New" w:hint="eastAsia"/>
                <w:b/>
                <w:bCs/>
                <w:sz w:val="28"/>
              </w:rPr>
              <w:t>(43,129)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3943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EF991B" w14:textId="327C6453" w:rsidR="00F069D3" w:rsidRPr="004C782D" w:rsidRDefault="00FC16CA" w:rsidP="00F069D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16CA">
              <w:rPr>
                <w:rFonts w:asciiTheme="majorBidi" w:hAnsiTheme="majorBidi" w:cstheme="majorBidi" w:hint="eastAsia"/>
                <w:b/>
                <w:bCs/>
                <w:sz w:val="28"/>
              </w:rPr>
              <w:t>160,125</w:t>
            </w:r>
          </w:p>
        </w:tc>
      </w:tr>
      <w:tr w:rsidR="00EF7009" w:rsidRPr="00C407F2" w14:paraId="499A048E" w14:textId="77777777" w:rsidTr="002C63A4">
        <w:trPr>
          <w:trHeight w:val="321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65E1A" w14:textId="311D02DB" w:rsidR="00F069D3" w:rsidRPr="005F3AE4" w:rsidRDefault="00F069D3" w:rsidP="00F069D3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24D94C" w14:textId="77777777" w:rsidR="00F069D3" w:rsidRPr="00C3343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107E2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8849AF" w14:textId="77777777" w:rsidR="00F069D3" w:rsidRPr="00065B7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9D96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CD4341" w14:textId="77777777" w:rsidR="00F069D3" w:rsidRPr="004C782D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35165" w:rsidRPr="00C407F2" w14:paraId="3136CD3D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DA3AA" w14:textId="3D0F9662" w:rsidR="00835165" w:rsidRPr="005F3AE4" w:rsidRDefault="00835165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AE668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หนี้สินหมุนเวียน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6FB4" w14:textId="10EAD3F7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5EFAE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8D541" w14:textId="36D7D3F3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9FFCD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FF24" w14:textId="41034E18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35165" w:rsidRPr="00C407F2" w14:paraId="6699AF4B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C753E" w14:textId="1A091455" w:rsidR="00835165" w:rsidRPr="005F3AE4" w:rsidRDefault="00835165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5C2ACF">
              <w:rPr>
                <w:rFonts w:asciiTheme="majorBidi" w:hAnsiTheme="majorBidi" w:hint="cs"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7FB6" w14:textId="695DB57A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C4D14">
              <w:rPr>
                <w:rFonts w:ascii="Angsana New" w:hAnsi="Angsana New" w:hint="eastAsia"/>
                <w:sz w:val="28"/>
              </w:rPr>
              <w:t>20,122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24371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31CC" w14:textId="4B07F6CA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33F60">
              <w:rPr>
                <w:rFonts w:ascii="Angsana New" w:hAnsi="Angsana New" w:hint="eastAsia"/>
                <w:sz w:val="28"/>
              </w:rPr>
              <w:t>4,033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40BD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98680" w14:textId="0B938BB0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C0C93">
              <w:rPr>
                <w:rFonts w:asciiTheme="majorBidi" w:hAnsiTheme="majorBidi" w:cstheme="majorBidi" w:hint="eastAsia"/>
                <w:sz w:val="28"/>
              </w:rPr>
              <w:t>24,155</w:t>
            </w:r>
          </w:p>
        </w:tc>
      </w:tr>
      <w:tr w:rsidR="00835165" w:rsidRPr="00C407F2" w14:paraId="3E8F7CC5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6C56F" w14:textId="3D014C04" w:rsidR="00835165" w:rsidRPr="005F3AE4" w:rsidRDefault="00835165" w:rsidP="00835165">
            <w:pPr>
              <w:ind w:left="226" w:right="-29" w:hanging="226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E83D2B">
              <w:rPr>
                <w:rFonts w:asciiTheme="majorBidi" w:hAnsiTheme="majorBidi" w:hint="cs"/>
                <w:color w:val="000000"/>
                <w:sz w:val="28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11076" w14:textId="7DB1C886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57B00">
              <w:rPr>
                <w:rFonts w:ascii="Angsana New" w:hAnsi="Angsana New" w:hint="eastAsia"/>
                <w:sz w:val="28"/>
              </w:rPr>
              <w:t>24</w:t>
            </w:r>
            <w:r w:rsidRPr="00F40DDA">
              <w:rPr>
                <w:rFonts w:ascii="Angsana New" w:hAnsi="Angsana New" w:hint="eastAsia"/>
                <w:sz w:val="28"/>
              </w:rPr>
              <w:t>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1503E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180A" w14:textId="2866ACD9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C76AF">
              <w:rPr>
                <w:rFonts w:ascii="Angsana New" w:hAnsi="Angsana New" w:hint="eastAsia"/>
                <w:sz w:val="28"/>
              </w:rPr>
              <w:t>1,</w:t>
            </w:r>
            <w:r w:rsidRPr="00233F60">
              <w:rPr>
                <w:rFonts w:ascii="Angsana New" w:hAnsi="Angsana New" w:hint="eastAsia"/>
                <w:sz w:val="28"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1658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0F838" w14:textId="0601D787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0A64">
              <w:rPr>
                <w:rFonts w:asciiTheme="majorBidi" w:hAnsiTheme="majorBidi" w:cstheme="majorBidi" w:hint="eastAsia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2C0A64">
              <w:rPr>
                <w:rFonts w:asciiTheme="majorBidi" w:hAnsiTheme="majorBidi" w:cstheme="majorBidi" w:hint="eastAsia"/>
                <w:sz w:val="28"/>
              </w:rPr>
              <w:t>,000</w:t>
            </w:r>
          </w:p>
        </w:tc>
      </w:tr>
      <w:tr w:rsidR="00EF7009" w:rsidRPr="00C407F2" w14:paraId="4FC85F48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77E7A" w14:textId="3AAF1859" w:rsidR="00835165" w:rsidRPr="005F3AE4" w:rsidRDefault="00835165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6E3081">
              <w:rPr>
                <w:rFonts w:asciiTheme="majorBidi" w:hAnsiTheme="majorBidi" w:hint="cs"/>
                <w:color w:val="000000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BDF18" w14:textId="5680DA83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A5C0B">
              <w:rPr>
                <w:rFonts w:ascii="Angsana New" w:hAnsi="Angsana New" w:hint="eastAsia"/>
                <w:sz w:val="28"/>
              </w:rPr>
              <w:t>4,121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A6E37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30D4C" w14:textId="284BB872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C05DCD">
              <w:rPr>
                <w:rFonts w:ascii="Angsana New" w:hAnsi="Angsana New" w:hint="eastAsia"/>
                <w:sz w:val="28"/>
              </w:rPr>
              <w:t>4,033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E3DE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EF8B86" w14:textId="7BEFB39E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1F7F">
              <w:rPr>
                <w:rFonts w:asciiTheme="majorBidi" w:hAnsiTheme="majorBidi" w:cstheme="majorBidi" w:hint="eastAsia"/>
                <w:sz w:val="28"/>
              </w:rPr>
              <w:t>88</w:t>
            </w:r>
          </w:p>
        </w:tc>
      </w:tr>
      <w:tr w:rsidR="00EF7009" w:rsidRPr="00C407F2" w14:paraId="11D86C5B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E3B15" w14:textId="35CABC2B" w:rsidR="00835165" w:rsidRPr="005F3AE4" w:rsidRDefault="00835165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</w:t>
            </w:r>
            <w:r w:rsidRPr="00AE668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หนี้สินหมุนเวียน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0D57D6" w14:textId="3DA19C8E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62856">
              <w:rPr>
                <w:rFonts w:ascii="Angsana New" w:hAnsi="Angsana New" w:hint="eastAsia"/>
                <w:b/>
                <w:bCs/>
                <w:sz w:val="28"/>
                <w:cs/>
              </w:rPr>
              <w:t>48</w:t>
            </w:r>
            <w:r w:rsidRPr="00A62856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A62856">
              <w:rPr>
                <w:rFonts w:ascii="Angsana New" w:hAnsi="Angsana New" w:hint="eastAsia"/>
                <w:b/>
                <w:bCs/>
                <w:sz w:val="28"/>
                <w:cs/>
              </w:rPr>
              <w:t>743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FAA52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5F61C" w14:textId="7BFFD2BE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1</w:t>
            </w:r>
            <w:r w:rsidRPr="00B74F77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F86B6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FB53A" w14:textId="2044B717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222A8">
              <w:rPr>
                <w:rFonts w:asciiTheme="majorBidi" w:hAnsiTheme="majorBidi" w:hint="eastAsia"/>
                <w:b/>
                <w:bCs/>
                <w:sz w:val="28"/>
                <w:cs/>
              </w:rPr>
              <w:t>50</w:t>
            </w:r>
            <w:r w:rsidRPr="00BC6064">
              <w:rPr>
                <w:rFonts w:asciiTheme="majorBidi" w:hAnsiTheme="majorBidi" w:hint="eastAsia"/>
                <w:b/>
                <w:bCs/>
                <w:sz w:val="28"/>
              </w:rPr>
              <w:t>,</w:t>
            </w:r>
            <w:r w:rsidRPr="00BC6064">
              <w:rPr>
                <w:rFonts w:asciiTheme="majorBidi" w:hAnsiTheme="majorBidi" w:hint="eastAsia"/>
                <w:b/>
                <w:bCs/>
                <w:sz w:val="28"/>
                <w:cs/>
              </w:rPr>
              <w:t>243</w:t>
            </w:r>
          </w:p>
        </w:tc>
      </w:tr>
      <w:tr w:rsidR="00EF7009" w:rsidRPr="00C407F2" w14:paraId="42E811E1" w14:textId="77777777" w:rsidTr="002C63A4">
        <w:trPr>
          <w:trHeight w:val="285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95D64" w14:textId="77777777" w:rsidR="00835165" w:rsidRDefault="00835165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</w:rPr>
            </w:pPr>
          </w:p>
          <w:p w14:paraId="2E0668E2" w14:textId="77777777" w:rsidR="00163DD5" w:rsidRDefault="00163DD5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</w:rPr>
            </w:pPr>
          </w:p>
          <w:p w14:paraId="44ECE280" w14:textId="77777777" w:rsidR="00C0493E" w:rsidRDefault="00C0493E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</w:rPr>
            </w:pPr>
          </w:p>
          <w:p w14:paraId="2B125469" w14:textId="243DF4BD" w:rsidR="00835165" w:rsidRPr="005F3AE4" w:rsidRDefault="00EC730B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3CFB69" w14:textId="77777777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5DEFC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C83C7E" w14:textId="77777777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58A88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607EA9" w14:textId="77777777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35165" w:rsidRPr="00C407F2" w14:paraId="03567450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6638" w14:textId="4CE51605" w:rsidR="00835165" w:rsidRPr="005F3AE4" w:rsidRDefault="00835165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285107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lastRenderedPageBreak/>
              <w:t>หนี้สินไม่หมุนเวียน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35C5F" w14:textId="77777777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5CD0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6929" w14:textId="77777777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31C51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221C7" w14:textId="77777777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F7009" w:rsidRPr="00C407F2" w14:paraId="20EAD412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093BB" w14:textId="0B8AA931" w:rsidR="00835165" w:rsidRPr="005F3AE4" w:rsidRDefault="00835165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4B2BF4">
              <w:rPr>
                <w:rFonts w:asciiTheme="majorBidi" w:hAnsiTheme="majorBidi" w:hint="cs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03E28" w14:textId="61897B70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138F">
              <w:rPr>
                <w:rFonts w:ascii="Angsana New" w:hAnsi="Angsana New" w:hint="eastAsia"/>
                <w:sz w:val="28"/>
                <w:cs/>
              </w:rPr>
              <w:t>54</w:t>
            </w:r>
            <w:r w:rsidRPr="00C1138F">
              <w:rPr>
                <w:rFonts w:ascii="Angsana New" w:hAnsi="Angsana New" w:hint="eastAsia"/>
                <w:sz w:val="28"/>
              </w:rPr>
              <w:t>,</w:t>
            </w:r>
            <w:r w:rsidRPr="00C1138F">
              <w:rPr>
                <w:rFonts w:ascii="Angsana New" w:hAnsi="Angsana New" w:hint="eastAsia"/>
                <w:sz w:val="28"/>
                <w:cs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D5A79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4BAE9" w14:textId="72517231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F836ED">
              <w:rPr>
                <w:rFonts w:ascii="Angsana New" w:hAnsi="Angsana New" w:hint="eastAsia"/>
                <w:sz w:val="28"/>
                <w:cs/>
              </w:rPr>
              <w:t>1</w:t>
            </w:r>
            <w:r w:rsidRPr="00F836ED">
              <w:rPr>
                <w:rFonts w:ascii="Angsana New" w:hAnsi="Angsana New" w:hint="eastAsia"/>
                <w:sz w:val="28"/>
              </w:rPr>
              <w:t>,</w:t>
            </w:r>
            <w:r w:rsidRPr="00F836ED">
              <w:rPr>
                <w:rFonts w:ascii="Angsana New" w:hAnsi="Angsana New" w:hint="eastAsia"/>
                <w:sz w:val="28"/>
                <w:cs/>
              </w:rPr>
              <w:t>500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34626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700E9" w14:textId="3996C154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5338D">
              <w:rPr>
                <w:rFonts w:asciiTheme="majorBidi" w:hAnsiTheme="majorBidi" w:hint="eastAsia"/>
                <w:sz w:val="28"/>
                <w:cs/>
              </w:rPr>
              <w:t>5</w:t>
            </w:r>
            <w:r>
              <w:rPr>
                <w:rFonts w:asciiTheme="majorBidi" w:hAnsiTheme="majorBidi"/>
                <w:sz w:val="28"/>
              </w:rPr>
              <w:t>2</w:t>
            </w:r>
            <w:r w:rsidRPr="00A5338D">
              <w:rPr>
                <w:rFonts w:asciiTheme="majorBidi" w:hAnsiTheme="majorBidi" w:hint="eastAsia"/>
                <w:sz w:val="28"/>
              </w:rPr>
              <w:t>,</w:t>
            </w:r>
            <w:r w:rsidRPr="00A5338D">
              <w:rPr>
                <w:rFonts w:asciiTheme="majorBidi" w:hAnsiTheme="majorBidi" w:hint="eastAsia"/>
                <w:sz w:val="28"/>
                <w:cs/>
              </w:rPr>
              <w:t>500</w:t>
            </w:r>
          </w:p>
        </w:tc>
      </w:tr>
      <w:tr w:rsidR="00EF7009" w:rsidRPr="00C407F2" w14:paraId="64CEC19D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332A4" w14:textId="67839359" w:rsidR="00835165" w:rsidRPr="005F3AE4" w:rsidRDefault="00835165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</w:t>
            </w:r>
            <w:r w:rsidRPr="00AE668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หนี้สิน</w:t>
            </w:r>
            <w:r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ไม่</w:t>
            </w:r>
            <w:r w:rsidRPr="00AE668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DABD09" w14:textId="3DB8A363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138F">
              <w:rPr>
                <w:rFonts w:ascii="Angsana New" w:hAnsi="Angsana New" w:hint="eastAsia"/>
                <w:b/>
                <w:bCs/>
                <w:sz w:val="28"/>
                <w:cs/>
              </w:rPr>
              <w:t>54</w:t>
            </w:r>
            <w:r w:rsidRPr="00C1138F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C1138F">
              <w:rPr>
                <w:rFonts w:ascii="Angsana New" w:hAnsi="Angsana New" w:hint="eastAsia"/>
                <w:b/>
                <w:bCs/>
                <w:sz w:val="28"/>
                <w:cs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B4B3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AF3DF" w14:textId="6F60CF93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1</w:t>
            </w:r>
            <w:r w:rsidRPr="00B74F77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500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A785E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89D7F" w14:textId="70082699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5338D">
              <w:rPr>
                <w:rFonts w:asciiTheme="majorBidi" w:hAnsiTheme="majorBidi" w:hint="eastAsia"/>
                <w:b/>
                <w:bCs/>
                <w:sz w:val="28"/>
                <w:cs/>
              </w:rPr>
              <w:t>5</w:t>
            </w:r>
            <w:r>
              <w:rPr>
                <w:rFonts w:asciiTheme="majorBidi" w:hAnsiTheme="majorBidi"/>
                <w:b/>
                <w:bCs/>
                <w:sz w:val="28"/>
              </w:rPr>
              <w:t>2</w:t>
            </w:r>
            <w:r w:rsidRPr="00A5338D">
              <w:rPr>
                <w:rFonts w:asciiTheme="majorBidi" w:hAnsiTheme="majorBidi" w:hint="eastAsia"/>
                <w:b/>
                <w:bCs/>
                <w:sz w:val="28"/>
              </w:rPr>
              <w:t>,</w:t>
            </w:r>
            <w:r w:rsidRPr="00A5338D">
              <w:rPr>
                <w:rFonts w:asciiTheme="majorBidi" w:hAnsiTheme="majorBidi" w:hint="eastAsia"/>
                <w:b/>
                <w:bCs/>
                <w:sz w:val="28"/>
                <w:cs/>
              </w:rPr>
              <w:t>500</w:t>
            </w:r>
          </w:p>
        </w:tc>
      </w:tr>
      <w:tr w:rsidR="00680C21" w:rsidRPr="00C407F2" w14:paraId="34B0F9A5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E3E0E" w14:textId="77777777" w:rsidR="00680C21" w:rsidRDefault="00680C21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3F8990" w14:textId="77777777" w:rsidR="00680C21" w:rsidRPr="00C1138F" w:rsidRDefault="00680C21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D1110" w14:textId="77777777" w:rsidR="00680C21" w:rsidRPr="00C407F2" w:rsidRDefault="00680C21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D44BAF" w14:textId="77777777" w:rsidR="00680C21" w:rsidRDefault="00680C21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84D3F" w14:textId="77777777" w:rsidR="00680C21" w:rsidRPr="00C407F2" w:rsidRDefault="00680C21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68271B" w14:textId="77777777" w:rsidR="00680C21" w:rsidRPr="00A5338D" w:rsidRDefault="00680C21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</w:tr>
      <w:tr w:rsidR="00EC4E48" w:rsidRPr="00C407F2" w14:paraId="25D6D713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E9F5" w14:textId="010314D9" w:rsidR="00EC4E48" w:rsidRDefault="00EC4E48" w:rsidP="00EC4E48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57273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ส่วนของ</w:t>
            </w:r>
            <w:r w:rsidR="005252E9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เจ้าของ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2B5A" w14:textId="77777777" w:rsidR="00EC4E48" w:rsidRPr="00C1138F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7033F" w14:textId="77777777" w:rsidR="00EC4E48" w:rsidRPr="00C407F2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462C6" w14:textId="77777777" w:rsidR="00EC4E48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2C6F" w14:textId="77777777" w:rsidR="00EC4E48" w:rsidRPr="00C407F2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B6462" w14:textId="77777777" w:rsidR="00EC4E48" w:rsidRPr="00A5338D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</w:tr>
      <w:tr w:rsidR="00EC4E48" w:rsidRPr="00C407F2" w14:paraId="6F0F835A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A0330" w14:textId="0DE42DC0" w:rsidR="00EC4E48" w:rsidRDefault="00EC4E48" w:rsidP="00EC4E48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2A43FF">
              <w:rPr>
                <w:rFonts w:asciiTheme="majorBidi" w:hAnsiTheme="majorBidi" w:hint="cs"/>
                <w:color w:val="000000"/>
                <w:sz w:val="28"/>
                <w:cs/>
              </w:rPr>
              <w:t>กำไร</w:t>
            </w:r>
            <w:r w:rsidRPr="002A43FF">
              <w:rPr>
                <w:rFonts w:asciiTheme="majorBidi" w:hAnsiTheme="majorBidi"/>
                <w:color w:val="000000"/>
                <w:sz w:val="28"/>
                <w:cs/>
              </w:rPr>
              <w:t xml:space="preserve"> (</w:t>
            </w:r>
            <w:r w:rsidRPr="002A43FF">
              <w:rPr>
                <w:rFonts w:asciiTheme="majorBidi" w:hAnsiTheme="majorBidi" w:hint="cs"/>
                <w:color w:val="000000"/>
                <w:sz w:val="28"/>
                <w:cs/>
              </w:rPr>
              <w:t>ขาดทุน</w:t>
            </w:r>
            <w:r w:rsidRPr="002A43FF">
              <w:rPr>
                <w:rFonts w:asciiTheme="majorBidi" w:hAnsiTheme="majorBidi"/>
                <w:color w:val="000000"/>
                <w:sz w:val="28"/>
                <w:cs/>
              </w:rPr>
              <w:t xml:space="preserve">) </w:t>
            </w:r>
            <w:r w:rsidRPr="002A43FF">
              <w:rPr>
                <w:rFonts w:asciiTheme="majorBidi" w:hAnsiTheme="majorBidi" w:hint="cs"/>
                <w:color w:val="000000"/>
                <w:sz w:val="28"/>
                <w:cs/>
              </w:rPr>
              <w:t>สะสมยังไม่ได้จัดสรร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9202E" w14:textId="5E251419" w:rsidR="00EC4E48" w:rsidRPr="00C1138F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1286">
              <w:rPr>
                <w:rFonts w:ascii="Angsana New" w:hAnsi="Angsana New" w:hint="eastAsia"/>
                <w:sz w:val="28"/>
                <w:cs/>
              </w:rPr>
              <w:t>(</w:t>
            </w:r>
            <w:r w:rsidR="00B4562D">
              <w:rPr>
                <w:rFonts w:ascii="Angsana New" w:hAnsi="Angsana New"/>
                <w:sz w:val="28"/>
              </w:rPr>
              <w:t>147,855</w:t>
            </w:r>
            <w:r w:rsidRPr="002F1286">
              <w:rPr>
                <w:rFonts w:ascii="Angsana New" w:hAnsi="Angsana New" w:hint="eastAsia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45317" w14:textId="77777777" w:rsidR="00EC4E48" w:rsidRPr="00C407F2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4CAE" w14:textId="6062D342" w:rsidR="00EC4E48" w:rsidRDefault="007D67EE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E994F" w14:textId="77777777" w:rsidR="00EC4E48" w:rsidRPr="00C407F2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C4D56" w14:textId="1220AC59" w:rsidR="00EC4E48" w:rsidRPr="00A5338D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2F1286">
              <w:rPr>
                <w:rFonts w:asciiTheme="majorBidi" w:hAnsiTheme="majorBidi" w:hint="eastAsia"/>
                <w:sz w:val="28"/>
                <w:cs/>
              </w:rPr>
              <w:t>(</w:t>
            </w:r>
            <w:r w:rsidR="001B0319">
              <w:rPr>
                <w:rFonts w:asciiTheme="majorBidi" w:hAnsiTheme="majorBidi"/>
                <w:sz w:val="28"/>
              </w:rPr>
              <w:t>147,558</w:t>
            </w:r>
            <w:r w:rsidRPr="002F1286">
              <w:rPr>
                <w:rFonts w:asciiTheme="majorBidi" w:hAnsiTheme="majorBidi" w:hint="eastAsia"/>
                <w:sz w:val="28"/>
                <w:cs/>
              </w:rPr>
              <w:t>)</w:t>
            </w:r>
          </w:p>
        </w:tc>
      </w:tr>
      <w:tr w:rsidR="00EF7009" w:rsidRPr="00C407F2" w14:paraId="1F37D41C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E1C6A" w14:textId="56F15A2A" w:rsidR="00EC4E48" w:rsidRDefault="00EC4E48" w:rsidP="00EC4E48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0352CF">
              <w:rPr>
                <w:rFonts w:asciiTheme="majorBidi" w:hAnsiTheme="majorBidi" w:hint="cs"/>
                <w:color w:val="000000"/>
                <w:sz w:val="28"/>
                <w:cs/>
              </w:rPr>
              <w:t>องค์ประกอบอื่นของส่วนของ</w:t>
            </w:r>
            <w:r w:rsidR="005252E9">
              <w:rPr>
                <w:rFonts w:asciiTheme="majorBidi" w:hAnsiTheme="majorBidi" w:hint="cs"/>
                <w:color w:val="000000"/>
                <w:sz w:val="28"/>
                <w:cs/>
              </w:rPr>
              <w:t>เจ้าของ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4EB0C" w14:textId="67996D22" w:rsidR="00EC4E48" w:rsidRPr="00C1138F" w:rsidRDefault="007D67EE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EB59" w14:textId="77777777" w:rsidR="00EC4E48" w:rsidRPr="00C407F2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693D2" w14:textId="07D126F2" w:rsidR="00EC4E48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1286">
              <w:rPr>
                <w:rFonts w:ascii="Angsana New" w:hAnsi="Angsana New" w:hint="cs"/>
                <w:sz w:val="28"/>
                <w:cs/>
              </w:rPr>
              <w:t>(</w:t>
            </w:r>
            <w:r w:rsidR="001B0319">
              <w:rPr>
                <w:rFonts w:ascii="Angsana New" w:hAnsi="Angsana New"/>
                <w:sz w:val="28"/>
              </w:rPr>
              <w:t>297</w:t>
            </w:r>
            <w:r w:rsidRPr="002F1286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94A3" w14:textId="77777777" w:rsidR="00EC4E48" w:rsidRPr="00C407F2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017A4" w14:textId="624E62DE" w:rsidR="00EC4E48" w:rsidRPr="00A5338D" w:rsidRDefault="001B0319" w:rsidP="00EC4E4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(297)</w:t>
            </w:r>
          </w:p>
        </w:tc>
      </w:tr>
      <w:tr w:rsidR="00EF7009" w:rsidRPr="00C407F2" w14:paraId="5F0101A3" w14:textId="77777777" w:rsidTr="002C63A4">
        <w:trPr>
          <w:trHeight w:val="409"/>
        </w:trPr>
        <w:tc>
          <w:tcPr>
            <w:tcW w:w="43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2743" w14:textId="089A0825" w:rsidR="00EC4E48" w:rsidRDefault="00EC4E48" w:rsidP="00EC4E48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EA5FF0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รวมส่วนของ</w:t>
            </w:r>
            <w:r w:rsidR="005252E9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เจ้าของ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FD158D" w14:textId="09C69906" w:rsidR="00EC4E48" w:rsidRPr="00C1138F" w:rsidRDefault="00BC3FDA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C3FDA">
              <w:rPr>
                <w:rFonts w:ascii="Angsana New" w:hAnsi="Angsana New" w:hint="eastAsia"/>
                <w:b/>
                <w:bCs/>
                <w:sz w:val="28"/>
              </w:rPr>
              <w:t>(147,855)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07E65" w14:textId="77777777" w:rsidR="00EC4E48" w:rsidRPr="00C407F2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6D96B2" w14:textId="696B7CD9" w:rsidR="00EC4E48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18BC" w14:textId="77777777" w:rsidR="00EC4E48" w:rsidRPr="00C407F2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30B79E" w14:textId="1DF004DB" w:rsidR="00EC4E48" w:rsidRPr="00A5338D" w:rsidRDefault="00F5483F" w:rsidP="00EC4E4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(147,855)</w:t>
            </w:r>
          </w:p>
        </w:tc>
      </w:tr>
    </w:tbl>
    <w:p w14:paraId="078E7273" w14:textId="2320705E" w:rsidR="00172CCA" w:rsidRDefault="00172CCA" w:rsidP="00C513B3">
      <w:pPr>
        <w:overflowPunct/>
        <w:autoSpaceDE/>
        <w:autoSpaceDN/>
        <w:adjustRightInd/>
        <w:textAlignment w:val="auto"/>
        <w:rPr>
          <w:rFonts w:asciiTheme="majorBidi" w:eastAsia="Angsana New" w:hAnsiTheme="majorBidi" w:cstheme="majorBidi"/>
          <w:sz w:val="28"/>
          <w:cs/>
        </w:rPr>
      </w:pPr>
    </w:p>
    <w:sectPr w:rsidR="00172CCA" w:rsidSect="00F62192">
      <w:footnotePr>
        <w:pos w:val="sectEnd"/>
      </w:footnotePr>
      <w:endnotePr>
        <w:numFmt w:val="decimal"/>
        <w:numStart w:val="0"/>
      </w:endnotePr>
      <w:pgSz w:w="11909" w:h="16834" w:code="9"/>
      <w:pgMar w:top="1440" w:right="1008" w:bottom="1080" w:left="1152" w:header="864" w:footer="432" w:gutter="0"/>
      <w:paperSrc w:first="7" w:other="7"/>
      <w:pgNumType w:start="4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107AA" w14:textId="77777777" w:rsidR="00686941" w:rsidRDefault="00686941">
      <w:pPr>
        <w:rPr>
          <w:rFonts w:hint="eastAsia"/>
        </w:rPr>
      </w:pPr>
      <w:r>
        <w:separator/>
      </w:r>
    </w:p>
  </w:endnote>
  <w:endnote w:type="continuationSeparator" w:id="0">
    <w:p w14:paraId="35DF75B2" w14:textId="77777777" w:rsidR="00686941" w:rsidRDefault="00686941">
      <w:pPr>
        <w:rPr>
          <w:rFonts w:hint="eastAsia"/>
        </w:rPr>
      </w:pPr>
      <w:r>
        <w:continuationSeparator/>
      </w:r>
    </w:p>
  </w:endnote>
  <w:endnote w:type="continuationNotice" w:id="1">
    <w:p w14:paraId="66143E77" w14:textId="77777777" w:rsidR="00686941" w:rsidRDefault="00686941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452BC" w14:textId="1B3C0615" w:rsidR="00C0493E" w:rsidRDefault="00C0493E">
    <w:pPr>
      <w:pStyle w:val="Footer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AFE5E" w14:textId="2B180AC8" w:rsidR="00A73DBA" w:rsidRPr="008532CD" w:rsidRDefault="00000000" w:rsidP="00EA3ABF">
    <w:pPr>
      <w:pStyle w:val="Footer"/>
      <w:ind w:right="-32"/>
      <w:jc w:val="right"/>
      <w:rPr>
        <w:rFonts w:hint="eastAsia"/>
      </w:rPr>
    </w:pPr>
    <w:sdt>
      <w:sdtPr>
        <w:id w:val="-3264500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73DBA"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="00A73DBA"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="00A73DBA"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A73DBA">
          <w:rPr>
            <w:rFonts w:asciiTheme="majorBidi" w:hAnsiTheme="majorBidi" w:cstheme="majorBidi"/>
            <w:noProof/>
            <w:sz w:val="28"/>
            <w:szCs w:val="32"/>
          </w:rPr>
          <w:t>51</w:t>
        </w:r>
        <w:r w:rsidR="00A73DBA"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15E91" w14:textId="767AA9C5" w:rsidR="00C0493E" w:rsidRDefault="00C0493E">
    <w:pPr>
      <w:pStyle w:val="Footer"/>
      <w:rPr>
        <w:rFonts w:hint="eastAsi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53BE1" w14:textId="77777777" w:rsidR="007729C6" w:rsidRPr="008532CD" w:rsidRDefault="00000000" w:rsidP="007729C6">
    <w:pPr>
      <w:pStyle w:val="Footer"/>
      <w:ind w:right="-212"/>
      <w:jc w:val="right"/>
      <w:rPr>
        <w:rFonts w:hint="eastAsia"/>
      </w:rPr>
    </w:pPr>
    <w:sdt>
      <w:sdtPr>
        <w:id w:val="123451451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729C6"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="007729C6"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="007729C6"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7729C6">
          <w:rPr>
            <w:rFonts w:asciiTheme="majorBidi" w:hAnsiTheme="majorBidi" w:cstheme="majorBidi"/>
            <w:noProof/>
            <w:sz w:val="28"/>
            <w:szCs w:val="32"/>
          </w:rPr>
          <w:t>51</w:t>
        </w:r>
        <w:r w:rsidR="007729C6"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6D589" w14:textId="77777777" w:rsidR="00B628CA" w:rsidRPr="008532CD" w:rsidRDefault="00000000" w:rsidP="00B628CA">
    <w:pPr>
      <w:pStyle w:val="Footer"/>
      <w:ind w:right="29"/>
      <w:jc w:val="right"/>
      <w:rPr>
        <w:rFonts w:hint="eastAsia"/>
      </w:rPr>
    </w:pPr>
    <w:sdt>
      <w:sdtPr>
        <w:id w:val="-87431930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628CA"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="00B628CA"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="00B628CA"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B628CA">
          <w:rPr>
            <w:rFonts w:asciiTheme="majorBidi" w:hAnsiTheme="majorBidi" w:cstheme="majorBidi"/>
            <w:noProof/>
            <w:sz w:val="28"/>
            <w:szCs w:val="32"/>
          </w:rPr>
          <w:t>51</w:t>
        </w:r>
        <w:r w:rsidR="00B628CA"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C29D7" w14:textId="77777777" w:rsidR="00686941" w:rsidRDefault="00686941">
      <w:pPr>
        <w:rPr>
          <w:rFonts w:hint="eastAsia"/>
        </w:rPr>
      </w:pPr>
      <w:r>
        <w:separator/>
      </w:r>
    </w:p>
  </w:footnote>
  <w:footnote w:type="continuationSeparator" w:id="0">
    <w:p w14:paraId="4D9D397A" w14:textId="77777777" w:rsidR="00686941" w:rsidRDefault="00686941">
      <w:pPr>
        <w:rPr>
          <w:rFonts w:hint="eastAsia"/>
        </w:rPr>
      </w:pPr>
      <w:r>
        <w:continuationSeparator/>
      </w:r>
    </w:p>
  </w:footnote>
  <w:footnote w:type="continuationNotice" w:id="1">
    <w:p w14:paraId="21A132CA" w14:textId="77777777" w:rsidR="00686941" w:rsidRDefault="00686941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4B785" w14:textId="77777777" w:rsidR="00D8707B" w:rsidRDefault="00D8707B" w:rsidP="00D8707B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D53CE0">
      <w:rPr>
        <w:rFonts w:ascii="Angsana New" w:hAnsi="Angsana New" w:hint="cs"/>
        <w:b/>
        <w:bCs/>
        <w:sz w:val="28"/>
        <w:cs/>
      </w:rPr>
      <w:t>บริษัท</w:t>
    </w:r>
    <w:r w:rsidRPr="00D53CE0">
      <w:rPr>
        <w:rFonts w:ascii="Angsana New" w:hAnsi="Angsana New"/>
        <w:b/>
        <w:bCs/>
        <w:sz w:val="28"/>
        <w:cs/>
      </w:rPr>
      <w:t xml:space="preserve"> </w:t>
    </w:r>
    <w:r w:rsidRPr="00D53CE0">
      <w:rPr>
        <w:rFonts w:ascii="Angsana New" w:hAnsi="Angsana New" w:hint="cs"/>
        <w:b/>
        <w:bCs/>
        <w:sz w:val="28"/>
        <w:cs/>
      </w:rPr>
      <w:t>ทาคูนิ</w:t>
    </w:r>
    <w:r w:rsidRPr="00D53CE0">
      <w:rPr>
        <w:rFonts w:ascii="Angsana New" w:hAnsi="Angsana New"/>
        <w:b/>
        <w:bCs/>
        <w:sz w:val="28"/>
        <w:cs/>
      </w:rPr>
      <w:t xml:space="preserve"> </w:t>
    </w:r>
    <w:r w:rsidRPr="00D53CE0">
      <w:rPr>
        <w:rFonts w:ascii="Angsana New" w:hAnsi="Angsana New" w:hint="cs"/>
        <w:b/>
        <w:bCs/>
        <w:sz w:val="28"/>
        <w:cs/>
      </w:rPr>
      <w:t>กรุ๊ป</w:t>
    </w:r>
    <w:r w:rsidRPr="00D53CE0">
      <w:rPr>
        <w:rFonts w:ascii="Angsana New" w:hAnsi="Angsana New"/>
        <w:b/>
        <w:bCs/>
        <w:sz w:val="28"/>
        <w:cs/>
      </w:rPr>
      <w:t xml:space="preserve"> </w:t>
    </w:r>
    <w:r w:rsidRPr="00D53CE0">
      <w:rPr>
        <w:rFonts w:ascii="Angsana New" w:hAnsi="Angsana New" w:hint="cs"/>
        <w:b/>
        <w:bCs/>
        <w:sz w:val="28"/>
        <w:cs/>
      </w:rPr>
      <w:t>จำกัด</w:t>
    </w:r>
    <w:r w:rsidRPr="00D53CE0">
      <w:rPr>
        <w:rFonts w:ascii="Angsana New" w:hAnsi="Angsana New"/>
        <w:b/>
        <w:bCs/>
        <w:sz w:val="28"/>
        <w:cs/>
      </w:rPr>
      <w:t xml:space="preserve"> (</w:t>
    </w:r>
    <w:r w:rsidRPr="00D53CE0">
      <w:rPr>
        <w:rFonts w:ascii="Angsana New" w:hAnsi="Angsana New" w:hint="cs"/>
        <w:b/>
        <w:bCs/>
        <w:sz w:val="28"/>
        <w:cs/>
      </w:rPr>
      <w:t>มหาชน</w:t>
    </w:r>
    <w:r w:rsidRPr="00D53CE0">
      <w:rPr>
        <w:rFonts w:ascii="Angsana New" w:hAnsi="Angsana New"/>
        <w:b/>
        <w:bCs/>
        <w:sz w:val="28"/>
        <w:cs/>
      </w:rPr>
      <w:t xml:space="preserve">) </w:t>
    </w:r>
  </w:p>
  <w:p w14:paraId="3BCF515A" w14:textId="747B9155" w:rsidR="00A73DBA" w:rsidRDefault="00A73DBA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</w:t>
    </w:r>
    <w:r w:rsidR="00394D96">
      <w:rPr>
        <w:rFonts w:ascii="Angsana New" w:hAnsi="Angsana New" w:hint="cs"/>
        <w:b/>
        <w:bCs/>
        <w:sz w:val="28"/>
        <w:cs/>
      </w:rPr>
      <w:t>ข้อมูลทาง</w:t>
    </w:r>
    <w:r>
      <w:rPr>
        <w:rFonts w:ascii="Angsana New" w:hAnsi="Angsana New"/>
        <w:b/>
        <w:bCs/>
        <w:sz w:val="28"/>
        <w:cs/>
      </w:rPr>
      <w:t>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052E2CA4" w14:textId="6DCF659D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 w:rsidR="00563862">
      <w:rPr>
        <w:rFonts w:ascii="Angsana New" w:hAnsi="Angsana New" w:hint="cs"/>
        <w:b/>
        <w:bCs/>
        <w:sz w:val="28"/>
        <w:cs/>
      </w:rPr>
      <w:t>รอบระยะเวลา</w:t>
    </w:r>
    <w:r>
      <w:rPr>
        <w:rFonts w:ascii="Angsana New" w:hAnsi="Angsana New"/>
        <w:b/>
        <w:bCs/>
        <w:sz w:val="28"/>
        <w:cs/>
      </w:rPr>
      <w:t>สามเดือน</w:t>
    </w:r>
    <w:r w:rsidR="0046552C">
      <w:rPr>
        <w:rFonts w:ascii="Angsana New" w:hAnsi="Angsana New" w:hint="cs"/>
        <w:b/>
        <w:bCs/>
        <w:sz w:val="28"/>
        <w:cs/>
      </w:rPr>
      <w:t>และหกเดือน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 w:rsidR="005D037D" w:rsidRPr="005D037D">
      <w:rPr>
        <w:rFonts w:ascii="Angsana New" w:hAnsi="Angsana New"/>
        <w:b/>
        <w:bCs/>
        <w:sz w:val="28"/>
      </w:rPr>
      <w:t xml:space="preserve">30 </w:t>
    </w:r>
    <w:r w:rsidR="005D037D" w:rsidRPr="005D037D">
      <w:rPr>
        <w:rFonts w:ascii="Angsana New" w:hAnsi="Angsana New" w:hint="cs"/>
        <w:b/>
        <w:bCs/>
        <w:sz w:val="28"/>
        <w:cs/>
      </w:rPr>
      <w:t>มิถุนายน</w:t>
    </w:r>
    <w:r w:rsidR="005D037D" w:rsidRPr="005D037D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B2010D">
      <w:rPr>
        <w:rFonts w:ascii="Angsana New" w:hAnsi="Angsana New"/>
        <w:b/>
        <w:bCs/>
        <w:sz w:val="28"/>
      </w:rPr>
      <w:t>8</w:t>
    </w:r>
  </w:p>
  <w:p w14:paraId="57734D18" w14:textId="77777777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0969C598" w14:textId="77777777" w:rsidR="00A73DBA" w:rsidRPr="00B37563" w:rsidRDefault="00A73DBA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4F871" w14:textId="68C2065A" w:rsidR="00C0493E" w:rsidRDefault="00C0493E">
    <w:pPr>
      <w:pStyle w:val="Head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C345E"/>
    <w:multiLevelType w:val="multilevel"/>
    <w:tmpl w:val="812288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4D1AF0"/>
    <w:multiLevelType w:val="hybridMultilevel"/>
    <w:tmpl w:val="33CEB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97DDC"/>
    <w:multiLevelType w:val="hybridMultilevel"/>
    <w:tmpl w:val="8EEA3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86BEE"/>
    <w:multiLevelType w:val="hybridMultilevel"/>
    <w:tmpl w:val="20EC84EE"/>
    <w:lvl w:ilvl="0" w:tplc="CC36C38A">
      <w:numFmt w:val="bullet"/>
      <w:lvlText w:val=""/>
      <w:lvlJc w:val="left"/>
      <w:pPr>
        <w:ind w:left="720" w:hanging="360"/>
      </w:pPr>
      <w:rPr>
        <w:rFonts w:ascii="Symbol" w:eastAsia="Malgun Gothic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366DE"/>
    <w:multiLevelType w:val="hybridMultilevel"/>
    <w:tmpl w:val="ABFC80FE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D2208"/>
    <w:multiLevelType w:val="multilevel"/>
    <w:tmpl w:val="7B74980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934FBB"/>
    <w:multiLevelType w:val="hybridMultilevel"/>
    <w:tmpl w:val="2AB852F8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07CF8"/>
    <w:multiLevelType w:val="hybridMultilevel"/>
    <w:tmpl w:val="D56C200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408EE"/>
    <w:multiLevelType w:val="multilevel"/>
    <w:tmpl w:val="7F9266C8"/>
    <w:lvl w:ilvl="0">
      <w:start w:val="1"/>
      <w:numFmt w:val="none"/>
      <w:lvlText w:val="32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5E11DFB"/>
    <w:multiLevelType w:val="multilevel"/>
    <w:tmpl w:val="B0369C5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83136BE"/>
    <w:multiLevelType w:val="multilevel"/>
    <w:tmpl w:val="CD82B2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1" w15:restartNumberingAfterBreak="0">
    <w:nsid w:val="1A4467D9"/>
    <w:multiLevelType w:val="hybridMultilevel"/>
    <w:tmpl w:val="A43C1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82B3A"/>
    <w:multiLevelType w:val="multilevel"/>
    <w:tmpl w:val="0802B140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FB33C82"/>
    <w:multiLevelType w:val="multilevel"/>
    <w:tmpl w:val="8A320AC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1771B98"/>
    <w:multiLevelType w:val="hybridMultilevel"/>
    <w:tmpl w:val="94D641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6F7F1E"/>
    <w:multiLevelType w:val="hybridMultilevel"/>
    <w:tmpl w:val="B010D4F2"/>
    <w:lvl w:ilvl="0" w:tplc="85A0AA2A">
      <w:start w:val="31"/>
      <w:numFmt w:val="bullet"/>
      <w:lvlText w:val=""/>
      <w:lvlJc w:val="left"/>
      <w:pPr>
        <w:ind w:left="720" w:hanging="360"/>
      </w:pPr>
      <w:rPr>
        <w:rFonts w:ascii="Symbol" w:eastAsia="Malgun Gothic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C51CF"/>
    <w:multiLevelType w:val="multilevel"/>
    <w:tmpl w:val="05722340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ascii="Angsana New" w:hAnsi="Angsana New" w:cs="Angsana New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cs="Angsana New" w:hint="default"/>
        <w:color w:val="auto"/>
      </w:rPr>
    </w:lvl>
  </w:abstractNum>
  <w:abstractNum w:abstractNumId="17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0B63F2"/>
    <w:multiLevelType w:val="multilevel"/>
    <w:tmpl w:val="1CC2A3A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1195797"/>
    <w:multiLevelType w:val="multilevel"/>
    <w:tmpl w:val="880CCEE6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366575B8"/>
    <w:multiLevelType w:val="hybridMultilevel"/>
    <w:tmpl w:val="05560536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0738F5"/>
    <w:multiLevelType w:val="hybridMultilevel"/>
    <w:tmpl w:val="8BEEC37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DF022C"/>
    <w:multiLevelType w:val="hybridMultilevel"/>
    <w:tmpl w:val="995E2F7C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2424E"/>
    <w:multiLevelType w:val="hybridMultilevel"/>
    <w:tmpl w:val="74C08A8C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26" w15:restartNumberingAfterBreak="0">
    <w:nsid w:val="43B95B37"/>
    <w:multiLevelType w:val="hybridMultilevel"/>
    <w:tmpl w:val="12F0F5BA"/>
    <w:lvl w:ilvl="0" w:tplc="8D300F6A">
      <w:start w:val="1"/>
      <w:numFmt w:val="decimal"/>
      <w:lvlText w:val="2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BB1CF4"/>
    <w:multiLevelType w:val="multilevel"/>
    <w:tmpl w:val="0C2666E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8" w15:restartNumberingAfterBreak="0">
    <w:nsid w:val="47A24D13"/>
    <w:multiLevelType w:val="hybridMultilevel"/>
    <w:tmpl w:val="931035A2"/>
    <w:lvl w:ilvl="0" w:tplc="09AA2C3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5299C"/>
    <w:multiLevelType w:val="hybridMultilevel"/>
    <w:tmpl w:val="B2BEC362"/>
    <w:lvl w:ilvl="0" w:tplc="37588E7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B33D8C"/>
    <w:multiLevelType w:val="multilevel"/>
    <w:tmpl w:val="880CCEE6"/>
    <w:styleLink w:val="CurrentList1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DA00EC2"/>
    <w:multiLevelType w:val="hybridMultilevel"/>
    <w:tmpl w:val="BF026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75631E"/>
    <w:multiLevelType w:val="hybridMultilevel"/>
    <w:tmpl w:val="124431EA"/>
    <w:lvl w:ilvl="0" w:tplc="E36E6D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FF4A11"/>
    <w:multiLevelType w:val="hybridMultilevel"/>
    <w:tmpl w:val="673AA25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B43793"/>
    <w:multiLevelType w:val="hybridMultilevel"/>
    <w:tmpl w:val="DDCC8938"/>
    <w:lvl w:ilvl="0" w:tplc="BF46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E7D8C">
      <w:numFmt w:val="none"/>
      <w:lvlText w:val=""/>
      <w:lvlJc w:val="left"/>
      <w:pPr>
        <w:tabs>
          <w:tab w:val="num" w:pos="360"/>
        </w:tabs>
      </w:pPr>
    </w:lvl>
    <w:lvl w:ilvl="2" w:tplc="C93A736A">
      <w:numFmt w:val="none"/>
      <w:lvlText w:val=""/>
      <w:lvlJc w:val="left"/>
      <w:pPr>
        <w:tabs>
          <w:tab w:val="num" w:pos="360"/>
        </w:tabs>
      </w:pPr>
    </w:lvl>
    <w:lvl w:ilvl="3" w:tplc="1CE4BF20">
      <w:numFmt w:val="none"/>
      <w:lvlText w:val=""/>
      <w:lvlJc w:val="left"/>
      <w:pPr>
        <w:tabs>
          <w:tab w:val="num" w:pos="360"/>
        </w:tabs>
      </w:pPr>
    </w:lvl>
    <w:lvl w:ilvl="4" w:tplc="B37647C6">
      <w:numFmt w:val="none"/>
      <w:lvlText w:val=""/>
      <w:lvlJc w:val="left"/>
      <w:pPr>
        <w:tabs>
          <w:tab w:val="num" w:pos="360"/>
        </w:tabs>
      </w:pPr>
    </w:lvl>
    <w:lvl w:ilvl="5" w:tplc="F732DA8C">
      <w:numFmt w:val="none"/>
      <w:lvlText w:val=""/>
      <w:lvlJc w:val="left"/>
      <w:pPr>
        <w:tabs>
          <w:tab w:val="num" w:pos="360"/>
        </w:tabs>
      </w:pPr>
    </w:lvl>
    <w:lvl w:ilvl="6" w:tplc="B580602A">
      <w:numFmt w:val="none"/>
      <w:lvlText w:val=""/>
      <w:lvlJc w:val="left"/>
      <w:pPr>
        <w:tabs>
          <w:tab w:val="num" w:pos="360"/>
        </w:tabs>
      </w:pPr>
    </w:lvl>
    <w:lvl w:ilvl="7" w:tplc="939EB788">
      <w:numFmt w:val="none"/>
      <w:lvlText w:val=""/>
      <w:lvlJc w:val="left"/>
      <w:pPr>
        <w:tabs>
          <w:tab w:val="num" w:pos="360"/>
        </w:tabs>
      </w:pPr>
    </w:lvl>
    <w:lvl w:ilvl="8" w:tplc="824C157E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65D03306"/>
    <w:multiLevelType w:val="multilevel"/>
    <w:tmpl w:val="D270A4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36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37" w15:restartNumberingAfterBreak="0">
    <w:nsid w:val="67950357"/>
    <w:multiLevelType w:val="hybridMultilevel"/>
    <w:tmpl w:val="374256F6"/>
    <w:lvl w:ilvl="0" w:tplc="650E37D4">
      <w:start w:val="31"/>
      <w:numFmt w:val="bullet"/>
      <w:lvlText w:val="-"/>
      <w:lvlJc w:val="left"/>
      <w:pPr>
        <w:ind w:left="1210" w:hanging="85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A5847"/>
    <w:multiLevelType w:val="hybridMultilevel"/>
    <w:tmpl w:val="7DA49474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6B3834"/>
    <w:multiLevelType w:val="hybridMultilevel"/>
    <w:tmpl w:val="6E6E0BD4"/>
    <w:lvl w:ilvl="0" w:tplc="5996669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0" w15:restartNumberingAfterBreak="0">
    <w:nsid w:val="73FF45EE"/>
    <w:multiLevelType w:val="multilevel"/>
    <w:tmpl w:val="025843D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88B5152"/>
    <w:multiLevelType w:val="multilevel"/>
    <w:tmpl w:val="DAE290E6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8BD3A2E"/>
    <w:multiLevelType w:val="multilevel"/>
    <w:tmpl w:val="18060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56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F3A2BB7"/>
    <w:multiLevelType w:val="hybridMultilevel"/>
    <w:tmpl w:val="9D9604CE"/>
    <w:lvl w:ilvl="0" w:tplc="2BFA9132">
      <w:start w:val="26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090">
    <w:abstractNumId w:val="13"/>
  </w:num>
  <w:num w:numId="2" w16cid:durableId="359280886">
    <w:abstractNumId w:val="42"/>
  </w:num>
  <w:num w:numId="3" w16cid:durableId="474297977">
    <w:abstractNumId w:val="17"/>
  </w:num>
  <w:num w:numId="4" w16cid:durableId="1978224201">
    <w:abstractNumId w:val="29"/>
  </w:num>
  <w:num w:numId="5" w16cid:durableId="879895726">
    <w:abstractNumId w:val="11"/>
  </w:num>
  <w:num w:numId="6" w16cid:durableId="1313951306">
    <w:abstractNumId w:val="21"/>
  </w:num>
  <w:num w:numId="7" w16cid:durableId="1118527099">
    <w:abstractNumId w:val="19"/>
  </w:num>
  <w:num w:numId="8" w16cid:durableId="480776160">
    <w:abstractNumId w:val="34"/>
  </w:num>
  <w:num w:numId="9" w16cid:durableId="1870725864">
    <w:abstractNumId w:val="23"/>
  </w:num>
  <w:num w:numId="10" w16cid:durableId="83887302">
    <w:abstractNumId w:val="25"/>
  </w:num>
  <w:num w:numId="11" w16cid:durableId="1114639320">
    <w:abstractNumId w:val="9"/>
  </w:num>
  <w:num w:numId="12" w16cid:durableId="1392078518">
    <w:abstractNumId w:val="24"/>
  </w:num>
  <w:num w:numId="13" w16cid:durableId="1688408665">
    <w:abstractNumId w:val="0"/>
  </w:num>
  <w:num w:numId="14" w16cid:durableId="1358115451">
    <w:abstractNumId w:val="38"/>
  </w:num>
  <w:num w:numId="15" w16cid:durableId="302736872">
    <w:abstractNumId w:val="7"/>
  </w:num>
  <w:num w:numId="16" w16cid:durableId="771903085">
    <w:abstractNumId w:val="22"/>
  </w:num>
  <w:num w:numId="17" w16cid:durableId="1443963321">
    <w:abstractNumId w:val="12"/>
  </w:num>
  <w:num w:numId="18" w16cid:durableId="321272502">
    <w:abstractNumId w:val="30"/>
  </w:num>
  <w:num w:numId="19" w16cid:durableId="2013101600">
    <w:abstractNumId w:val="16"/>
  </w:num>
  <w:num w:numId="20" w16cid:durableId="1951543012">
    <w:abstractNumId w:val="4"/>
  </w:num>
  <w:num w:numId="21" w16cid:durableId="430207375">
    <w:abstractNumId w:val="27"/>
  </w:num>
  <w:num w:numId="22" w16cid:durableId="650212450">
    <w:abstractNumId w:val="5"/>
  </w:num>
  <w:num w:numId="23" w16cid:durableId="1569799128">
    <w:abstractNumId w:val="28"/>
  </w:num>
  <w:num w:numId="24" w16cid:durableId="1020815654">
    <w:abstractNumId w:val="40"/>
  </w:num>
  <w:num w:numId="25" w16cid:durableId="7744426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1357336">
    <w:abstractNumId w:val="18"/>
  </w:num>
  <w:num w:numId="27" w16cid:durableId="1270698839">
    <w:abstractNumId w:val="2"/>
  </w:num>
  <w:num w:numId="28" w16cid:durableId="133839036">
    <w:abstractNumId w:val="37"/>
  </w:num>
  <w:num w:numId="29" w16cid:durableId="1475684939">
    <w:abstractNumId w:val="33"/>
  </w:num>
  <w:num w:numId="30" w16cid:durableId="1415282412">
    <w:abstractNumId w:val="35"/>
  </w:num>
  <w:num w:numId="31" w16cid:durableId="440615572">
    <w:abstractNumId w:val="3"/>
  </w:num>
  <w:num w:numId="32" w16cid:durableId="760368936">
    <w:abstractNumId w:val="39"/>
  </w:num>
  <w:num w:numId="33" w16cid:durableId="204946860">
    <w:abstractNumId w:val="36"/>
  </w:num>
  <w:num w:numId="34" w16cid:durableId="2024503956">
    <w:abstractNumId w:val="31"/>
  </w:num>
  <w:num w:numId="35" w16cid:durableId="1539200395">
    <w:abstractNumId w:val="1"/>
  </w:num>
  <w:num w:numId="36" w16cid:durableId="2026129953">
    <w:abstractNumId w:val="14"/>
  </w:num>
  <w:num w:numId="37" w16cid:durableId="1970936182">
    <w:abstractNumId w:val="32"/>
  </w:num>
  <w:num w:numId="38" w16cid:durableId="91903636">
    <w:abstractNumId w:val="20"/>
  </w:num>
  <w:num w:numId="39" w16cid:durableId="270476830">
    <w:abstractNumId w:val="6"/>
  </w:num>
  <w:num w:numId="40" w16cid:durableId="1405103526">
    <w:abstractNumId w:val="8"/>
  </w:num>
  <w:num w:numId="41" w16cid:durableId="1760440888">
    <w:abstractNumId w:val="26"/>
  </w:num>
  <w:num w:numId="42" w16cid:durableId="816651880">
    <w:abstractNumId w:val="41"/>
  </w:num>
  <w:num w:numId="43" w16cid:durableId="1628703534">
    <w:abstractNumId w:val="43"/>
  </w:num>
  <w:num w:numId="44" w16cid:durableId="897858452">
    <w:abstractNumId w:val="10"/>
  </w:num>
  <w:num w:numId="45" w16cid:durableId="146993687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E075460"/>
    <w:rsid w:val="0000000A"/>
    <w:rsid w:val="00000297"/>
    <w:rsid w:val="00000407"/>
    <w:rsid w:val="0000069D"/>
    <w:rsid w:val="000006B8"/>
    <w:rsid w:val="00000DE4"/>
    <w:rsid w:val="00000EBE"/>
    <w:rsid w:val="00000F13"/>
    <w:rsid w:val="00000F21"/>
    <w:rsid w:val="000010C1"/>
    <w:rsid w:val="000011FD"/>
    <w:rsid w:val="0000148F"/>
    <w:rsid w:val="0000155E"/>
    <w:rsid w:val="000016C7"/>
    <w:rsid w:val="000017AD"/>
    <w:rsid w:val="000018FF"/>
    <w:rsid w:val="000019EA"/>
    <w:rsid w:val="00001A39"/>
    <w:rsid w:val="00001A5F"/>
    <w:rsid w:val="00001A93"/>
    <w:rsid w:val="00001B76"/>
    <w:rsid w:val="00001E4E"/>
    <w:rsid w:val="00001F07"/>
    <w:rsid w:val="00002134"/>
    <w:rsid w:val="000021B4"/>
    <w:rsid w:val="00002334"/>
    <w:rsid w:val="00002443"/>
    <w:rsid w:val="00002500"/>
    <w:rsid w:val="00002717"/>
    <w:rsid w:val="00002A33"/>
    <w:rsid w:val="00002C00"/>
    <w:rsid w:val="00002E63"/>
    <w:rsid w:val="00002FEF"/>
    <w:rsid w:val="00002FF6"/>
    <w:rsid w:val="000030B9"/>
    <w:rsid w:val="00003327"/>
    <w:rsid w:val="00003476"/>
    <w:rsid w:val="000034F3"/>
    <w:rsid w:val="00003722"/>
    <w:rsid w:val="000039EF"/>
    <w:rsid w:val="00003A2E"/>
    <w:rsid w:val="00003A40"/>
    <w:rsid w:val="00003BB7"/>
    <w:rsid w:val="00003BD7"/>
    <w:rsid w:val="00003DCA"/>
    <w:rsid w:val="00003E9C"/>
    <w:rsid w:val="00003F38"/>
    <w:rsid w:val="00004287"/>
    <w:rsid w:val="00004340"/>
    <w:rsid w:val="0000437D"/>
    <w:rsid w:val="000046BF"/>
    <w:rsid w:val="000048ED"/>
    <w:rsid w:val="00004CE6"/>
    <w:rsid w:val="00004F1E"/>
    <w:rsid w:val="00005373"/>
    <w:rsid w:val="00005506"/>
    <w:rsid w:val="00005667"/>
    <w:rsid w:val="000056EE"/>
    <w:rsid w:val="000057E8"/>
    <w:rsid w:val="00005906"/>
    <w:rsid w:val="00005911"/>
    <w:rsid w:val="000059DD"/>
    <w:rsid w:val="000059F6"/>
    <w:rsid w:val="00005B39"/>
    <w:rsid w:val="00005BFB"/>
    <w:rsid w:val="00005DE1"/>
    <w:rsid w:val="00005E32"/>
    <w:rsid w:val="00005E6C"/>
    <w:rsid w:val="000060DE"/>
    <w:rsid w:val="00006221"/>
    <w:rsid w:val="000063B7"/>
    <w:rsid w:val="00006400"/>
    <w:rsid w:val="00006643"/>
    <w:rsid w:val="0000666D"/>
    <w:rsid w:val="000068BA"/>
    <w:rsid w:val="00006A46"/>
    <w:rsid w:val="00006B5D"/>
    <w:rsid w:val="00006B7B"/>
    <w:rsid w:val="00006C19"/>
    <w:rsid w:val="00006EE7"/>
    <w:rsid w:val="00006F8F"/>
    <w:rsid w:val="000071F5"/>
    <w:rsid w:val="00007B98"/>
    <w:rsid w:val="00007BFC"/>
    <w:rsid w:val="00007C71"/>
    <w:rsid w:val="00007DE7"/>
    <w:rsid w:val="00010094"/>
    <w:rsid w:val="0001016A"/>
    <w:rsid w:val="000101CF"/>
    <w:rsid w:val="00010511"/>
    <w:rsid w:val="00010536"/>
    <w:rsid w:val="00010551"/>
    <w:rsid w:val="000105EF"/>
    <w:rsid w:val="0001065D"/>
    <w:rsid w:val="000106BC"/>
    <w:rsid w:val="0001092F"/>
    <w:rsid w:val="00010982"/>
    <w:rsid w:val="00010BF5"/>
    <w:rsid w:val="00010CAC"/>
    <w:rsid w:val="00010D2A"/>
    <w:rsid w:val="00010E13"/>
    <w:rsid w:val="00010ED5"/>
    <w:rsid w:val="00011095"/>
    <w:rsid w:val="00011195"/>
    <w:rsid w:val="00011264"/>
    <w:rsid w:val="00011465"/>
    <w:rsid w:val="00011542"/>
    <w:rsid w:val="000116EC"/>
    <w:rsid w:val="00011A05"/>
    <w:rsid w:val="00011A48"/>
    <w:rsid w:val="00011CAD"/>
    <w:rsid w:val="00011DB1"/>
    <w:rsid w:val="00011F00"/>
    <w:rsid w:val="00011F4D"/>
    <w:rsid w:val="00011F7F"/>
    <w:rsid w:val="00012006"/>
    <w:rsid w:val="00012133"/>
    <w:rsid w:val="0001221A"/>
    <w:rsid w:val="00012271"/>
    <w:rsid w:val="000122F9"/>
    <w:rsid w:val="00012475"/>
    <w:rsid w:val="00012571"/>
    <w:rsid w:val="0001265B"/>
    <w:rsid w:val="00012670"/>
    <w:rsid w:val="00012712"/>
    <w:rsid w:val="000127A3"/>
    <w:rsid w:val="000128AE"/>
    <w:rsid w:val="000128C7"/>
    <w:rsid w:val="00012A21"/>
    <w:rsid w:val="00012E05"/>
    <w:rsid w:val="00012F3C"/>
    <w:rsid w:val="00013637"/>
    <w:rsid w:val="0001394B"/>
    <w:rsid w:val="0001397E"/>
    <w:rsid w:val="00013A87"/>
    <w:rsid w:val="00013D9B"/>
    <w:rsid w:val="00014033"/>
    <w:rsid w:val="0001435E"/>
    <w:rsid w:val="00014553"/>
    <w:rsid w:val="00014676"/>
    <w:rsid w:val="000149BA"/>
    <w:rsid w:val="00014A68"/>
    <w:rsid w:val="00014C41"/>
    <w:rsid w:val="00014C77"/>
    <w:rsid w:val="0001521A"/>
    <w:rsid w:val="0001530C"/>
    <w:rsid w:val="000153A3"/>
    <w:rsid w:val="000153C9"/>
    <w:rsid w:val="000155B3"/>
    <w:rsid w:val="00015691"/>
    <w:rsid w:val="000156EB"/>
    <w:rsid w:val="00015870"/>
    <w:rsid w:val="00015AB0"/>
    <w:rsid w:val="00015BC1"/>
    <w:rsid w:val="00015E36"/>
    <w:rsid w:val="00015EE8"/>
    <w:rsid w:val="000163AA"/>
    <w:rsid w:val="0001653D"/>
    <w:rsid w:val="0001659A"/>
    <w:rsid w:val="00016644"/>
    <w:rsid w:val="0001679C"/>
    <w:rsid w:val="00016858"/>
    <w:rsid w:val="00016A6C"/>
    <w:rsid w:val="00016C76"/>
    <w:rsid w:val="00016C89"/>
    <w:rsid w:val="00016D87"/>
    <w:rsid w:val="00016F17"/>
    <w:rsid w:val="00017063"/>
    <w:rsid w:val="000170CF"/>
    <w:rsid w:val="00017349"/>
    <w:rsid w:val="000173F0"/>
    <w:rsid w:val="00017908"/>
    <w:rsid w:val="00017B03"/>
    <w:rsid w:val="00017B6D"/>
    <w:rsid w:val="00017C03"/>
    <w:rsid w:val="00017CCF"/>
    <w:rsid w:val="00017D66"/>
    <w:rsid w:val="00017D9F"/>
    <w:rsid w:val="00017E45"/>
    <w:rsid w:val="00017E97"/>
    <w:rsid w:val="00017FA2"/>
    <w:rsid w:val="00017FAD"/>
    <w:rsid w:val="00017FAE"/>
    <w:rsid w:val="0002027A"/>
    <w:rsid w:val="000203AF"/>
    <w:rsid w:val="000203CC"/>
    <w:rsid w:val="00020400"/>
    <w:rsid w:val="000204B5"/>
    <w:rsid w:val="0002070A"/>
    <w:rsid w:val="00020713"/>
    <w:rsid w:val="00020B71"/>
    <w:rsid w:val="00020B82"/>
    <w:rsid w:val="00020E24"/>
    <w:rsid w:val="00020E93"/>
    <w:rsid w:val="00020F3B"/>
    <w:rsid w:val="00020FBC"/>
    <w:rsid w:val="00021024"/>
    <w:rsid w:val="00021036"/>
    <w:rsid w:val="0002106D"/>
    <w:rsid w:val="000211A2"/>
    <w:rsid w:val="00021347"/>
    <w:rsid w:val="000215C5"/>
    <w:rsid w:val="0002165B"/>
    <w:rsid w:val="00021AAA"/>
    <w:rsid w:val="00021AEF"/>
    <w:rsid w:val="00021B86"/>
    <w:rsid w:val="00021F5E"/>
    <w:rsid w:val="000221AA"/>
    <w:rsid w:val="00022234"/>
    <w:rsid w:val="000223EA"/>
    <w:rsid w:val="0002248B"/>
    <w:rsid w:val="0002268C"/>
    <w:rsid w:val="000226E8"/>
    <w:rsid w:val="000226F7"/>
    <w:rsid w:val="0002289A"/>
    <w:rsid w:val="00022929"/>
    <w:rsid w:val="000229B5"/>
    <w:rsid w:val="00022B4E"/>
    <w:rsid w:val="00022BC8"/>
    <w:rsid w:val="00022C79"/>
    <w:rsid w:val="00022C7B"/>
    <w:rsid w:val="00022D09"/>
    <w:rsid w:val="00022DE0"/>
    <w:rsid w:val="00022F4A"/>
    <w:rsid w:val="0002307B"/>
    <w:rsid w:val="0002323E"/>
    <w:rsid w:val="00023440"/>
    <w:rsid w:val="00023541"/>
    <w:rsid w:val="00023548"/>
    <w:rsid w:val="000235C1"/>
    <w:rsid w:val="00023727"/>
    <w:rsid w:val="0002372B"/>
    <w:rsid w:val="00023847"/>
    <w:rsid w:val="000238F0"/>
    <w:rsid w:val="00023945"/>
    <w:rsid w:val="00023C04"/>
    <w:rsid w:val="00023D86"/>
    <w:rsid w:val="00023E3D"/>
    <w:rsid w:val="00023E66"/>
    <w:rsid w:val="00023EB5"/>
    <w:rsid w:val="00023FC8"/>
    <w:rsid w:val="00024256"/>
    <w:rsid w:val="0002433B"/>
    <w:rsid w:val="000243CC"/>
    <w:rsid w:val="000247B7"/>
    <w:rsid w:val="0002482A"/>
    <w:rsid w:val="0002487D"/>
    <w:rsid w:val="00024A4C"/>
    <w:rsid w:val="00024B21"/>
    <w:rsid w:val="00024D2D"/>
    <w:rsid w:val="00025030"/>
    <w:rsid w:val="000250A0"/>
    <w:rsid w:val="000250FC"/>
    <w:rsid w:val="000251AB"/>
    <w:rsid w:val="0002522A"/>
    <w:rsid w:val="0002529F"/>
    <w:rsid w:val="00025545"/>
    <w:rsid w:val="000255FE"/>
    <w:rsid w:val="00025E56"/>
    <w:rsid w:val="00025E6D"/>
    <w:rsid w:val="00025EC1"/>
    <w:rsid w:val="00025EC7"/>
    <w:rsid w:val="00026016"/>
    <w:rsid w:val="00026097"/>
    <w:rsid w:val="000263D7"/>
    <w:rsid w:val="000264F5"/>
    <w:rsid w:val="000266B4"/>
    <w:rsid w:val="00026731"/>
    <w:rsid w:val="000269B1"/>
    <w:rsid w:val="00026B95"/>
    <w:rsid w:val="00026B98"/>
    <w:rsid w:val="00026D71"/>
    <w:rsid w:val="00026E4B"/>
    <w:rsid w:val="00026FE7"/>
    <w:rsid w:val="000270EC"/>
    <w:rsid w:val="0002715B"/>
    <w:rsid w:val="000271DB"/>
    <w:rsid w:val="0002731B"/>
    <w:rsid w:val="000273BC"/>
    <w:rsid w:val="00027442"/>
    <w:rsid w:val="00027496"/>
    <w:rsid w:val="000274E1"/>
    <w:rsid w:val="0002778F"/>
    <w:rsid w:val="000278ED"/>
    <w:rsid w:val="00027B8B"/>
    <w:rsid w:val="00027BA3"/>
    <w:rsid w:val="00027CE0"/>
    <w:rsid w:val="00027D98"/>
    <w:rsid w:val="00027E33"/>
    <w:rsid w:val="000303AE"/>
    <w:rsid w:val="00030622"/>
    <w:rsid w:val="000307F1"/>
    <w:rsid w:val="00030B41"/>
    <w:rsid w:val="00030EAA"/>
    <w:rsid w:val="00031197"/>
    <w:rsid w:val="0003128D"/>
    <w:rsid w:val="000312A9"/>
    <w:rsid w:val="0003160A"/>
    <w:rsid w:val="000316B1"/>
    <w:rsid w:val="0003190F"/>
    <w:rsid w:val="000319ED"/>
    <w:rsid w:val="00031FA7"/>
    <w:rsid w:val="00032140"/>
    <w:rsid w:val="0003231F"/>
    <w:rsid w:val="000323B4"/>
    <w:rsid w:val="000323BE"/>
    <w:rsid w:val="00032414"/>
    <w:rsid w:val="0003254C"/>
    <w:rsid w:val="000325E8"/>
    <w:rsid w:val="000326CF"/>
    <w:rsid w:val="00032A4D"/>
    <w:rsid w:val="00032B37"/>
    <w:rsid w:val="00032C4B"/>
    <w:rsid w:val="00032FC6"/>
    <w:rsid w:val="00033101"/>
    <w:rsid w:val="0003325E"/>
    <w:rsid w:val="00033366"/>
    <w:rsid w:val="000333A2"/>
    <w:rsid w:val="0003343B"/>
    <w:rsid w:val="0003359D"/>
    <w:rsid w:val="00033813"/>
    <w:rsid w:val="000339CF"/>
    <w:rsid w:val="00033B04"/>
    <w:rsid w:val="00033E1C"/>
    <w:rsid w:val="00033F0B"/>
    <w:rsid w:val="00033F39"/>
    <w:rsid w:val="00033F92"/>
    <w:rsid w:val="00033FC5"/>
    <w:rsid w:val="000345D8"/>
    <w:rsid w:val="00034687"/>
    <w:rsid w:val="0003484D"/>
    <w:rsid w:val="00034A74"/>
    <w:rsid w:val="00035172"/>
    <w:rsid w:val="000352CF"/>
    <w:rsid w:val="0003563C"/>
    <w:rsid w:val="000356B0"/>
    <w:rsid w:val="0003587C"/>
    <w:rsid w:val="00035B89"/>
    <w:rsid w:val="00035D33"/>
    <w:rsid w:val="00035D8B"/>
    <w:rsid w:val="0003600C"/>
    <w:rsid w:val="00036059"/>
    <w:rsid w:val="0003605A"/>
    <w:rsid w:val="00036105"/>
    <w:rsid w:val="00036123"/>
    <w:rsid w:val="00036466"/>
    <w:rsid w:val="00036499"/>
    <w:rsid w:val="00036616"/>
    <w:rsid w:val="0003677A"/>
    <w:rsid w:val="000367BB"/>
    <w:rsid w:val="000369CA"/>
    <w:rsid w:val="00036A9E"/>
    <w:rsid w:val="00036AAE"/>
    <w:rsid w:val="00036BC1"/>
    <w:rsid w:val="00036DCA"/>
    <w:rsid w:val="0003702A"/>
    <w:rsid w:val="00037054"/>
    <w:rsid w:val="0003717C"/>
    <w:rsid w:val="000371FC"/>
    <w:rsid w:val="00037276"/>
    <w:rsid w:val="0003727E"/>
    <w:rsid w:val="00037739"/>
    <w:rsid w:val="000377C5"/>
    <w:rsid w:val="00037824"/>
    <w:rsid w:val="00037BB4"/>
    <w:rsid w:val="00037DBA"/>
    <w:rsid w:val="00037ED7"/>
    <w:rsid w:val="00037F6B"/>
    <w:rsid w:val="00037F80"/>
    <w:rsid w:val="0004019D"/>
    <w:rsid w:val="000402B6"/>
    <w:rsid w:val="000403CC"/>
    <w:rsid w:val="00040473"/>
    <w:rsid w:val="0004093A"/>
    <w:rsid w:val="0004097A"/>
    <w:rsid w:val="000409C7"/>
    <w:rsid w:val="000409CC"/>
    <w:rsid w:val="00040A47"/>
    <w:rsid w:val="00040A72"/>
    <w:rsid w:val="00040C70"/>
    <w:rsid w:val="00040D84"/>
    <w:rsid w:val="00040E2D"/>
    <w:rsid w:val="00040F0D"/>
    <w:rsid w:val="00040F2E"/>
    <w:rsid w:val="00040F82"/>
    <w:rsid w:val="000411A5"/>
    <w:rsid w:val="000415BD"/>
    <w:rsid w:val="00041605"/>
    <w:rsid w:val="00041639"/>
    <w:rsid w:val="00041AEB"/>
    <w:rsid w:val="00041E25"/>
    <w:rsid w:val="00041F83"/>
    <w:rsid w:val="00042019"/>
    <w:rsid w:val="00042106"/>
    <w:rsid w:val="00042243"/>
    <w:rsid w:val="000422CA"/>
    <w:rsid w:val="00042340"/>
    <w:rsid w:val="0004240B"/>
    <w:rsid w:val="000426FB"/>
    <w:rsid w:val="0004271B"/>
    <w:rsid w:val="00042738"/>
    <w:rsid w:val="000427BA"/>
    <w:rsid w:val="00042821"/>
    <w:rsid w:val="00042BA5"/>
    <w:rsid w:val="00042DD8"/>
    <w:rsid w:val="00042F0A"/>
    <w:rsid w:val="00043091"/>
    <w:rsid w:val="000433A6"/>
    <w:rsid w:val="0004358A"/>
    <w:rsid w:val="00043761"/>
    <w:rsid w:val="00043764"/>
    <w:rsid w:val="0004385E"/>
    <w:rsid w:val="00043871"/>
    <w:rsid w:val="00043CB6"/>
    <w:rsid w:val="00043D74"/>
    <w:rsid w:val="00043EBE"/>
    <w:rsid w:val="00043FC5"/>
    <w:rsid w:val="00044135"/>
    <w:rsid w:val="00044236"/>
    <w:rsid w:val="0004429E"/>
    <w:rsid w:val="000443D8"/>
    <w:rsid w:val="000443DE"/>
    <w:rsid w:val="0004440B"/>
    <w:rsid w:val="00044627"/>
    <w:rsid w:val="0004497D"/>
    <w:rsid w:val="00044A32"/>
    <w:rsid w:val="00044A46"/>
    <w:rsid w:val="00044B79"/>
    <w:rsid w:val="00044B96"/>
    <w:rsid w:val="00044BCA"/>
    <w:rsid w:val="00044DD2"/>
    <w:rsid w:val="0004500F"/>
    <w:rsid w:val="000450E7"/>
    <w:rsid w:val="00045311"/>
    <w:rsid w:val="00045312"/>
    <w:rsid w:val="00045538"/>
    <w:rsid w:val="00045656"/>
    <w:rsid w:val="0004571D"/>
    <w:rsid w:val="000457C9"/>
    <w:rsid w:val="00045980"/>
    <w:rsid w:val="00045AA7"/>
    <w:rsid w:val="00045B34"/>
    <w:rsid w:val="00045D72"/>
    <w:rsid w:val="00045DC5"/>
    <w:rsid w:val="00045DD8"/>
    <w:rsid w:val="00045F31"/>
    <w:rsid w:val="00045FD8"/>
    <w:rsid w:val="00046238"/>
    <w:rsid w:val="00046650"/>
    <w:rsid w:val="000469D2"/>
    <w:rsid w:val="00046C25"/>
    <w:rsid w:val="00046C48"/>
    <w:rsid w:val="00046E94"/>
    <w:rsid w:val="00046EA4"/>
    <w:rsid w:val="00046EDA"/>
    <w:rsid w:val="00046F54"/>
    <w:rsid w:val="000472E2"/>
    <w:rsid w:val="00047315"/>
    <w:rsid w:val="000478DF"/>
    <w:rsid w:val="00047945"/>
    <w:rsid w:val="0004795F"/>
    <w:rsid w:val="00047A94"/>
    <w:rsid w:val="00047B4A"/>
    <w:rsid w:val="00047FBE"/>
    <w:rsid w:val="000500FF"/>
    <w:rsid w:val="000501A5"/>
    <w:rsid w:val="0005028C"/>
    <w:rsid w:val="000508EC"/>
    <w:rsid w:val="00050962"/>
    <w:rsid w:val="00050A0B"/>
    <w:rsid w:val="00050ADE"/>
    <w:rsid w:val="00050B5C"/>
    <w:rsid w:val="00050C62"/>
    <w:rsid w:val="00050F5C"/>
    <w:rsid w:val="00051024"/>
    <w:rsid w:val="000510DD"/>
    <w:rsid w:val="000510E6"/>
    <w:rsid w:val="0005125E"/>
    <w:rsid w:val="00051280"/>
    <w:rsid w:val="0005137F"/>
    <w:rsid w:val="00051401"/>
    <w:rsid w:val="000515A7"/>
    <w:rsid w:val="000517E3"/>
    <w:rsid w:val="000519B0"/>
    <w:rsid w:val="000519B6"/>
    <w:rsid w:val="00051A3C"/>
    <w:rsid w:val="00051EEA"/>
    <w:rsid w:val="00052213"/>
    <w:rsid w:val="0005224E"/>
    <w:rsid w:val="000524CA"/>
    <w:rsid w:val="000527E6"/>
    <w:rsid w:val="00052926"/>
    <w:rsid w:val="00052949"/>
    <w:rsid w:val="00052EEF"/>
    <w:rsid w:val="000532F9"/>
    <w:rsid w:val="00053687"/>
    <w:rsid w:val="0005370E"/>
    <w:rsid w:val="00053750"/>
    <w:rsid w:val="00053772"/>
    <w:rsid w:val="00053B7B"/>
    <w:rsid w:val="00053CB7"/>
    <w:rsid w:val="00053FA3"/>
    <w:rsid w:val="000541B0"/>
    <w:rsid w:val="0005440A"/>
    <w:rsid w:val="000544D6"/>
    <w:rsid w:val="000544D7"/>
    <w:rsid w:val="0005452A"/>
    <w:rsid w:val="00054706"/>
    <w:rsid w:val="000547ED"/>
    <w:rsid w:val="00054876"/>
    <w:rsid w:val="00054AE4"/>
    <w:rsid w:val="00054C2F"/>
    <w:rsid w:val="00054C3D"/>
    <w:rsid w:val="00054EDD"/>
    <w:rsid w:val="000550DF"/>
    <w:rsid w:val="00055128"/>
    <w:rsid w:val="00055201"/>
    <w:rsid w:val="000553BA"/>
    <w:rsid w:val="000554AE"/>
    <w:rsid w:val="00055506"/>
    <w:rsid w:val="0005553A"/>
    <w:rsid w:val="0005583A"/>
    <w:rsid w:val="0005588F"/>
    <w:rsid w:val="00055946"/>
    <w:rsid w:val="00055A70"/>
    <w:rsid w:val="00055C6B"/>
    <w:rsid w:val="00055CFF"/>
    <w:rsid w:val="00055F9D"/>
    <w:rsid w:val="00056043"/>
    <w:rsid w:val="00056659"/>
    <w:rsid w:val="000566D8"/>
    <w:rsid w:val="000569D1"/>
    <w:rsid w:val="00056CF8"/>
    <w:rsid w:val="000570A4"/>
    <w:rsid w:val="000571A8"/>
    <w:rsid w:val="000576C6"/>
    <w:rsid w:val="00057925"/>
    <w:rsid w:val="00057970"/>
    <w:rsid w:val="00057C4B"/>
    <w:rsid w:val="00057CFE"/>
    <w:rsid w:val="00060324"/>
    <w:rsid w:val="0006035C"/>
    <w:rsid w:val="0006039C"/>
    <w:rsid w:val="000607BA"/>
    <w:rsid w:val="0006089D"/>
    <w:rsid w:val="00060969"/>
    <w:rsid w:val="00060BC3"/>
    <w:rsid w:val="00060F09"/>
    <w:rsid w:val="00060FC4"/>
    <w:rsid w:val="000611AB"/>
    <w:rsid w:val="000616DA"/>
    <w:rsid w:val="000618CB"/>
    <w:rsid w:val="00061B32"/>
    <w:rsid w:val="0006210C"/>
    <w:rsid w:val="000629F8"/>
    <w:rsid w:val="00062A7E"/>
    <w:rsid w:val="00062EC2"/>
    <w:rsid w:val="00062ED5"/>
    <w:rsid w:val="0006317E"/>
    <w:rsid w:val="00063308"/>
    <w:rsid w:val="00063432"/>
    <w:rsid w:val="00063507"/>
    <w:rsid w:val="00063882"/>
    <w:rsid w:val="000638E0"/>
    <w:rsid w:val="000638FA"/>
    <w:rsid w:val="00063A36"/>
    <w:rsid w:val="00063B9A"/>
    <w:rsid w:val="00063D03"/>
    <w:rsid w:val="00063E08"/>
    <w:rsid w:val="00063EE9"/>
    <w:rsid w:val="00063F8D"/>
    <w:rsid w:val="00064104"/>
    <w:rsid w:val="000641F7"/>
    <w:rsid w:val="000643A9"/>
    <w:rsid w:val="000649D1"/>
    <w:rsid w:val="00064C2F"/>
    <w:rsid w:val="00064C68"/>
    <w:rsid w:val="00064CA5"/>
    <w:rsid w:val="00064CB3"/>
    <w:rsid w:val="00064D3B"/>
    <w:rsid w:val="00064EA5"/>
    <w:rsid w:val="00064ECC"/>
    <w:rsid w:val="0006519C"/>
    <w:rsid w:val="000651A7"/>
    <w:rsid w:val="0006535B"/>
    <w:rsid w:val="000653AF"/>
    <w:rsid w:val="0006562E"/>
    <w:rsid w:val="00065788"/>
    <w:rsid w:val="00065A84"/>
    <w:rsid w:val="00065AC9"/>
    <w:rsid w:val="00065B73"/>
    <w:rsid w:val="00065E8F"/>
    <w:rsid w:val="00065F34"/>
    <w:rsid w:val="00066080"/>
    <w:rsid w:val="00066138"/>
    <w:rsid w:val="000664A6"/>
    <w:rsid w:val="00066700"/>
    <w:rsid w:val="00066978"/>
    <w:rsid w:val="00066BC2"/>
    <w:rsid w:val="00066BF4"/>
    <w:rsid w:val="00066E8E"/>
    <w:rsid w:val="00066FC3"/>
    <w:rsid w:val="0006703E"/>
    <w:rsid w:val="0006718A"/>
    <w:rsid w:val="000671A5"/>
    <w:rsid w:val="00067258"/>
    <w:rsid w:val="000674AE"/>
    <w:rsid w:val="00067633"/>
    <w:rsid w:val="00067877"/>
    <w:rsid w:val="000679AA"/>
    <w:rsid w:val="00067A5A"/>
    <w:rsid w:val="00067A70"/>
    <w:rsid w:val="00067B8D"/>
    <w:rsid w:val="00067C8C"/>
    <w:rsid w:val="00067DD4"/>
    <w:rsid w:val="00067F02"/>
    <w:rsid w:val="00067F5E"/>
    <w:rsid w:val="00070420"/>
    <w:rsid w:val="000704AB"/>
    <w:rsid w:val="000704D0"/>
    <w:rsid w:val="00070634"/>
    <w:rsid w:val="000706A6"/>
    <w:rsid w:val="00070777"/>
    <w:rsid w:val="000708E3"/>
    <w:rsid w:val="00070ACB"/>
    <w:rsid w:val="00070BEB"/>
    <w:rsid w:val="00070C46"/>
    <w:rsid w:val="00071034"/>
    <w:rsid w:val="00071136"/>
    <w:rsid w:val="000714DA"/>
    <w:rsid w:val="000715AB"/>
    <w:rsid w:val="00071753"/>
    <w:rsid w:val="000718A0"/>
    <w:rsid w:val="000719DC"/>
    <w:rsid w:val="00071B20"/>
    <w:rsid w:val="00071B80"/>
    <w:rsid w:val="00071C5E"/>
    <w:rsid w:val="00071D57"/>
    <w:rsid w:val="00071DA7"/>
    <w:rsid w:val="00071E8A"/>
    <w:rsid w:val="000721E1"/>
    <w:rsid w:val="000721E4"/>
    <w:rsid w:val="000723FA"/>
    <w:rsid w:val="00072425"/>
    <w:rsid w:val="000725A9"/>
    <w:rsid w:val="00072918"/>
    <w:rsid w:val="00072B05"/>
    <w:rsid w:val="00072B1A"/>
    <w:rsid w:val="00072B31"/>
    <w:rsid w:val="00072BAB"/>
    <w:rsid w:val="00073031"/>
    <w:rsid w:val="00073067"/>
    <w:rsid w:val="00073233"/>
    <w:rsid w:val="0007329F"/>
    <w:rsid w:val="00073351"/>
    <w:rsid w:val="0007340C"/>
    <w:rsid w:val="00073475"/>
    <w:rsid w:val="0007364D"/>
    <w:rsid w:val="000736DF"/>
    <w:rsid w:val="00073B3A"/>
    <w:rsid w:val="00073D22"/>
    <w:rsid w:val="00073DD6"/>
    <w:rsid w:val="00073E01"/>
    <w:rsid w:val="00073E2F"/>
    <w:rsid w:val="00073ED3"/>
    <w:rsid w:val="00073F18"/>
    <w:rsid w:val="00073F33"/>
    <w:rsid w:val="00073F8C"/>
    <w:rsid w:val="000742EB"/>
    <w:rsid w:val="00074610"/>
    <w:rsid w:val="00074712"/>
    <w:rsid w:val="000748DD"/>
    <w:rsid w:val="000748E8"/>
    <w:rsid w:val="00074D1F"/>
    <w:rsid w:val="00074FF5"/>
    <w:rsid w:val="000751BC"/>
    <w:rsid w:val="0007553C"/>
    <w:rsid w:val="00075717"/>
    <w:rsid w:val="000757DA"/>
    <w:rsid w:val="000757FA"/>
    <w:rsid w:val="00075AA1"/>
    <w:rsid w:val="00075C47"/>
    <w:rsid w:val="000760E8"/>
    <w:rsid w:val="000760F9"/>
    <w:rsid w:val="00076596"/>
    <w:rsid w:val="0007670F"/>
    <w:rsid w:val="00076829"/>
    <w:rsid w:val="000768C6"/>
    <w:rsid w:val="00076BD3"/>
    <w:rsid w:val="00076DFF"/>
    <w:rsid w:val="00076E97"/>
    <w:rsid w:val="00076F67"/>
    <w:rsid w:val="00077166"/>
    <w:rsid w:val="00077364"/>
    <w:rsid w:val="000773FF"/>
    <w:rsid w:val="00077569"/>
    <w:rsid w:val="000777DA"/>
    <w:rsid w:val="00077846"/>
    <w:rsid w:val="0007796F"/>
    <w:rsid w:val="00077D10"/>
    <w:rsid w:val="00077D36"/>
    <w:rsid w:val="00077E34"/>
    <w:rsid w:val="00077F1A"/>
    <w:rsid w:val="0008003A"/>
    <w:rsid w:val="0008015B"/>
    <w:rsid w:val="000802A6"/>
    <w:rsid w:val="000803D8"/>
    <w:rsid w:val="000803EE"/>
    <w:rsid w:val="0008048A"/>
    <w:rsid w:val="00080658"/>
    <w:rsid w:val="00080667"/>
    <w:rsid w:val="00080668"/>
    <w:rsid w:val="0008095E"/>
    <w:rsid w:val="000809FD"/>
    <w:rsid w:val="00080A24"/>
    <w:rsid w:val="00080B84"/>
    <w:rsid w:val="00080BEC"/>
    <w:rsid w:val="00080E49"/>
    <w:rsid w:val="00080EEA"/>
    <w:rsid w:val="00080F0D"/>
    <w:rsid w:val="0008135B"/>
    <w:rsid w:val="00081419"/>
    <w:rsid w:val="00081589"/>
    <w:rsid w:val="00081754"/>
    <w:rsid w:val="0008175C"/>
    <w:rsid w:val="00081764"/>
    <w:rsid w:val="000819C2"/>
    <w:rsid w:val="000819D3"/>
    <w:rsid w:val="00081BC8"/>
    <w:rsid w:val="00081E6B"/>
    <w:rsid w:val="00082164"/>
    <w:rsid w:val="000821B8"/>
    <w:rsid w:val="000821F9"/>
    <w:rsid w:val="00082359"/>
    <w:rsid w:val="0008248A"/>
    <w:rsid w:val="00082990"/>
    <w:rsid w:val="00082ACB"/>
    <w:rsid w:val="00082AEF"/>
    <w:rsid w:val="00082D1D"/>
    <w:rsid w:val="00083182"/>
    <w:rsid w:val="00083215"/>
    <w:rsid w:val="0008345B"/>
    <w:rsid w:val="000835B4"/>
    <w:rsid w:val="000835E5"/>
    <w:rsid w:val="00083823"/>
    <w:rsid w:val="00083A88"/>
    <w:rsid w:val="00083CF0"/>
    <w:rsid w:val="00083EB3"/>
    <w:rsid w:val="0008414C"/>
    <w:rsid w:val="000841F6"/>
    <w:rsid w:val="000842D4"/>
    <w:rsid w:val="000844FB"/>
    <w:rsid w:val="00084690"/>
    <w:rsid w:val="00084989"/>
    <w:rsid w:val="00084D1A"/>
    <w:rsid w:val="00084DE0"/>
    <w:rsid w:val="0008515F"/>
    <w:rsid w:val="000851D1"/>
    <w:rsid w:val="000856C6"/>
    <w:rsid w:val="00085727"/>
    <w:rsid w:val="00085974"/>
    <w:rsid w:val="000859F4"/>
    <w:rsid w:val="00085ABF"/>
    <w:rsid w:val="00085D55"/>
    <w:rsid w:val="00085D90"/>
    <w:rsid w:val="000860DC"/>
    <w:rsid w:val="00086149"/>
    <w:rsid w:val="000861E9"/>
    <w:rsid w:val="0008629B"/>
    <w:rsid w:val="000863A7"/>
    <w:rsid w:val="0008646D"/>
    <w:rsid w:val="00086482"/>
    <w:rsid w:val="000866D2"/>
    <w:rsid w:val="00086979"/>
    <w:rsid w:val="000869DB"/>
    <w:rsid w:val="000869F8"/>
    <w:rsid w:val="00086AE1"/>
    <w:rsid w:val="00086FB5"/>
    <w:rsid w:val="000872D3"/>
    <w:rsid w:val="00087360"/>
    <w:rsid w:val="000873FE"/>
    <w:rsid w:val="00087405"/>
    <w:rsid w:val="00087592"/>
    <w:rsid w:val="00087695"/>
    <w:rsid w:val="00087858"/>
    <w:rsid w:val="00087A50"/>
    <w:rsid w:val="00087B37"/>
    <w:rsid w:val="00087C14"/>
    <w:rsid w:val="00087CC7"/>
    <w:rsid w:val="00087F90"/>
    <w:rsid w:val="00087FC4"/>
    <w:rsid w:val="00090095"/>
    <w:rsid w:val="0009037F"/>
    <w:rsid w:val="00090437"/>
    <w:rsid w:val="00090843"/>
    <w:rsid w:val="00090A1C"/>
    <w:rsid w:val="00090B01"/>
    <w:rsid w:val="00090E91"/>
    <w:rsid w:val="0009130F"/>
    <w:rsid w:val="000913B0"/>
    <w:rsid w:val="0009163A"/>
    <w:rsid w:val="00091745"/>
    <w:rsid w:val="0009199E"/>
    <w:rsid w:val="00091A44"/>
    <w:rsid w:val="00091F5F"/>
    <w:rsid w:val="00091FFE"/>
    <w:rsid w:val="0009217E"/>
    <w:rsid w:val="00092197"/>
    <w:rsid w:val="0009236A"/>
    <w:rsid w:val="0009240B"/>
    <w:rsid w:val="000925F6"/>
    <w:rsid w:val="00092792"/>
    <w:rsid w:val="000927C4"/>
    <w:rsid w:val="00092823"/>
    <w:rsid w:val="000928A5"/>
    <w:rsid w:val="000928C1"/>
    <w:rsid w:val="000929F5"/>
    <w:rsid w:val="00092A1B"/>
    <w:rsid w:val="00092C84"/>
    <w:rsid w:val="00092CC9"/>
    <w:rsid w:val="000930D0"/>
    <w:rsid w:val="000931B0"/>
    <w:rsid w:val="000932A1"/>
    <w:rsid w:val="00093376"/>
    <w:rsid w:val="000933A8"/>
    <w:rsid w:val="00093400"/>
    <w:rsid w:val="000934DB"/>
    <w:rsid w:val="00093521"/>
    <w:rsid w:val="0009373C"/>
    <w:rsid w:val="00093963"/>
    <w:rsid w:val="00093A1F"/>
    <w:rsid w:val="00093B35"/>
    <w:rsid w:val="00093C0F"/>
    <w:rsid w:val="00093CD3"/>
    <w:rsid w:val="00094028"/>
    <w:rsid w:val="00094249"/>
    <w:rsid w:val="000942FA"/>
    <w:rsid w:val="0009461A"/>
    <w:rsid w:val="00094670"/>
    <w:rsid w:val="00094782"/>
    <w:rsid w:val="0009484D"/>
    <w:rsid w:val="00094922"/>
    <w:rsid w:val="00094A96"/>
    <w:rsid w:val="00094B4F"/>
    <w:rsid w:val="00094C0C"/>
    <w:rsid w:val="00094E34"/>
    <w:rsid w:val="00094EDC"/>
    <w:rsid w:val="00094F42"/>
    <w:rsid w:val="00094F5C"/>
    <w:rsid w:val="0009523E"/>
    <w:rsid w:val="00095253"/>
    <w:rsid w:val="00095336"/>
    <w:rsid w:val="000954EA"/>
    <w:rsid w:val="0009556D"/>
    <w:rsid w:val="000955C0"/>
    <w:rsid w:val="0009570C"/>
    <w:rsid w:val="00095906"/>
    <w:rsid w:val="00095C2E"/>
    <w:rsid w:val="00095C5B"/>
    <w:rsid w:val="00095CD3"/>
    <w:rsid w:val="00095D2E"/>
    <w:rsid w:val="000960F0"/>
    <w:rsid w:val="0009658A"/>
    <w:rsid w:val="000965EF"/>
    <w:rsid w:val="000967D3"/>
    <w:rsid w:val="00096997"/>
    <w:rsid w:val="00096A67"/>
    <w:rsid w:val="00096B74"/>
    <w:rsid w:val="00096B78"/>
    <w:rsid w:val="00096D28"/>
    <w:rsid w:val="00096E28"/>
    <w:rsid w:val="00096E5E"/>
    <w:rsid w:val="00097134"/>
    <w:rsid w:val="000971E7"/>
    <w:rsid w:val="00097392"/>
    <w:rsid w:val="000974FD"/>
    <w:rsid w:val="00097792"/>
    <w:rsid w:val="000979B5"/>
    <w:rsid w:val="00097C27"/>
    <w:rsid w:val="00097C96"/>
    <w:rsid w:val="00097CBF"/>
    <w:rsid w:val="00097D4A"/>
    <w:rsid w:val="000A00E4"/>
    <w:rsid w:val="000A0251"/>
    <w:rsid w:val="000A04A7"/>
    <w:rsid w:val="000A056F"/>
    <w:rsid w:val="000A08BE"/>
    <w:rsid w:val="000A0955"/>
    <w:rsid w:val="000A0A89"/>
    <w:rsid w:val="000A0BCA"/>
    <w:rsid w:val="000A0C0C"/>
    <w:rsid w:val="000A0CF1"/>
    <w:rsid w:val="000A1084"/>
    <w:rsid w:val="000A115F"/>
    <w:rsid w:val="000A1282"/>
    <w:rsid w:val="000A1334"/>
    <w:rsid w:val="000A133B"/>
    <w:rsid w:val="000A1386"/>
    <w:rsid w:val="000A16A1"/>
    <w:rsid w:val="000A1782"/>
    <w:rsid w:val="000A179B"/>
    <w:rsid w:val="000A17FE"/>
    <w:rsid w:val="000A18B3"/>
    <w:rsid w:val="000A18D6"/>
    <w:rsid w:val="000A19DD"/>
    <w:rsid w:val="000A1ACE"/>
    <w:rsid w:val="000A1C51"/>
    <w:rsid w:val="000A1D97"/>
    <w:rsid w:val="000A1DFE"/>
    <w:rsid w:val="000A229F"/>
    <w:rsid w:val="000A22F4"/>
    <w:rsid w:val="000A2465"/>
    <w:rsid w:val="000A24D5"/>
    <w:rsid w:val="000A2583"/>
    <w:rsid w:val="000A280E"/>
    <w:rsid w:val="000A2833"/>
    <w:rsid w:val="000A28D0"/>
    <w:rsid w:val="000A296D"/>
    <w:rsid w:val="000A2BC9"/>
    <w:rsid w:val="000A2BD3"/>
    <w:rsid w:val="000A2C4A"/>
    <w:rsid w:val="000A2C91"/>
    <w:rsid w:val="000A2C9B"/>
    <w:rsid w:val="000A2CBA"/>
    <w:rsid w:val="000A2D29"/>
    <w:rsid w:val="000A2DA6"/>
    <w:rsid w:val="000A2F9B"/>
    <w:rsid w:val="000A3040"/>
    <w:rsid w:val="000A3130"/>
    <w:rsid w:val="000A3299"/>
    <w:rsid w:val="000A34B1"/>
    <w:rsid w:val="000A3549"/>
    <w:rsid w:val="000A35B7"/>
    <w:rsid w:val="000A367E"/>
    <w:rsid w:val="000A3A0F"/>
    <w:rsid w:val="000A3D4F"/>
    <w:rsid w:val="000A4151"/>
    <w:rsid w:val="000A4173"/>
    <w:rsid w:val="000A4444"/>
    <w:rsid w:val="000A4718"/>
    <w:rsid w:val="000A47D8"/>
    <w:rsid w:val="000A48BB"/>
    <w:rsid w:val="000A4B8F"/>
    <w:rsid w:val="000A4E03"/>
    <w:rsid w:val="000A4E3E"/>
    <w:rsid w:val="000A509D"/>
    <w:rsid w:val="000A5136"/>
    <w:rsid w:val="000A530E"/>
    <w:rsid w:val="000A593D"/>
    <w:rsid w:val="000A5B43"/>
    <w:rsid w:val="000A5CEB"/>
    <w:rsid w:val="000A5E56"/>
    <w:rsid w:val="000A6167"/>
    <w:rsid w:val="000A619C"/>
    <w:rsid w:val="000A65B2"/>
    <w:rsid w:val="000A67BE"/>
    <w:rsid w:val="000A6A36"/>
    <w:rsid w:val="000A6B35"/>
    <w:rsid w:val="000A6C64"/>
    <w:rsid w:val="000A6E48"/>
    <w:rsid w:val="000A722C"/>
    <w:rsid w:val="000A7494"/>
    <w:rsid w:val="000A75F2"/>
    <w:rsid w:val="000A79C9"/>
    <w:rsid w:val="000A7A0E"/>
    <w:rsid w:val="000A7CA2"/>
    <w:rsid w:val="000A7F2C"/>
    <w:rsid w:val="000B00AF"/>
    <w:rsid w:val="000B0180"/>
    <w:rsid w:val="000B04B5"/>
    <w:rsid w:val="000B07CD"/>
    <w:rsid w:val="000B0813"/>
    <w:rsid w:val="000B08F7"/>
    <w:rsid w:val="000B090B"/>
    <w:rsid w:val="000B0986"/>
    <w:rsid w:val="000B09D5"/>
    <w:rsid w:val="000B0C4F"/>
    <w:rsid w:val="000B0CAC"/>
    <w:rsid w:val="000B0DB0"/>
    <w:rsid w:val="000B0F39"/>
    <w:rsid w:val="000B0F9F"/>
    <w:rsid w:val="000B12C2"/>
    <w:rsid w:val="000B1BE6"/>
    <w:rsid w:val="000B1C34"/>
    <w:rsid w:val="000B1F55"/>
    <w:rsid w:val="000B1F88"/>
    <w:rsid w:val="000B1FA9"/>
    <w:rsid w:val="000B2049"/>
    <w:rsid w:val="000B2224"/>
    <w:rsid w:val="000B24A5"/>
    <w:rsid w:val="000B25F3"/>
    <w:rsid w:val="000B2926"/>
    <w:rsid w:val="000B29BF"/>
    <w:rsid w:val="000B2AF1"/>
    <w:rsid w:val="000B2B3D"/>
    <w:rsid w:val="000B2E6E"/>
    <w:rsid w:val="000B3168"/>
    <w:rsid w:val="000B3359"/>
    <w:rsid w:val="000B35CF"/>
    <w:rsid w:val="000B37BA"/>
    <w:rsid w:val="000B39EB"/>
    <w:rsid w:val="000B4171"/>
    <w:rsid w:val="000B4268"/>
    <w:rsid w:val="000B42FE"/>
    <w:rsid w:val="000B4367"/>
    <w:rsid w:val="000B4567"/>
    <w:rsid w:val="000B45B3"/>
    <w:rsid w:val="000B471A"/>
    <w:rsid w:val="000B4DC3"/>
    <w:rsid w:val="000B4E63"/>
    <w:rsid w:val="000B4E6E"/>
    <w:rsid w:val="000B4F3A"/>
    <w:rsid w:val="000B54E4"/>
    <w:rsid w:val="000B56E1"/>
    <w:rsid w:val="000B57BE"/>
    <w:rsid w:val="000B57D8"/>
    <w:rsid w:val="000B57FF"/>
    <w:rsid w:val="000B58CF"/>
    <w:rsid w:val="000B5AC1"/>
    <w:rsid w:val="000B5B9C"/>
    <w:rsid w:val="000B5BDD"/>
    <w:rsid w:val="000B5BF2"/>
    <w:rsid w:val="000B6014"/>
    <w:rsid w:val="000B6250"/>
    <w:rsid w:val="000B6395"/>
    <w:rsid w:val="000B63AC"/>
    <w:rsid w:val="000B64C3"/>
    <w:rsid w:val="000B66A7"/>
    <w:rsid w:val="000B6852"/>
    <w:rsid w:val="000B688A"/>
    <w:rsid w:val="000B69B0"/>
    <w:rsid w:val="000B6A21"/>
    <w:rsid w:val="000B6C5E"/>
    <w:rsid w:val="000B6DAC"/>
    <w:rsid w:val="000B7121"/>
    <w:rsid w:val="000B718A"/>
    <w:rsid w:val="000B7277"/>
    <w:rsid w:val="000B73B7"/>
    <w:rsid w:val="000B7417"/>
    <w:rsid w:val="000B776D"/>
    <w:rsid w:val="000B7820"/>
    <w:rsid w:val="000B7A2A"/>
    <w:rsid w:val="000B7BA0"/>
    <w:rsid w:val="000B7D1E"/>
    <w:rsid w:val="000B7F0B"/>
    <w:rsid w:val="000C0096"/>
    <w:rsid w:val="000C0478"/>
    <w:rsid w:val="000C089E"/>
    <w:rsid w:val="000C0912"/>
    <w:rsid w:val="000C0AAF"/>
    <w:rsid w:val="000C0C7B"/>
    <w:rsid w:val="000C0C8E"/>
    <w:rsid w:val="000C0FA8"/>
    <w:rsid w:val="000C1484"/>
    <w:rsid w:val="000C15A0"/>
    <w:rsid w:val="000C1705"/>
    <w:rsid w:val="000C17E0"/>
    <w:rsid w:val="000C1826"/>
    <w:rsid w:val="000C18B3"/>
    <w:rsid w:val="000C19A7"/>
    <w:rsid w:val="000C1BDD"/>
    <w:rsid w:val="000C1C38"/>
    <w:rsid w:val="000C1DAF"/>
    <w:rsid w:val="000C22CF"/>
    <w:rsid w:val="000C270D"/>
    <w:rsid w:val="000C2960"/>
    <w:rsid w:val="000C29AD"/>
    <w:rsid w:val="000C2B02"/>
    <w:rsid w:val="000C2CEB"/>
    <w:rsid w:val="000C2E99"/>
    <w:rsid w:val="000C2EA4"/>
    <w:rsid w:val="000C3262"/>
    <w:rsid w:val="000C3379"/>
    <w:rsid w:val="000C337F"/>
    <w:rsid w:val="000C3410"/>
    <w:rsid w:val="000C358C"/>
    <w:rsid w:val="000C35D8"/>
    <w:rsid w:val="000C3664"/>
    <w:rsid w:val="000C3886"/>
    <w:rsid w:val="000C3889"/>
    <w:rsid w:val="000C38EA"/>
    <w:rsid w:val="000C39C7"/>
    <w:rsid w:val="000C3BF8"/>
    <w:rsid w:val="000C3C78"/>
    <w:rsid w:val="000C3D95"/>
    <w:rsid w:val="000C3E51"/>
    <w:rsid w:val="000C41C0"/>
    <w:rsid w:val="000C4247"/>
    <w:rsid w:val="000C42A2"/>
    <w:rsid w:val="000C44E9"/>
    <w:rsid w:val="000C4549"/>
    <w:rsid w:val="000C47CE"/>
    <w:rsid w:val="000C480A"/>
    <w:rsid w:val="000C483B"/>
    <w:rsid w:val="000C4B03"/>
    <w:rsid w:val="000C4D14"/>
    <w:rsid w:val="000C4EA4"/>
    <w:rsid w:val="000C4EB7"/>
    <w:rsid w:val="000C4F5A"/>
    <w:rsid w:val="000C5031"/>
    <w:rsid w:val="000C588A"/>
    <w:rsid w:val="000C5B4B"/>
    <w:rsid w:val="000C5C03"/>
    <w:rsid w:val="000C5C87"/>
    <w:rsid w:val="000C5D1A"/>
    <w:rsid w:val="000C5EF1"/>
    <w:rsid w:val="000C62B1"/>
    <w:rsid w:val="000C67F9"/>
    <w:rsid w:val="000C697E"/>
    <w:rsid w:val="000C69E4"/>
    <w:rsid w:val="000C6F07"/>
    <w:rsid w:val="000C701C"/>
    <w:rsid w:val="000C70CD"/>
    <w:rsid w:val="000C710A"/>
    <w:rsid w:val="000C712A"/>
    <w:rsid w:val="000C71E1"/>
    <w:rsid w:val="000C7204"/>
    <w:rsid w:val="000C7589"/>
    <w:rsid w:val="000C75C9"/>
    <w:rsid w:val="000C75E9"/>
    <w:rsid w:val="000C78BC"/>
    <w:rsid w:val="000C7C43"/>
    <w:rsid w:val="000C7CC8"/>
    <w:rsid w:val="000C7D3D"/>
    <w:rsid w:val="000C7FBD"/>
    <w:rsid w:val="000C7FE5"/>
    <w:rsid w:val="000D02DA"/>
    <w:rsid w:val="000D0306"/>
    <w:rsid w:val="000D0472"/>
    <w:rsid w:val="000D0479"/>
    <w:rsid w:val="000D06A8"/>
    <w:rsid w:val="000D0B12"/>
    <w:rsid w:val="000D0B70"/>
    <w:rsid w:val="000D0BD9"/>
    <w:rsid w:val="000D0D97"/>
    <w:rsid w:val="000D1487"/>
    <w:rsid w:val="000D1654"/>
    <w:rsid w:val="000D1734"/>
    <w:rsid w:val="000D1925"/>
    <w:rsid w:val="000D193E"/>
    <w:rsid w:val="000D1C4C"/>
    <w:rsid w:val="000D1DD9"/>
    <w:rsid w:val="000D1E1A"/>
    <w:rsid w:val="000D1F15"/>
    <w:rsid w:val="000D1F2D"/>
    <w:rsid w:val="000D1F49"/>
    <w:rsid w:val="000D2214"/>
    <w:rsid w:val="000D227B"/>
    <w:rsid w:val="000D233D"/>
    <w:rsid w:val="000D2354"/>
    <w:rsid w:val="000D2542"/>
    <w:rsid w:val="000D2630"/>
    <w:rsid w:val="000D2720"/>
    <w:rsid w:val="000D2839"/>
    <w:rsid w:val="000D2947"/>
    <w:rsid w:val="000D2C33"/>
    <w:rsid w:val="000D2DFB"/>
    <w:rsid w:val="000D32C6"/>
    <w:rsid w:val="000D342C"/>
    <w:rsid w:val="000D35B6"/>
    <w:rsid w:val="000D36BB"/>
    <w:rsid w:val="000D3940"/>
    <w:rsid w:val="000D39D8"/>
    <w:rsid w:val="000D3C9A"/>
    <w:rsid w:val="000D3D85"/>
    <w:rsid w:val="000D3DFF"/>
    <w:rsid w:val="000D3FC5"/>
    <w:rsid w:val="000D3FDF"/>
    <w:rsid w:val="000D41D6"/>
    <w:rsid w:val="000D428B"/>
    <w:rsid w:val="000D452A"/>
    <w:rsid w:val="000D456E"/>
    <w:rsid w:val="000D4727"/>
    <w:rsid w:val="000D4758"/>
    <w:rsid w:val="000D47F4"/>
    <w:rsid w:val="000D49D7"/>
    <w:rsid w:val="000D4C30"/>
    <w:rsid w:val="000D506D"/>
    <w:rsid w:val="000D526D"/>
    <w:rsid w:val="000D5326"/>
    <w:rsid w:val="000D53A3"/>
    <w:rsid w:val="000D550E"/>
    <w:rsid w:val="000D554D"/>
    <w:rsid w:val="000D5591"/>
    <w:rsid w:val="000D5718"/>
    <w:rsid w:val="000D606C"/>
    <w:rsid w:val="000D61A1"/>
    <w:rsid w:val="000D647D"/>
    <w:rsid w:val="000D6480"/>
    <w:rsid w:val="000D6495"/>
    <w:rsid w:val="000D677C"/>
    <w:rsid w:val="000D6788"/>
    <w:rsid w:val="000D693B"/>
    <w:rsid w:val="000D6DC0"/>
    <w:rsid w:val="000D6FBD"/>
    <w:rsid w:val="000D7095"/>
    <w:rsid w:val="000D716C"/>
    <w:rsid w:val="000D71D6"/>
    <w:rsid w:val="000D7251"/>
    <w:rsid w:val="000D72C9"/>
    <w:rsid w:val="000D7336"/>
    <w:rsid w:val="000D73B0"/>
    <w:rsid w:val="000D7444"/>
    <w:rsid w:val="000D75CF"/>
    <w:rsid w:val="000D76B4"/>
    <w:rsid w:val="000D7796"/>
    <w:rsid w:val="000D78C8"/>
    <w:rsid w:val="000D7975"/>
    <w:rsid w:val="000D7B56"/>
    <w:rsid w:val="000D7B63"/>
    <w:rsid w:val="000D7B8A"/>
    <w:rsid w:val="000D7E8D"/>
    <w:rsid w:val="000D7EB9"/>
    <w:rsid w:val="000E00D3"/>
    <w:rsid w:val="000E027B"/>
    <w:rsid w:val="000E036D"/>
    <w:rsid w:val="000E04E6"/>
    <w:rsid w:val="000E0512"/>
    <w:rsid w:val="000E06F4"/>
    <w:rsid w:val="000E0A9D"/>
    <w:rsid w:val="000E0AFC"/>
    <w:rsid w:val="000E0BD3"/>
    <w:rsid w:val="000E0FDA"/>
    <w:rsid w:val="000E1059"/>
    <w:rsid w:val="000E10C6"/>
    <w:rsid w:val="000E11E6"/>
    <w:rsid w:val="000E12E9"/>
    <w:rsid w:val="000E132E"/>
    <w:rsid w:val="000E13E9"/>
    <w:rsid w:val="000E1444"/>
    <w:rsid w:val="000E150A"/>
    <w:rsid w:val="000E154D"/>
    <w:rsid w:val="000E170E"/>
    <w:rsid w:val="000E181F"/>
    <w:rsid w:val="000E1B55"/>
    <w:rsid w:val="000E1BFB"/>
    <w:rsid w:val="000E20C3"/>
    <w:rsid w:val="000E214E"/>
    <w:rsid w:val="000E2184"/>
    <w:rsid w:val="000E220F"/>
    <w:rsid w:val="000E24B1"/>
    <w:rsid w:val="000E26F4"/>
    <w:rsid w:val="000E27BC"/>
    <w:rsid w:val="000E2A41"/>
    <w:rsid w:val="000E2A68"/>
    <w:rsid w:val="000E32F2"/>
    <w:rsid w:val="000E360C"/>
    <w:rsid w:val="000E3879"/>
    <w:rsid w:val="000E397E"/>
    <w:rsid w:val="000E39A8"/>
    <w:rsid w:val="000E3B11"/>
    <w:rsid w:val="000E3B87"/>
    <w:rsid w:val="000E3BF2"/>
    <w:rsid w:val="000E400D"/>
    <w:rsid w:val="000E4060"/>
    <w:rsid w:val="000E40B9"/>
    <w:rsid w:val="000E42A5"/>
    <w:rsid w:val="000E42DA"/>
    <w:rsid w:val="000E4352"/>
    <w:rsid w:val="000E47EA"/>
    <w:rsid w:val="000E4D04"/>
    <w:rsid w:val="000E4FF2"/>
    <w:rsid w:val="000E5133"/>
    <w:rsid w:val="000E5637"/>
    <w:rsid w:val="000E5791"/>
    <w:rsid w:val="000E599E"/>
    <w:rsid w:val="000E5D13"/>
    <w:rsid w:val="000E5F41"/>
    <w:rsid w:val="000E5F82"/>
    <w:rsid w:val="000E5F8F"/>
    <w:rsid w:val="000E5FC2"/>
    <w:rsid w:val="000E65DC"/>
    <w:rsid w:val="000E6885"/>
    <w:rsid w:val="000E6BE3"/>
    <w:rsid w:val="000E6C04"/>
    <w:rsid w:val="000E6C28"/>
    <w:rsid w:val="000E6D8D"/>
    <w:rsid w:val="000E6F90"/>
    <w:rsid w:val="000E71CD"/>
    <w:rsid w:val="000E7257"/>
    <w:rsid w:val="000E748D"/>
    <w:rsid w:val="000E7512"/>
    <w:rsid w:val="000E752E"/>
    <w:rsid w:val="000E757C"/>
    <w:rsid w:val="000E758E"/>
    <w:rsid w:val="000E7624"/>
    <w:rsid w:val="000E777D"/>
    <w:rsid w:val="000E791D"/>
    <w:rsid w:val="000E7A8B"/>
    <w:rsid w:val="000E7DD2"/>
    <w:rsid w:val="000E7F55"/>
    <w:rsid w:val="000F00A4"/>
    <w:rsid w:val="000F02CA"/>
    <w:rsid w:val="000F035C"/>
    <w:rsid w:val="000F050A"/>
    <w:rsid w:val="000F056E"/>
    <w:rsid w:val="000F0636"/>
    <w:rsid w:val="000F0658"/>
    <w:rsid w:val="000F06A2"/>
    <w:rsid w:val="000F0B26"/>
    <w:rsid w:val="000F0C08"/>
    <w:rsid w:val="000F0C37"/>
    <w:rsid w:val="000F0C51"/>
    <w:rsid w:val="000F0E22"/>
    <w:rsid w:val="000F0E84"/>
    <w:rsid w:val="000F10FB"/>
    <w:rsid w:val="000F1261"/>
    <w:rsid w:val="000F12AB"/>
    <w:rsid w:val="000F136C"/>
    <w:rsid w:val="000F1576"/>
    <w:rsid w:val="000F1644"/>
    <w:rsid w:val="000F1790"/>
    <w:rsid w:val="000F179A"/>
    <w:rsid w:val="000F18B2"/>
    <w:rsid w:val="000F1A13"/>
    <w:rsid w:val="000F1A4D"/>
    <w:rsid w:val="000F1BB2"/>
    <w:rsid w:val="000F1C4E"/>
    <w:rsid w:val="000F1C4F"/>
    <w:rsid w:val="000F1EB0"/>
    <w:rsid w:val="000F1FC9"/>
    <w:rsid w:val="000F1FE7"/>
    <w:rsid w:val="000F2207"/>
    <w:rsid w:val="000F2641"/>
    <w:rsid w:val="000F276D"/>
    <w:rsid w:val="000F2A04"/>
    <w:rsid w:val="000F2B71"/>
    <w:rsid w:val="000F2CED"/>
    <w:rsid w:val="000F2E54"/>
    <w:rsid w:val="000F3096"/>
    <w:rsid w:val="000F312F"/>
    <w:rsid w:val="000F3174"/>
    <w:rsid w:val="000F33CC"/>
    <w:rsid w:val="000F34A6"/>
    <w:rsid w:val="000F34F4"/>
    <w:rsid w:val="000F35D5"/>
    <w:rsid w:val="000F35E6"/>
    <w:rsid w:val="000F374C"/>
    <w:rsid w:val="000F3AB6"/>
    <w:rsid w:val="000F3C47"/>
    <w:rsid w:val="000F4097"/>
    <w:rsid w:val="000F4400"/>
    <w:rsid w:val="000F4496"/>
    <w:rsid w:val="000F46C1"/>
    <w:rsid w:val="000F483C"/>
    <w:rsid w:val="000F4854"/>
    <w:rsid w:val="000F491C"/>
    <w:rsid w:val="000F49D3"/>
    <w:rsid w:val="000F4DAD"/>
    <w:rsid w:val="000F4DEE"/>
    <w:rsid w:val="000F4E50"/>
    <w:rsid w:val="000F515D"/>
    <w:rsid w:val="000F522A"/>
    <w:rsid w:val="000F525C"/>
    <w:rsid w:val="000F5282"/>
    <w:rsid w:val="000F52A4"/>
    <w:rsid w:val="000F540E"/>
    <w:rsid w:val="000F543B"/>
    <w:rsid w:val="000F5453"/>
    <w:rsid w:val="000F562E"/>
    <w:rsid w:val="000F56F8"/>
    <w:rsid w:val="000F57BF"/>
    <w:rsid w:val="000F59CE"/>
    <w:rsid w:val="000F5C17"/>
    <w:rsid w:val="000F5CC4"/>
    <w:rsid w:val="000F5E8D"/>
    <w:rsid w:val="000F5F5C"/>
    <w:rsid w:val="000F5FC8"/>
    <w:rsid w:val="000F60BE"/>
    <w:rsid w:val="000F6303"/>
    <w:rsid w:val="000F66BB"/>
    <w:rsid w:val="000F6834"/>
    <w:rsid w:val="000F68CD"/>
    <w:rsid w:val="000F6D77"/>
    <w:rsid w:val="000F704C"/>
    <w:rsid w:val="000F7174"/>
    <w:rsid w:val="000F7268"/>
    <w:rsid w:val="000F758C"/>
    <w:rsid w:val="000F76A4"/>
    <w:rsid w:val="000F775C"/>
    <w:rsid w:val="000F7825"/>
    <w:rsid w:val="000F782D"/>
    <w:rsid w:val="000F78D0"/>
    <w:rsid w:val="00100026"/>
    <w:rsid w:val="001005B1"/>
    <w:rsid w:val="001005DA"/>
    <w:rsid w:val="00100645"/>
    <w:rsid w:val="00100792"/>
    <w:rsid w:val="001007C5"/>
    <w:rsid w:val="001007E9"/>
    <w:rsid w:val="00100A39"/>
    <w:rsid w:val="00100B24"/>
    <w:rsid w:val="00100C19"/>
    <w:rsid w:val="00100C6A"/>
    <w:rsid w:val="00100D5F"/>
    <w:rsid w:val="001012CD"/>
    <w:rsid w:val="001013E6"/>
    <w:rsid w:val="001015A3"/>
    <w:rsid w:val="001016B5"/>
    <w:rsid w:val="00101746"/>
    <w:rsid w:val="00101828"/>
    <w:rsid w:val="001019BF"/>
    <w:rsid w:val="00101A32"/>
    <w:rsid w:val="00101B5E"/>
    <w:rsid w:val="00101B6C"/>
    <w:rsid w:val="00101CB9"/>
    <w:rsid w:val="00101D23"/>
    <w:rsid w:val="00101D5B"/>
    <w:rsid w:val="00101DFC"/>
    <w:rsid w:val="00101E80"/>
    <w:rsid w:val="001020A8"/>
    <w:rsid w:val="00102191"/>
    <w:rsid w:val="0010263C"/>
    <w:rsid w:val="0010267A"/>
    <w:rsid w:val="001026E6"/>
    <w:rsid w:val="001027D3"/>
    <w:rsid w:val="001029DF"/>
    <w:rsid w:val="00102ACC"/>
    <w:rsid w:val="00102E3B"/>
    <w:rsid w:val="00102FCE"/>
    <w:rsid w:val="00103433"/>
    <w:rsid w:val="0010353D"/>
    <w:rsid w:val="0010367D"/>
    <w:rsid w:val="0010373F"/>
    <w:rsid w:val="001037DB"/>
    <w:rsid w:val="001038D0"/>
    <w:rsid w:val="001039C2"/>
    <w:rsid w:val="001039E1"/>
    <w:rsid w:val="00103E49"/>
    <w:rsid w:val="00103EBE"/>
    <w:rsid w:val="00103F03"/>
    <w:rsid w:val="00104168"/>
    <w:rsid w:val="00104169"/>
    <w:rsid w:val="00104203"/>
    <w:rsid w:val="0010435B"/>
    <w:rsid w:val="001045DC"/>
    <w:rsid w:val="00104657"/>
    <w:rsid w:val="0010478D"/>
    <w:rsid w:val="00104874"/>
    <w:rsid w:val="001049C7"/>
    <w:rsid w:val="00104B2B"/>
    <w:rsid w:val="00105043"/>
    <w:rsid w:val="00105155"/>
    <w:rsid w:val="00105296"/>
    <w:rsid w:val="001053A1"/>
    <w:rsid w:val="001056B4"/>
    <w:rsid w:val="001057D3"/>
    <w:rsid w:val="00105837"/>
    <w:rsid w:val="00105A01"/>
    <w:rsid w:val="00105BF6"/>
    <w:rsid w:val="00105C9F"/>
    <w:rsid w:val="00105DEE"/>
    <w:rsid w:val="0010605E"/>
    <w:rsid w:val="001060F8"/>
    <w:rsid w:val="0010626B"/>
    <w:rsid w:val="001066E8"/>
    <w:rsid w:val="00106742"/>
    <w:rsid w:val="00106851"/>
    <w:rsid w:val="00106883"/>
    <w:rsid w:val="001068E6"/>
    <w:rsid w:val="00106984"/>
    <w:rsid w:val="00106B1C"/>
    <w:rsid w:val="00106DFB"/>
    <w:rsid w:val="00106E98"/>
    <w:rsid w:val="00107070"/>
    <w:rsid w:val="00107072"/>
    <w:rsid w:val="001073B1"/>
    <w:rsid w:val="00107472"/>
    <w:rsid w:val="00107725"/>
    <w:rsid w:val="00107745"/>
    <w:rsid w:val="00107A35"/>
    <w:rsid w:val="00107B9F"/>
    <w:rsid w:val="00107BC3"/>
    <w:rsid w:val="00107D6E"/>
    <w:rsid w:val="00107F8B"/>
    <w:rsid w:val="001100B3"/>
    <w:rsid w:val="00110156"/>
    <w:rsid w:val="001101ED"/>
    <w:rsid w:val="001101F2"/>
    <w:rsid w:val="0011030D"/>
    <w:rsid w:val="001104F6"/>
    <w:rsid w:val="0011078C"/>
    <w:rsid w:val="00110BBA"/>
    <w:rsid w:val="00110D3F"/>
    <w:rsid w:val="00110DEB"/>
    <w:rsid w:val="0011115A"/>
    <w:rsid w:val="001111EE"/>
    <w:rsid w:val="00111212"/>
    <w:rsid w:val="001113AF"/>
    <w:rsid w:val="0011142A"/>
    <w:rsid w:val="00111711"/>
    <w:rsid w:val="00111772"/>
    <w:rsid w:val="00111974"/>
    <w:rsid w:val="001119E2"/>
    <w:rsid w:val="00111B81"/>
    <w:rsid w:val="00111C47"/>
    <w:rsid w:val="00111CD7"/>
    <w:rsid w:val="00111EB6"/>
    <w:rsid w:val="00111F02"/>
    <w:rsid w:val="00111FC1"/>
    <w:rsid w:val="00111FD3"/>
    <w:rsid w:val="001120B1"/>
    <w:rsid w:val="001122BF"/>
    <w:rsid w:val="001122C7"/>
    <w:rsid w:val="00112321"/>
    <w:rsid w:val="001124DF"/>
    <w:rsid w:val="0011257C"/>
    <w:rsid w:val="001126BD"/>
    <w:rsid w:val="001126E8"/>
    <w:rsid w:val="00112719"/>
    <w:rsid w:val="001128D0"/>
    <w:rsid w:val="0011292A"/>
    <w:rsid w:val="001129A9"/>
    <w:rsid w:val="00112B7F"/>
    <w:rsid w:val="00112C76"/>
    <w:rsid w:val="00112CED"/>
    <w:rsid w:val="001130E7"/>
    <w:rsid w:val="00113203"/>
    <w:rsid w:val="0011322D"/>
    <w:rsid w:val="001133A1"/>
    <w:rsid w:val="00113446"/>
    <w:rsid w:val="001134E4"/>
    <w:rsid w:val="00113510"/>
    <w:rsid w:val="001137C9"/>
    <w:rsid w:val="00113808"/>
    <w:rsid w:val="00113AC5"/>
    <w:rsid w:val="00113EEF"/>
    <w:rsid w:val="0011402A"/>
    <w:rsid w:val="00114133"/>
    <w:rsid w:val="00114156"/>
    <w:rsid w:val="0011417A"/>
    <w:rsid w:val="001144C2"/>
    <w:rsid w:val="00114555"/>
    <w:rsid w:val="0011456A"/>
    <w:rsid w:val="00114628"/>
    <w:rsid w:val="001146F4"/>
    <w:rsid w:val="0011475B"/>
    <w:rsid w:val="001147A8"/>
    <w:rsid w:val="00114843"/>
    <w:rsid w:val="00114BE5"/>
    <w:rsid w:val="00114C8E"/>
    <w:rsid w:val="00114D85"/>
    <w:rsid w:val="001150E3"/>
    <w:rsid w:val="0011518E"/>
    <w:rsid w:val="001154AB"/>
    <w:rsid w:val="001158D4"/>
    <w:rsid w:val="00115997"/>
    <w:rsid w:val="00115B9C"/>
    <w:rsid w:val="00115C2F"/>
    <w:rsid w:val="00115DBD"/>
    <w:rsid w:val="00115E90"/>
    <w:rsid w:val="00115EF9"/>
    <w:rsid w:val="00116348"/>
    <w:rsid w:val="001163E0"/>
    <w:rsid w:val="001164A3"/>
    <w:rsid w:val="00116567"/>
    <w:rsid w:val="00116581"/>
    <w:rsid w:val="00116593"/>
    <w:rsid w:val="0011661F"/>
    <w:rsid w:val="00116670"/>
    <w:rsid w:val="0011667B"/>
    <w:rsid w:val="00116997"/>
    <w:rsid w:val="00116C99"/>
    <w:rsid w:val="00116D59"/>
    <w:rsid w:val="00116D61"/>
    <w:rsid w:val="00116DE9"/>
    <w:rsid w:val="00116E6C"/>
    <w:rsid w:val="00116F0D"/>
    <w:rsid w:val="0011703B"/>
    <w:rsid w:val="001170F6"/>
    <w:rsid w:val="00117234"/>
    <w:rsid w:val="001177D8"/>
    <w:rsid w:val="001177DF"/>
    <w:rsid w:val="00117B83"/>
    <w:rsid w:val="00117C1E"/>
    <w:rsid w:val="00117D1C"/>
    <w:rsid w:val="00117D3D"/>
    <w:rsid w:val="00117DA3"/>
    <w:rsid w:val="00117E86"/>
    <w:rsid w:val="00120596"/>
    <w:rsid w:val="0012068A"/>
    <w:rsid w:val="001207BD"/>
    <w:rsid w:val="001208C3"/>
    <w:rsid w:val="0012098C"/>
    <w:rsid w:val="001209EC"/>
    <w:rsid w:val="00120A58"/>
    <w:rsid w:val="00120B19"/>
    <w:rsid w:val="00120B5B"/>
    <w:rsid w:val="001210C6"/>
    <w:rsid w:val="00121350"/>
    <w:rsid w:val="0012169A"/>
    <w:rsid w:val="00121849"/>
    <w:rsid w:val="00121A44"/>
    <w:rsid w:val="00121A5D"/>
    <w:rsid w:val="00121B13"/>
    <w:rsid w:val="00121DD7"/>
    <w:rsid w:val="00121E49"/>
    <w:rsid w:val="00121F03"/>
    <w:rsid w:val="00122002"/>
    <w:rsid w:val="0012204C"/>
    <w:rsid w:val="001220FB"/>
    <w:rsid w:val="00122186"/>
    <w:rsid w:val="001222D0"/>
    <w:rsid w:val="0012258A"/>
    <w:rsid w:val="00122877"/>
    <w:rsid w:val="00122D24"/>
    <w:rsid w:val="0012302A"/>
    <w:rsid w:val="0012351A"/>
    <w:rsid w:val="0012351B"/>
    <w:rsid w:val="00123580"/>
    <w:rsid w:val="001235B4"/>
    <w:rsid w:val="001236BC"/>
    <w:rsid w:val="00123D13"/>
    <w:rsid w:val="00123D63"/>
    <w:rsid w:val="00123E67"/>
    <w:rsid w:val="0012405C"/>
    <w:rsid w:val="001240E2"/>
    <w:rsid w:val="001241E5"/>
    <w:rsid w:val="00124225"/>
    <w:rsid w:val="00124331"/>
    <w:rsid w:val="001243C0"/>
    <w:rsid w:val="00124589"/>
    <w:rsid w:val="001245D2"/>
    <w:rsid w:val="00124692"/>
    <w:rsid w:val="001248C1"/>
    <w:rsid w:val="00124956"/>
    <w:rsid w:val="001249C5"/>
    <w:rsid w:val="00125377"/>
    <w:rsid w:val="00125414"/>
    <w:rsid w:val="001255AE"/>
    <w:rsid w:val="001255F0"/>
    <w:rsid w:val="00125670"/>
    <w:rsid w:val="00125788"/>
    <w:rsid w:val="001257B5"/>
    <w:rsid w:val="00125A93"/>
    <w:rsid w:val="00125ABA"/>
    <w:rsid w:val="00125B9A"/>
    <w:rsid w:val="00125C57"/>
    <w:rsid w:val="00125D14"/>
    <w:rsid w:val="00125DB5"/>
    <w:rsid w:val="00125DB9"/>
    <w:rsid w:val="00125ED5"/>
    <w:rsid w:val="001263DE"/>
    <w:rsid w:val="00126422"/>
    <w:rsid w:val="00126461"/>
    <w:rsid w:val="001264AF"/>
    <w:rsid w:val="001264C2"/>
    <w:rsid w:val="00126870"/>
    <w:rsid w:val="00126989"/>
    <w:rsid w:val="001269E9"/>
    <w:rsid w:val="00126B03"/>
    <w:rsid w:val="00126DEB"/>
    <w:rsid w:val="00126F6E"/>
    <w:rsid w:val="00127321"/>
    <w:rsid w:val="00127557"/>
    <w:rsid w:val="00127780"/>
    <w:rsid w:val="00127789"/>
    <w:rsid w:val="001277E0"/>
    <w:rsid w:val="0012788D"/>
    <w:rsid w:val="001279DF"/>
    <w:rsid w:val="00127A65"/>
    <w:rsid w:val="00127C7C"/>
    <w:rsid w:val="00127CE2"/>
    <w:rsid w:val="00127DA6"/>
    <w:rsid w:val="0013002E"/>
    <w:rsid w:val="00130098"/>
    <w:rsid w:val="00130106"/>
    <w:rsid w:val="00130148"/>
    <w:rsid w:val="00130178"/>
    <w:rsid w:val="001302DF"/>
    <w:rsid w:val="0013056B"/>
    <w:rsid w:val="001307CC"/>
    <w:rsid w:val="00130965"/>
    <w:rsid w:val="00130E23"/>
    <w:rsid w:val="00130E9F"/>
    <w:rsid w:val="00130F16"/>
    <w:rsid w:val="0013110E"/>
    <w:rsid w:val="0013128F"/>
    <w:rsid w:val="0013146D"/>
    <w:rsid w:val="001317B6"/>
    <w:rsid w:val="001318B4"/>
    <w:rsid w:val="001318BE"/>
    <w:rsid w:val="00131AB1"/>
    <w:rsid w:val="00131C32"/>
    <w:rsid w:val="00131CEA"/>
    <w:rsid w:val="00131D58"/>
    <w:rsid w:val="00131DF3"/>
    <w:rsid w:val="001320B1"/>
    <w:rsid w:val="00132161"/>
    <w:rsid w:val="001321CF"/>
    <w:rsid w:val="00132338"/>
    <w:rsid w:val="001323D1"/>
    <w:rsid w:val="00132532"/>
    <w:rsid w:val="001329B2"/>
    <w:rsid w:val="00132B19"/>
    <w:rsid w:val="00132C2B"/>
    <w:rsid w:val="00132E25"/>
    <w:rsid w:val="00132E83"/>
    <w:rsid w:val="0013311F"/>
    <w:rsid w:val="001331BA"/>
    <w:rsid w:val="001331C1"/>
    <w:rsid w:val="00133937"/>
    <w:rsid w:val="00133D3D"/>
    <w:rsid w:val="00133EA7"/>
    <w:rsid w:val="00133ED7"/>
    <w:rsid w:val="00133EFF"/>
    <w:rsid w:val="0013465C"/>
    <w:rsid w:val="001348A8"/>
    <w:rsid w:val="00134C16"/>
    <w:rsid w:val="00134C28"/>
    <w:rsid w:val="00134CA0"/>
    <w:rsid w:val="00134D0D"/>
    <w:rsid w:val="00134D9C"/>
    <w:rsid w:val="00134EBC"/>
    <w:rsid w:val="00134ECF"/>
    <w:rsid w:val="00134FAE"/>
    <w:rsid w:val="00134FBB"/>
    <w:rsid w:val="001351E9"/>
    <w:rsid w:val="0013525D"/>
    <w:rsid w:val="001352BD"/>
    <w:rsid w:val="001353C5"/>
    <w:rsid w:val="0013543F"/>
    <w:rsid w:val="001355CB"/>
    <w:rsid w:val="0013573A"/>
    <w:rsid w:val="001358AB"/>
    <w:rsid w:val="00135B52"/>
    <w:rsid w:val="00135CCE"/>
    <w:rsid w:val="00136009"/>
    <w:rsid w:val="001360E4"/>
    <w:rsid w:val="00136135"/>
    <w:rsid w:val="0013626B"/>
    <w:rsid w:val="001362DA"/>
    <w:rsid w:val="0013642F"/>
    <w:rsid w:val="00136497"/>
    <w:rsid w:val="0013661B"/>
    <w:rsid w:val="001366D5"/>
    <w:rsid w:val="00136753"/>
    <w:rsid w:val="0013689D"/>
    <w:rsid w:val="001369C9"/>
    <w:rsid w:val="00136D0E"/>
    <w:rsid w:val="00136DAE"/>
    <w:rsid w:val="00136F10"/>
    <w:rsid w:val="00137119"/>
    <w:rsid w:val="00137254"/>
    <w:rsid w:val="00137288"/>
    <w:rsid w:val="00137429"/>
    <w:rsid w:val="00137602"/>
    <w:rsid w:val="001376C8"/>
    <w:rsid w:val="00137862"/>
    <w:rsid w:val="00137922"/>
    <w:rsid w:val="00137D6D"/>
    <w:rsid w:val="00137DF3"/>
    <w:rsid w:val="00137E03"/>
    <w:rsid w:val="00137E66"/>
    <w:rsid w:val="00137EB9"/>
    <w:rsid w:val="00140113"/>
    <w:rsid w:val="0014036E"/>
    <w:rsid w:val="001403C5"/>
    <w:rsid w:val="0014046C"/>
    <w:rsid w:val="00140B97"/>
    <w:rsid w:val="00140DA8"/>
    <w:rsid w:val="001410CA"/>
    <w:rsid w:val="0014111B"/>
    <w:rsid w:val="00141129"/>
    <w:rsid w:val="001412B0"/>
    <w:rsid w:val="001418DF"/>
    <w:rsid w:val="001418F1"/>
    <w:rsid w:val="0014193D"/>
    <w:rsid w:val="00141ABA"/>
    <w:rsid w:val="00141E2F"/>
    <w:rsid w:val="00141E6A"/>
    <w:rsid w:val="0014215E"/>
    <w:rsid w:val="00142341"/>
    <w:rsid w:val="001423CD"/>
    <w:rsid w:val="00142420"/>
    <w:rsid w:val="001426EF"/>
    <w:rsid w:val="001427D5"/>
    <w:rsid w:val="00142988"/>
    <w:rsid w:val="00142A87"/>
    <w:rsid w:val="00142B03"/>
    <w:rsid w:val="00142BAC"/>
    <w:rsid w:val="0014319E"/>
    <w:rsid w:val="0014323A"/>
    <w:rsid w:val="00143365"/>
    <w:rsid w:val="00143440"/>
    <w:rsid w:val="0014354E"/>
    <w:rsid w:val="00143566"/>
    <w:rsid w:val="00143718"/>
    <w:rsid w:val="0014373B"/>
    <w:rsid w:val="0014398F"/>
    <w:rsid w:val="00143A26"/>
    <w:rsid w:val="00143D79"/>
    <w:rsid w:val="00143DC4"/>
    <w:rsid w:val="00143DDD"/>
    <w:rsid w:val="001440FF"/>
    <w:rsid w:val="00144187"/>
    <w:rsid w:val="0014433B"/>
    <w:rsid w:val="00144448"/>
    <w:rsid w:val="00144607"/>
    <w:rsid w:val="00144645"/>
    <w:rsid w:val="00144816"/>
    <w:rsid w:val="001448D3"/>
    <w:rsid w:val="00144963"/>
    <w:rsid w:val="00144AB8"/>
    <w:rsid w:val="00144B46"/>
    <w:rsid w:val="00144C65"/>
    <w:rsid w:val="00144C66"/>
    <w:rsid w:val="00144CAD"/>
    <w:rsid w:val="00144F00"/>
    <w:rsid w:val="00144F4E"/>
    <w:rsid w:val="00144F99"/>
    <w:rsid w:val="00145099"/>
    <w:rsid w:val="0014525C"/>
    <w:rsid w:val="0014586F"/>
    <w:rsid w:val="00145870"/>
    <w:rsid w:val="0014593A"/>
    <w:rsid w:val="00145E69"/>
    <w:rsid w:val="00145F97"/>
    <w:rsid w:val="001460CE"/>
    <w:rsid w:val="001461A4"/>
    <w:rsid w:val="001464C9"/>
    <w:rsid w:val="00146642"/>
    <w:rsid w:val="00146669"/>
    <w:rsid w:val="001466CB"/>
    <w:rsid w:val="00146898"/>
    <w:rsid w:val="001468CA"/>
    <w:rsid w:val="00146A5B"/>
    <w:rsid w:val="00146B75"/>
    <w:rsid w:val="00146C08"/>
    <w:rsid w:val="00146D0E"/>
    <w:rsid w:val="00146D48"/>
    <w:rsid w:val="00146F84"/>
    <w:rsid w:val="00147116"/>
    <w:rsid w:val="0014719F"/>
    <w:rsid w:val="001473B6"/>
    <w:rsid w:val="00147551"/>
    <w:rsid w:val="001475AA"/>
    <w:rsid w:val="00147C28"/>
    <w:rsid w:val="00147E00"/>
    <w:rsid w:val="00147F34"/>
    <w:rsid w:val="00147FEE"/>
    <w:rsid w:val="00150312"/>
    <w:rsid w:val="00150353"/>
    <w:rsid w:val="00150800"/>
    <w:rsid w:val="0015087E"/>
    <w:rsid w:val="0015097B"/>
    <w:rsid w:val="00150C33"/>
    <w:rsid w:val="001510C3"/>
    <w:rsid w:val="00151423"/>
    <w:rsid w:val="00151523"/>
    <w:rsid w:val="00151551"/>
    <w:rsid w:val="00151674"/>
    <w:rsid w:val="00151735"/>
    <w:rsid w:val="00151816"/>
    <w:rsid w:val="0015186B"/>
    <w:rsid w:val="00151AA2"/>
    <w:rsid w:val="00151B5D"/>
    <w:rsid w:val="00151CEC"/>
    <w:rsid w:val="00151E77"/>
    <w:rsid w:val="00151FBE"/>
    <w:rsid w:val="00152067"/>
    <w:rsid w:val="001521DA"/>
    <w:rsid w:val="00152299"/>
    <w:rsid w:val="00152517"/>
    <w:rsid w:val="00152744"/>
    <w:rsid w:val="00152868"/>
    <w:rsid w:val="00152978"/>
    <w:rsid w:val="001529B1"/>
    <w:rsid w:val="00152A3B"/>
    <w:rsid w:val="00152BCA"/>
    <w:rsid w:val="00152C8D"/>
    <w:rsid w:val="00152D41"/>
    <w:rsid w:val="00152E69"/>
    <w:rsid w:val="00152E82"/>
    <w:rsid w:val="00152EB4"/>
    <w:rsid w:val="0015324C"/>
    <w:rsid w:val="00153441"/>
    <w:rsid w:val="0015354E"/>
    <w:rsid w:val="00153677"/>
    <w:rsid w:val="00153701"/>
    <w:rsid w:val="00153AC2"/>
    <w:rsid w:val="00153B9A"/>
    <w:rsid w:val="00153DBD"/>
    <w:rsid w:val="00153FB2"/>
    <w:rsid w:val="00153FBB"/>
    <w:rsid w:val="0015440F"/>
    <w:rsid w:val="00154449"/>
    <w:rsid w:val="00154799"/>
    <w:rsid w:val="00154842"/>
    <w:rsid w:val="0015486F"/>
    <w:rsid w:val="00154919"/>
    <w:rsid w:val="00154B4A"/>
    <w:rsid w:val="00154D28"/>
    <w:rsid w:val="00154FA2"/>
    <w:rsid w:val="00155126"/>
    <w:rsid w:val="001551DA"/>
    <w:rsid w:val="0015531C"/>
    <w:rsid w:val="001556F6"/>
    <w:rsid w:val="0015572D"/>
    <w:rsid w:val="00155BDC"/>
    <w:rsid w:val="00155CF9"/>
    <w:rsid w:val="00155F10"/>
    <w:rsid w:val="00155F12"/>
    <w:rsid w:val="00156077"/>
    <w:rsid w:val="00156177"/>
    <w:rsid w:val="001561A5"/>
    <w:rsid w:val="001564A7"/>
    <w:rsid w:val="00156564"/>
    <w:rsid w:val="001566A2"/>
    <w:rsid w:val="00156905"/>
    <w:rsid w:val="00156D92"/>
    <w:rsid w:val="00156FD1"/>
    <w:rsid w:val="001570B2"/>
    <w:rsid w:val="0015715B"/>
    <w:rsid w:val="001573AE"/>
    <w:rsid w:val="001574FA"/>
    <w:rsid w:val="00157808"/>
    <w:rsid w:val="001578FE"/>
    <w:rsid w:val="0015790D"/>
    <w:rsid w:val="001579E3"/>
    <w:rsid w:val="00157C01"/>
    <w:rsid w:val="00157F64"/>
    <w:rsid w:val="0016020A"/>
    <w:rsid w:val="00160394"/>
    <w:rsid w:val="00160482"/>
    <w:rsid w:val="00160623"/>
    <w:rsid w:val="00160646"/>
    <w:rsid w:val="00160DCE"/>
    <w:rsid w:val="00160E55"/>
    <w:rsid w:val="00160F37"/>
    <w:rsid w:val="00160FE0"/>
    <w:rsid w:val="001610C5"/>
    <w:rsid w:val="00161150"/>
    <w:rsid w:val="00161162"/>
    <w:rsid w:val="001611B8"/>
    <w:rsid w:val="00161379"/>
    <w:rsid w:val="00161498"/>
    <w:rsid w:val="001615D5"/>
    <w:rsid w:val="00161767"/>
    <w:rsid w:val="00161867"/>
    <w:rsid w:val="00161948"/>
    <w:rsid w:val="00161E34"/>
    <w:rsid w:val="00161FC5"/>
    <w:rsid w:val="00162086"/>
    <w:rsid w:val="001620BA"/>
    <w:rsid w:val="00162130"/>
    <w:rsid w:val="00162303"/>
    <w:rsid w:val="00162357"/>
    <w:rsid w:val="001623BA"/>
    <w:rsid w:val="0016288F"/>
    <w:rsid w:val="00162C8B"/>
    <w:rsid w:val="00162D33"/>
    <w:rsid w:val="00162E71"/>
    <w:rsid w:val="00163071"/>
    <w:rsid w:val="001630E2"/>
    <w:rsid w:val="00163121"/>
    <w:rsid w:val="0016341E"/>
    <w:rsid w:val="00163534"/>
    <w:rsid w:val="001635A1"/>
    <w:rsid w:val="00163ACB"/>
    <w:rsid w:val="00163B92"/>
    <w:rsid w:val="00163DAD"/>
    <w:rsid w:val="00163DD5"/>
    <w:rsid w:val="00163E46"/>
    <w:rsid w:val="00163E47"/>
    <w:rsid w:val="00163E91"/>
    <w:rsid w:val="001640C3"/>
    <w:rsid w:val="001641A2"/>
    <w:rsid w:val="001643EA"/>
    <w:rsid w:val="00164589"/>
    <w:rsid w:val="0016466C"/>
    <w:rsid w:val="00164746"/>
    <w:rsid w:val="0016489C"/>
    <w:rsid w:val="00164B71"/>
    <w:rsid w:val="00164B76"/>
    <w:rsid w:val="00164D58"/>
    <w:rsid w:val="00164E7A"/>
    <w:rsid w:val="00164FD4"/>
    <w:rsid w:val="0016528A"/>
    <w:rsid w:val="00165530"/>
    <w:rsid w:val="0016555C"/>
    <w:rsid w:val="00165824"/>
    <w:rsid w:val="00165AB8"/>
    <w:rsid w:val="00165B48"/>
    <w:rsid w:val="00165D19"/>
    <w:rsid w:val="00165DB7"/>
    <w:rsid w:val="001660C5"/>
    <w:rsid w:val="00166380"/>
    <w:rsid w:val="0016663F"/>
    <w:rsid w:val="0016680D"/>
    <w:rsid w:val="00166A03"/>
    <w:rsid w:val="00166B0F"/>
    <w:rsid w:val="00166C3E"/>
    <w:rsid w:val="00166E2E"/>
    <w:rsid w:val="001670F0"/>
    <w:rsid w:val="00167151"/>
    <w:rsid w:val="001672EC"/>
    <w:rsid w:val="00167350"/>
    <w:rsid w:val="00167385"/>
    <w:rsid w:val="001674F5"/>
    <w:rsid w:val="00167689"/>
    <w:rsid w:val="001676B6"/>
    <w:rsid w:val="001678E3"/>
    <w:rsid w:val="00167919"/>
    <w:rsid w:val="00167A6D"/>
    <w:rsid w:val="00167B33"/>
    <w:rsid w:val="00167B49"/>
    <w:rsid w:val="001700FA"/>
    <w:rsid w:val="001701B8"/>
    <w:rsid w:val="0017034A"/>
    <w:rsid w:val="0017059E"/>
    <w:rsid w:val="00170641"/>
    <w:rsid w:val="00170677"/>
    <w:rsid w:val="001706E0"/>
    <w:rsid w:val="00170738"/>
    <w:rsid w:val="001707D0"/>
    <w:rsid w:val="001708D5"/>
    <w:rsid w:val="001708E9"/>
    <w:rsid w:val="00170B15"/>
    <w:rsid w:val="00170D78"/>
    <w:rsid w:val="00171263"/>
    <w:rsid w:val="001712B0"/>
    <w:rsid w:val="0017158F"/>
    <w:rsid w:val="00171701"/>
    <w:rsid w:val="00171A05"/>
    <w:rsid w:val="00171A47"/>
    <w:rsid w:val="00171BDB"/>
    <w:rsid w:val="00171C13"/>
    <w:rsid w:val="0017201A"/>
    <w:rsid w:val="00172030"/>
    <w:rsid w:val="0017205A"/>
    <w:rsid w:val="0017216B"/>
    <w:rsid w:val="00172469"/>
    <w:rsid w:val="00172499"/>
    <w:rsid w:val="00172582"/>
    <w:rsid w:val="0017259B"/>
    <w:rsid w:val="00172B51"/>
    <w:rsid w:val="00172CCA"/>
    <w:rsid w:val="00172CEA"/>
    <w:rsid w:val="00172D95"/>
    <w:rsid w:val="00172DB5"/>
    <w:rsid w:val="00172F0B"/>
    <w:rsid w:val="00172F12"/>
    <w:rsid w:val="00173126"/>
    <w:rsid w:val="001731D3"/>
    <w:rsid w:val="001731E8"/>
    <w:rsid w:val="00173369"/>
    <w:rsid w:val="001733FC"/>
    <w:rsid w:val="001736D8"/>
    <w:rsid w:val="00173803"/>
    <w:rsid w:val="001738F6"/>
    <w:rsid w:val="00173A05"/>
    <w:rsid w:val="00173A75"/>
    <w:rsid w:val="00173C9A"/>
    <w:rsid w:val="00173D5E"/>
    <w:rsid w:val="00173DDB"/>
    <w:rsid w:val="00173EBF"/>
    <w:rsid w:val="00173FA7"/>
    <w:rsid w:val="00174239"/>
    <w:rsid w:val="00174277"/>
    <w:rsid w:val="001742D2"/>
    <w:rsid w:val="001743EF"/>
    <w:rsid w:val="0017462A"/>
    <w:rsid w:val="001749E0"/>
    <w:rsid w:val="00174A33"/>
    <w:rsid w:val="00174AE5"/>
    <w:rsid w:val="00174B52"/>
    <w:rsid w:val="00174B75"/>
    <w:rsid w:val="00175037"/>
    <w:rsid w:val="001752BE"/>
    <w:rsid w:val="001753F1"/>
    <w:rsid w:val="0017556E"/>
    <w:rsid w:val="0017562D"/>
    <w:rsid w:val="0017573E"/>
    <w:rsid w:val="00175C21"/>
    <w:rsid w:val="00175D32"/>
    <w:rsid w:val="00175E33"/>
    <w:rsid w:val="00175FF3"/>
    <w:rsid w:val="0017654E"/>
    <w:rsid w:val="00176550"/>
    <w:rsid w:val="001765B7"/>
    <w:rsid w:val="001765FD"/>
    <w:rsid w:val="00176ACA"/>
    <w:rsid w:val="001771E7"/>
    <w:rsid w:val="001774C5"/>
    <w:rsid w:val="00177B3D"/>
    <w:rsid w:val="00177EDB"/>
    <w:rsid w:val="00177F38"/>
    <w:rsid w:val="001800E9"/>
    <w:rsid w:val="00180291"/>
    <w:rsid w:val="0018049A"/>
    <w:rsid w:val="00180518"/>
    <w:rsid w:val="0018072C"/>
    <w:rsid w:val="00180B71"/>
    <w:rsid w:val="00180B9E"/>
    <w:rsid w:val="00181034"/>
    <w:rsid w:val="00181061"/>
    <w:rsid w:val="001812D0"/>
    <w:rsid w:val="0018148E"/>
    <w:rsid w:val="001814DE"/>
    <w:rsid w:val="001816B1"/>
    <w:rsid w:val="001819B5"/>
    <w:rsid w:val="001819C8"/>
    <w:rsid w:val="001819DD"/>
    <w:rsid w:val="00181B2C"/>
    <w:rsid w:val="00181BD7"/>
    <w:rsid w:val="00181E7D"/>
    <w:rsid w:val="00181E90"/>
    <w:rsid w:val="00182380"/>
    <w:rsid w:val="0018239A"/>
    <w:rsid w:val="0018248B"/>
    <w:rsid w:val="00182795"/>
    <w:rsid w:val="0018283B"/>
    <w:rsid w:val="00182925"/>
    <w:rsid w:val="00182A96"/>
    <w:rsid w:val="00182AB4"/>
    <w:rsid w:val="00182C98"/>
    <w:rsid w:val="00182EDB"/>
    <w:rsid w:val="00182EE4"/>
    <w:rsid w:val="00182FFE"/>
    <w:rsid w:val="001830E9"/>
    <w:rsid w:val="00183398"/>
    <w:rsid w:val="00183559"/>
    <w:rsid w:val="00183761"/>
    <w:rsid w:val="00183A2C"/>
    <w:rsid w:val="00183C22"/>
    <w:rsid w:val="00183DD1"/>
    <w:rsid w:val="00183E08"/>
    <w:rsid w:val="001840E5"/>
    <w:rsid w:val="0018441D"/>
    <w:rsid w:val="00184672"/>
    <w:rsid w:val="00184706"/>
    <w:rsid w:val="00184A32"/>
    <w:rsid w:val="00184A3B"/>
    <w:rsid w:val="00184CEE"/>
    <w:rsid w:val="00184D78"/>
    <w:rsid w:val="00184E41"/>
    <w:rsid w:val="00184FBC"/>
    <w:rsid w:val="00185049"/>
    <w:rsid w:val="001851CC"/>
    <w:rsid w:val="001854BE"/>
    <w:rsid w:val="00185517"/>
    <w:rsid w:val="00185729"/>
    <w:rsid w:val="0018584A"/>
    <w:rsid w:val="00185983"/>
    <w:rsid w:val="001859F6"/>
    <w:rsid w:val="00185C73"/>
    <w:rsid w:val="00185CCC"/>
    <w:rsid w:val="00185D60"/>
    <w:rsid w:val="00185E44"/>
    <w:rsid w:val="00185FF0"/>
    <w:rsid w:val="001860F8"/>
    <w:rsid w:val="0018613E"/>
    <w:rsid w:val="001862DF"/>
    <w:rsid w:val="0018635B"/>
    <w:rsid w:val="001863D4"/>
    <w:rsid w:val="001863DF"/>
    <w:rsid w:val="001863F2"/>
    <w:rsid w:val="001864D6"/>
    <w:rsid w:val="001867F0"/>
    <w:rsid w:val="001868ED"/>
    <w:rsid w:val="001869C6"/>
    <w:rsid w:val="00186B3E"/>
    <w:rsid w:val="00186B58"/>
    <w:rsid w:val="00186C39"/>
    <w:rsid w:val="00186C85"/>
    <w:rsid w:val="00186E27"/>
    <w:rsid w:val="0018753E"/>
    <w:rsid w:val="001877E5"/>
    <w:rsid w:val="001878A0"/>
    <w:rsid w:val="0018795E"/>
    <w:rsid w:val="00187A89"/>
    <w:rsid w:val="00187A91"/>
    <w:rsid w:val="00187BE6"/>
    <w:rsid w:val="00187E90"/>
    <w:rsid w:val="00187F2F"/>
    <w:rsid w:val="00187FD6"/>
    <w:rsid w:val="00187FE4"/>
    <w:rsid w:val="00190000"/>
    <w:rsid w:val="001901B5"/>
    <w:rsid w:val="0019047B"/>
    <w:rsid w:val="0019050C"/>
    <w:rsid w:val="0019057F"/>
    <w:rsid w:val="001905F4"/>
    <w:rsid w:val="00190912"/>
    <w:rsid w:val="00190954"/>
    <w:rsid w:val="0019097C"/>
    <w:rsid w:val="00191003"/>
    <w:rsid w:val="0019100C"/>
    <w:rsid w:val="00191168"/>
    <w:rsid w:val="001913BD"/>
    <w:rsid w:val="0019174F"/>
    <w:rsid w:val="001917BD"/>
    <w:rsid w:val="00191800"/>
    <w:rsid w:val="0019183A"/>
    <w:rsid w:val="00191989"/>
    <w:rsid w:val="00191B5C"/>
    <w:rsid w:val="00191B9C"/>
    <w:rsid w:val="00191C77"/>
    <w:rsid w:val="00192005"/>
    <w:rsid w:val="001923AC"/>
    <w:rsid w:val="00192436"/>
    <w:rsid w:val="001926CD"/>
    <w:rsid w:val="001927BD"/>
    <w:rsid w:val="0019288B"/>
    <w:rsid w:val="001928A8"/>
    <w:rsid w:val="0019292D"/>
    <w:rsid w:val="001929BC"/>
    <w:rsid w:val="00192A5B"/>
    <w:rsid w:val="00192ADA"/>
    <w:rsid w:val="00193059"/>
    <w:rsid w:val="001930C0"/>
    <w:rsid w:val="001931D3"/>
    <w:rsid w:val="001934FF"/>
    <w:rsid w:val="00193613"/>
    <w:rsid w:val="0019368D"/>
    <w:rsid w:val="0019393B"/>
    <w:rsid w:val="00193A60"/>
    <w:rsid w:val="00193ADE"/>
    <w:rsid w:val="00193B3F"/>
    <w:rsid w:val="00193B7D"/>
    <w:rsid w:val="00193EF6"/>
    <w:rsid w:val="00193F96"/>
    <w:rsid w:val="0019412D"/>
    <w:rsid w:val="0019421B"/>
    <w:rsid w:val="00194339"/>
    <w:rsid w:val="0019446A"/>
    <w:rsid w:val="0019463E"/>
    <w:rsid w:val="001947EF"/>
    <w:rsid w:val="00194867"/>
    <w:rsid w:val="0019499E"/>
    <w:rsid w:val="001949CE"/>
    <w:rsid w:val="00194C9F"/>
    <w:rsid w:val="00194CB1"/>
    <w:rsid w:val="00194F4D"/>
    <w:rsid w:val="001951B2"/>
    <w:rsid w:val="00195238"/>
    <w:rsid w:val="0019556C"/>
    <w:rsid w:val="00195653"/>
    <w:rsid w:val="00195785"/>
    <w:rsid w:val="001958A8"/>
    <w:rsid w:val="001958F2"/>
    <w:rsid w:val="00195A0B"/>
    <w:rsid w:val="00195ACA"/>
    <w:rsid w:val="00195BA6"/>
    <w:rsid w:val="00195E38"/>
    <w:rsid w:val="00196243"/>
    <w:rsid w:val="00196392"/>
    <w:rsid w:val="001963DF"/>
    <w:rsid w:val="0019669B"/>
    <w:rsid w:val="001967BE"/>
    <w:rsid w:val="0019698B"/>
    <w:rsid w:val="00196B21"/>
    <w:rsid w:val="00196C43"/>
    <w:rsid w:val="00196C78"/>
    <w:rsid w:val="00196CCB"/>
    <w:rsid w:val="00197245"/>
    <w:rsid w:val="00197247"/>
    <w:rsid w:val="00197248"/>
    <w:rsid w:val="0019736E"/>
    <w:rsid w:val="0019742C"/>
    <w:rsid w:val="00197599"/>
    <w:rsid w:val="001975D8"/>
    <w:rsid w:val="00197815"/>
    <w:rsid w:val="0019785A"/>
    <w:rsid w:val="00197A07"/>
    <w:rsid w:val="00197A6F"/>
    <w:rsid w:val="00197B8E"/>
    <w:rsid w:val="00197D0B"/>
    <w:rsid w:val="00197EB7"/>
    <w:rsid w:val="001A012E"/>
    <w:rsid w:val="001A0176"/>
    <w:rsid w:val="001A0405"/>
    <w:rsid w:val="001A048C"/>
    <w:rsid w:val="001A0799"/>
    <w:rsid w:val="001A08B3"/>
    <w:rsid w:val="001A08BE"/>
    <w:rsid w:val="001A0EE7"/>
    <w:rsid w:val="001A0FA9"/>
    <w:rsid w:val="001A10E9"/>
    <w:rsid w:val="001A11E2"/>
    <w:rsid w:val="001A13CD"/>
    <w:rsid w:val="001A143D"/>
    <w:rsid w:val="001A1651"/>
    <w:rsid w:val="001A1663"/>
    <w:rsid w:val="001A1786"/>
    <w:rsid w:val="001A17AF"/>
    <w:rsid w:val="001A18DB"/>
    <w:rsid w:val="001A1A34"/>
    <w:rsid w:val="001A1B3D"/>
    <w:rsid w:val="001A1C09"/>
    <w:rsid w:val="001A1CA2"/>
    <w:rsid w:val="001A1D29"/>
    <w:rsid w:val="001A1D5E"/>
    <w:rsid w:val="001A1E36"/>
    <w:rsid w:val="001A1E8B"/>
    <w:rsid w:val="001A2211"/>
    <w:rsid w:val="001A22C4"/>
    <w:rsid w:val="001A2639"/>
    <w:rsid w:val="001A271E"/>
    <w:rsid w:val="001A278A"/>
    <w:rsid w:val="001A27C6"/>
    <w:rsid w:val="001A29C1"/>
    <w:rsid w:val="001A2B11"/>
    <w:rsid w:val="001A2F15"/>
    <w:rsid w:val="001A3009"/>
    <w:rsid w:val="001A3017"/>
    <w:rsid w:val="001A3102"/>
    <w:rsid w:val="001A314B"/>
    <w:rsid w:val="001A3256"/>
    <w:rsid w:val="001A33C8"/>
    <w:rsid w:val="001A34C1"/>
    <w:rsid w:val="001A36DD"/>
    <w:rsid w:val="001A38DA"/>
    <w:rsid w:val="001A3A60"/>
    <w:rsid w:val="001A3B77"/>
    <w:rsid w:val="001A3CEE"/>
    <w:rsid w:val="001A3D27"/>
    <w:rsid w:val="001A3D86"/>
    <w:rsid w:val="001A3F99"/>
    <w:rsid w:val="001A4010"/>
    <w:rsid w:val="001A41DF"/>
    <w:rsid w:val="001A4213"/>
    <w:rsid w:val="001A447A"/>
    <w:rsid w:val="001A488C"/>
    <w:rsid w:val="001A4A4A"/>
    <w:rsid w:val="001A4ACF"/>
    <w:rsid w:val="001A4ED6"/>
    <w:rsid w:val="001A5032"/>
    <w:rsid w:val="001A5151"/>
    <w:rsid w:val="001A5479"/>
    <w:rsid w:val="001A56FC"/>
    <w:rsid w:val="001A571A"/>
    <w:rsid w:val="001A58D1"/>
    <w:rsid w:val="001A592C"/>
    <w:rsid w:val="001A5A96"/>
    <w:rsid w:val="001A5B42"/>
    <w:rsid w:val="001A5C03"/>
    <w:rsid w:val="001A5E0E"/>
    <w:rsid w:val="001A5F6E"/>
    <w:rsid w:val="001A60E6"/>
    <w:rsid w:val="001A6167"/>
    <w:rsid w:val="001A6591"/>
    <w:rsid w:val="001A6845"/>
    <w:rsid w:val="001A6D7D"/>
    <w:rsid w:val="001A6E50"/>
    <w:rsid w:val="001A6F76"/>
    <w:rsid w:val="001A6F78"/>
    <w:rsid w:val="001A721B"/>
    <w:rsid w:val="001A7231"/>
    <w:rsid w:val="001A72CC"/>
    <w:rsid w:val="001A74DF"/>
    <w:rsid w:val="001A76A5"/>
    <w:rsid w:val="001A7C38"/>
    <w:rsid w:val="001A7C5F"/>
    <w:rsid w:val="001A7D93"/>
    <w:rsid w:val="001A7E72"/>
    <w:rsid w:val="001A7F12"/>
    <w:rsid w:val="001B01D6"/>
    <w:rsid w:val="001B0210"/>
    <w:rsid w:val="001B0319"/>
    <w:rsid w:val="001B0351"/>
    <w:rsid w:val="001B03CE"/>
    <w:rsid w:val="001B0533"/>
    <w:rsid w:val="001B07D9"/>
    <w:rsid w:val="001B07F1"/>
    <w:rsid w:val="001B09E4"/>
    <w:rsid w:val="001B0B3D"/>
    <w:rsid w:val="001B0BFD"/>
    <w:rsid w:val="001B0C72"/>
    <w:rsid w:val="001B0CC6"/>
    <w:rsid w:val="001B0DB0"/>
    <w:rsid w:val="001B0EC8"/>
    <w:rsid w:val="001B111F"/>
    <w:rsid w:val="001B13C8"/>
    <w:rsid w:val="001B1495"/>
    <w:rsid w:val="001B14A4"/>
    <w:rsid w:val="001B1786"/>
    <w:rsid w:val="001B183D"/>
    <w:rsid w:val="001B192A"/>
    <w:rsid w:val="001B1967"/>
    <w:rsid w:val="001B199A"/>
    <w:rsid w:val="001B1A82"/>
    <w:rsid w:val="001B1AD8"/>
    <w:rsid w:val="001B1BBA"/>
    <w:rsid w:val="001B1C58"/>
    <w:rsid w:val="001B1F8C"/>
    <w:rsid w:val="001B1FA2"/>
    <w:rsid w:val="001B2527"/>
    <w:rsid w:val="001B2795"/>
    <w:rsid w:val="001B2D00"/>
    <w:rsid w:val="001B2DF8"/>
    <w:rsid w:val="001B301A"/>
    <w:rsid w:val="001B305D"/>
    <w:rsid w:val="001B33B3"/>
    <w:rsid w:val="001B347F"/>
    <w:rsid w:val="001B3554"/>
    <w:rsid w:val="001B390A"/>
    <w:rsid w:val="001B3AAC"/>
    <w:rsid w:val="001B3AC6"/>
    <w:rsid w:val="001B3ED3"/>
    <w:rsid w:val="001B4002"/>
    <w:rsid w:val="001B4152"/>
    <w:rsid w:val="001B43D0"/>
    <w:rsid w:val="001B44CE"/>
    <w:rsid w:val="001B4705"/>
    <w:rsid w:val="001B4836"/>
    <w:rsid w:val="001B48D3"/>
    <w:rsid w:val="001B4A84"/>
    <w:rsid w:val="001B4CB5"/>
    <w:rsid w:val="001B5073"/>
    <w:rsid w:val="001B53B0"/>
    <w:rsid w:val="001B575F"/>
    <w:rsid w:val="001B576E"/>
    <w:rsid w:val="001B57E7"/>
    <w:rsid w:val="001B5ABC"/>
    <w:rsid w:val="001B5AEE"/>
    <w:rsid w:val="001B5B9F"/>
    <w:rsid w:val="001B5F79"/>
    <w:rsid w:val="001B60AE"/>
    <w:rsid w:val="001B61E6"/>
    <w:rsid w:val="001B6424"/>
    <w:rsid w:val="001B6446"/>
    <w:rsid w:val="001B6485"/>
    <w:rsid w:val="001B6525"/>
    <w:rsid w:val="001B675D"/>
    <w:rsid w:val="001B6B5D"/>
    <w:rsid w:val="001B6DDC"/>
    <w:rsid w:val="001B6F29"/>
    <w:rsid w:val="001B72FA"/>
    <w:rsid w:val="001B7327"/>
    <w:rsid w:val="001B7654"/>
    <w:rsid w:val="001B767A"/>
    <w:rsid w:val="001B768B"/>
    <w:rsid w:val="001B77B4"/>
    <w:rsid w:val="001B799F"/>
    <w:rsid w:val="001B79D8"/>
    <w:rsid w:val="001B7A5E"/>
    <w:rsid w:val="001B7D01"/>
    <w:rsid w:val="001B7F0D"/>
    <w:rsid w:val="001C02F8"/>
    <w:rsid w:val="001C030D"/>
    <w:rsid w:val="001C0388"/>
    <w:rsid w:val="001C03D9"/>
    <w:rsid w:val="001C0605"/>
    <w:rsid w:val="001C0761"/>
    <w:rsid w:val="001C077D"/>
    <w:rsid w:val="001C0927"/>
    <w:rsid w:val="001C0946"/>
    <w:rsid w:val="001C0958"/>
    <w:rsid w:val="001C0985"/>
    <w:rsid w:val="001C0BE5"/>
    <w:rsid w:val="001C0E13"/>
    <w:rsid w:val="001C0E4B"/>
    <w:rsid w:val="001C101D"/>
    <w:rsid w:val="001C1419"/>
    <w:rsid w:val="001C142F"/>
    <w:rsid w:val="001C1C3F"/>
    <w:rsid w:val="001C1E6D"/>
    <w:rsid w:val="001C1F50"/>
    <w:rsid w:val="001C20A3"/>
    <w:rsid w:val="001C20F2"/>
    <w:rsid w:val="001C21AC"/>
    <w:rsid w:val="001C2449"/>
    <w:rsid w:val="001C25DF"/>
    <w:rsid w:val="001C2DE9"/>
    <w:rsid w:val="001C2EDC"/>
    <w:rsid w:val="001C2EFC"/>
    <w:rsid w:val="001C2F7A"/>
    <w:rsid w:val="001C2FA5"/>
    <w:rsid w:val="001C2FB4"/>
    <w:rsid w:val="001C2FDF"/>
    <w:rsid w:val="001C3155"/>
    <w:rsid w:val="001C38AD"/>
    <w:rsid w:val="001C3909"/>
    <w:rsid w:val="001C39E4"/>
    <w:rsid w:val="001C3D08"/>
    <w:rsid w:val="001C4014"/>
    <w:rsid w:val="001C4028"/>
    <w:rsid w:val="001C40CF"/>
    <w:rsid w:val="001C42B9"/>
    <w:rsid w:val="001C4301"/>
    <w:rsid w:val="001C44FE"/>
    <w:rsid w:val="001C49C2"/>
    <w:rsid w:val="001C4A58"/>
    <w:rsid w:val="001C4CD8"/>
    <w:rsid w:val="001C4FE1"/>
    <w:rsid w:val="001C50C9"/>
    <w:rsid w:val="001C5109"/>
    <w:rsid w:val="001C5313"/>
    <w:rsid w:val="001C533F"/>
    <w:rsid w:val="001C53A7"/>
    <w:rsid w:val="001C54AA"/>
    <w:rsid w:val="001C55B2"/>
    <w:rsid w:val="001C574C"/>
    <w:rsid w:val="001C5763"/>
    <w:rsid w:val="001C59BE"/>
    <w:rsid w:val="001C5A63"/>
    <w:rsid w:val="001C5ADD"/>
    <w:rsid w:val="001C5DEB"/>
    <w:rsid w:val="001C5F71"/>
    <w:rsid w:val="001C60BF"/>
    <w:rsid w:val="001C674E"/>
    <w:rsid w:val="001C687C"/>
    <w:rsid w:val="001C6979"/>
    <w:rsid w:val="001C6AFF"/>
    <w:rsid w:val="001C6C31"/>
    <w:rsid w:val="001C6CCC"/>
    <w:rsid w:val="001C6F9E"/>
    <w:rsid w:val="001C71CC"/>
    <w:rsid w:val="001C722E"/>
    <w:rsid w:val="001C751A"/>
    <w:rsid w:val="001C77D6"/>
    <w:rsid w:val="001C7847"/>
    <w:rsid w:val="001C79B1"/>
    <w:rsid w:val="001C7BF2"/>
    <w:rsid w:val="001C7C9B"/>
    <w:rsid w:val="001C7D30"/>
    <w:rsid w:val="001D02D5"/>
    <w:rsid w:val="001D082B"/>
    <w:rsid w:val="001D086E"/>
    <w:rsid w:val="001D0887"/>
    <w:rsid w:val="001D09C1"/>
    <w:rsid w:val="001D0C05"/>
    <w:rsid w:val="001D0C55"/>
    <w:rsid w:val="001D0D25"/>
    <w:rsid w:val="001D0DF7"/>
    <w:rsid w:val="001D0F04"/>
    <w:rsid w:val="001D0F4D"/>
    <w:rsid w:val="001D1170"/>
    <w:rsid w:val="001D117D"/>
    <w:rsid w:val="001D137D"/>
    <w:rsid w:val="001D13DF"/>
    <w:rsid w:val="001D145A"/>
    <w:rsid w:val="001D1842"/>
    <w:rsid w:val="001D18B9"/>
    <w:rsid w:val="001D19DB"/>
    <w:rsid w:val="001D1AAA"/>
    <w:rsid w:val="001D1B3E"/>
    <w:rsid w:val="001D1C43"/>
    <w:rsid w:val="001D1F4D"/>
    <w:rsid w:val="001D1FCE"/>
    <w:rsid w:val="001D1FD0"/>
    <w:rsid w:val="001D2042"/>
    <w:rsid w:val="001D21A3"/>
    <w:rsid w:val="001D239C"/>
    <w:rsid w:val="001D242C"/>
    <w:rsid w:val="001D2440"/>
    <w:rsid w:val="001D264D"/>
    <w:rsid w:val="001D268D"/>
    <w:rsid w:val="001D2845"/>
    <w:rsid w:val="001D285D"/>
    <w:rsid w:val="001D29F7"/>
    <w:rsid w:val="001D2A39"/>
    <w:rsid w:val="001D2A42"/>
    <w:rsid w:val="001D2AB8"/>
    <w:rsid w:val="001D2B32"/>
    <w:rsid w:val="001D2BA4"/>
    <w:rsid w:val="001D2C15"/>
    <w:rsid w:val="001D2CF5"/>
    <w:rsid w:val="001D31D3"/>
    <w:rsid w:val="001D3592"/>
    <w:rsid w:val="001D3956"/>
    <w:rsid w:val="001D3A0D"/>
    <w:rsid w:val="001D3A79"/>
    <w:rsid w:val="001D3AE0"/>
    <w:rsid w:val="001D3C1B"/>
    <w:rsid w:val="001D3D5C"/>
    <w:rsid w:val="001D3FBF"/>
    <w:rsid w:val="001D43BC"/>
    <w:rsid w:val="001D473D"/>
    <w:rsid w:val="001D4886"/>
    <w:rsid w:val="001D48DC"/>
    <w:rsid w:val="001D4935"/>
    <w:rsid w:val="001D49E1"/>
    <w:rsid w:val="001D4C2B"/>
    <w:rsid w:val="001D4DA3"/>
    <w:rsid w:val="001D4E93"/>
    <w:rsid w:val="001D4EC5"/>
    <w:rsid w:val="001D50D2"/>
    <w:rsid w:val="001D52D7"/>
    <w:rsid w:val="001D59F8"/>
    <w:rsid w:val="001D5BF1"/>
    <w:rsid w:val="001D5EA9"/>
    <w:rsid w:val="001D5F66"/>
    <w:rsid w:val="001D5F6A"/>
    <w:rsid w:val="001D6063"/>
    <w:rsid w:val="001D63E7"/>
    <w:rsid w:val="001D6413"/>
    <w:rsid w:val="001D683B"/>
    <w:rsid w:val="001D6925"/>
    <w:rsid w:val="001D6965"/>
    <w:rsid w:val="001D6ADA"/>
    <w:rsid w:val="001D6BCB"/>
    <w:rsid w:val="001D6D84"/>
    <w:rsid w:val="001D71D4"/>
    <w:rsid w:val="001D728F"/>
    <w:rsid w:val="001D72E8"/>
    <w:rsid w:val="001D746A"/>
    <w:rsid w:val="001D74B6"/>
    <w:rsid w:val="001D794A"/>
    <w:rsid w:val="001D7A40"/>
    <w:rsid w:val="001D7C01"/>
    <w:rsid w:val="001D7C13"/>
    <w:rsid w:val="001D7D03"/>
    <w:rsid w:val="001D7E4A"/>
    <w:rsid w:val="001D7FA5"/>
    <w:rsid w:val="001E00E7"/>
    <w:rsid w:val="001E02F8"/>
    <w:rsid w:val="001E038A"/>
    <w:rsid w:val="001E0462"/>
    <w:rsid w:val="001E0465"/>
    <w:rsid w:val="001E0488"/>
    <w:rsid w:val="001E0519"/>
    <w:rsid w:val="001E096D"/>
    <w:rsid w:val="001E097E"/>
    <w:rsid w:val="001E0BBB"/>
    <w:rsid w:val="001E0C27"/>
    <w:rsid w:val="001E0C5C"/>
    <w:rsid w:val="001E1168"/>
    <w:rsid w:val="001E12E4"/>
    <w:rsid w:val="001E12EF"/>
    <w:rsid w:val="001E17C8"/>
    <w:rsid w:val="001E1C98"/>
    <w:rsid w:val="001E1F86"/>
    <w:rsid w:val="001E2085"/>
    <w:rsid w:val="001E21CD"/>
    <w:rsid w:val="001E222C"/>
    <w:rsid w:val="001E22A5"/>
    <w:rsid w:val="001E245E"/>
    <w:rsid w:val="001E2560"/>
    <w:rsid w:val="001E2574"/>
    <w:rsid w:val="001E277E"/>
    <w:rsid w:val="001E2834"/>
    <w:rsid w:val="001E2890"/>
    <w:rsid w:val="001E28B1"/>
    <w:rsid w:val="001E28F8"/>
    <w:rsid w:val="001E292D"/>
    <w:rsid w:val="001E2B6F"/>
    <w:rsid w:val="001E2BA7"/>
    <w:rsid w:val="001E2D34"/>
    <w:rsid w:val="001E2E2E"/>
    <w:rsid w:val="001E2E37"/>
    <w:rsid w:val="001E3112"/>
    <w:rsid w:val="001E314B"/>
    <w:rsid w:val="001E3247"/>
    <w:rsid w:val="001E3264"/>
    <w:rsid w:val="001E3494"/>
    <w:rsid w:val="001E3579"/>
    <w:rsid w:val="001E3747"/>
    <w:rsid w:val="001E37C3"/>
    <w:rsid w:val="001E3833"/>
    <w:rsid w:val="001E383D"/>
    <w:rsid w:val="001E3BF4"/>
    <w:rsid w:val="001E3D64"/>
    <w:rsid w:val="001E3E8E"/>
    <w:rsid w:val="001E4263"/>
    <w:rsid w:val="001E4375"/>
    <w:rsid w:val="001E4421"/>
    <w:rsid w:val="001E45B1"/>
    <w:rsid w:val="001E46A9"/>
    <w:rsid w:val="001E4788"/>
    <w:rsid w:val="001E47F7"/>
    <w:rsid w:val="001E48AE"/>
    <w:rsid w:val="001E49FA"/>
    <w:rsid w:val="001E4BF3"/>
    <w:rsid w:val="001E4C45"/>
    <w:rsid w:val="001E4CA9"/>
    <w:rsid w:val="001E4DEC"/>
    <w:rsid w:val="001E4E48"/>
    <w:rsid w:val="001E531B"/>
    <w:rsid w:val="001E532B"/>
    <w:rsid w:val="001E5557"/>
    <w:rsid w:val="001E55BA"/>
    <w:rsid w:val="001E584D"/>
    <w:rsid w:val="001E586A"/>
    <w:rsid w:val="001E58C4"/>
    <w:rsid w:val="001E596F"/>
    <w:rsid w:val="001E59AC"/>
    <w:rsid w:val="001E5BE7"/>
    <w:rsid w:val="001E5C40"/>
    <w:rsid w:val="001E5DB3"/>
    <w:rsid w:val="001E5DB8"/>
    <w:rsid w:val="001E5F0D"/>
    <w:rsid w:val="001E6617"/>
    <w:rsid w:val="001E6790"/>
    <w:rsid w:val="001E6800"/>
    <w:rsid w:val="001E69DA"/>
    <w:rsid w:val="001E6BB4"/>
    <w:rsid w:val="001E6BF1"/>
    <w:rsid w:val="001E6FB4"/>
    <w:rsid w:val="001E70E3"/>
    <w:rsid w:val="001E71B2"/>
    <w:rsid w:val="001E7384"/>
    <w:rsid w:val="001E74D6"/>
    <w:rsid w:val="001E76CD"/>
    <w:rsid w:val="001E7A6B"/>
    <w:rsid w:val="001E7C5C"/>
    <w:rsid w:val="001E7F97"/>
    <w:rsid w:val="001E7FEB"/>
    <w:rsid w:val="001F0188"/>
    <w:rsid w:val="001F0B9E"/>
    <w:rsid w:val="001F1397"/>
    <w:rsid w:val="001F1555"/>
    <w:rsid w:val="001F165A"/>
    <w:rsid w:val="001F1852"/>
    <w:rsid w:val="001F19A2"/>
    <w:rsid w:val="001F1B59"/>
    <w:rsid w:val="001F1D5E"/>
    <w:rsid w:val="001F1DD0"/>
    <w:rsid w:val="001F1DEC"/>
    <w:rsid w:val="001F1E1B"/>
    <w:rsid w:val="001F2072"/>
    <w:rsid w:val="001F20FB"/>
    <w:rsid w:val="001F21A1"/>
    <w:rsid w:val="001F2298"/>
    <w:rsid w:val="001F22B9"/>
    <w:rsid w:val="001F22C4"/>
    <w:rsid w:val="001F2346"/>
    <w:rsid w:val="001F23C5"/>
    <w:rsid w:val="001F250B"/>
    <w:rsid w:val="001F252A"/>
    <w:rsid w:val="001F27A7"/>
    <w:rsid w:val="001F27D5"/>
    <w:rsid w:val="001F2A59"/>
    <w:rsid w:val="001F2A69"/>
    <w:rsid w:val="001F2BA2"/>
    <w:rsid w:val="001F2BBB"/>
    <w:rsid w:val="001F2CE5"/>
    <w:rsid w:val="001F2D52"/>
    <w:rsid w:val="001F2DFD"/>
    <w:rsid w:val="001F2FC7"/>
    <w:rsid w:val="001F3038"/>
    <w:rsid w:val="001F34CA"/>
    <w:rsid w:val="001F35B3"/>
    <w:rsid w:val="001F3609"/>
    <w:rsid w:val="001F3633"/>
    <w:rsid w:val="001F38A6"/>
    <w:rsid w:val="001F38DB"/>
    <w:rsid w:val="001F407F"/>
    <w:rsid w:val="001F41AD"/>
    <w:rsid w:val="001F41F1"/>
    <w:rsid w:val="001F453E"/>
    <w:rsid w:val="001F4735"/>
    <w:rsid w:val="001F481A"/>
    <w:rsid w:val="001F4985"/>
    <w:rsid w:val="001F4B91"/>
    <w:rsid w:val="001F4BDF"/>
    <w:rsid w:val="001F4C58"/>
    <w:rsid w:val="001F4D70"/>
    <w:rsid w:val="001F4F92"/>
    <w:rsid w:val="001F504A"/>
    <w:rsid w:val="001F5336"/>
    <w:rsid w:val="001F5679"/>
    <w:rsid w:val="001F5694"/>
    <w:rsid w:val="001F56CE"/>
    <w:rsid w:val="001F5799"/>
    <w:rsid w:val="001F5A5A"/>
    <w:rsid w:val="001F5D2F"/>
    <w:rsid w:val="001F5EBC"/>
    <w:rsid w:val="001F5F06"/>
    <w:rsid w:val="001F60A9"/>
    <w:rsid w:val="001F639C"/>
    <w:rsid w:val="001F63AF"/>
    <w:rsid w:val="001F6486"/>
    <w:rsid w:val="001F6487"/>
    <w:rsid w:val="001F6493"/>
    <w:rsid w:val="001F67AC"/>
    <w:rsid w:val="001F6942"/>
    <w:rsid w:val="001F6B55"/>
    <w:rsid w:val="001F6DAF"/>
    <w:rsid w:val="001F6EB8"/>
    <w:rsid w:val="001F7164"/>
    <w:rsid w:val="001F736C"/>
    <w:rsid w:val="001F750F"/>
    <w:rsid w:val="001F77BB"/>
    <w:rsid w:val="001F782E"/>
    <w:rsid w:val="001F783D"/>
    <w:rsid w:val="001F78EC"/>
    <w:rsid w:val="001F78EF"/>
    <w:rsid w:val="001F7963"/>
    <w:rsid w:val="001F7A55"/>
    <w:rsid w:val="001F7A8D"/>
    <w:rsid w:val="001F7ACA"/>
    <w:rsid w:val="001F7B5A"/>
    <w:rsid w:val="001F7CB1"/>
    <w:rsid w:val="002000EC"/>
    <w:rsid w:val="00200187"/>
    <w:rsid w:val="00200199"/>
    <w:rsid w:val="002002ED"/>
    <w:rsid w:val="002003E9"/>
    <w:rsid w:val="0020096D"/>
    <w:rsid w:val="0020097A"/>
    <w:rsid w:val="00200A95"/>
    <w:rsid w:val="00200EB7"/>
    <w:rsid w:val="0020103D"/>
    <w:rsid w:val="00201166"/>
    <w:rsid w:val="00201193"/>
    <w:rsid w:val="002011BB"/>
    <w:rsid w:val="00201270"/>
    <w:rsid w:val="0020131C"/>
    <w:rsid w:val="00201802"/>
    <w:rsid w:val="0020180E"/>
    <w:rsid w:val="00201927"/>
    <w:rsid w:val="00201A41"/>
    <w:rsid w:val="00201AB9"/>
    <w:rsid w:val="00201BCC"/>
    <w:rsid w:val="00201C14"/>
    <w:rsid w:val="00201F57"/>
    <w:rsid w:val="00202272"/>
    <w:rsid w:val="002024C7"/>
    <w:rsid w:val="002024D7"/>
    <w:rsid w:val="00202533"/>
    <w:rsid w:val="00202685"/>
    <w:rsid w:val="00202D8D"/>
    <w:rsid w:val="00202E54"/>
    <w:rsid w:val="00202E90"/>
    <w:rsid w:val="00202F38"/>
    <w:rsid w:val="002030CA"/>
    <w:rsid w:val="00203410"/>
    <w:rsid w:val="00203481"/>
    <w:rsid w:val="002035AA"/>
    <w:rsid w:val="002035D5"/>
    <w:rsid w:val="002037B0"/>
    <w:rsid w:val="00203A06"/>
    <w:rsid w:val="00203DF3"/>
    <w:rsid w:val="00204424"/>
    <w:rsid w:val="002045D8"/>
    <w:rsid w:val="0020476F"/>
    <w:rsid w:val="00204833"/>
    <w:rsid w:val="0020485D"/>
    <w:rsid w:val="00204905"/>
    <w:rsid w:val="00204AE5"/>
    <w:rsid w:val="00204FA5"/>
    <w:rsid w:val="002050AA"/>
    <w:rsid w:val="002053D5"/>
    <w:rsid w:val="00205404"/>
    <w:rsid w:val="00205822"/>
    <w:rsid w:val="002058E4"/>
    <w:rsid w:val="00205ADF"/>
    <w:rsid w:val="00205C2C"/>
    <w:rsid w:val="00205F3A"/>
    <w:rsid w:val="00205F6B"/>
    <w:rsid w:val="00205FC1"/>
    <w:rsid w:val="00206266"/>
    <w:rsid w:val="002062A3"/>
    <w:rsid w:val="002062F6"/>
    <w:rsid w:val="0020639F"/>
    <w:rsid w:val="00206436"/>
    <w:rsid w:val="002064D4"/>
    <w:rsid w:val="0020652D"/>
    <w:rsid w:val="00206682"/>
    <w:rsid w:val="002066F7"/>
    <w:rsid w:val="0020670E"/>
    <w:rsid w:val="00206928"/>
    <w:rsid w:val="00206961"/>
    <w:rsid w:val="00206A0A"/>
    <w:rsid w:val="00206B97"/>
    <w:rsid w:val="00206D90"/>
    <w:rsid w:val="00207197"/>
    <w:rsid w:val="0020738F"/>
    <w:rsid w:val="00207742"/>
    <w:rsid w:val="002077B1"/>
    <w:rsid w:val="0020784B"/>
    <w:rsid w:val="00207870"/>
    <w:rsid w:val="00207993"/>
    <w:rsid w:val="00207E04"/>
    <w:rsid w:val="00207E5F"/>
    <w:rsid w:val="00210122"/>
    <w:rsid w:val="00210405"/>
    <w:rsid w:val="00210497"/>
    <w:rsid w:val="00210684"/>
    <w:rsid w:val="002106D8"/>
    <w:rsid w:val="002109B1"/>
    <w:rsid w:val="00210B09"/>
    <w:rsid w:val="00210B91"/>
    <w:rsid w:val="00210CCF"/>
    <w:rsid w:val="00210DEB"/>
    <w:rsid w:val="002110A4"/>
    <w:rsid w:val="002112DC"/>
    <w:rsid w:val="00211347"/>
    <w:rsid w:val="0021139A"/>
    <w:rsid w:val="00211556"/>
    <w:rsid w:val="00211742"/>
    <w:rsid w:val="0021176D"/>
    <w:rsid w:val="002117F3"/>
    <w:rsid w:val="00211C96"/>
    <w:rsid w:val="00211E70"/>
    <w:rsid w:val="0021219C"/>
    <w:rsid w:val="002121E6"/>
    <w:rsid w:val="0021233D"/>
    <w:rsid w:val="0021254F"/>
    <w:rsid w:val="002125CB"/>
    <w:rsid w:val="002125EC"/>
    <w:rsid w:val="002125FF"/>
    <w:rsid w:val="00212623"/>
    <w:rsid w:val="00212683"/>
    <w:rsid w:val="002126BB"/>
    <w:rsid w:val="00212ABB"/>
    <w:rsid w:val="00212BAB"/>
    <w:rsid w:val="00212F8A"/>
    <w:rsid w:val="002131FD"/>
    <w:rsid w:val="00213252"/>
    <w:rsid w:val="002136B7"/>
    <w:rsid w:val="00213945"/>
    <w:rsid w:val="00213B97"/>
    <w:rsid w:val="00213B9B"/>
    <w:rsid w:val="00213BF8"/>
    <w:rsid w:val="00213D33"/>
    <w:rsid w:val="00213EA6"/>
    <w:rsid w:val="00213F81"/>
    <w:rsid w:val="00214007"/>
    <w:rsid w:val="00214068"/>
    <w:rsid w:val="00214089"/>
    <w:rsid w:val="002140D8"/>
    <w:rsid w:val="0021420A"/>
    <w:rsid w:val="0021439F"/>
    <w:rsid w:val="002145BE"/>
    <w:rsid w:val="002147E5"/>
    <w:rsid w:val="0021492B"/>
    <w:rsid w:val="00214A8C"/>
    <w:rsid w:val="00214C2A"/>
    <w:rsid w:val="00214C54"/>
    <w:rsid w:val="00214D39"/>
    <w:rsid w:val="00214D9A"/>
    <w:rsid w:val="00214E0A"/>
    <w:rsid w:val="00214EC5"/>
    <w:rsid w:val="00214EE8"/>
    <w:rsid w:val="00215081"/>
    <w:rsid w:val="002150C6"/>
    <w:rsid w:val="00215228"/>
    <w:rsid w:val="002153D3"/>
    <w:rsid w:val="00215881"/>
    <w:rsid w:val="00215886"/>
    <w:rsid w:val="0021591F"/>
    <w:rsid w:val="00215A38"/>
    <w:rsid w:val="00215A59"/>
    <w:rsid w:val="00215B32"/>
    <w:rsid w:val="00215F61"/>
    <w:rsid w:val="00216321"/>
    <w:rsid w:val="002164B0"/>
    <w:rsid w:val="0021681C"/>
    <w:rsid w:val="002168E4"/>
    <w:rsid w:val="00216945"/>
    <w:rsid w:val="002169EA"/>
    <w:rsid w:val="00216B3C"/>
    <w:rsid w:val="00216C07"/>
    <w:rsid w:val="00216DE4"/>
    <w:rsid w:val="002173B8"/>
    <w:rsid w:val="00217518"/>
    <w:rsid w:val="0021755F"/>
    <w:rsid w:val="002178CE"/>
    <w:rsid w:val="002179E3"/>
    <w:rsid w:val="00217C3A"/>
    <w:rsid w:val="00217D78"/>
    <w:rsid w:val="00217DCE"/>
    <w:rsid w:val="00217FDA"/>
    <w:rsid w:val="00217FE1"/>
    <w:rsid w:val="002200A9"/>
    <w:rsid w:val="002200D0"/>
    <w:rsid w:val="0022023B"/>
    <w:rsid w:val="0022023F"/>
    <w:rsid w:val="002205EB"/>
    <w:rsid w:val="002206E8"/>
    <w:rsid w:val="00220967"/>
    <w:rsid w:val="002210E6"/>
    <w:rsid w:val="00221118"/>
    <w:rsid w:val="00221412"/>
    <w:rsid w:val="0022155F"/>
    <w:rsid w:val="002215CE"/>
    <w:rsid w:val="0022172F"/>
    <w:rsid w:val="00221766"/>
    <w:rsid w:val="00221D47"/>
    <w:rsid w:val="00221F29"/>
    <w:rsid w:val="00221FD5"/>
    <w:rsid w:val="00222893"/>
    <w:rsid w:val="00222A11"/>
    <w:rsid w:val="00222A39"/>
    <w:rsid w:val="00222B57"/>
    <w:rsid w:val="00222D8C"/>
    <w:rsid w:val="002230E3"/>
    <w:rsid w:val="00223449"/>
    <w:rsid w:val="002235DA"/>
    <w:rsid w:val="00223837"/>
    <w:rsid w:val="002239B9"/>
    <w:rsid w:val="00223BC0"/>
    <w:rsid w:val="00223FF6"/>
    <w:rsid w:val="0022415A"/>
    <w:rsid w:val="00224406"/>
    <w:rsid w:val="0022441B"/>
    <w:rsid w:val="002246D5"/>
    <w:rsid w:val="00224A37"/>
    <w:rsid w:val="00224BD9"/>
    <w:rsid w:val="00224CF7"/>
    <w:rsid w:val="00224FA8"/>
    <w:rsid w:val="00224FB0"/>
    <w:rsid w:val="0022504B"/>
    <w:rsid w:val="002250AD"/>
    <w:rsid w:val="00225403"/>
    <w:rsid w:val="00225424"/>
    <w:rsid w:val="0022544C"/>
    <w:rsid w:val="00225683"/>
    <w:rsid w:val="00225696"/>
    <w:rsid w:val="00225716"/>
    <w:rsid w:val="00225796"/>
    <w:rsid w:val="00225A33"/>
    <w:rsid w:val="00225B95"/>
    <w:rsid w:val="00225F26"/>
    <w:rsid w:val="00226319"/>
    <w:rsid w:val="0022665A"/>
    <w:rsid w:val="002266AE"/>
    <w:rsid w:val="0022677D"/>
    <w:rsid w:val="00226F5E"/>
    <w:rsid w:val="002270E5"/>
    <w:rsid w:val="002271BF"/>
    <w:rsid w:val="002271DF"/>
    <w:rsid w:val="002271F2"/>
    <w:rsid w:val="00227777"/>
    <w:rsid w:val="00227A42"/>
    <w:rsid w:val="00227BC7"/>
    <w:rsid w:val="00227FC3"/>
    <w:rsid w:val="00230066"/>
    <w:rsid w:val="0023014E"/>
    <w:rsid w:val="00230224"/>
    <w:rsid w:val="002302A3"/>
    <w:rsid w:val="002304F9"/>
    <w:rsid w:val="0023056D"/>
    <w:rsid w:val="00230727"/>
    <w:rsid w:val="002308D3"/>
    <w:rsid w:val="00230972"/>
    <w:rsid w:val="00230979"/>
    <w:rsid w:val="00230A7F"/>
    <w:rsid w:val="00230CE3"/>
    <w:rsid w:val="00230EBA"/>
    <w:rsid w:val="00231142"/>
    <w:rsid w:val="0023120E"/>
    <w:rsid w:val="00231317"/>
    <w:rsid w:val="0023154D"/>
    <w:rsid w:val="00231942"/>
    <w:rsid w:val="002319F2"/>
    <w:rsid w:val="00231BC6"/>
    <w:rsid w:val="00231BEB"/>
    <w:rsid w:val="00231D31"/>
    <w:rsid w:val="00231F78"/>
    <w:rsid w:val="00231FC3"/>
    <w:rsid w:val="002320C5"/>
    <w:rsid w:val="0023213A"/>
    <w:rsid w:val="00232312"/>
    <w:rsid w:val="0023237F"/>
    <w:rsid w:val="002323F3"/>
    <w:rsid w:val="002325DF"/>
    <w:rsid w:val="00232665"/>
    <w:rsid w:val="002326C6"/>
    <w:rsid w:val="002326CF"/>
    <w:rsid w:val="002328A1"/>
    <w:rsid w:val="0023290B"/>
    <w:rsid w:val="0023299B"/>
    <w:rsid w:val="00232B17"/>
    <w:rsid w:val="00232DE9"/>
    <w:rsid w:val="00233079"/>
    <w:rsid w:val="00233106"/>
    <w:rsid w:val="002332E0"/>
    <w:rsid w:val="0023377C"/>
    <w:rsid w:val="00233820"/>
    <w:rsid w:val="00233A80"/>
    <w:rsid w:val="00233BD0"/>
    <w:rsid w:val="00233DCC"/>
    <w:rsid w:val="00233E3F"/>
    <w:rsid w:val="00233EF0"/>
    <w:rsid w:val="00233F60"/>
    <w:rsid w:val="00233F63"/>
    <w:rsid w:val="00234052"/>
    <w:rsid w:val="00234324"/>
    <w:rsid w:val="002346CE"/>
    <w:rsid w:val="00234806"/>
    <w:rsid w:val="002349AB"/>
    <w:rsid w:val="00234C3F"/>
    <w:rsid w:val="00234DA7"/>
    <w:rsid w:val="00234FFA"/>
    <w:rsid w:val="00235096"/>
    <w:rsid w:val="0023513E"/>
    <w:rsid w:val="00235236"/>
    <w:rsid w:val="0023525D"/>
    <w:rsid w:val="002352FC"/>
    <w:rsid w:val="00235613"/>
    <w:rsid w:val="002356F8"/>
    <w:rsid w:val="002358C7"/>
    <w:rsid w:val="002358E1"/>
    <w:rsid w:val="0023599E"/>
    <w:rsid w:val="00235AE9"/>
    <w:rsid w:val="00235FCA"/>
    <w:rsid w:val="00236727"/>
    <w:rsid w:val="002367B6"/>
    <w:rsid w:val="0023685F"/>
    <w:rsid w:val="00236B48"/>
    <w:rsid w:val="00236DBA"/>
    <w:rsid w:val="00236EB9"/>
    <w:rsid w:val="00236F08"/>
    <w:rsid w:val="00237176"/>
    <w:rsid w:val="0023723F"/>
    <w:rsid w:val="002374F6"/>
    <w:rsid w:val="0023750E"/>
    <w:rsid w:val="00237D76"/>
    <w:rsid w:val="00237E45"/>
    <w:rsid w:val="00237F71"/>
    <w:rsid w:val="00237FA3"/>
    <w:rsid w:val="002401A0"/>
    <w:rsid w:val="002401B6"/>
    <w:rsid w:val="002401BA"/>
    <w:rsid w:val="002402C1"/>
    <w:rsid w:val="002402E3"/>
    <w:rsid w:val="002403B1"/>
    <w:rsid w:val="002403B3"/>
    <w:rsid w:val="0024046E"/>
    <w:rsid w:val="00240471"/>
    <w:rsid w:val="00240A0F"/>
    <w:rsid w:val="00240B63"/>
    <w:rsid w:val="00240B99"/>
    <w:rsid w:val="00240BBE"/>
    <w:rsid w:val="00240D79"/>
    <w:rsid w:val="00240E42"/>
    <w:rsid w:val="00240F0C"/>
    <w:rsid w:val="00240F99"/>
    <w:rsid w:val="00241011"/>
    <w:rsid w:val="002410DE"/>
    <w:rsid w:val="002416BB"/>
    <w:rsid w:val="00241779"/>
    <w:rsid w:val="00241AAD"/>
    <w:rsid w:val="00241B67"/>
    <w:rsid w:val="00241B93"/>
    <w:rsid w:val="00241CCC"/>
    <w:rsid w:val="00241E89"/>
    <w:rsid w:val="00242010"/>
    <w:rsid w:val="002420B0"/>
    <w:rsid w:val="00242729"/>
    <w:rsid w:val="002428BE"/>
    <w:rsid w:val="00242A46"/>
    <w:rsid w:val="00242A7E"/>
    <w:rsid w:val="00242B83"/>
    <w:rsid w:val="00242BE1"/>
    <w:rsid w:val="00242CF6"/>
    <w:rsid w:val="002430A7"/>
    <w:rsid w:val="0024318E"/>
    <w:rsid w:val="002431A0"/>
    <w:rsid w:val="002431C6"/>
    <w:rsid w:val="0024326A"/>
    <w:rsid w:val="00243677"/>
    <w:rsid w:val="0024387F"/>
    <w:rsid w:val="002438F5"/>
    <w:rsid w:val="00243A44"/>
    <w:rsid w:val="00243AC4"/>
    <w:rsid w:val="00243B8E"/>
    <w:rsid w:val="00243BE6"/>
    <w:rsid w:val="00243E67"/>
    <w:rsid w:val="002441D7"/>
    <w:rsid w:val="00244459"/>
    <w:rsid w:val="0024452E"/>
    <w:rsid w:val="002448C7"/>
    <w:rsid w:val="00244930"/>
    <w:rsid w:val="00244B0F"/>
    <w:rsid w:val="00244DC2"/>
    <w:rsid w:val="002451F0"/>
    <w:rsid w:val="00245291"/>
    <w:rsid w:val="002452D5"/>
    <w:rsid w:val="00245316"/>
    <w:rsid w:val="002453E4"/>
    <w:rsid w:val="00245476"/>
    <w:rsid w:val="00245A9C"/>
    <w:rsid w:val="00245AA2"/>
    <w:rsid w:val="00245BF0"/>
    <w:rsid w:val="00245C41"/>
    <w:rsid w:val="00245C49"/>
    <w:rsid w:val="00246438"/>
    <w:rsid w:val="00246796"/>
    <w:rsid w:val="00246A68"/>
    <w:rsid w:val="00246B4E"/>
    <w:rsid w:val="00246C58"/>
    <w:rsid w:val="002471FA"/>
    <w:rsid w:val="002475A8"/>
    <w:rsid w:val="00247684"/>
    <w:rsid w:val="00247963"/>
    <w:rsid w:val="0024797B"/>
    <w:rsid w:val="0024798C"/>
    <w:rsid w:val="00247C89"/>
    <w:rsid w:val="00247CCF"/>
    <w:rsid w:val="00247FDE"/>
    <w:rsid w:val="0025053F"/>
    <w:rsid w:val="00250778"/>
    <w:rsid w:val="002509AE"/>
    <w:rsid w:val="00250A3B"/>
    <w:rsid w:val="00250AA6"/>
    <w:rsid w:val="00250B43"/>
    <w:rsid w:val="00250DB6"/>
    <w:rsid w:val="00250EB9"/>
    <w:rsid w:val="002510E6"/>
    <w:rsid w:val="00251135"/>
    <w:rsid w:val="002515E1"/>
    <w:rsid w:val="002515F3"/>
    <w:rsid w:val="0025176F"/>
    <w:rsid w:val="002517B6"/>
    <w:rsid w:val="002518FA"/>
    <w:rsid w:val="00251B39"/>
    <w:rsid w:val="00251BAB"/>
    <w:rsid w:val="00251BD1"/>
    <w:rsid w:val="00251C24"/>
    <w:rsid w:val="00251C61"/>
    <w:rsid w:val="00252072"/>
    <w:rsid w:val="00252388"/>
    <w:rsid w:val="002525BC"/>
    <w:rsid w:val="002525DB"/>
    <w:rsid w:val="00252CF7"/>
    <w:rsid w:val="002530A1"/>
    <w:rsid w:val="002533A1"/>
    <w:rsid w:val="002536F2"/>
    <w:rsid w:val="0025384D"/>
    <w:rsid w:val="00253D00"/>
    <w:rsid w:val="00253D7C"/>
    <w:rsid w:val="002540B0"/>
    <w:rsid w:val="0025416A"/>
    <w:rsid w:val="00254184"/>
    <w:rsid w:val="002541A7"/>
    <w:rsid w:val="0025420D"/>
    <w:rsid w:val="00254275"/>
    <w:rsid w:val="002542C6"/>
    <w:rsid w:val="002543F0"/>
    <w:rsid w:val="002544D7"/>
    <w:rsid w:val="0025450B"/>
    <w:rsid w:val="00254C30"/>
    <w:rsid w:val="00254D57"/>
    <w:rsid w:val="00254DDF"/>
    <w:rsid w:val="00255181"/>
    <w:rsid w:val="0025529F"/>
    <w:rsid w:val="0025550D"/>
    <w:rsid w:val="0025567A"/>
    <w:rsid w:val="00255A38"/>
    <w:rsid w:val="00255B13"/>
    <w:rsid w:val="00255B3D"/>
    <w:rsid w:val="00255F38"/>
    <w:rsid w:val="00255FD8"/>
    <w:rsid w:val="002562E5"/>
    <w:rsid w:val="00256399"/>
    <w:rsid w:val="002563C2"/>
    <w:rsid w:val="00256708"/>
    <w:rsid w:val="00256811"/>
    <w:rsid w:val="00256A53"/>
    <w:rsid w:val="00256D1F"/>
    <w:rsid w:val="0025727E"/>
    <w:rsid w:val="002572F9"/>
    <w:rsid w:val="00257656"/>
    <w:rsid w:val="002577D7"/>
    <w:rsid w:val="00257A66"/>
    <w:rsid w:val="00257C19"/>
    <w:rsid w:val="00257CD0"/>
    <w:rsid w:val="00257EF5"/>
    <w:rsid w:val="00257FD2"/>
    <w:rsid w:val="00260076"/>
    <w:rsid w:val="0026017D"/>
    <w:rsid w:val="0026017E"/>
    <w:rsid w:val="00260233"/>
    <w:rsid w:val="0026055B"/>
    <w:rsid w:val="002606E6"/>
    <w:rsid w:val="0026078A"/>
    <w:rsid w:val="0026095E"/>
    <w:rsid w:val="00260BA4"/>
    <w:rsid w:val="00260D71"/>
    <w:rsid w:val="002610D3"/>
    <w:rsid w:val="00261335"/>
    <w:rsid w:val="002614C7"/>
    <w:rsid w:val="00261561"/>
    <w:rsid w:val="00261718"/>
    <w:rsid w:val="002618F5"/>
    <w:rsid w:val="00261B3D"/>
    <w:rsid w:val="00261E63"/>
    <w:rsid w:val="002621EF"/>
    <w:rsid w:val="00262327"/>
    <w:rsid w:val="00262750"/>
    <w:rsid w:val="002629BC"/>
    <w:rsid w:val="00262B26"/>
    <w:rsid w:val="00262B90"/>
    <w:rsid w:val="00262E0A"/>
    <w:rsid w:val="00262F03"/>
    <w:rsid w:val="00263847"/>
    <w:rsid w:val="00263959"/>
    <w:rsid w:val="00263ABB"/>
    <w:rsid w:val="00263B0A"/>
    <w:rsid w:val="00263B72"/>
    <w:rsid w:val="00263BE1"/>
    <w:rsid w:val="00263C1B"/>
    <w:rsid w:val="00263C5B"/>
    <w:rsid w:val="00263CA6"/>
    <w:rsid w:val="00263FBA"/>
    <w:rsid w:val="00264211"/>
    <w:rsid w:val="00264400"/>
    <w:rsid w:val="0026461C"/>
    <w:rsid w:val="0026478E"/>
    <w:rsid w:val="002647C9"/>
    <w:rsid w:val="0026485A"/>
    <w:rsid w:val="0026485C"/>
    <w:rsid w:val="00264925"/>
    <w:rsid w:val="00264C4B"/>
    <w:rsid w:val="00264C58"/>
    <w:rsid w:val="00265002"/>
    <w:rsid w:val="002654C4"/>
    <w:rsid w:val="00265679"/>
    <w:rsid w:val="002656DF"/>
    <w:rsid w:val="00265930"/>
    <w:rsid w:val="002659D9"/>
    <w:rsid w:val="00265C6E"/>
    <w:rsid w:val="00265CE7"/>
    <w:rsid w:val="00265E18"/>
    <w:rsid w:val="002661D8"/>
    <w:rsid w:val="00266428"/>
    <w:rsid w:val="00266546"/>
    <w:rsid w:val="00266B39"/>
    <w:rsid w:val="00266C32"/>
    <w:rsid w:val="00266DE3"/>
    <w:rsid w:val="002670D3"/>
    <w:rsid w:val="0026737E"/>
    <w:rsid w:val="0026738D"/>
    <w:rsid w:val="00267589"/>
    <w:rsid w:val="0026773F"/>
    <w:rsid w:val="00267892"/>
    <w:rsid w:val="002679C9"/>
    <w:rsid w:val="002679E0"/>
    <w:rsid w:val="00267A04"/>
    <w:rsid w:val="00267B42"/>
    <w:rsid w:val="00267BF9"/>
    <w:rsid w:val="00267E29"/>
    <w:rsid w:val="00267EFB"/>
    <w:rsid w:val="00267F3B"/>
    <w:rsid w:val="0027022B"/>
    <w:rsid w:val="00270278"/>
    <w:rsid w:val="00270315"/>
    <w:rsid w:val="00270484"/>
    <w:rsid w:val="00270502"/>
    <w:rsid w:val="0027068C"/>
    <w:rsid w:val="002706CA"/>
    <w:rsid w:val="00270725"/>
    <w:rsid w:val="00270731"/>
    <w:rsid w:val="00270A0F"/>
    <w:rsid w:val="00270CF5"/>
    <w:rsid w:val="00270D6C"/>
    <w:rsid w:val="00270EB3"/>
    <w:rsid w:val="00270F20"/>
    <w:rsid w:val="00270FA2"/>
    <w:rsid w:val="002711D1"/>
    <w:rsid w:val="00271331"/>
    <w:rsid w:val="00271415"/>
    <w:rsid w:val="002714ED"/>
    <w:rsid w:val="00271706"/>
    <w:rsid w:val="00271721"/>
    <w:rsid w:val="0027189D"/>
    <w:rsid w:val="00271B3B"/>
    <w:rsid w:val="00271C4E"/>
    <w:rsid w:val="00271C52"/>
    <w:rsid w:val="00271C7B"/>
    <w:rsid w:val="002722C0"/>
    <w:rsid w:val="00272402"/>
    <w:rsid w:val="0027245F"/>
    <w:rsid w:val="002725E7"/>
    <w:rsid w:val="00272EA2"/>
    <w:rsid w:val="00273076"/>
    <w:rsid w:val="00273AB4"/>
    <w:rsid w:val="00273E96"/>
    <w:rsid w:val="00273FAA"/>
    <w:rsid w:val="0027404F"/>
    <w:rsid w:val="002746A1"/>
    <w:rsid w:val="002746B8"/>
    <w:rsid w:val="002746E0"/>
    <w:rsid w:val="00274792"/>
    <w:rsid w:val="00274B1F"/>
    <w:rsid w:val="00274E20"/>
    <w:rsid w:val="00274E39"/>
    <w:rsid w:val="00274E65"/>
    <w:rsid w:val="00274F60"/>
    <w:rsid w:val="00275720"/>
    <w:rsid w:val="0027575A"/>
    <w:rsid w:val="002757A5"/>
    <w:rsid w:val="002757D0"/>
    <w:rsid w:val="00275822"/>
    <w:rsid w:val="00275A14"/>
    <w:rsid w:val="00275FE8"/>
    <w:rsid w:val="00276216"/>
    <w:rsid w:val="00276279"/>
    <w:rsid w:val="00276355"/>
    <w:rsid w:val="002764DD"/>
    <w:rsid w:val="00276509"/>
    <w:rsid w:val="00276AE2"/>
    <w:rsid w:val="00276B8F"/>
    <w:rsid w:val="00276CF7"/>
    <w:rsid w:val="00276F67"/>
    <w:rsid w:val="002771F2"/>
    <w:rsid w:val="0027744A"/>
    <w:rsid w:val="002774BA"/>
    <w:rsid w:val="00277534"/>
    <w:rsid w:val="002775CF"/>
    <w:rsid w:val="0027766F"/>
    <w:rsid w:val="0027771D"/>
    <w:rsid w:val="0027778A"/>
    <w:rsid w:val="002777AF"/>
    <w:rsid w:val="002778E3"/>
    <w:rsid w:val="0027795D"/>
    <w:rsid w:val="002779EF"/>
    <w:rsid w:val="00277AC8"/>
    <w:rsid w:val="00277AD6"/>
    <w:rsid w:val="00277EDD"/>
    <w:rsid w:val="00277F1D"/>
    <w:rsid w:val="00277F49"/>
    <w:rsid w:val="00277F70"/>
    <w:rsid w:val="00280228"/>
    <w:rsid w:val="00280492"/>
    <w:rsid w:val="002805B0"/>
    <w:rsid w:val="0028068A"/>
    <w:rsid w:val="002808C9"/>
    <w:rsid w:val="00280A9C"/>
    <w:rsid w:val="00280B02"/>
    <w:rsid w:val="00280C8A"/>
    <w:rsid w:val="00280DB5"/>
    <w:rsid w:val="0028114E"/>
    <w:rsid w:val="002811C3"/>
    <w:rsid w:val="002811FB"/>
    <w:rsid w:val="0028137D"/>
    <w:rsid w:val="002819B0"/>
    <w:rsid w:val="00281AF3"/>
    <w:rsid w:val="00281B0F"/>
    <w:rsid w:val="00281F7D"/>
    <w:rsid w:val="0028228A"/>
    <w:rsid w:val="00282383"/>
    <w:rsid w:val="00282406"/>
    <w:rsid w:val="00282569"/>
    <w:rsid w:val="0028292C"/>
    <w:rsid w:val="00282A26"/>
    <w:rsid w:val="00283826"/>
    <w:rsid w:val="00283989"/>
    <w:rsid w:val="00283AAE"/>
    <w:rsid w:val="00283B13"/>
    <w:rsid w:val="00283D20"/>
    <w:rsid w:val="00284062"/>
    <w:rsid w:val="0028437B"/>
    <w:rsid w:val="00284382"/>
    <w:rsid w:val="002845A5"/>
    <w:rsid w:val="0028474C"/>
    <w:rsid w:val="00284807"/>
    <w:rsid w:val="00284AE0"/>
    <w:rsid w:val="00284DAB"/>
    <w:rsid w:val="00284E0B"/>
    <w:rsid w:val="00285107"/>
    <w:rsid w:val="002852D4"/>
    <w:rsid w:val="00285385"/>
    <w:rsid w:val="0028539D"/>
    <w:rsid w:val="002853B7"/>
    <w:rsid w:val="002854A9"/>
    <w:rsid w:val="00285516"/>
    <w:rsid w:val="00285781"/>
    <w:rsid w:val="00285792"/>
    <w:rsid w:val="00285805"/>
    <w:rsid w:val="00285BC9"/>
    <w:rsid w:val="00285C07"/>
    <w:rsid w:val="00285FC7"/>
    <w:rsid w:val="002863F7"/>
    <w:rsid w:val="002865E7"/>
    <w:rsid w:val="00286708"/>
    <w:rsid w:val="00286728"/>
    <w:rsid w:val="002869E5"/>
    <w:rsid w:val="00286D95"/>
    <w:rsid w:val="00287096"/>
    <w:rsid w:val="00287181"/>
    <w:rsid w:val="002871BF"/>
    <w:rsid w:val="002873AD"/>
    <w:rsid w:val="00287647"/>
    <w:rsid w:val="00287699"/>
    <w:rsid w:val="00287797"/>
    <w:rsid w:val="002877A0"/>
    <w:rsid w:val="00287841"/>
    <w:rsid w:val="00287898"/>
    <w:rsid w:val="00287A75"/>
    <w:rsid w:val="00287C33"/>
    <w:rsid w:val="00287E22"/>
    <w:rsid w:val="00287FAD"/>
    <w:rsid w:val="00290238"/>
    <w:rsid w:val="002903F9"/>
    <w:rsid w:val="002906F4"/>
    <w:rsid w:val="0029075B"/>
    <w:rsid w:val="00290A24"/>
    <w:rsid w:val="00290BF7"/>
    <w:rsid w:val="00290D81"/>
    <w:rsid w:val="00290F0E"/>
    <w:rsid w:val="00291082"/>
    <w:rsid w:val="0029118E"/>
    <w:rsid w:val="002911FC"/>
    <w:rsid w:val="002912FD"/>
    <w:rsid w:val="002913BE"/>
    <w:rsid w:val="00291402"/>
    <w:rsid w:val="002914F2"/>
    <w:rsid w:val="0029161D"/>
    <w:rsid w:val="002916CB"/>
    <w:rsid w:val="00291927"/>
    <w:rsid w:val="002919FB"/>
    <w:rsid w:val="00291C09"/>
    <w:rsid w:val="00291CB2"/>
    <w:rsid w:val="00291CE2"/>
    <w:rsid w:val="00291DFF"/>
    <w:rsid w:val="00291E2D"/>
    <w:rsid w:val="00291E31"/>
    <w:rsid w:val="00291E5C"/>
    <w:rsid w:val="00292214"/>
    <w:rsid w:val="002922FF"/>
    <w:rsid w:val="0029237A"/>
    <w:rsid w:val="00292470"/>
    <w:rsid w:val="00292750"/>
    <w:rsid w:val="002927AB"/>
    <w:rsid w:val="00292893"/>
    <w:rsid w:val="00292BF1"/>
    <w:rsid w:val="002931D3"/>
    <w:rsid w:val="0029340C"/>
    <w:rsid w:val="0029358A"/>
    <w:rsid w:val="002937A2"/>
    <w:rsid w:val="002939BC"/>
    <w:rsid w:val="00293A16"/>
    <w:rsid w:val="00293CF9"/>
    <w:rsid w:val="00293E3F"/>
    <w:rsid w:val="00293FC4"/>
    <w:rsid w:val="00294037"/>
    <w:rsid w:val="00294589"/>
    <w:rsid w:val="0029459C"/>
    <w:rsid w:val="002949B2"/>
    <w:rsid w:val="00294A3D"/>
    <w:rsid w:val="00294AC0"/>
    <w:rsid w:val="00294C8D"/>
    <w:rsid w:val="00294E2D"/>
    <w:rsid w:val="00294F52"/>
    <w:rsid w:val="00295246"/>
    <w:rsid w:val="0029540B"/>
    <w:rsid w:val="0029560F"/>
    <w:rsid w:val="0029569D"/>
    <w:rsid w:val="00295881"/>
    <w:rsid w:val="0029589B"/>
    <w:rsid w:val="00295963"/>
    <w:rsid w:val="002959ED"/>
    <w:rsid w:val="00295A3B"/>
    <w:rsid w:val="00295BFB"/>
    <w:rsid w:val="00295D5D"/>
    <w:rsid w:val="00295D79"/>
    <w:rsid w:val="00295D97"/>
    <w:rsid w:val="00295F32"/>
    <w:rsid w:val="00295F5D"/>
    <w:rsid w:val="002960E6"/>
    <w:rsid w:val="002962CB"/>
    <w:rsid w:val="0029649A"/>
    <w:rsid w:val="002964DD"/>
    <w:rsid w:val="00296CC5"/>
    <w:rsid w:val="00296FFE"/>
    <w:rsid w:val="00297027"/>
    <w:rsid w:val="00297050"/>
    <w:rsid w:val="00297223"/>
    <w:rsid w:val="00297254"/>
    <w:rsid w:val="002972DF"/>
    <w:rsid w:val="0029749D"/>
    <w:rsid w:val="00297683"/>
    <w:rsid w:val="00297791"/>
    <w:rsid w:val="002978A1"/>
    <w:rsid w:val="002979D8"/>
    <w:rsid w:val="00297AC0"/>
    <w:rsid w:val="00297B4A"/>
    <w:rsid w:val="002A0359"/>
    <w:rsid w:val="002A0400"/>
    <w:rsid w:val="002A05FE"/>
    <w:rsid w:val="002A078F"/>
    <w:rsid w:val="002A09DF"/>
    <w:rsid w:val="002A0BB7"/>
    <w:rsid w:val="002A0E8D"/>
    <w:rsid w:val="002A0F66"/>
    <w:rsid w:val="002A107E"/>
    <w:rsid w:val="002A1350"/>
    <w:rsid w:val="002A15C8"/>
    <w:rsid w:val="002A15F2"/>
    <w:rsid w:val="002A1690"/>
    <w:rsid w:val="002A16E1"/>
    <w:rsid w:val="002A1792"/>
    <w:rsid w:val="002A1CA9"/>
    <w:rsid w:val="002A1D3C"/>
    <w:rsid w:val="002A1FA4"/>
    <w:rsid w:val="002A209B"/>
    <w:rsid w:val="002A20C3"/>
    <w:rsid w:val="002A2416"/>
    <w:rsid w:val="002A273A"/>
    <w:rsid w:val="002A2B7C"/>
    <w:rsid w:val="002A2BC4"/>
    <w:rsid w:val="002A2BF5"/>
    <w:rsid w:val="002A2FA0"/>
    <w:rsid w:val="002A32E0"/>
    <w:rsid w:val="002A3679"/>
    <w:rsid w:val="002A3A06"/>
    <w:rsid w:val="002A3BA2"/>
    <w:rsid w:val="002A3E23"/>
    <w:rsid w:val="002A3E95"/>
    <w:rsid w:val="002A3F24"/>
    <w:rsid w:val="002A402C"/>
    <w:rsid w:val="002A4265"/>
    <w:rsid w:val="002A43FF"/>
    <w:rsid w:val="002A45DC"/>
    <w:rsid w:val="002A4729"/>
    <w:rsid w:val="002A47E2"/>
    <w:rsid w:val="002A47F8"/>
    <w:rsid w:val="002A4EF3"/>
    <w:rsid w:val="002A4F9E"/>
    <w:rsid w:val="002A4FD9"/>
    <w:rsid w:val="002A51B8"/>
    <w:rsid w:val="002A51D8"/>
    <w:rsid w:val="002A52F3"/>
    <w:rsid w:val="002A56BE"/>
    <w:rsid w:val="002A56F3"/>
    <w:rsid w:val="002A5758"/>
    <w:rsid w:val="002A5A46"/>
    <w:rsid w:val="002A5B8F"/>
    <w:rsid w:val="002A5DBB"/>
    <w:rsid w:val="002A5E37"/>
    <w:rsid w:val="002A600E"/>
    <w:rsid w:val="002A6069"/>
    <w:rsid w:val="002A60BC"/>
    <w:rsid w:val="002A62A0"/>
    <w:rsid w:val="002A62F4"/>
    <w:rsid w:val="002A632C"/>
    <w:rsid w:val="002A637E"/>
    <w:rsid w:val="002A6490"/>
    <w:rsid w:val="002A64D1"/>
    <w:rsid w:val="002A64F7"/>
    <w:rsid w:val="002A6668"/>
    <w:rsid w:val="002A6718"/>
    <w:rsid w:val="002A67D1"/>
    <w:rsid w:val="002A67EA"/>
    <w:rsid w:val="002A6973"/>
    <w:rsid w:val="002A69CA"/>
    <w:rsid w:val="002A6B8D"/>
    <w:rsid w:val="002A73F7"/>
    <w:rsid w:val="002A744F"/>
    <w:rsid w:val="002A746D"/>
    <w:rsid w:val="002A74AE"/>
    <w:rsid w:val="002A75DB"/>
    <w:rsid w:val="002A760A"/>
    <w:rsid w:val="002A7714"/>
    <w:rsid w:val="002A7944"/>
    <w:rsid w:val="002A7AEC"/>
    <w:rsid w:val="002A7C81"/>
    <w:rsid w:val="002A7CE1"/>
    <w:rsid w:val="002A7D5E"/>
    <w:rsid w:val="002A7E26"/>
    <w:rsid w:val="002A7E2B"/>
    <w:rsid w:val="002A7FAB"/>
    <w:rsid w:val="002B0098"/>
    <w:rsid w:val="002B00C5"/>
    <w:rsid w:val="002B031A"/>
    <w:rsid w:val="002B041B"/>
    <w:rsid w:val="002B0A44"/>
    <w:rsid w:val="002B0BD0"/>
    <w:rsid w:val="002B0C82"/>
    <w:rsid w:val="002B0E11"/>
    <w:rsid w:val="002B0FC4"/>
    <w:rsid w:val="002B10E3"/>
    <w:rsid w:val="002B10E8"/>
    <w:rsid w:val="002B118D"/>
    <w:rsid w:val="002B119A"/>
    <w:rsid w:val="002B12AB"/>
    <w:rsid w:val="002B1310"/>
    <w:rsid w:val="002B1404"/>
    <w:rsid w:val="002B154C"/>
    <w:rsid w:val="002B199D"/>
    <w:rsid w:val="002B19AD"/>
    <w:rsid w:val="002B19E1"/>
    <w:rsid w:val="002B1A4E"/>
    <w:rsid w:val="002B1B2B"/>
    <w:rsid w:val="002B1B93"/>
    <w:rsid w:val="002B1CCF"/>
    <w:rsid w:val="002B1D1A"/>
    <w:rsid w:val="002B20AD"/>
    <w:rsid w:val="002B23A8"/>
    <w:rsid w:val="002B2968"/>
    <w:rsid w:val="002B2B30"/>
    <w:rsid w:val="002B2EE2"/>
    <w:rsid w:val="002B2FA9"/>
    <w:rsid w:val="002B3016"/>
    <w:rsid w:val="002B310C"/>
    <w:rsid w:val="002B3361"/>
    <w:rsid w:val="002B34D8"/>
    <w:rsid w:val="002B366C"/>
    <w:rsid w:val="002B37FF"/>
    <w:rsid w:val="002B3A55"/>
    <w:rsid w:val="002B3A7E"/>
    <w:rsid w:val="002B3EE4"/>
    <w:rsid w:val="002B49C0"/>
    <w:rsid w:val="002B4DC3"/>
    <w:rsid w:val="002B5008"/>
    <w:rsid w:val="002B500B"/>
    <w:rsid w:val="002B5097"/>
    <w:rsid w:val="002B53BD"/>
    <w:rsid w:val="002B53D2"/>
    <w:rsid w:val="002B5631"/>
    <w:rsid w:val="002B56CB"/>
    <w:rsid w:val="002B575F"/>
    <w:rsid w:val="002B58B5"/>
    <w:rsid w:val="002B6041"/>
    <w:rsid w:val="002B60FD"/>
    <w:rsid w:val="002B61B5"/>
    <w:rsid w:val="002B6237"/>
    <w:rsid w:val="002B629F"/>
    <w:rsid w:val="002B636B"/>
    <w:rsid w:val="002B6410"/>
    <w:rsid w:val="002B6A24"/>
    <w:rsid w:val="002B6A84"/>
    <w:rsid w:val="002B6B30"/>
    <w:rsid w:val="002B6C4D"/>
    <w:rsid w:val="002B6EBF"/>
    <w:rsid w:val="002B7065"/>
    <w:rsid w:val="002B71BA"/>
    <w:rsid w:val="002B726C"/>
    <w:rsid w:val="002B7379"/>
    <w:rsid w:val="002B7434"/>
    <w:rsid w:val="002B7448"/>
    <w:rsid w:val="002B77DB"/>
    <w:rsid w:val="002B79EF"/>
    <w:rsid w:val="002B7AC1"/>
    <w:rsid w:val="002B7B4A"/>
    <w:rsid w:val="002B7BCF"/>
    <w:rsid w:val="002B7C10"/>
    <w:rsid w:val="002B7CCC"/>
    <w:rsid w:val="002B7D51"/>
    <w:rsid w:val="002B7D70"/>
    <w:rsid w:val="002B7DEA"/>
    <w:rsid w:val="002C00EF"/>
    <w:rsid w:val="002C020D"/>
    <w:rsid w:val="002C02DF"/>
    <w:rsid w:val="002C0318"/>
    <w:rsid w:val="002C0346"/>
    <w:rsid w:val="002C0436"/>
    <w:rsid w:val="002C0580"/>
    <w:rsid w:val="002C0788"/>
    <w:rsid w:val="002C0848"/>
    <w:rsid w:val="002C094A"/>
    <w:rsid w:val="002C099D"/>
    <w:rsid w:val="002C09AC"/>
    <w:rsid w:val="002C0A64"/>
    <w:rsid w:val="002C0A6B"/>
    <w:rsid w:val="002C0C98"/>
    <w:rsid w:val="002C0D21"/>
    <w:rsid w:val="002C0DE6"/>
    <w:rsid w:val="002C0E48"/>
    <w:rsid w:val="002C0F02"/>
    <w:rsid w:val="002C0F2C"/>
    <w:rsid w:val="002C1131"/>
    <w:rsid w:val="002C1239"/>
    <w:rsid w:val="002C1244"/>
    <w:rsid w:val="002C12C4"/>
    <w:rsid w:val="002C1425"/>
    <w:rsid w:val="002C14CA"/>
    <w:rsid w:val="002C15E7"/>
    <w:rsid w:val="002C1808"/>
    <w:rsid w:val="002C184E"/>
    <w:rsid w:val="002C1899"/>
    <w:rsid w:val="002C1D0C"/>
    <w:rsid w:val="002C1D5A"/>
    <w:rsid w:val="002C21D4"/>
    <w:rsid w:val="002C2452"/>
    <w:rsid w:val="002C253E"/>
    <w:rsid w:val="002C2662"/>
    <w:rsid w:val="002C28B4"/>
    <w:rsid w:val="002C28C2"/>
    <w:rsid w:val="002C2B06"/>
    <w:rsid w:val="002C2B7A"/>
    <w:rsid w:val="002C2C07"/>
    <w:rsid w:val="002C2F60"/>
    <w:rsid w:val="002C3043"/>
    <w:rsid w:val="002C3071"/>
    <w:rsid w:val="002C3164"/>
    <w:rsid w:val="002C33F1"/>
    <w:rsid w:val="002C3405"/>
    <w:rsid w:val="002C3479"/>
    <w:rsid w:val="002C34FC"/>
    <w:rsid w:val="002C371B"/>
    <w:rsid w:val="002C37ED"/>
    <w:rsid w:val="002C3AFE"/>
    <w:rsid w:val="002C3C44"/>
    <w:rsid w:val="002C4061"/>
    <w:rsid w:val="002C40B1"/>
    <w:rsid w:val="002C44E7"/>
    <w:rsid w:val="002C4516"/>
    <w:rsid w:val="002C4820"/>
    <w:rsid w:val="002C4841"/>
    <w:rsid w:val="002C4A39"/>
    <w:rsid w:val="002C4AA8"/>
    <w:rsid w:val="002C4BAE"/>
    <w:rsid w:val="002C4CD2"/>
    <w:rsid w:val="002C4D65"/>
    <w:rsid w:val="002C4DAC"/>
    <w:rsid w:val="002C4F8F"/>
    <w:rsid w:val="002C50FF"/>
    <w:rsid w:val="002C512C"/>
    <w:rsid w:val="002C51EE"/>
    <w:rsid w:val="002C5438"/>
    <w:rsid w:val="002C57FD"/>
    <w:rsid w:val="002C5898"/>
    <w:rsid w:val="002C58BA"/>
    <w:rsid w:val="002C58FE"/>
    <w:rsid w:val="002C5996"/>
    <w:rsid w:val="002C5A3E"/>
    <w:rsid w:val="002C5B0E"/>
    <w:rsid w:val="002C5B82"/>
    <w:rsid w:val="002C5E56"/>
    <w:rsid w:val="002C5E7B"/>
    <w:rsid w:val="002C5FF6"/>
    <w:rsid w:val="002C6110"/>
    <w:rsid w:val="002C61E8"/>
    <w:rsid w:val="002C63A4"/>
    <w:rsid w:val="002C6423"/>
    <w:rsid w:val="002C64B4"/>
    <w:rsid w:val="002C653A"/>
    <w:rsid w:val="002C65EA"/>
    <w:rsid w:val="002C663A"/>
    <w:rsid w:val="002C66CB"/>
    <w:rsid w:val="002C6AFA"/>
    <w:rsid w:val="002C6B15"/>
    <w:rsid w:val="002C6D84"/>
    <w:rsid w:val="002C6EBA"/>
    <w:rsid w:val="002C7191"/>
    <w:rsid w:val="002C71DC"/>
    <w:rsid w:val="002C7225"/>
    <w:rsid w:val="002C7318"/>
    <w:rsid w:val="002C747E"/>
    <w:rsid w:val="002C74AE"/>
    <w:rsid w:val="002C7557"/>
    <w:rsid w:val="002C79E5"/>
    <w:rsid w:val="002C7A57"/>
    <w:rsid w:val="002C7B57"/>
    <w:rsid w:val="002C7BED"/>
    <w:rsid w:val="002C7D1C"/>
    <w:rsid w:val="002C7EC6"/>
    <w:rsid w:val="002C7FA7"/>
    <w:rsid w:val="002D0025"/>
    <w:rsid w:val="002D0434"/>
    <w:rsid w:val="002D0531"/>
    <w:rsid w:val="002D080A"/>
    <w:rsid w:val="002D085E"/>
    <w:rsid w:val="002D0972"/>
    <w:rsid w:val="002D09F2"/>
    <w:rsid w:val="002D0B51"/>
    <w:rsid w:val="002D0C65"/>
    <w:rsid w:val="002D0C7B"/>
    <w:rsid w:val="002D0D0B"/>
    <w:rsid w:val="002D0D5E"/>
    <w:rsid w:val="002D0E93"/>
    <w:rsid w:val="002D0F06"/>
    <w:rsid w:val="002D1092"/>
    <w:rsid w:val="002D10AC"/>
    <w:rsid w:val="002D1620"/>
    <w:rsid w:val="002D19DE"/>
    <w:rsid w:val="002D1A23"/>
    <w:rsid w:val="002D1C91"/>
    <w:rsid w:val="002D1D58"/>
    <w:rsid w:val="002D2306"/>
    <w:rsid w:val="002D2716"/>
    <w:rsid w:val="002D27D7"/>
    <w:rsid w:val="002D2B7B"/>
    <w:rsid w:val="002D2B7E"/>
    <w:rsid w:val="002D2CFF"/>
    <w:rsid w:val="002D2D94"/>
    <w:rsid w:val="002D2FD5"/>
    <w:rsid w:val="002D30A9"/>
    <w:rsid w:val="002D31A2"/>
    <w:rsid w:val="002D343E"/>
    <w:rsid w:val="002D349E"/>
    <w:rsid w:val="002D37D8"/>
    <w:rsid w:val="002D3815"/>
    <w:rsid w:val="002D38FD"/>
    <w:rsid w:val="002D3900"/>
    <w:rsid w:val="002D3ABC"/>
    <w:rsid w:val="002D3FC7"/>
    <w:rsid w:val="002D4032"/>
    <w:rsid w:val="002D4113"/>
    <w:rsid w:val="002D4264"/>
    <w:rsid w:val="002D44F3"/>
    <w:rsid w:val="002D459D"/>
    <w:rsid w:val="002D482B"/>
    <w:rsid w:val="002D4985"/>
    <w:rsid w:val="002D4A7C"/>
    <w:rsid w:val="002D4C6C"/>
    <w:rsid w:val="002D4D86"/>
    <w:rsid w:val="002D521C"/>
    <w:rsid w:val="002D52BD"/>
    <w:rsid w:val="002D5347"/>
    <w:rsid w:val="002D54F5"/>
    <w:rsid w:val="002D554C"/>
    <w:rsid w:val="002D5555"/>
    <w:rsid w:val="002D5A1B"/>
    <w:rsid w:val="002D5B14"/>
    <w:rsid w:val="002D5BBF"/>
    <w:rsid w:val="002D5C42"/>
    <w:rsid w:val="002D5D95"/>
    <w:rsid w:val="002D5DA1"/>
    <w:rsid w:val="002D5E54"/>
    <w:rsid w:val="002D62FB"/>
    <w:rsid w:val="002D643C"/>
    <w:rsid w:val="002D6794"/>
    <w:rsid w:val="002D6E78"/>
    <w:rsid w:val="002D7025"/>
    <w:rsid w:val="002D7109"/>
    <w:rsid w:val="002D718A"/>
    <w:rsid w:val="002D7199"/>
    <w:rsid w:val="002D72E4"/>
    <w:rsid w:val="002D7336"/>
    <w:rsid w:val="002D75DC"/>
    <w:rsid w:val="002D7663"/>
    <w:rsid w:val="002D770E"/>
    <w:rsid w:val="002D7840"/>
    <w:rsid w:val="002D7906"/>
    <w:rsid w:val="002D7957"/>
    <w:rsid w:val="002D7AB8"/>
    <w:rsid w:val="002D7B7A"/>
    <w:rsid w:val="002D7F5A"/>
    <w:rsid w:val="002D7FE2"/>
    <w:rsid w:val="002E001D"/>
    <w:rsid w:val="002E021D"/>
    <w:rsid w:val="002E038F"/>
    <w:rsid w:val="002E09C0"/>
    <w:rsid w:val="002E09D4"/>
    <w:rsid w:val="002E0C0E"/>
    <w:rsid w:val="002E0E43"/>
    <w:rsid w:val="002E110D"/>
    <w:rsid w:val="002E1199"/>
    <w:rsid w:val="002E15AC"/>
    <w:rsid w:val="002E1866"/>
    <w:rsid w:val="002E18FB"/>
    <w:rsid w:val="002E19CB"/>
    <w:rsid w:val="002E19D9"/>
    <w:rsid w:val="002E1B65"/>
    <w:rsid w:val="002E2009"/>
    <w:rsid w:val="002E21A7"/>
    <w:rsid w:val="002E2233"/>
    <w:rsid w:val="002E2C6E"/>
    <w:rsid w:val="002E2CA2"/>
    <w:rsid w:val="002E2E87"/>
    <w:rsid w:val="002E2F39"/>
    <w:rsid w:val="002E30B8"/>
    <w:rsid w:val="002E30F8"/>
    <w:rsid w:val="002E3179"/>
    <w:rsid w:val="002E3193"/>
    <w:rsid w:val="002E3285"/>
    <w:rsid w:val="002E32F4"/>
    <w:rsid w:val="002E368D"/>
    <w:rsid w:val="002E3745"/>
    <w:rsid w:val="002E37B0"/>
    <w:rsid w:val="002E39BA"/>
    <w:rsid w:val="002E3B63"/>
    <w:rsid w:val="002E3D73"/>
    <w:rsid w:val="002E3D84"/>
    <w:rsid w:val="002E3F5E"/>
    <w:rsid w:val="002E4044"/>
    <w:rsid w:val="002E418B"/>
    <w:rsid w:val="002E42D1"/>
    <w:rsid w:val="002E43A4"/>
    <w:rsid w:val="002E4607"/>
    <w:rsid w:val="002E46AD"/>
    <w:rsid w:val="002E46B4"/>
    <w:rsid w:val="002E473C"/>
    <w:rsid w:val="002E48BD"/>
    <w:rsid w:val="002E48E2"/>
    <w:rsid w:val="002E4BD1"/>
    <w:rsid w:val="002E4D08"/>
    <w:rsid w:val="002E4E0C"/>
    <w:rsid w:val="002E50ED"/>
    <w:rsid w:val="002E51AF"/>
    <w:rsid w:val="002E5213"/>
    <w:rsid w:val="002E53CD"/>
    <w:rsid w:val="002E54DE"/>
    <w:rsid w:val="002E5576"/>
    <w:rsid w:val="002E59F6"/>
    <w:rsid w:val="002E5B10"/>
    <w:rsid w:val="002E5CB1"/>
    <w:rsid w:val="002E5DDA"/>
    <w:rsid w:val="002E5EA4"/>
    <w:rsid w:val="002E5EF9"/>
    <w:rsid w:val="002E5FF0"/>
    <w:rsid w:val="002E6134"/>
    <w:rsid w:val="002E6399"/>
    <w:rsid w:val="002E6522"/>
    <w:rsid w:val="002E659F"/>
    <w:rsid w:val="002E67CD"/>
    <w:rsid w:val="002E6867"/>
    <w:rsid w:val="002E694B"/>
    <w:rsid w:val="002E6986"/>
    <w:rsid w:val="002E6A16"/>
    <w:rsid w:val="002E6A93"/>
    <w:rsid w:val="002E6ADA"/>
    <w:rsid w:val="002E6C0C"/>
    <w:rsid w:val="002E6F51"/>
    <w:rsid w:val="002E6FFC"/>
    <w:rsid w:val="002E701B"/>
    <w:rsid w:val="002E7479"/>
    <w:rsid w:val="002E789C"/>
    <w:rsid w:val="002E7935"/>
    <w:rsid w:val="002E7B9C"/>
    <w:rsid w:val="002E7C13"/>
    <w:rsid w:val="002E7C29"/>
    <w:rsid w:val="002E7F3D"/>
    <w:rsid w:val="002F02EB"/>
    <w:rsid w:val="002F04B6"/>
    <w:rsid w:val="002F04DD"/>
    <w:rsid w:val="002F0639"/>
    <w:rsid w:val="002F06EF"/>
    <w:rsid w:val="002F0A92"/>
    <w:rsid w:val="002F0C63"/>
    <w:rsid w:val="002F0CF1"/>
    <w:rsid w:val="002F0D80"/>
    <w:rsid w:val="002F1022"/>
    <w:rsid w:val="002F112F"/>
    <w:rsid w:val="002F1286"/>
    <w:rsid w:val="002F15AA"/>
    <w:rsid w:val="002F1755"/>
    <w:rsid w:val="002F1835"/>
    <w:rsid w:val="002F1887"/>
    <w:rsid w:val="002F1BF3"/>
    <w:rsid w:val="002F1DB4"/>
    <w:rsid w:val="002F240A"/>
    <w:rsid w:val="002F26C7"/>
    <w:rsid w:val="002F2793"/>
    <w:rsid w:val="002F29F1"/>
    <w:rsid w:val="002F2A24"/>
    <w:rsid w:val="002F2BD1"/>
    <w:rsid w:val="002F2EB1"/>
    <w:rsid w:val="002F3156"/>
    <w:rsid w:val="002F3266"/>
    <w:rsid w:val="002F3362"/>
    <w:rsid w:val="002F3438"/>
    <w:rsid w:val="002F34BC"/>
    <w:rsid w:val="002F3526"/>
    <w:rsid w:val="002F3552"/>
    <w:rsid w:val="002F3760"/>
    <w:rsid w:val="002F3972"/>
    <w:rsid w:val="002F3A35"/>
    <w:rsid w:val="002F3A80"/>
    <w:rsid w:val="002F3AEF"/>
    <w:rsid w:val="002F3E0B"/>
    <w:rsid w:val="002F3E5A"/>
    <w:rsid w:val="002F3EA5"/>
    <w:rsid w:val="002F3EFE"/>
    <w:rsid w:val="002F3F2B"/>
    <w:rsid w:val="002F427E"/>
    <w:rsid w:val="002F4299"/>
    <w:rsid w:val="002F4313"/>
    <w:rsid w:val="002F439D"/>
    <w:rsid w:val="002F47EC"/>
    <w:rsid w:val="002F4890"/>
    <w:rsid w:val="002F49D8"/>
    <w:rsid w:val="002F4A5A"/>
    <w:rsid w:val="002F50EC"/>
    <w:rsid w:val="002F517F"/>
    <w:rsid w:val="002F538C"/>
    <w:rsid w:val="002F5671"/>
    <w:rsid w:val="002F574F"/>
    <w:rsid w:val="002F579F"/>
    <w:rsid w:val="002F5AC2"/>
    <w:rsid w:val="002F5FCC"/>
    <w:rsid w:val="002F60AF"/>
    <w:rsid w:val="002F6156"/>
    <w:rsid w:val="002F6472"/>
    <w:rsid w:val="002F653F"/>
    <w:rsid w:val="002F6605"/>
    <w:rsid w:val="002F684A"/>
    <w:rsid w:val="002F6934"/>
    <w:rsid w:val="002F6B6D"/>
    <w:rsid w:val="002F6B71"/>
    <w:rsid w:val="002F6E93"/>
    <w:rsid w:val="002F6E95"/>
    <w:rsid w:val="002F719C"/>
    <w:rsid w:val="002F71FC"/>
    <w:rsid w:val="002F7275"/>
    <w:rsid w:val="002F7281"/>
    <w:rsid w:val="002F753B"/>
    <w:rsid w:val="002F7763"/>
    <w:rsid w:val="002F79F2"/>
    <w:rsid w:val="002F7AE9"/>
    <w:rsid w:val="002F7C55"/>
    <w:rsid w:val="002F7EDF"/>
    <w:rsid w:val="002F7F3E"/>
    <w:rsid w:val="0030002E"/>
    <w:rsid w:val="00300097"/>
    <w:rsid w:val="00300429"/>
    <w:rsid w:val="003005D3"/>
    <w:rsid w:val="00300689"/>
    <w:rsid w:val="003006C9"/>
    <w:rsid w:val="00300989"/>
    <w:rsid w:val="00300990"/>
    <w:rsid w:val="00300A2D"/>
    <w:rsid w:val="00300A89"/>
    <w:rsid w:val="00300B6A"/>
    <w:rsid w:val="00300EB9"/>
    <w:rsid w:val="00300F7E"/>
    <w:rsid w:val="00300F98"/>
    <w:rsid w:val="0030141E"/>
    <w:rsid w:val="00301591"/>
    <w:rsid w:val="003015DA"/>
    <w:rsid w:val="00301708"/>
    <w:rsid w:val="00301718"/>
    <w:rsid w:val="00301777"/>
    <w:rsid w:val="003017A8"/>
    <w:rsid w:val="003017E9"/>
    <w:rsid w:val="003019C6"/>
    <w:rsid w:val="00301BCE"/>
    <w:rsid w:val="00301FBA"/>
    <w:rsid w:val="0030217E"/>
    <w:rsid w:val="00302390"/>
    <w:rsid w:val="00302714"/>
    <w:rsid w:val="00302762"/>
    <w:rsid w:val="003027C1"/>
    <w:rsid w:val="003028E6"/>
    <w:rsid w:val="00302D1A"/>
    <w:rsid w:val="00302D3A"/>
    <w:rsid w:val="00302F11"/>
    <w:rsid w:val="00302FFF"/>
    <w:rsid w:val="00303019"/>
    <w:rsid w:val="003033FC"/>
    <w:rsid w:val="00303414"/>
    <w:rsid w:val="00303437"/>
    <w:rsid w:val="0030350A"/>
    <w:rsid w:val="00303747"/>
    <w:rsid w:val="00303759"/>
    <w:rsid w:val="0030378D"/>
    <w:rsid w:val="00303A5C"/>
    <w:rsid w:val="00303A9B"/>
    <w:rsid w:val="00303B82"/>
    <w:rsid w:val="00303BD8"/>
    <w:rsid w:val="00303CB7"/>
    <w:rsid w:val="00303D15"/>
    <w:rsid w:val="00303E2E"/>
    <w:rsid w:val="00303FAF"/>
    <w:rsid w:val="00304128"/>
    <w:rsid w:val="00304725"/>
    <w:rsid w:val="003047C1"/>
    <w:rsid w:val="00304ADD"/>
    <w:rsid w:val="00304B0D"/>
    <w:rsid w:val="00304B9F"/>
    <w:rsid w:val="00304D94"/>
    <w:rsid w:val="00305141"/>
    <w:rsid w:val="00305539"/>
    <w:rsid w:val="003056BE"/>
    <w:rsid w:val="00305736"/>
    <w:rsid w:val="003058D0"/>
    <w:rsid w:val="00305930"/>
    <w:rsid w:val="00305A8F"/>
    <w:rsid w:val="00305A9E"/>
    <w:rsid w:val="00305C11"/>
    <w:rsid w:val="00305C5E"/>
    <w:rsid w:val="00305D49"/>
    <w:rsid w:val="00305E5B"/>
    <w:rsid w:val="00305FCF"/>
    <w:rsid w:val="00306275"/>
    <w:rsid w:val="00306408"/>
    <w:rsid w:val="003064AB"/>
    <w:rsid w:val="00306585"/>
    <w:rsid w:val="003065E1"/>
    <w:rsid w:val="00306694"/>
    <w:rsid w:val="00306753"/>
    <w:rsid w:val="00306B3B"/>
    <w:rsid w:val="00306B8D"/>
    <w:rsid w:val="00306BD6"/>
    <w:rsid w:val="00306D06"/>
    <w:rsid w:val="00306E77"/>
    <w:rsid w:val="00306EE5"/>
    <w:rsid w:val="00307019"/>
    <w:rsid w:val="003070C3"/>
    <w:rsid w:val="00307315"/>
    <w:rsid w:val="003073FA"/>
    <w:rsid w:val="003075DC"/>
    <w:rsid w:val="0030779E"/>
    <w:rsid w:val="0030797D"/>
    <w:rsid w:val="00307A18"/>
    <w:rsid w:val="00307B01"/>
    <w:rsid w:val="00307D72"/>
    <w:rsid w:val="003100C8"/>
    <w:rsid w:val="00310400"/>
    <w:rsid w:val="00310407"/>
    <w:rsid w:val="003104EF"/>
    <w:rsid w:val="0031057E"/>
    <w:rsid w:val="003105EC"/>
    <w:rsid w:val="0031074B"/>
    <w:rsid w:val="00310855"/>
    <w:rsid w:val="00310955"/>
    <w:rsid w:val="00310A30"/>
    <w:rsid w:val="00310D79"/>
    <w:rsid w:val="00310DF9"/>
    <w:rsid w:val="00310F04"/>
    <w:rsid w:val="00310FC5"/>
    <w:rsid w:val="003112EA"/>
    <w:rsid w:val="003113EB"/>
    <w:rsid w:val="003114F9"/>
    <w:rsid w:val="003116CF"/>
    <w:rsid w:val="00311808"/>
    <w:rsid w:val="003119DA"/>
    <w:rsid w:val="00311A6B"/>
    <w:rsid w:val="00311E4C"/>
    <w:rsid w:val="00311F00"/>
    <w:rsid w:val="0031218C"/>
    <w:rsid w:val="003122A6"/>
    <w:rsid w:val="00312311"/>
    <w:rsid w:val="0031248C"/>
    <w:rsid w:val="0031250A"/>
    <w:rsid w:val="0031256F"/>
    <w:rsid w:val="00312722"/>
    <w:rsid w:val="003127E6"/>
    <w:rsid w:val="00312A08"/>
    <w:rsid w:val="00312A60"/>
    <w:rsid w:val="00312B52"/>
    <w:rsid w:val="00312BA1"/>
    <w:rsid w:val="00312C17"/>
    <w:rsid w:val="00312ED7"/>
    <w:rsid w:val="00312FE4"/>
    <w:rsid w:val="00313294"/>
    <w:rsid w:val="00313329"/>
    <w:rsid w:val="003135E4"/>
    <w:rsid w:val="00313759"/>
    <w:rsid w:val="003137CB"/>
    <w:rsid w:val="003137FF"/>
    <w:rsid w:val="003138D5"/>
    <w:rsid w:val="00313A82"/>
    <w:rsid w:val="00313CF4"/>
    <w:rsid w:val="00313E35"/>
    <w:rsid w:val="00313F24"/>
    <w:rsid w:val="00314202"/>
    <w:rsid w:val="0031468E"/>
    <w:rsid w:val="00314864"/>
    <w:rsid w:val="003148AA"/>
    <w:rsid w:val="00314977"/>
    <w:rsid w:val="00314B61"/>
    <w:rsid w:val="00314D6A"/>
    <w:rsid w:val="00314EBB"/>
    <w:rsid w:val="0031506C"/>
    <w:rsid w:val="003151F9"/>
    <w:rsid w:val="00315220"/>
    <w:rsid w:val="00315339"/>
    <w:rsid w:val="003153C1"/>
    <w:rsid w:val="003155C2"/>
    <w:rsid w:val="003157FC"/>
    <w:rsid w:val="00315894"/>
    <w:rsid w:val="00315B59"/>
    <w:rsid w:val="00315DED"/>
    <w:rsid w:val="00315E60"/>
    <w:rsid w:val="00315F0B"/>
    <w:rsid w:val="00315F2A"/>
    <w:rsid w:val="00315F79"/>
    <w:rsid w:val="00316178"/>
    <w:rsid w:val="0031625F"/>
    <w:rsid w:val="0031642E"/>
    <w:rsid w:val="003164D8"/>
    <w:rsid w:val="003165AB"/>
    <w:rsid w:val="00316A67"/>
    <w:rsid w:val="00316B1C"/>
    <w:rsid w:val="00316B5F"/>
    <w:rsid w:val="00316B64"/>
    <w:rsid w:val="00316D32"/>
    <w:rsid w:val="00316EE3"/>
    <w:rsid w:val="00317091"/>
    <w:rsid w:val="003174C3"/>
    <w:rsid w:val="00317604"/>
    <w:rsid w:val="0031777C"/>
    <w:rsid w:val="003178FC"/>
    <w:rsid w:val="00317A27"/>
    <w:rsid w:val="00317A49"/>
    <w:rsid w:val="00317CAA"/>
    <w:rsid w:val="00317F6E"/>
    <w:rsid w:val="00320036"/>
    <w:rsid w:val="00320173"/>
    <w:rsid w:val="003202F1"/>
    <w:rsid w:val="003203D0"/>
    <w:rsid w:val="00320635"/>
    <w:rsid w:val="00320821"/>
    <w:rsid w:val="00320A1C"/>
    <w:rsid w:val="00320A9D"/>
    <w:rsid w:val="00320B91"/>
    <w:rsid w:val="00320BFA"/>
    <w:rsid w:val="00320C78"/>
    <w:rsid w:val="00320CAC"/>
    <w:rsid w:val="00320DE4"/>
    <w:rsid w:val="003216AA"/>
    <w:rsid w:val="003217A5"/>
    <w:rsid w:val="00321806"/>
    <w:rsid w:val="003218DB"/>
    <w:rsid w:val="003219ED"/>
    <w:rsid w:val="00321AC4"/>
    <w:rsid w:val="00321C47"/>
    <w:rsid w:val="0032205E"/>
    <w:rsid w:val="00322147"/>
    <w:rsid w:val="0032219B"/>
    <w:rsid w:val="003221BF"/>
    <w:rsid w:val="003221CD"/>
    <w:rsid w:val="00322273"/>
    <w:rsid w:val="003222B1"/>
    <w:rsid w:val="003223D0"/>
    <w:rsid w:val="003224F5"/>
    <w:rsid w:val="0032268B"/>
    <w:rsid w:val="00322692"/>
    <w:rsid w:val="003227BA"/>
    <w:rsid w:val="003227FC"/>
    <w:rsid w:val="00322AEF"/>
    <w:rsid w:val="00322B2C"/>
    <w:rsid w:val="00322BF6"/>
    <w:rsid w:val="00322CDF"/>
    <w:rsid w:val="00323043"/>
    <w:rsid w:val="003230BB"/>
    <w:rsid w:val="00323325"/>
    <w:rsid w:val="003234B6"/>
    <w:rsid w:val="00323674"/>
    <w:rsid w:val="00323949"/>
    <w:rsid w:val="00323D32"/>
    <w:rsid w:val="00323D6C"/>
    <w:rsid w:val="00323D7D"/>
    <w:rsid w:val="00323E30"/>
    <w:rsid w:val="00324015"/>
    <w:rsid w:val="00324367"/>
    <w:rsid w:val="00324A24"/>
    <w:rsid w:val="00324ACA"/>
    <w:rsid w:val="00324AF2"/>
    <w:rsid w:val="00324B6C"/>
    <w:rsid w:val="00324C66"/>
    <w:rsid w:val="00324C78"/>
    <w:rsid w:val="00324CBD"/>
    <w:rsid w:val="00324DA7"/>
    <w:rsid w:val="00324F19"/>
    <w:rsid w:val="00325043"/>
    <w:rsid w:val="00325047"/>
    <w:rsid w:val="0032516A"/>
    <w:rsid w:val="00325746"/>
    <w:rsid w:val="003259DE"/>
    <w:rsid w:val="00325AF1"/>
    <w:rsid w:val="00325CB6"/>
    <w:rsid w:val="00325DAE"/>
    <w:rsid w:val="00326034"/>
    <w:rsid w:val="003264C9"/>
    <w:rsid w:val="00326514"/>
    <w:rsid w:val="003266BC"/>
    <w:rsid w:val="0032673E"/>
    <w:rsid w:val="003269BD"/>
    <w:rsid w:val="00326ACA"/>
    <w:rsid w:val="00326AE8"/>
    <w:rsid w:val="00326E93"/>
    <w:rsid w:val="00326F01"/>
    <w:rsid w:val="00326F59"/>
    <w:rsid w:val="00327252"/>
    <w:rsid w:val="0032729D"/>
    <w:rsid w:val="003272DE"/>
    <w:rsid w:val="0032767D"/>
    <w:rsid w:val="00327874"/>
    <w:rsid w:val="003278F8"/>
    <w:rsid w:val="0032794E"/>
    <w:rsid w:val="00327EEA"/>
    <w:rsid w:val="003302C6"/>
    <w:rsid w:val="00330349"/>
    <w:rsid w:val="003303AF"/>
    <w:rsid w:val="0033042C"/>
    <w:rsid w:val="00330448"/>
    <w:rsid w:val="0033048C"/>
    <w:rsid w:val="00330669"/>
    <w:rsid w:val="00331180"/>
    <w:rsid w:val="0033118B"/>
    <w:rsid w:val="00331347"/>
    <w:rsid w:val="003314BC"/>
    <w:rsid w:val="00331783"/>
    <w:rsid w:val="003317B5"/>
    <w:rsid w:val="003317BC"/>
    <w:rsid w:val="003318B1"/>
    <w:rsid w:val="00331B44"/>
    <w:rsid w:val="00331C6F"/>
    <w:rsid w:val="00331DB7"/>
    <w:rsid w:val="003321DE"/>
    <w:rsid w:val="003321FF"/>
    <w:rsid w:val="00332755"/>
    <w:rsid w:val="00332A7D"/>
    <w:rsid w:val="00332B06"/>
    <w:rsid w:val="00332D76"/>
    <w:rsid w:val="00332D97"/>
    <w:rsid w:val="00332E26"/>
    <w:rsid w:val="00332F63"/>
    <w:rsid w:val="0033328B"/>
    <w:rsid w:val="003333BB"/>
    <w:rsid w:val="003335E8"/>
    <w:rsid w:val="003337F0"/>
    <w:rsid w:val="00333807"/>
    <w:rsid w:val="00333817"/>
    <w:rsid w:val="00333BDE"/>
    <w:rsid w:val="00333C90"/>
    <w:rsid w:val="003340D8"/>
    <w:rsid w:val="003341A4"/>
    <w:rsid w:val="00334206"/>
    <w:rsid w:val="00334397"/>
    <w:rsid w:val="003344F2"/>
    <w:rsid w:val="00334536"/>
    <w:rsid w:val="00334654"/>
    <w:rsid w:val="00334687"/>
    <w:rsid w:val="00334779"/>
    <w:rsid w:val="0033480E"/>
    <w:rsid w:val="003348B6"/>
    <w:rsid w:val="00334B55"/>
    <w:rsid w:val="00334C86"/>
    <w:rsid w:val="00334FBA"/>
    <w:rsid w:val="003351EB"/>
    <w:rsid w:val="00335226"/>
    <w:rsid w:val="003352CC"/>
    <w:rsid w:val="003352D6"/>
    <w:rsid w:val="00335356"/>
    <w:rsid w:val="0033540D"/>
    <w:rsid w:val="00335516"/>
    <w:rsid w:val="003356BD"/>
    <w:rsid w:val="00335786"/>
    <w:rsid w:val="003357E6"/>
    <w:rsid w:val="0033587D"/>
    <w:rsid w:val="00335914"/>
    <w:rsid w:val="00335B0F"/>
    <w:rsid w:val="00335CD7"/>
    <w:rsid w:val="00335E82"/>
    <w:rsid w:val="00335EC7"/>
    <w:rsid w:val="00336258"/>
    <w:rsid w:val="0033648A"/>
    <w:rsid w:val="003364FF"/>
    <w:rsid w:val="003366F0"/>
    <w:rsid w:val="0033677B"/>
    <w:rsid w:val="00336785"/>
    <w:rsid w:val="00336798"/>
    <w:rsid w:val="00336974"/>
    <w:rsid w:val="0033698F"/>
    <w:rsid w:val="00336A4C"/>
    <w:rsid w:val="00336A59"/>
    <w:rsid w:val="00336A8C"/>
    <w:rsid w:val="00336BF5"/>
    <w:rsid w:val="00336C4B"/>
    <w:rsid w:val="00336E9D"/>
    <w:rsid w:val="00336EF7"/>
    <w:rsid w:val="00336F04"/>
    <w:rsid w:val="00337348"/>
    <w:rsid w:val="0033736D"/>
    <w:rsid w:val="003375E0"/>
    <w:rsid w:val="0033777B"/>
    <w:rsid w:val="00337897"/>
    <w:rsid w:val="00337A98"/>
    <w:rsid w:val="00337CF2"/>
    <w:rsid w:val="00340284"/>
    <w:rsid w:val="003403A1"/>
    <w:rsid w:val="00340423"/>
    <w:rsid w:val="0034059C"/>
    <w:rsid w:val="0034095D"/>
    <w:rsid w:val="00340A98"/>
    <w:rsid w:val="00340AFD"/>
    <w:rsid w:val="00340F8D"/>
    <w:rsid w:val="0034115E"/>
    <w:rsid w:val="00341168"/>
    <w:rsid w:val="00341335"/>
    <w:rsid w:val="0034165F"/>
    <w:rsid w:val="00341691"/>
    <w:rsid w:val="003418D7"/>
    <w:rsid w:val="00341986"/>
    <w:rsid w:val="00341995"/>
    <w:rsid w:val="00341B28"/>
    <w:rsid w:val="00341BDD"/>
    <w:rsid w:val="00341CC1"/>
    <w:rsid w:val="00341CFC"/>
    <w:rsid w:val="00341E8E"/>
    <w:rsid w:val="0034210F"/>
    <w:rsid w:val="0034211F"/>
    <w:rsid w:val="00342161"/>
    <w:rsid w:val="003424B9"/>
    <w:rsid w:val="0034250D"/>
    <w:rsid w:val="0034259D"/>
    <w:rsid w:val="003425E1"/>
    <w:rsid w:val="00342680"/>
    <w:rsid w:val="00342829"/>
    <w:rsid w:val="0034291A"/>
    <w:rsid w:val="00342AF7"/>
    <w:rsid w:val="00342B5F"/>
    <w:rsid w:val="00342BCA"/>
    <w:rsid w:val="00342E00"/>
    <w:rsid w:val="00343121"/>
    <w:rsid w:val="00343313"/>
    <w:rsid w:val="00343402"/>
    <w:rsid w:val="00343792"/>
    <w:rsid w:val="0034385B"/>
    <w:rsid w:val="003439C7"/>
    <w:rsid w:val="00343A2B"/>
    <w:rsid w:val="00343CB2"/>
    <w:rsid w:val="00343DAB"/>
    <w:rsid w:val="00343E1D"/>
    <w:rsid w:val="00343E6D"/>
    <w:rsid w:val="003441D2"/>
    <w:rsid w:val="00344301"/>
    <w:rsid w:val="003443FD"/>
    <w:rsid w:val="00344443"/>
    <w:rsid w:val="00344F89"/>
    <w:rsid w:val="003450AC"/>
    <w:rsid w:val="003451C1"/>
    <w:rsid w:val="003451D5"/>
    <w:rsid w:val="0034527A"/>
    <w:rsid w:val="003452A1"/>
    <w:rsid w:val="0034539D"/>
    <w:rsid w:val="003454E8"/>
    <w:rsid w:val="00345716"/>
    <w:rsid w:val="0034583E"/>
    <w:rsid w:val="00345878"/>
    <w:rsid w:val="00345B2A"/>
    <w:rsid w:val="00345C07"/>
    <w:rsid w:val="00345C2B"/>
    <w:rsid w:val="00345C68"/>
    <w:rsid w:val="00345DC4"/>
    <w:rsid w:val="00345E35"/>
    <w:rsid w:val="00345ED0"/>
    <w:rsid w:val="00345FB5"/>
    <w:rsid w:val="003461DE"/>
    <w:rsid w:val="0034624B"/>
    <w:rsid w:val="00346673"/>
    <w:rsid w:val="003466C6"/>
    <w:rsid w:val="003466DD"/>
    <w:rsid w:val="00346990"/>
    <w:rsid w:val="00346B7E"/>
    <w:rsid w:val="00346BBD"/>
    <w:rsid w:val="00346C47"/>
    <w:rsid w:val="00346D19"/>
    <w:rsid w:val="00346F3F"/>
    <w:rsid w:val="00347080"/>
    <w:rsid w:val="003471A4"/>
    <w:rsid w:val="00347261"/>
    <w:rsid w:val="00347486"/>
    <w:rsid w:val="00347765"/>
    <w:rsid w:val="003478E2"/>
    <w:rsid w:val="00347967"/>
    <w:rsid w:val="00347DA4"/>
    <w:rsid w:val="00347E3F"/>
    <w:rsid w:val="00347E7C"/>
    <w:rsid w:val="00347F4B"/>
    <w:rsid w:val="003504AD"/>
    <w:rsid w:val="003504B7"/>
    <w:rsid w:val="003506FF"/>
    <w:rsid w:val="0035077E"/>
    <w:rsid w:val="003508DB"/>
    <w:rsid w:val="003509DD"/>
    <w:rsid w:val="00350B79"/>
    <w:rsid w:val="00350CED"/>
    <w:rsid w:val="00350DE3"/>
    <w:rsid w:val="00350E8A"/>
    <w:rsid w:val="00350EDB"/>
    <w:rsid w:val="00350EE9"/>
    <w:rsid w:val="0035108A"/>
    <w:rsid w:val="003513D1"/>
    <w:rsid w:val="00351551"/>
    <w:rsid w:val="003517E1"/>
    <w:rsid w:val="0035194E"/>
    <w:rsid w:val="00351A5F"/>
    <w:rsid w:val="00351E13"/>
    <w:rsid w:val="0035212C"/>
    <w:rsid w:val="0035219D"/>
    <w:rsid w:val="003528DC"/>
    <w:rsid w:val="00352938"/>
    <w:rsid w:val="00352951"/>
    <w:rsid w:val="00352A22"/>
    <w:rsid w:val="00352A3F"/>
    <w:rsid w:val="00352A5F"/>
    <w:rsid w:val="00352BE7"/>
    <w:rsid w:val="00352EA2"/>
    <w:rsid w:val="0035306B"/>
    <w:rsid w:val="00353174"/>
    <w:rsid w:val="00353235"/>
    <w:rsid w:val="003535BB"/>
    <w:rsid w:val="00353731"/>
    <w:rsid w:val="003537CB"/>
    <w:rsid w:val="00353880"/>
    <w:rsid w:val="0035393D"/>
    <w:rsid w:val="00353E25"/>
    <w:rsid w:val="00353E6B"/>
    <w:rsid w:val="00353FC3"/>
    <w:rsid w:val="0035407F"/>
    <w:rsid w:val="003540C0"/>
    <w:rsid w:val="00354194"/>
    <w:rsid w:val="003542A0"/>
    <w:rsid w:val="003542AE"/>
    <w:rsid w:val="00354309"/>
    <w:rsid w:val="0035475F"/>
    <w:rsid w:val="00354798"/>
    <w:rsid w:val="0035483B"/>
    <w:rsid w:val="00354A55"/>
    <w:rsid w:val="00354DFA"/>
    <w:rsid w:val="00354F11"/>
    <w:rsid w:val="003552CD"/>
    <w:rsid w:val="00355466"/>
    <w:rsid w:val="003556B3"/>
    <w:rsid w:val="00355835"/>
    <w:rsid w:val="003558CC"/>
    <w:rsid w:val="00355A1E"/>
    <w:rsid w:val="00355AFC"/>
    <w:rsid w:val="00355FA1"/>
    <w:rsid w:val="00356017"/>
    <w:rsid w:val="0035601F"/>
    <w:rsid w:val="0035603E"/>
    <w:rsid w:val="0035640D"/>
    <w:rsid w:val="003565A8"/>
    <w:rsid w:val="00356645"/>
    <w:rsid w:val="003566B3"/>
    <w:rsid w:val="0035683F"/>
    <w:rsid w:val="00356927"/>
    <w:rsid w:val="00356B2C"/>
    <w:rsid w:val="0035714A"/>
    <w:rsid w:val="003571E5"/>
    <w:rsid w:val="00357226"/>
    <w:rsid w:val="0035724C"/>
    <w:rsid w:val="0035730F"/>
    <w:rsid w:val="0035736C"/>
    <w:rsid w:val="00357371"/>
    <w:rsid w:val="00357376"/>
    <w:rsid w:val="003574E5"/>
    <w:rsid w:val="00357630"/>
    <w:rsid w:val="00357775"/>
    <w:rsid w:val="00357846"/>
    <w:rsid w:val="00357892"/>
    <w:rsid w:val="00357901"/>
    <w:rsid w:val="003579A4"/>
    <w:rsid w:val="00357A49"/>
    <w:rsid w:val="00357BB8"/>
    <w:rsid w:val="00357C5A"/>
    <w:rsid w:val="00357EFB"/>
    <w:rsid w:val="00360002"/>
    <w:rsid w:val="0036001D"/>
    <w:rsid w:val="0036003F"/>
    <w:rsid w:val="003601A0"/>
    <w:rsid w:val="0036024A"/>
    <w:rsid w:val="003603A5"/>
    <w:rsid w:val="003606E7"/>
    <w:rsid w:val="0036086E"/>
    <w:rsid w:val="003608E9"/>
    <w:rsid w:val="00360915"/>
    <w:rsid w:val="00360983"/>
    <w:rsid w:val="003609EF"/>
    <w:rsid w:val="00360A80"/>
    <w:rsid w:val="00360C36"/>
    <w:rsid w:val="00360F6E"/>
    <w:rsid w:val="0036153F"/>
    <w:rsid w:val="003615C6"/>
    <w:rsid w:val="0036167A"/>
    <w:rsid w:val="00361B93"/>
    <w:rsid w:val="00361BD9"/>
    <w:rsid w:val="00361EBF"/>
    <w:rsid w:val="00361F5A"/>
    <w:rsid w:val="00362129"/>
    <w:rsid w:val="00362267"/>
    <w:rsid w:val="00362619"/>
    <w:rsid w:val="00362B5C"/>
    <w:rsid w:val="0036321E"/>
    <w:rsid w:val="00363347"/>
    <w:rsid w:val="00363355"/>
    <w:rsid w:val="003633E7"/>
    <w:rsid w:val="0036352B"/>
    <w:rsid w:val="00363656"/>
    <w:rsid w:val="0036370C"/>
    <w:rsid w:val="00363868"/>
    <w:rsid w:val="00363A5D"/>
    <w:rsid w:val="00363B3F"/>
    <w:rsid w:val="00363E55"/>
    <w:rsid w:val="00363E65"/>
    <w:rsid w:val="00363E7B"/>
    <w:rsid w:val="00363EE1"/>
    <w:rsid w:val="0036427E"/>
    <w:rsid w:val="003648DB"/>
    <w:rsid w:val="00364928"/>
    <w:rsid w:val="003649EB"/>
    <w:rsid w:val="00364B04"/>
    <w:rsid w:val="00364B75"/>
    <w:rsid w:val="00364B8F"/>
    <w:rsid w:val="00364CB9"/>
    <w:rsid w:val="00364EFA"/>
    <w:rsid w:val="00364F6F"/>
    <w:rsid w:val="00364FC5"/>
    <w:rsid w:val="0036511A"/>
    <w:rsid w:val="003651D5"/>
    <w:rsid w:val="003651F7"/>
    <w:rsid w:val="00365464"/>
    <w:rsid w:val="00365801"/>
    <w:rsid w:val="00365838"/>
    <w:rsid w:val="00365A98"/>
    <w:rsid w:val="00365AC4"/>
    <w:rsid w:val="00365B6D"/>
    <w:rsid w:val="003660BD"/>
    <w:rsid w:val="0036614C"/>
    <w:rsid w:val="0036616B"/>
    <w:rsid w:val="00366689"/>
    <w:rsid w:val="00366701"/>
    <w:rsid w:val="003667FB"/>
    <w:rsid w:val="0036699A"/>
    <w:rsid w:val="00366A00"/>
    <w:rsid w:val="00366CA0"/>
    <w:rsid w:val="00366EAF"/>
    <w:rsid w:val="00366EFB"/>
    <w:rsid w:val="003670B4"/>
    <w:rsid w:val="003670F2"/>
    <w:rsid w:val="00367139"/>
    <w:rsid w:val="0036714B"/>
    <w:rsid w:val="00367231"/>
    <w:rsid w:val="003673EB"/>
    <w:rsid w:val="0036751A"/>
    <w:rsid w:val="003675A6"/>
    <w:rsid w:val="00367666"/>
    <w:rsid w:val="0036791B"/>
    <w:rsid w:val="00367992"/>
    <w:rsid w:val="00367A47"/>
    <w:rsid w:val="00367B4D"/>
    <w:rsid w:val="00367C39"/>
    <w:rsid w:val="00367DE1"/>
    <w:rsid w:val="00367E85"/>
    <w:rsid w:val="003703C6"/>
    <w:rsid w:val="003704A6"/>
    <w:rsid w:val="003704E8"/>
    <w:rsid w:val="003705E4"/>
    <w:rsid w:val="00370F24"/>
    <w:rsid w:val="00371258"/>
    <w:rsid w:val="003712F9"/>
    <w:rsid w:val="0037134D"/>
    <w:rsid w:val="003714B6"/>
    <w:rsid w:val="00371541"/>
    <w:rsid w:val="00371641"/>
    <w:rsid w:val="00371672"/>
    <w:rsid w:val="00371744"/>
    <w:rsid w:val="0037177A"/>
    <w:rsid w:val="003719D6"/>
    <w:rsid w:val="00371B6E"/>
    <w:rsid w:val="00371EAE"/>
    <w:rsid w:val="00372042"/>
    <w:rsid w:val="0037215F"/>
    <w:rsid w:val="00372284"/>
    <w:rsid w:val="00372328"/>
    <w:rsid w:val="0037239A"/>
    <w:rsid w:val="00372506"/>
    <w:rsid w:val="0037250B"/>
    <w:rsid w:val="003725CE"/>
    <w:rsid w:val="003726B6"/>
    <w:rsid w:val="003728D6"/>
    <w:rsid w:val="00372A27"/>
    <w:rsid w:val="00372ADB"/>
    <w:rsid w:val="00372B33"/>
    <w:rsid w:val="00372E49"/>
    <w:rsid w:val="00372E8D"/>
    <w:rsid w:val="00372E9B"/>
    <w:rsid w:val="00372ED9"/>
    <w:rsid w:val="00372F30"/>
    <w:rsid w:val="00373141"/>
    <w:rsid w:val="0037335D"/>
    <w:rsid w:val="00373378"/>
    <w:rsid w:val="003737A3"/>
    <w:rsid w:val="00373934"/>
    <w:rsid w:val="00373B54"/>
    <w:rsid w:val="00373D1C"/>
    <w:rsid w:val="00373DAD"/>
    <w:rsid w:val="00373E11"/>
    <w:rsid w:val="00373E68"/>
    <w:rsid w:val="00373EF6"/>
    <w:rsid w:val="003740B4"/>
    <w:rsid w:val="0037414A"/>
    <w:rsid w:val="003743A0"/>
    <w:rsid w:val="003743C8"/>
    <w:rsid w:val="00374426"/>
    <w:rsid w:val="0037452D"/>
    <w:rsid w:val="0037462F"/>
    <w:rsid w:val="00374852"/>
    <w:rsid w:val="0037487F"/>
    <w:rsid w:val="003748D6"/>
    <w:rsid w:val="003748F9"/>
    <w:rsid w:val="00374A7D"/>
    <w:rsid w:val="00374DCA"/>
    <w:rsid w:val="00375413"/>
    <w:rsid w:val="0037542C"/>
    <w:rsid w:val="003754F5"/>
    <w:rsid w:val="00375601"/>
    <w:rsid w:val="0037588A"/>
    <w:rsid w:val="00375B5D"/>
    <w:rsid w:val="00375CEF"/>
    <w:rsid w:val="00375F06"/>
    <w:rsid w:val="00375FC2"/>
    <w:rsid w:val="00376012"/>
    <w:rsid w:val="00376285"/>
    <w:rsid w:val="00376348"/>
    <w:rsid w:val="00376445"/>
    <w:rsid w:val="0037659B"/>
    <w:rsid w:val="0037667A"/>
    <w:rsid w:val="003766FA"/>
    <w:rsid w:val="00376B81"/>
    <w:rsid w:val="00376ED6"/>
    <w:rsid w:val="00376FDD"/>
    <w:rsid w:val="00377006"/>
    <w:rsid w:val="0037720C"/>
    <w:rsid w:val="00377345"/>
    <w:rsid w:val="0037745C"/>
    <w:rsid w:val="0037751C"/>
    <w:rsid w:val="00377599"/>
    <w:rsid w:val="003776CA"/>
    <w:rsid w:val="00377727"/>
    <w:rsid w:val="00377910"/>
    <w:rsid w:val="00377A12"/>
    <w:rsid w:val="00377A54"/>
    <w:rsid w:val="00377D2B"/>
    <w:rsid w:val="00377D37"/>
    <w:rsid w:val="00377D4F"/>
    <w:rsid w:val="00377E5B"/>
    <w:rsid w:val="003801F8"/>
    <w:rsid w:val="00380227"/>
    <w:rsid w:val="003803F7"/>
    <w:rsid w:val="003809E5"/>
    <w:rsid w:val="00380E56"/>
    <w:rsid w:val="00380E5B"/>
    <w:rsid w:val="00380F66"/>
    <w:rsid w:val="00381167"/>
    <w:rsid w:val="003811CE"/>
    <w:rsid w:val="00381211"/>
    <w:rsid w:val="00381311"/>
    <w:rsid w:val="00381421"/>
    <w:rsid w:val="00381479"/>
    <w:rsid w:val="00381540"/>
    <w:rsid w:val="00381585"/>
    <w:rsid w:val="00381733"/>
    <w:rsid w:val="003818FD"/>
    <w:rsid w:val="00381904"/>
    <w:rsid w:val="00381974"/>
    <w:rsid w:val="00381D41"/>
    <w:rsid w:val="00381DAE"/>
    <w:rsid w:val="00381E73"/>
    <w:rsid w:val="00382026"/>
    <w:rsid w:val="003821F1"/>
    <w:rsid w:val="003825A5"/>
    <w:rsid w:val="003828CD"/>
    <w:rsid w:val="00382A6F"/>
    <w:rsid w:val="00382CB7"/>
    <w:rsid w:val="00382D7D"/>
    <w:rsid w:val="00382F61"/>
    <w:rsid w:val="00383072"/>
    <w:rsid w:val="0038321D"/>
    <w:rsid w:val="003832E5"/>
    <w:rsid w:val="00383443"/>
    <w:rsid w:val="00383583"/>
    <w:rsid w:val="00383913"/>
    <w:rsid w:val="0038399B"/>
    <w:rsid w:val="003839D4"/>
    <w:rsid w:val="00383A11"/>
    <w:rsid w:val="00383AC5"/>
    <w:rsid w:val="00383B6B"/>
    <w:rsid w:val="00383D90"/>
    <w:rsid w:val="00384348"/>
    <w:rsid w:val="0038448C"/>
    <w:rsid w:val="0038487A"/>
    <w:rsid w:val="00385325"/>
    <w:rsid w:val="003853A5"/>
    <w:rsid w:val="003853CA"/>
    <w:rsid w:val="0038543A"/>
    <w:rsid w:val="00385538"/>
    <w:rsid w:val="00385562"/>
    <w:rsid w:val="003855D5"/>
    <w:rsid w:val="0038572C"/>
    <w:rsid w:val="0038576C"/>
    <w:rsid w:val="0038581B"/>
    <w:rsid w:val="00385A68"/>
    <w:rsid w:val="00385A9D"/>
    <w:rsid w:val="00385BD5"/>
    <w:rsid w:val="00385D29"/>
    <w:rsid w:val="00385DF4"/>
    <w:rsid w:val="003862F2"/>
    <w:rsid w:val="003863DA"/>
    <w:rsid w:val="003864C1"/>
    <w:rsid w:val="00386534"/>
    <w:rsid w:val="0038678E"/>
    <w:rsid w:val="003867B6"/>
    <w:rsid w:val="003867E6"/>
    <w:rsid w:val="00386A0B"/>
    <w:rsid w:val="00386A17"/>
    <w:rsid w:val="00386BDC"/>
    <w:rsid w:val="00386D70"/>
    <w:rsid w:val="00386ED7"/>
    <w:rsid w:val="00386F38"/>
    <w:rsid w:val="00386F86"/>
    <w:rsid w:val="00387179"/>
    <w:rsid w:val="00387208"/>
    <w:rsid w:val="00387348"/>
    <w:rsid w:val="00387A30"/>
    <w:rsid w:val="00387AD1"/>
    <w:rsid w:val="00387B21"/>
    <w:rsid w:val="00387BAB"/>
    <w:rsid w:val="00387C1C"/>
    <w:rsid w:val="00387DF4"/>
    <w:rsid w:val="00387F79"/>
    <w:rsid w:val="003906C9"/>
    <w:rsid w:val="003908ED"/>
    <w:rsid w:val="003908F0"/>
    <w:rsid w:val="00390A97"/>
    <w:rsid w:val="00390AA8"/>
    <w:rsid w:val="00390CAB"/>
    <w:rsid w:val="00390D93"/>
    <w:rsid w:val="00390F00"/>
    <w:rsid w:val="00391029"/>
    <w:rsid w:val="003910AA"/>
    <w:rsid w:val="003913D1"/>
    <w:rsid w:val="00391512"/>
    <w:rsid w:val="00391557"/>
    <w:rsid w:val="003917A8"/>
    <w:rsid w:val="003918C4"/>
    <w:rsid w:val="00391A0F"/>
    <w:rsid w:val="00391A72"/>
    <w:rsid w:val="00391AF9"/>
    <w:rsid w:val="00391B61"/>
    <w:rsid w:val="00391B6D"/>
    <w:rsid w:val="00391C69"/>
    <w:rsid w:val="00391C76"/>
    <w:rsid w:val="00391CFB"/>
    <w:rsid w:val="00391D38"/>
    <w:rsid w:val="00391D69"/>
    <w:rsid w:val="00391DCA"/>
    <w:rsid w:val="0039223E"/>
    <w:rsid w:val="00392395"/>
    <w:rsid w:val="003925CF"/>
    <w:rsid w:val="00392614"/>
    <w:rsid w:val="0039269E"/>
    <w:rsid w:val="00392795"/>
    <w:rsid w:val="00392933"/>
    <w:rsid w:val="00392B38"/>
    <w:rsid w:val="00392BFC"/>
    <w:rsid w:val="00392CD5"/>
    <w:rsid w:val="00392D2F"/>
    <w:rsid w:val="00393279"/>
    <w:rsid w:val="0039343B"/>
    <w:rsid w:val="00393626"/>
    <w:rsid w:val="00393630"/>
    <w:rsid w:val="00393912"/>
    <w:rsid w:val="00393BBB"/>
    <w:rsid w:val="00393C6F"/>
    <w:rsid w:val="00393C8B"/>
    <w:rsid w:val="00393D4F"/>
    <w:rsid w:val="00393DEA"/>
    <w:rsid w:val="003943F1"/>
    <w:rsid w:val="003946C7"/>
    <w:rsid w:val="00394968"/>
    <w:rsid w:val="00394A2B"/>
    <w:rsid w:val="00394D75"/>
    <w:rsid w:val="00394D96"/>
    <w:rsid w:val="00394E94"/>
    <w:rsid w:val="00394EE5"/>
    <w:rsid w:val="00394F5A"/>
    <w:rsid w:val="00394F75"/>
    <w:rsid w:val="00394FEB"/>
    <w:rsid w:val="00395153"/>
    <w:rsid w:val="003952AD"/>
    <w:rsid w:val="003952DE"/>
    <w:rsid w:val="0039547F"/>
    <w:rsid w:val="00395532"/>
    <w:rsid w:val="003956D3"/>
    <w:rsid w:val="00395809"/>
    <w:rsid w:val="0039587A"/>
    <w:rsid w:val="0039590D"/>
    <w:rsid w:val="00395B35"/>
    <w:rsid w:val="00395C53"/>
    <w:rsid w:val="00395C79"/>
    <w:rsid w:val="00395F2D"/>
    <w:rsid w:val="00395F32"/>
    <w:rsid w:val="00395F5A"/>
    <w:rsid w:val="00396439"/>
    <w:rsid w:val="003964B0"/>
    <w:rsid w:val="003965D7"/>
    <w:rsid w:val="0039663B"/>
    <w:rsid w:val="00396698"/>
    <w:rsid w:val="00396744"/>
    <w:rsid w:val="00396896"/>
    <w:rsid w:val="00396A68"/>
    <w:rsid w:val="00396E85"/>
    <w:rsid w:val="00396F4F"/>
    <w:rsid w:val="00396F74"/>
    <w:rsid w:val="00397032"/>
    <w:rsid w:val="00397040"/>
    <w:rsid w:val="00397298"/>
    <w:rsid w:val="00397320"/>
    <w:rsid w:val="0039734D"/>
    <w:rsid w:val="00397999"/>
    <w:rsid w:val="003979E2"/>
    <w:rsid w:val="00397AF7"/>
    <w:rsid w:val="00397BD7"/>
    <w:rsid w:val="00397CD5"/>
    <w:rsid w:val="00397DF3"/>
    <w:rsid w:val="00397E0A"/>
    <w:rsid w:val="003A0120"/>
    <w:rsid w:val="003A013A"/>
    <w:rsid w:val="003A0289"/>
    <w:rsid w:val="003A0302"/>
    <w:rsid w:val="003A0385"/>
    <w:rsid w:val="003A0605"/>
    <w:rsid w:val="003A07E2"/>
    <w:rsid w:val="003A082F"/>
    <w:rsid w:val="003A08EC"/>
    <w:rsid w:val="003A094E"/>
    <w:rsid w:val="003A09ED"/>
    <w:rsid w:val="003A0D13"/>
    <w:rsid w:val="003A1155"/>
    <w:rsid w:val="003A132A"/>
    <w:rsid w:val="003A1638"/>
    <w:rsid w:val="003A16B9"/>
    <w:rsid w:val="003A199A"/>
    <w:rsid w:val="003A1BD5"/>
    <w:rsid w:val="003A1BD6"/>
    <w:rsid w:val="003A1D33"/>
    <w:rsid w:val="003A1DF7"/>
    <w:rsid w:val="003A20B6"/>
    <w:rsid w:val="003A226B"/>
    <w:rsid w:val="003A238E"/>
    <w:rsid w:val="003A25D2"/>
    <w:rsid w:val="003A2B75"/>
    <w:rsid w:val="003A2E3F"/>
    <w:rsid w:val="003A2E6A"/>
    <w:rsid w:val="003A2F8A"/>
    <w:rsid w:val="003A2FF3"/>
    <w:rsid w:val="003A30EA"/>
    <w:rsid w:val="003A332B"/>
    <w:rsid w:val="003A354A"/>
    <w:rsid w:val="003A35B8"/>
    <w:rsid w:val="003A35FB"/>
    <w:rsid w:val="003A38A0"/>
    <w:rsid w:val="003A39E1"/>
    <w:rsid w:val="003A3C26"/>
    <w:rsid w:val="003A3D76"/>
    <w:rsid w:val="003A3EC0"/>
    <w:rsid w:val="003A4130"/>
    <w:rsid w:val="003A467B"/>
    <w:rsid w:val="003A47C3"/>
    <w:rsid w:val="003A49FB"/>
    <w:rsid w:val="003A4CDE"/>
    <w:rsid w:val="003A4D3C"/>
    <w:rsid w:val="003A4F2E"/>
    <w:rsid w:val="003A4FA8"/>
    <w:rsid w:val="003A5102"/>
    <w:rsid w:val="003A51C3"/>
    <w:rsid w:val="003A53C2"/>
    <w:rsid w:val="003A543D"/>
    <w:rsid w:val="003A54CF"/>
    <w:rsid w:val="003A5682"/>
    <w:rsid w:val="003A5789"/>
    <w:rsid w:val="003A57EA"/>
    <w:rsid w:val="003A58EC"/>
    <w:rsid w:val="003A5968"/>
    <w:rsid w:val="003A5974"/>
    <w:rsid w:val="003A597A"/>
    <w:rsid w:val="003A5B58"/>
    <w:rsid w:val="003A5C61"/>
    <w:rsid w:val="003A5D69"/>
    <w:rsid w:val="003A5D6E"/>
    <w:rsid w:val="003A5D73"/>
    <w:rsid w:val="003A5F80"/>
    <w:rsid w:val="003A5FDB"/>
    <w:rsid w:val="003A6130"/>
    <w:rsid w:val="003A6364"/>
    <w:rsid w:val="003A6479"/>
    <w:rsid w:val="003A6868"/>
    <w:rsid w:val="003A696E"/>
    <w:rsid w:val="003A6BC1"/>
    <w:rsid w:val="003A6BF4"/>
    <w:rsid w:val="003A6BF7"/>
    <w:rsid w:val="003A6C66"/>
    <w:rsid w:val="003A6CB8"/>
    <w:rsid w:val="003A6CCA"/>
    <w:rsid w:val="003A6D5B"/>
    <w:rsid w:val="003A6D96"/>
    <w:rsid w:val="003A6DC5"/>
    <w:rsid w:val="003A6E8D"/>
    <w:rsid w:val="003A7056"/>
    <w:rsid w:val="003A74E2"/>
    <w:rsid w:val="003A7869"/>
    <w:rsid w:val="003A78F5"/>
    <w:rsid w:val="003A7A83"/>
    <w:rsid w:val="003A7B30"/>
    <w:rsid w:val="003A7C15"/>
    <w:rsid w:val="003A7C63"/>
    <w:rsid w:val="003A7D5A"/>
    <w:rsid w:val="003A7D9F"/>
    <w:rsid w:val="003A7E29"/>
    <w:rsid w:val="003A7E34"/>
    <w:rsid w:val="003A7EED"/>
    <w:rsid w:val="003A7EFB"/>
    <w:rsid w:val="003B0349"/>
    <w:rsid w:val="003B041C"/>
    <w:rsid w:val="003B0432"/>
    <w:rsid w:val="003B07AF"/>
    <w:rsid w:val="003B083B"/>
    <w:rsid w:val="003B0CD0"/>
    <w:rsid w:val="003B0DC5"/>
    <w:rsid w:val="003B127B"/>
    <w:rsid w:val="003B12DB"/>
    <w:rsid w:val="003B12FA"/>
    <w:rsid w:val="003B1389"/>
    <w:rsid w:val="003B1973"/>
    <w:rsid w:val="003B1BC8"/>
    <w:rsid w:val="003B1C54"/>
    <w:rsid w:val="003B1D2D"/>
    <w:rsid w:val="003B2099"/>
    <w:rsid w:val="003B2250"/>
    <w:rsid w:val="003B226D"/>
    <w:rsid w:val="003B2373"/>
    <w:rsid w:val="003B245F"/>
    <w:rsid w:val="003B2482"/>
    <w:rsid w:val="003B2550"/>
    <w:rsid w:val="003B26E9"/>
    <w:rsid w:val="003B2D89"/>
    <w:rsid w:val="003B2E34"/>
    <w:rsid w:val="003B2F7F"/>
    <w:rsid w:val="003B2FA3"/>
    <w:rsid w:val="003B3214"/>
    <w:rsid w:val="003B3354"/>
    <w:rsid w:val="003B339A"/>
    <w:rsid w:val="003B344C"/>
    <w:rsid w:val="003B34CC"/>
    <w:rsid w:val="003B3578"/>
    <w:rsid w:val="003B365F"/>
    <w:rsid w:val="003B3770"/>
    <w:rsid w:val="003B39A8"/>
    <w:rsid w:val="003B3A32"/>
    <w:rsid w:val="003B3A3E"/>
    <w:rsid w:val="003B3AFB"/>
    <w:rsid w:val="003B3C18"/>
    <w:rsid w:val="003B3C59"/>
    <w:rsid w:val="003B3E97"/>
    <w:rsid w:val="003B3FD6"/>
    <w:rsid w:val="003B4188"/>
    <w:rsid w:val="003B43A2"/>
    <w:rsid w:val="003B4699"/>
    <w:rsid w:val="003B4858"/>
    <w:rsid w:val="003B488E"/>
    <w:rsid w:val="003B48BE"/>
    <w:rsid w:val="003B49DA"/>
    <w:rsid w:val="003B4AA4"/>
    <w:rsid w:val="003B4ACF"/>
    <w:rsid w:val="003B4D9D"/>
    <w:rsid w:val="003B4E16"/>
    <w:rsid w:val="003B4F12"/>
    <w:rsid w:val="003B51EA"/>
    <w:rsid w:val="003B5236"/>
    <w:rsid w:val="003B53A9"/>
    <w:rsid w:val="003B5685"/>
    <w:rsid w:val="003B5743"/>
    <w:rsid w:val="003B596A"/>
    <w:rsid w:val="003B5B1D"/>
    <w:rsid w:val="003B5B5F"/>
    <w:rsid w:val="003B5D5F"/>
    <w:rsid w:val="003B5E7E"/>
    <w:rsid w:val="003B6032"/>
    <w:rsid w:val="003B62BC"/>
    <w:rsid w:val="003B6356"/>
    <w:rsid w:val="003B6406"/>
    <w:rsid w:val="003B669A"/>
    <w:rsid w:val="003B66E2"/>
    <w:rsid w:val="003B67C0"/>
    <w:rsid w:val="003B690B"/>
    <w:rsid w:val="003B6AAD"/>
    <w:rsid w:val="003B6B23"/>
    <w:rsid w:val="003B6B70"/>
    <w:rsid w:val="003B6B90"/>
    <w:rsid w:val="003B6BEB"/>
    <w:rsid w:val="003B6D70"/>
    <w:rsid w:val="003B6D9E"/>
    <w:rsid w:val="003B6E9F"/>
    <w:rsid w:val="003B70DD"/>
    <w:rsid w:val="003B7279"/>
    <w:rsid w:val="003B73C3"/>
    <w:rsid w:val="003B758F"/>
    <w:rsid w:val="003B7697"/>
    <w:rsid w:val="003B76A0"/>
    <w:rsid w:val="003B7719"/>
    <w:rsid w:val="003B7A6B"/>
    <w:rsid w:val="003B7A84"/>
    <w:rsid w:val="003C03C3"/>
    <w:rsid w:val="003C0434"/>
    <w:rsid w:val="003C0787"/>
    <w:rsid w:val="003C088C"/>
    <w:rsid w:val="003C090D"/>
    <w:rsid w:val="003C0971"/>
    <w:rsid w:val="003C0B1D"/>
    <w:rsid w:val="003C0EB8"/>
    <w:rsid w:val="003C0F48"/>
    <w:rsid w:val="003C1048"/>
    <w:rsid w:val="003C10F7"/>
    <w:rsid w:val="003C123D"/>
    <w:rsid w:val="003C14B2"/>
    <w:rsid w:val="003C14EF"/>
    <w:rsid w:val="003C1526"/>
    <w:rsid w:val="003C18D7"/>
    <w:rsid w:val="003C1993"/>
    <w:rsid w:val="003C1B2B"/>
    <w:rsid w:val="003C1B8F"/>
    <w:rsid w:val="003C1BC3"/>
    <w:rsid w:val="003C1BF6"/>
    <w:rsid w:val="003C1C7F"/>
    <w:rsid w:val="003C1E60"/>
    <w:rsid w:val="003C203F"/>
    <w:rsid w:val="003C20B0"/>
    <w:rsid w:val="003C2220"/>
    <w:rsid w:val="003C245C"/>
    <w:rsid w:val="003C246D"/>
    <w:rsid w:val="003C2539"/>
    <w:rsid w:val="003C26D8"/>
    <w:rsid w:val="003C27CB"/>
    <w:rsid w:val="003C2C15"/>
    <w:rsid w:val="003C2D7B"/>
    <w:rsid w:val="003C2D7D"/>
    <w:rsid w:val="003C2E93"/>
    <w:rsid w:val="003C33E5"/>
    <w:rsid w:val="003C33F3"/>
    <w:rsid w:val="003C36BA"/>
    <w:rsid w:val="003C3732"/>
    <w:rsid w:val="003C3939"/>
    <w:rsid w:val="003C39BB"/>
    <w:rsid w:val="003C3BDD"/>
    <w:rsid w:val="003C3EED"/>
    <w:rsid w:val="003C42AE"/>
    <w:rsid w:val="003C4555"/>
    <w:rsid w:val="003C4734"/>
    <w:rsid w:val="003C4985"/>
    <w:rsid w:val="003C4A20"/>
    <w:rsid w:val="003C4D3B"/>
    <w:rsid w:val="003C4FED"/>
    <w:rsid w:val="003C50F5"/>
    <w:rsid w:val="003C53F3"/>
    <w:rsid w:val="003C559F"/>
    <w:rsid w:val="003C57BB"/>
    <w:rsid w:val="003C581C"/>
    <w:rsid w:val="003C5830"/>
    <w:rsid w:val="003C5983"/>
    <w:rsid w:val="003C59D3"/>
    <w:rsid w:val="003C610D"/>
    <w:rsid w:val="003C617A"/>
    <w:rsid w:val="003C61B9"/>
    <w:rsid w:val="003C621E"/>
    <w:rsid w:val="003C628D"/>
    <w:rsid w:val="003C675E"/>
    <w:rsid w:val="003C686B"/>
    <w:rsid w:val="003C6993"/>
    <w:rsid w:val="003C69DF"/>
    <w:rsid w:val="003C6B32"/>
    <w:rsid w:val="003C6B49"/>
    <w:rsid w:val="003C6DDD"/>
    <w:rsid w:val="003C6E06"/>
    <w:rsid w:val="003C6F6B"/>
    <w:rsid w:val="003C7019"/>
    <w:rsid w:val="003C70F6"/>
    <w:rsid w:val="003C7197"/>
    <w:rsid w:val="003C72D7"/>
    <w:rsid w:val="003C7344"/>
    <w:rsid w:val="003C74E3"/>
    <w:rsid w:val="003C7615"/>
    <w:rsid w:val="003C7625"/>
    <w:rsid w:val="003C7793"/>
    <w:rsid w:val="003C78CB"/>
    <w:rsid w:val="003C7ACD"/>
    <w:rsid w:val="003C7CD4"/>
    <w:rsid w:val="003C7EE7"/>
    <w:rsid w:val="003C7F29"/>
    <w:rsid w:val="003D0143"/>
    <w:rsid w:val="003D0449"/>
    <w:rsid w:val="003D04A9"/>
    <w:rsid w:val="003D0555"/>
    <w:rsid w:val="003D0692"/>
    <w:rsid w:val="003D07C6"/>
    <w:rsid w:val="003D0C12"/>
    <w:rsid w:val="003D0C31"/>
    <w:rsid w:val="003D0E2D"/>
    <w:rsid w:val="003D0FDD"/>
    <w:rsid w:val="003D12EF"/>
    <w:rsid w:val="003D1441"/>
    <w:rsid w:val="003D144D"/>
    <w:rsid w:val="003D178C"/>
    <w:rsid w:val="003D17EC"/>
    <w:rsid w:val="003D17FF"/>
    <w:rsid w:val="003D187D"/>
    <w:rsid w:val="003D190B"/>
    <w:rsid w:val="003D1B39"/>
    <w:rsid w:val="003D1B50"/>
    <w:rsid w:val="003D1B88"/>
    <w:rsid w:val="003D201B"/>
    <w:rsid w:val="003D22C0"/>
    <w:rsid w:val="003D23B4"/>
    <w:rsid w:val="003D2613"/>
    <w:rsid w:val="003D287F"/>
    <w:rsid w:val="003D2C49"/>
    <w:rsid w:val="003D2E62"/>
    <w:rsid w:val="003D2EA5"/>
    <w:rsid w:val="003D2FA2"/>
    <w:rsid w:val="003D30C6"/>
    <w:rsid w:val="003D340D"/>
    <w:rsid w:val="003D39A5"/>
    <w:rsid w:val="003D3A2B"/>
    <w:rsid w:val="003D3BA5"/>
    <w:rsid w:val="003D3BB5"/>
    <w:rsid w:val="003D3C47"/>
    <w:rsid w:val="003D3F74"/>
    <w:rsid w:val="003D408F"/>
    <w:rsid w:val="003D42BC"/>
    <w:rsid w:val="003D439D"/>
    <w:rsid w:val="003D4729"/>
    <w:rsid w:val="003D48B7"/>
    <w:rsid w:val="003D4A1D"/>
    <w:rsid w:val="003D4A22"/>
    <w:rsid w:val="003D4A61"/>
    <w:rsid w:val="003D4B9A"/>
    <w:rsid w:val="003D4C8B"/>
    <w:rsid w:val="003D4C9E"/>
    <w:rsid w:val="003D4CFF"/>
    <w:rsid w:val="003D4DC1"/>
    <w:rsid w:val="003D5025"/>
    <w:rsid w:val="003D51C9"/>
    <w:rsid w:val="003D52C6"/>
    <w:rsid w:val="003D540A"/>
    <w:rsid w:val="003D5752"/>
    <w:rsid w:val="003D5898"/>
    <w:rsid w:val="003D58D4"/>
    <w:rsid w:val="003D5906"/>
    <w:rsid w:val="003D5940"/>
    <w:rsid w:val="003D5A8C"/>
    <w:rsid w:val="003D5AE0"/>
    <w:rsid w:val="003D5C4E"/>
    <w:rsid w:val="003D5D6F"/>
    <w:rsid w:val="003D5E7C"/>
    <w:rsid w:val="003D5ED8"/>
    <w:rsid w:val="003D5F22"/>
    <w:rsid w:val="003D60A2"/>
    <w:rsid w:val="003D624D"/>
    <w:rsid w:val="003D6470"/>
    <w:rsid w:val="003D67B4"/>
    <w:rsid w:val="003D6F9B"/>
    <w:rsid w:val="003D70B0"/>
    <w:rsid w:val="003D71A6"/>
    <w:rsid w:val="003D7247"/>
    <w:rsid w:val="003D78E9"/>
    <w:rsid w:val="003D79BC"/>
    <w:rsid w:val="003D7B9B"/>
    <w:rsid w:val="003D7C2D"/>
    <w:rsid w:val="003D7C60"/>
    <w:rsid w:val="003D7CAA"/>
    <w:rsid w:val="003D7D14"/>
    <w:rsid w:val="003E00D6"/>
    <w:rsid w:val="003E0468"/>
    <w:rsid w:val="003E0799"/>
    <w:rsid w:val="003E08D0"/>
    <w:rsid w:val="003E08D3"/>
    <w:rsid w:val="003E0B3A"/>
    <w:rsid w:val="003E0BB7"/>
    <w:rsid w:val="003E0BD8"/>
    <w:rsid w:val="003E0E3F"/>
    <w:rsid w:val="003E0FC6"/>
    <w:rsid w:val="003E1146"/>
    <w:rsid w:val="003E1152"/>
    <w:rsid w:val="003E171F"/>
    <w:rsid w:val="003E1CE3"/>
    <w:rsid w:val="003E1D25"/>
    <w:rsid w:val="003E1D9F"/>
    <w:rsid w:val="003E1F14"/>
    <w:rsid w:val="003E2086"/>
    <w:rsid w:val="003E20EF"/>
    <w:rsid w:val="003E2247"/>
    <w:rsid w:val="003E2343"/>
    <w:rsid w:val="003E2482"/>
    <w:rsid w:val="003E25CD"/>
    <w:rsid w:val="003E27C8"/>
    <w:rsid w:val="003E286F"/>
    <w:rsid w:val="003E2BDA"/>
    <w:rsid w:val="003E2C5A"/>
    <w:rsid w:val="003E2D0C"/>
    <w:rsid w:val="003E2EA0"/>
    <w:rsid w:val="003E2F0F"/>
    <w:rsid w:val="003E2F43"/>
    <w:rsid w:val="003E31C3"/>
    <w:rsid w:val="003E3596"/>
    <w:rsid w:val="003E367C"/>
    <w:rsid w:val="003E372E"/>
    <w:rsid w:val="003E396D"/>
    <w:rsid w:val="003E3AA9"/>
    <w:rsid w:val="003E3B74"/>
    <w:rsid w:val="003E3B8F"/>
    <w:rsid w:val="003E3C11"/>
    <w:rsid w:val="003E3CD3"/>
    <w:rsid w:val="003E3D4B"/>
    <w:rsid w:val="003E3FCF"/>
    <w:rsid w:val="003E4091"/>
    <w:rsid w:val="003E4527"/>
    <w:rsid w:val="003E4856"/>
    <w:rsid w:val="003E49D0"/>
    <w:rsid w:val="003E49D5"/>
    <w:rsid w:val="003E4A89"/>
    <w:rsid w:val="003E4AA3"/>
    <w:rsid w:val="003E4ACC"/>
    <w:rsid w:val="003E4B68"/>
    <w:rsid w:val="003E4BA9"/>
    <w:rsid w:val="003E4D09"/>
    <w:rsid w:val="003E4E31"/>
    <w:rsid w:val="003E4E68"/>
    <w:rsid w:val="003E4F72"/>
    <w:rsid w:val="003E4FB6"/>
    <w:rsid w:val="003E516D"/>
    <w:rsid w:val="003E51F2"/>
    <w:rsid w:val="003E520D"/>
    <w:rsid w:val="003E523B"/>
    <w:rsid w:val="003E53F5"/>
    <w:rsid w:val="003E54CF"/>
    <w:rsid w:val="003E5510"/>
    <w:rsid w:val="003E5555"/>
    <w:rsid w:val="003E55A6"/>
    <w:rsid w:val="003E56C2"/>
    <w:rsid w:val="003E59E9"/>
    <w:rsid w:val="003E59F9"/>
    <w:rsid w:val="003E5A7B"/>
    <w:rsid w:val="003E5C1A"/>
    <w:rsid w:val="003E5F96"/>
    <w:rsid w:val="003E6291"/>
    <w:rsid w:val="003E6379"/>
    <w:rsid w:val="003E6420"/>
    <w:rsid w:val="003E656D"/>
    <w:rsid w:val="003E65AC"/>
    <w:rsid w:val="003E6610"/>
    <w:rsid w:val="003E6661"/>
    <w:rsid w:val="003E6837"/>
    <w:rsid w:val="003E6AE9"/>
    <w:rsid w:val="003E6D1E"/>
    <w:rsid w:val="003E6DE0"/>
    <w:rsid w:val="003E6E9A"/>
    <w:rsid w:val="003E6F3B"/>
    <w:rsid w:val="003E6F96"/>
    <w:rsid w:val="003E7550"/>
    <w:rsid w:val="003E764B"/>
    <w:rsid w:val="003E76E9"/>
    <w:rsid w:val="003E7859"/>
    <w:rsid w:val="003E795F"/>
    <w:rsid w:val="003E7976"/>
    <w:rsid w:val="003E7A00"/>
    <w:rsid w:val="003E7C11"/>
    <w:rsid w:val="003E7D30"/>
    <w:rsid w:val="003F03FC"/>
    <w:rsid w:val="003F063E"/>
    <w:rsid w:val="003F0669"/>
    <w:rsid w:val="003F066E"/>
    <w:rsid w:val="003F074C"/>
    <w:rsid w:val="003F0826"/>
    <w:rsid w:val="003F08AC"/>
    <w:rsid w:val="003F08C4"/>
    <w:rsid w:val="003F08ED"/>
    <w:rsid w:val="003F08EF"/>
    <w:rsid w:val="003F0969"/>
    <w:rsid w:val="003F0A7A"/>
    <w:rsid w:val="003F0ACF"/>
    <w:rsid w:val="003F0DF7"/>
    <w:rsid w:val="003F0EBC"/>
    <w:rsid w:val="003F0F20"/>
    <w:rsid w:val="003F13BD"/>
    <w:rsid w:val="003F1620"/>
    <w:rsid w:val="003F1740"/>
    <w:rsid w:val="003F18B1"/>
    <w:rsid w:val="003F18FD"/>
    <w:rsid w:val="003F1A89"/>
    <w:rsid w:val="003F1BA9"/>
    <w:rsid w:val="003F1BED"/>
    <w:rsid w:val="003F21CA"/>
    <w:rsid w:val="003F22B9"/>
    <w:rsid w:val="003F2786"/>
    <w:rsid w:val="003F27B9"/>
    <w:rsid w:val="003F2B3D"/>
    <w:rsid w:val="003F2C8F"/>
    <w:rsid w:val="003F2E9D"/>
    <w:rsid w:val="003F303A"/>
    <w:rsid w:val="003F3264"/>
    <w:rsid w:val="003F380C"/>
    <w:rsid w:val="003F3B8E"/>
    <w:rsid w:val="003F3D62"/>
    <w:rsid w:val="003F3D84"/>
    <w:rsid w:val="003F4090"/>
    <w:rsid w:val="003F40CB"/>
    <w:rsid w:val="003F4219"/>
    <w:rsid w:val="003F423A"/>
    <w:rsid w:val="003F42A3"/>
    <w:rsid w:val="003F4309"/>
    <w:rsid w:val="003F4806"/>
    <w:rsid w:val="003F4875"/>
    <w:rsid w:val="003F490F"/>
    <w:rsid w:val="003F4CD6"/>
    <w:rsid w:val="003F4DA9"/>
    <w:rsid w:val="003F4F52"/>
    <w:rsid w:val="003F4FC0"/>
    <w:rsid w:val="003F5043"/>
    <w:rsid w:val="003F505D"/>
    <w:rsid w:val="003F50D1"/>
    <w:rsid w:val="003F5253"/>
    <w:rsid w:val="003F5555"/>
    <w:rsid w:val="003F5560"/>
    <w:rsid w:val="003F5692"/>
    <w:rsid w:val="003F5990"/>
    <w:rsid w:val="003F59AB"/>
    <w:rsid w:val="003F5DB4"/>
    <w:rsid w:val="003F5DCD"/>
    <w:rsid w:val="003F5F13"/>
    <w:rsid w:val="003F6012"/>
    <w:rsid w:val="003F601E"/>
    <w:rsid w:val="003F605E"/>
    <w:rsid w:val="003F60B0"/>
    <w:rsid w:val="003F6201"/>
    <w:rsid w:val="003F62E2"/>
    <w:rsid w:val="003F6385"/>
    <w:rsid w:val="003F64E6"/>
    <w:rsid w:val="003F65FD"/>
    <w:rsid w:val="003F66D6"/>
    <w:rsid w:val="003F6922"/>
    <w:rsid w:val="003F699B"/>
    <w:rsid w:val="003F6CEB"/>
    <w:rsid w:val="003F6F77"/>
    <w:rsid w:val="003F707B"/>
    <w:rsid w:val="003F707E"/>
    <w:rsid w:val="003F751F"/>
    <w:rsid w:val="003F75F8"/>
    <w:rsid w:val="003F78EC"/>
    <w:rsid w:val="003F7B28"/>
    <w:rsid w:val="003F7DB9"/>
    <w:rsid w:val="003F7F6C"/>
    <w:rsid w:val="004000E4"/>
    <w:rsid w:val="0040017B"/>
    <w:rsid w:val="004008D0"/>
    <w:rsid w:val="0040093D"/>
    <w:rsid w:val="00400C7A"/>
    <w:rsid w:val="00400D35"/>
    <w:rsid w:val="00400DB3"/>
    <w:rsid w:val="00400F1D"/>
    <w:rsid w:val="00401159"/>
    <w:rsid w:val="0040142E"/>
    <w:rsid w:val="0040169D"/>
    <w:rsid w:val="00401737"/>
    <w:rsid w:val="00401772"/>
    <w:rsid w:val="00401927"/>
    <w:rsid w:val="004019A2"/>
    <w:rsid w:val="00401A19"/>
    <w:rsid w:val="00401FA0"/>
    <w:rsid w:val="0040229E"/>
    <w:rsid w:val="004022D6"/>
    <w:rsid w:val="0040272A"/>
    <w:rsid w:val="00402785"/>
    <w:rsid w:val="00402836"/>
    <w:rsid w:val="00402A57"/>
    <w:rsid w:val="00402D7F"/>
    <w:rsid w:val="00402E9B"/>
    <w:rsid w:val="004030D5"/>
    <w:rsid w:val="004030D6"/>
    <w:rsid w:val="004031E8"/>
    <w:rsid w:val="00403563"/>
    <w:rsid w:val="004039F8"/>
    <w:rsid w:val="00403BA2"/>
    <w:rsid w:val="00403C73"/>
    <w:rsid w:val="00403E40"/>
    <w:rsid w:val="004041CE"/>
    <w:rsid w:val="00404227"/>
    <w:rsid w:val="00404383"/>
    <w:rsid w:val="0040445B"/>
    <w:rsid w:val="004044D0"/>
    <w:rsid w:val="00404551"/>
    <w:rsid w:val="00404568"/>
    <w:rsid w:val="00404D1B"/>
    <w:rsid w:val="00404EC2"/>
    <w:rsid w:val="00404F6D"/>
    <w:rsid w:val="004053CD"/>
    <w:rsid w:val="004057F7"/>
    <w:rsid w:val="0040584D"/>
    <w:rsid w:val="00405B10"/>
    <w:rsid w:val="00405B30"/>
    <w:rsid w:val="00405BB9"/>
    <w:rsid w:val="00405C21"/>
    <w:rsid w:val="00405E93"/>
    <w:rsid w:val="00405F18"/>
    <w:rsid w:val="00406170"/>
    <w:rsid w:val="004062C5"/>
    <w:rsid w:val="0040684B"/>
    <w:rsid w:val="00406A27"/>
    <w:rsid w:val="00406B8D"/>
    <w:rsid w:val="00406DFA"/>
    <w:rsid w:val="00406F3D"/>
    <w:rsid w:val="004070C6"/>
    <w:rsid w:val="004071F9"/>
    <w:rsid w:val="004072A1"/>
    <w:rsid w:val="004074B8"/>
    <w:rsid w:val="0040754E"/>
    <w:rsid w:val="0040772E"/>
    <w:rsid w:val="004078D5"/>
    <w:rsid w:val="00407A2A"/>
    <w:rsid w:val="00407F71"/>
    <w:rsid w:val="004102BB"/>
    <w:rsid w:val="00410602"/>
    <w:rsid w:val="0041068C"/>
    <w:rsid w:val="00410A0C"/>
    <w:rsid w:val="00410DD7"/>
    <w:rsid w:val="00411160"/>
    <w:rsid w:val="004111CD"/>
    <w:rsid w:val="0041130C"/>
    <w:rsid w:val="00411382"/>
    <w:rsid w:val="0041148D"/>
    <w:rsid w:val="00411564"/>
    <w:rsid w:val="004119A8"/>
    <w:rsid w:val="00411A7D"/>
    <w:rsid w:val="00411B45"/>
    <w:rsid w:val="00411D44"/>
    <w:rsid w:val="004123BA"/>
    <w:rsid w:val="00412407"/>
    <w:rsid w:val="00412480"/>
    <w:rsid w:val="00412780"/>
    <w:rsid w:val="00412BB3"/>
    <w:rsid w:val="00412C11"/>
    <w:rsid w:val="00412C70"/>
    <w:rsid w:val="00412CDB"/>
    <w:rsid w:val="00412CDF"/>
    <w:rsid w:val="00412D2F"/>
    <w:rsid w:val="00412DE4"/>
    <w:rsid w:val="004131A2"/>
    <w:rsid w:val="0041362F"/>
    <w:rsid w:val="004137DE"/>
    <w:rsid w:val="004138B8"/>
    <w:rsid w:val="004138D4"/>
    <w:rsid w:val="00413BB9"/>
    <w:rsid w:val="00414035"/>
    <w:rsid w:val="0041451B"/>
    <w:rsid w:val="00414555"/>
    <w:rsid w:val="004145D5"/>
    <w:rsid w:val="0041469B"/>
    <w:rsid w:val="004147DD"/>
    <w:rsid w:val="004149B6"/>
    <w:rsid w:val="00414A10"/>
    <w:rsid w:val="00414CA6"/>
    <w:rsid w:val="00414D0A"/>
    <w:rsid w:val="004151D0"/>
    <w:rsid w:val="004152A6"/>
    <w:rsid w:val="004152C0"/>
    <w:rsid w:val="0041553C"/>
    <w:rsid w:val="004156DA"/>
    <w:rsid w:val="0041577E"/>
    <w:rsid w:val="004157CE"/>
    <w:rsid w:val="00415A25"/>
    <w:rsid w:val="00415BAF"/>
    <w:rsid w:val="00415F0D"/>
    <w:rsid w:val="0041607C"/>
    <w:rsid w:val="004160CC"/>
    <w:rsid w:val="004161DB"/>
    <w:rsid w:val="00416279"/>
    <w:rsid w:val="004162B1"/>
    <w:rsid w:val="00416360"/>
    <w:rsid w:val="0041636F"/>
    <w:rsid w:val="00416476"/>
    <w:rsid w:val="0041652E"/>
    <w:rsid w:val="00416919"/>
    <w:rsid w:val="0041693D"/>
    <w:rsid w:val="004169B9"/>
    <w:rsid w:val="00416ACF"/>
    <w:rsid w:val="00416B63"/>
    <w:rsid w:val="00416B93"/>
    <w:rsid w:val="00416C5A"/>
    <w:rsid w:val="00417030"/>
    <w:rsid w:val="004170EF"/>
    <w:rsid w:val="004171D3"/>
    <w:rsid w:val="00417596"/>
    <w:rsid w:val="00417783"/>
    <w:rsid w:val="0041798F"/>
    <w:rsid w:val="00417E06"/>
    <w:rsid w:val="00417FF4"/>
    <w:rsid w:val="0042018E"/>
    <w:rsid w:val="004201D5"/>
    <w:rsid w:val="00420241"/>
    <w:rsid w:val="0042043C"/>
    <w:rsid w:val="00420464"/>
    <w:rsid w:val="004204E3"/>
    <w:rsid w:val="00420637"/>
    <w:rsid w:val="0042075E"/>
    <w:rsid w:val="004208BD"/>
    <w:rsid w:val="00420930"/>
    <w:rsid w:val="0042097A"/>
    <w:rsid w:val="00420B1A"/>
    <w:rsid w:val="00420BA2"/>
    <w:rsid w:val="00420C13"/>
    <w:rsid w:val="00420ECC"/>
    <w:rsid w:val="00420FDF"/>
    <w:rsid w:val="00421271"/>
    <w:rsid w:val="004215FA"/>
    <w:rsid w:val="00421751"/>
    <w:rsid w:val="0042199A"/>
    <w:rsid w:val="004219A6"/>
    <w:rsid w:val="004219CF"/>
    <w:rsid w:val="004219F3"/>
    <w:rsid w:val="00421C5F"/>
    <w:rsid w:val="00421C86"/>
    <w:rsid w:val="00421F04"/>
    <w:rsid w:val="0042213B"/>
    <w:rsid w:val="00422143"/>
    <w:rsid w:val="00422227"/>
    <w:rsid w:val="004222A8"/>
    <w:rsid w:val="0042233C"/>
    <w:rsid w:val="00422E75"/>
    <w:rsid w:val="00422F47"/>
    <w:rsid w:val="00423181"/>
    <w:rsid w:val="004231AE"/>
    <w:rsid w:val="00423752"/>
    <w:rsid w:val="00423B3F"/>
    <w:rsid w:val="00423D4F"/>
    <w:rsid w:val="00423D8F"/>
    <w:rsid w:val="00423E19"/>
    <w:rsid w:val="00423E31"/>
    <w:rsid w:val="00423E6C"/>
    <w:rsid w:val="0042413F"/>
    <w:rsid w:val="0042418D"/>
    <w:rsid w:val="00424319"/>
    <w:rsid w:val="004246DE"/>
    <w:rsid w:val="004249A9"/>
    <w:rsid w:val="004249AF"/>
    <w:rsid w:val="00424BDE"/>
    <w:rsid w:val="00424C61"/>
    <w:rsid w:val="00424CEF"/>
    <w:rsid w:val="00424EF1"/>
    <w:rsid w:val="00425281"/>
    <w:rsid w:val="004252D5"/>
    <w:rsid w:val="004252D8"/>
    <w:rsid w:val="004252DF"/>
    <w:rsid w:val="00425349"/>
    <w:rsid w:val="004254E8"/>
    <w:rsid w:val="00425544"/>
    <w:rsid w:val="00425545"/>
    <w:rsid w:val="004255AD"/>
    <w:rsid w:val="00425AE6"/>
    <w:rsid w:val="00425B47"/>
    <w:rsid w:val="00426016"/>
    <w:rsid w:val="004260B1"/>
    <w:rsid w:val="004260F6"/>
    <w:rsid w:val="004261F1"/>
    <w:rsid w:val="00426332"/>
    <w:rsid w:val="00426357"/>
    <w:rsid w:val="0042638F"/>
    <w:rsid w:val="00426495"/>
    <w:rsid w:val="004267DD"/>
    <w:rsid w:val="00426A53"/>
    <w:rsid w:val="00426C08"/>
    <w:rsid w:val="00426C5B"/>
    <w:rsid w:val="004270A1"/>
    <w:rsid w:val="00427164"/>
    <w:rsid w:val="00427173"/>
    <w:rsid w:val="0042728B"/>
    <w:rsid w:val="00427570"/>
    <w:rsid w:val="0042772A"/>
    <w:rsid w:val="004277DC"/>
    <w:rsid w:val="00427803"/>
    <w:rsid w:val="004279AB"/>
    <w:rsid w:val="00430284"/>
    <w:rsid w:val="00430337"/>
    <w:rsid w:val="00430528"/>
    <w:rsid w:val="004305A9"/>
    <w:rsid w:val="0043092B"/>
    <w:rsid w:val="004309B5"/>
    <w:rsid w:val="00430B34"/>
    <w:rsid w:val="00430DFD"/>
    <w:rsid w:val="0043107B"/>
    <w:rsid w:val="00431162"/>
    <w:rsid w:val="00431270"/>
    <w:rsid w:val="00431314"/>
    <w:rsid w:val="0043134F"/>
    <w:rsid w:val="0043139A"/>
    <w:rsid w:val="004314A1"/>
    <w:rsid w:val="00431636"/>
    <w:rsid w:val="004316BF"/>
    <w:rsid w:val="0043171D"/>
    <w:rsid w:val="00431741"/>
    <w:rsid w:val="00431AF5"/>
    <w:rsid w:val="00431DFD"/>
    <w:rsid w:val="00431F4A"/>
    <w:rsid w:val="00432377"/>
    <w:rsid w:val="004324B1"/>
    <w:rsid w:val="00432689"/>
    <w:rsid w:val="00432788"/>
    <w:rsid w:val="00432864"/>
    <w:rsid w:val="00432AAC"/>
    <w:rsid w:val="00432CC2"/>
    <w:rsid w:val="00432D7E"/>
    <w:rsid w:val="00432D83"/>
    <w:rsid w:val="00432DE4"/>
    <w:rsid w:val="00432ECE"/>
    <w:rsid w:val="00433000"/>
    <w:rsid w:val="004332DF"/>
    <w:rsid w:val="004337A9"/>
    <w:rsid w:val="004338A5"/>
    <w:rsid w:val="00433DF0"/>
    <w:rsid w:val="00433E07"/>
    <w:rsid w:val="00433E0E"/>
    <w:rsid w:val="00433F89"/>
    <w:rsid w:val="004342C6"/>
    <w:rsid w:val="0043430A"/>
    <w:rsid w:val="004345F2"/>
    <w:rsid w:val="004346F3"/>
    <w:rsid w:val="00434BDB"/>
    <w:rsid w:val="00434C66"/>
    <w:rsid w:val="00434E23"/>
    <w:rsid w:val="00434F03"/>
    <w:rsid w:val="00434F8B"/>
    <w:rsid w:val="004350CF"/>
    <w:rsid w:val="0043520E"/>
    <w:rsid w:val="004353E2"/>
    <w:rsid w:val="00435507"/>
    <w:rsid w:val="00435572"/>
    <w:rsid w:val="004356DA"/>
    <w:rsid w:val="004359D4"/>
    <w:rsid w:val="00435D64"/>
    <w:rsid w:val="00435DC4"/>
    <w:rsid w:val="00435E25"/>
    <w:rsid w:val="00435EA0"/>
    <w:rsid w:val="00436183"/>
    <w:rsid w:val="004362C2"/>
    <w:rsid w:val="0043641F"/>
    <w:rsid w:val="00436598"/>
    <w:rsid w:val="00436837"/>
    <w:rsid w:val="004368DC"/>
    <w:rsid w:val="00436982"/>
    <w:rsid w:val="00436B72"/>
    <w:rsid w:val="00436D0F"/>
    <w:rsid w:val="0043739A"/>
    <w:rsid w:val="004373A3"/>
    <w:rsid w:val="004374FA"/>
    <w:rsid w:val="00437737"/>
    <w:rsid w:val="00437850"/>
    <w:rsid w:val="00437954"/>
    <w:rsid w:val="00437958"/>
    <w:rsid w:val="00437A8A"/>
    <w:rsid w:val="00437BBE"/>
    <w:rsid w:val="00437CD4"/>
    <w:rsid w:val="00437D25"/>
    <w:rsid w:val="00437D9B"/>
    <w:rsid w:val="00437FE7"/>
    <w:rsid w:val="00440016"/>
    <w:rsid w:val="00440355"/>
    <w:rsid w:val="004403BB"/>
    <w:rsid w:val="004404FA"/>
    <w:rsid w:val="004406DB"/>
    <w:rsid w:val="004407E5"/>
    <w:rsid w:val="0044083B"/>
    <w:rsid w:val="0044097F"/>
    <w:rsid w:val="004409F8"/>
    <w:rsid w:val="00440A7F"/>
    <w:rsid w:val="00440DFB"/>
    <w:rsid w:val="00441021"/>
    <w:rsid w:val="0044118D"/>
    <w:rsid w:val="004411E2"/>
    <w:rsid w:val="0044135D"/>
    <w:rsid w:val="004413B2"/>
    <w:rsid w:val="004415F7"/>
    <w:rsid w:val="0044163A"/>
    <w:rsid w:val="004416A6"/>
    <w:rsid w:val="004416FF"/>
    <w:rsid w:val="0044195B"/>
    <w:rsid w:val="004419CB"/>
    <w:rsid w:val="00441AA8"/>
    <w:rsid w:val="00441AAF"/>
    <w:rsid w:val="00441CD9"/>
    <w:rsid w:val="00441D1C"/>
    <w:rsid w:val="00441D53"/>
    <w:rsid w:val="00442228"/>
    <w:rsid w:val="00442858"/>
    <w:rsid w:val="00442946"/>
    <w:rsid w:val="00442980"/>
    <w:rsid w:val="00442AE8"/>
    <w:rsid w:val="00442C7B"/>
    <w:rsid w:val="00442C84"/>
    <w:rsid w:val="00442EAC"/>
    <w:rsid w:val="00442FB1"/>
    <w:rsid w:val="0044343F"/>
    <w:rsid w:val="004434C8"/>
    <w:rsid w:val="00443AAC"/>
    <w:rsid w:val="00443C80"/>
    <w:rsid w:val="00443DC0"/>
    <w:rsid w:val="00443DE2"/>
    <w:rsid w:val="00443E5D"/>
    <w:rsid w:val="00443F4E"/>
    <w:rsid w:val="004441A0"/>
    <w:rsid w:val="004441E8"/>
    <w:rsid w:val="004443FD"/>
    <w:rsid w:val="00444443"/>
    <w:rsid w:val="004445AC"/>
    <w:rsid w:val="00444674"/>
    <w:rsid w:val="00444765"/>
    <w:rsid w:val="004447A1"/>
    <w:rsid w:val="004447F7"/>
    <w:rsid w:val="00444BAC"/>
    <w:rsid w:val="00444E57"/>
    <w:rsid w:val="00444EA8"/>
    <w:rsid w:val="00444F5F"/>
    <w:rsid w:val="00445252"/>
    <w:rsid w:val="004453A5"/>
    <w:rsid w:val="0044549D"/>
    <w:rsid w:val="00445513"/>
    <w:rsid w:val="00445592"/>
    <w:rsid w:val="004456B6"/>
    <w:rsid w:val="00445863"/>
    <w:rsid w:val="00445877"/>
    <w:rsid w:val="0044599A"/>
    <w:rsid w:val="00445AB4"/>
    <w:rsid w:val="00445B0E"/>
    <w:rsid w:val="00445BC6"/>
    <w:rsid w:val="00445BCF"/>
    <w:rsid w:val="00445D3C"/>
    <w:rsid w:val="00446130"/>
    <w:rsid w:val="00446154"/>
    <w:rsid w:val="004463BB"/>
    <w:rsid w:val="00446573"/>
    <w:rsid w:val="00446601"/>
    <w:rsid w:val="004466FD"/>
    <w:rsid w:val="00446887"/>
    <w:rsid w:val="004468DB"/>
    <w:rsid w:val="00446BD5"/>
    <w:rsid w:val="00446CB2"/>
    <w:rsid w:val="00446E07"/>
    <w:rsid w:val="00447006"/>
    <w:rsid w:val="0044700C"/>
    <w:rsid w:val="004473B4"/>
    <w:rsid w:val="00447443"/>
    <w:rsid w:val="004476F4"/>
    <w:rsid w:val="00447752"/>
    <w:rsid w:val="00447799"/>
    <w:rsid w:val="004478E3"/>
    <w:rsid w:val="004478EF"/>
    <w:rsid w:val="00447921"/>
    <w:rsid w:val="00447B0F"/>
    <w:rsid w:val="00447B2E"/>
    <w:rsid w:val="00447F89"/>
    <w:rsid w:val="00450006"/>
    <w:rsid w:val="0045026C"/>
    <w:rsid w:val="0045039E"/>
    <w:rsid w:val="00450663"/>
    <w:rsid w:val="004508B4"/>
    <w:rsid w:val="00450964"/>
    <w:rsid w:val="00450A44"/>
    <w:rsid w:val="00450AF1"/>
    <w:rsid w:val="00450B91"/>
    <w:rsid w:val="00450BDC"/>
    <w:rsid w:val="00451210"/>
    <w:rsid w:val="00451352"/>
    <w:rsid w:val="0045151C"/>
    <w:rsid w:val="00451585"/>
    <w:rsid w:val="0045168F"/>
    <w:rsid w:val="00451713"/>
    <w:rsid w:val="004518C4"/>
    <w:rsid w:val="00451975"/>
    <w:rsid w:val="00451A1A"/>
    <w:rsid w:val="00451AF3"/>
    <w:rsid w:val="00451BD3"/>
    <w:rsid w:val="00451C9D"/>
    <w:rsid w:val="00451F0E"/>
    <w:rsid w:val="0045237F"/>
    <w:rsid w:val="0045266F"/>
    <w:rsid w:val="00452948"/>
    <w:rsid w:val="00452A63"/>
    <w:rsid w:val="00452DEF"/>
    <w:rsid w:val="00452E68"/>
    <w:rsid w:val="00452EDF"/>
    <w:rsid w:val="00453190"/>
    <w:rsid w:val="004532AA"/>
    <w:rsid w:val="00453330"/>
    <w:rsid w:val="004533C2"/>
    <w:rsid w:val="004538D5"/>
    <w:rsid w:val="00453952"/>
    <w:rsid w:val="00453971"/>
    <w:rsid w:val="00453A27"/>
    <w:rsid w:val="00453A60"/>
    <w:rsid w:val="00453D9C"/>
    <w:rsid w:val="00453F60"/>
    <w:rsid w:val="00454145"/>
    <w:rsid w:val="004545FA"/>
    <w:rsid w:val="004547D6"/>
    <w:rsid w:val="0045491D"/>
    <w:rsid w:val="00454C37"/>
    <w:rsid w:val="00455079"/>
    <w:rsid w:val="00455108"/>
    <w:rsid w:val="0045569C"/>
    <w:rsid w:val="00455943"/>
    <w:rsid w:val="004559EE"/>
    <w:rsid w:val="004559FC"/>
    <w:rsid w:val="00455A3B"/>
    <w:rsid w:val="00455BEC"/>
    <w:rsid w:val="00455E19"/>
    <w:rsid w:val="00455FF8"/>
    <w:rsid w:val="00456180"/>
    <w:rsid w:val="004561ED"/>
    <w:rsid w:val="00456279"/>
    <w:rsid w:val="00456497"/>
    <w:rsid w:val="0045693E"/>
    <w:rsid w:val="004569BD"/>
    <w:rsid w:val="00456A1F"/>
    <w:rsid w:val="00456A6D"/>
    <w:rsid w:val="00456ABF"/>
    <w:rsid w:val="00456F3E"/>
    <w:rsid w:val="00456F52"/>
    <w:rsid w:val="0045731B"/>
    <w:rsid w:val="00457339"/>
    <w:rsid w:val="00457358"/>
    <w:rsid w:val="00457477"/>
    <w:rsid w:val="00457572"/>
    <w:rsid w:val="00457842"/>
    <w:rsid w:val="00457955"/>
    <w:rsid w:val="00457C94"/>
    <w:rsid w:val="00457DB3"/>
    <w:rsid w:val="00457E2C"/>
    <w:rsid w:val="00457E94"/>
    <w:rsid w:val="00457F87"/>
    <w:rsid w:val="0046009F"/>
    <w:rsid w:val="00460179"/>
    <w:rsid w:val="0046048E"/>
    <w:rsid w:val="00460638"/>
    <w:rsid w:val="0046075F"/>
    <w:rsid w:val="004608F6"/>
    <w:rsid w:val="00460D8A"/>
    <w:rsid w:val="00460E80"/>
    <w:rsid w:val="00460F5E"/>
    <w:rsid w:val="00461146"/>
    <w:rsid w:val="004611BC"/>
    <w:rsid w:val="00461444"/>
    <w:rsid w:val="004615C7"/>
    <w:rsid w:val="0046173B"/>
    <w:rsid w:val="00461744"/>
    <w:rsid w:val="0046182B"/>
    <w:rsid w:val="0046184E"/>
    <w:rsid w:val="00461CF9"/>
    <w:rsid w:val="00461D64"/>
    <w:rsid w:val="00461E64"/>
    <w:rsid w:val="00461E86"/>
    <w:rsid w:val="004620BC"/>
    <w:rsid w:val="0046214B"/>
    <w:rsid w:val="004621EB"/>
    <w:rsid w:val="004623CF"/>
    <w:rsid w:val="004624FD"/>
    <w:rsid w:val="00462592"/>
    <w:rsid w:val="00462625"/>
    <w:rsid w:val="004628D4"/>
    <w:rsid w:val="00462949"/>
    <w:rsid w:val="00462BC6"/>
    <w:rsid w:val="00462C82"/>
    <w:rsid w:val="00462D7F"/>
    <w:rsid w:val="00462DBD"/>
    <w:rsid w:val="00462DE1"/>
    <w:rsid w:val="00463348"/>
    <w:rsid w:val="00463356"/>
    <w:rsid w:val="00463892"/>
    <w:rsid w:val="004638BA"/>
    <w:rsid w:val="00463A7E"/>
    <w:rsid w:val="00463AC6"/>
    <w:rsid w:val="00463ACC"/>
    <w:rsid w:val="00463B14"/>
    <w:rsid w:val="00463B66"/>
    <w:rsid w:val="00463E89"/>
    <w:rsid w:val="00464024"/>
    <w:rsid w:val="004646DE"/>
    <w:rsid w:val="004648B7"/>
    <w:rsid w:val="0046496A"/>
    <w:rsid w:val="00464BCE"/>
    <w:rsid w:val="00464E2A"/>
    <w:rsid w:val="00464E8F"/>
    <w:rsid w:val="00464F85"/>
    <w:rsid w:val="0046516E"/>
    <w:rsid w:val="0046547E"/>
    <w:rsid w:val="0046552C"/>
    <w:rsid w:val="00465541"/>
    <w:rsid w:val="00465553"/>
    <w:rsid w:val="0046576F"/>
    <w:rsid w:val="00465A82"/>
    <w:rsid w:val="00465D6F"/>
    <w:rsid w:val="00465F64"/>
    <w:rsid w:val="00466364"/>
    <w:rsid w:val="00466815"/>
    <w:rsid w:val="004668C2"/>
    <w:rsid w:val="004668CD"/>
    <w:rsid w:val="00466937"/>
    <w:rsid w:val="00466986"/>
    <w:rsid w:val="00466A23"/>
    <w:rsid w:val="00466CFC"/>
    <w:rsid w:val="00466D92"/>
    <w:rsid w:val="00466EF0"/>
    <w:rsid w:val="004670A2"/>
    <w:rsid w:val="004670E5"/>
    <w:rsid w:val="0046713F"/>
    <w:rsid w:val="00467210"/>
    <w:rsid w:val="004672C3"/>
    <w:rsid w:val="004675F0"/>
    <w:rsid w:val="004678E7"/>
    <w:rsid w:val="00467A32"/>
    <w:rsid w:val="00467B1E"/>
    <w:rsid w:val="00467D1A"/>
    <w:rsid w:val="00467D40"/>
    <w:rsid w:val="00467EA6"/>
    <w:rsid w:val="00467F2B"/>
    <w:rsid w:val="00470195"/>
    <w:rsid w:val="004706EC"/>
    <w:rsid w:val="0047072D"/>
    <w:rsid w:val="00470956"/>
    <w:rsid w:val="004709B6"/>
    <w:rsid w:val="00470A7F"/>
    <w:rsid w:val="00470B80"/>
    <w:rsid w:val="00470E27"/>
    <w:rsid w:val="00470F0E"/>
    <w:rsid w:val="00470F39"/>
    <w:rsid w:val="00470F62"/>
    <w:rsid w:val="004710D1"/>
    <w:rsid w:val="00471184"/>
    <w:rsid w:val="004713CD"/>
    <w:rsid w:val="0047149D"/>
    <w:rsid w:val="00471526"/>
    <w:rsid w:val="0047165C"/>
    <w:rsid w:val="00471A6F"/>
    <w:rsid w:val="00471C2B"/>
    <w:rsid w:val="00471F72"/>
    <w:rsid w:val="00472201"/>
    <w:rsid w:val="00472310"/>
    <w:rsid w:val="00472364"/>
    <w:rsid w:val="00472454"/>
    <w:rsid w:val="0047266F"/>
    <w:rsid w:val="0047269D"/>
    <w:rsid w:val="00472853"/>
    <w:rsid w:val="00472A04"/>
    <w:rsid w:val="00472AF6"/>
    <w:rsid w:val="00472F7A"/>
    <w:rsid w:val="0047310D"/>
    <w:rsid w:val="0047320B"/>
    <w:rsid w:val="004732F4"/>
    <w:rsid w:val="00473868"/>
    <w:rsid w:val="00473906"/>
    <w:rsid w:val="00473BF8"/>
    <w:rsid w:val="00473F98"/>
    <w:rsid w:val="0047401C"/>
    <w:rsid w:val="0047425F"/>
    <w:rsid w:val="004742FA"/>
    <w:rsid w:val="00474329"/>
    <w:rsid w:val="00474343"/>
    <w:rsid w:val="00474380"/>
    <w:rsid w:val="00474405"/>
    <w:rsid w:val="00474549"/>
    <w:rsid w:val="00474659"/>
    <w:rsid w:val="004746B0"/>
    <w:rsid w:val="004746BB"/>
    <w:rsid w:val="00474816"/>
    <w:rsid w:val="00474B7F"/>
    <w:rsid w:val="00474B90"/>
    <w:rsid w:val="00474C4F"/>
    <w:rsid w:val="00474C81"/>
    <w:rsid w:val="00474CB1"/>
    <w:rsid w:val="00474D65"/>
    <w:rsid w:val="00474D9C"/>
    <w:rsid w:val="00474D9F"/>
    <w:rsid w:val="00474DC2"/>
    <w:rsid w:val="00475097"/>
    <w:rsid w:val="0047514C"/>
    <w:rsid w:val="00475252"/>
    <w:rsid w:val="00475339"/>
    <w:rsid w:val="0047568A"/>
    <w:rsid w:val="0047573B"/>
    <w:rsid w:val="0047575F"/>
    <w:rsid w:val="0047592B"/>
    <w:rsid w:val="00475B8E"/>
    <w:rsid w:val="00475F05"/>
    <w:rsid w:val="00476025"/>
    <w:rsid w:val="0047604F"/>
    <w:rsid w:val="0047694E"/>
    <w:rsid w:val="00476B45"/>
    <w:rsid w:val="00476CFD"/>
    <w:rsid w:val="00476D61"/>
    <w:rsid w:val="00476DF2"/>
    <w:rsid w:val="00477058"/>
    <w:rsid w:val="0047727D"/>
    <w:rsid w:val="00477433"/>
    <w:rsid w:val="00477547"/>
    <w:rsid w:val="0047754C"/>
    <w:rsid w:val="0047776F"/>
    <w:rsid w:val="00477828"/>
    <w:rsid w:val="004779F7"/>
    <w:rsid w:val="00477C5E"/>
    <w:rsid w:val="00477D0D"/>
    <w:rsid w:val="00477E42"/>
    <w:rsid w:val="00477EA4"/>
    <w:rsid w:val="00477F54"/>
    <w:rsid w:val="004801C7"/>
    <w:rsid w:val="0048024E"/>
    <w:rsid w:val="0048032B"/>
    <w:rsid w:val="0048033F"/>
    <w:rsid w:val="0048037B"/>
    <w:rsid w:val="004803CF"/>
    <w:rsid w:val="004803E1"/>
    <w:rsid w:val="00480723"/>
    <w:rsid w:val="00480744"/>
    <w:rsid w:val="0048085E"/>
    <w:rsid w:val="004809D5"/>
    <w:rsid w:val="00480B90"/>
    <w:rsid w:val="0048105B"/>
    <w:rsid w:val="00481134"/>
    <w:rsid w:val="004811C0"/>
    <w:rsid w:val="004811F3"/>
    <w:rsid w:val="00481209"/>
    <w:rsid w:val="00481386"/>
    <w:rsid w:val="0048138B"/>
    <w:rsid w:val="004815F9"/>
    <w:rsid w:val="00481BA0"/>
    <w:rsid w:val="00481D28"/>
    <w:rsid w:val="00481F99"/>
    <w:rsid w:val="004822F0"/>
    <w:rsid w:val="004822F4"/>
    <w:rsid w:val="00482487"/>
    <w:rsid w:val="00482B3C"/>
    <w:rsid w:val="00482E46"/>
    <w:rsid w:val="00482E53"/>
    <w:rsid w:val="0048367F"/>
    <w:rsid w:val="004837C2"/>
    <w:rsid w:val="00483B7C"/>
    <w:rsid w:val="00483B8F"/>
    <w:rsid w:val="00483BDB"/>
    <w:rsid w:val="00483D66"/>
    <w:rsid w:val="00483F48"/>
    <w:rsid w:val="00484244"/>
    <w:rsid w:val="004847B7"/>
    <w:rsid w:val="00484842"/>
    <w:rsid w:val="00484869"/>
    <w:rsid w:val="004848AA"/>
    <w:rsid w:val="00484A6E"/>
    <w:rsid w:val="00484B48"/>
    <w:rsid w:val="00484B49"/>
    <w:rsid w:val="00484CEE"/>
    <w:rsid w:val="00484E2E"/>
    <w:rsid w:val="00484E81"/>
    <w:rsid w:val="00484EEE"/>
    <w:rsid w:val="00485130"/>
    <w:rsid w:val="00485355"/>
    <w:rsid w:val="004857C8"/>
    <w:rsid w:val="004857F0"/>
    <w:rsid w:val="00485A5E"/>
    <w:rsid w:val="00485B6C"/>
    <w:rsid w:val="00485BDB"/>
    <w:rsid w:val="00485D0E"/>
    <w:rsid w:val="00485E37"/>
    <w:rsid w:val="00485F57"/>
    <w:rsid w:val="004861F1"/>
    <w:rsid w:val="00486591"/>
    <w:rsid w:val="004866D8"/>
    <w:rsid w:val="004867B4"/>
    <w:rsid w:val="0048684B"/>
    <w:rsid w:val="0048685B"/>
    <w:rsid w:val="004868DF"/>
    <w:rsid w:val="00486969"/>
    <w:rsid w:val="00486A02"/>
    <w:rsid w:val="00486A60"/>
    <w:rsid w:val="00486C25"/>
    <w:rsid w:val="0048762D"/>
    <w:rsid w:val="00487839"/>
    <w:rsid w:val="004878A4"/>
    <w:rsid w:val="00487926"/>
    <w:rsid w:val="0048796A"/>
    <w:rsid w:val="00487C35"/>
    <w:rsid w:val="00487D8F"/>
    <w:rsid w:val="00487D98"/>
    <w:rsid w:val="00490288"/>
    <w:rsid w:val="004904F1"/>
    <w:rsid w:val="00490545"/>
    <w:rsid w:val="0049065F"/>
    <w:rsid w:val="004906E0"/>
    <w:rsid w:val="00490702"/>
    <w:rsid w:val="004908BE"/>
    <w:rsid w:val="004908FE"/>
    <w:rsid w:val="00490AFC"/>
    <w:rsid w:val="00490C08"/>
    <w:rsid w:val="00490CC4"/>
    <w:rsid w:val="00490E54"/>
    <w:rsid w:val="004910C4"/>
    <w:rsid w:val="004910D8"/>
    <w:rsid w:val="0049125B"/>
    <w:rsid w:val="0049140B"/>
    <w:rsid w:val="00491452"/>
    <w:rsid w:val="004919A4"/>
    <w:rsid w:val="00491A55"/>
    <w:rsid w:val="00491C11"/>
    <w:rsid w:val="00491C62"/>
    <w:rsid w:val="00491D56"/>
    <w:rsid w:val="00491D75"/>
    <w:rsid w:val="00491DF6"/>
    <w:rsid w:val="00492038"/>
    <w:rsid w:val="0049240B"/>
    <w:rsid w:val="0049248D"/>
    <w:rsid w:val="0049248E"/>
    <w:rsid w:val="00492522"/>
    <w:rsid w:val="00492569"/>
    <w:rsid w:val="004925E0"/>
    <w:rsid w:val="004925F7"/>
    <w:rsid w:val="00492AE0"/>
    <w:rsid w:val="00492E54"/>
    <w:rsid w:val="004930E9"/>
    <w:rsid w:val="00493405"/>
    <w:rsid w:val="0049351C"/>
    <w:rsid w:val="00493556"/>
    <w:rsid w:val="0049366C"/>
    <w:rsid w:val="0049396E"/>
    <w:rsid w:val="00493AC1"/>
    <w:rsid w:val="00493C3C"/>
    <w:rsid w:val="00493D5F"/>
    <w:rsid w:val="00493DEE"/>
    <w:rsid w:val="00493ED4"/>
    <w:rsid w:val="0049438B"/>
    <w:rsid w:val="00494412"/>
    <w:rsid w:val="0049449F"/>
    <w:rsid w:val="0049480E"/>
    <w:rsid w:val="00494A2D"/>
    <w:rsid w:val="00494A65"/>
    <w:rsid w:val="00494A7E"/>
    <w:rsid w:val="00494AC4"/>
    <w:rsid w:val="004952BA"/>
    <w:rsid w:val="004954D2"/>
    <w:rsid w:val="004954F1"/>
    <w:rsid w:val="004957DB"/>
    <w:rsid w:val="004957DD"/>
    <w:rsid w:val="0049591D"/>
    <w:rsid w:val="00495A56"/>
    <w:rsid w:val="00495B24"/>
    <w:rsid w:val="00495F67"/>
    <w:rsid w:val="00495F81"/>
    <w:rsid w:val="0049614E"/>
    <w:rsid w:val="00496431"/>
    <w:rsid w:val="004967DF"/>
    <w:rsid w:val="00496853"/>
    <w:rsid w:val="00496B07"/>
    <w:rsid w:val="00496F1D"/>
    <w:rsid w:val="00496FFE"/>
    <w:rsid w:val="00497000"/>
    <w:rsid w:val="00497072"/>
    <w:rsid w:val="004975E8"/>
    <w:rsid w:val="00497745"/>
    <w:rsid w:val="0049796B"/>
    <w:rsid w:val="00497D1D"/>
    <w:rsid w:val="004A0060"/>
    <w:rsid w:val="004A00E2"/>
    <w:rsid w:val="004A00F2"/>
    <w:rsid w:val="004A01DE"/>
    <w:rsid w:val="004A02BE"/>
    <w:rsid w:val="004A02E1"/>
    <w:rsid w:val="004A0345"/>
    <w:rsid w:val="004A0410"/>
    <w:rsid w:val="004A06A8"/>
    <w:rsid w:val="004A080E"/>
    <w:rsid w:val="004A08A8"/>
    <w:rsid w:val="004A0C1A"/>
    <w:rsid w:val="004A0D3E"/>
    <w:rsid w:val="004A11EE"/>
    <w:rsid w:val="004A14F4"/>
    <w:rsid w:val="004A1537"/>
    <w:rsid w:val="004A164B"/>
    <w:rsid w:val="004A1770"/>
    <w:rsid w:val="004A18D9"/>
    <w:rsid w:val="004A196E"/>
    <w:rsid w:val="004A1A36"/>
    <w:rsid w:val="004A1CA7"/>
    <w:rsid w:val="004A2111"/>
    <w:rsid w:val="004A2138"/>
    <w:rsid w:val="004A21C6"/>
    <w:rsid w:val="004A22EE"/>
    <w:rsid w:val="004A2417"/>
    <w:rsid w:val="004A257C"/>
    <w:rsid w:val="004A27B2"/>
    <w:rsid w:val="004A2934"/>
    <w:rsid w:val="004A2C8E"/>
    <w:rsid w:val="004A2E88"/>
    <w:rsid w:val="004A2F30"/>
    <w:rsid w:val="004A3016"/>
    <w:rsid w:val="004A3026"/>
    <w:rsid w:val="004A30F8"/>
    <w:rsid w:val="004A36D6"/>
    <w:rsid w:val="004A377A"/>
    <w:rsid w:val="004A38C4"/>
    <w:rsid w:val="004A3A43"/>
    <w:rsid w:val="004A3A87"/>
    <w:rsid w:val="004A3ACB"/>
    <w:rsid w:val="004A3B49"/>
    <w:rsid w:val="004A3DB2"/>
    <w:rsid w:val="004A3E1F"/>
    <w:rsid w:val="004A3ED3"/>
    <w:rsid w:val="004A400F"/>
    <w:rsid w:val="004A406F"/>
    <w:rsid w:val="004A409F"/>
    <w:rsid w:val="004A4184"/>
    <w:rsid w:val="004A41E2"/>
    <w:rsid w:val="004A4541"/>
    <w:rsid w:val="004A454C"/>
    <w:rsid w:val="004A462B"/>
    <w:rsid w:val="004A4B32"/>
    <w:rsid w:val="004A4F80"/>
    <w:rsid w:val="004A4FE6"/>
    <w:rsid w:val="004A539D"/>
    <w:rsid w:val="004A564B"/>
    <w:rsid w:val="004A5794"/>
    <w:rsid w:val="004A5818"/>
    <w:rsid w:val="004A58D6"/>
    <w:rsid w:val="004A5C0B"/>
    <w:rsid w:val="004A5F16"/>
    <w:rsid w:val="004A5F96"/>
    <w:rsid w:val="004A609C"/>
    <w:rsid w:val="004A611D"/>
    <w:rsid w:val="004A62E4"/>
    <w:rsid w:val="004A666A"/>
    <w:rsid w:val="004A6703"/>
    <w:rsid w:val="004A6705"/>
    <w:rsid w:val="004A6817"/>
    <w:rsid w:val="004A699C"/>
    <w:rsid w:val="004A6A6B"/>
    <w:rsid w:val="004A6B73"/>
    <w:rsid w:val="004A6B7E"/>
    <w:rsid w:val="004A6D1D"/>
    <w:rsid w:val="004A73C4"/>
    <w:rsid w:val="004A74C9"/>
    <w:rsid w:val="004A7627"/>
    <w:rsid w:val="004A7804"/>
    <w:rsid w:val="004A7939"/>
    <w:rsid w:val="004A79D7"/>
    <w:rsid w:val="004A7CDC"/>
    <w:rsid w:val="004A7DD0"/>
    <w:rsid w:val="004A7DEF"/>
    <w:rsid w:val="004B01B5"/>
    <w:rsid w:val="004B038F"/>
    <w:rsid w:val="004B03D8"/>
    <w:rsid w:val="004B044C"/>
    <w:rsid w:val="004B0550"/>
    <w:rsid w:val="004B06B7"/>
    <w:rsid w:val="004B0710"/>
    <w:rsid w:val="004B079A"/>
    <w:rsid w:val="004B0B5D"/>
    <w:rsid w:val="004B0CF2"/>
    <w:rsid w:val="004B0D99"/>
    <w:rsid w:val="004B0DEC"/>
    <w:rsid w:val="004B0DFD"/>
    <w:rsid w:val="004B0F98"/>
    <w:rsid w:val="004B121E"/>
    <w:rsid w:val="004B1296"/>
    <w:rsid w:val="004B16FB"/>
    <w:rsid w:val="004B1780"/>
    <w:rsid w:val="004B19ED"/>
    <w:rsid w:val="004B1AB5"/>
    <w:rsid w:val="004B1B1D"/>
    <w:rsid w:val="004B1B81"/>
    <w:rsid w:val="004B1E45"/>
    <w:rsid w:val="004B22EB"/>
    <w:rsid w:val="004B23EE"/>
    <w:rsid w:val="004B2516"/>
    <w:rsid w:val="004B2575"/>
    <w:rsid w:val="004B2594"/>
    <w:rsid w:val="004B25C8"/>
    <w:rsid w:val="004B272F"/>
    <w:rsid w:val="004B277B"/>
    <w:rsid w:val="004B2792"/>
    <w:rsid w:val="004B286D"/>
    <w:rsid w:val="004B287C"/>
    <w:rsid w:val="004B2A01"/>
    <w:rsid w:val="004B2B1D"/>
    <w:rsid w:val="004B2BF4"/>
    <w:rsid w:val="004B2C07"/>
    <w:rsid w:val="004B2C7E"/>
    <w:rsid w:val="004B2E30"/>
    <w:rsid w:val="004B2F75"/>
    <w:rsid w:val="004B2FD7"/>
    <w:rsid w:val="004B3120"/>
    <w:rsid w:val="004B32A1"/>
    <w:rsid w:val="004B3413"/>
    <w:rsid w:val="004B341D"/>
    <w:rsid w:val="004B34E4"/>
    <w:rsid w:val="004B3925"/>
    <w:rsid w:val="004B39FA"/>
    <w:rsid w:val="004B3A8E"/>
    <w:rsid w:val="004B3A8F"/>
    <w:rsid w:val="004B3AD5"/>
    <w:rsid w:val="004B3DC5"/>
    <w:rsid w:val="004B3EBE"/>
    <w:rsid w:val="004B410B"/>
    <w:rsid w:val="004B4505"/>
    <w:rsid w:val="004B4588"/>
    <w:rsid w:val="004B45A8"/>
    <w:rsid w:val="004B482A"/>
    <w:rsid w:val="004B4922"/>
    <w:rsid w:val="004B49B8"/>
    <w:rsid w:val="004B49C4"/>
    <w:rsid w:val="004B4B3A"/>
    <w:rsid w:val="004B4D27"/>
    <w:rsid w:val="004B4F46"/>
    <w:rsid w:val="004B4FD5"/>
    <w:rsid w:val="004B5057"/>
    <w:rsid w:val="004B5366"/>
    <w:rsid w:val="004B53DF"/>
    <w:rsid w:val="004B54BC"/>
    <w:rsid w:val="004B55ED"/>
    <w:rsid w:val="004B5726"/>
    <w:rsid w:val="004B5919"/>
    <w:rsid w:val="004B5C3C"/>
    <w:rsid w:val="004B5C59"/>
    <w:rsid w:val="004B5FEB"/>
    <w:rsid w:val="004B6259"/>
    <w:rsid w:val="004B64B8"/>
    <w:rsid w:val="004B690D"/>
    <w:rsid w:val="004B69FA"/>
    <w:rsid w:val="004B6A44"/>
    <w:rsid w:val="004B6BA2"/>
    <w:rsid w:val="004B6BFE"/>
    <w:rsid w:val="004B6ECA"/>
    <w:rsid w:val="004B6F2E"/>
    <w:rsid w:val="004B70F5"/>
    <w:rsid w:val="004B7147"/>
    <w:rsid w:val="004B7619"/>
    <w:rsid w:val="004B762A"/>
    <w:rsid w:val="004B765B"/>
    <w:rsid w:val="004B76D7"/>
    <w:rsid w:val="004B7740"/>
    <w:rsid w:val="004B79B2"/>
    <w:rsid w:val="004B79ED"/>
    <w:rsid w:val="004B7AFF"/>
    <w:rsid w:val="004B7B9F"/>
    <w:rsid w:val="004B7EC5"/>
    <w:rsid w:val="004C00C0"/>
    <w:rsid w:val="004C06B3"/>
    <w:rsid w:val="004C0919"/>
    <w:rsid w:val="004C0A68"/>
    <w:rsid w:val="004C0D23"/>
    <w:rsid w:val="004C0EB7"/>
    <w:rsid w:val="004C1310"/>
    <w:rsid w:val="004C1363"/>
    <w:rsid w:val="004C13A2"/>
    <w:rsid w:val="004C1445"/>
    <w:rsid w:val="004C151B"/>
    <w:rsid w:val="004C1699"/>
    <w:rsid w:val="004C1893"/>
    <w:rsid w:val="004C1926"/>
    <w:rsid w:val="004C1A27"/>
    <w:rsid w:val="004C1E92"/>
    <w:rsid w:val="004C1F2C"/>
    <w:rsid w:val="004C20E8"/>
    <w:rsid w:val="004C2299"/>
    <w:rsid w:val="004C27AD"/>
    <w:rsid w:val="004C29C8"/>
    <w:rsid w:val="004C2ACF"/>
    <w:rsid w:val="004C2C60"/>
    <w:rsid w:val="004C2D30"/>
    <w:rsid w:val="004C33BD"/>
    <w:rsid w:val="004C350F"/>
    <w:rsid w:val="004C3706"/>
    <w:rsid w:val="004C3899"/>
    <w:rsid w:val="004C393C"/>
    <w:rsid w:val="004C3998"/>
    <w:rsid w:val="004C3AF4"/>
    <w:rsid w:val="004C3C2E"/>
    <w:rsid w:val="004C3D13"/>
    <w:rsid w:val="004C3D71"/>
    <w:rsid w:val="004C3DDD"/>
    <w:rsid w:val="004C42CE"/>
    <w:rsid w:val="004C43C4"/>
    <w:rsid w:val="004C4755"/>
    <w:rsid w:val="004C499F"/>
    <w:rsid w:val="004C4DEB"/>
    <w:rsid w:val="004C4E34"/>
    <w:rsid w:val="004C4FD3"/>
    <w:rsid w:val="004C4FDB"/>
    <w:rsid w:val="004C4FDF"/>
    <w:rsid w:val="004C4FEC"/>
    <w:rsid w:val="004C50A0"/>
    <w:rsid w:val="004C5170"/>
    <w:rsid w:val="004C5273"/>
    <w:rsid w:val="004C5366"/>
    <w:rsid w:val="004C56AB"/>
    <w:rsid w:val="004C56D6"/>
    <w:rsid w:val="004C5809"/>
    <w:rsid w:val="004C5C60"/>
    <w:rsid w:val="004C5E0B"/>
    <w:rsid w:val="004C5FDA"/>
    <w:rsid w:val="004C62B0"/>
    <w:rsid w:val="004C62BF"/>
    <w:rsid w:val="004C63BE"/>
    <w:rsid w:val="004C647D"/>
    <w:rsid w:val="004C67DA"/>
    <w:rsid w:val="004C6952"/>
    <w:rsid w:val="004C6988"/>
    <w:rsid w:val="004C6B7B"/>
    <w:rsid w:val="004C6C52"/>
    <w:rsid w:val="004C7068"/>
    <w:rsid w:val="004C7147"/>
    <w:rsid w:val="004C7251"/>
    <w:rsid w:val="004C72CD"/>
    <w:rsid w:val="004C72E4"/>
    <w:rsid w:val="004C7453"/>
    <w:rsid w:val="004C74DB"/>
    <w:rsid w:val="004C75FA"/>
    <w:rsid w:val="004C782D"/>
    <w:rsid w:val="004C783F"/>
    <w:rsid w:val="004C7A7B"/>
    <w:rsid w:val="004C7C0D"/>
    <w:rsid w:val="004C7C12"/>
    <w:rsid w:val="004C7C2F"/>
    <w:rsid w:val="004C7D66"/>
    <w:rsid w:val="004C7D9D"/>
    <w:rsid w:val="004D0014"/>
    <w:rsid w:val="004D005A"/>
    <w:rsid w:val="004D02DD"/>
    <w:rsid w:val="004D0A06"/>
    <w:rsid w:val="004D0A1C"/>
    <w:rsid w:val="004D0B24"/>
    <w:rsid w:val="004D0B35"/>
    <w:rsid w:val="004D1133"/>
    <w:rsid w:val="004D153C"/>
    <w:rsid w:val="004D18BF"/>
    <w:rsid w:val="004D1996"/>
    <w:rsid w:val="004D1A1B"/>
    <w:rsid w:val="004D1B5D"/>
    <w:rsid w:val="004D1BC3"/>
    <w:rsid w:val="004D1BEA"/>
    <w:rsid w:val="004D1D51"/>
    <w:rsid w:val="004D1D9B"/>
    <w:rsid w:val="004D2025"/>
    <w:rsid w:val="004D2323"/>
    <w:rsid w:val="004D2507"/>
    <w:rsid w:val="004D260D"/>
    <w:rsid w:val="004D2724"/>
    <w:rsid w:val="004D27D1"/>
    <w:rsid w:val="004D27DD"/>
    <w:rsid w:val="004D2838"/>
    <w:rsid w:val="004D28C7"/>
    <w:rsid w:val="004D2A08"/>
    <w:rsid w:val="004D2A8A"/>
    <w:rsid w:val="004D2BEC"/>
    <w:rsid w:val="004D2DDA"/>
    <w:rsid w:val="004D2FB2"/>
    <w:rsid w:val="004D311E"/>
    <w:rsid w:val="004D36C7"/>
    <w:rsid w:val="004D387A"/>
    <w:rsid w:val="004D3900"/>
    <w:rsid w:val="004D3A9E"/>
    <w:rsid w:val="004D3B61"/>
    <w:rsid w:val="004D3BBB"/>
    <w:rsid w:val="004D422F"/>
    <w:rsid w:val="004D42CF"/>
    <w:rsid w:val="004D4598"/>
    <w:rsid w:val="004D4969"/>
    <w:rsid w:val="004D49C9"/>
    <w:rsid w:val="004D4C3A"/>
    <w:rsid w:val="004D4D84"/>
    <w:rsid w:val="004D4F10"/>
    <w:rsid w:val="004D5017"/>
    <w:rsid w:val="004D5676"/>
    <w:rsid w:val="004D57BF"/>
    <w:rsid w:val="004D58BB"/>
    <w:rsid w:val="004D5C3B"/>
    <w:rsid w:val="004D6445"/>
    <w:rsid w:val="004D653A"/>
    <w:rsid w:val="004D653E"/>
    <w:rsid w:val="004D667A"/>
    <w:rsid w:val="004D66DC"/>
    <w:rsid w:val="004D6755"/>
    <w:rsid w:val="004D6CA9"/>
    <w:rsid w:val="004D6FEC"/>
    <w:rsid w:val="004D7177"/>
    <w:rsid w:val="004D726C"/>
    <w:rsid w:val="004D731B"/>
    <w:rsid w:val="004D7894"/>
    <w:rsid w:val="004D7B17"/>
    <w:rsid w:val="004D7BDA"/>
    <w:rsid w:val="004D7FD8"/>
    <w:rsid w:val="004E046D"/>
    <w:rsid w:val="004E04D2"/>
    <w:rsid w:val="004E060F"/>
    <w:rsid w:val="004E069A"/>
    <w:rsid w:val="004E0739"/>
    <w:rsid w:val="004E0B21"/>
    <w:rsid w:val="004E0B8C"/>
    <w:rsid w:val="004E0B9E"/>
    <w:rsid w:val="004E0FE8"/>
    <w:rsid w:val="004E1676"/>
    <w:rsid w:val="004E16D0"/>
    <w:rsid w:val="004E175D"/>
    <w:rsid w:val="004E189F"/>
    <w:rsid w:val="004E19A7"/>
    <w:rsid w:val="004E1A99"/>
    <w:rsid w:val="004E1AB7"/>
    <w:rsid w:val="004E1D15"/>
    <w:rsid w:val="004E23DE"/>
    <w:rsid w:val="004E25B1"/>
    <w:rsid w:val="004E26B5"/>
    <w:rsid w:val="004E26FD"/>
    <w:rsid w:val="004E2CA9"/>
    <w:rsid w:val="004E2DD2"/>
    <w:rsid w:val="004E2E31"/>
    <w:rsid w:val="004E3220"/>
    <w:rsid w:val="004E33D3"/>
    <w:rsid w:val="004E396C"/>
    <w:rsid w:val="004E3978"/>
    <w:rsid w:val="004E3B56"/>
    <w:rsid w:val="004E3B6B"/>
    <w:rsid w:val="004E3B75"/>
    <w:rsid w:val="004E3CD4"/>
    <w:rsid w:val="004E3D22"/>
    <w:rsid w:val="004E3DA7"/>
    <w:rsid w:val="004E3E5F"/>
    <w:rsid w:val="004E3FE5"/>
    <w:rsid w:val="004E40A9"/>
    <w:rsid w:val="004E40FA"/>
    <w:rsid w:val="004E4121"/>
    <w:rsid w:val="004E4510"/>
    <w:rsid w:val="004E4622"/>
    <w:rsid w:val="004E4856"/>
    <w:rsid w:val="004E492B"/>
    <w:rsid w:val="004E496F"/>
    <w:rsid w:val="004E4B3B"/>
    <w:rsid w:val="004E4B5F"/>
    <w:rsid w:val="004E4C42"/>
    <w:rsid w:val="004E4C7E"/>
    <w:rsid w:val="004E4CBF"/>
    <w:rsid w:val="004E4D80"/>
    <w:rsid w:val="004E4F72"/>
    <w:rsid w:val="004E51B0"/>
    <w:rsid w:val="004E528E"/>
    <w:rsid w:val="004E52A1"/>
    <w:rsid w:val="004E54BC"/>
    <w:rsid w:val="004E5540"/>
    <w:rsid w:val="004E555D"/>
    <w:rsid w:val="004E5B90"/>
    <w:rsid w:val="004E5C0E"/>
    <w:rsid w:val="004E5C9C"/>
    <w:rsid w:val="004E5CD6"/>
    <w:rsid w:val="004E5DAB"/>
    <w:rsid w:val="004E6065"/>
    <w:rsid w:val="004E6175"/>
    <w:rsid w:val="004E6261"/>
    <w:rsid w:val="004E6327"/>
    <w:rsid w:val="004E64F3"/>
    <w:rsid w:val="004E6579"/>
    <w:rsid w:val="004E66DA"/>
    <w:rsid w:val="004E67CD"/>
    <w:rsid w:val="004E67E7"/>
    <w:rsid w:val="004E6970"/>
    <w:rsid w:val="004E6C55"/>
    <w:rsid w:val="004E6D04"/>
    <w:rsid w:val="004E6DD5"/>
    <w:rsid w:val="004E6EC4"/>
    <w:rsid w:val="004E7322"/>
    <w:rsid w:val="004E73F5"/>
    <w:rsid w:val="004E7570"/>
    <w:rsid w:val="004E771E"/>
    <w:rsid w:val="004E77B1"/>
    <w:rsid w:val="004E7F5D"/>
    <w:rsid w:val="004F021D"/>
    <w:rsid w:val="004F0276"/>
    <w:rsid w:val="004F03C0"/>
    <w:rsid w:val="004F0558"/>
    <w:rsid w:val="004F05AD"/>
    <w:rsid w:val="004F06D2"/>
    <w:rsid w:val="004F0806"/>
    <w:rsid w:val="004F0944"/>
    <w:rsid w:val="004F0956"/>
    <w:rsid w:val="004F09CC"/>
    <w:rsid w:val="004F0A6A"/>
    <w:rsid w:val="004F0ADF"/>
    <w:rsid w:val="004F0B42"/>
    <w:rsid w:val="004F0BCE"/>
    <w:rsid w:val="004F0C7A"/>
    <w:rsid w:val="004F0E46"/>
    <w:rsid w:val="004F1315"/>
    <w:rsid w:val="004F132B"/>
    <w:rsid w:val="004F1632"/>
    <w:rsid w:val="004F165C"/>
    <w:rsid w:val="004F16A6"/>
    <w:rsid w:val="004F16B9"/>
    <w:rsid w:val="004F18C4"/>
    <w:rsid w:val="004F1936"/>
    <w:rsid w:val="004F1E07"/>
    <w:rsid w:val="004F2676"/>
    <w:rsid w:val="004F2709"/>
    <w:rsid w:val="004F2B4D"/>
    <w:rsid w:val="004F2D51"/>
    <w:rsid w:val="004F317B"/>
    <w:rsid w:val="004F34A2"/>
    <w:rsid w:val="004F3684"/>
    <w:rsid w:val="004F3DFA"/>
    <w:rsid w:val="004F410D"/>
    <w:rsid w:val="004F4352"/>
    <w:rsid w:val="004F455D"/>
    <w:rsid w:val="004F45CB"/>
    <w:rsid w:val="004F46A0"/>
    <w:rsid w:val="004F47C5"/>
    <w:rsid w:val="004F4B37"/>
    <w:rsid w:val="004F51D4"/>
    <w:rsid w:val="004F53E9"/>
    <w:rsid w:val="004F557A"/>
    <w:rsid w:val="004F5948"/>
    <w:rsid w:val="004F5C15"/>
    <w:rsid w:val="004F645B"/>
    <w:rsid w:val="004F6845"/>
    <w:rsid w:val="004F6952"/>
    <w:rsid w:val="004F6989"/>
    <w:rsid w:val="004F69D1"/>
    <w:rsid w:val="004F6A75"/>
    <w:rsid w:val="004F6C44"/>
    <w:rsid w:val="004F6D68"/>
    <w:rsid w:val="004F6E98"/>
    <w:rsid w:val="004F6F15"/>
    <w:rsid w:val="004F6FC7"/>
    <w:rsid w:val="004F7076"/>
    <w:rsid w:val="004F711A"/>
    <w:rsid w:val="004F724C"/>
    <w:rsid w:val="004F72AB"/>
    <w:rsid w:val="004F74A8"/>
    <w:rsid w:val="004F755F"/>
    <w:rsid w:val="004F7804"/>
    <w:rsid w:val="004F7870"/>
    <w:rsid w:val="004F794C"/>
    <w:rsid w:val="004F798B"/>
    <w:rsid w:val="004F7AF6"/>
    <w:rsid w:val="004F7B4B"/>
    <w:rsid w:val="004F7C6C"/>
    <w:rsid w:val="005001D4"/>
    <w:rsid w:val="00500542"/>
    <w:rsid w:val="005005EB"/>
    <w:rsid w:val="00500629"/>
    <w:rsid w:val="005006D8"/>
    <w:rsid w:val="00500B02"/>
    <w:rsid w:val="00500B41"/>
    <w:rsid w:val="00500D80"/>
    <w:rsid w:val="00500ECE"/>
    <w:rsid w:val="0050120F"/>
    <w:rsid w:val="005012FC"/>
    <w:rsid w:val="005013AF"/>
    <w:rsid w:val="005013D4"/>
    <w:rsid w:val="005014A2"/>
    <w:rsid w:val="005014C8"/>
    <w:rsid w:val="00501513"/>
    <w:rsid w:val="005015C4"/>
    <w:rsid w:val="0050168D"/>
    <w:rsid w:val="0050172F"/>
    <w:rsid w:val="0050174E"/>
    <w:rsid w:val="00501784"/>
    <w:rsid w:val="005017E9"/>
    <w:rsid w:val="00501869"/>
    <w:rsid w:val="005019A6"/>
    <w:rsid w:val="00501AD2"/>
    <w:rsid w:val="00501B7F"/>
    <w:rsid w:val="00501BB5"/>
    <w:rsid w:val="00501C48"/>
    <w:rsid w:val="00501CD9"/>
    <w:rsid w:val="0050205A"/>
    <w:rsid w:val="005020DA"/>
    <w:rsid w:val="00502313"/>
    <w:rsid w:val="00502528"/>
    <w:rsid w:val="0050261B"/>
    <w:rsid w:val="00502987"/>
    <w:rsid w:val="00502A2F"/>
    <w:rsid w:val="00502B9B"/>
    <w:rsid w:val="00502E08"/>
    <w:rsid w:val="00503199"/>
    <w:rsid w:val="0050379F"/>
    <w:rsid w:val="0050395F"/>
    <w:rsid w:val="00503A6E"/>
    <w:rsid w:val="00503B52"/>
    <w:rsid w:val="005040E7"/>
    <w:rsid w:val="00504418"/>
    <w:rsid w:val="005047D0"/>
    <w:rsid w:val="00504A21"/>
    <w:rsid w:val="00504BF4"/>
    <w:rsid w:val="00505104"/>
    <w:rsid w:val="00505302"/>
    <w:rsid w:val="0050557E"/>
    <w:rsid w:val="00505A3D"/>
    <w:rsid w:val="00505A6A"/>
    <w:rsid w:val="00505AEC"/>
    <w:rsid w:val="00505BB5"/>
    <w:rsid w:val="00505C59"/>
    <w:rsid w:val="00505E13"/>
    <w:rsid w:val="00505E50"/>
    <w:rsid w:val="00505E7D"/>
    <w:rsid w:val="00505EE3"/>
    <w:rsid w:val="00505FC3"/>
    <w:rsid w:val="00505FD0"/>
    <w:rsid w:val="00506215"/>
    <w:rsid w:val="005063ED"/>
    <w:rsid w:val="005064E6"/>
    <w:rsid w:val="0050655D"/>
    <w:rsid w:val="00506629"/>
    <w:rsid w:val="005067E3"/>
    <w:rsid w:val="00506D45"/>
    <w:rsid w:val="00506FAB"/>
    <w:rsid w:val="0050716C"/>
    <w:rsid w:val="00507334"/>
    <w:rsid w:val="00507438"/>
    <w:rsid w:val="00507478"/>
    <w:rsid w:val="00507644"/>
    <w:rsid w:val="005076E7"/>
    <w:rsid w:val="0050779A"/>
    <w:rsid w:val="00507A3E"/>
    <w:rsid w:val="00507AE7"/>
    <w:rsid w:val="00507B31"/>
    <w:rsid w:val="00507CC0"/>
    <w:rsid w:val="00507CE7"/>
    <w:rsid w:val="00507D76"/>
    <w:rsid w:val="00507F5A"/>
    <w:rsid w:val="00507FCE"/>
    <w:rsid w:val="005100A8"/>
    <w:rsid w:val="005100BC"/>
    <w:rsid w:val="00510121"/>
    <w:rsid w:val="00510199"/>
    <w:rsid w:val="005101CB"/>
    <w:rsid w:val="005104B3"/>
    <w:rsid w:val="005104CE"/>
    <w:rsid w:val="0051056C"/>
    <w:rsid w:val="005106FE"/>
    <w:rsid w:val="005107E8"/>
    <w:rsid w:val="005108A5"/>
    <w:rsid w:val="00510A60"/>
    <w:rsid w:val="00510D2E"/>
    <w:rsid w:val="00510D96"/>
    <w:rsid w:val="00510FA8"/>
    <w:rsid w:val="00511398"/>
    <w:rsid w:val="005114E6"/>
    <w:rsid w:val="005115C0"/>
    <w:rsid w:val="0051180D"/>
    <w:rsid w:val="0051186C"/>
    <w:rsid w:val="005118FE"/>
    <w:rsid w:val="00511B42"/>
    <w:rsid w:val="00511F7E"/>
    <w:rsid w:val="005121CA"/>
    <w:rsid w:val="00512279"/>
    <w:rsid w:val="0051228F"/>
    <w:rsid w:val="00512325"/>
    <w:rsid w:val="0051242C"/>
    <w:rsid w:val="0051270C"/>
    <w:rsid w:val="0051284F"/>
    <w:rsid w:val="00512A43"/>
    <w:rsid w:val="00512AA0"/>
    <w:rsid w:val="00512D7E"/>
    <w:rsid w:val="00512FC3"/>
    <w:rsid w:val="00513040"/>
    <w:rsid w:val="0051312D"/>
    <w:rsid w:val="0051332B"/>
    <w:rsid w:val="00513413"/>
    <w:rsid w:val="00513550"/>
    <w:rsid w:val="005137E9"/>
    <w:rsid w:val="005139C2"/>
    <w:rsid w:val="00513B2E"/>
    <w:rsid w:val="00513C63"/>
    <w:rsid w:val="00513DD7"/>
    <w:rsid w:val="0051436A"/>
    <w:rsid w:val="0051439C"/>
    <w:rsid w:val="0051443B"/>
    <w:rsid w:val="005144CB"/>
    <w:rsid w:val="00514636"/>
    <w:rsid w:val="005146C1"/>
    <w:rsid w:val="00514770"/>
    <w:rsid w:val="0051489A"/>
    <w:rsid w:val="005148F1"/>
    <w:rsid w:val="00514947"/>
    <w:rsid w:val="00514B8C"/>
    <w:rsid w:val="00515194"/>
    <w:rsid w:val="0051520D"/>
    <w:rsid w:val="00515431"/>
    <w:rsid w:val="005155F7"/>
    <w:rsid w:val="005157BF"/>
    <w:rsid w:val="00515921"/>
    <w:rsid w:val="00515A06"/>
    <w:rsid w:val="00515D8A"/>
    <w:rsid w:val="00515E56"/>
    <w:rsid w:val="00515F1B"/>
    <w:rsid w:val="005162E3"/>
    <w:rsid w:val="0051642A"/>
    <w:rsid w:val="00516885"/>
    <w:rsid w:val="00516967"/>
    <w:rsid w:val="00516B4C"/>
    <w:rsid w:val="00516BCC"/>
    <w:rsid w:val="00516EB1"/>
    <w:rsid w:val="00517181"/>
    <w:rsid w:val="00517215"/>
    <w:rsid w:val="0051759C"/>
    <w:rsid w:val="0051768F"/>
    <w:rsid w:val="00517879"/>
    <w:rsid w:val="00517A37"/>
    <w:rsid w:val="00517B03"/>
    <w:rsid w:val="00517F4D"/>
    <w:rsid w:val="005203B4"/>
    <w:rsid w:val="00520831"/>
    <w:rsid w:val="00520AA7"/>
    <w:rsid w:val="00520AE5"/>
    <w:rsid w:val="00520FCE"/>
    <w:rsid w:val="0052128F"/>
    <w:rsid w:val="0052152E"/>
    <w:rsid w:val="0052171A"/>
    <w:rsid w:val="00521910"/>
    <w:rsid w:val="00521A22"/>
    <w:rsid w:val="00521C95"/>
    <w:rsid w:val="00522119"/>
    <w:rsid w:val="00522324"/>
    <w:rsid w:val="0052247E"/>
    <w:rsid w:val="005227C3"/>
    <w:rsid w:val="0052284B"/>
    <w:rsid w:val="00522A34"/>
    <w:rsid w:val="00522AFE"/>
    <w:rsid w:val="00522C48"/>
    <w:rsid w:val="00522C92"/>
    <w:rsid w:val="00522D09"/>
    <w:rsid w:val="00522D63"/>
    <w:rsid w:val="00522F1A"/>
    <w:rsid w:val="00523274"/>
    <w:rsid w:val="005233DF"/>
    <w:rsid w:val="005236C1"/>
    <w:rsid w:val="00523810"/>
    <w:rsid w:val="0052388C"/>
    <w:rsid w:val="00523906"/>
    <w:rsid w:val="00523964"/>
    <w:rsid w:val="00523AAC"/>
    <w:rsid w:val="00523B84"/>
    <w:rsid w:val="00523C84"/>
    <w:rsid w:val="00523DE9"/>
    <w:rsid w:val="00523E2F"/>
    <w:rsid w:val="005240AB"/>
    <w:rsid w:val="005241BC"/>
    <w:rsid w:val="00524569"/>
    <w:rsid w:val="0052480B"/>
    <w:rsid w:val="00524928"/>
    <w:rsid w:val="00524956"/>
    <w:rsid w:val="00524D4C"/>
    <w:rsid w:val="00524D50"/>
    <w:rsid w:val="005252E9"/>
    <w:rsid w:val="005254B2"/>
    <w:rsid w:val="00525746"/>
    <w:rsid w:val="00525E56"/>
    <w:rsid w:val="00525F0F"/>
    <w:rsid w:val="0052603C"/>
    <w:rsid w:val="005260C0"/>
    <w:rsid w:val="005262CE"/>
    <w:rsid w:val="0052651B"/>
    <w:rsid w:val="0052657C"/>
    <w:rsid w:val="00526601"/>
    <w:rsid w:val="00526606"/>
    <w:rsid w:val="005266AC"/>
    <w:rsid w:val="00526809"/>
    <w:rsid w:val="0052689D"/>
    <w:rsid w:val="00526995"/>
    <w:rsid w:val="00526A32"/>
    <w:rsid w:val="00526E96"/>
    <w:rsid w:val="00527354"/>
    <w:rsid w:val="0052765F"/>
    <w:rsid w:val="00527768"/>
    <w:rsid w:val="00527A06"/>
    <w:rsid w:val="00527DB7"/>
    <w:rsid w:val="00527F2D"/>
    <w:rsid w:val="00527F77"/>
    <w:rsid w:val="00527FA7"/>
    <w:rsid w:val="00527FED"/>
    <w:rsid w:val="005303E8"/>
    <w:rsid w:val="00530623"/>
    <w:rsid w:val="0053073C"/>
    <w:rsid w:val="0053075C"/>
    <w:rsid w:val="00530890"/>
    <w:rsid w:val="005308BD"/>
    <w:rsid w:val="00530967"/>
    <w:rsid w:val="005309F7"/>
    <w:rsid w:val="00530E9E"/>
    <w:rsid w:val="00530EAB"/>
    <w:rsid w:val="00530FE8"/>
    <w:rsid w:val="0053102F"/>
    <w:rsid w:val="00531173"/>
    <w:rsid w:val="005312EC"/>
    <w:rsid w:val="005316D7"/>
    <w:rsid w:val="00531955"/>
    <w:rsid w:val="00531B22"/>
    <w:rsid w:val="00531B41"/>
    <w:rsid w:val="00531D76"/>
    <w:rsid w:val="00532111"/>
    <w:rsid w:val="005321A7"/>
    <w:rsid w:val="0053241E"/>
    <w:rsid w:val="00532431"/>
    <w:rsid w:val="005324DC"/>
    <w:rsid w:val="005325A1"/>
    <w:rsid w:val="00532677"/>
    <w:rsid w:val="00532707"/>
    <w:rsid w:val="00532775"/>
    <w:rsid w:val="00532813"/>
    <w:rsid w:val="00532884"/>
    <w:rsid w:val="0053297E"/>
    <w:rsid w:val="00532DBA"/>
    <w:rsid w:val="005331AA"/>
    <w:rsid w:val="00533211"/>
    <w:rsid w:val="005332E5"/>
    <w:rsid w:val="005336CF"/>
    <w:rsid w:val="00533778"/>
    <w:rsid w:val="00533931"/>
    <w:rsid w:val="00533B09"/>
    <w:rsid w:val="00533C5D"/>
    <w:rsid w:val="00534200"/>
    <w:rsid w:val="005343D2"/>
    <w:rsid w:val="005345BE"/>
    <w:rsid w:val="005346C0"/>
    <w:rsid w:val="00534911"/>
    <w:rsid w:val="0053491E"/>
    <w:rsid w:val="00534963"/>
    <w:rsid w:val="005349E6"/>
    <w:rsid w:val="00534C64"/>
    <w:rsid w:val="00534C9F"/>
    <w:rsid w:val="00534CB3"/>
    <w:rsid w:val="00534CC5"/>
    <w:rsid w:val="00535036"/>
    <w:rsid w:val="005354B6"/>
    <w:rsid w:val="005355A3"/>
    <w:rsid w:val="005355AA"/>
    <w:rsid w:val="005355C1"/>
    <w:rsid w:val="005356B6"/>
    <w:rsid w:val="005358AD"/>
    <w:rsid w:val="00535A25"/>
    <w:rsid w:val="00535B0A"/>
    <w:rsid w:val="00535CE5"/>
    <w:rsid w:val="00535EBD"/>
    <w:rsid w:val="00535F00"/>
    <w:rsid w:val="00535FB7"/>
    <w:rsid w:val="00536301"/>
    <w:rsid w:val="0053641F"/>
    <w:rsid w:val="00536A96"/>
    <w:rsid w:val="00536C11"/>
    <w:rsid w:val="00536C2D"/>
    <w:rsid w:val="00536C5F"/>
    <w:rsid w:val="00536C85"/>
    <w:rsid w:val="00536CAC"/>
    <w:rsid w:val="00536CCF"/>
    <w:rsid w:val="00536EE7"/>
    <w:rsid w:val="00537037"/>
    <w:rsid w:val="00537076"/>
    <w:rsid w:val="0053708C"/>
    <w:rsid w:val="005370AB"/>
    <w:rsid w:val="005370CD"/>
    <w:rsid w:val="005370D9"/>
    <w:rsid w:val="0053713C"/>
    <w:rsid w:val="00537201"/>
    <w:rsid w:val="00537319"/>
    <w:rsid w:val="00537345"/>
    <w:rsid w:val="0053744C"/>
    <w:rsid w:val="00537514"/>
    <w:rsid w:val="00537684"/>
    <w:rsid w:val="005376D1"/>
    <w:rsid w:val="005377EE"/>
    <w:rsid w:val="0053793B"/>
    <w:rsid w:val="005379B7"/>
    <w:rsid w:val="00537F06"/>
    <w:rsid w:val="005401FF"/>
    <w:rsid w:val="0054036F"/>
    <w:rsid w:val="0054045E"/>
    <w:rsid w:val="0054047B"/>
    <w:rsid w:val="0054065D"/>
    <w:rsid w:val="005407F0"/>
    <w:rsid w:val="00540E82"/>
    <w:rsid w:val="00540EC9"/>
    <w:rsid w:val="00540F04"/>
    <w:rsid w:val="005411FC"/>
    <w:rsid w:val="0054139F"/>
    <w:rsid w:val="0054155F"/>
    <w:rsid w:val="00541753"/>
    <w:rsid w:val="005417DA"/>
    <w:rsid w:val="005417FD"/>
    <w:rsid w:val="00541AEF"/>
    <w:rsid w:val="00542050"/>
    <w:rsid w:val="00542186"/>
    <w:rsid w:val="00542586"/>
    <w:rsid w:val="005426DB"/>
    <w:rsid w:val="00542960"/>
    <w:rsid w:val="00542975"/>
    <w:rsid w:val="00542A1D"/>
    <w:rsid w:val="00542BEE"/>
    <w:rsid w:val="00542C14"/>
    <w:rsid w:val="00542C9E"/>
    <w:rsid w:val="00542CBE"/>
    <w:rsid w:val="00542E05"/>
    <w:rsid w:val="0054300D"/>
    <w:rsid w:val="00543043"/>
    <w:rsid w:val="00543171"/>
    <w:rsid w:val="0054322F"/>
    <w:rsid w:val="00543492"/>
    <w:rsid w:val="00543634"/>
    <w:rsid w:val="005436B0"/>
    <w:rsid w:val="005436D2"/>
    <w:rsid w:val="005437CC"/>
    <w:rsid w:val="00543A14"/>
    <w:rsid w:val="00543BCF"/>
    <w:rsid w:val="00543C45"/>
    <w:rsid w:val="00543CBB"/>
    <w:rsid w:val="00543E5C"/>
    <w:rsid w:val="00543EC1"/>
    <w:rsid w:val="00543F13"/>
    <w:rsid w:val="00544139"/>
    <w:rsid w:val="00544347"/>
    <w:rsid w:val="005443AA"/>
    <w:rsid w:val="005443B8"/>
    <w:rsid w:val="005444FB"/>
    <w:rsid w:val="00544707"/>
    <w:rsid w:val="0054479C"/>
    <w:rsid w:val="005448E5"/>
    <w:rsid w:val="00544BB0"/>
    <w:rsid w:val="00544C51"/>
    <w:rsid w:val="00544E3E"/>
    <w:rsid w:val="005450C5"/>
    <w:rsid w:val="00545158"/>
    <w:rsid w:val="00545363"/>
    <w:rsid w:val="00545488"/>
    <w:rsid w:val="0054574E"/>
    <w:rsid w:val="00545948"/>
    <w:rsid w:val="00545958"/>
    <w:rsid w:val="00545A0D"/>
    <w:rsid w:val="00545D1C"/>
    <w:rsid w:val="00545E67"/>
    <w:rsid w:val="005462BA"/>
    <w:rsid w:val="00546320"/>
    <w:rsid w:val="0054636C"/>
    <w:rsid w:val="00546836"/>
    <w:rsid w:val="005469F9"/>
    <w:rsid w:val="00546B6D"/>
    <w:rsid w:val="00546B7B"/>
    <w:rsid w:val="00546B9B"/>
    <w:rsid w:val="00546F1E"/>
    <w:rsid w:val="005470C9"/>
    <w:rsid w:val="005471D8"/>
    <w:rsid w:val="0054720D"/>
    <w:rsid w:val="0054758C"/>
    <w:rsid w:val="0054784E"/>
    <w:rsid w:val="00547976"/>
    <w:rsid w:val="00547C0E"/>
    <w:rsid w:val="00547D61"/>
    <w:rsid w:val="00547ED1"/>
    <w:rsid w:val="00547F07"/>
    <w:rsid w:val="0055003E"/>
    <w:rsid w:val="005503C7"/>
    <w:rsid w:val="005505D3"/>
    <w:rsid w:val="005505E0"/>
    <w:rsid w:val="00550605"/>
    <w:rsid w:val="00550620"/>
    <w:rsid w:val="005508F8"/>
    <w:rsid w:val="00550994"/>
    <w:rsid w:val="00550A8F"/>
    <w:rsid w:val="00550E79"/>
    <w:rsid w:val="00551163"/>
    <w:rsid w:val="005512E6"/>
    <w:rsid w:val="005513C8"/>
    <w:rsid w:val="0055151D"/>
    <w:rsid w:val="005515C0"/>
    <w:rsid w:val="005517BD"/>
    <w:rsid w:val="0055197E"/>
    <w:rsid w:val="00551B88"/>
    <w:rsid w:val="00551CAA"/>
    <w:rsid w:val="005522AD"/>
    <w:rsid w:val="0055239E"/>
    <w:rsid w:val="005525FC"/>
    <w:rsid w:val="005526E6"/>
    <w:rsid w:val="0055271A"/>
    <w:rsid w:val="00552749"/>
    <w:rsid w:val="00552998"/>
    <w:rsid w:val="00552A70"/>
    <w:rsid w:val="00552C1D"/>
    <w:rsid w:val="005530A7"/>
    <w:rsid w:val="0055347D"/>
    <w:rsid w:val="0055355F"/>
    <w:rsid w:val="00553602"/>
    <w:rsid w:val="00553E59"/>
    <w:rsid w:val="00554044"/>
    <w:rsid w:val="0055405D"/>
    <w:rsid w:val="00554084"/>
    <w:rsid w:val="005540D2"/>
    <w:rsid w:val="005540E4"/>
    <w:rsid w:val="00554135"/>
    <w:rsid w:val="00554261"/>
    <w:rsid w:val="00554263"/>
    <w:rsid w:val="005543FB"/>
    <w:rsid w:val="005545B4"/>
    <w:rsid w:val="005545E9"/>
    <w:rsid w:val="005546A2"/>
    <w:rsid w:val="00554AB1"/>
    <w:rsid w:val="00554BCD"/>
    <w:rsid w:val="00554D6D"/>
    <w:rsid w:val="00554E1F"/>
    <w:rsid w:val="00554FB5"/>
    <w:rsid w:val="00554FF8"/>
    <w:rsid w:val="00555047"/>
    <w:rsid w:val="00555126"/>
    <w:rsid w:val="005554D9"/>
    <w:rsid w:val="005556B1"/>
    <w:rsid w:val="00555A0E"/>
    <w:rsid w:val="00555B06"/>
    <w:rsid w:val="00555BF1"/>
    <w:rsid w:val="00555D6C"/>
    <w:rsid w:val="0055654D"/>
    <w:rsid w:val="0055689E"/>
    <w:rsid w:val="005568A1"/>
    <w:rsid w:val="00556AD2"/>
    <w:rsid w:val="00556AF4"/>
    <w:rsid w:val="00556C55"/>
    <w:rsid w:val="00556F55"/>
    <w:rsid w:val="00557053"/>
    <w:rsid w:val="005570B9"/>
    <w:rsid w:val="005571D2"/>
    <w:rsid w:val="00557520"/>
    <w:rsid w:val="005576B8"/>
    <w:rsid w:val="00557784"/>
    <w:rsid w:val="00557945"/>
    <w:rsid w:val="00557AF0"/>
    <w:rsid w:val="00557B09"/>
    <w:rsid w:val="00557B82"/>
    <w:rsid w:val="00557C5B"/>
    <w:rsid w:val="00560019"/>
    <w:rsid w:val="005603ED"/>
    <w:rsid w:val="005606BC"/>
    <w:rsid w:val="005607D2"/>
    <w:rsid w:val="00560913"/>
    <w:rsid w:val="00560D16"/>
    <w:rsid w:val="00560E25"/>
    <w:rsid w:val="00560EBF"/>
    <w:rsid w:val="0056102A"/>
    <w:rsid w:val="00561199"/>
    <w:rsid w:val="005613E7"/>
    <w:rsid w:val="0056146D"/>
    <w:rsid w:val="0056148A"/>
    <w:rsid w:val="00561504"/>
    <w:rsid w:val="005616C8"/>
    <w:rsid w:val="00561B29"/>
    <w:rsid w:val="00561CDD"/>
    <w:rsid w:val="00561E83"/>
    <w:rsid w:val="00561FEA"/>
    <w:rsid w:val="0056212C"/>
    <w:rsid w:val="00562141"/>
    <w:rsid w:val="0056248D"/>
    <w:rsid w:val="005626A5"/>
    <w:rsid w:val="005626BF"/>
    <w:rsid w:val="00562934"/>
    <w:rsid w:val="00562D39"/>
    <w:rsid w:val="00562EE1"/>
    <w:rsid w:val="0056318C"/>
    <w:rsid w:val="00563271"/>
    <w:rsid w:val="005632BB"/>
    <w:rsid w:val="00563757"/>
    <w:rsid w:val="00563862"/>
    <w:rsid w:val="005638B1"/>
    <w:rsid w:val="005640C7"/>
    <w:rsid w:val="005642C6"/>
    <w:rsid w:val="0056441C"/>
    <w:rsid w:val="00564494"/>
    <w:rsid w:val="005644F1"/>
    <w:rsid w:val="00564509"/>
    <w:rsid w:val="0056490B"/>
    <w:rsid w:val="00564B7C"/>
    <w:rsid w:val="00564CF8"/>
    <w:rsid w:val="00564CFB"/>
    <w:rsid w:val="00564D7F"/>
    <w:rsid w:val="00564E79"/>
    <w:rsid w:val="0056501F"/>
    <w:rsid w:val="005653A3"/>
    <w:rsid w:val="005656B1"/>
    <w:rsid w:val="005657E3"/>
    <w:rsid w:val="005659A0"/>
    <w:rsid w:val="00565B70"/>
    <w:rsid w:val="00565C81"/>
    <w:rsid w:val="00565CBF"/>
    <w:rsid w:val="00565D1C"/>
    <w:rsid w:val="00565E65"/>
    <w:rsid w:val="00565E94"/>
    <w:rsid w:val="005661FC"/>
    <w:rsid w:val="0056623D"/>
    <w:rsid w:val="005666A4"/>
    <w:rsid w:val="005669F6"/>
    <w:rsid w:val="00566B80"/>
    <w:rsid w:val="00566BC9"/>
    <w:rsid w:val="00566D52"/>
    <w:rsid w:val="00566D67"/>
    <w:rsid w:val="00566ED1"/>
    <w:rsid w:val="00566ED8"/>
    <w:rsid w:val="00567138"/>
    <w:rsid w:val="005671D6"/>
    <w:rsid w:val="005671F2"/>
    <w:rsid w:val="00567269"/>
    <w:rsid w:val="00567327"/>
    <w:rsid w:val="0056735A"/>
    <w:rsid w:val="00567492"/>
    <w:rsid w:val="00567654"/>
    <w:rsid w:val="00567770"/>
    <w:rsid w:val="005677A1"/>
    <w:rsid w:val="00567877"/>
    <w:rsid w:val="0056791D"/>
    <w:rsid w:val="00567969"/>
    <w:rsid w:val="00567987"/>
    <w:rsid w:val="005679A5"/>
    <w:rsid w:val="00567C4C"/>
    <w:rsid w:val="00567F33"/>
    <w:rsid w:val="00567FFB"/>
    <w:rsid w:val="0057002A"/>
    <w:rsid w:val="005701B7"/>
    <w:rsid w:val="00570408"/>
    <w:rsid w:val="00570447"/>
    <w:rsid w:val="0057059E"/>
    <w:rsid w:val="005708AE"/>
    <w:rsid w:val="005708BC"/>
    <w:rsid w:val="005709B1"/>
    <w:rsid w:val="00570AE8"/>
    <w:rsid w:val="00570B61"/>
    <w:rsid w:val="00570BA4"/>
    <w:rsid w:val="005711B4"/>
    <w:rsid w:val="005712BA"/>
    <w:rsid w:val="00571346"/>
    <w:rsid w:val="00571373"/>
    <w:rsid w:val="00571392"/>
    <w:rsid w:val="0057140C"/>
    <w:rsid w:val="00571415"/>
    <w:rsid w:val="005715D3"/>
    <w:rsid w:val="00571696"/>
    <w:rsid w:val="00571A11"/>
    <w:rsid w:val="00571D39"/>
    <w:rsid w:val="00571EAA"/>
    <w:rsid w:val="00571F03"/>
    <w:rsid w:val="00571F60"/>
    <w:rsid w:val="005721E3"/>
    <w:rsid w:val="00572286"/>
    <w:rsid w:val="00572305"/>
    <w:rsid w:val="0057238A"/>
    <w:rsid w:val="00572733"/>
    <w:rsid w:val="00572801"/>
    <w:rsid w:val="00572878"/>
    <w:rsid w:val="00573122"/>
    <w:rsid w:val="0057313E"/>
    <w:rsid w:val="00573280"/>
    <w:rsid w:val="00573490"/>
    <w:rsid w:val="0057362B"/>
    <w:rsid w:val="005736EE"/>
    <w:rsid w:val="0057378F"/>
    <w:rsid w:val="005739E4"/>
    <w:rsid w:val="00573A21"/>
    <w:rsid w:val="00573C14"/>
    <w:rsid w:val="00573CE2"/>
    <w:rsid w:val="00573DF9"/>
    <w:rsid w:val="00573E73"/>
    <w:rsid w:val="00574035"/>
    <w:rsid w:val="005740A7"/>
    <w:rsid w:val="005743C7"/>
    <w:rsid w:val="0057448D"/>
    <w:rsid w:val="005745B8"/>
    <w:rsid w:val="00574657"/>
    <w:rsid w:val="005749D6"/>
    <w:rsid w:val="00574C1F"/>
    <w:rsid w:val="00574C3E"/>
    <w:rsid w:val="005752DC"/>
    <w:rsid w:val="0057536C"/>
    <w:rsid w:val="0057538E"/>
    <w:rsid w:val="0057574A"/>
    <w:rsid w:val="00575913"/>
    <w:rsid w:val="00575BDA"/>
    <w:rsid w:val="00576037"/>
    <w:rsid w:val="005760CF"/>
    <w:rsid w:val="00576230"/>
    <w:rsid w:val="00576605"/>
    <w:rsid w:val="005766A4"/>
    <w:rsid w:val="0057687E"/>
    <w:rsid w:val="005769EF"/>
    <w:rsid w:val="00576A91"/>
    <w:rsid w:val="00577305"/>
    <w:rsid w:val="00577506"/>
    <w:rsid w:val="005775EA"/>
    <w:rsid w:val="00577667"/>
    <w:rsid w:val="0057768B"/>
    <w:rsid w:val="005777C6"/>
    <w:rsid w:val="005777EE"/>
    <w:rsid w:val="00577A36"/>
    <w:rsid w:val="00577A9E"/>
    <w:rsid w:val="00577B66"/>
    <w:rsid w:val="00577D1E"/>
    <w:rsid w:val="00577D26"/>
    <w:rsid w:val="00580026"/>
    <w:rsid w:val="0058015F"/>
    <w:rsid w:val="00580183"/>
    <w:rsid w:val="00580218"/>
    <w:rsid w:val="00580419"/>
    <w:rsid w:val="0058073D"/>
    <w:rsid w:val="0058085C"/>
    <w:rsid w:val="00580938"/>
    <w:rsid w:val="00580B03"/>
    <w:rsid w:val="00580EC3"/>
    <w:rsid w:val="00580FC9"/>
    <w:rsid w:val="00580FF2"/>
    <w:rsid w:val="0058106A"/>
    <w:rsid w:val="0058110A"/>
    <w:rsid w:val="00581128"/>
    <w:rsid w:val="0058116C"/>
    <w:rsid w:val="005812A6"/>
    <w:rsid w:val="00581745"/>
    <w:rsid w:val="0058185C"/>
    <w:rsid w:val="005821EB"/>
    <w:rsid w:val="00582620"/>
    <w:rsid w:val="00582A0B"/>
    <w:rsid w:val="00582D96"/>
    <w:rsid w:val="00582F00"/>
    <w:rsid w:val="00582F90"/>
    <w:rsid w:val="00583004"/>
    <w:rsid w:val="0058302F"/>
    <w:rsid w:val="0058303C"/>
    <w:rsid w:val="00583160"/>
    <w:rsid w:val="00583215"/>
    <w:rsid w:val="0058321E"/>
    <w:rsid w:val="00583449"/>
    <w:rsid w:val="00583452"/>
    <w:rsid w:val="005835DD"/>
    <w:rsid w:val="005837E0"/>
    <w:rsid w:val="0058380A"/>
    <w:rsid w:val="00583960"/>
    <w:rsid w:val="00583984"/>
    <w:rsid w:val="00583B24"/>
    <w:rsid w:val="00583DFC"/>
    <w:rsid w:val="00583E72"/>
    <w:rsid w:val="005843C6"/>
    <w:rsid w:val="0058463D"/>
    <w:rsid w:val="00584A33"/>
    <w:rsid w:val="00585008"/>
    <w:rsid w:val="005850EB"/>
    <w:rsid w:val="0058518F"/>
    <w:rsid w:val="00585303"/>
    <w:rsid w:val="005855CA"/>
    <w:rsid w:val="005855F2"/>
    <w:rsid w:val="0058598E"/>
    <w:rsid w:val="00585B83"/>
    <w:rsid w:val="00585CE2"/>
    <w:rsid w:val="00585DCC"/>
    <w:rsid w:val="00585E21"/>
    <w:rsid w:val="00585E86"/>
    <w:rsid w:val="00585F79"/>
    <w:rsid w:val="00586084"/>
    <w:rsid w:val="00586642"/>
    <w:rsid w:val="00586687"/>
    <w:rsid w:val="005868A8"/>
    <w:rsid w:val="00586A31"/>
    <w:rsid w:val="00586C93"/>
    <w:rsid w:val="00586E45"/>
    <w:rsid w:val="00586F43"/>
    <w:rsid w:val="00587174"/>
    <w:rsid w:val="005871BA"/>
    <w:rsid w:val="00587291"/>
    <w:rsid w:val="00587667"/>
    <w:rsid w:val="0058789D"/>
    <w:rsid w:val="00587934"/>
    <w:rsid w:val="00587CA1"/>
    <w:rsid w:val="00587DA7"/>
    <w:rsid w:val="00587DE4"/>
    <w:rsid w:val="00587E2B"/>
    <w:rsid w:val="00587F12"/>
    <w:rsid w:val="00587F2E"/>
    <w:rsid w:val="0059017F"/>
    <w:rsid w:val="0059043F"/>
    <w:rsid w:val="005907FF"/>
    <w:rsid w:val="005908E6"/>
    <w:rsid w:val="00590A56"/>
    <w:rsid w:val="00590A57"/>
    <w:rsid w:val="00590A9A"/>
    <w:rsid w:val="00590DA7"/>
    <w:rsid w:val="00590EAB"/>
    <w:rsid w:val="00590EE4"/>
    <w:rsid w:val="005910DB"/>
    <w:rsid w:val="005910F0"/>
    <w:rsid w:val="005914A1"/>
    <w:rsid w:val="005914E1"/>
    <w:rsid w:val="005915A2"/>
    <w:rsid w:val="00591772"/>
    <w:rsid w:val="005917DA"/>
    <w:rsid w:val="00591CB7"/>
    <w:rsid w:val="00591F64"/>
    <w:rsid w:val="00592079"/>
    <w:rsid w:val="00592313"/>
    <w:rsid w:val="00592358"/>
    <w:rsid w:val="00592564"/>
    <w:rsid w:val="00592669"/>
    <w:rsid w:val="0059267B"/>
    <w:rsid w:val="00592741"/>
    <w:rsid w:val="00592755"/>
    <w:rsid w:val="005929DB"/>
    <w:rsid w:val="00592AE7"/>
    <w:rsid w:val="00592F2B"/>
    <w:rsid w:val="00592FB7"/>
    <w:rsid w:val="0059345D"/>
    <w:rsid w:val="005934C5"/>
    <w:rsid w:val="00593872"/>
    <w:rsid w:val="0059387D"/>
    <w:rsid w:val="00593ABF"/>
    <w:rsid w:val="00593BE5"/>
    <w:rsid w:val="00593E25"/>
    <w:rsid w:val="005940FF"/>
    <w:rsid w:val="0059431E"/>
    <w:rsid w:val="0059469D"/>
    <w:rsid w:val="005948C8"/>
    <w:rsid w:val="005948FA"/>
    <w:rsid w:val="00594A52"/>
    <w:rsid w:val="00594BEC"/>
    <w:rsid w:val="00594F78"/>
    <w:rsid w:val="0059538E"/>
    <w:rsid w:val="0059542B"/>
    <w:rsid w:val="00595600"/>
    <w:rsid w:val="00595807"/>
    <w:rsid w:val="00595839"/>
    <w:rsid w:val="005959E0"/>
    <w:rsid w:val="00595B38"/>
    <w:rsid w:val="00595CD6"/>
    <w:rsid w:val="00595D5E"/>
    <w:rsid w:val="00595D89"/>
    <w:rsid w:val="00595EF3"/>
    <w:rsid w:val="00595F88"/>
    <w:rsid w:val="00595FA2"/>
    <w:rsid w:val="00595FEB"/>
    <w:rsid w:val="005961F7"/>
    <w:rsid w:val="005962F0"/>
    <w:rsid w:val="005963E0"/>
    <w:rsid w:val="00596421"/>
    <w:rsid w:val="005964D5"/>
    <w:rsid w:val="0059653A"/>
    <w:rsid w:val="00596550"/>
    <w:rsid w:val="00596559"/>
    <w:rsid w:val="005965BA"/>
    <w:rsid w:val="0059680E"/>
    <w:rsid w:val="005969A0"/>
    <w:rsid w:val="005969A4"/>
    <w:rsid w:val="00596AD1"/>
    <w:rsid w:val="00596CEE"/>
    <w:rsid w:val="00596D4A"/>
    <w:rsid w:val="0059728A"/>
    <w:rsid w:val="00597563"/>
    <w:rsid w:val="0059772B"/>
    <w:rsid w:val="00597906"/>
    <w:rsid w:val="00597A50"/>
    <w:rsid w:val="00597DDD"/>
    <w:rsid w:val="00597E1C"/>
    <w:rsid w:val="00597EB4"/>
    <w:rsid w:val="005A01AD"/>
    <w:rsid w:val="005A056D"/>
    <w:rsid w:val="005A0805"/>
    <w:rsid w:val="005A092B"/>
    <w:rsid w:val="005A0A0D"/>
    <w:rsid w:val="005A0CEA"/>
    <w:rsid w:val="005A0D8D"/>
    <w:rsid w:val="005A0FFC"/>
    <w:rsid w:val="005A1246"/>
    <w:rsid w:val="005A12F1"/>
    <w:rsid w:val="005A13BF"/>
    <w:rsid w:val="005A1571"/>
    <w:rsid w:val="005A15CA"/>
    <w:rsid w:val="005A1622"/>
    <w:rsid w:val="005A16DB"/>
    <w:rsid w:val="005A17C4"/>
    <w:rsid w:val="005A17DA"/>
    <w:rsid w:val="005A1CC0"/>
    <w:rsid w:val="005A1DFB"/>
    <w:rsid w:val="005A2212"/>
    <w:rsid w:val="005A2318"/>
    <w:rsid w:val="005A264A"/>
    <w:rsid w:val="005A2F34"/>
    <w:rsid w:val="005A2FF9"/>
    <w:rsid w:val="005A311E"/>
    <w:rsid w:val="005A328A"/>
    <w:rsid w:val="005A332B"/>
    <w:rsid w:val="005A33B7"/>
    <w:rsid w:val="005A3407"/>
    <w:rsid w:val="005A35D8"/>
    <w:rsid w:val="005A3633"/>
    <w:rsid w:val="005A3672"/>
    <w:rsid w:val="005A3A41"/>
    <w:rsid w:val="005A3CBF"/>
    <w:rsid w:val="005A3E40"/>
    <w:rsid w:val="005A3E51"/>
    <w:rsid w:val="005A3F27"/>
    <w:rsid w:val="005A3F9F"/>
    <w:rsid w:val="005A418C"/>
    <w:rsid w:val="005A4473"/>
    <w:rsid w:val="005A4485"/>
    <w:rsid w:val="005A44D2"/>
    <w:rsid w:val="005A48CD"/>
    <w:rsid w:val="005A492E"/>
    <w:rsid w:val="005A494B"/>
    <w:rsid w:val="005A4980"/>
    <w:rsid w:val="005A4C7A"/>
    <w:rsid w:val="005A4DCE"/>
    <w:rsid w:val="005A4DE4"/>
    <w:rsid w:val="005A5077"/>
    <w:rsid w:val="005A51FA"/>
    <w:rsid w:val="005A5267"/>
    <w:rsid w:val="005A537E"/>
    <w:rsid w:val="005A5584"/>
    <w:rsid w:val="005A55DF"/>
    <w:rsid w:val="005A5942"/>
    <w:rsid w:val="005A59D9"/>
    <w:rsid w:val="005A5B1C"/>
    <w:rsid w:val="005A5B9F"/>
    <w:rsid w:val="005A5BD1"/>
    <w:rsid w:val="005A5DCE"/>
    <w:rsid w:val="005A5EC5"/>
    <w:rsid w:val="005A5F48"/>
    <w:rsid w:val="005A5FC3"/>
    <w:rsid w:val="005A60C2"/>
    <w:rsid w:val="005A60E0"/>
    <w:rsid w:val="005A63C2"/>
    <w:rsid w:val="005A67C3"/>
    <w:rsid w:val="005A692B"/>
    <w:rsid w:val="005A6AF5"/>
    <w:rsid w:val="005A6BFB"/>
    <w:rsid w:val="005A6DE9"/>
    <w:rsid w:val="005A6F6F"/>
    <w:rsid w:val="005A7052"/>
    <w:rsid w:val="005A7099"/>
    <w:rsid w:val="005A711E"/>
    <w:rsid w:val="005A7234"/>
    <w:rsid w:val="005A726E"/>
    <w:rsid w:val="005A737D"/>
    <w:rsid w:val="005A7501"/>
    <w:rsid w:val="005A799B"/>
    <w:rsid w:val="005A7A80"/>
    <w:rsid w:val="005A7ADC"/>
    <w:rsid w:val="005A7B26"/>
    <w:rsid w:val="005A7B7F"/>
    <w:rsid w:val="005A7D63"/>
    <w:rsid w:val="005A7EED"/>
    <w:rsid w:val="005B001D"/>
    <w:rsid w:val="005B00D1"/>
    <w:rsid w:val="005B02EE"/>
    <w:rsid w:val="005B0329"/>
    <w:rsid w:val="005B03BF"/>
    <w:rsid w:val="005B053C"/>
    <w:rsid w:val="005B067D"/>
    <w:rsid w:val="005B06B9"/>
    <w:rsid w:val="005B071E"/>
    <w:rsid w:val="005B093A"/>
    <w:rsid w:val="005B0A6B"/>
    <w:rsid w:val="005B0B0F"/>
    <w:rsid w:val="005B0CAA"/>
    <w:rsid w:val="005B0DE9"/>
    <w:rsid w:val="005B0E84"/>
    <w:rsid w:val="005B0F24"/>
    <w:rsid w:val="005B1270"/>
    <w:rsid w:val="005B1354"/>
    <w:rsid w:val="005B1397"/>
    <w:rsid w:val="005B1502"/>
    <w:rsid w:val="005B1967"/>
    <w:rsid w:val="005B1C64"/>
    <w:rsid w:val="005B1CAE"/>
    <w:rsid w:val="005B1D0E"/>
    <w:rsid w:val="005B1F56"/>
    <w:rsid w:val="005B203F"/>
    <w:rsid w:val="005B210B"/>
    <w:rsid w:val="005B2223"/>
    <w:rsid w:val="005B250A"/>
    <w:rsid w:val="005B269C"/>
    <w:rsid w:val="005B2993"/>
    <w:rsid w:val="005B3027"/>
    <w:rsid w:val="005B3042"/>
    <w:rsid w:val="005B3283"/>
    <w:rsid w:val="005B32ED"/>
    <w:rsid w:val="005B34F1"/>
    <w:rsid w:val="005B370E"/>
    <w:rsid w:val="005B37CB"/>
    <w:rsid w:val="005B3C5B"/>
    <w:rsid w:val="005B3E08"/>
    <w:rsid w:val="005B4101"/>
    <w:rsid w:val="005B42EC"/>
    <w:rsid w:val="005B45F7"/>
    <w:rsid w:val="005B4635"/>
    <w:rsid w:val="005B4636"/>
    <w:rsid w:val="005B46BA"/>
    <w:rsid w:val="005B4801"/>
    <w:rsid w:val="005B483B"/>
    <w:rsid w:val="005B4DB9"/>
    <w:rsid w:val="005B4E90"/>
    <w:rsid w:val="005B50FD"/>
    <w:rsid w:val="005B512F"/>
    <w:rsid w:val="005B5262"/>
    <w:rsid w:val="005B57FB"/>
    <w:rsid w:val="005B5A85"/>
    <w:rsid w:val="005B5B60"/>
    <w:rsid w:val="005B5CB0"/>
    <w:rsid w:val="005B5CED"/>
    <w:rsid w:val="005B5E63"/>
    <w:rsid w:val="005B5EE7"/>
    <w:rsid w:val="005B5F6E"/>
    <w:rsid w:val="005B5FE9"/>
    <w:rsid w:val="005B642D"/>
    <w:rsid w:val="005B65A5"/>
    <w:rsid w:val="005B6624"/>
    <w:rsid w:val="005B664D"/>
    <w:rsid w:val="005B6950"/>
    <w:rsid w:val="005B6AF4"/>
    <w:rsid w:val="005B6D7D"/>
    <w:rsid w:val="005B6D9A"/>
    <w:rsid w:val="005B6E9F"/>
    <w:rsid w:val="005B6ED0"/>
    <w:rsid w:val="005B722D"/>
    <w:rsid w:val="005B74BE"/>
    <w:rsid w:val="005B78AB"/>
    <w:rsid w:val="005B793F"/>
    <w:rsid w:val="005B79AA"/>
    <w:rsid w:val="005B7B7A"/>
    <w:rsid w:val="005B7C49"/>
    <w:rsid w:val="005B7C60"/>
    <w:rsid w:val="005B7CA5"/>
    <w:rsid w:val="005B7CAF"/>
    <w:rsid w:val="005B7D5E"/>
    <w:rsid w:val="005B7E77"/>
    <w:rsid w:val="005C003C"/>
    <w:rsid w:val="005C008C"/>
    <w:rsid w:val="005C009C"/>
    <w:rsid w:val="005C01DA"/>
    <w:rsid w:val="005C0211"/>
    <w:rsid w:val="005C0330"/>
    <w:rsid w:val="005C03A8"/>
    <w:rsid w:val="005C0474"/>
    <w:rsid w:val="005C061C"/>
    <w:rsid w:val="005C089F"/>
    <w:rsid w:val="005C08F9"/>
    <w:rsid w:val="005C09CA"/>
    <w:rsid w:val="005C0BFF"/>
    <w:rsid w:val="005C0CB8"/>
    <w:rsid w:val="005C0F4F"/>
    <w:rsid w:val="005C0F81"/>
    <w:rsid w:val="005C0FC0"/>
    <w:rsid w:val="005C119C"/>
    <w:rsid w:val="005C12B1"/>
    <w:rsid w:val="005C1377"/>
    <w:rsid w:val="005C1536"/>
    <w:rsid w:val="005C1A0B"/>
    <w:rsid w:val="005C1A3D"/>
    <w:rsid w:val="005C1BBE"/>
    <w:rsid w:val="005C1ECF"/>
    <w:rsid w:val="005C1EFE"/>
    <w:rsid w:val="005C2022"/>
    <w:rsid w:val="005C2440"/>
    <w:rsid w:val="005C2884"/>
    <w:rsid w:val="005C296A"/>
    <w:rsid w:val="005C2AC2"/>
    <w:rsid w:val="005C2ACF"/>
    <w:rsid w:val="005C2BBC"/>
    <w:rsid w:val="005C2C6A"/>
    <w:rsid w:val="005C2EBB"/>
    <w:rsid w:val="005C3382"/>
    <w:rsid w:val="005C3537"/>
    <w:rsid w:val="005C3956"/>
    <w:rsid w:val="005C39F1"/>
    <w:rsid w:val="005C3A96"/>
    <w:rsid w:val="005C3BFB"/>
    <w:rsid w:val="005C3F32"/>
    <w:rsid w:val="005C405C"/>
    <w:rsid w:val="005C424A"/>
    <w:rsid w:val="005C43C0"/>
    <w:rsid w:val="005C44AF"/>
    <w:rsid w:val="005C4504"/>
    <w:rsid w:val="005C47D0"/>
    <w:rsid w:val="005C4AC2"/>
    <w:rsid w:val="005C4D50"/>
    <w:rsid w:val="005C4D92"/>
    <w:rsid w:val="005C4F15"/>
    <w:rsid w:val="005C4FC2"/>
    <w:rsid w:val="005C4FDA"/>
    <w:rsid w:val="005C518D"/>
    <w:rsid w:val="005C527B"/>
    <w:rsid w:val="005C52C9"/>
    <w:rsid w:val="005C530F"/>
    <w:rsid w:val="005C53F1"/>
    <w:rsid w:val="005C5620"/>
    <w:rsid w:val="005C57FB"/>
    <w:rsid w:val="005C5935"/>
    <w:rsid w:val="005C596E"/>
    <w:rsid w:val="005C5982"/>
    <w:rsid w:val="005C5E34"/>
    <w:rsid w:val="005C5F2D"/>
    <w:rsid w:val="005C6010"/>
    <w:rsid w:val="005C60FF"/>
    <w:rsid w:val="005C61D5"/>
    <w:rsid w:val="005C622E"/>
    <w:rsid w:val="005C64B2"/>
    <w:rsid w:val="005C65AA"/>
    <w:rsid w:val="005C65F2"/>
    <w:rsid w:val="005C6999"/>
    <w:rsid w:val="005C6B93"/>
    <w:rsid w:val="005C6B97"/>
    <w:rsid w:val="005C6C68"/>
    <w:rsid w:val="005C6CD3"/>
    <w:rsid w:val="005C6CDF"/>
    <w:rsid w:val="005C6CE1"/>
    <w:rsid w:val="005C6F09"/>
    <w:rsid w:val="005C6FE9"/>
    <w:rsid w:val="005C71BD"/>
    <w:rsid w:val="005C74B9"/>
    <w:rsid w:val="005C74D5"/>
    <w:rsid w:val="005C754C"/>
    <w:rsid w:val="005C7A20"/>
    <w:rsid w:val="005C7A3A"/>
    <w:rsid w:val="005C7C13"/>
    <w:rsid w:val="005C7C75"/>
    <w:rsid w:val="005C7D95"/>
    <w:rsid w:val="005C7E14"/>
    <w:rsid w:val="005C7E17"/>
    <w:rsid w:val="005C7EB7"/>
    <w:rsid w:val="005D017D"/>
    <w:rsid w:val="005D037D"/>
    <w:rsid w:val="005D081A"/>
    <w:rsid w:val="005D08EC"/>
    <w:rsid w:val="005D0903"/>
    <w:rsid w:val="005D0A60"/>
    <w:rsid w:val="005D0ACA"/>
    <w:rsid w:val="005D0B19"/>
    <w:rsid w:val="005D0CE3"/>
    <w:rsid w:val="005D0D67"/>
    <w:rsid w:val="005D0ED3"/>
    <w:rsid w:val="005D146E"/>
    <w:rsid w:val="005D14D3"/>
    <w:rsid w:val="005D14F0"/>
    <w:rsid w:val="005D15BA"/>
    <w:rsid w:val="005D1630"/>
    <w:rsid w:val="005D1711"/>
    <w:rsid w:val="005D18C1"/>
    <w:rsid w:val="005D18D2"/>
    <w:rsid w:val="005D18D5"/>
    <w:rsid w:val="005D1A10"/>
    <w:rsid w:val="005D1CF6"/>
    <w:rsid w:val="005D1E94"/>
    <w:rsid w:val="005D1ED6"/>
    <w:rsid w:val="005D1FF1"/>
    <w:rsid w:val="005D22FF"/>
    <w:rsid w:val="005D2566"/>
    <w:rsid w:val="005D25C2"/>
    <w:rsid w:val="005D2604"/>
    <w:rsid w:val="005D27F6"/>
    <w:rsid w:val="005D2A0C"/>
    <w:rsid w:val="005D2B53"/>
    <w:rsid w:val="005D2BC3"/>
    <w:rsid w:val="005D2E5E"/>
    <w:rsid w:val="005D2F1C"/>
    <w:rsid w:val="005D2FAB"/>
    <w:rsid w:val="005D324A"/>
    <w:rsid w:val="005D336C"/>
    <w:rsid w:val="005D33FD"/>
    <w:rsid w:val="005D340A"/>
    <w:rsid w:val="005D358C"/>
    <w:rsid w:val="005D3818"/>
    <w:rsid w:val="005D3918"/>
    <w:rsid w:val="005D3A8B"/>
    <w:rsid w:val="005D40EA"/>
    <w:rsid w:val="005D4314"/>
    <w:rsid w:val="005D4390"/>
    <w:rsid w:val="005D46DC"/>
    <w:rsid w:val="005D4824"/>
    <w:rsid w:val="005D49FE"/>
    <w:rsid w:val="005D4C72"/>
    <w:rsid w:val="005D4D01"/>
    <w:rsid w:val="005D4D87"/>
    <w:rsid w:val="005D4DDC"/>
    <w:rsid w:val="005D4E6F"/>
    <w:rsid w:val="005D4E92"/>
    <w:rsid w:val="005D4EE4"/>
    <w:rsid w:val="005D5211"/>
    <w:rsid w:val="005D52AE"/>
    <w:rsid w:val="005D54A5"/>
    <w:rsid w:val="005D55E8"/>
    <w:rsid w:val="005D55F4"/>
    <w:rsid w:val="005D57CF"/>
    <w:rsid w:val="005D596C"/>
    <w:rsid w:val="005D5D18"/>
    <w:rsid w:val="005D5D49"/>
    <w:rsid w:val="005D5E85"/>
    <w:rsid w:val="005D5EB8"/>
    <w:rsid w:val="005D5F13"/>
    <w:rsid w:val="005D6008"/>
    <w:rsid w:val="005D627A"/>
    <w:rsid w:val="005D66E9"/>
    <w:rsid w:val="005D6A56"/>
    <w:rsid w:val="005D6AB3"/>
    <w:rsid w:val="005D6B6F"/>
    <w:rsid w:val="005D6CCF"/>
    <w:rsid w:val="005D6E8F"/>
    <w:rsid w:val="005D6FFF"/>
    <w:rsid w:val="005D734C"/>
    <w:rsid w:val="005D77BC"/>
    <w:rsid w:val="005D782E"/>
    <w:rsid w:val="005D7837"/>
    <w:rsid w:val="005D7869"/>
    <w:rsid w:val="005D78EE"/>
    <w:rsid w:val="005D7E60"/>
    <w:rsid w:val="005E01D0"/>
    <w:rsid w:val="005E0899"/>
    <w:rsid w:val="005E0BEA"/>
    <w:rsid w:val="005E0C4B"/>
    <w:rsid w:val="005E0CDA"/>
    <w:rsid w:val="005E0D1C"/>
    <w:rsid w:val="005E1135"/>
    <w:rsid w:val="005E1207"/>
    <w:rsid w:val="005E1230"/>
    <w:rsid w:val="005E1232"/>
    <w:rsid w:val="005E1236"/>
    <w:rsid w:val="005E1341"/>
    <w:rsid w:val="005E16E1"/>
    <w:rsid w:val="005E1817"/>
    <w:rsid w:val="005E1A42"/>
    <w:rsid w:val="005E1BFF"/>
    <w:rsid w:val="005E1CCA"/>
    <w:rsid w:val="005E1E72"/>
    <w:rsid w:val="005E1F55"/>
    <w:rsid w:val="005E231A"/>
    <w:rsid w:val="005E2751"/>
    <w:rsid w:val="005E28A6"/>
    <w:rsid w:val="005E2BC0"/>
    <w:rsid w:val="005E2FCC"/>
    <w:rsid w:val="005E31DC"/>
    <w:rsid w:val="005E31F1"/>
    <w:rsid w:val="005E3295"/>
    <w:rsid w:val="005E33E4"/>
    <w:rsid w:val="005E3934"/>
    <w:rsid w:val="005E3A9E"/>
    <w:rsid w:val="005E4033"/>
    <w:rsid w:val="005E40C6"/>
    <w:rsid w:val="005E410C"/>
    <w:rsid w:val="005E413F"/>
    <w:rsid w:val="005E42BF"/>
    <w:rsid w:val="005E4800"/>
    <w:rsid w:val="005E482D"/>
    <w:rsid w:val="005E482F"/>
    <w:rsid w:val="005E484E"/>
    <w:rsid w:val="005E4885"/>
    <w:rsid w:val="005E4903"/>
    <w:rsid w:val="005E4E90"/>
    <w:rsid w:val="005E50D8"/>
    <w:rsid w:val="005E5270"/>
    <w:rsid w:val="005E53D9"/>
    <w:rsid w:val="005E5A2C"/>
    <w:rsid w:val="005E5B48"/>
    <w:rsid w:val="005E5B5E"/>
    <w:rsid w:val="005E5BE8"/>
    <w:rsid w:val="005E5C76"/>
    <w:rsid w:val="005E5FA9"/>
    <w:rsid w:val="005E602B"/>
    <w:rsid w:val="005E646B"/>
    <w:rsid w:val="005E68B1"/>
    <w:rsid w:val="005E68DB"/>
    <w:rsid w:val="005E6923"/>
    <w:rsid w:val="005E6A2C"/>
    <w:rsid w:val="005E6B40"/>
    <w:rsid w:val="005E6B73"/>
    <w:rsid w:val="005E6E3D"/>
    <w:rsid w:val="005E6E82"/>
    <w:rsid w:val="005E6EE3"/>
    <w:rsid w:val="005E73AE"/>
    <w:rsid w:val="005E745A"/>
    <w:rsid w:val="005E748F"/>
    <w:rsid w:val="005E76BE"/>
    <w:rsid w:val="005E776F"/>
    <w:rsid w:val="005E7810"/>
    <w:rsid w:val="005E7960"/>
    <w:rsid w:val="005E7A08"/>
    <w:rsid w:val="005E7AF0"/>
    <w:rsid w:val="005E7D75"/>
    <w:rsid w:val="005E7F4E"/>
    <w:rsid w:val="005E7F7B"/>
    <w:rsid w:val="005F021F"/>
    <w:rsid w:val="005F02B8"/>
    <w:rsid w:val="005F0561"/>
    <w:rsid w:val="005F0562"/>
    <w:rsid w:val="005F058A"/>
    <w:rsid w:val="005F0893"/>
    <w:rsid w:val="005F0957"/>
    <w:rsid w:val="005F095C"/>
    <w:rsid w:val="005F0A47"/>
    <w:rsid w:val="005F0AFD"/>
    <w:rsid w:val="005F0F0C"/>
    <w:rsid w:val="005F10F3"/>
    <w:rsid w:val="005F1126"/>
    <w:rsid w:val="005F1504"/>
    <w:rsid w:val="005F18A7"/>
    <w:rsid w:val="005F1929"/>
    <w:rsid w:val="005F1C23"/>
    <w:rsid w:val="005F1FFE"/>
    <w:rsid w:val="005F2466"/>
    <w:rsid w:val="005F2484"/>
    <w:rsid w:val="005F2B0B"/>
    <w:rsid w:val="005F2B20"/>
    <w:rsid w:val="005F2C5B"/>
    <w:rsid w:val="005F2D21"/>
    <w:rsid w:val="005F2F2B"/>
    <w:rsid w:val="005F2FB9"/>
    <w:rsid w:val="005F2FEA"/>
    <w:rsid w:val="005F35DC"/>
    <w:rsid w:val="005F35F7"/>
    <w:rsid w:val="005F36C3"/>
    <w:rsid w:val="005F36F8"/>
    <w:rsid w:val="005F3764"/>
    <w:rsid w:val="005F394A"/>
    <w:rsid w:val="005F399B"/>
    <w:rsid w:val="005F3A5B"/>
    <w:rsid w:val="005F3AE4"/>
    <w:rsid w:val="005F3CE7"/>
    <w:rsid w:val="005F3EDA"/>
    <w:rsid w:val="005F4128"/>
    <w:rsid w:val="005F41A7"/>
    <w:rsid w:val="005F4472"/>
    <w:rsid w:val="005F44A9"/>
    <w:rsid w:val="005F44AF"/>
    <w:rsid w:val="005F44FE"/>
    <w:rsid w:val="005F49F8"/>
    <w:rsid w:val="005F4AB3"/>
    <w:rsid w:val="005F4BAE"/>
    <w:rsid w:val="005F4C89"/>
    <w:rsid w:val="005F50ED"/>
    <w:rsid w:val="005F52CA"/>
    <w:rsid w:val="005F5453"/>
    <w:rsid w:val="005F562F"/>
    <w:rsid w:val="005F5868"/>
    <w:rsid w:val="005F5905"/>
    <w:rsid w:val="005F5B76"/>
    <w:rsid w:val="005F5B81"/>
    <w:rsid w:val="005F5C18"/>
    <w:rsid w:val="005F5D00"/>
    <w:rsid w:val="005F5D62"/>
    <w:rsid w:val="005F5DDD"/>
    <w:rsid w:val="005F5DF9"/>
    <w:rsid w:val="005F6054"/>
    <w:rsid w:val="005F63EC"/>
    <w:rsid w:val="005F6477"/>
    <w:rsid w:val="005F657C"/>
    <w:rsid w:val="005F66DF"/>
    <w:rsid w:val="005F66E1"/>
    <w:rsid w:val="005F6706"/>
    <w:rsid w:val="005F6712"/>
    <w:rsid w:val="005F67F6"/>
    <w:rsid w:val="005F688F"/>
    <w:rsid w:val="005F6C06"/>
    <w:rsid w:val="005F6C66"/>
    <w:rsid w:val="005F6D91"/>
    <w:rsid w:val="005F6E98"/>
    <w:rsid w:val="005F6EC5"/>
    <w:rsid w:val="005F6ED6"/>
    <w:rsid w:val="005F6FBA"/>
    <w:rsid w:val="005F70BA"/>
    <w:rsid w:val="005F7156"/>
    <w:rsid w:val="005F7175"/>
    <w:rsid w:val="005F73FA"/>
    <w:rsid w:val="005F748C"/>
    <w:rsid w:val="005F7F22"/>
    <w:rsid w:val="005F7F9C"/>
    <w:rsid w:val="00600051"/>
    <w:rsid w:val="0060027F"/>
    <w:rsid w:val="00600434"/>
    <w:rsid w:val="006004A6"/>
    <w:rsid w:val="006004F4"/>
    <w:rsid w:val="00600564"/>
    <w:rsid w:val="00600579"/>
    <w:rsid w:val="00600635"/>
    <w:rsid w:val="0060072F"/>
    <w:rsid w:val="006007E5"/>
    <w:rsid w:val="00600992"/>
    <w:rsid w:val="00600A0F"/>
    <w:rsid w:val="00600A92"/>
    <w:rsid w:val="00600AE2"/>
    <w:rsid w:val="00600D53"/>
    <w:rsid w:val="00600ED0"/>
    <w:rsid w:val="00600EED"/>
    <w:rsid w:val="00600F05"/>
    <w:rsid w:val="00601026"/>
    <w:rsid w:val="0060104B"/>
    <w:rsid w:val="0060105F"/>
    <w:rsid w:val="0060115F"/>
    <w:rsid w:val="00601480"/>
    <w:rsid w:val="0060154C"/>
    <w:rsid w:val="006015E2"/>
    <w:rsid w:val="00601702"/>
    <w:rsid w:val="0060185D"/>
    <w:rsid w:val="00601B05"/>
    <w:rsid w:val="00601CAB"/>
    <w:rsid w:val="00601D79"/>
    <w:rsid w:val="00601E58"/>
    <w:rsid w:val="00601F7F"/>
    <w:rsid w:val="0060241A"/>
    <w:rsid w:val="0060271A"/>
    <w:rsid w:val="006029D7"/>
    <w:rsid w:val="00602A6E"/>
    <w:rsid w:val="00602D72"/>
    <w:rsid w:val="00602DC3"/>
    <w:rsid w:val="00602F1C"/>
    <w:rsid w:val="006038A1"/>
    <w:rsid w:val="00603A78"/>
    <w:rsid w:val="00603DCE"/>
    <w:rsid w:val="00603FC5"/>
    <w:rsid w:val="00604028"/>
    <w:rsid w:val="0060403D"/>
    <w:rsid w:val="006042E7"/>
    <w:rsid w:val="006044F1"/>
    <w:rsid w:val="006045B5"/>
    <w:rsid w:val="0060485A"/>
    <w:rsid w:val="00604876"/>
    <w:rsid w:val="006048BE"/>
    <w:rsid w:val="00604A8A"/>
    <w:rsid w:val="00604AD8"/>
    <w:rsid w:val="00604D8F"/>
    <w:rsid w:val="00604F1F"/>
    <w:rsid w:val="0060537E"/>
    <w:rsid w:val="0060542C"/>
    <w:rsid w:val="00605559"/>
    <w:rsid w:val="0060557C"/>
    <w:rsid w:val="006055BA"/>
    <w:rsid w:val="00605864"/>
    <w:rsid w:val="00605A20"/>
    <w:rsid w:val="00605A6A"/>
    <w:rsid w:val="00605A99"/>
    <w:rsid w:val="00605B96"/>
    <w:rsid w:val="00605D90"/>
    <w:rsid w:val="00605DF2"/>
    <w:rsid w:val="00605E9D"/>
    <w:rsid w:val="00605F4F"/>
    <w:rsid w:val="00606001"/>
    <w:rsid w:val="00606014"/>
    <w:rsid w:val="00606097"/>
    <w:rsid w:val="0060628B"/>
    <w:rsid w:val="006063A3"/>
    <w:rsid w:val="00606420"/>
    <w:rsid w:val="00606475"/>
    <w:rsid w:val="006064A7"/>
    <w:rsid w:val="006064CB"/>
    <w:rsid w:val="00606737"/>
    <w:rsid w:val="0060674E"/>
    <w:rsid w:val="006067F2"/>
    <w:rsid w:val="00606A5D"/>
    <w:rsid w:val="00606ADC"/>
    <w:rsid w:val="00606B60"/>
    <w:rsid w:val="00606C2A"/>
    <w:rsid w:val="00606FE1"/>
    <w:rsid w:val="00606FF4"/>
    <w:rsid w:val="00607161"/>
    <w:rsid w:val="006071E7"/>
    <w:rsid w:val="006076D8"/>
    <w:rsid w:val="006078F4"/>
    <w:rsid w:val="00607940"/>
    <w:rsid w:val="006079D4"/>
    <w:rsid w:val="00607AC9"/>
    <w:rsid w:val="00607BA6"/>
    <w:rsid w:val="00607F07"/>
    <w:rsid w:val="00607F24"/>
    <w:rsid w:val="00607F2D"/>
    <w:rsid w:val="00610101"/>
    <w:rsid w:val="006101FE"/>
    <w:rsid w:val="0061036B"/>
    <w:rsid w:val="00610434"/>
    <w:rsid w:val="006104DB"/>
    <w:rsid w:val="00610622"/>
    <w:rsid w:val="006106A7"/>
    <w:rsid w:val="0061094C"/>
    <w:rsid w:val="006109D5"/>
    <w:rsid w:val="006109D6"/>
    <w:rsid w:val="00610B22"/>
    <w:rsid w:val="00610E9B"/>
    <w:rsid w:val="00610FCB"/>
    <w:rsid w:val="00611271"/>
    <w:rsid w:val="0061146D"/>
    <w:rsid w:val="0061157D"/>
    <w:rsid w:val="00611796"/>
    <w:rsid w:val="006117E0"/>
    <w:rsid w:val="006118E1"/>
    <w:rsid w:val="00611958"/>
    <w:rsid w:val="00611BE2"/>
    <w:rsid w:val="00611D9E"/>
    <w:rsid w:val="00611E4B"/>
    <w:rsid w:val="00611E8A"/>
    <w:rsid w:val="00611FFD"/>
    <w:rsid w:val="00612061"/>
    <w:rsid w:val="00612184"/>
    <w:rsid w:val="00612394"/>
    <w:rsid w:val="00612460"/>
    <w:rsid w:val="006124A1"/>
    <w:rsid w:val="006127A2"/>
    <w:rsid w:val="00612818"/>
    <w:rsid w:val="00612861"/>
    <w:rsid w:val="006129C9"/>
    <w:rsid w:val="00612BE8"/>
    <w:rsid w:val="00612D0F"/>
    <w:rsid w:val="00612E14"/>
    <w:rsid w:val="00612E74"/>
    <w:rsid w:val="0061300D"/>
    <w:rsid w:val="006130F3"/>
    <w:rsid w:val="00613121"/>
    <w:rsid w:val="0061336F"/>
    <w:rsid w:val="0061367D"/>
    <w:rsid w:val="006139E3"/>
    <w:rsid w:val="00613A3D"/>
    <w:rsid w:val="00613B25"/>
    <w:rsid w:val="00613B37"/>
    <w:rsid w:val="00613E26"/>
    <w:rsid w:val="0061440C"/>
    <w:rsid w:val="006144E1"/>
    <w:rsid w:val="006145BE"/>
    <w:rsid w:val="00614602"/>
    <w:rsid w:val="00614806"/>
    <w:rsid w:val="006148C4"/>
    <w:rsid w:val="00614957"/>
    <w:rsid w:val="00614999"/>
    <w:rsid w:val="00614D65"/>
    <w:rsid w:val="00614DF3"/>
    <w:rsid w:val="00614EF9"/>
    <w:rsid w:val="006152EB"/>
    <w:rsid w:val="00615551"/>
    <w:rsid w:val="0061566A"/>
    <w:rsid w:val="00615A04"/>
    <w:rsid w:val="00615AE1"/>
    <w:rsid w:val="00615B04"/>
    <w:rsid w:val="00615BAE"/>
    <w:rsid w:val="00615CE8"/>
    <w:rsid w:val="00615E6F"/>
    <w:rsid w:val="00616348"/>
    <w:rsid w:val="00616661"/>
    <w:rsid w:val="00616A0D"/>
    <w:rsid w:val="00616B13"/>
    <w:rsid w:val="00616B1D"/>
    <w:rsid w:val="00616BD7"/>
    <w:rsid w:val="00616C5C"/>
    <w:rsid w:val="00616E41"/>
    <w:rsid w:val="00616E48"/>
    <w:rsid w:val="00616F9C"/>
    <w:rsid w:val="006171E0"/>
    <w:rsid w:val="006172FE"/>
    <w:rsid w:val="00617764"/>
    <w:rsid w:val="006178CC"/>
    <w:rsid w:val="0061795F"/>
    <w:rsid w:val="00617ACE"/>
    <w:rsid w:val="00617B9D"/>
    <w:rsid w:val="00617C14"/>
    <w:rsid w:val="00617D62"/>
    <w:rsid w:val="00617D6C"/>
    <w:rsid w:val="00617DB8"/>
    <w:rsid w:val="00617E5E"/>
    <w:rsid w:val="00617E6E"/>
    <w:rsid w:val="00617ED0"/>
    <w:rsid w:val="00620130"/>
    <w:rsid w:val="006203BF"/>
    <w:rsid w:val="006203DC"/>
    <w:rsid w:val="006207EF"/>
    <w:rsid w:val="00620877"/>
    <w:rsid w:val="00620ABA"/>
    <w:rsid w:val="00620B3F"/>
    <w:rsid w:val="00620B67"/>
    <w:rsid w:val="00620C4E"/>
    <w:rsid w:val="00620DD0"/>
    <w:rsid w:val="00620E57"/>
    <w:rsid w:val="00620EBA"/>
    <w:rsid w:val="00620FC5"/>
    <w:rsid w:val="00620FD3"/>
    <w:rsid w:val="00621079"/>
    <w:rsid w:val="0062117B"/>
    <w:rsid w:val="0062120D"/>
    <w:rsid w:val="0062138F"/>
    <w:rsid w:val="0062172B"/>
    <w:rsid w:val="00621929"/>
    <w:rsid w:val="00621A55"/>
    <w:rsid w:val="00621BB3"/>
    <w:rsid w:val="00621C2C"/>
    <w:rsid w:val="00621C36"/>
    <w:rsid w:val="00621C5A"/>
    <w:rsid w:val="00621D09"/>
    <w:rsid w:val="00621DB8"/>
    <w:rsid w:val="00621EEA"/>
    <w:rsid w:val="00621F7A"/>
    <w:rsid w:val="00622019"/>
    <w:rsid w:val="006225EB"/>
    <w:rsid w:val="0062261A"/>
    <w:rsid w:val="00622A21"/>
    <w:rsid w:val="00622AD3"/>
    <w:rsid w:val="00622B31"/>
    <w:rsid w:val="00622D18"/>
    <w:rsid w:val="00622E27"/>
    <w:rsid w:val="00622FB6"/>
    <w:rsid w:val="00623506"/>
    <w:rsid w:val="00623592"/>
    <w:rsid w:val="0062393A"/>
    <w:rsid w:val="006239FA"/>
    <w:rsid w:val="00623A68"/>
    <w:rsid w:val="00623CF1"/>
    <w:rsid w:val="00623DB2"/>
    <w:rsid w:val="00623DD8"/>
    <w:rsid w:val="00623F12"/>
    <w:rsid w:val="0062400A"/>
    <w:rsid w:val="00624089"/>
    <w:rsid w:val="0062440A"/>
    <w:rsid w:val="00624432"/>
    <w:rsid w:val="00624553"/>
    <w:rsid w:val="00624605"/>
    <w:rsid w:val="00624631"/>
    <w:rsid w:val="00624649"/>
    <w:rsid w:val="00624766"/>
    <w:rsid w:val="006249CC"/>
    <w:rsid w:val="00624AA4"/>
    <w:rsid w:val="00624B88"/>
    <w:rsid w:val="00624E3F"/>
    <w:rsid w:val="00624F35"/>
    <w:rsid w:val="006252BE"/>
    <w:rsid w:val="006252D5"/>
    <w:rsid w:val="006255A2"/>
    <w:rsid w:val="00625641"/>
    <w:rsid w:val="00625820"/>
    <w:rsid w:val="00625839"/>
    <w:rsid w:val="006258DA"/>
    <w:rsid w:val="00625A75"/>
    <w:rsid w:val="00625B05"/>
    <w:rsid w:val="00625B0D"/>
    <w:rsid w:val="00625B37"/>
    <w:rsid w:val="00625CE1"/>
    <w:rsid w:val="00625F07"/>
    <w:rsid w:val="00625F47"/>
    <w:rsid w:val="006260A1"/>
    <w:rsid w:val="006263A6"/>
    <w:rsid w:val="00626572"/>
    <w:rsid w:val="00626595"/>
    <w:rsid w:val="006265EC"/>
    <w:rsid w:val="00626698"/>
    <w:rsid w:val="006266BA"/>
    <w:rsid w:val="006268B8"/>
    <w:rsid w:val="00626A86"/>
    <w:rsid w:val="00626CAA"/>
    <w:rsid w:val="00626EFF"/>
    <w:rsid w:val="00626F14"/>
    <w:rsid w:val="00626FBC"/>
    <w:rsid w:val="006270E3"/>
    <w:rsid w:val="0062734D"/>
    <w:rsid w:val="0062751C"/>
    <w:rsid w:val="0062755F"/>
    <w:rsid w:val="00627964"/>
    <w:rsid w:val="00627CE2"/>
    <w:rsid w:val="00627FA9"/>
    <w:rsid w:val="00630004"/>
    <w:rsid w:val="00630091"/>
    <w:rsid w:val="00630178"/>
    <w:rsid w:val="00630225"/>
    <w:rsid w:val="00630251"/>
    <w:rsid w:val="0063036E"/>
    <w:rsid w:val="00630682"/>
    <w:rsid w:val="00630798"/>
    <w:rsid w:val="00630A50"/>
    <w:rsid w:val="00630A74"/>
    <w:rsid w:val="00630AE2"/>
    <w:rsid w:val="00630E26"/>
    <w:rsid w:val="00630F74"/>
    <w:rsid w:val="006311A4"/>
    <w:rsid w:val="006313FE"/>
    <w:rsid w:val="00631417"/>
    <w:rsid w:val="006314CA"/>
    <w:rsid w:val="00631B55"/>
    <w:rsid w:val="00631CB3"/>
    <w:rsid w:val="00631F4F"/>
    <w:rsid w:val="006322AE"/>
    <w:rsid w:val="006323FE"/>
    <w:rsid w:val="00632679"/>
    <w:rsid w:val="006327D1"/>
    <w:rsid w:val="006327F1"/>
    <w:rsid w:val="006328D1"/>
    <w:rsid w:val="006328D8"/>
    <w:rsid w:val="00632CAC"/>
    <w:rsid w:val="00632D03"/>
    <w:rsid w:val="00632DA4"/>
    <w:rsid w:val="00632DAA"/>
    <w:rsid w:val="00632DFB"/>
    <w:rsid w:val="00632F7C"/>
    <w:rsid w:val="00632FB0"/>
    <w:rsid w:val="00633228"/>
    <w:rsid w:val="006332D2"/>
    <w:rsid w:val="00633463"/>
    <w:rsid w:val="006334CF"/>
    <w:rsid w:val="00633500"/>
    <w:rsid w:val="006339D9"/>
    <w:rsid w:val="006339E6"/>
    <w:rsid w:val="00633A1D"/>
    <w:rsid w:val="00633A72"/>
    <w:rsid w:val="00633B80"/>
    <w:rsid w:val="00633BAC"/>
    <w:rsid w:val="00633CED"/>
    <w:rsid w:val="00633D25"/>
    <w:rsid w:val="00633DF6"/>
    <w:rsid w:val="00634028"/>
    <w:rsid w:val="00634212"/>
    <w:rsid w:val="0063422C"/>
    <w:rsid w:val="00634246"/>
    <w:rsid w:val="00634277"/>
    <w:rsid w:val="00634295"/>
    <w:rsid w:val="006342D2"/>
    <w:rsid w:val="00634516"/>
    <w:rsid w:val="006345E3"/>
    <w:rsid w:val="006346F6"/>
    <w:rsid w:val="0063488F"/>
    <w:rsid w:val="006349C2"/>
    <w:rsid w:val="00634A22"/>
    <w:rsid w:val="00634AEA"/>
    <w:rsid w:val="00634C89"/>
    <w:rsid w:val="00634F29"/>
    <w:rsid w:val="00635009"/>
    <w:rsid w:val="00635093"/>
    <w:rsid w:val="0063517D"/>
    <w:rsid w:val="0063537F"/>
    <w:rsid w:val="0063546C"/>
    <w:rsid w:val="00635575"/>
    <w:rsid w:val="006357C6"/>
    <w:rsid w:val="006358BF"/>
    <w:rsid w:val="00635A78"/>
    <w:rsid w:val="00635CEE"/>
    <w:rsid w:val="00635F58"/>
    <w:rsid w:val="006360E0"/>
    <w:rsid w:val="00636115"/>
    <w:rsid w:val="0063619B"/>
    <w:rsid w:val="00636236"/>
    <w:rsid w:val="0063626D"/>
    <w:rsid w:val="00636448"/>
    <w:rsid w:val="006365E3"/>
    <w:rsid w:val="00636921"/>
    <w:rsid w:val="0063695D"/>
    <w:rsid w:val="00636A39"/>
    <w:rsid w:val="00636A7A"/>
    <w:rsid w:val="00636B11"/>
    <w:rsid w:val="00636DC5"/>
    <w:rsid w:val="00636DD1"/>
    <w:rsid w:val="00636E39"/>
    <w:rsid w:val="00636F3F"/>
    <w:rsid w:val="00636F8F"/>
    <w:rsid w:val="00637151"/>
    <w:rsid w:val="006372C0"/>
    <w:rsid w:val="006372F1"/>
    <w:rsid w:val="00637307"/>
    <w:rsid w:val="00637614"/>
    <w:rsid w:val="006376DE"/>
    <w:rsid w:val="00637795"/>
    <w:rsid w:val="006377CE"/>
    <w:rsid w:val="00637843"/>
    <w:rsid w:val="0063785C"/>
    <w:rsid w:val="006378A9"/>
    <w:rsid w:val="00637D6E"/>
    <w:rsid w:val="00637DF3"/>
    <w:rsid w:val="00637E67"/>
    <w:rsid w:val="00637F7A"/>
    <w:rsid w:val="00640106"/>
    <w:rsid w:val="00640452"/>
    <w:rsid w:val="0064083C"/>
    <w:rsid w:val="006408F2"/>
    <w:rsid w:val="00640ACF"/>
    <w:rsid w:val="00640B18"/>
    <w:rsid w:val="00640C96"/>
    <w:rsid w:val="006410B1"/>
    <w:rsid w:val="0064130B"/>
    <w:rsid w:val="0064156F"/>
    <w:rsid w:val="006418EC"/>
    <w:rsid w:val="00641C29"/>
    <w:rsid w:val="00641C36"/>
    <w:rsid w:val="00641E07"/>
    <w:rsid w:val="00641E5F"/>
    <w:rsid w:val="00641EAF"/>
    <w:rsid w:val="00641EC4"/>
    <w:rsid w:val="00641F25"/>
    <w:rsid w:val="00641F4E"/>
    <w:rsid w:val="00641FA4"/>
    <w:rsid w:val="00642013"/>
    <w:rsid w:val="006421EC"/>
    <w:rsid w:val="006422F3"/>
    <w:rsid w:val="00642363"/>
    <w:rsid w:val="00642446"/>
    <w:rsid w:val="006424AF"/>
    <w:rsid w:val="006424E4"/>
    <w:rsid w:val="0064250E"/>
    <w:rsid w:val="00642677"/>
    <w:rsid w:val="00642733"/>
    <w:rsid w:val="00642E22"/>
    <w:rsid w:val="00642F00"/>
    <w:rsid w:val="00642FE7"/>
    <w:rsid w:val="00643095"/>
    <w:rsid w:val="00643194"/>
    <w:rsid w:val="00643312"/>
    <w:rsid w:val="00643326"/>
    <w:rsid w:val="00643436"/>
    <w:rsid w:val="006436E1"/>
    <w:rsid w:val="00643875"/>
    <w:rsid w:val="00643883"/>
    <w:rsid w:val="00643F51"/>
    <w:rsid w:val="00643FEC"/>
    <w:rsid w:val="00643FF7"/>
    <w:rsid w:val="0064458C"/>
    <w:rsid w:val="00644812"/>
    <w:rsid w:val="00644BA6"/>
    <w:rsid w:val="00644E01"/>
    <w:rsid w:val="00645379"/>
    <w:rsid w:val="006453DD"/>
    <w:rsid w:val="0064547B"/>
    <w:rsid w:val="0064564D"/>
    <w:rsid w:val="0064566D"/>
    <w:rsid w:val="006457DA"/>
    <w:rsid w:val="006459BF"/>
    <w:rsid w:val="00645A17"/>
    <w:rsid w:val="00645A40"/>
    <w:rsid w:val="00645BEA"/>
    <w:rsid w:val="00645D4D"/>
    <w:rsid w:val="00645D9F"/>
    <w:rsid w:val="0064602A"/>
    <w:rsid w:val="00646033"/>
    <w:rsid w:val="00646296"/>
    <w:rsid w:val="0064679D"/>
    <w:rsid w:val="0064697C"/>
    <w:rsid w:val="00646BDF"/>
    <w:rsid w:val="00646D85"/>
    <w:rsid w:val="0064718E"/>
    <w:rsid w:val="00647410"/>
    <w:rsid w:val="006476F8"/>
    <w:rsid w:val="00647A70"/>
    <w:rsid w:val="00647CD3"/>
    <w:rsid w:val="00647E74"/>
    <w:rsid w:val="00647EC3"/>
    <w:rsid w:val="00647F30"/>
    <w:rsid w:val="0065033D"/>
    <w:rsid w:val="00650368"/>
    <w:rsid w:val="0065080D"/>
    <w:rsid w:val="00650BF3"/>
    <w:rsid w:val="00650C99"/>
    <w:rsid w:val="00650E44"/>
    <w:rsid w:val="00651464"/>
    <w:rsid w:val="00651779"/>
    <w:rsid w:val="006517CD"/>
    <w:rsid w:val="00651A1E"/>
    <w:rsid w:val="00651A83"/>
    <w:rsid w:val="00651B69"/>
    <w:rsid w:val="00651CFE"/>
    <w:rsid w:val="00651D02"/>
    <w:rsid w:val="006520CD"/>
    <w:rsid w:val="00652475"/>
    <w:rsid w:val="006525CD"/>
    <w:rsid w:val="00652974"/>
    <w:rsid w:val="00652A07"/>
    <w:rsid w:val="00652B5A"/>
    <w:rsid w:val="00652D54"/>
    <w:rsid w:val="00652E44"/>
    <w:rsid w:val="00652F4E"/>
    <w:rsid w:val="00653049"/>
    <w:rsid w:val="0065317F"/>
    <w:rsid w:val="0065334C"/>
    <w:rsid w:val="006533F0"/>
    <w:rsid w:val="0065351B"/>
    <w:rsid w:val="0065357A"/>
    <w:rsid w:val="006537CD"/>
    <w:rsid w:val="00653902"/>
    <w:rsid w:val="00653957"/>
    <w:rsid w:val="006539CD"/>
    <w:rsid w:val="00653BD6"/>
    <w:rsid w:val="00653D93"/>
    <w:rsid w:val="00653F72"/>
    <w:rsid w:val="006543B1"/>
    <w:rsid w:val="00654532"/>
    <w:rsid w:val="00654535"/>
    <w:rsid w:val="00654640"/>
    <w:rsid w:val="006546FD"/>
    <w:rsid w:val="00654BCD"/>
    <w:rsid w:val="00654C48"/>
    <w:rsid w:val="006554F5"/>
    <w:rsid w:val="00655589"/>
    <w:rsid w:val="006556B1"/>
    <w:rsid w:val="006557F0"/>
    <w:rsid w:val="0065585B"/>
    <w:rsid w:val="00655A5D"/>
    <w:rsid w:val="00655B22"/>
    <w:rsid w:val="00655CAC"/>
    <w:rsid w:val="00655D33"/>
    <w:rsid w:val="00655DFA"/>
    <w:rsid w:val="00655E19"/>
    <w:rsid w:val="00656169"/>
    <w:rsid w:val="00656247"/>
    <w:rsid w:val="00656299"/>
    <w:rsid w:val="00656624"/>
    <w:rsid w:val="006567CC"/>
    <w:rsid w:val="006568E4"/>
    <w:rsid w:val="006568F3"/>
    <w:rsid w:val="0065691F"/>
    <w:rsid w:val="006569C3"/>
    <w:rsid w:val="006569FD"/>
    <w:rsid w:val="00656C34"/>
    <w:rsid w:val="00656E1C"/>
    <w:rsid w:val="00656ED4"/>
    <w:rsid w:val="00657133"/>
    <w:rsid w:val="00657406"/>
    <w:rsid w:val="0065749B"/>
    <w:rsid w:val="00657581"/>
    <w:rsid w:val="00657643"/>
    <w:rsid w:val="00657679"/>
    <w:rsid w:val="00657729"/>
    <w:rsid w:val="00657C42"/>
    <w:rsid w:val="006600C2"/>
    <w:rsid w:val="00660752"/>
    <w:rsid w:val="006607DF"/>
    <w:rsid w:val="0066082B"/>
    <w:rsid w:val="00660B2D"/>
    <w:rsid w:val="00660BC3"/>
    <w:rsid w:val="00660CF1"/>
    <w:rsid w:val="00660D8D"/>
    <w:rsid w:val="00660E56"/>
    <w:rsid w:val="00660FF0"/>
    <w:rsid w:val="0066102B"/>
    <w:rsid w:val="006611FC"/>
    <w:rsid w:val="006612CD"/>
    <w:rsid w:val="00661557"/>
    <w:rsid w:val="00661AD0"/>
    <w:rsid w:val="00661B26"/>
    <w:rsid w:val="00661C6E"/>
    <w:rsid w:val="00661DB8"/>
    <w:rsid w:val="00661F39"/>
    <w:rsid w:val="0066209E"/>
    <w:rsid w:val="006621AB"/>
    <w:rsid w:val="006621D0"/>
    <w:rsid w:val="006621FD"/>
    <w:rsid w:val="00662586"/>
    <w:rsid w:val="006626FF"/>
    <w:rsid w:val="006627FD"/>
    <w:rsid w:val="0066291A"/>
    <w:rsid w:val="00662A83"/>
    <w:rsid w:val="00662B5D"/>
    <w:rsid w:val="00662BD9"/>
    <w:rsid w:val="00662C2A"/>
    <w:rsid w:val="00662D2A"/>
    <w:rsid w:val="00662E1E"/>
    <w:rsid w:val="00662F77"/>
    <w:rsid w:val="00663023"/>
    <w:rsid w:val="006634C2"/>
    <w:rsid w:val="006639D0"/>
    <w:rsid w:val="00663A0F"/>
    <w:rsid w:val="00663AA0"/>
    <w:rsid w:val="00663AE4"/>
    <w:rsid w:val="00663D75"/>
    <w:rsid w:val="00663E62"/>
    <w:rsid w:val="006640C3"/>
    <w:rsid w:val="00664317"/>
    <w:rsid w:val="00664373"/>
    <w:rsid w:val="006645CE"/>
    <w:rsid w:val="006646ED"/>
    <w:rsid w:val="006648CD"/>
    <w:rsid w:val="0066490B"/>
    <w:rsid w:val="00664919"/>
    <w:rsid w:val="00664BC2"/>
    <w:rsid w:val="00664BD1"/>
    <w:rsid w:val="00664CF8"/>
    <w:rsid w:val="00664FFE"/>
    <w:rsid w:val="006650DC"/>
    <w:rsid w:val="006652A5"/>
    <w:rsid w:val="0066539F"/>
    <w:rsid w:val="0066552E"/>
    <w:rsid w:val="006655A6"/>
    <w:rsid w:val="00665881"/>
    <w:rsid w:val="006659E1"/>
    <w:rsid w:val="00665A36"/>
    <w:rsid w:val="00665ACD"/>
    <w:rsid w:val="00665BBD"/>
    <w:rsid w:val="00665BF1"/>
    <w:rsid w:val="00665C55"/>
    <w:rsid w:val="00665E1F"/>
    <w:rsid w:val="00665ECF"/>
    <w:rsid w:val="00665F21"/>
    <w:rsid w:val="00665FB5"/>
    <w:rsid w:val="0066605F"/>
    <w:rsid w:val="00666216"/>
    <w:rsid w:val="00666366"/>
    <w:rsid w:val="006663DB"/>
    <w:rsid w:val="00666611"/>
    <w:rsid w:val="00666803"/>
    <w:rsid w:val="00666B70"/>
    <w:rsid w:val="00666C17"/>
    <w:rsid w:val="00666C9F"/>
    <w:rsid w:val="00666D82"/>
    <w:rsid w:val="00666E64"/>
    <w:rsid w:val="00666EC7"/>
    <w:rsid w:val="00666F22"/>
    <w:rsid w:val="00667029"/>
    <w:rsid w:val="00667153"/>
    <w:rsid w:val="00667335"/>
    <w:rsid w:val="006673C8"/>
    <w:rsid w:val="006673FA"/>
    <w:rsid w:val="0066764F"/>
    <w:rsid w:val="0066775F"/>
    <w:rsid w:val="006678F0"/>
    <w:rsid w:val="00667ABF"/>
    <w:rsid w:val="00667B3A"/>
    <w:rsid w:val="00667BFC"/>
    <w:rsid w:val="00667D4A"/>
    <w:rsid w:val="00667E48"/>
    <w:rsid w:val="00667EAA"/>
    <w:rsid w:val="006708E4"/>
    <w:rsid w:val="00670C33"/>
    <w:rsid w:val="00670D57"/>
    <w:rsid w:val="00671209"/>
    <w:rsid w:val="00671404"/>
    <w:rsid w:val="006716EB"/>
    <w:rsid w:val="00671A2E"/>
    <w:rsid w:val="00671A38"/>
    <w:rsid w:val="00671E33"/>
    <w:rsid w:val="00671E62"/>
    <w:rsid w:val="00671FF3"/>
    <w:rsid w:val="0067210F"/>
    <w:rsid w:val="006727B3"/>
    <w:rsid w:val="00672DFC"/>
    <w:rsid w:val="00673210"/>
    <w:rsid w:val="00673455"/>
    <w:rsid w:val="00673636"/>
    <w:rsid w:val="00673C55"/>
    <w:rsid w:val="00673C64"/>
    <w:rsid w:val="00673D83"/>
    <w:rsid w:val="00673ED8"/>
    <w:rsid w:val="00673FA6"/>
    <w:rsid w:val="006741C3"/>
    <w:rsid w:val="006741F5"/>
    <w:rsid w:val="00674470"/>
    <w:rsid w:val="00674542"/>
    <w:rsid w:val="00674602"/>
    <w:rsid w:val="0067461D"/>
    <w:rsid w:val="00674674"/>
    <w:rsid w:val="00674896"/>
    <w:rsid w:val="006749F3"/>
    <w:rsid w:val="00674AD0"/>
    <w:rsid w:val="00674C5D"/>
    <w:rsid w:val="00674D96"/>
    <w:rsid w:val="00674DE3"/>
    <w:rsid w:val="00674F2C"/>
    <w:rsid w:val="00674F42"/>
    <w:rsid w:val="00674F9F"/>
    <w:rsid w:val="006750A5"/>
    <w:rsid w:val="006753EF"/>
    <w:rsid w:val="006753FA"/>
    <w:rsid w:val="006756B6"/>
    <w:rsid w:val="006756D1"/>
    <w:rsid w:val="006759BE"/>
    <w:rsid w:val="00675C76"/>
    <w:rsid w:val="00675D0F"/>
    <w:rsid w:val="006760B8"/>
    <w:rsid w:val="00676128"/>
    <w:rsid w:val="0067622A"/>
    <w:rsid w:val="0067633E"/>
    <w:rsid w:val="0067638D"/>
    <w:rsid w:val="006764DF"/>
    <w:rsid w:val="0067656B"/>
    <w:rsid w:val="00676955"/>
    <w:rsid w:val="00676A29"/>
    <w:rsid w:val="00676E46"/>
    <w:rsid w:val="00676F9F"/>
    <w:rsid w:val="00677032"/>
    <w:rsid w:val="0067723E"/>
    <w:rsid w:val="00677397"/>
    <w:rsid w:val="0067763E"/>
    <w:rsid w:val="006777F6"/>
    <w:rsid w:val="00677C3C"/>
    <w:rsid w:val="00677D80"/>
    <w:rsid w:val="00677FC7"/>
    <w:rsid w:val="00680043"/>
    <w:rsid w:val="0068014D"/>
    <w:rsid w:val="006801E4"/>
    <w:rsid w:val="00680213"/>
    <w:rsid w:val="00680381"/>
    <w:rsid w:val="006805DF"/>
    <w:rsid w:val="00680738"/>
    <w:rsid w:val="00680898"/>
    <w:rsid w:val="006808F4"/>
    <w:rsid w:val="00680C17"/>
    <w:rsid w:val="00680C21"/>
    <w:rsid w:val="00680EA8"/>
    <w:rsid w:val="00680F5E"/>
    <w:rsid w:val="0068101F"/>
    <w:rsid w:val="0068104C"/>
    <w:rsid w:val="0068122A"/>
    <w:rsid w:val="0068124F"/>
    <w:rsid w:val="0068147B"/>
    <w:rsid w:val="006817A8"/>
    <w:rsid w:val="00681AEC"/>
    <w:rsid w:val="00681C2D"/>
    <w:rsid w:val="00681DBB"/>
    <w:rsid w:val="00681F76"/>
    <w:rsid w:val="00681F89"/>
    <w:rsid w:val="00681FA3"/>
    <w:rsid w:val="0068200E"/>
    <w:rsid w:val="006822E7"/>
    <w:rsid w:val="00682600"/>
    <w:rsid w:val="00682679"/>
    <w:rsid w:val="00682703"/>
    <w:rsid w:val="00682759"/>
    <w:rsid w:val="006827B6"/>
    <w:rsid w:val="0068292A"/>
    <w:rsid w:val="00683074"/>
    <w:rsid w:val="006836C9"/>
    <w:rsid w:val="00683760"/>
    <w:rsid w:val="0068379F"/>
    <w:rsid w:val="00683941"/>
    <w:rsid w:val="00683AAC"/>
    <w:rsid w:val="00683BDF"/>
    <w:rsid w:val="00683C40"/>
    <w:rsid w:val="00683D35"/>
    <w:rsid w:val="00683D8E"/>
    <w:rsid w:val="0068407C"/>
    <w:rsid w:val="006840AD"/>
    <w:rsid w:val="00684249"/>
    <w:rsid w:val="006846E4"/>
    <w:rsid w:val="00684983"/>
    <w:rsid w:val="00684CA1"/>
    <w:rsid w:val="00684D95"/>
    <w:rsid w:val="00684E44"/>
    <w:rsid w:val="00685130"/>
    <w:rsid w:val="006852C9"/>
    <w:rsid w:val="0068534B"/>
    <w:rsid w:val="00685380"/>
    <w:rsid w:val="0068540E"/>
    <w:rsid w:val="00685706"/>
    <w:rsid w:val="00685BF0"/>
    <w:rsid w:val="00685D30"/>
    <w:rsid w:val="00686165"/>
    <w:rsid w:val="00686280"/>
    <w:rsid w:val="006862D7"/>
    <w:rsid w:val="006862E1"/>
    <w:rsid w:val="00686322"/>
    <w:rsid w:val="0068644E"/>
    <w:rsid w:val="006866FC"/>
    <w:rsid w:val="0068683E"/>
    <w:rsid w:val="006868FE"/>
    <w:rsid w:val="00686909"/>
    <w:rsid w:val="00686941"/>
    <w:rsid w:val="00686B14"/>
    <w:rsid w:val="00686C2C"/>
    <w:rsid w:val="00686CB8"/>
    <w:rsid w:val="00686D5A"/>
    <w:rsid w:val="00686D65"/>
    <w:rsid w:val="006870A2"/>
    <w:rsid w:val="006873E4"/>
    <w:rsid w:val="00687443"/>
    <w:rsid w:val="006874A8"/>
    <w:rsid w:val="0068754E"/>
    <w:rsid w:val="0068761A"/>
    <w:rsid w:val="006876BB"/>
    <w:rsid w:val="006877B2"/>
    <w:rsid w:val="00687CA5"/>
    <w:rsid w:val="00687E85"/>
    <w:rsid w:val="00687ED2"/>
    <w:rsid w:val="00690238"/>
    <w:rsid w:val="006903A5"/>
    <w:rsid w:val="00690643"/>
    <w:rsid w:val="006907B4"/>
    <w:rsid w:val="00690A8A"/>
    <w:rsid w:val="00690E4D"/>
    <w:rsid w:val="00690FC7"/>
    <w:rsid w:val="00691019"/>
    <w:rsid w:val="006912D1"/>
    <w:rsid w:val="00691560"/>
    <w:rsid w:val="006915A9"/>
    <w:rsid w:val="00691619"/>
    <w:rsid w:val="006916F2"/>
    <w:rsid w:val="00691794"/>
    <w:rsid w:val="00691953"/>
    <w:rsid w:val="00691A2C"/>
    <w:rsid w:val="00691BED"/>
    <w:rsid w:val="00691CBC"/>
    <w:rsid w:val="00691CD6"/>
    <w:rsid w:val="00691DDA"/>
    <w:rsid w:val="006924B2"/>
    <w:rsid w:val="0069271F"/>
    <w:rsid w:val="00692811"/>
    <w:rsid w:val="006928B7"/>
    <w:rsid w:val="00692E26"/>
    <w:rsid w:val="00693096"/>
    <w:rsid w:val="00693374"/>
    <w:rsid w:val="0069339E"/>
    <w:rsid w:val="006933F4"/>
    <w:rsid w:val="0069374F"/>
    <w:rsid w:val="00693CFB"/>
    <w:rsid w:val="00693DD8"/>
    <w:rsid w:val="00694156"/>
    <w:rsid w:val="00694392"/>
    <w:rsid w:val="0069443E"/>
    <w:rsid w:val="006944B7"/>
    <w:rsid w:val="006945ED"/>
    <w:rsid w:val="00694634"/>
    <w:rsid w:val="006946D5"/>
    <w:rsid w:val="006949A6"/>
    <w:rsid w:val="00694A45"/>
    <w:rsid w:val="00694AE8"/>
    <w:rsid w:val="00694B6A"/>
    <w:rsid w:val="00694FAD"/>
    <w:rsid w:val="006950E1"/>
    <w:rsid w:val="00695376"/>
    <w:rsid w:val="00695383"/>
    <w:rsid w:val="006956F7"/>
    <w:rsid w:val="00695B6F"/>
    <w:rsid w:val="00695C9F"/>
    <w:rsid w:val="00695F49"/>
    <w:rsid w:val="006960EA"/>
    <w:rsid w:val="006961A0"/>
    <w:rsid w:val="006962F7"/>
    <w:rsid w:val="006963F2"/>
    <w:rsid w:val="0069659E"/>
    <w:rsid w:val="006965EB"/>
    <w:rsid w:val="00696603"/>
    <w:rsid w:val="00696739"/>
    <w:rsid w:val="00696893"/>
    <w:rsid w:val="00696C50"/>
    <w:rsid w:val="00696D54"/>
    <w:rsid w:val="00696E4B"/>
    <w:rsid w:val="00697139"/>
    <w:rsid w:val="00697463"/>
    <w:rsid w:val="00697519"/>
    <w:rsid w:val="00697580"/>
    <w:rsid w:val="00697718"/>
    <w:rsid w:val="006979FE"/>
    <w:rsid w:val="00697A6C"/>
    <w:rsid w:val="00697B3F"/>
    <w:rsid w:val="00697BA1"/>
    <w:rsid w:val="00697CC5"/>
    <w:rsid w:val="00697F36"/>
    <w:rsid w:val="006A007E"/>
    <w:rsid w:val="006A00D2"/>
    <w:rsid w:val="006A02E5"/>
    <w:rsid w:val="006A055F"/>
    <w:rsid w:val="006A0617"/>
    <w:rsid w:val="006A0808"/>
    <w:rsid w:val="006A08E6"/>
    <w:rsid w:val="006A092F"/>
    <w:rsid w:val="006A094A"/>
    <w:rsid w:val="006A0A1C"/>
    <w:rsid w:val="006A0DC4"/>
    <w:rsid w:val="006A0F22"/>
    <w:rsid w:val="006A1375"/>
    <w:rsid w:val="006A14CD"/>
    <w:rsid w:val="006A1570"/>
    <w:rsid w:val="006A15FE"/>
    <w:rsid w:val="006A18C7"/>
    <w:rsid w:val="006A195F"/>
    <w:rsid w:val="006A1974"/>
    <w:rsid w:val="006A1C4E"/>
    <w:rsid w:val="006A1DB1"/>
    <w:rsid w:val="006A1F87"/>
    <w:rsid w:val="006A1F8B"/>
    <w:rsid w:val="006A200D"/>
    <w:rsid w:val="006A203B"/>
    <w:rsid w:val="006A21CF"/>
    <w:rsid w:val="006A2261"/>
    <w:rsid w:val="006A2288"/>
    <w:rsid w:val="006A22E8"/>
    <w:rsid w:val="006A237B"/>
    <w:rsid w:val="006A2566"/>
    <w:rsid w:val="006A25E0"/>
    <w:rsid w:val="006A261E"/>
    <w:rsid w:val="006A2683"/>
    <w:rsid w:val="006A26E6"/>
    <w:rsid w:val="006A2754"/>
    <w:rsid w:val="006A278C"/>
    <w:rsid w:val="006A287A"/>
    <w:rsid w:val="006A297A"/>
    <w:rsid w:val="006A2CF9"/>
    <w:rsid w:val="006A2D4C"/>
    <w:rsid w:val="006A2D65"/>
    <w:rsid w:val="006A2D90"/>
    <w:rsid w:val="006A2E41"/>
    <w:rsid w:val="006A2EE0"/>
    <w:rsid w:val="006A2FA2"/>
    <w:rsid w:val="006A3013"/>
    <w:rsid w:val="006A30FD"/>
    <w:rsid w:val="006A3184"/>
    <w:rsid w:val="006A341C"/>
    <w:rsid w:val="006A363A"/>
    <w:rsid w:val="006A3760"/>
    <w:rsid w:val="006A37BB"/>
    <w:rsid w:val="006A37D2"/>
    <w:rsid w:val="006A3A7B"/>
    <w:rsid w:val="006A3A93"/>
    <w:rsid w:val="006A3B61"/>
    <w:rsid w:val="006A3DE9"/>
    <w:rsid w:val="006A3E20"/>
    <w:rsid w:val="006A3E92"/>
    <w:rsid w:val="006A406D"/>
    <w:rsid w:val="006A40A7"/>
    <w:rsid w:val="006A411B"/>
    <w:rsid w:val="006A4359"/>
    <w:rsid w:val="006A43C9"/>
    <w:rsid w:val="006A44E7"/>
    <w:rsid w:val="006A451C"/>
    <w:rsid w:val="006A456F"/>
    <w:rsid w:val="006A4807"/>
    <w:rsid w:val="006A481C"/>
    <w:rsid w:val="006A4A43"/>
    <w:rsid w:val="006A4A6A"/>
    <w:rsid w:val="006A4B03"/>
    <w:rsid w:val="006A4BE9"/>
    <w:rsid w:val="006A4CB0"/>
    <w:rsid w:val="006A4CFF"/>
    <w:rsid w:val="006A4D0F"/>
    <w:rsid w:val="006A508D"/>
    <w:rsid w:val="006A50F7"/>
    <w:rsid w:val="006A5261"/>
    <w:rsid w:val="006A52CA"/>
    <w:rsid w:val="006A54BB"/>
    <w:rsid w:val="006A54D9"/>
    <w:rsid w:val="006A5674"/>
    <w:rsid w:val="006A57C6"/>
    <w:rsid w:val="006A5DF7"/>
    <w:rsid w:val="006A5FBA"/>
    <w:rsid w:val="006A5FC3"/>
    <w:rsid w:val="006A60AC"/>
    <w:rsid w:val="006A6301"/>
    <w:rsid w:val="006A63BC"/>
    <w:rsid w:val="006A6486"/>
    <w:rsid w:val="006A6586"/>
    <w:rsid w:val="006A6620"/>
    <w:rsid w:val="006A667F"/>
    <w:rsid w:val="006A67A7"/>
    <w:rsid w:val="006A691E"/>
    <w:rsid w:val="006A6A04"/>
    <w:rsid w:val="006A6A0C"/>
    <w:rsid w:val="006A6AD1"/>
    <w:rsid w:val="006A6CC3"/>
    <w:rsid w:val="006A6D16"/>
    <w:rsid w:val="006A706C"/>
    <w:rsid w:val="006A713F"/>
    <w:rsid w:val="006A739D"/>
    <w:rsid w:val="006A7524"/>
    <w:rsid w:val="006A7689"/>
    <w:rsid w:val="006A76B7"/>
    <w:rsid w:val="006A780B"/>
    <w:rsid w:val="006A79A9"/>
    <w:rsid w:val="006A7C9A"/>
    <w:rsid w:val="006A7CDF"/>
    <w:rsid w:val="006A7DB1"/>
    <w:rsid w:val="006A7E30"/>
    <w:rsid w:val="006A7EF6"/>
    <w:rsid w:val="006B01B4"/>
    <w:rsid w:val="006B0330"/>
    <w:rsid w:val="006B0378"/>
    <w:rsid w:val="006B03D6"/>
    <w:rsid w:val="006B06DB"/>
    <w:rsid w:val="006B07C4"/>
    <w:rsid w:val="006B07CD"/>
    <w:rsid w:val="006B0955"/>
    <w:rsid w:val="006B0A43"/>
    <w:rsid w:val="006B0B34"/>
    <w:rsid w:val="006B0B9D"/>
    <w:rsid w:val="006B0CFB"/>
    <w:rsid w:val="006B0E7F"/>
    <w:rsid w:val="006B0FE2"/>
    <w:rsid w:val="006B1110"/>
    <w:rsid w:val="006B11BF"/>
    <w:rsid w:val="006B1636"/>
    <w:rsid w:val="006B197F"/>
    <w:rsid w:val="006B19C9"/>
    <w:rsid w:val="006B1B76"/>
    <w:rsid w:val="006B1C08"/>
    <w:rsid w:val="006B1C63"/>
    <w:rsid w:val="006B1CD2"/>
    <w:rsid w:val="006B1DEC"/>
    <w:rsid w:val="006B203A"/>
    <w:rsid w:val="006B2225"/>
    <w:rsid w:val="006B2234"/>
    <w:rsid w:val="006B2474"/>
    <w:rsid w:val="006B2991"/>
    <w:rsid w:val="006B2A38"/>
    <w:rsid w:val="006B2BA0"/>
    <w:rsid w:val="006B2BED"/>
    <w:rsid w:val="006B2DDC"/>
    <w:rsid w:val="006B2FC9"/>
    <w:rsid w:val="006B3055"/>
    <w:rsid w:val="006B32DB"/>
    <w:rsid w:val="006B339C"/>
    <w:rsid w:val="006B348F"/>
    <w:rsid w:val="006B3522"/>
    <w:rsid w:val="006B35B6"/>
    <w:rsid w:val="006B36CE"/>
    <w:rsid w:val="006B386B"/>
    <w:rsid w:val="006B3AD8"/>
    <w:rsid w:val="006B3BB7"/>
    <w:rsid w:val="006B3DAF"/>
    <w:rsid w:val="006B3DD3"/>
    <w:rsid w:val="006B3E25"/>
    <w:rsid w:val="006B3F80"/>
    <w:rsid w:val="006B4052"/>
    <w:rsid w:val="006B40C5"/>
    <w:rsid w:val="006B4144"/>
    <w:rsid w:val="006B4616"/>
    <w:rsid w:val="006B4730"/>
    <w:rsid w:val="006B482F"/>
    <w:rsid w:val="006B48E9"/>
    <w:rsid w:val="006B48F4"/>
    <w:rsid w:val="006B4973"/>
    <w:rsid w:val="006B49D7"/>
    <w:rsid w:val="006B49EE"/>
    <w:rsid w:val="006B4BDF"/>
    <w:rsid w:val="006B4D39"/>
    <w:rsid w:val="006B4D50"/>
    <w:rsid w:val="006B4DBD"/>
    <w:rsid w:val="006B5300"/>
    <w:rsid w:val="006B5329"/>
    <w:rsid w:val="006B59D6"/>
    <w:rsid w:val="006B5A2E"/>
    <w:rsid w:val="006B5CCA"/>
    <w:rsid w:val="006B5ED1"/>
    <w:rsid w:val="006B5EDB"/>
    <w:rsid w:val="006B60FC"/>
    <w:rsid w:val="006B628D"/>
    <w:rsid w:val="006B6364"/>
    <w:rsid w:val="006B64FA"/>
    <w:rsid w:val="006B6594"/>
    <w:rsid w:val="006B671E"/>
    <w:rsid w:val="006B678C"/>
    <w:rsid w:val="006B679B"/>
    <w:rsid w:val="006B6D1F"/>
    <w:rsid w:val="006B6DBF"/>
    <w:rsid w:val="006B73C4"/>
    <w:rsid w:val="006B74E7"/>
    <w:rsid w:val="006B7566"/>
    <w:rsid w:val="006B77C5"/>
    <w:rsid w:val="006B77DE"/>
    <w:rsid w:val="006B78D5"/>
    <w:rsid w:val="006B7A75"/>
    <w:rsid w:val="006B7C32"/>
    <w:rsid w:val="006B7C38"/>
    <w:rsid w:val="006B7DFC"/>
    <w:rsid w:val="006B7E06"/>
    <w:rsid w:val="006B7E2C"/>
    <w:rsid w:val="006B7E57"/>
    <w:rsid w:val="006B7F5A"/>
    <w:rsid w:val="006C0088"/>
    <w:rsid w:val="006C03F1"/>
    <w:rsid w:val="006C046E"/>
    <w:rsid w:val="006C054F"/>
    <w:rsid w:val="006C06A4"/>
    <w:rsid w:val="006C079A"/>
    <w:rsid w:val="006C08D8"/>
    <w:rsid w:val="006C0E9E"/>
    <w:rsid w:val="006C0ED6"/>
    <w:rsid w:val="006C0F13"/>
    <w:rsid w:val="006C1027"/>
    <w:rsid w:val="006C1337"/>
    <w:rsid w:val="006C1472"/>
    <w:rsid w:val="006C1588"/>
    <w:rsid w:val="006C15B3"/>
    <w:rsid w:val="006C15BB"/>
    <w:rsid w:val="006C15F5"/>
    <w:rsid w:val="006C19BC"/>
    <w:rsid w:val="006C1AB7"/>
    <w:rsid w:val="006C1BF8"/>
    <w:rsid w:val="006C1C28"/>
    <w:rsid w:val="006C209E"/>
    <w:rsid w:val="006C221B"/>
    <w:rsid w:val="006C2345"/>
    <w:rsid w:val="006C2363"/>
    <w:rsid w:val="006C2436"/>
    <w:rsid w:val="006C275E"/>
    <w:rsid w:val="006C276B"/>
    <w:rsid w:val="006C2AFB"/>
    <w:rsid w:val="006C2CFA"/>
    <w:rsid w:val="006C2D96"/>
    <w:rsid w:val="006C300C"/>
    <w:rsid w:val="006C3155"/>
    <w:rsid w:val="006C33B6"/>
    <w:rsid w:val="006C349F"/>
    <w:rsid w:val="006C359F"/>
    <w:rsid w:val="006C3727"/>
    <w:rsid w:val="006C3937"/>
    <w:rsid w:val="006C3AFB"/>
    <w:rsid w:val="006C3B47"/>
    <w:rsid w:val="006C3C03"/>
    <w:rsid w:val="006C3C0C"/>
    <w:rsid w:val="006C3DA4"/>
    <w:rsid w:val="006C40FB"/>
    <w:rsid w:val="006C4277"/>
    <w:rsid w:val="006C434E"/>
    <w:rsid w:val="006C45EC"/>
    <w:rsid w:val="006C46E2"/>
    <w:rsid w:val="006C4B0E"/>
    <w:rsid w:val="006C4BB4"/>
    <w:rsid w:val="006C4C54"/>
    <w:rsid w:val="006C4C69"/>
    <w:rsid w:val="006C4CDB"/>
    <w:rsid w:val="006C51B5"/>
    <w:rsid w:val="006C5201"/>
    <w:rsid w:val="006C5329"/>
    <w:rsid w:val="006C5376"/>
    <w:rsid w:val="006C5383"/>
    <w:rsid w:val="006C56CD"/>
    <w:rsid w:val="006C57EE"/>
    <w:rsid w:val="006C5A13"/>
    <w:rsid w:val="006C5BAE"/>
    <w:rsid w:val="006C6080"/>
    <w:rsid w:val="006C668D"/>
    <w:rsid w:val="006C66C9"/>
    <w:rsid w:val="006C671E"/>
    <w:rsid w:val="006C67FA"/>
    <w:rsid w:val="006C6833"/>
    <w:rsid w:val="006C6BD4"/>
    <w:rsid w:val="006C6D94"/>
    <w:rsid w:val="006C6E43"/>
    <w:rsid w:val="006C70A2"/>
    <w:rsid w:val="006C72D6"/>
    <w:rsid w:val="006C752E"/>
    <w:rsid w:val="006C794B"/>
    <w:rsid w:val="006C79B8"/>
    <w:rsid w:val="006C7A96"/>
    <w:rsid w:val="006C7ADF"/>
    <w:rsid w:val="006C7B5C"/>
    <w:rsid w:val="006C7D39"/>
    <w:rsid w:val="006C7D51"/>
    <w:rsid w:val="006C7DAA"/>
    <w:rsid w:val="006D021C"/>
    <w:rsid w:val="006D06E5"/>
    <w:rsid w:val="006D088B"/>
    <w:rsid w:val="006D0910"/>
    <w:rsid w:val="006D0A54"/>
    <w:rsid w:val="006D0BE6"/>
    <w:rsid w:val="006D0CC5"/>
    <w:rsid w:val="006D0D1A"/>
    <w:rsid w:val="006D0D4F"/>
    <w:rsid w:val="006D0D69"/>
    <w:rsid w:val="006D0EFA"/>
    <w:rsid w:val="006D10FB"/>
    <w:rsid w:val="006D11A2"/>
    <w:rsid w:val="006D11E9"/>
    <w:rsid w:val="006D15C1"/>
    <w:rsid w:val="006D16FA"/>
    <w:rsid w:val="006D170E"/>
    <w:rsid w:val="006D1833"/>
    <w:rsid w:val="006D1A02"/>
    <w:rsid w:val="006D1B7F"/>
    <w:rsid w:val="006D1CCC"/>
    <w:rsid w:val="006D1D8C"/>
    <w:rsid w:val="006D1DB2"/>
    <w:rsid w:val="006D1DFD"/>
    <w:rsid w:val="006D1E35"/>
    <w:rsid w:val="006D2047"/>
    <w:rsid w:val="006D2052"/>
    <w:rsid w:val="006D20A0"/>
    <w:rsid w:val="006D2185"/>
    <w:rsid w:val="006D219D"/>
    <w:rsid w:val="006D233B"/>
    <w:rsid w:val="006D2680"/>
    <w:rsid w:val="006D2695"/>
    <w:rsid w:val="006D282A"/>
    <w:rsid w:val="006D292A"/>
    <w:rsid w:val="006D2971"/>
    <w:rsid w:val="006D2A14"/>
    <w:rsid w:val="006D2ACC"/>
    <w:rsid w:val="006D2C8C"/>
    <w:rsid w:val="006D2CA0"/>
    <w:rsid w:val="006D2E75"/>
    <w:rsid w:val="006D2FAB"/>
    <w:rsid w:val="006D3400"/>
    <w:rsid w:val="006D35AA"/>
    <w:rsid w:val="006D3901"/>
    <w:rsid w:val="006D397D"/>
    <w:rsid w:val="006D3A3C"/>
    <w:rsid w:val="006D43FD"/>
    <w:rsid w:val="006D445D"/>
    <w:rsid w:val="006D4543"/>
    <w:rsid w:val="006D47A0"/>
    <w:rsid w:val="006D47BA"/>
    <w:rsid w:val="006D49BD"/>
    <w:rsid w:val="006D4DCE"/>
    <w:rsid w:val="006D4FD2"/>
    <w:rsid w:val="006D51C0"/>
    <w:rsid w:val="006D5502"/>
    <w:rsid w:val="006D556C"/>
    <w:rsid w:val="006D563B"/>
    <w:rsid w:val="006D570C"/>
    <w:rsid w:val="006D5718"/>
    <w:rsid w:val="006D5A35"/>
    <w:rsid w:val="006D5B93"/>
    <w:rsid w:val="006D5BC2"/>
    <w:rsid w:val="006D5EB5"/>
    <w:rsid w:val="006D5F8C"/>
    <w:rsid w:val="006D600E"/>
    <w:rsid w:val="006D64FE"/>
    <w:rsid w:val="006D6619"/>
    <w:rsid w:val="006D6836"/>
    <w:rsid w:val="006D688C"/>
    <w:rsid w:val="006D6BCE"/>
    <w:rsid w:val="006D6E5C"/>
    <w:rsid w:val="006D7141"/>
    <w:rsid w:val="006D71FB"/>
    <w:rsid w:val="006D731E"/>
    <w:rsid w:val="006D771D"/>
    <w:rsid w:val="006D782E"/>
    <w:rsid w:val="006D79D5"/>
    <w:rsid w:val="006D7AB2"/>
    <w:rsid w:val="006D7C21"/>
    <w:rsid w:val="006D7C85"/>
    <w:rsid w:val="006D7D57"/>
    <w:rsid w:val="006D7DE0"/>
    <w:rsid w:val="006E020F"/>
    <w:rsid w:val="006E0316"/>
    <w:rsid w:val="006E032A"/>
    <w:rsid w:val="006E0509"/>
    <w:rsid w:val="006E059D"/>
    <w:rsid w:val="006E07FD"/>
    <w:rsid w:val="006E0A9D"/>
    <w:rsid w:val="006E0F2D"/>
    <w:rsid w:val="006E0F81"/>
    <w:rsid w:val="006E1531"/>
    <w:rsid w:val="006E1705"/>
    <w:rsid w:val="006E1A1C"/>
    <w:rsid w:val="006E2335"/>
    <w:rsid w:val="006E2419"/>
    <w:rsid w:val="006E2530"/>
    <w:rsid w:val="006E274F"/>
    <w:rsid w:val="006E29B2"/>
    <w:rsid w:val="006E2C55"/>
    <w:rsid w:val="006E2F8D"/>
    <w:rsid w:val="006E2FFE"/>
    <w:rsid w:val="006E3077"/>
    <w:rsid w:val="006E3081"/>
    <w:rsid w:val="006E3122"/>
    <w:rsid w:val="006E331E"/>
    <w:rsid w:val="006E38BB"/>
    <w:rsid w:val="006E3919"/>
    <w:rsid w:val="006E3AE4"/>
    <w:rsid w:val="006E3B68"/>
    <w:rsid w:val="006E3C67"/>
    <w:rsid w:val="006E3D6F"/>
    <w:rsid w:val="006E3F1B"/>
    <w:rsid w:val="006E3F90"/>
    <w:rsid w:val="006E40C8"/>
    <w:rsid w:val="006E443B"/>
    <w:rsid w:val="006E46BF"/>
    <w:rsid w:val="006E4B75"/>
    <w:rsid w:val="006E4BED"/>
    <w:rsid w:val="006E4DA9"/>
    <w:rsid w:val="006E4DBC"/>
    <w:rsid w:val="006E4E87"/>
    <w:rsid w:val="006E4EF2"/>
    <w:rsid w:val="006E5064"/>
    <w:rsid w:val="006E5145"/>
    <w:rsid w:val="006E563F"/>
    <w:rsid w:val="006E56C2"/>
    <w:rsid w:val="006E57E8"/>
    <w:rsid w:val="006E5B07"/>
    <w:rsid w:val="006E5B0A"/>
    <w:rsid w:val="006E5C85"/>
    <w:rsid w:val="006E5DF5"/>
    <w:rsid w:val="006E6301"/>
    <w:rsid w:val="006E63E8"/>
    <w:rsid w:val="006E6511"/>
    <w:rsid w:val="006E66D6"/>
    <w:rsid w:val="006E6C6E"/>
    <w:rsid w:val="006E6D09"/>
    <w:rsid w:val="006E6EA0"/>
    <w:rsid w:val="006E6FAA"/>
    <w:rsid w:val="006E71CF"/>
    <w:rsid w:val="006E7242"/>
    <w:rsid w:val="006E7578"/>
    <w:rsid w:val="006E7691"/>
    <w:rsid w:val="006E77A8"/>
    <w:rsid w:val="006E7AF3"/>
    <w:rsid w:val="006E7C32"/>
    <w:rsid w:val="006E7D35"/>
    <w:rsid w:val="006E7F9D"/>
    <w:rsid w:val="006F02D2"/>
    <w:rsid w:val="006F0352"/>
    <w:rsid w:val="006F0490"/>
    <w:rsid w:val="006F04A1"/>
    <w:rsid w:val="006F0757"/>
    <w:rsid w:val="006F088C"/>
    <w:rsid w:val="006F0B36"/>
    <w:rsid w:val="006F0C04"/>
    <w:rsid w:val="006F0C10"/>
    <w:rsid w:val="006F0C77"/>
    <w:rsid w:val="006F122A"/>
    <w:rsid w:val="006F12B2"/>
    <w:rsid w:val="006F1322"/>
    <w:rsid w:val="006F155C"/>
    <w:rsid w:val="006F15B5"/>
    <w:rsid w:val="006F1603"/>
    <w:rsid w:val="006F161C"/>
    <w:rsid w:val="006F1668"/>
    <w:rsid w:val="006F168A"/>
    <w:rsid w:val="006F1805"/>
    <w:rsid w:val="006F1855"/>
    <w:rsid w:val="006F1860"/>
    <w:rsid w:val="006F1890"/>
    <w:rsid w:val="006F190A"/>
    <w:rsid w:val="006F1A2F"/>
    <w:rsid w:val="006F1AFA"/>
    <w:rsid w:val="006F1B1F"/>
    <w:rsid w:val="006F1B22"/>
    <w:rsid w:val="006F1E1A"/>
    <w:rsid w:val="006F1FFD"/>
    <w:rsid w:val="006F2268"/>
    <w:rsid w:val="006F23F4"/>
    <w:rsid w:val="006F24E8"/>
    <w:rsid w:val="006F2590"/>
    <w:rsid w:val="006F26EA"/>
    <w:rsid w:val="006F293A"/>
    <w:rsid w:val="006F2ACC"/>
    <w:rsid w:val="006F2E3F"/>
    <w:rsid w:val="006F3134"/>
    <w:rsid w:val="006F3315"/>
    <w:rsid w:val="006F337B"/>
    <w:rsid w:val="006F344B"/>
    <w:rsid w:val="006F3643"/>
    <w:rsid w:val="006F36FE"/>
    <w:rsid w:val="006F371B"/>
    <w:rsid w:val="006F3994"/>
    <w:rsid w:val="006F3ABC"/>
    <w:rsid w:val="006F3B92"/>
    <w:rsid w:val="006F3C56"/>
    <w:rsid w:val="006F3E70"/>
    <w:rsid w:val="006F3F12"/>
    <w:rsid w:val="006F3F1D"/>
    <w:rsid w:val="006F4194"/>
    <w:rsid w:val="006F4404"/>
    <w:rsid w:val="006F4464"/>
    <w:rsid w:val="006F4530"/>
    <w:rsid w:val="006F4587"/>
    <w:rsid w:val="006F45AF"/>
    <w:rsid w:val="006F469A"/>
    <w:rsid w:val="006F4777"/>
    <w:rsid w:val="006F4C0A"/>
    <w:rsid w:val="006F4D44"/>
    <w:rsid w:val="006F4EAA"/>
    <w:rsid w:val="006F514E"/>
    <w:rsid w:val="006F515E"/>
    <w:rsid w:val="006F5173"/>
    <w:rsid w:val="006F5205"/>
    <w:rsid w:val="006F5322"/>
    <w:rsid w:val="006F565A"/>
    <w:rsid w:val="006F5681"/>
    <w:rsid w:val="006F5754"/>
    <w:rsid w:val="006F5766"/>
    <w:rsid w:val="006F57C0"/>
    <w:rsid w:val="006F59AA"/>
    <w:rsid w:val="006F5A07"/>
    <w:rsid w:val="006F5DF3"/>
    <w:rsid w:val="006F5E20"/>
    <w:rsid w:val="006F5EF9"/>
    <w:rsid w:val="006F5FEA"/>
    <w:rsid w:val="006F604A"/>
    <w:rsid w:val="006F610B"/>
    <w:rsid w:val="006F65FE"/>
    <w:rsid w:val="006F66C2"/>
    <w:rsid w:val="006F6744"/>
    <w:rsid w:val="006F68FE"/>
    <w:rsid w:val="006F69A9"/>
    <w:rsid w:val="006F6C05"/>
    <w:rsid w:val="006F6CAE"/>
    <w:rsid w:val="006F6D2D"/>
    <w:rsid w:val="006F6E08"/>
    <w:rsid w:val="006F6E26"/>
    <w:rsid w:val="006F6ECB"/>
    <w:rsid w:val="006F7109"/>
    <w:rsid w:val="006F7159"/>
    <w:rsid w:val="006F73DF"/>
    <w:rsid w:val="006F7609"/>
    <w:rsid w:val="006F77F1"/>
    <w:rsid w:val="006F79E0"/>
    <w:rsid w:val="006F7B19"/>
    <w:rsid w:val="006F7B8C"/>
    <w:rsid w:val="006F7B94"/>
    <w:rsid w:val="006F7DEA"/>
    <w:rsid w:val="006F7DF8"/>
    <w:rsid w:val="006F7E02"/>
    <w:rsid w:val="006F7F9A"/>
    <w:rsid w:val="0070007B"/>
    <w:rsid w:val="0070007D"/>
    <w:rsid w:val="0070012D"/>
    <w:rsid w:val="007001DE"/>
    <w:rsid w:val="0070028D"/>
    <w:rsid w:val="00700697"/>
    <w:rsid w:val="00700B49"/>
    <w:rsid w:val="007010F5"/>
    <w:rsid w:val="007011F8"/>
    <w:rsid w:val="0070120F"/>
    <w:rsid w:val="0070123A"/>
    <w:rsid w:val="00701346"/>
    <w:rsid w:val="007014A3"/>
    <w:rsid w:val="00701615"/>
    <w:rsid w:val="00701633"/>
    <w:rsid w:val="00701662"/>
    <w:rsid w:val="007017DD"/>
    <w:rsid w:val="0070186D"/>
    <w:rsid w:val="007018B3"/>
    <w:rsid w:val="007019F1"/>
    <w:rsid w:val="00701BDC"/>
    <w:rsid w:val="00701D0A"/>
    <w:rsid w:val="00701E0B"/>
    <w:rsid w:val="00701E85"/>
    <w:rsid w:val="00701ECC"/>
    <w:rsid w:val="00702091"/>
    <w:rsid w:val="007021CF"/>
    <w:rsid w:val="00702409"/>
    <w:rsid w:val="0070267E"/>
    <w:rsid w:val="00702874"/>
    <w:rsid w:val="0070296B"/>
    <w:rsid w:val="00702A16"/>
    <w:rsid w:val="00702A6E"/>
    <w:rsid w:val="00702AFC"/>
    <w:rsid w:val="00702C33"/>
    <w:rsid w:val="00702D91"/>
    <w:rsid w:val="00702EC3"/>
    <w:rsid w:val="00702F5E"/>
    <w:rsid w:val="007030AA"/>
    <w:rsid w:val="007031DA"/>
    <w:rsid w:val="007031E4"/>
    <w:rsid w:val="00703313"/>
    <w:rsid w:val="0070344E"/>
    <w:rsid w:val="007035AC"/>
    <w:rsid w:val="007035F8"/>
    <w:rsid w:val="0070386E"/>
    <w:rsid w:val="007038FE"/>
    <w:rsid w:val="00703CB3"/>
    <w:rsid w:val="00703EF2"/>
    <w:rsid w:val="00704207"/>
    <w:rsid w:val="007043BE"/>
    <w:rsid w:val="007043DF"/>
    <w:rsid w:val="00704697"/>
    <w:rsid w:val="00704789"/>
    <w:rsid w:val="0070479C"/>
    <w:rsid w:val="007047BB"/>
    <w:rsid w:val="00704983"/>
    <w:rsid w:val="00704A90"/>
    <w:rsid w:val="00704D2B"/>
    <w:rsid w:val="00704E8A"/>
    <w:rsid w:val="00705015"/>
    <w:rsid w:val="007050C4"/>
    <w:rsid w:val="007050E2"/>
    <w:rsid w:val="00705181"/>
    <w:rsid w:val="00705239"/>
    <w:rsid w:val="007055E8"/>
    <w:rsid w:val="0070561F"/>
    <w:rsid w:val="00705816"/>
    <w:rsid w:val="007058B6"/>
    <w:rsid w:val="00705994"/>
    <w:rsid w:val="00705996"/>
    <w:rsid w:val="00705B6D"/>
    <w:rsid w:val="00705DA9"/>
    <w:rsid w:val="00705FDB"/>
    <w:rsid w:val="007060EC"/>
    <w:rsid w:val="00706162"/>
    <w:rsid w:val="00706257"/>
    <w:rsid w:val="007063AA"/>
    <w:rsid w:val="0070643D"/>
    <w:rsid w:val="00706486"/>
    <w:rsid w:val="0070658B"/>
    <w:rsid w:val="0070672D"/>
    <w:rsid w:val="0070681D"/>
    <w:rsid w:val="00706A4F"/>
    <w:rsid w:val="00706A5F"/>
    <w:rsid w:val="00706AAA"/>
    <w:rsid w:val="00706ADA"/>
    <w:rsid w:val="00706E6C"/>
    <w:rsid w:val="00706F0C"/>
    <w:rsid w:val="00706FEB"/>
    <w:rsid w:val="00706FF6"/>
    <w:rsid w:val="0070706F"/>
    <w:rsid w:val="00707079"/>
    <w:rsid w:val="00707338"/>
    <w:rsid w:val="00707441"/>
    <w:rsid w:val="0070753E"/>
    <w:rsid w:val="00707A41"/>
    <w:rsid w:val="00707A60"/>
    <w:rsid w:val="00707A86"/>
    <w:rsid w:val="00707B49"/>
    <w:rsid w:val="00707CC8"/>
    <w:rsid w:val="00707CF1"/>
    <w:rsid w:val="00707E14"/>
    <w:rsid w:val="00707E34"/>
    <w:rsid w:val="00707E4B"/>
    <w:rsid w:val="00707F3A"/>
    <w:rsid w:val="00707F5A"/>
    <w:rsid w:val="007103CF"/>
    <w:rsid w:val="00710472"/>
    <w:rsid w:val="007104C8"/>
    <w:rsid w:val="00710947"/>
    <w:rsid w:val="00710CFC"/>
    <w:rsid w:val="00711081"/>
    <w:rsid w:val="00711131"/>
    <w:rsid w:val="007112C9"/>
    <w:rsid w:val="00711303"/>
    <w:rsid w:val="0071137C"/>
    <w:rsid w:val="007113F2"/>
    <w:rsid w:val="0071144A"/>
    <w:rsid w:val="0071167D"/>
    <w:rsid w:val="007116F7"/>
    <w:rsid w:val="00711A32"/>
    <w:rsid w:val="00711A4B"/>
    <w:rsid w:val="00711B15"/>
    <w:rsid w:val="00711BDC"/>
    <w:rsid w:val="00711D70"/>
    <w:rsid w:val="00711F28"/>
    <w:rsid w:val="00711FEA"/>
    <w:rsid w:val="0071229F"/>
    <w:rsid w:val="0071233A"/>
    <w:rsid w:val="007123E7"/>
    <w:rsid w:val="0071261E"/>
    <w:rsid w:val="0071271E"/>
    <w:rsid w:val="00712AD9"/>
    <w:rsid w:val="00712BBA"/>
    <w:rsid w:val="00712DAB"/>
    <w:rsid w:val="00713184"/>
    <w:rsid w:val="007131A6"/>
    <w:rsid w:val="007131CD"/>
    <w:rsid w:val="00713531"/>
    <w:rsid w:val="0071362D"/>
    <w:rsid w:val="00713632"/>
    <w:rsid w:val="00713898"/>
    <w:rsid w:val="00713ED6"/>
    <w:rsid w:val="00713F01"/>
    <w:rsid w:val="00713FAB"/>
    <w:rsid w:val="007142AD"/>
    <w:rsid w:val="0071466D"/>
    <w:rsid w:val="0071469B"/>
    <w:rsid w:val="0071494E"/>
    <w:rsid w:val="00714A12"/>
    <w:rsid w:val="00714C39"/>
    <w:rsid w:val="00714DD0"/>
    <w:rsid w:val="00714E42"/>
    <w:rsid w:val="00715260"/>
    <w:rsid w:val="0071546D"/>
    <w:rsid w:val="007154F5"/>
    <w:rsid w:val="00715555"/>
    <w:rsid w:val="007156BF"/>
    <w:rsid w:val="007159E0"/>
    <w:rsid w:val="00715C64"/>
    <w:rsid w:val="00715D48"/>
    <w:rsid w:val="00715D52"/>
    <w:rsid w:val="00715D7E"/>
    <w:rsid w:val="00715D92"/>
    <w:rsid w:val="00715E52"/>
    <w:rsid w:val="00715F21"/>
    <w:rsid w:val="00715F5D"/>
    <w:rsid w:val="007162D2"/>
    <w:rsid w:val="00716468"/>
    <w:rsid w:val="0071694F"/>
    <w:rsid w:val="00716990"/>
    <w:rsid w:val="007169F1"/>
    <w:rsid w:val="00716CA5"/>
    <w:rsid w:val="0071707E"/>
    <w:rsid w:val="007172C6"/>
    <w:rsid w:val="007174B5"/>
    <w:rsid w:val="007175AB"/>
    <w:rsid w:val="0071769D"/>
    <w:rsid w:val="00717720"/>
    <w:rsid w:val="00717907"/>
    <w:rsid w:val="00717A4A"/>
    <w:rsid w:val="00717B21"/>
    <w:rsid w:val="00717BB0"/>
    <w:rsid w:val="00717E50"/>
    <w:rsid w:val="00717ED7"/>
    <w:rsid w:val="00717F72"/>
    <w:rsid w:val="00720588"/>
    <w:rsid w:val="00720AD6"/>
    <w:rsid w:val="00720AEB"/>
    <w:rsid w:val="00720EDE"/>
    <w:rsid w:val="00720F35"/>
    <w:rsid w:val="00721006"/>
    <w:rsid w:val="007210DF"/>
    <w:rsid w:val="00721130"/>
    <w:rsid w:val="00721135"/>
    <w:rsid w:val="007211D5"/>
    <w:rsid w:val="0072121D"/>
    <w:rsid w:val="00721224"/>
    <w:rsid w:val="007212F9"/>
    <w:rsid w:val="00721314"/>
    <w:rsid w:val="00721320"/>
    <w:rsid w:val="00721350"/>
    <w:rsid w:val="00721587"/>
    <w:rsid w:val="007217B4"/>
    <w:rsid w:val="0072184A"/>
    <w:rsid w:val="00721A15"/>
    <w:rsid w:val="00721ABE"/>
    <w:rsid w:val="00721D77"/>
    <w:rsid w:val="00721F01"/>
    <w:rsid w:val="00722083"/>
    <w:rsid w:val="0072208C"/>
    <w:rsid w:val="007221A1"/>
    <w:rsid w:val="00722239"/>
    <w:rsid w:val="0072227E"/>
    <w:rsid w:val="00722477"/>
    <w:rsid w:val="00722484"/>
    <w:rsid w:val="0072279E"/>
    <w:rsid w:val="00722820"/>
    <w:rsid w:val="0072296E"/>
    <w:rsid w:val="00722B55"/>
    <w:rsid w:val="00722C37"/>
    <w:rsid w:val="00722CD5"/>
    <w:rsid w:val="00722FB8"/>
    <w:rsid w:val="00722FD9"/>
    <w:rsid w:val="00723121"/>
    <w:rsid w:val="00723174"/>
    <w:rsid w:val="0072317B"/>
    <w:rsid w:val="007231E5"/>
    <w:rsid w:val="00723303"/>
    <w:rsid w:val="00723495"/>
    <w:rsid w:val="00723524"/>
    <w:rsid w:val="007236DA"/>
    <w:rsid w:val="00723B16"/>
    <w:rsid w:val="00723CF7"/>
    <w:rsid w:val="00723DFB"/>
    <w:rsid w:val="00723E84"/>
    <w:rsid w:val="00723F1F"/>
    <w:rsid w:val="007241BC"/>
    <w:rsid w:val="007241FD"/>
    <w:rsid w:val="0072450D"/>
    <w:rsid w:val="00724905"/>
    <w:rsid w:val="00724C03"/>
    <w:rsid w:val="00724C0A"/>
    <w:rsid w:val="00724C24"/>
    <w:rsid w:val="00724D4A"/>
    <w:rsid w:val="007254C9"/>
    <w:rsid w:val="007257B3"/>
    <w:rsid w:val="007258CF"/>
    <w:rsid w:val="00725F43"/>
    <w:rsid w:val="00725F56"/>
    <w:rsid w:val="00726027"/>
    <w:rsid w:val="00726090"/>
    <w:rsid w:val="007261D6"/>
    <w:rsid w:val="0072620F"/>
    <w:rsid w:val="007263CA"/>
    <w:rsid w:val="007264CD"/>
    <w:rsid w:val="007264EA"/>
    <w:rsid w:val="00726559"/>
    <w:rsid w:val="00726600"/>
    <w:rsid w:val="007266CD"/>
    <w:rsid w:val="00726778"/>
    <w:rsid w:val="00726B32"/>
    <w:rsid w:val="00726D6A"/>
    <w:rsid w:val="00726DF7"/>
    <w:rsid w:val="00726ED3"/>
    <w:rsid w:val="00726EE4"/>
    <w:rsid w:val="00726FA2"/>
    <w:rsid w:val="007271DB"/>
    <w:rsid w:val="007273C0"/>
    <w:rsid w:val="007273E0"/>
    <w:rsid w:val="007275B5"/>
    <w:rsid w:val="0072768D"/>
    <w:rsid w:val="0072774C"/>
    <w:rsid w:val="007278A5"/>
    <w:rsid w:val="00727A1E"/>
    <w:rsid w:val="00727B43"/>
    <w:rsid w:val="00727DCB"/>
    <w:rsid w:val="00727FA1"/>
    <w:rsid w:val="00730216"/>
    <w:rsid w:val="007302C4"/>
    <w:rsid w:val="0073042C"/>
    <w:rsid w:val="007304C6"/>
    <w:rsid w:val="007306B3"/>
    <w:rsid w:val="00730929"/>
    <w:rsid w:val="00730D95"/>
    <w:rsid w:val="00730ED7"/>
    <w:rsid w:val="00730F3D"/>
    <w:rsid w:val="0073123D"/>
    <w:rsid w:val="0073155F"/>
    <w:rsid w:val="00731743"/>
    <w:rsid w:val="00731860"/>
    <w:rsid w:val="00731917"/>
    <w:rsid w:val="00731A46"/>
    <w:rsid w:val="00731C59"/>
    <w:rsid w:val="00732173"/>
    <w:rsid w:val="007324CD"/>
    <w:rsid w:val="00732583"/>
    <w:rsid w:val="0073269A"/>
    <w:rsid w:val="007326C2"/>
    <w:rsid w:val="0073288A"/>
    <w:rsid w:val="00732AA8"/>
    <w:rsid w:val="00732B48"/>
    <w:rsid w:val="00732C1F"/>
    <w:rsid w:val="00732EB1"/>
    <w:rsid w:val="00733186"/>
    <w:rsid w:val="0073334B"/>
    <w:rsid w:val="0073387E"/>
    <w:rsid w:val="007338D7"/>
    <w:rsid w:val="00733913"/>
    <w:rsid w:val="00733A91"/>
    <w:rsid w:val="00733CAB"/>
    <w:rsid w:val="00733FE3"/>
    <w:rsid w:val="007341E9"/>
    <w:rsid w:val="00734288"/>
    <w:rsid w:val="007342F2"/>
    <w:rsid w:val="0073438C"/>
    <w:rsid w:val="007343E8"/>
    <w:rsid w:val="0073448A"/>
    <w:rsid w:val="007345A9"/>
    <w:rsid w:val="007345EE"/>
    <w:rsid w:val="0073467C"/>
    <w:rsid w:val="00734727"/>
    <w:rsid w:val="00734927"/>
    <w:rsid w:val="00734A07"/>
    <w:rsid w:val="00735039"/>
    <w:rsid w:val="00735094"/>
    <w:rsid w:val="0073522D"/>
    <w:rsid w:val="00735237"/>
    <w:rsid w:val="00735451"/>
    <w:rsid w:val="0073577A"/>
    <w:rsid w:val="007359CF"/>
    <w:rsid w:val="00735B06"/>
    <w:rsid w:val="00735B91"/>
    <w:rsid w:val="00735D33"/>
    <w:rsid w:val="00735E20"/>
    <w:rsid w:val="00735F2B"/>
    <w:rsid w:val="00735F98"/>
    <w:rsid w:val="00736046"/>
    <w:rsid w:val="0073606E"/>
    <w:rsid w:val="00736152"/>
    <w:rsid w:val="007364BA"/>
    <w:rsid w:val="007365BA"/>
    <w:rsid w:val="007366BD"/>
    <w:rsid w:val="0073677A"/>
    <w:rsid w:val="00736ABB"/>
    <w:rsid w:val="00736B9D"/>
    <w:rsid w:val="00736C1C"/>
    <w:rsid w:val="00736C52"/>
    <w:rsid w:val="00736EEF"/>
    <w:rsid w:val="007370C1"/>
    <w:rsid w:val="0073713A"/>
    <w:rsid w:val="0073716D"/>
    <w:rsid w:val="00737260"/>
    <w:rsid w:val="007374DE"/>
    <w:rsid w:val="00737586"/>
    <w:rsid w:val="007375CA"/>
    <w:rsid w:val="0073787B"/>
    <w:rsid w:val="007378F5"/>
    <w:rsid w:val="00737C70"/>
    <w:rsid w:val="00737CBB"/>
    <w:rsid w:val="00737DD5"/>
    <w:rsid w:val="00737EA9"/>
    <w:rsid w:val="00737FA2"/>
    <w:rsid w:val="007400B9"/>
    <w:rsid w:val="007400F6"/>
    <w:rsid w:val="007401C5"/>
    <w:rsid w:val="00740421"/>
    <w:rsid w:val="0074058A"/>
    <w:rsid w:val="007406BF"/>
    <w:rsid w:val="00740EC3"/>
    <w:rsid w:val="00740F33"/>
    <w:rsid w:val="007410CC"/>
    <w:rsid w:val="007410E3"/>
    <w:rsid w:val="0074113B"/>
    <w:rsid w:val="00741268"/>
    <w:rsid w:val="007413EC"/>
    <w:rsid w:val="007415B9"/>
    <w:rsid w:val="00741615"/>
    <w:rsid w:val="007417FA"/>
    <w:rsid w:val="00741DA6"/>
    <w:rsid w:val="0074215A"/>
    <w:rsid w:val="007422B4"/>
    <w:rsid w:val="007423D6"/>
    <w:rsid w:val="00742609"/>
    <w:rsid w:val="00742633"/>
    <w:rsid w:val="007429BE"/>
    <w:rsid w:val="00742B43"/>
    <w:rsid w:val="00742C10"/>
    <w:rsid w:val="00742C7F"/>
    <w:rsid w:val="00742D7D"/>
    <w:rsid w:val="00742FE6"/>
    <w:rsid w:val="00743059"/>
    <w:rsid w:val="007431DB"/>
    <w:rsid w:val="007432B3"/>
    <w:rsid w:val="00743469"/>
    <w:rsid w:val="007435E1"/>
    <w:rsid w:val="00743735"/>
    <w:rsid w:val="0074374C"/>
    <w:rsid w:val="007438AB"/>
    <w:rsid w:val="00743BD1"/>
    <w:rsid w:val="00743CD8"/>
    <w:rsid w:val="00743D43"/>
    <w:rsid w:val="00743F35"/>
    <w:rsid w:val="00744021"/>
    <w:rsid w:val="00744571"/>
    <w:rsid w:val="00744626"/>
    <w:rsid w:val="0074487B"/>
    <w:rsid w:val="00744E49"/>
    <w:rsid w:val="00744E52"/>
    <w:rsid w:val="00744EA9"/>
    <w:rsid w:val="007451B7"/>
    <w:rsid w:val="007453CB"/>
    <w:rsid w:val="007453D6"/>
    <w:rsid w:val="007454A9"/>
    <w:rsid w:val="007456A0"/>
    <w:rsid w:val="007457D5"/>
    <w:rsid w:val="00745C80"/>
    <w:rsid w:val="00745CA3"/>
    <w:rsid w:val="00745EA4"/>
    <w:rsid w:val="00745FF4"/>
    <w:rsid w:val="007460B9"/>
    <w:rsid w:val="00746189"/>
    <w:rsid w:val="007461FE"/>
    <w:rsid w:val="00746225"/>
    <w:rsid w:val="00746305"/>
    <w:rsid w:val="00746367"/>
    <w:rsid w:val="007465A7"/>
    <w:rsid w:val="007466A8"/>
    <w:rsid w:val="00746765"/>
    <w:rsid w:val="00746833"/>
    <w:rsid w:val="00746AD1"/>
    <w:rsid w:val="00746C4A"/>
    <w:rsid w:val="00746C59"/>
    <w:rsid w:val="007470CD"/>
    <w:rsid w:val="0074713A"/>
    <w:rsid w:val="007476A5"/>
    <w:rsid w:val="00747788"/>
    <w:rsid w:val="0074791C"/>
    <w:rsid w:val="00747923"/>
    <w:rsid w:val="00747E28"/>
    <w:rsid w:val="00747E3D"/>
    <w:rsid w:val="00747EBB"/>
    <w:rsid w:val="00747EFD"/>
    <w:rsid w:val="00750075"/>
    <w:rsid w:val="007500D6"/>
    <w:rsid w:val="007501B4"/>
    <w:rsid w:val="007501E9"/>
    <w:rsid w:val="00750224"/>
    <w:rsid w:val="00750534"/>
    <w:rsid w:val="007505E4"/>
    <w:rsid w:val="00750698"/>
    <w:rsid w:val="007507F6"/>
    <w:rsid w:val="007509D9"/>
    <w:rsid w:val="00750B97"/>
    <w:rsid w:val="00750E24"/>
    <w:rsid w:val="00750FC9"/>
    <w:rsid w:val="00751051"/>
    <w:rsid w:val="00751059"/>
    <w:rsid w:val="007511B5"/>
    <w:rsid w:val="00751255"/>
    <w:rsid w:val="007515B2"/>
    <w:rsid w:val="007515C9"/>
    <w:rsid w:val="00751694"/>
    <w:rsid w:val="007518CB"/>
    <w:rsid w:val="00751B2C"/>
    <w:rsid w:val="00752017"/>
    <w:rsid w:val="00752452"/>
    <w:rsid w:val="00752539"/>
    <w:rsid w:val="0075264B"/>
    <w:rsid w:val="0075297D"/>
    <w:rsid w:val="00752A37"/>
    <w:rsid w:val="00752A44"/>
    <w:rsid w:val="00752BC8"/>
    <w:rsid w:val="00752D9E"/>
    <w:rsid w:val="00752F5A"/>
    <w:rsid w:val="00753153"/>
    <w:rsid w:val="00753232"/>
    <w:rsid w:val="007536E4"/>
    <w:rsid w:val="0075389A"/>
    <w:rsid w:val="0075423F"/>
    <w:rsid w:val="00754256"/>
    <w:rsid w:val="007542AA"/>
    <w:rsid w:val="0075442D"/>
    <w:rsid w:val="007545C7"/>
    <w:rsid w:val="00754717"/>
    <w:rsid w:val="0075472E"/>
    <w:rsid w:val="00754AEF"/>
    <w:rsid w:val="00754DFB"/>
    <w:rsid w:val="00754E4D"/>
    <w:rsid w:val="00754F50"/>
    <w:rsid w:val="00755061"/>
    <w:rsid w:val="007550F0"/>
    <w:rsid w:val="00755173"/>
    <w:rsid w:val="00755192"/>
    <w:rsid w:val="00755468"/>
    <w:rsid w:val="0075546B"/>
    <w:rsid w:val="00755694"/>
    <w:rsid w:val="007557CF"/>
    <w:rsid w:val="0075589D"/>
    <w:rsid w:val="00755A7F"/>
    <w:rsid w:val="00755B5E"/>
    <w:rsid w:val="00755BC7"/>
    <w:rsid w:val="00755C4B"/>
    <w:rsid w:val="00756025"/>
    <w:rsid w:val="007562F1"/>
    <w:rsid w:val="00756340"/>
    <w:rsid w:val="0075638E"/>
    <w:rsid w:val="00756835"/>
    <w:rsid w:val="007569DB"/>
    <w:rsid w:val="00756C07"/>
    <w:rsid w:val="00756E88"/>
    <w:rsid w:val="007571DF"/>
    <w:rsid w:val="00757387"/>
    <w:rsid w:val="007573B6"/>
    <w:rsid w:val="0075741D"/>
    <w:rsid w:val="00757B00"/>
    <w:rsid w:val="00757D1C"/>
    <w:rsid w:val="00757D2B"/>
    <w:rsid w:val="00757EA7"/>
    <w:rsid w:val="00757EF0"/>
    <w:rsid w:val="007600DC"/>
    <w:rsid w:val="007601E2"/>
    <w:rsid w:val="007602FC"/>
    <w:rsid w:val="00760563"/>
    <w:rsid w:val="00760671"/>
    <w:rsid w:val="007606A3"/>
    <w:rsid w:val="00760738"/>
    <w:rsid w:val="0076081B"/>
    <w:rsid w:val="00760868"/>
    <w:rsid w:val="007609BA"/>
    <w:rsid w:val="00760BDC"/>
    <w:rsid w:val="00760BFC"/>
    <w:rsid w:val="00760CEB"/>
    <w:rsid w:val="00760DE3"/>
    <w:rsid w:val="00760F08"/>
    <w:rsid w:val="00760FE3"/>
    <w:rsid w:val="00760FEA"/>
    <w:rsid w:val="007610BB"/>
    <w:rsid w:val="007611A5"/>
    <w:rsid w:val="00761309"/>
    <w:rsid w:val="00761724"/>
    <w:rsid w:val="00761804"/>
    <w:rsid w:val="007618CE"/>
    <w:rsid w:val="0076198E"/>
    <w:rsid w:val="007619E7"/>
    <w:rsid w:val="00761AE4"/>
    <w:rsid w:val="00761D95"/>
    <w:rsid w:val="007620DC"/>
    <w:rsid w:val="00762259"/>
    <w:rsid w:val="007622BA"/>
    <w:rsid w:val="0076234F"/>
    <w:rsid w:val="0076236D"/>
    <w:rsid w:val="007624F4"/>
    <w:rsid w:val="0076261B"/>
    <w:rsid w:val="00762814"/>
    <w:rsid w:val="007629B7"/>
    <w:rsid w:val="00762A46"/>
    <w:rsid w:val="00762B67"/>
    <w:rsid w:val="00762B6A"/>
    <w:rsid w:val="00762C54"/>
    <w:rsid w:val="00762E2A"/>
    <w:rsid w:val="00762F20"/>
    <w:rsid w:val="0076307A"/>
    <w:rsid w:val="00763148"/>
    <w:rsid w:val="00763473"/>
    <w:rsid w:val="00763649"/>
    <w:rsid w:val="00763861"/>
    <w:rsid w:val="0076386C"/>
    <w:rsid w:val="00763A87"/>
    <w:rsid w:val="00763B15"/>
    <w:rsid w:val="00763BDD"/>
    <w:rsid w:val="00763BF8"/>
    <w:rsid w:val="00763DF0"/>
    <w:rsid w:val="00763F4A"/>
    <w:rsid w:val="00763FB7"/>
    <w:rsid w:val="00764098"/>
    <w:rsid w:val="00764220"/>
    <w:rsid w:val="007643CB"/>
    <w:rsid w:val="007644C6"/>
    <w:rsid w:val="00764577"/>
    <w:rsid w:val="007647A3"/>
    <w:rsid w:val="00764920"/>
    <w:rsid w:val="0076493C"/>
    <w:rsid w:val="00764BAC"/>
    <w:rsid w:val="00764BB4"/>
    <w:rsid w:val="00764D40"/>
    <w:rsid w:val="00764D5E"/>
    <w:rsid w:val="00765060"/>
    <w:rsid w:val="007651B9"/>
    <w:rsid w:val="007651F9"/>
    <w:rsid w:val="0076521C"/>
    <w:rsid w:val="00765249"/>
    <w:rsid w:val="00765506"/>
    <w:rsid w:val="0076552F"/>
    <w:rsid w:val="0076566C"/>
    <w:rsid w:val="00765ED6"/>
    <w:rsid w:val="0076612B"/>
    <w:rsid w:val="00766186"/>
    <w:rsid w:val="007661D2"/>
    <w:rsid w:val="00766360"/>
    <w:rsid w:val="007663DB"/>
    <w:rsid w:val="0076653F"/>
    <w:rsid w:val="0076663A"/>
    <w:rsid w:val="00766A05"/>
    <w:rsid w:val="00766B34"/>
    <w:rsid w:val="00766CA6"/>
    <w:rsid w:val="00766E71"/>
    <w:rsid w:val="00766FE1"/>
    <w:rsid w:val="00766FF8"/>
    <w:rsid w:val="0076708A"/>
    <w:rsid w:val="007671A7"/>
    <w:rsid w:val="00767450"/>
    <w:rsid w:val="00767498"/>
    <w:rsid w:val="00767561"/>
    <w:rsid w:val="00767659"/>
    <w:rsid w:val="007677C0"/>
    <w:rsid w:val="007678B3"/>
    <w:rsid w:val="00767A9D"/>
    <w:rsid w:val="00767ACB"/>
    <w:rsid w:val="00767DD4"/>
    <w:rsid w:val="007704B5"/>
    <w:rsid w:val="0077073F"/>
    <w:rsid w:val="00770930"/>
    <w:rsid w:val="007709E0"/>
    <w:rsid w:val="00770DCF"/>
    <w:rsid w:val="00770E9C"/>
    <w:rsid w:val="0077111D"/>
    <w:rsid w:val="00771328"/>
    <w:rsid w:val="007714D9"/>
    <w:rsid w:val="00771A6C"/>
    <w:rsid w:val="00771AC6"/>
    <w:rsid w:val="00771BBC"/>
    <w:rsid w:val="00771CAD"/>
    <w:rsid w:val="00771D5B"/>
    <w:rsid w:val="00771E4B"/>
    <w:rsid w:val="00771EBB"/>
    <w:rsid w:val="00771EFB"/>
    <w:rsid w:val="00771F12"/>
    <w:rsid w:val="00772103"/>
    <w:rsid w:val="0077218F"/>
    <w:rsid w:val="007721FC"/>
    <w:rsid w:val="0077268B"/>
    <w:rsid w:val="007729C6"/>
    <w:rsid w:val="00772A7C"/>
    <w:rsid w:val="00772B4E"/>
    <w:rsid w:val="00772BA7"/>
    <w:rsid w:val="00772CF2"/>
    <w:rsid w:val="00773338"/>
    <w:rsid w:val="007734CB"/>
    <w:rsid w:val="00773744"/>
    <w:rsid w:val="00773B31"/>
    <w:rsid w:val="00773B70"/>
    <w:rsid w:val="00773C90"/>
    <w:rsid w:val="00773CDC"/>
    <w:rsid w:val="00773D1E"/>
    <w:rsid w:val="007740DF"/>
    <w:rsid w:val="00774347"/>
    <w:rsid w:val="00774433"/>
    <w:rsid w:val="007745D6"/>
    <w:rsid w:val="0077487E"/>
    <w:rsid w:val="00774E71"/>
    <w:rsid w:val="00774E73"/>
    <w:rsid w:val="00774F45"/>
    <w:rsid w:val="00774FBC"/>
    <w:rsid w:val="007751F3"/>
    <w:rsid w:val="007751FE"/>
    <w:rsid w:val="00775378"/>
    <w:rsid w:val="007753D0"/>
    <w:rsid w:val="00775408"/>
    <w:rsid w:val="007754E2"/>
    <w:rsid w:val="007754ED"/>
    <w:rsid w:val="007755A3"/>
    <w:rsid w:val="007755F1"/>
    <w:rsid w:val="0077571B"/>
    <w:rsid w:val="00775856"/>
    <w:rsid w:val="00775999"/>
    <w:rsid w:val="00775AA5"/>
    <w:rsid w:val="00775B90"/>
    <w:rsid w:val="00775C2F"/>
    <w:rsid w:val="00775C78"/>
    <w:rsid w:val="00776013"/>
    <w:rsid w:val="00776054"/>
    <w:rsid w:val="007762E1"/>
    <w:rsid w:val="00776324"/>
    <w:rsid w:val="007763A9"/>
    <w:rsid w:val="0077656F"/>
    <w:rsid w:val="0077661F"/>
    <w:rsid w:val="0077664E"/>
    <w:rsid w:val="007767E8"/>
    <w:rsid w:val="00776825"/>
    <w:rsid w:val="0077698E"/>
    <w:rsid w:val="007769C2"/>
    <w:rsid w:val="00776E76"/>
    <w:rsid w:val="0077709A"/>
    <w:rsid w:val="007773A4"/>
    <w:rsid w:val="00777459"/>
    <w:rsid w:val="007777BB"/>
    <w:rsid w:val="007779B1"/>
    <w:rsid w:val="00777A08"/>
    <w:rsid w:val="00777ACB"/>
    <w:rsid w:val="00777CCA"/>
    <w:rsid w:val="00777D15"/>
    <w:rsid w:val="00777E64"/>
    <w:rsid w:val="0078042F"/>
    <w:rsid w:val="0078045C"/>
    <w:rsid w:val="00780A60"/>
    <w:rsid w:val="00780AF5"/>
    <w:rsid w:val="00780C6B"/>
    <w:rsid w:val="007810BE"/>
    <w:rsid w:val="00781139"/>
    <w:rsid w:val="0078115D"/>
    <w:rsid w:val="007811A2"/>
    <w:rsid w:val="0078120F"/>
    <w:rsid w:val="0078124F"/>
    <w:rsid w:val="00781467"/>
    <w:rsid w:val="007815E5"/>
    <w:rsid w:val="007817C6"/>
    <w:rsid w:val="007817D0"/>
    <w:rsid w:val="00781856"/>
    <w:rsid w:val="007819DA"/>
    <w:rsid w:val="00781C89"/>
    <w:rsid w:val="00781CDF"/>
    <w:rsid w:val="00781F5C"/>
    <w:rsid w:val="0078224F"/>
    <w:rsid w:val="00782387"/>
    <w:rsid w:val="0078242A"/>
    <w:rsid w:val="007824E5"/>
    <w:rsid w:val="0078279A"/>
    <w:rsid w:val="00782C46"/>
    <w:rsid w:val="0078301E"/>
    <w:rsid w:val="0078318C"/>
    <w:rsid w:val="0078323C"/>
    <w:rsid w:val="007832A7"/>
    <w:rsid w:val="00783364"/>
    <w:rsid w:val="007833F6"/>
    <w:rsid w:val="00783478"/>
    <w:rsid w:val="00783564"/>
    <w:rsid w:val="00783FF3"/>
    <w:rsid w:val="0078427B"/>
    <w:rsid w:val="007842DB"/>
    <w:rsid w:val="007843ED"/>
    <w:rsid w:val="0078441C"/>
    <w:rsid w:val="0078441F"/>
    <w:rsid w:val="007845BC"/>
    <w:rsid w:val="00784663"/>
    <w:rsid w:val="00784792"/>
    <w:rsid w:val="007847B5"/>
    <w:rsid w:val="007849B0"/>
    <w:rsid w:val="00784C59"/>
    <w:rsid w:val="00784D6C"/>
    <w:rsid w:val="00785209"/>
    <w:rsid w:val="00785308"/>
    <w:rsid w:val="00785332"/>
    <w:rsid w:val="007853EE"/>
    <w:rsid w:val="00785424"/>
    <w:rsid w:val="007854A9"/>
    <w:rsid w:val="00785558"/>
    <w:rsid w:val="007856D6"/>
    <w:rsid w:val="00785915"/>
    <w:rsid w:val="00785DCF"/>
    <w:rsid w:val="00785EC9"/>
    <w:rsid w:val="00785F01"/>
    <w:rsid w:val="00786424"/>
    <w:rsid w:val="0078644A"/>
    <w:rsid w:val="00786551"/>
    <w:rsid w:val="00786722"/>
    <w:rsid w:val="00786782"/>
    <w:rsid w:val="007867C6"/>
    <w:rsid w:val="007868DB"/>
    <w:rsid w:val="00786B13"/>
    <w:rsid w:val="00786B1D"/>
    <w:rsid w:val="00786B64"/>
    <w:rsid w:val="00786CF5"/>
    <w:rsid w:val="00786DD6"/>
    <w:rsid w:val="00787181"/>
    <w:rsid w:val="007871F2"/>
    <w:rsid w:val="0078723F"/>
    <w:rsid w:val="0078786D"/>
    <w:rsid w:val="00787B17"/>
    <w:rsid w:val="00787B4A"/>
    <w:rsid w:val="00787B7F"/>
    <w:rsid w:val="00787D0D"/>
    <w:rsid w:val="00787E1E"/>
    <w:rsid w:val="00787E45"/>
    <w:rsid w:val="00790199"/>
    <w:rsid w:val="007904D9"/>
    <w:rsid w:val="00790810"/>
    <w:rsid w:val="007909A3"/>
    <w:rsid w:val="00790C77"/>
    <w:rsid w:val="00790D6F"/>
    <w:rsid w:val="00790EEE"/>
    <w:rsid w:val="00791052"/>
    <w:rsid w:val="007910AF"/>
    <w:rsid w:val="007917E2"/>
    <w:rsid w:val="00791812"/>
    <w:rsid w:val="0079197B"/>
    <w:rsid w:val="00791D40"/>
    <w:rsid w:val="00791DE4"/>
    <w:rsid w:val="00792259"/>
    <w:rsid w:val="00792322"/>
    <w:rsid w:val="0079245A"/>
    <w:rsid w:val="00792705"/>
    <w:rsid w:val="00792961"/>
    <w:rsid w:val="00792993"/>
    <w:rsid w:val="00792CA5"/>
    <w:rsid w:val="00792F5D"/>
    <w:rsid w:val="00793091"/>
    <w:rsid w:val="007931CB"/>
    <w:rsid w:val="00793300"/>
    <w:rsid w:val="007933E5"/>
    <w:rsid w:val="00793498"/>
    <w:rsid w:val="00793590"/>
    <w:rsid w:val="007938CA"/>
    <w:rsid w:val="0079395B"/>
    <w:rsid w:val="00793D71"/>
    <w:rsid w:val="00793DB3"/>
    <w:rsid w:val="00793E8D"/>
    <w:rsid w:val="00793F23"/>
    <w:rsid w:val="00794321"/>
    <w:rsid w:val="007943AA"/>
    <w:rsid w:val="007945C9"/>
    <w:rsid w:val="00794820"/>
    <w:rsid w:val="007949D9"/>
    <w:rsid w:val="00794A01"/>
    <w:rsid w:val="00794ACC"/>
    <w:rsid w:val="00794C00"/>
    <w:rsid w:val="00794DB5"/>
    <w:rsid w:val="00794E35"/>
    <w:rsid w:val="00794FFD"/>
    <w:rsid w:val="00795085"/>
    <w:rsid w:val="007950C0"/>
    <w:rsid w:val="007950EC"/>
    <w:rsid w:val="00795140"/>
    <w:rsid w:val="00795144"/>
    <w:rsid w:val="00795268"/>
    <w:rsid w:val="007952DF"/>
    <w:rsid w:val="00795361"/>
    <w:rsid w:val="007955C0"/>
    <w:rsid w:val="0079565B"/>
    <w:rsid w:val="00795CE0"/>
    <w:rsid w:val="00795E2A"/>
    <w:rsid w:val="00796096"/>
    <w:rsid w:val="007962D7"/>
    <w:rsid w:val="00796377"/>
    <w:rsid w:val="007965AF"/>
    <w:rsid w:val="007966DD"/>
    <w:rsid w:val="00796AFD"/>
    <w:rsid w:val="00796AFE"/>
    <w:rsid w:val="00796B31"/>
    <w:rsid w:val="00796B79"/>
    <w:rsid w:val="00796FE8"/>
    <w:rsid w:val="00797489"/>
    <w:rsid w:val="007974CB"/>
    <w:rsid w:val="0079752D"/>
    <w:rsid w:val="0079755E"/>
    <w:rsid w:val="00797617"/>
    <w:rsid w:val="007977B3"/>
    <w:rsid w:val="007978ED"/>
    <w:rsid w:val="00797A94"/>
    <w:rsid w:val="00797B57"/>
    <w:rsid w:val="007A020D"/>
    <w:rsid w:val="007A0226"/>
    <w:rsid w:val="007A02F0"/>
    <w:rsid w:val="007A0409"/>
    <w:rsid w:val="007A094C"/>
    <w:rsid w:val="007A0EBD"/>
    <w:rsid w:val="007A10AB"/>
    <w:rsid w:val="007A110C"/>
    <w:rsid w:val="007A12BC"/>
    <w:rsid w:val="007A130E"/>
    <w:rsid w:val="007A13B5"/>
    <w:rsid w:val="007A1506"/>
    <w:rsid w:val="007A1D4A"/>
    <w:rsid w:val="007A1EDC"/>
    <w:rsid w:val="007A1FBE"/>
    <w:rsid w:val="007A2032"/>
    <w:rsid w:val="007A2056"/>
    <w:rsid w:val="007A206C"/>
    <w:rsid w:val="007A21DD"/>
    <w:rsid w:val="007A2283"/>
    <w:rsid w:val="007A22C2"/>
    <w:rsid w:val="007A2588"/>
    <w:rsid w:val="007A2B4A"/>
    <w:rsid w:val="007A2B85"/>
    <w:rsid w:val="007A2C66"/>
    <w:rsid w:val="007A2C6B"/>
    <w:rsid w:val="007A2DAA"/>
    <w:rsid w:val="007A2FAC"/>
    <w:rsid w:val="007A30A8"/>
    <w:rsid w:val="007A3200"/>
    <w:rsid w:val="007A337F"/>
    <w:rsid w:val="007A35A3"/>
    <w:rsid w:val="007A36EB"/>
    <w:rsid w:val="007A39DB"/>
    <w:rsid w:val="007A3A35"/>
    <w:rsid w:val="007A3B29"/>
    <w:rsid w:val="007A3DC3"/>
    <w:rsid w:val="007A3E24"/>
    <w:rsid w:val="007A3E92"/>
    <w:rsid w:val="007A402A"/>
    <w:rsid w:val="007A404B"/>
    <w:rsid w:val="007A4103"/>
    <w:rsid w:val="007A4189"/>
    <w:rsid w:val="007A41B7"/>
    <w:rsid w:val="007A4252"/>
    <w:rsid w:val="007A4257"/>
    <w:rsid w:val="007A43D7"/>
    <w:rsid w:val="007A446E"/>
    <w:rsid w:val="007A447B"/>
    <w:rsid w:val="007A4842"/>
    <w:rsid w:val="007A4897"/>
    <w:rsid w:val="007A49D5"/>
    <w:rsid w:val="007A4F45"/>
    <w:rsid w:val="007A50A5"/>
    <w:rsid w:val="007A50AB"/>
    <w:rsid w:val="007A52C0"/>
    <w:rsid w:val="007A53E5"/>
    <w:rsid w:val="007A5911"/>
    <w:rsid w:val="007A5957"/>
    <w:rsid w:val="007A5A21"/>
    <w:rsid w:val="007A5CD2"/>
    <w:rsid w:val="007A5DE0"/>
    <w:rsid w:val="007A6079"/>
    <w:rsid w:val="007A61AD"/>
    <w:rsid w:val="007A6222"/>
    <w:rsid w:val="007A63DB"/>
    <w:rsid w:val="007A6749"/>
    <w:rsid w:val="007A6BB2"/>
    <w:rsid w:val="007A6C9F"/>
    <w:rsid w:val="007A6D1F"/>
    <w:rsid w:val="007A6DA5"/>
    <w:rsid w:val="007A703D"/>
    <w:rsid w:val="007A7342"/>
    <w:rsid w:val="007A739B"/>
    <w:rsid w:val="007A74FB"/>
    <w:rsid w:val="007A7521"/>
    <w:rsid w:val="007A75D3"/>
    <w:rsid w:val="007A7707"/>
    <w:rsid w:val="007A777F"/>
    <w:rsid w:val="007A78EF"/>
    <w:rsid w:val="007A79E5"/>
    <w:rsid w:val="007A7A26"/>
    <w:rsid w:val="007A7A53"/>
    <w:rsid w:val="007A7A93"/>
    <w:rsid w:val="007A7F8E"/>
    <w:rsid w:val="007B0638"/>
    <w:rsid w:val="007B09FD"/>
    <w:rsid w:val="007B0B40"/>
    <w:rsid w:val="007B0C54"/>
    <w:rsid w:val="007B0CAD"/>
    <w:rsid w:val="007B0ED2"/>
    <w:rsid w:val="007B1046"/>
    <w:rsid w:val="007B165A"/>
    <w:rsid w:val="007B192B"/>
    <w:rsid w:val="007B1BAC"/>
    <w:rsid w:val="007B1BF1"/>
    <w:rsid w:val="007B1DB7"/>
    <w:rsid w:val="007B1DBA"/>
    <w:rsid w:val="007B1E0F"/>
    <w:rsid w:val="007B1EB6"/>
    <w:rsid w:val="007B1F33"/>
    <w:rsid w:val="007B225A"/>
    <w:rsid w:val="007B246E"/>
    <w:rsid w:val="007B2791"/>
    <w:rsid w:val="007B2799"/>
    <w:rsid w:val="007B28D2"/>
    <w:rsid w:val="007B2AEE"/>
    <w:rsid w:val="007B2F65"/>
    <w:rsid w:val="007B2F81"/>
    <w:rsid w:val="007B2FAB"/>
    <w:rsid w:val="007B3281"/>
    <w:rsid w:val="007B3607"/>
    <w:rsid w:val="007B36CF"/>
    <w:rsid w:val="007B37DA"/>
    <w:rsid w:val="007B3844"/>
    <w:rsid w:val="007B3883"/>
    <w:rsid w:val="007B3BC5"/>
    <w:rsid w:val="007B3BDB"/>
    <w:rsid w:val="007B3DDC"/>
    <w:rsid w:val="007B3E08"/>
    <w:rsid w:val="007B3F88"/>
    <w:rsid w:val="007B40A6"/>
    <w:rsid w:val="007B423A"/>
    <w:rsid w:val="007B437A"/>
    <w:rsid w:val="007B450A"/>
    <w:rsid w:val="007B454A"/>
    <w:rsid w:val="007B45D8"/>
    <w:rsid w:val="007B462D"/>
    <w:rsid w:val="007B4673"/>
    <w:rsid w:val="007B4BEE"/>
    <w:rsid w:val="007B4C4D"/>
    <w:rsid w:val="007B4C57"/>
    <w:rsid w:val="007B5090"/>
    <w:rsid w:val="007B52C9"/>
    <w:rsid w:val="007B5724"/>
    <w:rsid w:val="007B57AB"/>
    <w:rsid w:val="007B5BC4"/>
    <w:rsid w:val="007B5D3D"/>
    <w:rsid w:val="007B5DD6"/>
    <w:rsid w:val="007B5E1B"/>
    <w:rsid w:val="007B651F"/>
    <w:rsid w:val="007B663A"/>
    <w:rsid w:val="007B6691"/>
    <w:rsid w:val="007B67A8"/>
    <w:rsid w:val="007B680F"/>
    <w:rsid w:val="007B69E3"/>
    <w:rsid w:val="007B6C13"/>
    <w:rsid w:val="007B6DBB"/>
    <w:rsid w:val="007B70E5"/>
    <w:rsid w:val="007B71A9"/>
    <w:rsid w:val="007B7335"/>
    <w:rsid w:val="007B75E4"/>
    <w:rsid w:val="007B7854"/>
    <w:rsid w:val="007B78C5"/>
    <w:rsid w:val="007B792D"/>
    <w:rsid w:val="007B7B99"/>
    <w:rsid w:val="007B7C30"/>
    <w:rsid w:val="007B7D13"/>
    <w:rsid w:val="007B7EA6"/>
    <w:rsid w:val="007C004F"/>
    <w:rsid w:val="007C0195"/>
    <w:rsid w:val="007C05F0"/>
    <w:rsid w:val="007C0624"/>
    <w:rsid w:val="007C072D"/>
    <w:rsid w:val="007C0846"/>
    <w:rsid w:val="007C0970"/>
    <w:rsid w:val="007C0D20"/>
    <w:rsid w:val="007C0EA1"/>
    <w:rsid w:val="007C10FE"/>
    <w:rsid w:val="007C1194"/>
    <w:rsid w:val="007C142A"/>
    <w:rsid w:val="007C1461"/>
    <w:rsid w:val="007C1544"/>
    <w:rsid w:val="007C1801"/>
    <w:rsid w:val="007C19C3"/>
    <w:rsid w:val="007C1B45"/>
    <w:rsid w:val="007C1BCE"/>
    <w:rsid w:val="007C1CAD"/>
    <w:rsid w:val="007C1E57"/>
    <w:rsid w:val="007C2049"/>
    <w:rsid w:val="007C21C1"/>
    <w:rsid w:val="007C22C4"/>
    <w:rsid w:val="007C24A3"/>
    <w:rsid w:val="007C26B3"/>
    <w:rsid w:val="007C2AA7"/>
    <w:rsid w:val="007C2B88"/>
    <w:rsid w:val="007C2E26"/>
    <w:rsid w:val="007C2EC9"/>
    <w:rsid w:val="007C3472"/>
    <w:rsid w:val="007C363B"/>
    <w:rsid w:val="007C3B69"/>
    <w:rsid w:val="007C3DFF"/>
    <w:rsid w:val="007C3ED0"/>
    <w:rsid w:val="007C3EE4"/>
    <w:rsid w:val="007C3F98"/>
    <w:rsid w:val="007C3FB0"/>
    <w:rsid w:val="007C40C0"/>
    <w:rsid w:val="007C423F"/>
    <w:rsid w:val="007C432B"/>
    <w:rsid w:val="007C43CD"/>
    <w:rsid w:val="007C43E3"/>
    <w:rsid w:val="007C46C4"/>
    <w:rsid w:val="007C470A"/>
    <w:rsid w:val="007C488D"/>
    <w:rsid w:val="007C4896"/>
    <w:rsid w:val="007C4992"/>
    <w:rsid w:val="007C49BB"/>
    <w:rsid w:val="007C4ABB"/>
    <w:rsid w:val="007C4D78"/>
    <w:rsid w:val="007C50F8"/>
    <w:rsid w:val="007C5768"/>
    <w:rsid w:val="007C5867"/>
    <w:rsid w:val="007C5DB2"/>
    <w:rsid w:val="007C5DE2"/>
    <w:rsid w:val="007C5E4B"/>
    <w:rsid w:val="007C5FD6"/>
    <w:rsid w:val="007C6032"/>
    <w:rsid w:val="007C63D4"/>
    <w:rsid w:val="007C64A1"/>
    <w:rsid w:val="007C64CD"/>
    <w:rsid w:val="007C66C2"/>
    <w:rsid w:val="007C672F"/>
    <w:rsid w:val="007C67AA"/>
    <w:rsid w:val="007C6E8D"/>
    <w:rsid w:val="007C7083"/>
    <w:rsid w:val="007C73D3"/>
    <w:rsid w:val="007C74A9"/>
    <w:rsid w:val="007C7588"/>
    <w:rsid w:val="007C76E5"/>
    <w:rsid w:val="007C76F5"/>
    <w:rsid w:val="007C7A5E"/>
    <w:rsid w:val="007C7D35"/>
    <w:rsid w:val="007C7DBC"/>
    <w:rsid w:val="007C7E4D"/>
    <w:rsid w:val="007C7E8B"/>
    <w:rsid w:val="007C7FFB"/>
    <w:rsid w:val="007D02F3"/>
    <w:rsid w:val="007D0425"/>
    <w:rsid w:val="007D0494"/>
    <w:rsid w:val="007D05D3"/>
    <w:rsid w:val="007D08A1"/>
    <w:rsid w:val="007D09FF"/>
    <w:rsid w:val="007D0DFF"/>
    <w:rsid w:val="007D0E93"/>
    <w:rsid w:val="007D0EA0"/>
    <w:rsid w:val="007D10E9"/>
    <w:rsid w:val="007D11DE"/>
    <w:rsid w:val="007D1330"/>
    <w:rsid w:val="007D139A"/>
    <w:rsid w:val="007D1493"/>
    <w:rsid w:val="007D157F"/>
    <w:rsid w:val="007D1699"/>
    <w:rsid w:val="007D1790"/>
    <w:rsid w:val="007D18B4"/>
    <w:rsid w:val="007D191E"/>
    <w:rsid w:val="007D1B6F"/>
    <w:rsid w:val="007D1C30"/>
    <w:rsid w:val="007D1CDC"/>
    <w:rsid w:val="007D1CE4"/>
    <w:rsid w:val="007D1D0F"/>
    <w:rsid w:val="007D1E06"/>
    <w:rsid w:val="007D1E4B"/>
    <w:rsid w:val="007D1EFB"/>
    <w:rsid w:val="007D214B"/>
    <w:rsid w:val="007D218F"/>
    <w:rsid w:val="007D22AB"/>
    <w:rsid w:val="007D2879"/>
    <w:rsid w:val="007D2901"/>
    <w:rsid w:val="007D293B"/>
    <w:rsid w:val="007D2A71"/>
    <w:rsid w:val="007D2B06"/>
    <w:rsid w:val="007D2C22"/>
    <w:rsid w:val="007D2CB2"/>
    <w:rsid w:val="007D2E6B"/>
    <w:rsid w:val="007D2E82"/>
    <w:rsid w:val="007D30EC"/>
    <w:rsid w:val="007D321F"/>
    <w:rsid w:val="007D3294"/>
    <w:rsid w:val="007D33DF"/>
    <w:rsid w:val="007D39D3"/>
    <w:rsid w:val="007D3A57"/>
    <w:rsid w:val="007D3D52"/>
    <w:rsid w:val="007D3D91"/>
    <w:rsid w:val="007D417E"/>
    <w:rsid w:val="007D4716"/>
    <w:rsid w:val="007D478C"/>
    <w:rsid w:val="007D4827"/>
    <w:rsid w:val="007D4CC5"/>
    <w:rsid w:val="007D4CE1"/>
    <w:rsid w:val="007D4D3A"/>
    <w:rsid w:val="007D4DB7"/>
    <w:rsid w:val="007D4DDF"/>
    <w:rsid w:val="007D533B"/>
    <w:rsid w:val="007D533C"/>
    <w:rsid w:val="007D542F"/>
    <w:rsid w:val="007D54EA"/>
    <w:rsid w:val="007D5883"/>
    <w:rsid w:val="007D5AA7"/>
    <w:rsid w:val="007D5C91"/>
    <w:rsid w:val="007D5D28"/>
    <w:rsid w:val="007D603C"/>
    <w:rsid w:val="007D6478"/>
    <w:rsid w:val="007D6602"/>
    <w:rsid w:val="007D66DB"/>
    <w:rsid w:val="007D670D"/>
    <w:rsid w:val="007D67EE"/>
    <w:rsid w:val="007D692E"/>
    <w:rsid w:val="007D69CB"/>
    <w:rsid w:val="007D6A27"/>
    <w:rsid w:val="007D6AC4"/>
    <w:rsid w:val="007D6B0C"/>
    <w:rsid w:val="007D6BAF"/>
    <w:rsid w:val="007D6BEF"/>
    <w:rsid w:val="007D6C28"/>
    <w:rsid w:val="007D6D8E"/>
    <w:rsid w:val="007D6DF9"/>
    <w:rsid w:val="007D6F19"/>
    <w:rsid w:val="007D7054"/>
    <w:rsid w:val="007D7264"/>
    <w:rsid w:val="007D7284"/>
    <w:rsid w:val="007D7349"/>
    <w:rsid w:val="007D73DD"/>
    <w:rsid w:val="007D7637"/>
    <w:rsid w:val="007D763A"/>
    <w:rsid w:val="007D7647"/>
    <w:rsid w:val="007D7905"/>
    <w:rsid w:val="007D7A22"/>
    <w:rsid w:val="007D7A69"/>
    <w:rsid w:val="007D7CB1"/>
    <w:rsid w:val="007D7E2D"/>
    <w:rsid w:val="007D7EA6"/>
    <w:rsid w:val="007D7FE6"/>
    <w:rsid w:val="007E006E"/>
    <w:rsid w:val="007E01B5"/>
    <w:rsid w:val="007E04F1"/>
    <w:rsid w:val="007E04FF"/>
    <w:rsid w:val="007E05AE"/>
    <w:rsid w:val="007E05CA"/>
    <w:rsid w:val="007E05E9"/>
    <w:rsid w:val="007E0762"/>
    <w:rsid w:val="007E07E0"/>
    <w:rsid w:val="007E086A"/>
    <w:rsid w:val="007E0D47"/>
    <w:rsid w:val="007E0D6B"/>
    <w:rsid w:val="007E0D7B"/>
    <w:rsid w:val="007E0E92"/>
    <w:rsid w:val="007E112F"/>
    <w:rsid w:val="007E11C9"/>
    <w:rsid w:val="007E1282"/>
    <w:rsid w:val="007E1369"/>
    <w:rsid w:val="007E136F"/>
    <w:rsid w:val="007E1426"/>
    <w:rsid w:val="007E1472"/>
    <w:rsid w:val="007E14F3"/>
    <w:rsid w:val="007E1575"/>
    <w:rsid w:val="007E1613"/>
    <w:rsid w:val="007E1665"/>
    <w:rsid w:val="007E1842"/>
    <w:rsid w:val="007E1913"/>
    <w:rsid w:val="007E1A12"/>
    <w:rsid w:val="007E1C0B"/>
    <w:rsid w:val="007E1C6F"/>
    <w:rsid w:val="007E2183"/>
    <w:rsid w:val="007E248E"/>
    <w:rsid w:val="007E2593"/>
    <w:rsid w:val="007E28E0"/>
    <w:rsid w:val="007E2AC4"/>
    <w:rsid w:val="007E2B5B"/>
    <w:rsid w:val="007E2C2F"/>
    <w:rsid w:val="007E2DFA"/>
    <w:rsid w:val="007E2E1C"/>
    <w:rsid w:val="007E2E69"/>
    <w:rsid w:val="007E2FF5"/>
    <w:rsid w:val="007E3051"/>
    <w:rsid w:val="007E311A"/>
    <w:rsid w:val="007E320B"/>
    <w:rsid w:val="007E3901"/>
    <w:rsid w:val="007E3AC0"/>
    <w:rsid w:val="007E3B97"/>
    <w:rsid w:val="007E3D4E"/>
    <w:rsid w:val="007E3DED"/>
    <w:rsid w:val="007E41FE"/>
    <w:rsid w:val="007E42E0"/>
    <w:rsid w:val="007E436D"/>
    <w:rsid w:val="007E4438"/>
    <w:rsid w:val="007E447E"/>
    <w:rsid w:val="007E4743"/>
    <w:rsid w:val="007E4746"/>
    <w:rsid w:val="007E47F0"/>
    <w:rsid w:val="007E488A"/>
    <w:rsid w:val="007E49C4"/>
    <w:rsid w:val="007E4CF1"/>
    <w:rsid w:val="007E4DFD"/>
    <w:rsid w:val="007E4E86"/>
    <w:rsid w:val="007E4F28"/>
    <w:rsid w:val="007E50CB"/>
    <w:rsid w:val="007E50EB"/>
    <w:rsid w:val="007E5154"/>
    <w:rsid w:val="007E5160"/>
    <w:rsid w:val="007E5246"/>
    <w:rsid w:val="007E5723"/>
    <w:rsid w:val="007E58B7"/>
    <w:rsid w:val="007E597C"/>
    <w:rsid w:val="007E5A6C"/>
    <w:rsid w:val="007E5AF2"/>
    <w:rsid w:val="007E5CBD"/>
    <w:rsid w:val="007E5DB2"/>
    <w:rsid w:val="007E5EF8"/>
    <w:rsid w:val="007E5F03"/>
    <w:rsid w:val="007E6001"/>
    <w:rsid w:val="007E6004"/>
    <w:rsid w:val="007E61E5"/>
    <w:rsid w:val="007E6314"/>
    <w:rsid w:val="007E635C"/>
    <w:rsid w:val="007E63EB"/>
    <w:rsid w:val="007E6455"/>
    <w:rsid w:val="007E6736"/>
    <w:rsid w:val="007E673D"/>
    <w:rsid w:val="007E67E2"/>
    <w:rsid w:val="007E67FD"/>
    <w:rsid w:val="007E69AC"/>
    <w:rsid w:val="007E6B4D"/>
    <w:rsid w:val="007E6B58"/>
    <w:rsid w:val="007E6FB3"/>
    <w:rsid w:val="007E70F0"/>
    <w:rsid w:val="007E71D6"/>
    <w:rsid w:val="007E724D"/>
    <w:rsid w:val="007E72FB"/>
    <w:rsid w:val="007E74DF"/>
    <w:rsid w:val="007E7634"/>
    <w:rsid w:val="007E785D"/>
    <w:rsid w:val="007E7ACC"/>
    <w:rsid w:val="007E7B9B"/>
    <w:rsid w:val="007E7C39"/>
    <w:rsid w:val="007E7C9E"/>
    <w:rsid w:val="007E7FDD"/>
    <w:rsid w:val="007E7FF3"/>
    <w:rsid w:val="007F00B2"/>
    <w:rsid w:val="007F0272"/>
    <w:rsid w:val="007F0424"/>
    <w:rsid w:val="007F0661"/>
    <w:rsid w:val="007F06AC"/>
    <w:rsid w:val="007F06D3"/>
    <w:rsid w:val="007F0782"/>
    <w:rsid w:val="007F0819"/>
    <w:rsid w:val="007F0840"/>
    <w:rsid w:val="007F0BE8"/>
    <w:rsid w:val="007F0C45"/>
    <w:rsid w:val="007F0DAE"/>
    <w:rsid w:val="007F0E94"/>
    <w:rsid w:val="007F0E9D"/>
    <w:rsid w:val="007F0EA4"/>
    <w:rsid w:val="007F0F73"/>
    <w:rsid w:val="007F111E"/>
    <w:rsid w:val="007F14AA"/>
    <w:rsid w:val="007F155C"/>
    <w:rsid w:val="007F15B1"/>
    <w:rsid w:val="007F1777"/>
    <w:rsid w:val="007F1A8C"/>
    <w:rsid w:val="007F1A96"/>
    <w:rsid w:val="007F1B6E"/>
    <w:rsid w:val="007F1D90"/>
    <w:rsid w:val="007F1EBE"/>
    <w:rsid w:val="007F2088"/>
    <w:rsid w:val="007F2755"/>
    <w:rsid w:val="007F27FE"/>
    <w:rsid w:val="007F289E"/>
    <w:rsid w:val="007F2991"/>
    <w:rsid w:val="007F29B2"/>
    <w:rsid w:val="007F2C9F"/>
    <w:rsid w:val="007F2D49"/>
    <w:rsid w:val="007F2E1B"/>
    <w:rsid w:val="007F30AF"/>
    <w:rsid w:val="007F318F"/>
    <w:rsid w:val="007F33DA"/>
    <w:rsid w:val="007F3539"/>
    <w:rsid w:val="007F357A"/>
    <w:rsid w:val="007F369B"/>
    <w:rsid w:val="007F36CC"/>
    <w:rsid w:val="007F3970"/>
    <w:rsid w:val="007F3A88"/>
    <w:rsid w:val="007F3DF2"/>
    <w:rsid w:val="007F4020"/>
    <w:rsid w:val="007F4050"/>
    <w:rsid w:val="007F4429"/>
    <w:rsid w:val="007F480F"/>
    <w:rsid w:val="007F48C5"/>
    <w:rsid w:val="007F4AA9"/>
    <w:rsid w:val="007F4B6D"/>
    <w:rsid w:val="007F4BDD"/>
    <w:rsid w:val="007F502F"/>
    <w:rsid w:val="007F50DD"/>
    <w:rsid w:val="007F510A"/>
    <w:rsid w:val="007F5324"/>
    <w:rsid w:val="007F5515"/>
    <w:rsid w:val="007F5525"/>
    <w:rsid w:val="007F577F"/>
    <w:rsid w:val="007F5A23"/>
    <w:rsid w:val="007F5CCE"/>
    <w:rsid w:val="007F607E"/>
    <w:rsid w:val="007F6095"/>
    <w:rsid w:val="007F65EF"/>
    <w:rsid w:val="007F6987"/>
    <w:rsid w:val="007F69EF"/>
    <w:rsid w:val="007F6A26"/>
    <w:rsid w:val="007F6AA9"/>
    <w:rsid w:val="007F6E86"/>
    <w:rsid w:val="007F6EEA"/>
    <w:rsid w:val="007F6F8E"/>
    <w:rsid w:val="007F7046"/>
    <w:rsid w:val="007F7191"/>
    <w:rsid w:val="007F7240"/>
    <w:rsid w:val="007F763D"/>
    <w:rsid w:val="007F7691"/>
    <w:rsid w:val="007F77CC"/>
    <w:rsid w:val="007F7824"/>
    <w:rsid w:val="007F7AA3"/>
    <w:rsid w:val="007F7BA7"/>
    <w:rsid w:val="007F7C05"/>
    <w:rsid w:val="007F7D19"/>
    <w:rsid w:val="008000AA"/>
    <w:rsid w:val="00800429"/>
    <w:rsid w:val="0080061D"/>
    <w:rsid w:val="00800647"/>
    <w:rsid w:val="0080077A"/>
    <w:rsid w:val="008007B0"/>
    <w:rsid w:val="008009F4"/>
    <w:rsid w:val="00800B54"/>
    <w:rsid w:val="00800D0E"/>
    <w:rsid w:val="00800E32"/>
    <w:rsid w:val="00800E44"/>
    <w:rsid w:val="00800E4F"/>
    <w:rsid w:val="008013AC"/>
    <w:rsid w:val="00801454"/>
    <w:rsid w:val="00801768"/>
    <w:rsid w:val="00801777"/>
    <w:rsid w:val="008017FA"/>
    <w:rsid w:val="00801AED"/>
    <w:rsid w:val="00801B83"/>
    <w:rsid w:val="00801E29"/>
    <w:rsid w:val="00802431"/>
    <w:rsid w:val="00802601"/>
    <w:rsid w:val="00802654"/>
    <w:rsid w:val="008026E0"/>
    <w:rsid w:val="0080289E"/>
    <w:rsid w:val="008029A7"/>
    <w:rsid w:val="00802B3C"/>
    <w:rsid w:val="00802B86"/>
    <w:rsid w:val="00802CE3"/>
    <w:rsid w:val="00802D4C"/>
    <w:rsid w:val="00802F31"/>
    <w:rsid w:val="00802F69"/>
    <w:rsid w:val="00803555"/>
    <w:rsid w:val="0080365C"/>
    <w:rsid w:val="008038BD"/>
    <w:rsid w:val="00803A2D"/>
    <w:rsid w:val="00803B88"/>
    <w:rsid w:val="00803C70"/>
    <w:rsid w:val="00803E79"/>
    <w:rsid w:val="00803F51"/>
    <w:rsid w:val="0080403E"/>
    <w:rsid w:val="0080420C"/>
    <w:rsid w:val="008042CB"/>
    <w:rsid w:val="00804360"/>
    <w:rsid w:val="00804389"/>
    <w:rsid w:val="0080441C"/>
    <w:rsid w:val="00804658"/>
    <w:rsid w:val="008047B1"/>
    <w:rsid w:val="0080480D"/>
    <w:rsid w:val="00804845"/>
    <w:rsid w:val="0080496D"/>
    <w:rsid w:val="00804A30"/>
    <w:rsid w:val="00804B7C"/>
    <w:rsid w:val="00804C21"/>
    <w:rsid w:val="00804D9C"/>
    <w:rsid w:val="00804E0A"/>
    <w:rsid w:val="00804E5A"/>
    <w:rsid w:val="0080532C"/>
    <w:rsid w:val="00805690"/>
    <w:rsid w:val="00805742"/>
    <w:rsid w:val="008057C1"/>
    <w:rsid w:val="00805C06"/>
    <w:rsid w:val="00806179"/>
    <w:rsid w:val="008061F2"/>
    <w:rsid w:val="008062D4"/>
    <w:rsid w:val="00806326"/>
    <w:rsid w:val="00806491"/>
    <w:rsid w:val="008065CA"/>
    <w:rsid w:val="00806777"/>
    <w:rsid w:val="008069EA"/>
    <w:rsid w:val="00806A7A"/>
    <w:rsid w:val="00806D0B"/>
    <w:rsid w:val="00806EA2"/>
    <w:rsid w:val="0080752B"/>
    <w:rsid w:val="00807644"/>
    <w:rsid w:val="008076E4"/>
    <w:rsid w:val="00807770"/>
    <w:rsid w:val="00807779"/>
    <w:rsid w:val="0080777C"/>
    <w:rsid w:val="0080783E"/>
    <w:rsid w:val="0080792F"/>
    <w:rsid w:val="00807A25"/>
    <w:rsid w:val="00807A4C"/>
    <w:rsid w:val="00807A5D"/>
    <w:rsid w:val="00807ACA"/>
    <w:rsid w:val="00807B1B"/>
    <w:rsid w:val="008101FF"/>
    <w:rsid w:val="00810254"/>
    <w:rsid w:val="00810310"/>
    <w:rsid w:val="00810446"/>
    <w:rsid w:val="008108C9"/>
    <w:rsid w:val="00810B4C"/>
    <w:rsid w:val="00810E9D"/>
    <w:rsid w:val="00810F68"/>
    <w:rsid w:val="00810FAC"/>
    <w:rsid w:val="00811071"/>
    <w:rsid w:val="00811300"/>
    <w:rsid w:val="008113FE"/>
    <w:rsid w:val="00811552"/>
    <w:rsid w:val="00811646"/>
    <w:rsid w:val="008116A8"/>
    <w:rsid w:val="00811817"/>
    <w:rsid w:val="00811BAC"/>
    <w:rsid w:val="00811CAF"/>
    <w:rsid w:val="008121A2"/>
    <w:rsid w:val="008121E9"/>
    <w:rsid w:val="00812289"/>
    <w:rsid w:val="00812359"/>
    <w:rsid w:val="00812518"/>
    <w:rsid w:val="00812A6E"/>
    <w:rsid w:val="00812B05"/>
    <w:rsid w:val="00812BE8"/>
    <w:rsid w:val="0081313D"/>
    <w:rsid w:val="00813198"/>
    <w:rsid w:val="008131B0"/>
    <w:rsid w:val="008131C6"/>
    <w:rsid w:val="008131E3"/>
    <w:rsid w:val="00813220"/>
    <w:rsid w:val="00813234"/>
    <w:rsid w:val="00813430"/>
    <w:rsid w:val="00813442"/>
    <w:rsid w:val="0081381D"/>
    <w:rsid w:val="008138DC"/>
    <w:rsid w:val="00813B0D"/>
    <w:rsid w:val="00813C6A"/>
    <w:rsid w:val="00813CFB"/>
    <w:rsid w:val="00813E61"/>
    <w:rsid w:val="00813EF8"/>
    <w:rsid w:val="008141B5"/>
    <w:rsid w:val="00814407"/>
    <w:rsid w:val="008146F7"/>
    <w:rsid w:val="0081474E"/>
    <w:rsid w:val="00814855"/>
    <w:rsid w:val="008148D1"/>
    <w:rsid w:val="00814CB5"/>
    <w:rsid w:val="00814EE0"/>
    <w:rsid w:val="00814EFC"/>
    <w:rsid w:val="008153C7"/>
    <w:rsid w:val="00815435"/>
    <w:rsid w:val="0081577D"/>
    <w:rsid w:val="0081588F"/>
    <w:rsid w:val="0081598C"/>
    <w:rsid w:val="00815BA3"/>
    <w:rsid w:val="00815C66"/>
    <w:rsid w:val="00815C7F"/>
    <w:rsid w:val="0081608F"/>
    <w:rsid w:val="00816554"/>
    <w:rsid w:val="00816555"/>
    <w:rsid w:val="00816564"/>
    <w:rsid w:val="008165A3"/>
    <w:rsid w:val="008166AB"/>
    <w:rsid w:val="00816759"/>
    <w:rsid w:val="00816ABD"/>
    <w:rsid w:val="00816D01"/>
    <w:rsid w:val="00816D1E"/>
    <w:rsid w:val="00816E69"/>
    <w:rsid w:val="00816F96"/>
    <w:rsid w:val="0081717A"/>
    <w:rsid w:val="008171E7"/>
    <w:rsid w:val="008171F3"/>
    <w:rsid w:val="008175AF"/>
    <w:rsid w:val="008175E7"/>
    <w:rsid w:val="008177E6"/>
    <w:rsid w:val="00817872"/>
    <w:rsid w:val="008178BC"/>
    <w:rsid w:val="008178D8"/>
    <w:rsid w:val="0082006E"/>
    <w:rsid w:val="008200C0"/>
    <w:rsid w:val="008200FD"/>
    <w:rsid w:val="00820125"/>
    <w:rsid w:val="00820280"/>
    <w:rsid w:val="008203DC"/>
    <w:rsid w:val="00820663"/>
    <w:rsid w:val="00820782"/>
    <w:rsid w:val="008207B9"/>
    <w:rsid w:val="008207C5"/>
    <w:rsid w:val="008207C6"/>
    <w:rsid w:val="00820930"/>
    <w:rsid w:val="00820B6F"/>
    <w:rsid w:val="00820D6A"/>
    <w:rsid w:val="00820E96"/>
    <w:rsid w:val="00821101"/>
    <w:rsid w:val="00821428"/>
    <w:rsid w:val="00821439"/>
    <w:rsid w:val="0082154D"/>
    <w:rsid w:val="008215D8"/>
    <w:rsid w:val="0082162E"/>
    <w:rsid w:val="00821683"/>
    <w:rsid w:val="008217FA"/>
    <w:rsid w:val="00821941"/>
    <w:rsid w:val="00821967"/>
    <w:rsid w:val="00821BC2"/>
    <w:rsid w:val="00821E16"/>
    <w:rsid w:val="00821E5C"/>
    <w:rsid w:val="00821EEC"/>
    <w:rsid w:val="00821FFB"/>
    <w:rsid w:val="0082214A"/>
    <w:rsid w:val="008221BC"/>
    <w:rsid w:val="008221E0"/>
    <w:rsid w:val="00822323"/>
    <w:rsid w:val="00822411"/>
    <w:rsid w:val="00822691"/>
    <w:rsid w:val="00822780"/>
    <w:rsid w:val="008227F7"/>
    <w:rsid w:val="00822A3F"/>
    <w:rsid w:val="00822C48"/>
    <w:rsid w:val="00822D53"/>
    <w:rsid w:val="00822EEA"/>
    <w:rsid w:val="00822FB2"/>
    <w:rsid w:val="00823172"/>
    <w:rsid w:val="00823424"/>
    <w:rsid w:val="0082343C"/>
    <w:rsid w:val="008236B2"/>
    <w:rsid w:val="00823A3D"/>
    <w:rsid w:val="00823BF0"/>
    <w:rsid w:val="00823C0A"/>
    <w:rsid w:val="00823CD2"/>
    <w:rsid w:val="00823D98"/>
    <w:rsid w:val="00823F1C"/>
    <w:rsid w:val="008240A1"/>
    <w:rsid w:val="008240C1"/>
    <w:rsid w:val="008240C3"/>
    <w:rsid w:val="008240C8"/>
    <w:rsid w:val="008240E6"/>
    <w:rsid w:val="00824140"/>
    <w:rsid w:val="00824153"/>
    <w:rsid w:val="008242C8"/>
    <w:rsid w:val="00824361"/>
    <w:rsid w:val="00824569"/>
    <w:rsid w:val="00824B1D"/>
    <w:rsid w:val="00824B7D"/>
    <w:rsid w:val="00824E6E"/>
    <w:rsid w:val="00824FF4"/>
    <w:rsid w:val="0082509B"/>
    <w:rsid w:val="0082510C"/>
    <w:rsid w:val="00825161"/>
    <w:rsid w:val="008251AA"/>
    <w:rsid w:val="008252A2"/>
    <w:rsid w:val="008253AB"/>
    <w:rsid w:val="00825401"/>
    <w:rsid w:val="00825451"/>
    <w:rsid w:val="00825561"/>
    <w:rsid w:val="008255B5"/>
    <w:rsid w:val="008256AE"/>
    <w:rsid w:val="0082587F"/>
    <w:rsid w:val="008259C7"/>
    <w:rsid w:val="00825B67"/>
    <w:rsid w:val="00825CE0"/>
    <w:rsid w:val="00825D0B"/>
    <w:rsid w:val="00825E84"/>
    <w:rsid w:val="00825F60"/>
    <w:rsid w:val="0082603F"/>
    <w:rsid w:val="00826069"/>
    <w:rsid w:val="008261F3"/>
    <w:rsid w:val="0082640B"/>
    <w:rsid w:val="008264C6"/>
    <w:rsid w:val="008264DC"/>
    <w:rsid w:val="00826623"/>
    <w:rsid w:val="0082695A"/>
    <w:rsid w:val="00826C1E"/>
    <w:rsid w:val="00826F85"/>
    <w:rsid w:val="00827025"/>
    <w:rsid w:val="00827062"/>
    <w:rsid w:val="0082731E"/>
    <w:rsid w:val="008274B8"/>
    <w:rsid w:val="008275EB"/>
    <w:rsid w:val="00827658"/>
    <w:rsid w:val="0082767F"/>
    <w:rsid w:val="00827931"/>
    <w:rsid w:val="00827D0C"/>
    <w:rsid w:val="00827FD2"/>
    <w:rsid w:val="00830375"/>
    <w:rsid w:val="008306B4"/>
    <w:rsid w:val="00830745"/>
    <w:rsid w:val="0083081A"/>
    <w:rsid w:val="008308B7"/>
    <w:rsid w:val="008309B1"/>
    <w:rsid w:val="00830C02"/>
    <w:rsid w:val="00830C7B"/>
    <w:rsid w:val="00830C88"/>
    <w:rsid w:val="00830D50"/>
    <w:rsid w:val="00830DF4"/>
    <w:rsid w:val="00830F5D"/>
    <w:rsid w:val="00830FD0"/>
    <w:rsid w:val="00831085"/>
    <w:rsid w:val="008310A4"/>
    <w:rsid w:val="0083132D"/>
    <w:rsid w:val="0083137C"/>
    <w:rsid w:val="0083141E"/>
    <w:rsid w:val="0083143C"/>
    <w:rsid w:val="00831572"/>
    <w:rsid w:val="008315D7"/>
    <w:rsid w:val="00831663"/>
    <w:rsid w:val="008318BB"/>
    <w:rsid w:val="00831CC7"/>
    <w:rsid w:val="00831DC5"/>
    <w:rsid w:val="00831E78"/>
    <w:rsid w:val="00831F0C"/>
    <w:rsid w:val="00831F4D"/>
    <w:rsid w:val="008320ED"/>
    <w:rsid w:val="008322AA"/>
    <w:rsid w:val="008322BA"/>
    <w:rsid w:val="00832355"/>
    <w:rsid w:val="008324F6"/>
    <w:rsid w:val="008325E3"/>
    <w:rsid w:val="008327E4"/>
    <w:rsid w:val="00832B7E"/>
    <w:rsid w:val="00832CD0"/>
    <w:rsid w:val="00832D94"/>
    <w:rsid w:val="00832EF4"/>
    <w:rsid w:val="00833022"/>
    <w:rsid w:val="0083316F"/>
    <w:rsid w:val="0083352E"/>
    <w:rsid w:val="0083364F"/>
    <w:rsid w:val="00833769"/>
    <w:rsid w:val="0083380E"/>
    <w:rsid w:val="00833980"/>
    <w:rsid w:val="00833A03"/>
    <w:rsid w:val="00833C3A"/>
    <w:rsid w:val="00833E1B"/>
    <w:rsid w:val="00833E92"/>
    <w:rsid w:val="00834A03"/>
    <w:rsid w:val="00834A2B"/>
    <w:rsid w:val="00834B35"/>
    <w:rsid w:val="00834D7D"/>
    <w:rsid w:val="00834EC4"/>
    <w:rsid w:val="00834FC1"/>
    <w:rsid w:val="008350A3"/>
    <w:rsid w:val="00835165"/>
    <w:rsid w:val="008353A9"/>
    <w:rsid w:val="0083554A"/>
    <w:rsid w:val="00835613"/>
    <w:rsid w:val="00835691"/>
    <w:rsid w:val="00835913"/>
    <w:rsid w:val="0083596B"/>
    <w:rsid w:val="00835985"/>
    <w:rsid w:val="008359C8"/>
    <w:rsid w:val="00835B28"/>
    <w:rsid w:val="00835B79"/>
    <w:rsid w:val="00835B92"/>
    <w:rsid w:val="00835C43"/>
    <w:rsid w:val="00835D00"/>
    <w:rsid w:val="00835DCF"/>
    <w:rsid w:val="00835E29"/>
    <w:rsid w:val="00836173"/>
    <w:rsid w:val="0083617A"/>
    <w:rsid w:val="00836769"/>
    <w:rsid w:val="008369A2"/>
    <w:rsid w:val="00836B39"/>
    <w:rsid w:val="00836D94"/>
    <w:rsid w:val="00836F6D"/>
    <w:rsid w:val="00836F81"/>
    <w:rsid w:val="00837205"/>
    <w:rsid w:val="008373DC"/>
    <w:rsid w:val="008374C3"/>
    <w:rsid w:val="008379E7"/>
    <w:rsid w:val="00837A4C"/>
    <w:rsid w:val="00837A5B"/>
    <w:rsid w:val="00837AA4"/>
    <w:rsid w:val="00837F4F"/>
    <w:rsid w:val="00840296"/>
    <w:rsid w:val="008403FE"/>
    <w:rsid w:val="0084048E"/>
    <w:rsid w:val="00840594"/>
    <w:rsid w:val="0084094C"/>
    <w:rsid w:val="00840A3B"/>
    <w:rsid w:val="00840B04"/>
    <w:rsid w:val="00840B73"/>
    <w:rsid w:val="00840D39"/>
    <w:rsid w:val="00840DE9"/>
    <w:rsid w:val="00840E1B"/>
    <w:rsid w:val="00840E3A"/>
    <w:rsid w:val="00841054"/>
    <w:rsid w:val="00841332"/>
    <w:rsid w:val="008413A5"/>
    <w:rsid w:val="00841436"/>
    <w:rsid w:val="008414DE"/>
    <w:rsid w:val="008415F1"/>
    <w:rsid w:val="0084163C"/>
    <w:rsid w:val="008417E9"/>
    <w:rsid w:val="00841A74"/>
    <w:rsid w:val="00841D65"/>
    <w:rsid w:val="00841E74"/>
    <w:rsid w:val="00841F23"/>
    <w:rsid w:val="0084205F"/>
    <w:rsid w:val="00842140"/>
    <w:rsid w:val="008423CE"/>
    <w:rsid w:val="008425EC"/>
    <w:rsid w:val="00842672"/>
    <w:rsid w:val="008427BD"/>
    <w:rsid w:val="008428B4"/>
    <w:rsid w:val="00842AC4"/>
    <w:rsid w:val="00842C89"/>
    <w:rsid w:val="00842FD7"/>
    <w:rsid w:val="0084325D"/>
    <w:rsid w:val="00843424"/>
    <w:rsid w:val="00843428"/>
    <w:rsid w:val="00843457"/>
    <w:rsid w:val="008434BC"/>
    <w:rsid w:val="00843806"/>
    <w:rsid w:val="00843A09"/>
    <w:rsid w:val="00843B34"/>
    <w:rsid w:val="00843B8F"/>
    <w:rsid w:val="00843FDB"/>
    <w:rsid w:val="008443B1"/>
    <w:rsid w:val="0084466F"/>
    <w:rsid w:val="0084470E"/>
    <w:rsid w:val="00844825"/>
    <w:rsid w:val="00844842"/>
    <w:rsid w:val="00844897"/>
    <w:rsid w:val="00844B93"/>
    <w:rsid w:val="00844BD0"/>
    <w:rsid w:val="00844CB5"/>
    <w:rsid w:val="00844D37"/>
    <w:rsid w:val="00844D78"/>
    <w:rsid w:val="00844D98"/>
    <w:rsid w:val="00844F1E"/>
    <w:rsid w:val="0084501F"/>
    <w:rsid w:val="008451B0"/>
    <w:rsid w:val="008451EE"/>
    <w:rsid w:val="008452AE"/>
    <w:rsid w:val="008454DA"/>
    <w:rsid w:val="0084551B"/>
    <w:rsid w:val="00845757"/>
    <w:rsid w:val="008457C3"/>
    <w:rsid w:val="00845920"/>
    <w:rsid w:val="00845B68"/>
    <w:rsid w:val="00845D91"/>
    <w:rsid w:val="00845E21"/>
    <w:rsid w:val="00845E57"/>
    <w:rsid w:val="00845ED8"/>
    <w:rsid w:val="00845F9E"/>
    <w:rsid w:val="00846085"/>
    <w:rsid w:val="0084608F"/>
    <w:rsid w:val="0084617D"/>
    <w:rsid w:val="008462F4"/>
    <w:rsid w:val="008463F7"/>
    <w:rsid w:val="0084662D"/>
    <w:rsid w:val="008467BB"/>
    <w:rsid w:val="00846867"/>
    <w:rsid w:val="00846871"/>
    <w:rsid w:val="00846952"/>
    <w:rsid w:val="00846AE5"/>
    <w:rsid w:val="00846DBC"/>
    <w:rsid w:val="00847136"/>
    <w:rsid w:val="00847179"/>
    <w:rsid w:val="00847216"/>
    <w:rsid w:val="00847317"/>
    <w:rsid w:val="0084743B"/>
    <w:rsid w:val="0084750D"/>
    <w:rsid w:val="008475EC"/>
    <w:rsid w:val="00847604"/>
    <w:rsid w:val="00847694"/>
    <w:rsid w:val="00847706"/>
    <w:rsid w:val="0084776C"/>
    <w:rsid w:val="00847892"/>
    <w:rsid w:val="008478B3"/>
    <w:rsid w:val="0084794E"/>
    <w:rsid w:val="008479DD"/>
    <w:rsid w:val="00847BAB"/>
    <w:rsid w:val="00847BED"/>
    <w:rsid w:val="00847C21"/>
    <w:rsid w:val="00847CB9"/>
    <w:rsid w:val="008500CA"/>
    <w:rsid w:val="008500FA"/>
    <w:rsid w:val="00850509"/>
    <w:rsid w:val="00850654"/>
    <w:rsid w:val="00850744"/>
    <w:rsid w:val="008507DF"/>
    <w:rsid w:val="00850858"/>
    <w:rsid w:val="00850926"/>
    <w:rsid w:val="00850B79"/>
    <w:rsid w:val="00850C02"/>
    <w:rsid w:val="00850DE0"/>
    <w:rsid w:val="008513B7"/>
    <w:rsid w:val="008513CF"/>
    <w:rsid w:val="008514DB"/>
    <w:rsid w:val="008516CD"/>
    <w:rsid w:val="008517CF"/>
    <w:rsid w:val="0085181C"/>
    <w:rsid w:val="00851881"/>
    <w:rsid w:val="008518C1"/>
    <w:rsid w:val="00851B05"/>
    <w:rsid w:val="00851E45"/>
    <w:rsid w:val="00851EA7"/>
    <w:rsid w:val="00852014"/>
    <w:rsid w:val="008524B2"/>
    <w:rsid w:val="00852716"/>
    <w:rsid w:val="008528DB"/>
    <w:rsid w:val="00852BD3"/>
    <w:rsid w:val="00852D97"/>
    <w:rsid w:val="00852E63"/>
    <w:rsid w:val="00852FE8"/>
    <w:rsid w:val="0085305F"/>
    <w:rsid w:val="008532CD"/>
    <w:rsid w:val="008535A0"/>
    <w:rsid w:val="008538CF"/>
    <w:rsid w:val="00853914"/>
    <w:rsid w:val="0085397E"/>
    <w:rsid w:val="008539AE"/>
    <w:rsid w:val="00853B6B"/>
    <w:rsid w:val="00853C95"/>
    <w:rsid w:val="00853E5B"/>
    <w:rsid w:val="00854140"/>
    <w:rsid w:val="00854367"/>
    <w:rsid w:val="00854548"/>
    <w:rsid w:val="00854744"/>
    <w:rsid w:val="008549E5"/>
    <w:rsid w:val="00854A1E"/>
    <w:rsid w:val="00854A3F"/>
    <w:rsid w:val="00854CB0"/>
    <w:rsid w:val="00854D2C"/>
    <w:rsid w:val="00854EC3"/>
    <w:rsid w:val="00855429"/>
    <w:rsid w:val="0085575D"/>
    <w:rsid w:val="008557AA"/>
    <w:rsid w:val="008558A4"/>
    <w:rsid w:val="00855A73"/>
    <w:rsid w:val="00855C34"/>
    <w:rsid w:val="00855D4A"/>
    <w:rsid w:val="00855D8D"/>
    <w:rsid w:val="008561A7"/>
    <w:rsid w:val="008563CE"/>
    <w:rsid w:val="008565A5"/>
    <w:rsid w:val="0085662C"/>
    <w:rsid w:val="00856883"/>
    <w:rsid w:val="0085689F"/>
    <w:rsid w:val="00856A59"/>
    <w:rsid w:val="00856BF2"/>
    <w:rsid w:val="00856C3B"/>
    <w:rsid w:val="00856D00"/>
    <w:rsid w:val="00856D36"/>
    <w:rsid w:val="00856D94"/>
    <w:rsid w:val="00856D9E"/>
    <w:rsid w:val="00856E0C"/>
    <w:rsid w:val="00856F86"/>
    <w:rsid w:val="00857493"/>
    <w:rsid w:val="0085771D"/>
    <w:rsid w:val="0085778B"/>
    <w:rsid w:val="008577C1"/>
    <w:rsid w:val="008577D2"/>
    <w:rsid w:val="00857BE1"/>
    <w:rsid w:val="00860292"/>
    <w:rsid w:val="008602B8"/>
    <w:rsid w:val="008602EA"/>
    <w:rsid w:val="0086046B"/>
    <w:rsid w:val="0086057B"/>
    <w:rsid w:val="008605F4"/>
    <w:rsid w:val="00860723"/>
    <w:rsid w:val="00860897"/>
    <w:rsid w:val="00860A1C"/>
    <w:rsid w:val="00860ABD"/>
    <w:rsid w:val="00860D91"/>
    <w:rsid w:val="00860E1A"/>
    <w:rsid w:val="0086107D"/>
    <w:rsid w:val="00861179"/>
    <w:rsid w:val="00861620"/>
    <w:rsid w:val="008618DF"/>
    <w:rsid w:val="00861952"/>
    <w:rsid w:val="008619AB"/>
    <w:rsid w:val="00861AA5"/>
    <w:rsid w:val="00861AAF"/>
    <w:rsid w:val="00861B05"/>
    <w:rsid w:val="00861B45"/>
    <w:rsid w:val="00861F30"/>
    <w:rsid w:val="00862071"/>
    <w:rsid w:val="0086227C"/>
    <w:rsid w:val="00862494"/>
    <w:rsid w:val="008625FC"/>
    <w:rsid w:val="008627B1"/>
    <w:rsid w:val="00862890"/>
    <w:rsid w:val="0086290E"/>
    <w:rsid w:val="00862B0B"/>
    <w:rsid w:val="00862B33"/>
    <w:rsid w:val="00862B8D"/>
    <w:rsid w:val="00862DA1"/>
    <w:rsid w:val="0086312E"/>
    <w:rsid w:val="00863358"/>
    <w:rsid w:val="00863BD6"/>
    <w:rsid w:val="00863EA1"/>
    <w:rsid w:val="00863FF1"/>
    <w:rsid w:val="008644E4"/>
    <w:rsid w:val="00864544"/>
    <w:rsid w:val="00864A04"/>
    <w:rsid w:val="00864A69"/>
    <w:rsid w:val="00864B20"/>
    <w:rsid w:val="00864DE3"/>
    <w:rsid w:val="00864EEF"/>
    <w:rsid w:val="00865996"/>
    <w:rsid w:val="00865A19"/>
    <w:rsid w:val="00865CF2"/>
    <w:rsid w:val="00865D99"/>
    <w:rsid w:val="00865EA7"/>
    <w:rsid w:val="00865FE0"/>
    <w:rsid w:val="00866118"/>
    <w:rsid w:val="00866192"/>
    <w:rsid w:val="00866567"/>
    <w:rsid w:val="008665B4"/>
    <w:rsid w:val="00866614"/>
    <w:rsid w:val="00866636"/>
    <w:rsid w:val="0086663B"/>
    <w:rsid w:val="008666B6"/>
    <w:rsid w:val="00866A58"/>
    <w:rsid w:val="00866E35"/>
    <w:rsid w:val="008671EB"/>
    <w:rsid w:val="008673C5"/>
    <w:rsid w:val="008673D9"/>
    <w:rsid w:val="008673F0"/>
    <w:rsid w:val="00867558"/>
    <w:rsid w:val="008676CE"/>
    <w:rsid w:val="008676E4"/>
    <w:rsid w:val="00867755"/>
    <w:rsid w:val="00867813"/>
    <w:rsid w:val="00867B93"/>
    <w:rsid w:val="00867C0C"/>
    <w:rsid w:val="00870450"/>
    <w:rsid w:val="008707B0"/>
    <w:rsid w:val="008707B1"/>
    <w:rsid w:val="00870834"/>
    <w:rsid w:val="0087086D"/>
    <w:rsid w:val="00870922"/>
    <w:rsid w:val="008709C0"/>
    <w:rsid w:val="00870A22"/>
    <w:rsid w:val="00870BFA"/>
    <w:rsid w:val="00870D3D"/>
    <w:rsid w:val="00871028"/>
    <w:rsid w:val="0087116B"/>
    <w:rsid w:val="008711D6"/>
    <w:rsid w:val="008714BB"/>
    <w:rsid w:val="008715D4"/>
    <w:rsid w:val="0087164C"/>
    <w:rsid w:val="0087167E"/>
    <w:rsid w:val="008716B0"/>
    <w:rsid w:val="0087178A"/>
    <w:rsid w:val="008718EE"/>
    <w:rsid w:val="0087197B"/>
    <w:rsid w:val="00871B2D"/>
    <w:rsid w:val="00871B4A"/>
    <w:rsid w:val="00871BDC"/>
    <w:rsid w:val="00871C76"/>
    <w:rsid w:val="00871CEC"/>
    <w:rsid w:val="00871DB8"/>
    <w:rsid w:val="00871DBA"/>
    <w:rsid w:val="0087204C"/>
    <w:rsid w:val="008722FB"/>
    <w:rsid w:val="008724AF"/>
    <w:rsid w:val="0087268C"/>
    <w:rsid w:val="00872906"/>
    <w:rsid w:val="00872A03"/>
    <w:rsid w:val="00872A84"/>
    <w:rsid w:val="00872AAD"/>
    <w:rsid w:val="00872D88"/>
    <w:rsid w:val="00872F3F"/>
    <w:rsid w:val="0087316B"/>
    <w:rsid w:val="008733CB"/>
    <w:rsid w:val="00873696"/>
    <w:rsid w:val="00873735"/>
    <w:rsid w:val="0087376A"/>
    <w:rsid w:val="008737AD"/>
    <w:rsid w:val="00873901"/>
    <w:rsid w:val="00873BEC"/>
    <w:rsid w:val="00873C98"/>
    <w:rsid w:val="00873EC3"/>
    <w:rsid w:val="008740C4"/>
    <w:rsid w:val="0087439C"/>
    <w:rsid w:val="008744CB"/>
    <w:rsid w:val="0087453D"/>
    <w:rsid w:val="0087467F"/>
    <w:rsid w:val="00874866"/>
    <w:rsid w:val="008748FD"/>
    <w:rsid w:val="00874997"/>
    <w:rsid w:val="00874B41"/>
    <w:rsid w:val="00874BE9"/>
    <w:rsid w:val="00874EEA"/>
    <w:rsid w:val="00874FAA"/>
    <w:rsid w:val="0087508E"/>
    <w:rsid w:val="0087509F"/>
    <w:rsid w:val="008751B3"/>
    <w:rsid w:val="00875244"/>
    <w:rsid w:val="00875295"/>
    <w:rsid w:val="008752CC"/>
    <w:rsid w:val="008756A8"/>
    <w:rsid w:val="008756F7"/>
    <w:rsid w:val="00875775"/>
    <w:rsid w:val="008757A5"/>
    <w:rsid w:val="008757B2"/>
    <w:rsid w:val="00875A0F"/>
    <w:rsid w:val="00875BD9"/>
    <w:rsid w:val="00875C51"/>
    <w:rsid w:val="00875D74"/>
    <w:rsid w:val="00875E71"/>
    <w:rsid w:val="008760C9"/>
    <w:rsid w:val="00876128"/>
    <w:rsid w:val="0087647E"/>
    <w:rsid w:val="008764B4"/>
    <w:rsid w:val="008765C0"/>
    <w:rsid w:val="008767B5"/>
    <w:rsid w:val="00876958"/>
    <w:rsid w:val="008769B8"/>
    <w:rsid w:val="00876A96"/>
    <w:rsid w:val="00876C8A"/>
    <w:rsid w:val="00876D96"/>
    <w:rsid w:val="00876EBE"/>
    <w:rsid w:val="00876F56"/>
    <w:rsid w:val="00877214"/>
    <w:rsid w:val="0087730A"/>
    <w:rsid w:val="00877431"/>
    <w:rsid w:val="00877658"/>
    <w:rsid w:val="008776B3"/>
    <w:rsid w:val="008777D3"/>
    <w:rsid w:val="00877A45"/>
    <w:rsid w:val="00877DE5"/>
    <w:rsid w:val="00877FAD"/>
    <w:rsid w:val="00880020"/>
    <w:rsid w:val="00880283"/>
    <w:rsid w:val="008804EE"/>
    <w:rsid w:val="008805E0"/>
    <w:rsid w:val="00880631"/>
    <w:rsid w:val="0088086C"/>
    <w:rsid w:val="00880A5E"/>
    <w:rsid w:val="00880B06"/>
    <w:rsid w:val="00880C55"/>
    <w:rsid w:val="00880CBF"/>
    <w:rsid w:val="00880D5B"/>
    <w:rsid w:val="00880D94"/>
    <w:rsid w:val="00880D96"/>
    <w:rsid w:val="00880D97"/>
    <w:rsid w:val="00880EE3"/>
    <w:rsid w:val="00881058"/>
    <w:rsid w:val="0088136A"/>
    <w:rsid w:val="008816BB"/>
    <w:rsid w:val="00881701"/>
    <w:rsid w:val="008817C7"/>
    <w:rsid w:val="008819D1"/>
    <w:rsid w:val="00881A29"/>
    <w:rsid w:val="00881BB9"/>
    <w:rsid w:val="00881BD0"/>
    <w:rsid w:val="00881C12"/>
    <w:rsid w:val="00881C7B"/>
    <w:rsid w:val="00881CC5"/>
    <w:rsid w:val="00881E95"/>
    <w:rsid w:val="00881ECE"/>
    <w:rsid w:val="00882056"/>
    <w:rsid w:val="008821B1"/>
    <w:rsid w:val="00882263"/>
    <w:rsid w:val="008822EE"/>
    <w:rsid w:val="008823DB"/>
    <w:rsid w:val="008823FE"/>
    <w:rsid w:val="008828BA"/>
    <w:rsid w:val="008828F7"/>
    <w:rsid w:val="00882CC3"/>
    <w:rsid w:val="00882D12"/>
    <w:rsid w:val="00882D22"/>
    <w:rsid w:val="008833D2"/>
    <w:rsid w:val="00883414"/>
    <w:rsid w:val="008834DD"/>
    <w:rsid w:val="008835BE"/>
    <w:rsid w:val="008838B8"/>
    <w:rsid w:val="00883A4E"/>
    <w:rsid w:val="00883B9B"/>
    <w:rsid w:val="00883FA4"/>
    <w:rsid w:val="00884210"/>
    <w:rsid w:val="0088431A"/>
    <w:rsid w:val="00884353"/>
    <w:rsid w:val="008844A6"/>
    <w:rsid w:val="008844CE"/>
    <w:rsid w:val="008844EA"/>
    <w:rsid w:val="00884588"/>
    <w:rsid w:val="00884671"/>
    <w:rsid w:val="00884701"/>
    <w:rsid w:val="00884831"/>
    <w:rsid w:val="00884867"/>
    <w:rsid w:val="00884924"/>
    <w:rsid w:val="00884ADC"/>
    <w:rsid w:val="00884BA8"/>
    <w:rsid w:val="00884D5C"/>
    <w:rsid w:val="00884F62"/>
    <w:rsid w:val="008850F6"/>
    <w:rsid w:val="0088517A"/>
    <w:rsid w:val="00885415"/>
    <w:rsid w:val="008854C1"/>
    <w:rsid w:val="00885619"/>
    <w:rsid w:val="0088561E"/>
    <w:rsid w:val="00885699"/>
    <w:rsid w:val="00885854"/>
    <w:rsid w:val="00885C31"/>
    <w:rsid w:val="00885F6D"/>
    <w:rsid w:val="00886166"/>
    <w:rsid w:val="0088622A"/>
    <w:rsid w:val="00886621"/>
    <w:rsid w:val="00886817"/>
    <w:rsid w:val="00886BB5"/>
    <w:rsid w:val="00886E6D"/>
    <w:rsid w:val="0088709F"/>
    <w:rsid w:val="008870D6"/>
    <w:rsid w:val="00887566"/>
    <w:rsid w:val="008878C0"/>
    <w:rsid w:val="00887C52"/>
    <w:rsid w:val="00887CD2"/>
    <w:rsid w:val="00887CF7"/>
    <w:rsid w:val="0089026E"/>
    <w:rsid w:val="008902C1"/>
    <w:rsid w:val="008902FA"/>
    <w:rsid w:val="0089058D"/>
    <w:rsid w:val="008908AB"/>
    <w:rsid w:val="008909B5"/>
    <w:rsid w:val="008909B7"/>
    <w:rsid w:val="008909F7"/>
    <w:rsid w:val="0089103B"/>
    <w:rsid w:val="0089122C"/>
    <w:rsid w:val="008912D7"/>
    <w:rsid w:val="00891528"/>
    <w:rsid w:val="0089152C"/>
    <w:rsid w:val="00891579"/>
    <w:rsid w:val="008918F7"/>
    <w:rsid w:val="00891932"/>
    <w:rsid w:val="00891989"/>
    <w:rsid w:val="00891A29"/>
    <w:rsid w:val="00891AB5"/>
    <w:rsid w:val="00891ADB"/>
    <w:rsid w:val="00891C07"/>
    <w:rsid w:val="00891C3D"/>
    <w:rsid w:val="00891CC1"/>
    <w:rsid w:val="00891CD7"/>
    <w:rsid w:val="00891F5C"/>
    <w:rsid w:val="00891F7C"/>
    <w:rsid w:val="00891FF3"/>
    <w:rsid w:val="00892065"/>
    <w:rsid w:val="008920BE"/>
    <w:rsid w:val="0089218F"/>
    <w:rsid w:val="0089224F"/>
    <w:rsid w:val="008924FD"/>
    <w:rsid w:val="008925B9"/>
    <w:rsid w:val="00892B48"/>
    <w:rsid w:val="00892D5A"/>
    <w:rsid w:val="00892EFB"/>
    <w:rsid w:val="00892F58"/>
    <w:rsid w:val="008930F9"/>
    <w:rsid w:val="008930FD"/>
    <w:rsid w:val="00893322"/>
    <w:rsid w:val="00893584"/>
    <w:rsid w:val="008936D4"/>
    <w:rsid w:val="00893772"/>
    <w:rsid w:val="00893930"/>
    <w:rsid w:val="00893C44"/>
    <w:rsid w:val="00893EB9"/>
    <w:rsid w:val="00893EC3"/>
    <w:rsid w:val="0089411A"/>
    <w:rsid w:val="008945DC"/>
    <w:rsid w:val="00894728"/>
    <w:rsid w:val="00894769"/>
    <w:rsid w:val="008947FD"/>
    <w:rsid w:val="0089486F"/>
    <w:rsid w:val="00894931"/>
    <w:rsid w:val="00894A53"/>
    <w:rsid w:val="00894AE7"/>
    <w:rsid w:val="00894BBA"/>
    <w:rsid w:val="00894D52"/>
    <w:rsid w:val="00894E23"/>
    <w:rsid w:val="008952A3"/>
    <w:rsid w:val="008953C7"/>
    <w:rsid w:val="00895557"/>
    <w:rsid w:val="00895B82"/>
    <w:rsid w:val="00895C6C"/>
    <w:rsid w:val="00895F85"/>
    <w:rsid w:val="00896175"/>
    <w:rsid w:val="008962BF"/>
    <w:rsid w:val="0089634F"/>
    <w:rsid w:val="008963DD"/>
    <w:rsid w:val="00896510"/>
    <w:rsid w:val="008965D7"/>
    <w:rsid w:val="008967F0"/>
    <w:rsid w:val="00896A66"/>
    <w:rsid w:val="00896B6B"/>
    <w:rsid w:val="00896C8B"/>
    <w:rsid w:val="00896CC2"/>
    <w:rsid w:val="00897193"/>
    <w:rsid w:val="00897666"/>
    <w:rsid w:val="008979E4"/>
    <w:rsid w:val="008A01AB"/>
    <w:rsid w:val="008A025C"/>
    <w:rsid w:val="008A0456"/>
    <w:rsid w:val="008A05BB"/>
    <w:rsid w:val="008A0642"/>
    <w:rsid w:val="008A09EC"/>
    <w:rsid w:val="008A0A3A"/>
    <w:rsid w:val="008A0A8B"/>
    <w:rsid w:val="008A0D1F"/>
    <w:rsid w:val="008A1030"/>
    <w:rsid w:val="008A113E"/>
    <w:rsid w:val="008A119D"/>
    <w:rsid w:val="008A11C1"/>
    <w:rsid w:val="008A161F"/>
    <w:rsid w:val="008A17ED"/>
    <w:rsid w:val="008A17FA"/>
    <w:rsid w:val="008A1A6F"/>
    <w:rsid w:val="008A1ABA"/>
    <w:rsid w:val="008A1B67"/>
    <w:rsid w:val="008A1C21"/>
    <w:rsid w:val="008A1FA1"/>
    <w:rsid w:val="008A213C"/>
    <w:rsid w:val="008A22BF"/>
    <w:rsid w:val="008A2354"/>
    <w:rsid w:val="008A24F4"/>
    <w:rsid w:val="008A2539"/>
    <w:rsid w:val="008A2880"/>
    <w:rsid w:val="008A2C44"/>
    <w:rsid w:val="008A2C92"/>
    <w:rsid w:val="008A2D00"/>
    <w:rsid w:val="008A2D8B"/>
    <w:rsid w:val="008A2EAB"/>
    <w:rsid w:val="008A2ED2"/>
    <w:rsid w:val="008A3034"/>
    <w:rsid w:val="008A3125"/>
    <w:rsid w:val="008A325E"/>
    <w:rsid w:val="008A327E"/>
    <w:rsid w:val="008A344D"/>
    <w:rsid w:val="008A352E"/>
    <w:rsid w:val="008A3562"/>
    <w:rsid w:val="008A36F4"/>
    <w:rsid w:val="008A3704"/>
    <w:rsid w:val="008A38FE"/>
    <w:rsid w:val="008A39F5"/>
    <w:rsid w:val="008A3A60"/>
    <w:rsid w:val="008A3A8C"/>
    <w:rsid w:val="008A3AD7"/>
    <w:rsid w:val="008A3BB7"/>
    <w:rsid w:val="008A3D1E"/>
    <w:rsid w:val="008A3E5F"/>
    <w:rsid w:val="008A3EDF"/>
    <w:rsid w:val="008A3F87"/>
    <w:rsid w:val="008A40F9"/>
    <w:rsid w:val="008A41B0"/>
    <w:rsid w:val="008A449F"/>
    <w:rsid w:val="008A46E3"/>
    <w:rsid w:val="008A4A8B"/>
    <w:rsid w:val="008A4B53"/>
    <w:rsid w:val="008A4D25"/>
    <w:rsid w:val="008A5192"/>
    <w:rsid w:val="008A52E3"/>
    <w:rsid w:val="008A5416"/>
    <w:rsid w:val="008A5524"/>
    <w:rsid w:val="008A56C0"/>
    <w:rsid w:val="008A5705"/>
    <w:rsid w:val="008A5760"/>
    <w:rsid w:val="008A5C97"/>
    <w:rsid w:val="008A5E19"/>
    <w:rsid w:val="008A60EC"/>
    <w:rsid w:val="008A618A"/>
    <w:rsid w:val="008A6269"/>
    <w:rsid w:val="008A6423"/>
    <w:rsid w:val="008A6512"/>
    <w:rsid w:val="008A6562"/>
    <w:rsid w:val="008A6655"/>
    <w:rsid w:val="008A66D7"/>
    <w:rsid w:val="008A684B"/>
    <w:rsid w:val="008A6855"/>
    <w:rsid w:val="008A6859"/>
    <w:rsid w:val="008A693B"/>
    <w:rsid w:val="008A6A13"/>
    <w:rsid w:val="008A6B1F"/>
    <w:rsid w:val="008A6BF1"/>
    <w:rsid w:val="008A6F1C"/>
    <w:rsid w:val="008A71AC"/>
    <w:rsid w:val="008A71D3"/>
    <w:rsid w:val="008A7259"/>
    <w:rsid w:val="008A7285"/>
    <w:rsid w:val="008A7438"/>
    <w:rsid w:val="008A781F"/>
    <w:rsid w:val="008A787E"/>
    <w:rsid w:val="008A797F"/>
    <w:rsid w:val="008A7BB6"/>
    <w:rsid w:val="008A7CA4"/>
    <w:rsid w:val="008A7CC1"/>
    <w:rsid w:val="008A7E29"/>
    <w:rsid w:val="008A7EA6"/>
    <w:rsid w:val="008A7F16"/>
    <w:rsid w:val="008B0125"/>
    <w:rsid w:val="008B0442"/>
    <w:rsid w:val="008B0479"/>
    <w:rsid w:val="008B0504"/>
    <w:rsid w:val="008B0702"/>
    <w:rsid w:val="008B0A32"/>
    <w:rsid w:val="008B0B6A"/>
    <w:rsid w:val="008B0BB9"/>
    <w:rsid w:val="008B0CC7"/>
    <w:rsid w:val="008B0E34"/>
    <w:rsid w:val="008B1041"/>
    <w:rsid w:val="008B1042"/>
    <w:rsid w:val="008B1376"/>
    <w:rsid w:val="008B14DE"/>
    <w:rsid w:val="008B18D0"/>
    <w:rsid w:val="008B1B5B"/>
    <w:rsid w:val="008B1BED"/>
    <w:rsid w:val="008B1CC3"/>
    <w:rsid w:val="008B1E50"/>
    <w:rsid w:val="008B1F19"/>
    <w:rsid w:val="008B1F9C"/>
    <w:rsid w:val="008B20BC"/>
    <w:rsid w:val="008B2463"/>
    <w:rsid w:val="008B250F"/>
    <w:rsid w:val="008B2680"/>
    <w:rsid w:val="008B2768"/>
    <w:rsid w:val="008B28E6"/>
    <w:rsid w:val="008B29E3"/>
    <w:rsid w:val="008B2A68"/>
    <w:rsid w:val="008B2AA6"/>
    <w:rsid w:val="008B2BBC"/>
    <w:rsid w:val="008B2C3F"/>
    <w:rsid w:val="008B313D"/>
    <w:rsid w:val="008B333E"/>
    <w:rsid w:val="008B3729"/>
    <w:rsid w:val="008B374D"/>
    <w:rsid w:val="008B3796"/>
    <w:rsid w:val="008B37C4"/>
    <w:rsid w:val="008B3AE3"/>
    <w:rsid w:val="008B3B90"/>
    <w:rsid w:val="008B3BE1"/>
    <w:rsid w:val="008B3CFC"/>
    <w:rsid w:val="008B3E62"/>
    <w:rsid w:val="008B4297"/>
    <w:rsid w:val="008B432A"/>
    <w:rsid w:val="008B453F"/>
    <w:rsid w:val="008B45AD"/>
    <w:rsid w:val="008B466B"/>
    <w:rsid w:val="008B46A3"/>
    <w:rsid w:val="008B4703"/>
    <w:rsid w:val="008B476C"/>
    <w:rsid w:val="008B491A"/>
    <w:rsid w:val="008B4A11"/>
    <w:rsid w:val="008B583D"/>
    <w:rsid w:val="008B5844"/>
    <w:rsid w:val="008B5A1D"/>
    <w:rsid w:val="008B5AD1"/>
    <w:rsid w:val="008B5B21"/>
    <w:rsid w:val="008B6242"/>
    <w:rsid w:val="008B62C2"/>
    <w:rsid w:val="008B6301"/>
    <w:rsid w:val="008B653D"/>
    <w:rsid w:val="008B65DA"/>
    <w:rsid w:val="008B6677"/>
    <w:rsid w:val="008B6AD7"/>
    <w:rsid w:val="008B6F28"/>
    <w:rsid w:val="008B6F2F"/>
    <w:rsid w:val="008B7006"/>
    <w:rsid w:val="008B7053"/>
    <w:rsid w:val="008B7057"/>
    <w:rsid w:val="008B72FA"/>
    <w:rsid w:val="008B74AF"/>
    <w:rsid w:val="008B77E1"/>
    <w:rsid w:val="008B78EE"/>
    <w:rsid w:val="008B79BB"/>
    <w:rsid w:val="008B7A00"/>
    <w:rsid w:val="008B7A77"/>
    <w:rsid w:val="008B7B2B"/>
    <w:rsid w:val="008B7D78"/>
    <w:rsid w:val="008B7DC1"/>
    <w:rsid w:val="008B7E59"/>
    <w:rsid w:val="008C019A"/>
    <w:rsid w:val="008C01AD"/>
    <w:rsid w:val="008C0928"/>
    <w:rsid w:val="008C09FF"/>
    <w:rsid w:val="008C0C93"/>
    <w:rsid w:val="008C0EE3"/>
    <w:rsid w:val="008C11AB"/>
    <w:rsid w:val="008C11AE"/>
    <w:rsid w:val="008C13D5"/>
    <w:rsid w:val="008C1464"/>
    <w:rsid w:val="008C1AA3"/>
    <w:rsid w:val="008C1D8A"/>
    <w:rsid w:val="008C1D96"/>
    <w:rsid w:val="008C1FA5"/>
    <w:rsid w:val="008C2145"/>
    <w:rsid w:val="008C21F9"/>
    <w:rsid w:val="008C22F8"/>
    <w:rsid w:val="008C244E"/>
    <w:rsid w:val="008C2976"/>
    <w:rsid w:val="008C299A"/>
    <w:rsid w:val="008C2AF1"/>
    <w:rsid w:val="008C2C52"/>
    <w:rsid w:val="008C2F90"/>
    <w:rsid w:val="008C3027"/>
    <w:rsid w:val="008C30FC"/>
    <w:rsid w:val="008C3168"/>
    <w:rsid w:val="008C343E"/>
    <w:rsid w:val="008C365E"/>
    <w:rsid w:val="008C3689"/>
    <w:rsid w:val="008C3716"/>
    <w:rsid w:val="008C37FC"/>
    <w:rsid w:val="008C3BA7"/>
    <w:rsid w:val="008C3BB2"/>
    <w:rsid w:val="008C3CAA"/>
    <w:rsid w:val="008C3E7F"/>
    <w:rsid w:val="008C409F"/>
    <w:rsid w:val="008C41D4"/>
    <w:rsid w:val="008C458E"/>
    <w:rsid w:val="008C4716"/>
    <w:rsid w:val="008C48B4"/>
    <w:rsid w:val="008C4AE7"/>
    <w:rsid w:val="008C4B06"/>
    <w:rsid w:val="008C4C53"/>
    <w:rsid w:val="008C4E57"/>
    <w:rsid w:val="008C4EAC"/>
    <w:rsid w:val="008C4F56"/>
    <w:rsid w:val="008C51AF"/>
    <w:rsid w:val="008C548E"/>
    <w:rsid w:val="008C5597"/>
    <w:rsid w:val="008C5822"/>
    <w:rsid w:val="008C5C61"/>
    <w:rsid w:val="008C5CB1"/>
    <w:rsid w:val="008C5CBF"/>
    <w:rsid w:val="008C5EC0"/>
    <w:rsid w:val="008C62C1"/>
    <w:rsid w:val="008C632E"/>
    <w:rsid w:val="008C664D"/>
    <w:rsid w:val="008C6715"/>
    <w:rsid w:val="008C674D"/>
    <w:rsid w:val="008C68D3"/>
    <w:rsid w:val="008C68E0"/>
    <w:rsid w:val="008C6908"/>
    <w:rsid w:val="008C6A10"/>
    <w:rsid w:val="008C6C9C"/>
    <w:rsid w:val="008C6F19"/>
    <w:rsid w:val="008C6F6C"/>
    <w:rsid w:val="008C6FFE"/>
    <w:rsid w:val="008C72C4"/>
    <w:rsid w:val="008C7382"/>
    <w:rsid w:val="008C7525"/>
    <w:rsid w:val="008C76AF"/>
    <w:rsid w:val="008C79AD"/>
    <w:rsid w:val="008C79B3"/>
    <w:rsid w:val="008C7D4A"/>
    <w:rsid w:val="008C7E42"/>
    <w:rsid w:val="008C7FCB"/>
    <w:rsid w:val="008D0029"/>
    <w:rsid w:val="008D0128"/>
    <w:rsid w:val="008D0132"/>
    <w:rsid w:val="008D04E0"/>
    <w:rsid w:val="008D0B5C"/>
    <w:rsid w:val="008D0BA2"/>
    <w:rsid w:val="008D0D16"/>
    <w:rsid w:val="008D0D6B"/>
    <w:rsid w:val="008D0F65"/>
    <w:rsid w:val="008D0FCB"/>
    <w:rsid w:val="008D10B2"/>
    <w:rsid w:val="008D1192"/>
    <w:rsid w:val="008D11C7"/>
    <w:rsid w:val="008D14BE"/>
    <w:rsid w:val="008D183B"/>
    <w:rsid w:val="008D1C5E"/>
    <w:rsid w:val="008D1D0A"/>
    <w:rsid w:val="008D2281"/>
    <w:rsid w:val="008D230C"/>
    <w:rsid w:val="008D2741"/>
    <w:rsid w:val="008D2B29"/>
    <w:rsid w:val="008D2DE9"/>
    <w:rsid w:val="008D2EE8"/>
    <w:rsid w:val="008D2F02"/>
    <w:rsid w:val="008D313B"/>
    <w:rsid w:val="008D31E4"/>
    <w:rsid w:val="008D3204"/>
    <w:rsid w:val="008D333C"/>
    <w:rsid w:val="008D363B"/>
    <w:rsid w:val="008D386C"/>
    <w:rsid w:val="008D3929"/>
    <w:rsid w:val="008D3AC9"/>
    <w:rsid w:val="008D3BD7"/>
    <w:rsid w:val="008D3E0C"/>
    <w:rsid w:val="008D3FD1"/>
    <w:rsid w:val="008D3FD4"/>
    <w:rsid w:val="008D40CF"/>
    <w:rsid w:val="008D49AE"/>
    <w:rsid w:val="008D49B2"/>
    <w:rsid w:val="008D512B"/>
    <w:rsid w:val="008D5392"/>
    <w:rsid w:val="008D5643"/>
    <w:rsid w:val="008D5938"/>
    <w:rsid w:val="008D5A5D"/>
    <w:rsid w:val="008D5AAA"/>
    <w:rsid w:val="008D5ADA"/>
    <w:rsid w:val="008D5B05"/>
    <w:rsid w:val="008D5F3A"/>
    <w:rsid w:val="008D60F9"/>
    <w:rsid w:val="008D61A9"/>
    <w:rsid w:val="008D63D8"/>
    <w:rsid w:val="008D6630"/>
    <w:rsid w:val="008D6714"/>
    <w:rsid w:val="008D6E56"/>
    <w:rsid w:val="008D6FE4"/>
    <w:rsid w:val="008D7343"/>
    <w:rsid w:val="008D73A3"/>
    <w:rsid w:val="008D748A"/>
    <w:rsid w:val="008D7540"/>
    <w:rsid w:val="008D7584"/>
    <w:rsid w:val="008D77B1"/>
    <w:rsid w:val="008D7B58"/>
    <w:rsid w:val="008D7D88"/>
    <w:rsid w:val="008D7F97"/>
    <w:rsid w:val="008E00F3"/>
    <w:rsid w:val="008E0166"/>
    <w:rsid w:val="008E058D"/>
    <w:rsid w:val="008E096B"/>
    <w:rsid w:val="008E0B09"/>
    <w:rsid w:val="008E0CBA"/>
    <w:rsid w:val="008E0F47"/>
    <w:rsid w:val="008E11A5"/>
    <w:rsid w:val="008E153D"/>
    <w:rsid w:val="008E1735"/>
    <w:rsid w:val="008E1799"/>
    <w:rsid w:val="008E1883"/>
    <w:rsid w:val="008E1915"/>
    <w:rsid w:val="008E1F42"/>
    <w:rsid w:val="008E1FB5"/>
    <w:rsid w:val="008E202D"/>
    <w:rsid w:val="008E2042"/>
    <w:rsid w:val="008E2096"/>
    <w:rsid w:val="008E20A7"/>
    <w:rsid w:val="008E220D"/>
    <w:rsid w:val="008E24F4"/>
    <w:rsid w:val="008E271D"/>
    <w:rsid w:val="008E28DE"/>
    <w:rsid w:val="008E2B0F"/>
    <w:rsid w:val="008E305A"/>
    <w:rsid w:val="008E3062"/>
    <w:rsid w:val="008E30CB"/>
    <w:rsid w:val="008E32CF"/>
    <w:rsid w:val="008E3552"/>
    <w:rsid w:val="008E3650"/>
    <w:rsid w:val="008E3709"/>
    <w:rsid w:val="008E3993"/>
    <w:rsid w:val="008E3BE0"/>
    <w:rsid w:val="008E3C66"/>
    <w:rsid w:val="008E3D31"/>
    <w:rsid w:val="008E3E92"/>
    <w:rsid w:val="008E3FB9"/>
    <w:rsid w:val="008E3FDC"/>
    <w:rsid w:val="008E42FD"/>
    <w:rsid w:val="008E4373"/>
    <w:rsid w:val="008E437E"/>
    <w:rsid w:val="008E454C"/>
    <w:rsid w:val="008E45AF"/>
    <w:rsid w:val="008E45F4"/>
    <w:rsid w:val="008E477E"/>
    <w:rsid w:val="008E4845"/>
    <w:rsid w:val="008E4CDC"/>
    <w:rsid w:val="008E4D5A"/>
    <w:rsid w:val="008E4F0C"/>
    <w:rsid w:val="008E5265"/>
    <w:rsid w:val="008E536C"/>
    <w:rsid w:val="008E53EC"/>
    <w:rsid w:val="008E54EE"/>
    <w:rsid w:val="008E5517"/>
    <w:rsid w:val="008E56D5"/>
    <w:rsid w:val="008E5795"/>
    <w:rsid w:val="008E57AF"/>
    <w:rsid w:val="008E584D"/>
    <w:rsid w:val="008E5A29"/>
    <w:rsid w:val="008E5BA5"/>
    <w:rsid w:val="008E5D23"/>
    <w:rsid w:val="008E5D70"/>
    <w:rsid w:val="008E5E4B"/>
    <w:rsid w:val="008E5ED7"/>
    <w:rsid w:val="008E60E4"/>
    <w:rsid w:val="008E62B4"/>
    <w:rsid w:val="008E639D"/>
    <w:rsid w:val="008E63E3"/>
    <w:rsid w:val="008E6445"/>
    <w:rsid w:val="008E64D2"/>
    <w:rsid w:val="008E698C"/>
    <w:rsid w:val="008E6B04"/>
    <w:rsid w:val="008E6BCE"/>
    <w:rsid w:val="008E6C05"/>
    <w:rsid w:val="008E6C5B"/>
    <w:rsid w:val="008E70A5"/>
    <w:rsid w:val="008E7180"/>
    <w:rsid w:val="008E7181"/>
    <w:rsid w:val="008E7225"/>
    <w:rsid w:val="008E7424"/>
    <w:rsid w:val="008E787F"/>
    <w:rsid w:val="008E793B"/>
    <w:rsid w:val="008E7AB9"/>
    <w:rsid w:val="008E7B23"/>
    <w:rsid w:val="008E7D1D"/>
    <w:rsid w:val="008E7E57"/>
    <w:rsid w:val="008E7ED0"/>
    <w:rsid w:val="008E7F3F"/>
    <w:rsid w:val="008F0093"/>
    <w:rsid w:val="008F00AE"/>
    <w:rsid w:val="008F00ED"/>
    <w:rsid w:val="008F022A"/>
    <w:rsid w:val="008F02BE"/>
    <w:rsid w:val="008F034A"/>
    <w:rsid w:val="008F03CA"/>
    <w:rsid w:val="008F0691"/>
    <w:rsid w:val="008F0735"/>
    <w:rsid w:val="008F0C90"/>
    <w:rsid w:val="008F0CB6"/>
    <w:rsid w:val="008F0FFE"/>
    <w:rsid w:val="008F131C"/>
    <w:rsid w:val="008F1362"/>
    <w:rsid w:val="008F1923"/>
    <w:rsid w:val="008F1DE1"/>
    <w:rsid w:val="008F1E6C"/>
    <w:rsid w:val="008F1EDF"/>
    <w:rsid w:val="008F21D7"/>
    <w:rsid w:val="008F23D6"/>
    <w:rsid w:val="008F2547"/>
    <w:rsid w:val="008F2608"/>
    <w:rsid w:val="008F2671"/>
    <w:rsid w:val="008F27F6"/>
    <w:rsid w:val="008F294A"/>
    <w:rsid w:val="008F2B4E"/>
    <w:rsid w:val="008F2CAE"/>
    <w:rsid w:val="008F2F76"/>
    <w:rsid w:val="008F3259"/>
    <w:rsid w:val="008F3465"/>
    <w:rsid w:val="008F3591"/>
    <w:rsid w:val="008F37B0"/>
    <w:rsid w:val="008F388B"/>
    <w:rsid w:val="008F3C68"/>
    <w:rsid w:val="008F3C77"/>
    <w:rsid w:val="008F3C8F"/>
    <w:rsid w:val="008F3F74"/>
    <w:rsid w:val="008F40CF"/>
    <w:rsid w:val="008F4142"/>
    <w:rsid w:val="008F4193"/>
    <w:rsid w:val="008F420D"/>
    <w:rsid w:val="008F4679"/>
    <w:rsid w:val="008F46C5"/>
    <w:rsid w:val="008F46FF"/>
    <w:rsid w:val="008F483C"/>
    <w:rsid w:val="008F49C7"/>
    <w:rsid w:val="008F4AAD"/>
    <w:rsid w:val="008F4BEB"/>
    <w:rsid w:val="008F4D7A"/>
    <w:rsid w:val="008F4DF8"/>
    <w:rsid w:val="008F4E8D"/>
    <w:rsid w:val="008F4FF0"/>
    <w:rsid w:val="008F517D"/>
    <w:rsid w:val="008F5221"/>
    <w:rsid w:val="008F5412"/>
    <w:rsid w:val="008F55CD"/>
    <w:rsid w:val="008F55E2"/>
    <w:rsid w:val="008F5643"/>
    <w:rsid w:val="008F5856"/>
    <w:rsid w:val="008F5979"/>
    <w:rsid w:val="008F5A11"/>
    <w:rsid w:val="008F5B1C"/>
    <w:rsid w:val="008F5BAC"/>
    <w:rsid w:val="008F5C01"/>
    <w:rsid w:val="008F5C09"/>
    <w:rsid w:val="008F5C3B"/>
    <w:rsid w:val="008F5D66"/>
    <w:rsid w:val="008F5DA7"/>
    <w:rsid w:val="008F5E32"/>
    <w:rsid w:val="008F5EBA"/>
    <w:rsid w:val="008F5EFC"/>
    <w:rsid w:val="008F5F10"/>
    <w:rsid w:val="008F613C"/>
    <w:rsid w:val="008F624B"/>
    <w:rsid w:val="008F6480"/>
    <w:rsid w:val="008F665D"/>
    <w:rsid w:val="008F67C9"/>
    <w:rsid w:val="008F6841"/>
    <w:rsid w:val="008F6ABA"/>
    <w:rsid w:val="008F6B56"/>
    <w:rsid w:val="008F6EA5"/>
    <w:rsid w:val="008F6FE4"/>
    <w:rsid w:val="008F7007"/>
    <w:rsid w:val="008F72D2"/>
    <w:rsid w:val="008F774E"/>
    <w:rsid w:val="008F7810"/>
    <w:rsid w:val="008F7845"/>
    <w:rsid w:val="008F7996"/>
    <w:rsid w:val="008F7A17"/>
    <w:rsid w:val="008F7B08"/>
    <w:rsid w:val="008F7C57"/>
    <w:rsid w:val="008F7C64"/>
    <w:rsid w:val="008F7F01"/>
    <w:rsid w:val="0090017F"/>
    <w:rsid w:val="00900619"/>
    <w:rsid w:val="0090075F"/>
    <w:rsid w:val="00900927"/>
    <w:rsid w:val="0090099B"/>
    <w:rsid w:val="00900A23"/>
    <w:rsid w:val="00900BE4"/>
    <w:rsid w:val="00900DB4"/>
    <w:rsid w:val="00900E54"/>
    <w:rsid w:val="00900E71"/>
    <w:rsid w:val="00900FD3"/>
    <w:rsid w:val="009010B1"/>
    <w:rsid w:val="00901203"/>
    <w:rsid w:val="00901238"/>
    <w:rsid w:val="0090142E"/>
    <w:rsid w:val="00901807"/>
    <w:rsid w:val="00901BEC"/>
    <w:rsid w:val="00901F3A"/>
    <w:rsid w:val="00901F3F"/>
    <w:rsid w:val="00901FD4"/>
    <w:rsid w:val="0090279E"/>
    <w:rsid w:val="009028A6"/>
    <w:rsid w:val="00902968"/>
    <w:rsid w:val="00902AC6"/>
    <w:rsid w:val="00902CF9"/>
    <w:rsid w:val="00902CFB"/>
    <w:rsid w:val="00902E61"/>
    <w:rsid w:val="00902EE8"/>
    <w:rsid w:val="0090310D"/>
    <w:rsid w:val="00903297"/>
    <w:rsid w:val="009033CA"/>
    <w:rsid w:val="00903610"/>
    <w:rsid w:val="00903612"/>
    <w:rsid w:val="00903762"/>
    <w:rsid w:val="009037A8"/>
    <w:rsid w:val="00903917"/>
    <w:rsid w:val="00903C7D"/>
    <w:rsid w:val="00904101"/>
    <w:rsid w:val="009043EB"/>
    <w:rsid w:val="00904541"/>
    <w:rsid w:val="00904679"/>
    <w:rsid w:val="00904697"/>
    <w:rsid w:val="009048CB"/>
    <w:rsid w:val="00904A88"/>
    <w:rsid w:val="00904F67"/>
    <w:rsid w:val="00904FE8"/>
    <w:rsid w:val="0090502A"/>
    <w:rsid w:val="0090528C"/>
    <w:rsid w:val="009055EE"/>
    <w:rsid w:val="00905761"/>
    <w:rsid w:val="009057CC"/>
    <w:rsid w:val="0090588F"/>
    <w:rsid w:val="009058AB"/>
    <w:rsid w:val="00905D01"/>
    <w:rsid w:val="00905DAD"/>
    <w:rsid w:val="00905EBC"/>
    <w:rsid w:val="009062B5"/>
    <w:rsid w:val="0090642C"/>
    <w:rsid w:val="00906486"/>
    <w:rsid w:val="00906526"/>
    <w:rsid w:val="00906676"/>
    <w:rsid w:val="009067EB"/>
    <w:rsid w:val="0090689C"/>
    <w:rsid w:val="009069AE"/>
    <w:rsid w:val="00906C70"/>
    <w:rsid w:val="00906F22"/>
    <w:rsid w:val="00907009"/>
    <w:rsid w:val="00907255"/>
    <w:rsid w:val="0090733D"/>
    <w:rsid w:val="00907389"/>
    <w:rsid w:val="0090740E"/>
    <w:rsid w:val="009077C0"/>
    <w:rsid w:val="009077EC"/>
    <w:rsid w:val="00907A80"/>
    <w:rsid w:val="00907B01"/>
    <w:rsid w:val="00907BC2"/>
    <w:rsid w:val="00907CD5"/>
    <w:rsid w:val="00907EB4"/>
    <w:rsid w:val="00907ECC"/>
    <w:rsid w:val="00910007"/>
    <w:rsid w:val="009101A2"/>
    <w:rsid w:val="00910247"/>
    <w:rsid w:val="009103A2"/>
    <w:rsid w:val="009103FB"/>
    <w:rsid w:val="00910556"/>
    <w:rsid w:val="00910912"/>
    <w:rsid w:val="009109DE"/>
    <w:rsid w:val="00910B75"/>
    <w:rsid w:val="00910BF5"/>
    <w:rsid w:val="00910D42"/>
    <w:rsid w:val="00910D6B"/>
    <w:rsid w:val="00910DF1"/>
    <w:rsid w:val="00910E52"/>
    <w:rsid w:val="00911575"/>
    <w:rsid w:val="009116F3"/>
    <w:rsid w:val="009117FF"/>
    <w:rsid w:val="009118AF"/>
    <w:rsid w:val="00911CC7"/>
    <w:rsid w:val="00911DE5"/>
    <w:rsid w:val="00911EA5"/>
    <w:rsid w:val="00911F4C"/>
    <w:rsid w:val="0091202B"/>
    <w:rsid w:val="0091213B"/>
    <w:rsid w:val="009122A1"/>
    <w:rsid w:val="00912484"/>
    <w:rsid w:val="00912795"/>
    <w:rsid w:val="009127EA"/>
    <w:rsid w:val="0091288D"/>
    <w:rsid w:val="00912968"/>
    <w:rsid w:val="00912985"/>
    <w:rsid w:val="00912A05"/>
    <w:rsid w:val="00912AA1"/>
    <w:rsid w:val="00912B0B"/>
    <w:rsid w:val="00912DAE"/>
    <w:rsid w:val="00912DB3"/>
    <w:rsid w:val="00912FA1"/>
    <w:rsid w:val="0091302B"/>
    <w:rsid w:val="0091344C"/>
    <w:rsid w:val="009134BB"/>
    <w:rsid w:val="00913511"/>
    <w:rsid w:val="009135F9"/>
    <w:rsid w:val="00913872"/>
    <w:rsid w:val="0091389E"/>
    <w:rsid w:val="009138D7"/>
    <w:rsid w:val="00913956"/>
    <w:rsid w:val="009139FD"/>
    <w:rsid w:val="00913D4D"/>
    <w:rsid w:val="00913DFC"/>
    <w:rsid w:val="00913E0E"/>
    <w:rsid w:val="00913E47"/>
    <w:rsid w:val="00913E86"/>
    <w:rsid w:val="009142FE"/>
    <w:rsid w:val="009143C0"/>
    <w:rsid w:val="009143E5"/>
    <w:rsid w:val="009143FB"/>
    <w:rsid w:val="00914C8F"/>
    <w:rsid w:val="00914D1A"/>
    <w:rsid w:val="00914E47"/>
    <w:rsid w:val="00914F99"/>
    <w:rsid w:val="0091502A"/>
    <w:rsid w:val="00915248"/>
    <w:rsid w:val="009153DA"/>
    <w:rsid w:val="00915722"/>
    <w:rsid w:val="009158EC"/>
    <w:rsid w:val="00915C1A"/>
    <w:rsid w:val="00915C97"/>
    <w:rsid w:val="009161B7"/>
    <w:rsid w:val="009166BB"/>
    <w:rsid w:val="00916768"/>
    <w:rsid w:val="00916784"/>
    <w:rsid w:val="009167AD"/>
    <w:rsid w:val="00916928"/>
    <w:rsid w:val="009169D6"/>
    <w:rsid w:val="00916DD5"/>
    <w:rsid w:val="00916E21"/>
    <w:rsid w:val="00916E4B"/>
    <w:rsid w:val="00916FF8"/>
    <w:rsid w:val="00917219"/>
    <w:rsid w:val="00917365"/>
    <w:rsid w:val="00917649"/>
    <w:rsid w:val="00917741"/>
    <w:rsid w:val="00917745"/>
    <w:rsid w:val="00917975"/>
    <w:rsid w:val="00917A3A"/>
    <w:rsid w:val="00917A52"/>
    <w:rsid w:val="00917C83"/>
    <w:rsid w:val="00917CE5"/>
    <w:rsid w:val="00917D89"/>
    <w:rsid w:val="00917EA3"/>
    <w:rsid w:val="00917FD7"/>
    <w:rsid w:val="009201BD"/>
    <w:rsid w:val="009204E3"/>
    <w:rsid w:val="00920610"/>
    <w:rsid w:val="00920C2F"/>
    <w:rsid w:val="00920CDA"/>
    <w:rsid w:val="00920CF0"/>
    <w:rsid w:val="00920E84"/>
    <w:rsid w:val="00920F0D"/>
    <w:rsid w:val="00920F5F"/>
    <w:rsid w:val="00921268"/>
    <w:rsid w:val="00921325"/>
    <w:rsid w:val="00921483"/>
    <w:rsid w:val="00921503"/>
    <w:rsid w:val="009216AE"/>
    <w:rsid w:val="009216E8"/>
    <w:rsid w:val="00921775"/>
    <w:rsid w:val="009217DC"/>
    <w:rsid w:val="009217FA"/>
    <w:rsid w:val="009218C5"/>
    <w:rsid w:val="009219C7"/>
    <w:rsid w:val="00921C25"/>
    <w:rsid w:val="00921CB4"/>
    <w:rsid w:val="00921CC7"/>
    <w:rsid w:val="00921CC9"/>
    <w:rsid w:val="00921DA9"/>
    <w:rsid w:val="00921E05"/>
    <w:rsid w:val="00921EB4"/>
    <w:rsid w:val="00921FEC"/>
    <w:rsid w:val="0092204E"/>
    <w:rsid w:val="00922107"/>
    <w:rsid w:val="00922308"/>
    <w:rsid w:val="00922797"/>
    <w:rsid w:val="0092279F"/>
    <w:rsid w:val="009227D3"/>
    <w:rsid w:val="009228B0"/>
    <w:rsid w:val="00922B15"/>
    <w:rsid w:val="00922BB0"/>
    <w:rsid w:val="00922BD5"/>
    <w:rsid w:val="00922C05"/>
    <w:rsid w:val="00922C66"/>
    <w:rsid w:val="00922D18"/>
    <w:rsid w:val="00922DC2"/>
    <w:rsid w:val="009231B9"/>
    <w:rsid w:val="009233C4"/>
    <w:rsid w:val="009237D9"/>
    <w:rsid w:val="009239ED"/>
    <w:rsid w:val="00923A18"/>
    <w:rsid w:val="00923CEA"/>
    <w:rsid w:val="00923D25"/>
    <w:rsid w:val="00923E61"/>
    <w:rsid w:val="0092406C"/>
    <w:rsid w:val="00924156"/>
    <w:rsid w:val="00924429"/>
    <w:rsid w:val="00924430"/>
    <w:rsid w:val="009244B4"/>
    <w:rsid w:val="00924688"/>
    <w:rsid w:val="009247B4"/>
    <w:rsid w:val="00924839"/>
    <w:rsid w:val="009249B0"/>
    <w:rsid w:val="00924B50"/>
    <w:rsid w:val="00924B6D"/>
    <w:rsid w:val="00924D37"/>
    <w:rsid w:val="00924D4B"/>
    <w:rsid w:val="00924E8E"/>
    <w:rsid w:val="009250B4"/>
    <w:rsid w:val="0092530F"/>
    <w:rsid w:val="00925596"/>
    <w:rsid w:val="009257DC"/>
    <w:rsid w:val="009258C5"/>
    <w:rsid w:val="00925965"/>
    <w:rsid w:val="00925A1D"/>
    <w:rsid w:val="00925A3D"/>
    <w:rsid w:val="00925BF9"/>
    <w:rsid w:val="00925E52"/>
    <w:rsid w:val="00925E8B"/>
    <w:rsid w:val="00925F8C"/>
    <w:rsid w:val="00925FA8"/>
    <w:rsid w:val="00926015"/>
    <w:rsid w:val="009261D8"/>
    <w:rsid w:val="009262BC"/>
    <w:rsid w:val="009262C9"/>
    <w:rsid w:val="00926626"/>
    <w:rsid w:val="0092663A"/>
    <w:rsid w:val="009266B9"/>
    <w:rsid w:val="00926818"/>
    <w:rsid w:val="00926B7A"/>
    <w:rsid w:val="00926C6B"/>
    <w:rsid w:val="00926F83"/>
    <w:rsid w:val="009271C9"/>
    <w:rsid w:val="009272A8"/>
    <w:rsid w:val="009277D6"/>
    <w:rsid w:val="009278D2"/>
    <w:rsid w:val="0092792D"/>
    <w:rsid w:val="00927F68"/>
    <w:rsid w:val="00927F71"/>
    <w:rsid w:val="00927FDD"/>
    <w:rsid w:val="009300BC"/>
    <w:rsid w:val="0093017E"/>
    <w:rsid w:val="009302F7"/>
    <w:rsid w:val="00930437"/>
    <w:rsid w:val="00930448"/>
    <w:rsid w:val="0093049A"/>
    <w:rsid w:val="009304EE"/>
    <w:rsid w:val="0093065B"/>
    <w:rsid w:val="00930683"/>
    <w:rsid w:val="0093072B"/>
    <w:rsid w:val="009307ED"/>
    <w:rsid w:val="00930EAF"/>
    <w:rsid w:val="00930F87"/>
    <w:rsid w:val="00930FDD"/>
    <w:rsid w:val="00931026"/>
    <w:rsid w:val="00931047"/>
    <w:rsid w:val="009314B7"/>
    <w:rsid w:val="0093175A"/>
    <w:rsid w:val="00931B14"/>
    <w:rsid w:val="00931E70"/>
    <w:rsid w:val="009320D1"/>
    <w:rsid w:val="0093231B"/>
    <w:rsid w:val="00932356"/>
    <w:rsid w:val="009325C1"/>
    <w:rsid w:val="00932885"/>
    <w:rsid w:val="00932B39"/>
    <w:rsid w:val="00932BFB"/>
    <w:rsid w:val="00932C55"/>
    <w:rsid w:val="00932E22"/>
    <w:rsid w:val="00932F95"/>
    <w:rsid w:val="009331BE"/>
    <w:rsid w:val="009331C4"/>
    <w:rsid w:val="00933239"/>
    <w:rsid w:val="009335C9"/>
    <w:rsid w:val="00933608"/>
    <w:rsid w:val="0093372D"/>
    <w:rsid w:val="00933810"/>
    <w:rsid w:val="00933826"/>
    <w:rsid w:val="00933E1C"/>
    <w:rsid w:val="009340C6"/>
    <w:rsid w:val="00934133"/>
    <w:rsid w:val="00934212"/>
    <w:rsid w:val="00934242"/>
    <w:rsid w:val="0093424E"/>
    <w:rsid w:val="00934516"/>
    <w:rsid w:val="00934833"/>
    <w:rsid w:val="0093485B"/>
    <w:rsid w:val="009349BB"/>
    <w:rsid w:val="00934BEB"/>
    <w:rsid w:val="00934DD0"/>
    <w:rsid w:val="00934E52"/>
    <w:rsid w:val="00934E8D"/>
    <w:rsid w:val="009350F0"/>
    <w:rsid w:val="009352C7"/>
    <w:rsid w:val="009352F0"/>
    <w:rsid w:val="00935371"/>
    <w:rsid w:val="00935539"/>
    <w:rsid w:val="00935833"/>
    <w:rsid w:val="00935B1A"/>
    <w:rsid w:val="00935C33"/>
    <w:rsid w:val="00935E08"/>
    <w:rsid w:val="00935E58"/>
    <w:rsid w:val="00935F6A"/>
    <w:rsid w:val="009362D4"/>
    <w:rsid w:val="00936403"/>
    <w:rsid w:val="00936406"/>
    <w:rsid w:val="0093675C"/>
    <w:rsid w:val="0093679C"/>
    <w:rsid w:val="009367EF"/>
    <w:rsid w:val="009369A9"/>
    <w:rsid w:val="00936ABF"/>
    <w:rsid w:val="00936B8D"/>
    <w:rsid w:val="00936DAC"/>
    <w:rsid w:val="0093720E"/>
    <w:rsid w:val="009375C1"/>
    <w:rsid w:val="00937B6B"/>
    <w:rsid w:val="00937CA1"/>
    <w:rsid w:val="00940172"/>
    <w:rsid w:val="009401CB"/>
    <w:rsid w:val="0094038A"/>
    <w:rsid w:val="0094044F"/>
    <w:rsid w:val="0094046A"/>
    <w:rsid w:val="00940756"/>
    <w:rsid w:val="0094081B"/>
    <w:rsid w:val="0094081D"/>
    <w:rsid w:val="009409DA"/>
    <w:rsid w:val="00940E60"/>
    <w:rsid w:val="00940F89"/>
    <w:rsid w:val="0094110F"/>
    <w:rsid w:val="009411A7"/>
    <w:rsid w:val="0094134D"/>
    <w:rsid w:val="00941381"/>
    <w:rsid w:val="00941416"/>
    <w:rsid w:val="009416C4"/>
    <w:rsid w:val="009416ED"/>
    <w:rsid w:val="00941794"/>
    <w:rsid w:val="009417CE"/>
    <w:rsid w:val="00941BD1"/>
    <w:rsid w:val="00941D3B"/>
    <w:rsid w:val="00941DA9"/>
    <w:rsid w:val="00941DCB"/>
    <w:rsid w:val="00941DCC"/>
    <w:rsid w:val="009420D7"/>
    <w:rsid w:val="00942416"/>
    <w:rsid w:val="00942BC9"/>
    <w:rsid w:val="00942C7C"/>
    <w:rsid w:val="00942E11"/>
    <w:rsid w:val="00942E53"/>
    <w:rsid w:val="0094313A"/>
    <w:rsid w:val="009431B5"/>
    <w:rsid w:val="00943296"/>
    <w:rsid w:val="00943341"/>
    <w:rsid w:val="009434A1"/>
    <w:rsid w:val="009435C7"/>
    <w:rsid w:val="0094360D"/>
    <w:rsid w:val="0094378D"/>
    <w:rsid w:val="009438DC"/>
    <w:rsid w:val="00943C37"/>
    <w:rsid w:val="00943CD1"/>
    <w:rsid w:val="00943E2B"/>
    <w:rsid w:val="00943F19"/>
    <w:rsid w:val="0094407F"/>
    <w:rsid w:val="00944092"/>
    <w:rsid w:val="00944235"/>
    <w:rsid w:val="00944399"/>
    <w:rsid w:val="009443D3"/>
    <w:rsid w:val="009444FF"/>
    <w:rsid w:val="00944504"/>
    <w:rsid w:val="009445C2"/>
    <w:rsid w:val="009449A8"/>
    <w:rsid w:val="00944A91"/>
    <w:rsid w:val="00944AFD"/>
    <w:rsid w:val="00944E85"/>
    <w:rsid w:val="00944EC5"/>
    <w:rsid w:val="009452C4"/>
    <w:rsid w:val="00945368"/>
    <w:rsid w:val="00945B24"/>
    <w:rsid w:val="00945DB5"/>
    <w:rsid w:val="0094601A"/>
    <w:rsid w:val="0094653A"/>
    <w:rsid w:val="0094673C"/>
    <w:rsid w:val="009467E4"/>
    <w:rsid w:val="00946980"/>
    <w:rsid w:val="00946CA8"/>
    <w:rsid w:val="00946D1E"/>
    <w:rsid w:val="00946D70"/>
    <w:rsid w:val="00946F6F"/>
    <w:rsid w:val="00946F80"/>
    <w:rsid w:val="00947121"/>
    <w:rsid w:val="0094721A"/>
    <w:rsid w:val="00947464"/>
    <w:rsid w:val="00947696"/>
    <w:rsid w:val="0094778A"/>
    <w:rsid w:val="00947851"/>
    <w:rsid w:val="009478FB"/>
    <w:rsid w:val="00947998"/>
    <w:rsid w:val="00947D0A"/>
    <w:rsid w:val="00947DAF"/>
    <w:rsid w:val="00947DEA"/>
    <w:rsid w:val="0095006B"/>
    <w:rsid w:val="00950148"/>
    <w:rsid w:val="009501DD"/>
    <w:rsid w:val="0095027C"/>
    <w:rsid w:val="00950303"/>
    <w:rsid w:val="009503F0"/>
    <w:rsid w:val="0095042F"/>
    <w:rsid w:val="009504F1"/>
    <w:rsid w:val="009504FE"/>
    <w:rsid w:val="00950587"/>
    <w:rsid w:val="00950868"/>
    <w:rsid w:val="00950977"/>
    <w:rsid w:val="00950FD8"/>
    <w:rsid w:val="00951080"/>
    <w:rsid w:val="009511DC"/>
    <w:rsid w:val="009511ED"/>
    <w:rsid w:val="0095135B"/>
    <w:rsid w:val="00951578"/>
    <w:rsid w:val="009515CF"/>
    <w:rsid w:val="00951BE1"/>
    <w:rsid w:val="00951E1E"/>
    <w:rsid w:val="00951EBC"/>
    <w:rsid w:val="00951FE8"/>
    <w:rsid w:val="0095215D"/>
    <w:rsid w:val="009521CD"/>
    <w:rsid w:val="0095220D"/>
    <w:rsid w:val="009523B5"/>
    <w:rsid w:val="009523C9"/>
    <w:rsid w:val="00952592"/>
    <w:rsid w:val="00952607"/>
    <w:rsid w:val="009528C8"/>
    <w:rsid w:val="00952992"/>
    <w:rsid w:val="009529E0"/>
    <w:rsid w:val="009529E7"/>
    <w:rsid w:val="00952A39"/>
    <w:rsid w:val="00952AFF"/>
    <w:rsid w:val="009538F9"/>
    <w:rsid w:val="00953A92"/>
    <w:rsid w:val="00953D66"/>
    <w:rsid w:val="0095403F"/>
    <w:rsid w:val="0095435A"/>
    <w:rsid w:val="00954396"/>
    <w:rsid w:val="009543C0"/>
    <w:rsid w:val="009544E7"/>
    <w:rsid w:val="00954832"/>
    <w:rsid w:val="009549DA"/>
    <w:rsid w:val="00954A70"/>
    <w:rsid w:val="00954C77"/>
    <w:rsid w:val="00954D8D"/>
    <w:rsid w:val="00954F6A"/>
    <w:rsid w:val="00955011"/>
    <w:rsid w:val="0095513E"/>
    <w:rsid w:val="00955556"/>
    <w:rsid w:val="00955584"/>
    <w:rsid w:val="009555BF"/>
    <w:rsid w:val="00955633"/>
    <w:rsid w:val="00955667"/>
    <w:rsid w:val="00955768"/>
    <w:rsid w:val="00955864"/>
    <w:rsid w:val="0095594D"/>
    <w:rsid w:val="009559B0"/>
    <w:rsid w:val="00955AB6"/>
    <w:rsid w:val="009561CB"/>
    <w:rsid w:val="0095645E"/>
    <w:rsid w:val="009564F8"/>
    <w:rsid w:val="00956545"/>
    <w:rsid w:val="009566FF"/>
    <w:rsid w:val="00956835"/>
    <w:rsid w:val="0095699B"/>
    <w:rsid w:val="00956A5F"/>
    <w:rsid w:val="00956AB3"/>
    <w:rsid w:val="00956ABE"/>
    <w:rsid w:val="00956C87"/>
    <w:rsid w:val="00957123"/>
    <w:rsid w:val="0095748F"/>
    <w:rsid w:val="009576D7"/>
    <w:rsid w:val="00957866"/>
    <w:rsid w:val="009579D3"/>
    <w:rsid w:val="00957B58"/>
    <w:rsid w:val="00957B83"/>
    <w:rsid w:val="00957E5E"/>
    <w:rsid w:val="00957EBB"/>
    <w:rsid w:val="00960221"/>
    <w:rsid w:val="009602E4"/>
    <w:rsid w:val="0096038F"/>
    <w:rsid w:val="009609F6"/>
    <w:rsid w:val="00960BC1"/>
    <w:rsid w:val="00960C61"/>
    <w:rsid w:val="00960DB7"/>
    <w:rsid w:val="00960E72"/>
    <w:rsid w:val="00960E94"/>
    <w:rsid w:val="00960FDA"/>
    <w:rsid w:val="00961004"/>
    <w:rsid w:val="0096119D"/>
    <w:rsid w:val="009611B6"/>
    <w:rsid w:val="009611D8"/>
    <w:rsid w:val="00961204"/>
    <w:rsid w:val="0096144A"/>
    <w:rsid w:val="0096151C"/>
    <w:rsid w:val="009615EF"/>
    <w:rsid w:val="00961A0E"/>
    <w:rsid w:val="00961A85"/>
    <w:rsid w:val="00961C13"/>
    <w:rsid w:val="00961CF8"/>
    <w:rsid w:val="00961DFD"/>
    <w:rsid w:val="009621EE"/>
    <w:rsid w:val="00962466"/>
    <w:rsid w:val="00962524"/>
    <w:rsid w:val="0096253C"/>
    <w:rsid w:val="009626C2"/>
    <w:rsid w:val="0096274B"/>
    <w:rsid w:val="009628C6"/>
    <w:rsid w:val="00962AD1"/>
    <w:rsid w:val="00962C5D"/>
    <w:rsid w:val="00962D09"/>
    <w:rsid w:val="00962D8E"/>
    <w:rsid w:val="00962F9E"/>
    <w:rsid w:val="00963042"/>
    <w:rsid w:val="00963446"/>
    <w:rsid w:val="00963564"/>
    <w:rsid w:val="00963616"/>
    <w:rsid w:val="00963A9A"/>
    <w:rsid w:val="00963B3A"/>
    <w:rsid w:val="00963E2D"/>
    <w:rsid w:val="00963F9B"/>
    <w:rsid w:val="00964090"/>
    <w:rsid w:val="0096418F"/>
    <w:rsid w:val="00964260"/>
    <w:rsid w:val="009644A7"/>
    <w:rsid w:val="00964547"/>
    <w:rsid w:val="0096455C"/>
    <w:rsid w:val="00964598"/>
    <w:rsid w:val="009645C3"/>
    <w:rsid w:val="009645FE"/>
    <w:rsid w:val="009648FE"/>
    <w:rsid w:val="009649BD"/>
    <w:rsid w:val="009649F0"/>
    <w:rsid w:val="00964AF5"/>
    <w:rsid w:val="00964D1D"/>
    <w:rsid w:val="0096509B"/>
    <w:rsid w:val="009652DA"/>
    <w:rsid w:val="0096532A"/>
    <w:rsid w:val="00965486"/>
    <w:rsid w:val="00965578"/>
    <w:rsid w:val="00965700"/>
    <w:rsid w:val="009657C5"/>
    <w:rsid w:val="00965A4F"/>
    <w:rsid w:val="00965AD3"/>
    <w:rsid w:val="00965B8C"/>
    <w:rsid w:val="0096625B"/>
    <w:rsid w:val="0096648E"/>
    <w:rsid w:val="009664ED"/>
    <w:rsid w:val="00966548"/>
    <w:rsid w:val="00966558"/>
    <w:rsid w:val="009666E9"/>
    <w:rsid w:val="00966738"/>
    <w:rsid w:val="00966837"/>
    <w:rsid w:val="009668B2"/>
    <w:rsid w:val="0096694A"/>
    <w:rsid w:val="00966C2A"/>
    <w:rsid w:val="00966CEB"/>
    <w:rsid w:val="00966DAD"/>
    <w:rsid w:val="00966E13"/>
    <w:rsid w:val="00966ED1"/>
    <w:rsid w:val="00966FE9"/>
    <w:rsid w:val="0096702A"/>
    <w:rsid w:val="00967040"/>
    <w:rsid w:val="009671E1"/>
    <w:rsid w:val="00967311"/>
    <w:rsid w:val="00967321"/>
    <w:rsid w:val="00967417"/>
    <w:rsid w:val="0096741C"/>
    <w:rsid w:val="0096741D"/>
    <w:rsid w:val="0096746A"/>
    <w:rsid w:val="009674F9"/>
    <w:rsid w:val="00967548"/>
    <w:rsid w:val="009678E7"/>
    <w:rsid w:val="00967979"/>
    <w:rsid w:val="009679D1"/>
    <w:rsid w:val="00967AA2"/>
    <w:rsid w:val="00967C32"/>
    <w:rsid w:val="00967DD6"/>
    <w:rsid w:val="00967F11"/>
    <w:rsid w:val="009702D8"/>
    <w:rsid w:val="009702EF"/>
    <w:rsid w:val="00970332"/>
    <w:rsid w:val="0097059D"/>
    <w:rsid w:val="00970638"/>
    <w:rsid w:val="00970666"/>
    <w:rsid w:val="00970850"/>
    <w:rsid w:val="00970BD6"/>
    <w:rsid w:val="00970BED"/>
    <w:rsid w:val="00970BF5"/>
    <w:rsid w:val="00970D00"/>
    <w:rsid w:val="0097102A"/>
    <w:rsid w:val="00971418"/>
    <w:rsid w:val="0097144D"/>
    <w:rsid w:val="0097185E"/>
    <w:rsid w:val="00971999"/>
    <w:rsid w:val="00971A33"/>
    <w:rsid w:val="00971A98"/>
    <w:rsid w:val="00971B38"/>
    <w:rsid w:val="00971BED"/>
    <w:rsid w:val="00971CAB"/>
    <w:rsid w:val="00971CEF"/>
    <w:rsid w:val="00971E29"/>
    <w:rsid w:val="00971E59"/>
    <w:rsid w:val="00971F69"/>
    <w:rsid w:val="00972134"/>
    <w:rsid w:val="00972259"/>
    <w:rsid w:val="00972262"/>
    <w:rsid w:val="0097255D"/>
    <w:rsid w:val="00972783"/>
    <w:rsid w:val="00972913"/>
    <w:rsid w:val="009729A0"/>
    <w:rsid w:val="00972A0D"/>
    <w:rsid w:val="00972FB5"/>
    <w:rsid w:val="00973017"/>
    <w:rsid w:val="0097314D"/>
    <w:rsid w:val="00973208"/>
    <w:rsid w:val="00973297"/>
    <w:rsid w:val="0097336F"/>
    <w:rsid w:val="0097344B"/>
    <w:rsid w:val="009735B2"/>
    <w:rsid w:val="00973772"/>
    <w:rsid w:val="00973A0A"/>
    <w:rsid w:val="00973C3D"/>
    <w:rsid w:val="00973F12"/>
    <w:rsid w:val="0097404C"/>
    <w:rsid w:val="00974112"/>
    <w:rsid w:val="00974222"/>
    <w:rsid w:val="00974598"/>
    <w:rsid w:val="00974646"/>
    <w:rsid w:val="0097468E"/>
    <w:rsid w:val="00974887"/>
    <w:rsid w:val="00974D0A"/>
    <w:rsid w:val="00974E44"/>
    <w:rsid w:val="00974FBE"/>
    <w:rsid w:val="00975017"/>
    <w:rsid w:val="009751F9"/>
    <w:rsid w:val="00975243"/>
    <w:rsid w:val="0097524F"/>
    <w:rsid w:val="0097538A"/>
    <w:rsid w:val="00975451"/>
    <w:rsid w:val="00975455"/>
    <w:rsid w:val="009754B3"/>
    <w:rsid w:val="009754FA"/>
    <w:rsid w:val="009757A4"/>
    <w:rsid w:val="009757AC"/>
    <w:rsid w:val="00975826"/>
    <w:rsid w:val="00975864"/>
    <w:rsid w:val="009758B7"/>
    <w:rsid w:val="00975B83"/>
    <w:rsid w:val="00975C4D"/>
    <w:rsid w:val="00975E35"/>
    <w:rsid w:val="00975E90"/>
    <w:rsid w:val="00975F37"/>
    <w:rsid w:val="00976315"/>
    <w:rsid w:val="0097641D"/>
    <w:rsid w:val="00976697"/>
    <w:rsid w:val="0097690F"/>
    <w:rsid w:val="0097691B"/>
    <w:rsid w:val="0097697D"/>
    <w:rsid w:val="009769DA"/>
    <w:rsid w:val="00976D1F"/>
    <w:rsid w:val="00976DE4"/>
    <w:rsid w:val="00976F29"/>
    <w:rsid w:val="00977363"/>
    <w:rsid w:val="00977388"/>
    <w:rsid w:val="009773CC"/>
    <w:rsid w:val="0097749E"/>
    <w:rsid w:val="009774DD"/>
    <w:rsid w:val="0097775C"/>
    <w:rsid w:val="00977807"/>
    <w:rsid w:val="00977827"/>
    <w:rsid w:val="00977939"/>
    <w:rsid w:val="00977960"/>
    <w:rsid w:val="009779D5"/>
    <w:rsid w:val="00977AF7"/>
    <w:rsid w:val="00977B03"/>
    <w:rsid w:val="00977B96"/>
    <w:rsid w:val="00977E43"/>
    <w:rsid w:val="00977E77"/>
    <w:rsid w:val="00977EAA"/>
    <w:rsid w:val="00977ED0"/>
    <w:rsid w:val="00977F40"/>
    <w:rsid w:val="00977FDB"/>
    <w:rsid w:val="00980233"/>
    <w:rsid w:val="00980295"/>
    <w:rsid w:val="009809D6"/>
    <w:rsid w:val="0098118E"/>
    <w:rsid w:val="009811A9"/>
    <w:rsid w:val="00981309"/>
    <w:rsid w:val="00981367"/>
    <w:rsid w:val="00981501"/>
    <w:rsid w:val="00981624"/>
    <w:rsid w:val="00981767"/>
    <w:rsid w:val="0098183F"/>
    <w:rsid w:val="00981A2C"/>
    <w:rsid w:val="00981EB1"/>
    <w:rsid w:val="00981F1D"/>
    <w:rsid w:val="00981F36"/>
    <w:rsid w:val="009820B2"/>
    <w:rsid w:val="0098214B"/>
    <w:rsid w:val="009821F8"/>
    <w:rsid w:val="00982461"/>
    <w:rsid w:val="009826A1"/>
    <w:rsid w:val="009829A2"/>
    <w:rsid w:val="00982B87"/>
    <w:rsid w:val="00982DF8"/>
    <w:rsid w:val="00982E1F"/>
    <w:rsid w:val="009832A8"/>
    <w:rsid w:val="00983341"/>
    <w:rsid w:val="00983493"/>
    <w:rsid w:val="0098377A"/>
    <w:rsid w:val="009837D1"/>
    <w:rsid w:val="00983851"/>
    <w:rsid w:val="009839FF"/>
    <w:rsid w:val="00983A79"/>
    <w:rsid w:val="00983A83"/>
    <w:rsid w:val="00983D66"/>
    <w:rsid w:val="00983E30"/>
    <w:rsid w:val="00983E63"/>
    <w:rsid w:val="009840E9"/>
    <w:rsid w:val="0098414A"/>
    <w:rsid w:val="00984317"/>
    <w:rsid w:val="00984365"/>
    <w:rsid w:val="009846D0"/>
    <w:rsid w:val="0098475F"/>
    <w:rsid w:val="009848DF"/>
    <w:rsid w:val="00984932"/>
    <w:rsid w:val="00984997"/>
    <w:rsid w:val="00984B13"/>
    <w:rsid w:val="00984BC1"/>
    <w:rsid w:val="00984E16"/>
    <w:rsid w:val="00984F45"/>
    <w:rsid w:val="00985021"/>
    <w:rsid w:val="00985113"/>
    <w:rsid w:val="009851AC"/>
    <w:rsid w:val="00985202"/>
    <w:rsid w:val="0098522D"/>
    <w:rsid w:val="00985257"/>
    <w:rsid w:val="009852FA"/>
    <w:rsid w:val="00985524"/>
    <w:rsid w:val="009855A0"/>
    <w:rsid w:val="009855CB"/>
    <w:rsid w:val="00985618"/>
    <w:rsid w:val="0098561F"/>
    <w:rsid w:val="009857EF"/>
    <w:rsid w:val="0098581D"/>
    <w:rsid w:val="00985866"/>
    <w:rsid w:val="00985956"/>
    <w:rsid w:val="0098598A"/>
    <w:rsid w:val="00985C97"/>
    <w:rsid w:val="00985D22"/>
    <w:rsid w:val="00985E24"/>
    <w:rsid w:val="00985E86"/>
    <w:rsid w:val="00985ECB"/>
    <w:rsid w:val="00985FCB"/>
    <w:rsid w:val="009861C0"/>
    <w:rsid w:val="0098643B"/>
    <w:rsid w:val="0098674D"/>
    <w:rsid w:val="00986761"/>
    <w:rsid w:val="00986A83"/>
    <w:rsid w:val="00986B1D"/>
    <w:rsid w:val="00986E85"/>
    <w:rsid w:val="00986E8F"/>
    <w:rsid w:val="00986F18"/>
    <w:rsid w:val="00986FFE"/>
    <w:rsid w:val="00987051"/>
    <w:rsid w:val="00987178"/>
    <w:rsid w:val="0098741A"/>
    <w:rsid w:val="009874FD"/>
    <w:rsid w:val="0098769C"/>
    <w:rsid w:val="00987ACC"/>
    <w:rsid w:val="00987B51"/>
    <w:rsid w:val="00987BE3"/>
    <w:rsid w:val="009900A4"/>
    <w:rsid w:val="00990123"/>
    <w:rsid w:val="009901D6"/>
    <w:rsid w:val="0099020C"/>
    <w:rsid w:val="00990384"/>
    <w:rsid w:val="00990455"/>
    <w:rsid w:val="00990459"/>
    <w:rsid w:val="00990500"/>
    <w:rsid w:val="00990623"/>
    <w:rsid w:val="00990799"/>
    <w:rsid w:val="009908A0"/>
    <w:rsid w:val="009908A4"/>
    <w:rsid w:val="009908AC"/>
    <w:rsid w:val="009908FE"/>
    <w:rsid w:val="00990A2C"/>
    <w:rsid w:val="00990B1E"/>
    <w:rsid w:val="00990B64"/>
    <w:rsid w:val="00990C39"/>
    <w:rsid w:val="00990C46"/>
    <w:rsid w:val="00990DA5"/>
    <w:rsid w:val="00990FAD"/>
    <w:rsid w:val="0099106C"/>
    <w:rsid w:val="009910DA"/>
    <w:rsid w:val="00991199"/>
    <w:rsid w:val="009913D7"/>
    <w:rsid w:val="009913FD"/>
    <w:rsid w:val="0099145B"/>
    <w:rsid w:val="00991521"/>
    <w:rsid w:val="00991855"/>
    <w:rsid w:val="00991A8E"/>
    <w:rsid w:val="00991AF7"/>
    <w:rsid w:val="00991F32"/>
    <w:rsid w:val="00992489"/>
    <w:rsid w:val="009926A5"/>
    <w:rsid w:val="009928D3"/>
    <w:rsid w:val="00992954"/>
    <w:rsid w:val="00992A04"/>
    <w:rsid w:val="00992CA8"/>
    <w:rsid w:val="00992DED"/>
    <w:rsid w:val="00992FD6"/>
    <w:rsid w:val="009930BA"/>
    <w:rsid w:val="00993506"/>
    <w:rsid w:val="009938B8"/>
    <w:rsid w:val="00993C04"/>
    <w:rsid w:val="00993C49"/>
    <w:rsid w:val="00993CAD"/>
    <w:rsid w:val="00993FDE"/>
    <w:rsid w:val="00993FE9"/>
    <w:rsid w:val="0099412D"/>
    <w:rsid w:val="009941F6"/>
    <w:rsid w:val="00994225"/>
    <w:rsid w:val="009943A8"/>
    <w:rsid w:val="009944A2"/>
    <w:rsid w:val="009948B2"/>
    <w:rsid w:val="00994E59"/>
    <w:rsid w:val="00994E7F"/>
    <w:rsid w:val="00994E9F"/>
    <w:rsid w:val="009951DB"/>
    <w:rsid w:val="00995324"/>
    <w:rsid w:val="00995515"/>
    <w:rsid w:val="009956C4"/>
    <w:rsid w:val="009956F7"/>
    <w:rsid w:val="0099573B"/>
    <w:rsid w:val="00995950"/>
    <w:rsid w:val="00995A04"/>
    <w:rsid w:val="00995B01"/>
    <w:rsid w:val="00995BD5"/>
    <w:rsid w:val="00995ECE"/>
    <w:rsid w:val="00995F4E"/>
    <w:rsid w:val="00995F87"/>
    <w:rsid w:val="009962CA"/>
    <w:rsid w:val="009965B4"/>
    <w:rsid w:val="00996625"/>
    <w:rsid w:val="00996741"/>
    <w:rsid w:val="00996761"/>
    <w:rsid w:val="00996895"/>
    <w:rsid w:val="00996F97"/>
    <w:rsid w:val="00997163"/>
    <w:rsid w:val="00997165"/>
    <w:rsid w:val="00997433"/>
    <w:rsid w:val="0099747C"/>
    <w:rsid w:val="00997616"/>
    <w:rsid w:val="00997837"/>
    <w:rsid w:val="009979F2"/>
    <w:rsid w:val="00997A31"/>
    <w:rsid w:val="00997E84"/>
    <w:rsid w:val="00997E8D"/>
    <w:rsid w:val="009A0027"/>
    <w:rsid w:val="009A0101"/>
    <w:rsid w:val="009A0337"/>
    <w:rsid w:val="009A0391"/>
    <w:rsid w:val="009A03F0"/>
    <w:rsid w:val="009A0534"/>
    <w:rsid w:val="009A056E"/>
    <w:rsid w:val="009A09DA"/>
    <w:rsid w:val="009A0BE9"/>
    <w:rsid w:val="009A0E69"/>
    <w:rsid w:val="009A16C4"/>
    <w:rsid w:val="009A189B"/>
    <w:rsid w:val="009A1DFF"/>
    <w:rsid w:val="009A1FA2"/>
    <w:rsid w:val="009A202E"/>
    <w:rsid w:val="009A20FA"/>
    <w:rsid w:val="009A2181"/>
    <w:rsid w:val="009A2184"/>
    <w:rsid w:val="009A2494"/>
    <w:rsid w:val="009A24F3"/>
    <w:rsid w:val="009A2524"/>
    <w:rsid w:val="009A2852"/>
    <w:rsid w:val="009A2AE0"/>
    <w:rsid w:val="009A2C48"/>
    <w:rsid w:val="009A2CAE"/>
    <w:rsid w:val="009A33B9"/>
    <w:rsid w:val="009A37CA"/>
    <w:rsid w:val="009A3933"/>
    <w:rsid w:val="009A39E3"/>
    <w:rsid w:val="009A39F5"/>
    <w:rsid w:val="009A3A78"/>
    <w:rsid w:val="009A3AD8"/>
    <w:rsid w:val="009A3B89"/>
    <w:rsid w:val="009A3C0B"/>
    <w:rsid w:val="009A3DCE"/>
    <w:rsid w:val="009A3FC6"/>
    <w:rsid w:val="009A4160"/>
    <w:rsid w:val="009A41CC"/>
    <w:rsid w:val="009A4415"/>
    <w:rsid w:val="009A45B4"/>
    <w:rsid w:val="009A4B49"/>
    <w:rsid w:val="009A4B5D"/>
    <w:rsid w:val="009A4BC9"/>
    <w:rsid w:val="009A4D8A"/>
    <w:rsid w:val="009A4EA9"/>
    <w:rsid w:val="009A5412"/>
    <w:rsid w:val="009A57AB"/>
    <w:rsid w:val="009A57FE"/>
    <w:rsid w:val="009A581D"/>
    <w:rsid w:val="009A5B27"/>
    <w:rsid w:val="009A5C9F"/>
    <w:rsid w:val="009A5DD4"/>
    <w:rsid w:val="009A5F83"/>
    <w:rsid w:val="009A5FE5"/>
    <w:rsid w:val="009A60F0"/>
    <w:rsid w:val="009A61F1"/>
    <w:rsid w:val="009A6425"/>
    <w:rsid w:val="009A6490"/>
    <w:rsid w:val="009A6650"/>
    <w:rsid w:val="009A6678"/>
    <w:rsid w:val="009A6686"/>
    <w:rsid w:val="009A681C"/>
    <w:rsid w:val="009A684B"/>
    <w:rsid w:val="009A6917"/>
    <w:rsid w:val="009A6AC2"/>
    <w:rsid w:val="009A6B88"/>
    <w:rsid w:val="009A6C46"/>
    <w:rsid w:val="009A713B"/>
    <w:rsid w:val="009A75A8"/>
    <w:rsid w:val="009A7676"/>
    <w:rsid w:val="009A7722"/>
    <w:rsid w:val="009A7B3D"/>
    <w:rsid w:val="009A7BDE"/>
    <w:rsid w:val="009A7C30"/>
    <w:rsid w:val="009A7F7A"/>
    <w:rsid w:val="009A7F9A"/>
    <w:rsid w:val="009A7FEB"/>
    <w:rsid w:val="009B0155"/>
    <w:rsid w:val="009B03F4"/>
    <w:rsid w:val="009B075B"/>
    <w:rsid w:val="009B076D"/>
    <w:rsid w:val="009B088F"/>
    <w:rsid w:val="009B08F3"/>
    <w:rsid w:val="009B0944"/>
    <w:rsid w:val="009B0A7D"/>
    <w:rsid w:val="009B0B36"/>
    <w:rsid w:val="009B0DD6"/>
    <w:rsid w:val="009B0F4F"/>
    <w:rsid w:val="009B1142"/>
    <w:rsid w:val="009B118E"/>
    <w:rsid w:val="009B12F9"/>
    <w:rsid w:val="009B1335"/>
    <w:rsid w:val="009B1523"/>
    <w:rsid w:val="009B1679"/>
    <w:rsid w:val="009B1762"/>
    <w:rsid w:val="009B1C83"/>
    <w:rsid w:val="009B1E04"/>
    <w:rsid w:val="009B1E68"/>
    <w:rsid w:val="009B1F1D"/>
    <w:rsid w:val="009B203C"/>
    <w:rsid w:val="009B20A8"/>
    <w:rsid w:val="009B2350"/>
    <w:rsid w:val="009B235C"/>
    <w:rsid w:val="009B251E"/>
    <w:rsid w:val="009B25BE"/>
    <w:rsid w:val="009B2621"/>
    <w:rsid w:val="009B27C3"/>
    <w:rsid w:val="009B2A52"/>
    <w:rsid w:val="009B2B6C"/>
    <w:rsid w:val="009B2C19"/>
    <w:rsid w:val="009B2D06"/>
    <w:rsid w:val="009B2D68"/>
    <w:rsid w:val="009B2E71"/>
    <w:rsid w:val="009B2EA8"/>
    <w:rsid w:val="009B2F21"/>
    <w:rsid w:val="009B3751"/>
    <w:rsid w:val="009B393D"/>
    <w:rsid w:val="009B3A55"/>
    <w:rsid w:val="009B3C14"/>
    <w:rsid w:val="009B3CB9"/>
    <w:rsid w:val="009B3CDF"/>
    <w:rsid w:val="009B3D78"/>
    <w:rsid w:val="009B3E1F"/>
    <w:rsid w:val="009B3E5E"/>
    <w:rsid w:val="009B425A"/>
    <w:rsid w:val="009B425B"/>
    <w:rsid w:val="009B44C2"/>
    <w:rsid w:val="009B44D2"/>
    <w:rsid w:val="009B45E0"/>
    <w:rsid w:val="009B4B69"/>
    <w:rsid w:val="009B4B79"/>
    <w:rsid w:val="009B4D09"/>
    <w:rsid w:val="009B4D4E"/>
    <w:rsid w:val="009B4F03"/>
    <w:rsid w:val="009B4FC4"/>
    <w:rsid w:val="009B4FED"/>
    <w:rsid w:val="009B5014"/>
    <w:rsid w:val="009B5104"/>
    <w:rsid w:val="009B5244"/>
    <w:rsid w:val="009B538B"/>
    <w:rsid w:val="009B55F8"/>
    <w:rsid w:val="009B5718"/>
    <w:rsid w:val="009B58A3"/>
    <w:rsid w:val="009B5B5A"/>
    <w:rsid w:val="009B5F3C"/>
    <w:rsid w:val="009B6014"/>
    <w:rsid w:val="009B6057"/>
    <w:rsid w:val="009B616F"/>
    <w:rsid w:val="009B61AA"/>
    <w:rsid w:val="009B63FC"/>
    <w:rsid w:val="009B6502"/>
    <w:rsid w:val="009B69AE"/>
    <w:rsid w:val="009B6B70"/>
    <w:rsid w:val="009B6C58"/>
    <w:rsid w:val="009B6C80"/>
    <w:rsid w:val="009B6E3E"/>
    <w:rsid w:val="009B7178"/>
    <w:rsid w:val="009B72B0"/>
    <w:rsid w:val="009B72B2"/>
    <w:rsid w:val="009B7361"/>
    <w:rsid w:val="009B73E7"/>
    <w:rsid w:val="009B740F"/>
    <w:rsid w:val="009B7527"/>
    <w:rsid w:val="009B75B3"/>
    <w:rsid w:val="009B75B6"/>
    <w:rsid w:val="009B75EA"/>
    <w:rsid w:val="009B7658"/>
    <w:rsid w:val="009B7723"/>
    <w:rsid w:val="009B7770"/>
    <w:rsid w:val="009B78F4"/>
    <w:rsid w:val="009B797D"/>
    <w:rsid w:val="009B7CE7"/>
    <w:rsid w:val="009B7D04"/>
    <w:rsid w:val="009C00E0"/>
    <w:rsid w:val="009C0235"/>
    <w:rsid w:val="009C02F3"/>
    <w:rsid w:val="009C03E7"/>
    <w:rsid w:val="009C06E1"/>
    <w:rsid w:val="009C07FE"/>
    <w:rsid w:val="009C0C4F"/>
    <w:rsid w:val="009C0C8D"/>
    <w:rsid w:val="009C0DAF"/>
    <w:rsid w:val="009C0E76"/>
    <w:rsid w:val="009C0FF0"/>
    <w:rsid w:val="009C10F0"/>
    <w:rsid w:val="009C1685"/>
    <w:rsid w:val="009C198E"/>
    <w:rsid w:val="009C1E15"/>
    <w:rsid w:val="009C2157"/>
    <w:rsid w:val="009C2431"/>
    <w:rsid w:val="009C2602"/>
    <w:rsid w:val="009C2704"/>
    <w:rsid w:val="009C2756"/>
    <w:rsid w:val="009C2860"/>
    <w:rsid w:val="009C2A91"/>
    <w:rsid w:val="009C2DC3"/>
    <w:rsid w:val="009C32A2"/>
    <w:rsid w:val="009C3375"/>
    <w:rsid w:val="009C33C3"/>
    <w:rsid w:val="009C3452"/>
    <w:rsid w:val="009C3583"/>
    <w:rsid w:val="009C3A94"/>
    <w:rsid w:val="009C3C9D"/>
    <w:rsid w:val="009C3FA0"/>
    <w:rsid w:val="009C4153"/>
    <w:rsid w:val="009C42C0"/>
    <w:rsid w:val="009C43F4"/>
    <w:rsid w:val="009C445B"/>
    <w:rsid w:val="009C4476"/>
    <w:rsid w:val="009C44D4"/>
    <w:rsid w:val="009C450F"/>
    <w:rsid w:val="009C47F3"/>
    <w:rsid w:val="009C48F0"/>
    <w:rsid w:val="009C49C9"/>
    <w:rsid w:val="009C4D80"/>
    <w:rsid w:val="009C4E03"/>
    <w:rsid w:val="009C4FFA"/>
    <w:rsid w:val="009C5046"/>
    <w:rsid w:val="009C50B2"/>
    <w:rsid w:val="009C5447"/>
    <w:rsid w:val="009C5511"/>
    <w:rsid w:val="009C5643"/>
    <w:rsid w:val="009C56C9"/>
    <w:rsid w:val="009C5765"/>
    <w:rsid w:val="009C589F"/>
    <w:rsid w:val="009C5972"/>
    <w:rsid w:val="009C5980"/>
    <w:rsid w:val="009C5A3B"/>
    <w:rsid w:val="009C5A5E"/>
    <w:rsid w:val="009C60C2"/>
    <w:rsid w:val="009C66EB"/>
    <w:rsid w:val="009C6B74"/>
    <w:rsid w:val="009C6BD1"/>
    <w:rsid w:val="009C6F09"/>
    <w:rsid w:val="009C6F63"/>
    <w:rsid w:val="009C6FF8"/>
    <w:rsid w:val="009C7000"/>
    <w:rsid w:val="009C74D0"/>
    <w:rsid w:val="009C75E1"/>
    <w:rsid w:val="009C76FA"/>
    <w:rsid w:val="009C7AFE"/>
    <w:rsid w:val="009C7B24"/>
    <w:rsid w:val="009C7C51"/>
    <w:rsid w:val="009C7C91"/>
    <w:rsid w:val="009C7DE4"/>
    <w:rsid w:val="009D0064"/>
    <w:rsid w:val="009D0351"/>
    <w:rsid w:val="009D0492"/>
    <w:rsid w:val="009D0A72"/>
    <w:rsid w:val="009D0C20"/>
    <w:rsid w:val="009D0DE8"/>
    <w:rsid w:val="009D0EAC"/>
    <w:rsid w:val="009D1510"/>
    <w:rsid w:val="009D163B"/>
    <w:rsid w:val="009D181F"/>
    <w:rsid w:val="009D184E"/>
    <w:rsid w:val="009D189A"/>
    <w:rsid w:val="009D1999"/>
    <w:rsid w:val="009D1BE0"/>
    <w:rsid w:val="009D1D66"/>
    <w:rsid w:val="009D1F1F"/>
    <w:rsid w:val="009D22FE"/>
    <w:rsid w:val="009D236A"/>
    <w:rsid w:val="009D23E6"/>
    <w:rsid w:val="009D2475"/>
    <w:rsid w:val="009D25EC"/>
    <w:rsid w:val="009D2668"/>
    <w:rsid w:val="009D26D4"/>
    <w:rsid w:val="009D2A56"/>
    <w:rsid w:val="009D2AB7"/>
    <w:rsid w:val="009D2B6E"/>
    <w:rsid w:val="009D2DAD"/>
    <w:rsid w:val="009D2E82"/>
    <w:rsid w:val="009D2EC0"/>
    <w:rsid w:val="009D311F"/>
    <w:rsid w:val="009D3456"/>
    <w:rsid w:val="009D36C9"/>
    <w:rsid w:val="009D371A"/>
    <w:rsid w:val="009D38F9"/>
    <w:rsid w:val="009D3A57"/>
    <w:rsid w:val="009D3C09"/>
    <w:rsid w:val="009D3C36"/>
    <w:rsid w:val="009D3CCE"/>
    <w:rsid w:val="009D3FDF"/>
    <w:rsid w:val="009D4185"/>
    <w:rsid w:val="009D449D"/>
    <w:rsid w:val="009D4652"/>
    <w:rsid w:val="009D46CD"/>
    <w:rsid w:val="009D49B8"/>
    <w:rsid w:val="009D4F4B"/>
    <w:rsid w:val="009D4F63"/>
    <w:rsid w:val="009D4F7B"/>
    <w:rsid w:val="009D4FBC"/>
    <w:rsid w:val="009D5017"/>
    <w:rsid w:val="009D510B"/>
    <w:rsid w:val="009D5304"/>
    <w:rsid w:val="009D555C"/>
    <w:rsid w:val="009D5832"/>
    <w:rsid w:val="009D5850"/>
    <w:rsid w:val="009D597E"/>
    <w:rsid w:val="009D5B41"/>
    <w:rsid w:val="009D5C4B"/>
    <w:rsid w:val="009D5FA9"/>
    <w:rsid w:val="009D61E2"/>
    <w:rsid w:val="009D647D"/>
    <w:rsid w:val="009D6582"/>
    <w:rsid w:val="009D6677"/>
    <w:rsid w:val="009D66C1"/>
    <w:rsid w:val="009D6743"/>
    <w:rsid w:val="009D69F3"/>
    <w:rsid w:val="009D6A35"/>
    <w:rsid w:val="009D6A6D"/>
    <w:rsid w:val="009D6AC9"/>
    <w:rsid w:val="009D6B1B"/>
    <w:rsid w:val="009D6C37"/>
    <w:rsid w:val="009D6EEF"/>
    <w:rsid w:val="009D6F67"/>
    <w:rsid w:val="009D6FEC"/>
    <w:rsid w:val="009D720B"/>
    <w:rsid w:val="009D72CE"/>
    <w:rsid w:val="009D7345"/>
    <w:rsid w:val="009D73A7"/>
    <w:rsid w:val="009D7569"/>
    <w:rsid w:val="009D7701"/>
    <w:rsid w:val="009D78D3"/>
    <w:rsid w:val="009D7BB5"/>
    <w:rsid w:val="009D7CB1"/>
    <w:rsid w:val="009D7CF8"/>
    <w:rsid w:val="009D7DD6"/>
    <w:rsid w:val="009E015D"/>
    <w:rsid w:val="009E049D"/>
    <w:rsid w:val="009E04F5"/>
    <w:rsid w:val="009E0761"/>
    <w:rsid w:val="009E0B79"/>
    <w:rsid w:val="009E0DA2"/>
    <w:rsid w:val="009E1028"/>
    <w:rsid w:val="009E10A2"/>
    <w:rsid w:val="009E1240"/>
    <w:rsid w:val="009E1244"/>
    <w:rsid w:val="009E125A"/>
    <w:rsid w:val="009E1335"/>
    <w:rsid w:val="009E13C6"/>
    <w:rsid w:val="009E14FE"/>
    <w:rsid w:val="009E1547"/>
    <w:rsid w:val="009E154C"/>
    <w:rsid w:val="009E163A"/>
    <w:rsid w:val="009E16C1"/>
    <w:rsid w:val="009E1A25"/>
    <w:rsid w:val="009E1B2A"/>
    <w:rsid w:val="009E1E3A"/>
    <w:rsid w:val="009E1E85"/>
    <w:rsid w:val="009E1EFE"/>
    <w:rsid w:val="009E1F18"/>
    <w:rsid w:val="009E25E8"/>
    <w:rsid w:val="009E2865"/>
    <w:rsid w:val="009E29C1"/>
    <w:rsid w:val="009E2C4E"/>
    <w:rsid w:val="009E2D4C"/>
    <w:rsid w:val="009E318A"/>
    <w:rsid w:val="009E31C6"/>
    <w:rsid w:val="009E3488"/>
    <w:rsid w:val="009E34B2"/>
    <w:rsid w:val="009E3650"/>
    <w:rsid w:val="009E371E"/>
    <w:rsid w:val="009E399F"/>
    <w:rsid w:val="009E3C4A"/>
    <w:rsid w:val="009E3C65"/>
    <w:rsid w:val="009E41B9"/>
    <w:rsid w:val="009E428D"/>
    <w:rsid w:val="009E42E7"/>
    <w:rsid w:val="009E438F"/>
    <w:rsid w:val="009E4430"/>
    <w:rsid w:val="009E4882"/>
    <w:rsid w:val="009E498C"/>
    <w:rsid w:val="009E49FA"/>
    <w:rsid w:val="009E4C64"/>
    <w:rsid w:val="009E4DC7"/>
    <w:rsid w:val="009E5048"/>
    <w:rsid w:val="009E5251"/>
    <w:rsid w:val="009E54FF"/>
    <w:rsid w:val="009E58BF"/>
    <w:rsid w:val="009E59AC"/>
    <w:rsid w:val="009E5B1D"/>
    <w:rsid w:val="009E5B8F"/>
    <w:rsid w:val="009E5BA1"/>
    <w:rsid w:val="009E5DDD"/>
    <w:rsid w:val="009E5E39"/>
    <w:rsid w:val="009E5FEC"/>
    <w:rsid w:val="009E612F"/>
    <w:rsid w:val="009E6146"/>
    <w:rsid w:val="009E631F"/>
    <w:rsid w:val="009E6640"/>
    <w:rsid w:val="009E66A5"/>
    <w:rsid w:val="009E66CC"/>
    <w:rsid w:val="009E680D"/>
    <w:rsid w:val="009E680E"/>
    <w:rsid w:val="009E684A"/>
    <w:rsid w:val="009E69BD"/>
    <w:rsid w:val="009E69EE"/>
    <w:rsid w:val="009E69F6"/>
    <w:rsid w:val="009E6B9D"/>
    <w:rsid w:val="009E7015"/>
    <w:rsid w:val="009E7096"/>
    <w:rsid w:val="009E72CC"/>
    <w:rsid w:val="009E7356"/>
    <w:rsid w:val="009E75D2"/>
    <w:rsid w:val="009E76CF"/>
    <w:rsid w:val="009E77DD"/>
    <w:rsid w:val="009E7B17"/>
    <w:rsid w:val="009E7E01"/>
    <w:rsid w:val="009E7FF7"/>
    <w:rsid w:val="009F0021"/>
    <w:rsid w:val="009F0188"/>
    <w:rsid w:val="009F01C7"/>
    <w:rsid w:val="009F041C"/>
    <w:rsid w:val="009F04B9"/>
    <w:rsid w:val="009F056B"/>
    <w:rsid w:val="009F06B8"/>
    <w:rsid w:val="009F077D"/>
    <w:rsid w:val="009F086F"/>
    <w:rsid w:val="009F0946"/>
    <w:rsid w:val="009F0ABC"/>
    <w:rsid w:val="009F0B2F"/>
    <w:rsid w:val="009F0CAA"/>
    <w:rsid w:val="009F0E21"/>
    <w:rsid w:val="009F108B"/>
    <w:rsid w:val="009F118A"/>
    <w:rsid w:val="009F129A"/>
    <w:rsid w:val="009F136F"/>
    <w:rsid w:val="009F14A9"/>
    <w:rsid w:val="009F159D"/>
    <w:rsid w:val="009F166D"/>
    <w:rsid w:val="009F1685"/>
    <w:rsid w:val="009F18A6"/>
    <w:rsid w:val="009F1AE8"/>
    <w:rsid w:val="009F1ED9"/>
    <w:rsid w:val="009F1F6B"/>
    <w:rsid w:val="009F20E3"/>
    <w:rsid w:val="009F20F1"/>
    <w:rsid w:val="009F21AD"/>
    <w:rsid w:val="009F226A"/>
    <w:rsid w:val="009F274B"/>
    <w:rsid w:val="009F27CD"/>
    <w:rsid w:val="009F29A1"/>
    <w:rsid w:val="009F29B3"/>
    <w:rsid w:val="009F2F2A"/>
    <w:rsid w:val="009F2F8D"/>
    <w:rsid w:val="009F30EE"/>
    <w:rsid w:val="009F31D5"/>
    <w:rsid w:val="009F3256"/>
    <w:rsid w:val="009F379C"/>
    <w:rsid w:val="009F3DCE"/>
    <w:rsid w:val="009F3F9E"/>
    <w:rsid w:val="009F3FF5"/>
    <w:rsid w:val="009F418B"/>
    <w:rsid w:val="009F4268"/>
    <w:rsid w:val="009F42A4"/>
    <w:rsid w:val="009F4350"/>
    <w:rsid w:val="009F43CF"/>
    <w:rsid w:val="009F4455"/>
    <w:rsid w:val="009F4759"/>
    <w:rsid w:val="009F4820"/>
    <w:rsid w:val="009F4943"/>
    <w:rsid w:val="009F4C20"/>
    <w:rsid w:val="009F4D37"/>
    <w:rsid w:val="009F4E97"/>
    <w:rsid w:val="009F4FB1"/>
    <w:rsid w:val="009F4FF5"/>
    <w:rsid w:val="009F503B"/>
    <w:rsid w:val="009F5118"/>
    <w:rsid w:val="009F513A"/>
    <w:rsid w:val="009F514C"/>
    <w:rsid w:val="009F5762"/>
    <w:rsid w:val="009F57AD"/>
    <w:rsid w:val="009F595F"/>
    <w:rsid w:val="009F5A30"/>
    <w:rsid w:val="009F5B5D"/>
    <w:rsid w:val="009F5BD0"/>
    <w:rsid w:val="009F5D3B"/>
    <w:rsid w:val="009F5D89"/>
    <w:rsid w:val="009F5DB9"/>
    <w:rsid w:val="009F5E55"/>
    <w:rsid w:val="009F621F"/>
    <w:rsid w:val="009F622D"/>
    <w:rsid w:val="009F63E6"/>
    <w:rsid w:val="009F654E"/>
    <w:rsid w:val="009F678D"/>
    <w:rsid w:val="009F6851"/>
    <w:rsid w:val="009F68DC"/>
    <w:rsid w:val="009F692F"/>
    <w:rsid w:val="009F6ACC"/>
    <w:rsid w:val="009F6B30"/>
    <w:rsid w:val="009F6E5F"/>
    <w:rsid w:val="009F6EE3"/>
    <w:rsid w:val="009F6F59"/>
    <w:rsid w:val="009F6F9B"/>
    <w:rsid w:val="009F6FA5"/>
    <w:rsid w:val="009F6FDA"/>
    <w:rsid w:val="009F7020"/>
    <w:rsid w:val="009F7137"/>
    <w:rsid w:val="009F7229"/>
    <w:rsid w:val="009F748A"/>
    <w:rsid w:val="009F74B3"/>
    <w:rsid w:val="009F757A"/>
    <w:rsid w:val="009F7593"/>
    <w:rsid w:val="009F7C5E"/>
    <w:rsid w:val="009F7C9D"/>
    <w:rsid w:val="009F7E14"/>
    <w:rsid w:val="009F7FBE"/>
    <w:rsid w:val="00A00055"/>
    <w:rsid w:val="00A0054C"/>
    <w:rsid w:val="00A00554"/>
    <w:rsid w:val="00A007AA"/>
    <w:rsid w:val="00A0093D"/>
    <w:rsid w:val="00A00A33"/>
    <w:rsid w:val="00A00B3F"/>
    <w:rsid w:val="00A00E13"/>
    <w:rsid w:val="00A01352"/>
    <w:rsid w:val="00A0136A"/>
    <w:rsid w:val="00A01502"/>
    <w:rsid w:val="00A01656"/>
    <w:rsid w:val="00A01698"/>
    <w:rsid w:val="00A016FD"/>
    <w:rsid w:val="00A01CD1"/>
    <w:rsid w:val="00A01D0B"/>
    <w:rsid w:val="00A01EC0"/>
    <w:rsid w:val="00A01F0E"/>
    <w:rsid w:val="00A01F55"/>
    <w:rsid w:val="00A02238"/>
    <w:rsid w:val="00A022C4"/>
    <w:rsid w:val="00A02415"/>
    <w:rsid w:val="00A026D0"/>
    <w:rsid w:val="00A02AEA"/>
    <w:rsid w:val="00A02D22"/>
    <w:rsid w:val="00A02E04"/>
    <w:rsid w:val="00A02EDE"/>
    <w:rsid w:val="00A02F84"/>
    <w:rsid w:val="00A03002"/>
    <w:rsid w:val="00A030EC"/>
    <w:rsid w:val="00A032D9"/>
    <w:rsid w:val="00A0331B"/>
    <w:rsid w:val="00A03399"/>
    <w:rsid w:val="00A03453"/>
    <w:rsid w:val="00A036A2"/>
    <w:rsid w:val="00A037EA"/>
    <w:rsid w:val="00A037F7"/>
    <w:rsid w:val="00A03950"/>
    <w:rsid w:val="00A0395C"/>
    <w:rsid w:val="00A03D40"/>
    <w:rsid w:val="00A03E9B"/>
    <w:rsid w:val="00A03ECF"/>
    <w:rsid w:val="00A04429"/>
    <w:rsid w:val="00A04712"/>
    <w:rsid w:val="00A048E8"/>
    <w:rsid w:val="00A04B2C"/>
    <w:rsid w:val="00A04D21"/>
    <w:rsid w:val="00A04F32"/>
    <w:rsid w:val="00A05051"/>
    <w:rsid w:val="00A050E8"/>
    <w:rsid w:val="00A050EF"/>
    <w:rsid w:val="00A05131"/>
    <w:rsid w:val="00A0532C"/>
    <w:rsid w:val="00A05445"/>
    <w:rsid w:val="00A05610"/>
    <w:rsid w:val="00A05805"/>
    <w:rsid w:val="00A058F1"/>
    <w:rsid w:val="00A05B14"/>
    <w:rsid w:val="00A05CB7"/>
    <w:rsid w:val="00A06034"/>
    <w:rsid w:val="00A0618D"/>
    <w:rsid w:val="00A06304"/>
    <w:rsid w:val="00A06365"/>
    <w:rsid w:val="00A06454"/>
    <w:rsid w:val="00A064D3"/>
    <w:rsid w:val="00A065DB"/>
    <w:rsid w:val="00A067C1"/>
    <w:rsid w:val="00A067C2"/>
    <w:rsid w:val="00A06A7E"/>
    <w:rsid w:val="00A06E05"/>
    <w:rsid w:val="00A074AF"/>
    <w:rsid w:val="00A074E6"/>
    <w:rsid w:val="00A07537"/>
    <w:rsid w:val="00A07A0D"/>
    <w:rsid w:val="00A07BE6"/>
    <w:rsid w:val="00A07BF1"/>
    <w:rsid w:val="00A07C90"/>
    <w:rsid w:val="00A07E22"/>
    <w:rsid w:val="00A07E41"/>
    <w:rsid w:val="00A07EEA"/>
    <w:rsid w:val="00A10124"/>
    <w:rsid w:val="00A1031F"/>
    <w:rsid w:val="00A10396"/>
    <w:rsid w:val="00A1046C"/>
    <w:rsid w:val="00A1074D"/>
    <w:rsid w:val="00A10BBB"/>
    <w:rsid w:val="00A10CDD"/>
    <w:rsid w:val="00A10E7C"/>
    <w:rsid w:val="00A10F37"/>
    <w:rsid w:val="00A11019"/>
    <w:rsid w:val="00A1136F"/>
    <w:rsid w:val="00A11383"/>
    <w:rsid w:val="00A116B9"/>
    <w:rsid w:val="00A11AFE"/>
    <w:rsid w:val="00A11D3D"/>
    <w:rsid w:val="00A11E99"/>
    <w:rsid w:val="00A12303"/>
    <w:rsid w:val="00A1253F"/>
    <w:rsid w:val="00A12708"/>
    <w:rsid w:val="00A12C82"/>
    <w:rsid w:val="00A12E36"/>
    <w:rsid w:val="00A12F5C"/>
    <w:rsid w:val="00A13330"/>
    <w:rsid w:val="00A13445"/>
    <w:rsid w:val="00A134CF"/>
    <w:rsid w:val="00A1360B"/>
    <w:rsid w:val="00A13623"/>
    <w:rsid w:val="00A138A7"/>
    <w:rsid w:val="00A1397D"/>
    <w:rsid w:val="00A13CA6"/>
    <w:rsid w:val="00A13CDD"/>
    <w:rsid w:val="00A13E8A"/>
    <w:rsid w:val="00A141F4"/>
    <w:rsid w:val="00A142D9"/>
    <w:rsid w:val="00A143A1"/>
    <w:rsid w:val="00A14699"/>
    <w:rsid w:val="00A147DA"/>
    <w:rsid w:val="00A14885"/>
    <w:rsid w:val="00A14A55"/>
    <w:rsid w:val="00A14AA9"/>
    <w:rsid w:val="00A14C0D"/>
    <w:rsid w:val="00A15051"/>
    <w:rsid w:val="00A15068"/>
    <w:rsid w:val="00A151C5"/>
    <w:rsid w:val="00A15215"/>
    <w:rsid w:val="00A15242"/>
    <w:rsid w:val="00A15599"/>
    <w:rsid w:val="00A155E9"/>
    <w:rsid w:val="00A15609"/>
    <w:rsid w:val="00A1573B"/>
    <w:rsid w:val="00A15755"/>
    <w:rsid w:val="00A15844"/>
    <w:rsid w:val="00A15992"/>
    <w:rsid w:val="00A15B55"/>
    <w:rsid w:val="00A15D87"/>
    <w:rsid w:val="00A15E22"/>
    <w:rsid w:val="00A1607F"/>
    <w:rsid w:val="00A16154"/>
    <w:rsid w:val="00A16218"/>
    <w:rsid w:val="00A163A0"/>
    <w:rsid w:val="00A1652F"/>
    <w:rsid w:val="00A1696F"/>
    <w:rsid w:val="00A16A08"/>
    <w:rsid w:val="00A16A5D"/>
    <w:rsid w:val="00A16B79"/>
    <w:rsid w:val="00A16BB9"/>
    <w:rsid w:val="00A16D4A"/>
    <w:rsid w:val="00A16D80"/>
    <w:rsid w:val="00A16ED6"/>
    <w:rsid w:val="00A16F4B"/>
    <w:rsid w:val="00A170DB"/>
    <w:rsid w:val="00A17155"/>
    <w:rsid w:val="00A17562"/>
    <w:rsid w:val="00A17635"/>
    <w:rsid w:val="00A17716"/>
    <w:rsid w:val="00A179A2"/>
    <w:rsid w:val="00A179FE"/>
    <w:rsid w:val="00A17BE9"/>
    <w:rsid w:val="00A17CCD"/>
    <w:rsid w:val="00A17CE4"/>
    <w:rsid w:val="00A17E55"/>
    <w:rsid w:val="00A17FDF"/>
    <w:rsid w:val="00A20185"/>
    <w:rsid w:val="00A202BD"/>
    <w:rsid w:val="00A208EE"/>
    <w:rsid w:val="00A2097D"/>
    <w:rsid w:val="00A20CBD"/>
    <w:rsid w:val="00A20E73"/>
    <w:rsid w:val="00A21422"/>
    <w:rsid w:val="00A214BD"/>
    <w:rsid w:val="00A21566"/>
    <w:rsid w:val="00A21572"/>
    <w:rsid w:val="00A215F9"/>
    <w:rsid w:val="00A21705"/>
    <w:rsid w:val="00A217EB"/>
    <w:rsid w:val="00A21C26"/>
    <w:rsid w:val="00A21C5A"/>
    <w:rsid w:val="00A21DE5"/>
    <w:rsid w:val="00A21E0D"/>
    <w:rsid w:val="00A21E3A"/>
    <w:rsid w:val="00A21EED"/>
    <w:rsid w:val="00A21F97"/>
    <w:rsid w:val="00A22029"/>
    <w:rsid w:val="00A22040"/>
    <w:rsid w:val="00A22090"/>
    <w:rsid w:val="00A221CE"/>
    <w:rsid w:val="00A22208"/>
    <w:rsid w:val="00A2237D"/>
    <w:rsid w:val="00A22381"/>
    <w:rsid w:val="00A2251F"/>
    <w:rsid w:val="00A22774"/>
    <w:rsid w:val="00A2278B"/>
    <w:rsid w:val="00A22855"/>
    <w:rsid w:val="00A2287B"/>
    <w:rsid w:val="00A22ACC"/>
    <w:rsid w:val="00A22B6F"/>
    <w:rsid w:val="00A23010"/>
    <w:rsid w:val="00A23016"/>
    <w:rsid w:val="00A23374"/>
    <w:rsid w:val="00A234E4"/>
    <w:rsid w:val="00A23547"/>
    <w:rsid w:val="00A2362D"/>
    <w:rsid w:val="00A23776"/>
    <w:rsid w:val="00A238CA"/>
    <w:rsid w:val="00A23917"/>
    <w:rsid w:val="00A23AC2"/>
    <w:rsid w:val="00A23CE1"/>
    <w:rsid w:val="00A24017"/>
    <w:rsid w:val="00A244EB"/>
    <w:rsid w:val="00A246CC"/>
    <w:rsid w:val="00A24771"/>
    <w:rsid w:val="00A24C2C"/>
    <w:rsid w:val="00A24D4B"/>
    <w:rsid w:val="00A24F3E"/>
    <w:rsid w:val="00A24FC6"/>
    <w:rsid w:val="00A251E9"/>
    <w:rsid w:val="00A252B8"/>
    <w:rsid w:val="00A2535C"/>
    <w:rsid w:val="00A257B0"/>
    <w:rsid w:val="00A25AA1"/>
    <w:rsid w:val="00A25E3E"/>
    <w:rsid w:val="00A25FE0"/>
    <w:rsid w:val="00A26240"/>
    <w:rsid w:val="00A26300"/>
    <w:rsid w:val="00A26584"/>
    <w:rsid w:val="00A265D1"/>
    <w:rsid w:val="00A267A4"/>
    <w:rsid w:val="00A26A6B"/>
    <w:rsid w:val="00A26A91"/>
    <w:rsid w:val="00A26AAE"/>
    <w:rsid w:val="00A26AB6"/>
    <w:rsid w:val="00A26B70"/>
    <w:rsid w:val="00A27240"/>
    <w:rsid w:val="00A273A6"/>
    <w:rsid w:val="00A2782B"/>
    <w:rsid w:val="00A27BC3"/>
    <w:rsid w:val="00A27BE2"/>
    <w:rsid w:val="00A27C00"/>
    <w:rsid w:val="00A27C41"/>
    <w:rsid w:val="00A27DCA"/>
    <w:rsid w:val="00A27EC6"/>
    <w:rsid w:val="00A27ED7"/>
    <w:rsid w:val="00A27F54"/>
    <w:rsid w:val="00A27FB9"/>
    <w:rsid w:val="00A3002B"/>
    <w:rsid w:val="00A30164"/>
    <w:rsid w:val="00A303BD"/>
    <w:rsid w:val="00A303CE"/>
    <w:rsid w:val="00A3049F"/>
    <w:rsid w:val="00A304E3"/>
    <w:rsid w:val="00A30562"/>
    <w:rsid w:val="00A3067D"/>
    <w:rsid w:val="00A308B4"/>
    <w:rsid w:val="00A30AD6"/>
    <w:rsid w:val="00A30CC6"/>
    <w:rsid w:val="00A30FCF"/>
    <w:rsid w:val="00A311B2"/>
    <w:rsid w:val="00A31352"/>
    <w:rsid w:val="00A31358"/>
    <w:rsid w:val="00A31802"/>
    <w:rsid w:val="00A31B9C"/>
    <w:rsid w:val="00A31D44"/>
    <w:rsid w:val="00A320B9"/>
    <w:rsid w:val="00A32293"/>
    <w:rsid w:val="00A3236F"/>
    <w:rsid w:val="00A326FA"/>
    <w:rsid w:val="00A3287A"/>
    <w:rsid w:val="00A32A0F"/>
    <w:rsid w:val="00A32B07"/>
    <w:rsid w:val="00A32C7E"/>
    <w:rsid w:val="00A32EA1"/>
    <w:rsid w:val="00A32F5F"/>
    <w:rsid w:val="00A32F96"/>
    <w:rsid w:val="00A33261"/>
    <w:rsid w:val="00A33517"/>
    <w:rsid w:val="00A335EC"/>
    <w:rsid w:val="00A33731"/>
    <w:rsid w:val="00A33965"/>
    <w:rsid w:val="00A33AF3"/>
    <w:rsid w:val="00A33CE0"/>
    <w:rsid w:val="00A34179"/>
    <w:rsid w:val="00A3417B"/>
    <w:rsid w:val="00A341EA"/>
    <w:rsid w:val="00A3440E"/>
    <w:rsid w:val="00A347C3"/>
    <w:rsid w:val="00A34CF7"/>
    <w:rsid w:val="00A35035"/>
    <w:rsid w:val="00A35222"/>
    <w:rsid w:val="00A35A38"/>
    <w:rsid w:val="00A35BDA"/>
    <w:rsid w:val="00A35C6E"/>
    <w:rsid w:val="00A35E1E"/>
    <w:rsid w:val="00A35EC2"/>
    <w:rsid w:val="00A36191"/>
    <w:rsid w:val="00A3629C"/>
    <w:rsid w:val="00A3661C"/>
    <w:rsid w:val="00A3678D"/>
    <w:rsid w:val="00A367AF"/>
    <w:rsid w:val="00A3694B"/>
    <w:rsid w:val="00A369E8"/>
    <w:rsid w:val="00A36A29"/>
    <w:rsid w:val="00A36AEE"/>
    <w:rsid w:val="00A36B24"/>
    <w:rsid w:val="00A36C93"/>
    <w:rsid w:val="00A36CEB"/>
    <w:rsid w:val="00A36D47"/>
    <w:rsid w:val="00A36E59"/>
    <w:rsid w:val="00A36EC2"/>
    <w:rsid w:val="00A3716C"/>
    <w:rsid w:val="00A3755C"/>
    <w:rsid w:val="00A37560"/>
    <w:rsid w:val="00A3757F"/>
    <w:rsid w:val="00A37A1B"/>
    <w:rsid w:val="00A37BF6"/>
    <w:rsid w:val="00A37DB1"/>
    <w:rsid w:val="00A37FF1"/>
    <w:rsid w:val="00A40065"/>
    <w:rsid w:val="00A40245"/>
    <w:rsid w:val="00A4043B"/>
    <w:rsid w:val="00A406D2"/>
    <w:rsid w:val="00A409A1"/>
    <w:rsid w:val="00A40A99"/>
    <w:rsid w:val="00A40B71"/>
    <w:rsid w:val="00A40BC5"/>
    <w:rsid w:val="00A40D6E"/>
    <w:rsid w:val="00A40EBE"/>
    <w:rsid w:val="00A40F1C"/>
    <w:rsid w:val="00A40FDF"/>
    <w:rsid w:val="00A41037"/>
    <w:rsid w:val="00A41075"/>
    <w:rsid w:val="00A411CC"/>
    <w:rsid w:val="00A41229"/>
    <w:rsid w:val="00A412EE"/>
    <w:rsid w:val="00A4131C"/>
    <w:rsid w:val="00A414BB"/>
    <w:rsid w:val="00A41507"/>
    <w:rsid w:val="00A4192D"/>
    <w:rsid w:val="00A41F11"/>
    <w:rsid w:val="00A4201D"/>
    <w:rsid w:val="00A421A5"/>
    <w:rsid w:val="00A422BC"/>
    <w:rsid w:val="00A42504"/>
    <w:rsid w:val="00A4299C"/>
    <w:rsid w:val="00A42B39"/>
    <w:rsid w:val="00A42C06"/>
    <w:rsid w:val="00A42E17"/>
    <w:rsid w:val="00A42EA2"/>
    <w:rsid w:val="00A4317A"/>
    <w:rsid w:val="00A43525"/>
    <w:rsid w:val="00A4361C"/>
    <w:rsid w:val="00A4391A"/>
    <w:rsid w:val="00A43A18"/>
    <w:rsid w:val="00A43ABB"/>
    <w:rsid w:val="00A43AFD"/>
    <w:rsid w:val="00A43C3D"/>
    <w:rsid w:val="00A43C8A"/>
    <w:rsid w:val="00A43CC6"/>
    <w:rsid w:val="00A43F6C"/>
    <w:rsid w:val="00A43FF6"/>
    <w:rsid w:val="00A43FFE"/>
    <w:rsid w:val="00A44108"/>
    <w:rsid w:val="00A4413F"/>
    <w:rsid w:val="00A44211"/>
    <w:rsid w:val="00A4425D"/>
    <w:rsid w:val="00A4445F"/>
    <w:rsid w:val="00A44592"/>
    <w:rsid w:val="00A4464E"/>
    <w:rsid w:val="00A44A16"/>
    <w:rsid w:val="00A44D50"/>
    <w:rsid w:val="00A44EAA"/>
    <w:rsid w:val="00A45198"/>
    <w:rsid w:val="00A4527C"/>
    <w:rsid w:val="00A4542C"/>
    <w:rsid w:val="00A45509"/>
    <w:rsid w:val="00A45817"/>
    <w:rsid w:val="00A45AB3"/>
    <w:rsid w:val="00A45B61"/>
    <w:rsid w:val="00A45CE4"/>
    <w:rsid w:val="00A45F10"/>
    <w:rsid w:val="00A45F7F"/>
    <w:rsid w:val="00A46176"/>
    <w:rsid w:val="00A461B7"/>
    <w:rsid w:val="00A46534"/>
    <w:rsid w:val="00A4654A"/>
    <w:rsid w:val="00A46645"/>
    <w:rsid w:val="00A4664C"/>
    <w:rsid w:val="00A4665F"/>
    <w:rsid w:val="00A466B9"/>
    <w:rsid w:val="00A4694A"/>
    <w:rsid w:val="00A46BB0"/>
    <w:rsid w:val="00A46D45"/>
    <w:rsid w:val="00A46EDB"/>
    <w:rsid w:val="00A46F6F"/>
    <w:rsid w:val="00A4711F"/>
    <w:rsid w:val="00A47171"/>
    <w:rsid w:val="00A4727A"/>
    <w:rsid w:val="00A4727D"/>
    <w:rsid w:val="00A47625"/>
    <w:rsid w:val="00A47631"/>
    <w:rsid w:val="00A47B35"/>
    <w:rsid w:val="00A47CB9"/>
    <w:rsid w:val="00A47E74"/>
    <w:rsid w:val="00A47EA1"/>
    <w:rsid w:val="00A500BE"/>
    <w:rsid w:val="00A500D6"/>
    <w:rsid w:val="00A50198"/>
    <w:rsid w:val="00A501CE"/>
    <w:rsid w:val="00A5029C"/>
    <w:rsid w:val="00A5058F"/>
    <w:rsid w:val="00A5092C"/>
    <w:rsid w:val="00A509B4"/>
    <w:rsid w:val="00A50A20"/>
    <w:rsid w:val="00A50D43"/>
    <w:rsid w:val="00A510AE"/>
    <w:rsid w:val="00A5125D"/>
    <w:rsid w:val="00A513A4"/>
    <w:rsid w:val="00A5167F"/>
    <w:rsid w:val="00A51A02"/>
    <w:rsid w:val="00A51A91"/>
    <w:rsid w:val="00A51BAF"/>
    <w:rsid w:val="00A51DAD"/>
    <w:rsid w:val="00A51ED3"/>
    <w:rsid w:val="00A52022"/>
    <w:rsid w:val="00A52117"/>
    <w:rsid w:val="00A521F0"/>
    <w:rsid w:val="00A522DA"/>
    <w:rsid w:val="00A523E0"/>
    <w:rsid w:val="00A52418"/>
    <w:rsid w:val="00A524D2"/>
    <w:rsid w:val="00A528DB"/>
    <w:rsid w:val="00A52918"/>
    <w:rsid w:val="00A52B47"/>
    <w:rsid w:val="00A52B97"/>
    <w:rsid w:val="00A52D52"/>
    <w:rsid w:val="00A52F91"/>
    <w:rsid w:val="00A52FAA"/>
    <w:rsid w:val="00A52FE8"/>
    <w:rsid w:val="00A52FFB"/>
    <w:rsid w:val="00A53166"/>
    <w:rsid w:val="00A5333C"/>
    <w:rsid w:val="00A5338D"/>
    <w:rsid w:val="00A5338E"/>
    <w:rsid w:val="00A533B8"/>
    <w:rsid w:val="00A53866"/>
    <w:rsid w:val="00A538CB"/>
    <w:rsid w:val="00A53972"/>
    <w:rsid w:val="00A53E27"/>
    <w:rsid w:val="00A53E4D"/>
    <w:rsid w:val="00A53F35"/>
    <w:rsid w:val="00A54062"/>
    <w:rsid w:val="00A540A7"/>
    <w:rsid w:val="00A54348"/>
    <w:rsid w:val="00A54405"/>
    <w:rsid w:val="00A545E2"/>
    <w:rsid w:val="00A54612"/>
    <w:rsid w:val="00A54687"/>
    <w:rsid w:val="00A5480E"/>
    <w:rsid w:val="00A54867"/>
    <w:rsid w:val="00A55153"/>
    <w:rsid w:val="00A55706"/>
    <w:rsid w:val="00A5577E"/>
    <w:rsid w:val="00A558BE"/>
    <w:rsid w:val="00A559F5"/>
    <w:rsid w:val="00A55AA2"/>
    <w:rsid w:val="00A55AB2"/>
    <w:rsid w:val="00A55D03"/>
    <w:rsid w:val="00A55E91"/>
    <w:rsid w:val="00A56019"/>
    <w:rsid w:val="00A56143"/>
    <w:rsid w:val="00A56209"/>
    <w:rsid w:val="00A56220"/>
    <w:rsid w:val="00A56243"/>
    <w:rsid w:val="00A5631C"/>
    <w:rsid w:val="00A5636B"/>
    <w:rsid w:val="00A56536"/>
    <w:rsid w:val="00A56576"/>
    <w:rsid w:val="00A566F9"/>
    <w:rsid w:val="00A56868"/>
    <w:rsid w:val="00A5691A"/>
    <w:rsid w:val="00A56A02"/>
    <w:rsid w:val="00A56B07"/>
    <w:rsid w:val="00A56B92"/>
    <w:rsid w:val="00A56DED"/>
    <w:rsid w:val="00A573BA"/>
    <w:rsid w:val="00A576B2"/>
    <w:rsid w:val="00A5783F"/>
    <w:rsid w:val="00A57A6F"/>
    <w:rsid w:val="00A57B0E"/>
    <w:rsid w:val="00A57DDF"/>
    <w:rsid w:val="00A57E20"/>
    <w:rsid w:val="00A60380"/>
    <w:rsid w:val="00A60463"/>
    <w:rsid w:val="00A607E7"/>
    <w:rsid w:val="00A60920"/>
    <w:rsid w:val="00A6095C"/>
    <w:rsid w:val="00A60968"/>
    <w:rsid w:val="00A60B05"/>
    <w:rsid w:val="00A60B94"/>
    <w:rsid w:val="00A60D82"/>
    <w:rsid w:val="00A60DFF"/>
    <w:rsid w:val="00A60E80"/>
    <w:rsid w:val="00A60E9C"/>
    <w:rsid w:val="00A60EA9"/>
    <w:rsid w:val="00A6125D"/>
    <w:rsid w:val="00A612F4"/>
    <w:rsid w:val="00A614C2"/>
    <w:rsid w:val="00A6175E"/>
    <w:rsid w:val="00A617B7"/>
    <w:rsid w:val="00A6190D"/>
    <w:rsid w:val="00A61A64"/>
    <w:rsid w:val="00A61E3A"/>
    <w:rsid w:val="00A61E50"/>
    <w:rsid w:val="00A61F53"/>
    <w:rsid w:val="00A62549"/>
    <w:rsid w:val="00A625A4"/>
    <w:rsid w:val="00A62805"/>
    <w:rsid w:val="00A62856"/>
    <w:rsid w:val="00A629A7"/>
    <w:rsid w:val="00A62AB4"/>
    <w:rsid w:val="00A63049"/>
    <w:rsid w:val="00A63103"/>
    <w:rsid w:val="00A6310F"/>
    <w:rsid w:val="00A63238"/>
    <w:rsid w:val="00A632DB"/>
    <w:rsid w:val="00A632F8"/>
    <w:rsid w:val="00A634CB"/>
    <w:rsid w:val="00A6364B"/>
    <w:rsid w:val="00A63785"/>
    <w:rsid w:val="00A6380C"/>
    <w:rsid w:val="00A63822"/>
    <w:rsid w:val="00A63BA9"/>
    <w:rsid w:val="00A63C8B"/>
    <w:rsid w:val="00A63D19"/>
    <w:rsid w:val="00A63DF7"/>
    <w:rsid w:val="00A64063"/>
    <w:rsid w:val="00A6410B"/>
    <w:rsid w:val="00A64133"/>
    <w:rsid w:val="00A6437F"/>
    <w:rsid w:val="00A643C0"/>
    <w:rsid w:val="00A644AF"/>
    <w:rsid w:val="00A644D3"/>
    <w:rsid w:val="00A6466F"/>
    <w:rsid w:val="00A64696"/>
    <w:rsid w:val="00A64706"/>
    <w:rsid w:val="00A6499E"/>
    <w:rsid w:val="00A64C3A"/>
    <w:rsid w:val="00A64CA1"/>
    <w:rsid w:val="00A64CB7"/>
    <w:rsid w:val="00A64CD5"/>
    <w:rsid w:val="00A64E20"/>
    <w:rsid w:val="00A64E37"/>
    <w:rsid w:val="00A64F4D"/>
    <w:rsid w:val="00A65001"/>
    <w:rsid w:val="00A651ED"/>
    <w:rsid w:val="00A652D6"/>
    <w:rsid w:val="00A652D9"/>
    <w:rsid w:val="00A65564"/>
    <w:rsid w:val="00A65739"/>
    <w:rsid w:val="00A65868"/>
    <w:rsid w:val="00A65A12"/>
    <w:rsid w:val="00A65D9B"/>
    <w:rsid w:val="00A66064"/>
    <w:rsid w:val="00A6615D"/>
    <w:rsid w:val="00A66414"/>
    <w:rsid w:val="00A664EC"/>
    <w:rsid w:val="00A66730"/>
    <w:rsid w:val="00A6674A"/>
    <w:rsid w:val="00A6682C"/>
    <w:rsid w:val="00A66861"/>
    <w:rsid w:val="00A668C0"/>
    <w:rsid w:val="00A668F4"/>
    <w:rsid w:val="00A66ABD"/>
    <w:rsid w:val="00A66B13"/>
    <w:rsid w:val="00A66D71"/>
    <w:rsid w:val="00A66F7B"/>
    <w:rsid w:val="00A6709B"/>
    <w:rsid w:val="00A67148"/>
    <w:rsid w:val="00A6731C"/>
    <w:rsid w:val="00A675CA"/>
    <w:rsid w:val="00A67799"/>
    <w:rsid w:val="00A67908"/>
    <w:rsid w:val="00A67B18"/>
    <w:rsid w:val="00A67CAC"/>
    <w:rsid w:val="00A70045"/>
    <w:rsid w:val="00A70084"/>
    <w:rsid w:val="00A702B9"/>
    <w:rsid w:val="00A703FA"/>
    <w:rsid w:val="00A70B21"/>
    <w:rsid w:val="00A70CFE"/>
    <w:rsid w:val="00A70E93"/>
    <w:rsid w:val="00A713E8"/>
    <w:rsid w:val="00A71BEF"/>
    <w:rsid w:val="00A71E01"/>
    <w:rsid w:val="00A71F8F"/>
    <w:rsid w:val="00A72170"/>
    <w:rsid w:val="00A721EF"/>
    <w:rsid w:val="00A721F4"/>
    <w:rsid w:val="00A7232A"/>
    <w:rsid w:val="00A724FD"/>
    <w:rsid w:val="00A725BD"/>
    <w:rsid w:val="00A72641"/>
    <w:rsid w:val="00A726FF"/>
    <w:rsid w:val="00A72990"/>
    <w:rsid w:val="00A72998"/>
    <w:rsid w:val="00A729FD"/>
    <w:rsid w:val="00A72A05"/>
    <w:rsid w:val="00A72E59"/>
    <w:rsid w:val="00A72E92"/>
    <w:rsid w:val="00A730A5"/>
    <w:rsid w:val="00A731F1"/>
    <w:rsid w:val="00A73357"/>
    <w:rsid w:val="00A73504"/>
    <w:rsid w:val="00A735F0"/>
    <w:rsid w:val="00A737F6"/>
    <w:rsid w:val="00A738F1"/>
    <w:rsid w:val="00A7399C"/>
    <w:rsid w:val="00A73B53"/>
    <w:rsid w:val="00A73D09"/>
    <w:rsid w:val="00A73D71"/>
    <w:rsid w:val="00A73DBA"/>
    <w:rsid w:val="00A73F79"/>
    <w:rsid w:val="00A740CA"/>
    <w:rsid w:val="00A7413A"/>
    <w:rsid w:val="00A74198"/>
    <w:rsid w:val="00A7422F"/>
    <w:rsid w:val="00A7427C"/>
    <w:rsid w:val="00A7437C"/>
    <w:rsid w:val="00A74382"/>
    <w:rsid w:val="00A746E7"/>
    <w:rsid w:val="00A748A2"/>
    <w:rsid w:val="00A749A7"/>
    <w:rsid w:val="00A74B8D"/>
    <w:rsid w:val="00A74BE5"/>
    <w:rsid w:val="00A74BF0"/>
    <w:rsid w:val="00A74D07"/>
    <w:rsid w:val="00A7549C"/>
    <w:rsid w:val="00A75987"/>
    <w:rsid w:val="00A75A41"/>
    <w:rsid w:val="00A75CF3"/>
    <w:rsid w:val="00A76052"/>
    <w:rsid w:val="00A761C7"/>
    <w:rsid w:val="00A762EF"/>
    <w:rsid w:val="00A76328"/>
    <w:rsid w:val="00A764B0"/>
    <w:rsid w:val="00A765A3"/>
    <w:rsid w:val="00A76636"/>
    <w:rsid w:val="00A76659"/>
    <w:rsid w:val="00A76B74"/>
    <w:rsid w:val="00A76BE1"/>
    <w:rsid w:val="00A76D1B"/>
    <w:rsid w:val="00A76DA4"/>
    <w:rsid w:val="00A77056"/>
    <w:rsid w:val="00A771D7"/>
    <w:rsid w:val="00A7748A"/>
    <w:rsid w:val="00A77527"/>
    <w:rsid w:val="00A77802"/>
    <w:rsid w:val="00A77C05"/>
    <w:rsid w:val="00A77C39"/>
    <w:rsid w:val="00A77E61"/>
    <w:rsid w:val="00A77F40"/>
    <w:rsid w:val="00A77F7D"/>
    <w:rsid w:val="00A80079"/>
    <w:rsid w:val="00A80230"/>
    <w:rsid w:val="00A80289"/>
    <w:rsid w:val="00A803D9"/>
    <w:rsid w:val="00A80471"/>
    <w:rsid w:val="00A804AF"/>
    <w:rsid w:val="00A8050B"/>
    <w:rsid w:val="00A80AED"/>
    <w:rsid w:val="00A80E92"/>
    <w:rsid w:val="00A80F93"/>
    <w:rsid w:val="00A80FAE"/>
    <w:rsid w:val="00A80FC8"/>
    <w:rsid w:val="00A8102B"/>
    <w:rsid w:val="00A81074"/>
    <w:rsid w:val="00A815FF"/>
    <w:rsid w:val="00A81890"/>
    <w:rsid w:val="00A81AAE"/>
    <w:rsid w:val="00A81AF7"/>
    <w:rsid w:val="00A81B2A"/>
    <w:rsid w:val="00A81E71"/>
    <w:rsid w:val="00A81F12"/>
    <w:rsid w:val="00A82057"/>
    <w:rsid w:val="00A82364"/>
    <w:rsid w:val="00A827AD"/>
    <w:rsid w:val="00A82896"/>
    <w:rsid w:val="00A82990"/>
    <w:rsid w:val="00A82A8F"/>
    <w:rsid w:val="00A82B07"/>
    <w:rsid w:val="00A82B1F"/>
    <w:rsid w:val="00A82C02"/>
    <w:rsid w:val="00A82C04"/>
    <w:rsid w:val="00A836F4"/>
    <w:rsid w:val="00A83726"/>
    <w:rsid w:val="00A8376F"/>
    <w:rsid w:val="00A8395A"/>
    <w:rsid w:val="00A83BEE"/>
    <w:rsid w:val="00A83C79"/>
    <w:rsid w:val="00A8409D"/>
    <w:rsid w:val="00A841B3"/>
    <w:rsid w:val="00A84791"/>
    <w:rsid w:val="00A84B81"/>
    <w:rsid w:val="00A84BF5"/>
    <w:rsid w:val="00A84CBA"/>
    <w:rsid w:val="00A84FD2"/>
    <w:rsid w:val="00A850F7"/>
    <w:rsid w:val="00A85191"/>
    <w:rsid w:val="00A85598"/>
    <w:rsid w:val="00A8592D"/>
    <w:rsid w:val="00A859ED"/>
    <w:rsid w:val="00A85ABA"/>
    <w:rsid w:val="00A85C62"/>
    <w:rsid w:val="00A85DE6"/>
    <w:rsid w:val="00A85E44"/>
    <w:rsid w:val="00A85F41"/>
    <w:rsid w:val="00A85F42"/>
    <w:rsid w:val="00A86080"/>
    <w:rsid w:val="00A860D2"/>
    <w:rsid w:val="00A861AC"/>
    <w:rsid w:val="00A8649D"/>
    <w:rsid w:val="00A864AE"/>
    <w:rsid w:val="00A8661A"/>
    <w:rsid w:val="00A86724"/>
    <w:rsid w:val="00A8688D"/>
    <w:rsid w:val="00A86BAB"/>
    <w:rsid w:val="00A86BED"/>
    <w:rsid w:val="00A8753B"/>
    <w:rsid w:val="00A87546"/>
    <w:rsid w:val="00A8775C"/>
    <w:rsid w:val="00A87971"/>
    <w:rsid w:val="00A87A71"/>
    <w:rsid w:val="00A87C6F"/>
    <w:rsid w:val="00A87CB6"/>
    <w:rsid w:val="00A87CBF"/>
    <w:rsid w:val="00A90174"/>
    <w:rsid w:val="00A90184"/>
    <w:rsid w:val="00A903F8"/>
    <w:rsid w:val="00A90694"/>
    <w:rsid w:val="00A9099C"/>
    <w:rsid w:val="00A90AE0"/>
    <w:rsid w:val="00A90E2E"/>
    <w:rsid w:val="00A90ED7"/>
    <w:rsid w:val="00A91085"/>
    <w:rsid w:val="00A912FE"/>
    <w:rsid w:val="00A91541"/>
    <w:rsid w:val="00A9178E"/>
    <w:rsid w:val="00A9193E"/>
    <w:rsid w:val="00A91A5F"/>
    <w:rsid w:val="00A91AB5"/>
    <w:rsid w:val="00A91CBB"/>
    <w:rsid w:val="00A91D1E"/>
    <w:rsid w:val="00A91DCC"/>
    <w:rsid w:val="00A91E9A"/>
    <w:rsid w:val="00A91FEA"/>
    <w:rsid w:val="00A92028"/>
    <w:rsid w:val="00A92029"/>
    <w:rsid w:val="00A92366"/>
    <w:rsid w:val="00A923A9"/>
    <w:rsid w:val="00A923C3"/>
    <w:rsid w:val="00A923FD"/>
    <w:rsid w:val="00A925EC"/>
    <w:rsid w:val="00A92DC3"/>
    <w:rsid w:val="00A92E39"/>
    <w:rsid w:val="00A92E43"/>
    <w:rsid w:val="00A92F42"/>
    <w:rsid w:val="00A92FE6"/>
    <w:rsid w:val="00A93071"/>
    <w:rsid w:val="00A93281"/>
    <w:rsid w:val="00A9332D"/>
    <w:rsid w:val="00A9342F"/>
    <w:rsid w:val="00A934CF"/>
    <w:rsid w:val="00A93527"/>
    <w:rsid w:val="00A937F9"/>
    <w:rsid w:val="00A93957"/>
    <w:rsid w:val="00A9398F"/>
    <w:rsid w:val="00A93A1D"/>
    <w:rsid w:val="00A93A42"/>
    <w:rsid w:val="00A93E69"/>
    <w:rsid w:val="00A9412C"/>
    <w:rsid w:val="00A941DA"/>
    <w:rsid w:val="00A942B2"/>
    <w:rsid w:val="00A94346"/>
    <w:rsid w:val="00A94518"/>
    <w:rsid w:val="00A9493B"/>
    <w:rsid w:val="00A94967"/>
    <w:rsid w:val="00A94975"/>
    <w:rsid w:val="00A94A61"/>
    <w:rsid w:val="00A94F2A"/>
    <w:rsid w:val="00A94FBC"/>
    <w:rsid w:val="00A951BB"/>
    <w:rsid w:val="00A9521E"/>
    <w:rsid w:val="00A95460"/>
    <w:rsid w:val="00A95812"/>
    <w:rsid w:val="00A95882"/>
    <w:rsid w:val="00A95908"/>
    <w:rsid w:val="00A959DF"/>
    <w:rsid w:val="00A95A3F"/>
    <w:rsid w:val="00A95B32"/>
    <w:rsid w:val="00A95BB1"/>
    <w:rsid w:val="00A95D5F"/>
    <w:rsid w:val="00A95F98"/>
    <w:rsid w:val="00A9607E"/>
    <w:rsid w:val="00A961F8"/>
    <w:rsid w:val="00A96213"/>
    <w:rsid w:val="00A9634D"/>
    <w:rsid w:val="00A96636"/>
    <w:rsid w:val="00A96685"/>
    <w:rsid w:val="00A96738"/>
    <w:rsid w:val="00A967FE"/>
    <w:rsid w:val="00A968FA"/>
    <w:rsid w:val="00A969DC"/>
    <w:rsid w:val="00A96BEE"/>
    <w:rsid w:val="00A96DFE"/>
    <w:rsid w:val="00A96E34"/>
    <w:rsid w:val="00A96F00"/>
    <w:rsid w:val="00A96F09"/>
    <w:rsid w:val="00A96FDF"/>
    <w:rsid w:val="00A97097"/>
    <w:rsid w:val="00A970AF"/>
    <w:rsid w:val="00A9729D"/>
    <w:rsid w:val="00A9735A"/>
    <w:rsid w:val="00A973CB"/>
    <w:rsid w:val="00A97585"/>
    <w:rsid w:val="00A975C9"/>
    <w:rsid w:val="00A97724"/>
    <w:rsid w:val="00A97C88"/>
    <w:rsid w:val="00A97CE4"/>
    <w:rsid w:val="00A97D11"/>
    <w:rsid w:val="00A97D7D"/>
    <w:rsid w:val="00A97F14"/>
    <w:rsid w:val="00AA019F"/>
    <w:rsid w:val="00AA0285"/>
    <w:rsid w:val="00AA0395"/>
    <w:rsid w:val="00AA06B5"/>
    <w:rsid w:val="00AA0705"/>
    <w:rsid w:val="00AA074D"/>
    <w:rsid w:val="00AA08F4"/>
    <w:rsid w:val="00AA091D"/>
    <w:rsid w:val="00AA0981"/>
    <w:rsid w:val="00AA099D"/>
    <w:rsid w:val="00AA0A6B"/>
    <w:rsid w:val="00AA0CBD"/>
    <w:rsid w:val="00AA0F1E"/>
    <w:rsid w:val="00AA0F51"/>
    <w:rsid w:val="00AA108B"/>
    <w:rsid w:val="00AA10E8"/>
    <w:rsid w:val="00AA14DF"/>
    <w:rsid w:val="00AA1832"/>
    <w:rsid w:val="00AA1943"/>
    <w:rsid w:val="00AA195F"/>
    <w:rsid w:val="00AA199F"/>
    <w:rsid w:val="00AA19DC"/>
    <w:rsid w:val="00AA1B3D"/>
    <w:rsid w:val="00AA1BAD"/>
    <w:rsid w:val="00AA1D16"/>
    <w:rsid w:val="00AA1D57"/>
    <w:rsid w:val="00AA1FB9"/>
    <w:rsid w:val="00AA1FEF"/>
    <w:rsid w:val="00AA2379"/>
    <w:rsid w:val="00AA237C"/>
    <w:rsid w:val="00AA246B"/>
    <w:rsid w:val="00AA25D5"/>
    <w:rsid w:val="00AA25FB"/>
    <w:rsid w:val="00AA261F"/>
    <w:rsid w:val="00AA2928"/>
    <w:rsid w:val="00AA2AE2"/>
    <w:rsid w:val="00AA2AE9"/>
    <w:rsid w:val="00AA2B96"/>
    <w:rsid w:val="00AA2DE0"/>
    <w:rsid w:val="00AA2E01"/>
    <w:rsid w:val="00AA2F73"/>
    <w:rsid w:val="00AA3017"/>
    <w:rsid w:val="00AA30CA"/>
    <w:rsid w:val="00AA348D"/>
    <w:rsid w:val="00AA363D"/>
    <w:rsid w:val="00AA3696"/>
    <w:rsid w:val="00AA3979"/>
    <w:rsid w:val="00AA3E5A"/>
    <w:rsid w:val="00AA3E8F"/>
    <w:rsid w:val="00AA401E"/>
    <w:rsid w:val="00AA43F1"/>
    <w:rsid w:val="00AA4440"/>
    <w:rsid w:val="00AA4513"/>
    <w:rsid w:val="00AA452F"/>
    <w:rsid w:val="00AA4698"/>
    <w:rsid w:val="00AA4726"/>
    <w:rsid w:val="00AA488C"/>
    <w:rsid w:val="00AA49BF"/>
    <w:rsid w:val="00AA4B6C"/>
    <w:rsid w:val="00AA4CFC"/>
    <w:rsid w:val="00AA4E59"/>
    <w:rsid w:val="00AA5048"/>
    <w:rsid w:val="00AA5083"/>
    <w:rsid w:val="00AA5409"/>
    <w:rsid w:val="00AA54DC"/>
    <w:rsid w:val="00AA5AA8"/>
    <w:rsid w:val="00AA5AAD"/>
    <w:rsid w:val="00AA5B6A"/>
    <w:rsid w:val="00AA5C68"/>
    <w:rsid w:val="00AA5DD0"/>
    <w:rsid w:val="00AA5E12"/>
    <w:rsid w:val="00AA5E8E"/>
    <w:rsid w:val="00AA5F12"/>
    <w:rsid w:val="00AA5F5E"/>
    <w:rsid w:val="00AA5FF8"/>
    <w:rsid w:val="00AA626B"/>
    <w:rsid w:val="00AA629D"/>
    <w:rsid w:val="00AA661F"/>
    <w:rsid w:val="00AA69E1"/>
    <w:rsid w:val="00AA6AA3"/>
    <w:rsid w:val="00AA6BF6"/>
    <w:rsid w:val="00AA6C21"/>
    <w:rsid w:val="00AA6C88"/>
    <w:rsid w:val="00AA6CEF"/>
    <w:rsid w:val="00AA6DE2"/>
    <w:rsid w:val="00AA703E"/>
    <w:rsid w:val="00AA7185"/>
    <w:rsid w:val="00AA7301"/>
    <w:rsid w:val="00AA733A"/>
    <w:rsid w:val="00AA7467"/>
    <w:rsid w:val="00AA761D"/>
    <w:rsid w:val="00AA776A"/>
    <w:rsid w:val="00AA776F"/>
    <w:rsid w:val="00AA77FA"/>
    <w:rsid w:val="00AA797F"/>
    <w:rsid w:val="00AA79BD"/>
    <w:rsid w:val="00AA7ADB"/>
    <w:rsid w:val="00AA7D68"/>
    <w:rsid w:val="00AA7EA6"/>
    <w:rsid w:val="00AB00C4"/>
    <w:rsid w:val="00AB00E3"/>
    <w:rsid w:val="00AB0338"/>
    <w:rsid w:val="00AB0452"/>
    <w:rsid w:val="00AB0488"/>
    <w:rsid w:val="00AB0694"/>
    <w:rsid w:val="00AB0704"/>
    <w:rsid w:val="00AB0727"/>
    <w:rsid w:val="00AB0738"/>
    <w:rsid w:val="00AB0985"/>
    <w:rsid w:val="00AB0A4D"/>
    <w:rsid w:val="00AB0C65"/>
    <w:rsid w:val="00AB0D03"/>
    <w:rsid w:val="00AB0D7A"/>
    <w:rsid w:val="00AB0DAA"/>
    <w:rsid w:val="00AB10EE"/>
    <w:rsid w:val="00AB1360"/>
    <w:rsid w:val="00AB154C"/>
    <w:rsid w:val="00AB16D3"/>
    <w:rsid w:val="00AB18ED"/>
    <w:rsid w:val="00AB199C"/>
    <w:rsid w:val="00AB1B5C"/>
    <w:rsid w:val="00AB1B9B"/>
    <w:rsid w:val="00AB1D73"/>
    <w:rsid w:val="00AB214D"/>
    <w:rsid w:val="00AB2195"/>
    <w:rsid w:val="00AB23ED"/>
    <w:rsid w:val="00AB251F"/>
    <w:rsid w:val="00AB254D"/>
    <w:rsid w:val="00AB25B8"/>
    <w:rsid w:val="00AB2735"/>
    <w:rsid w:val="00AB2745"/>
    <w:rsid w:val="00AB28D6"/>
    <w:rsid w:val="00AB2C5D"/>
    <w:rsid w:val="00AB2CC7"/>
    <w:rsid w:val="00AB2D5C"/>
    <w:rsid w:val="00AB2EBB"/>
    <w:rsid w:val="00AB33A5"/>
    <w:rsid w:val="00AB347D"/>
    <w:rsid w:val="00AB3711"/>
    <w:rsid w:val="00AB373E"/>
    <w:rsid w:val="00AB3970"/>
    <w:rsid w:val="00AB3A8A"/>
    <w:rsid w:val="00AB3C95"/>
    <w:rsid w:val="00AB428A"/>
    <w:rsid w:val="00AB464D"/>
    <w:rsid w:val="00AB48C5"/>
    <w:rsid w:val="00AB4B2D"/>
    <w:rsid w:val="00AB4BA4"/>
    <w:rsid w:val="00AB4C8F"/>
    <w:rsid w:val="00AB4CBA"/>
    <w:rsid w:val="00AB506C"/>
    <w:rsid w:val="00AB55CE"/>
    <w:rsid w:val="00AB5746"/>
    <w:rsid w:val="00AB596C"/>
    <w:rsid w:val="00AB59EA"/>
    <w:rsid w:val="00AB5AA9"/>
    <w:rsid w:val="00AB5CD6"/>
    <w:rsid w:val="00AB5D09"/>
    <w:rsid w:val="00AB625A"/>
    <w:rsid w:val="00AB64A6"/>
    <w:rsid w:val="00AB662A"/>
    <w:rsid w:val="00AB6659"/>
    <w:rsid w:val="00AB69C9"/>
    <w:rsid w:val="00AB73CF"/>
    <w:rsid w:val="00AB7734"/>
    <w:rsid w:val="00AB7B2B"/>
    <w:rsid w:val="00AC04F0"/>
    <w:rsid w:val="00AC09D3"/>
    <w:rsid w:val="00AC0D1E"/>
    <w:rsid w:val="00AC0FF2"/>
    <w:rsid w:val="00AC10B5"/>
    <w:rsid w:val="00AC1134"/>
    <w:rsid w:val="00AC11FD"/>
    <w:rsid w:val="00AC1348"/>
    <w:rsid w:val="00AC175B"/>
    <w:rsid w:val="00AC1BD7"/>
    <w:rsid w:val="00AC1C60"/>
    <w:rsid w:val="00AC1CB7"/>
    <w:rsid w:val="00AC1DD4"/>
    <w:rsid w:val="00AC1F0F"/>
    <w:rsid w:val="00AC1F7C"/>
    <w:rsid w:val="00AC1FB4"/>
    <w:rsid w:val="00AC20F3"/>
    <w:rsid w:val="00AC26BA"/>
    <w:rsid w:val="00AC26F9"/>
    <w:rsid w:val="00AC27CE"/>
    <w:rsid w:val="00AC27F6"/>
    <w:rsid w:val="00AC28BD"/>
    <w:rsid w:val="00AC297A"/>
    <w:rsid w:val="00AC2D5E"/>
    <w:rsid w:val="00AC2F23"/>
    <w:rsid w:val="00AC2F53"/>
    <w:rsid w:val="00AC305B"/>
    <w:rsid w:val="00AC3588"/>
    <w:rsid w:val="00AC35EF"/>
    <w:rsid w:val="00AC3E95"/>
    <w:rsid w:val="00AC437D"/>
    <w:rsid w:val="00AC444C"/>
    <w:rsid w:val="00AC4471"/>
    <w:rsid w:val="00AC4566"/>
    <w:rsid w:val="00AC45EF"/>
    <w:rsid w:val="00AC4753"/>
    <w:rsid w:val="00AC49EB"/>
    <w:rsid w:val="00AC4AD1"/>
    <w:rsid w:val="00AC4D20"/>
    <w:rsid w:val="00AC4DD5"/>
    <w:rsid w:val="00AC4E2A"/>
    <w:rsid w:val="00AC4E6A"/>
    <w:rsid w:val="00AC5284"/>
    <w:rsid w:val="00AC54C6"/>
    <w:rsid w:val="00AC5555"/>
    <w:rsid w:val="00AC56CD"/>
    <w:rsid w:val="00AC5815"/>
    <w:rsid w:val="00AC5CE6"/>
    <w:rsid w:val="00AC5D7E"/>
    <w:rsid w:val="00AC6165"/>
    <w:rsid w:val="00AC616B"/>
    <w:rsid w:val="00AC61BE"/>
    <w:rsid w:val="00AC642C"/>
    <w:rsid w:val="00AC65D8"/>
    <w:rsid w:val="00AC683F"/>
    <w:rsid w:val="00AC6E05"/>
    <w:rsid w:val="00AC6ECF"/>
    <w:rsid w:val="00AC6FEE"/>
    <w:rsid w:val="00AC7003"/>
    <w:rsid w:val="00AC700E"/>
    <w:rsid w:val="00AC72B4"/>
    <w:rsid w:val="00AC7E54"/>
    <w:rsid w:val="00AC7EC9"/>
    <w:rsid w:val="00AD0016"/>
    <w:rsid w:val="00AD00A1"/>
    <w:rsid w:val="00AD020F"/>
    <w:rsid w:val="00AD0251"/>
    <w:rsid w:val="00AD02F2"/>
    <w:rsid w:val="00AD04E8"/>
    <w:rsid w:val="00AD08D4"/>
    <w:rsid w:val="00AD09E0"/>
    <w:rsid w:val="00AD0ED8"/>
    <w:rsid w:val="00AD10D0"/>
    <w:rsid w:val="00AD1151"/>
    <w:rsid w:val="00AD116D"/>
    <w:rsid w:val="00AD1377"/>
    <w:rsid w:val="00AD15FF"/>
    <w:rsid w:val="00AD16F9"/>
    <w:rsid w:val="00AD182D"/>
    <w:rsid w:val="00AD1BCD"/>
    <w:rsid w:val="00AD1C6D"/>
    <w:rsid w:val="00AD220A"/>
    <w:rsid w:val="00AD220E"/>
    <w:rsid w:val="00AD22A7"/>
    <w:rsid w:val="00AD2377"/>
    <w:rsid w:val="00AD23C6"/>
    <w:rsid w:val="00AD2691"/>
    <w:rsid w:val="00AD271C"/>
    <w:rsid w:val="00AD2CFE"/>
    <w:rsid w:val="00AD2DE3"/>
    <w:rsid w:val="00AD2DEF"/>
    <w:rsid w:val="00AD2DF2"/>
    <w:rsid w:val="00AD2F63"/>
    <w:rsid w:val="00AD3552"/>
    <w:rsid w:val="00AD3561"/>
    <w:rsid w:val="00AD3BF4"/>
    <w:rsid w:val="00AD3E35"/>
    <w:rsid w:val="00AD3FB6"/>
    <w:rsid w:val="00AD408E"/>
    <w:rsid w:val="00AD41A8"/>
    <w:rsid w:val="00AD4235"/>
    <w:rsid w:val="00AD44F5"/>
    <w:rsid w:val="00AD457B"/>
    <w:rsid w:val="00AD45F2"/>
    <w:rsid w:val="00AD47AF"/>
    <w:rsid w:val="00AD4819"/>
    <w:rsid w:val="00AD494E"/>
    <w:rsid w:val="00AD4972"/>
    <w:rsid w:val="00AD4D88"/>
    <w:rsid w:val="00AD4D9B"/>
    <w:rsid w:val="00AD4E32"/>
    <w:rsid w:val="00AD4F1D"/>
    <w:rsid w:val="00AD551A"/>
    <w:rsid w:val="00AD5BAB"/>
    <w:rsid w:val="00AD5DBA"/>
    <w:rsid w:val="00AD6104"/>
    <w:rsid w:val="00AD61EC"/>
    <w:rsid w:val="00AD629D"/>
    <w:rsid w:val="00AD63C6"/>
    <w:rsid w:val="00AD6413"/>
    <w:rsid w:val="00AD64F8"/>
    <w:rsid w:val="00AD651B"/>
    <w:rsid w:val="00AD6683"/>
    <w:rsid w:val="00AD6EED"/>
    <w:rsid w:val="00AD6F73"/>
    <w:rsid w:val="00AD6F86"/>
    <w:rsid w:val="00AD6FF1"/>
    <w:rsid w:val="00AD716B"/>
    <w:rsid w:val="00AD742F"/>
    <w:rsid w:val="00AD7447"/>
    <w:rsid w:val="00AD7695"/>
    <w:rsid w:val="00AD7756"/>
    <w:rsid w:val="00AD77C7"/>
    <w:rsid w:val="00AD7905"/>
    <w:rsid w:val="00AD7A02"/>
    <w:rsid w:val="00AD7A14"/>
    <w:rsid w:val="00AD7B16"/>
    <w:rsid w:val="00AD7D1A"/>
    <w:rsid w:val="00AD7DA3"/>
    <w:rsid w:val="00AE0559"/>
    <w:rsid w:val="00AE062F"/>
    <w:rsid w:val="00AE0766"/>
    <w:rsid w:val="00AE0892"/>
    <w:rsid w:val="00AE0976"/>
    <w:rsid w:val="00AE0A95"/>
    <w:rsid w:val="00AE0BCB"/>
    <w:rsid w:val="00AE0C2D"/>
    <w:rsid w:val="00AE0C4C"/>
    <w:rsid w:val="00AE0C74"/>
    <w:rsid w:val="00AE0D46"/>
    <w:rsid w:val="00AE0F7D"/>
    <w:rsid w:val="00AE10B8"/>
    <w:rsid w:val="00AE131E"/>
    <w:rsid w:val="00AE1464"/>
    <w:rsid w:val="00AE161A"/>
    <w:rsid w:val="00AE1A61"/>
    <w:rsid w:val="00AE1AE4"/>
    <w:rsid w:val="00AE1BA3"/>
    <w:rsid w:val="00AE1D76"/>
    <w:rsid w:val="00AE1D99"/>
    <w:rsid w:val="00AE1EC1"/>
    <w:rsid w:val="00AE1FB7"/>
    <w:rsid w:val="00AE21FE"/>
    <w:rsid w:val="00AE22DC"/>
    <w:rsid w:val="00AE2353"/>
    <w:rsid w:val="00AE2377"/>
    <w:rsid w:val="00AE277A"/>
    <w:rsid w:val="00AE2789"/>
    <w:rsid w:val="00AE2794"/>
    <w:rsid w:val="00AE28BF"/>
    <w:rsid w:val="00AE2A61"/>
    <w:rsid w:val="00AE2BC5"/>
    <w:rsid w:val="00AE2C30"/>
    <w:rsid w:val="00AE2D58"/>
    <w:rsid w:val="00AE2FA5"/>
    <w:rsid w:val="00AE3137"/>
    <w:rsid w:val="00AE323E"/>
    <w:rsid w:val="00AE3383"/>
    <w:rsid w:val="00AE33EB"/>
    <w:rsid w:val="00AE34C3"/>
    <w:rsid w:val="00AE3514"/>
    <w:rsid w:val="00AE35E1"/>
    <w:rsid w:val="00AE3665"/>
    <w:rsid w:val="00AE3865"/>
    <w:rsid w:val="00AE3898"/>
    <w:rsid w:val="00AE3A04"/>
    <w:rsid w:val="00AE3A67"/>
    <w:rsid w:val="00AE3B8A"/>
    <w:rsid w:val="00AE3F25"/>
    <w:rsid w:val="00AE3FB8"/>
    <w:rsid w:val="00AE3FC6"/>
    <w:rsid w:val="00AE4359"/>
    <w:rsid w:val="00AE44FE"/>
    <w:rsid w:val="00AE457C"/>
    <w:rsid w:val="00AE4A61"/>
    <w:rsid w:val="00AE4B80"/>
    <w:rsid w:val="00AE4BDD"/>
    <w:rsid w:val="00AE4F70"/>
    <w:rsid w:val="00AE5026"/>
    <w:rsid w:val="00AE5070"/>
    <w:rsid w:val="00AE508C"/>
    <w:rsid w:val="00AE512F"/>
    <w:rsid w:val="00AE519F"/>
    <w:rsid w:val="00AE52D3"/>
    <w:rsid w:val="00AE5590"/>
    <w:rsid w:val="00AE5673"/>
    <w:rsid w:val="00AE5831"/>
    <w:rsid w:val="00AE585D"/>
    <w:rsid w:val="00AE58D1"/>
    <w:rsid w:val="00AE5B77"/>
    <w:rsid w:val="00AE5BEA"/>
    <w:rsid w:val="00AE5C2D"/>
    <w:rsid w:val="00AE5F8F"/>
    <w:rsid w:val="00AE61CC"/>
    <w:rsid w:val="00AE6201"/>
    <w:rsid w:val="00AE6401"/>
    <w:rsid w:val="00AE65E6"/>
    <w:rsid w:val="00AE6619"/>
    <w:rsid w:val="00AE664D"/>
    <w:rsid w:val="00AE6683"/>
    <w:rsid w:val="00AE688C"/>
    <w:rsid w:val="00AE699F"/>
    <w:rsid w:val="00AE6D9E"/>
    <w:rsid w:val="00AE6ECB"/>
    <w:rsid w:val="00AE6FD9"/>
    <w:rsid w:val="00AE710B"/>
    <w:rsid w:val="00AE752D"/>
    <w:rsid w:val="00AE76A7"/>
    <w:rsid w:val="00AE79D2"/>
    <w:rsid w:val="00AE7A22"/>
    <w:rsid w:val="00AE7A3E"/>
    <w:rsid w:val="00AE7C98"/>
    <w:rsid w:val="00AE7D05"/>
    <w:rsid w:val="00AE7D06"/>
    <w:rsid w:val="00AE7D7C"/>
    <w:rsid w:val="00AE7D9D"/>
    <w:rsid w:val="00AE7E04"/>
    <w:rsid w:val="00AF02CC"/>
    <w:rsid w:val="00AF0970"/>
    <w:rsid w:val="00AF0988"/>
    <w:rsid w:val="00AF0AA0"/>
    <w:rsid w:val="00AF0D8C"/>
    <w:rsid w:val="00AF0F12"/>
    <w:rsid w:val="00AF0FA7"/>
    <w:rsid w:val="00AF11F5"/>
    <w:rsid w:val="00AF138F"/>
    <w:rsid w:val="00AF13A9"/>
    <w:rsid w:val="00AF143A"/>
    <w:rsid w:val="00AF1854"/>
    <w:rsid w:val="00AF19F3"/>
    <w:rsid w:val="00AF1AC8"/>
    <w:rsid w:val="00AF1EAE"/>
    <w:rsid w:val="00AF2116"/>
    <w:rsid w:val="00AF219F"/>
    <w:rsid w:val="00AF236F"/>
    <w:rsid w:val="00AF238B"/>
    <w:rsid w:val="00AF2397"/>
    <w:rsid w:val="00AF23EF"/>
    <w:rsid w:val="00AF2407"/>
    <w:rsid w:val="00AF2435"/>
    <w:rsid w:val="00AF2598"/>
    <w:rsid w:val="00AF25E3"/>
    <w:rsid w:val="00AF271C"/>
    <w:rsid w:val="00AF284A"/>
    <w:rsid w:val="00AF2A17"/>
    <w:rsid w:val="00AF2AA6"/>
    <w:rsid w:val="00AF2AD0"/>
    <w:rsid w:val="00AF2BB7"/>
    <w:rsid w:val="00AF2CC6"/>
    <w:rsid w:val="00AF2F26"/>
    <w:rsid w:val="00AF2F6E"/>
    <w:rsid w:val="00AF300D"/>
    <w:rsid w:val="00AF31B3"/>
    <w:rsid w:val="00AF3202"/>
    <w:rsid w:val="00AF324B"/>
    <w:rsid w:val="00AF32F3"/>
    <w:rsid w:val="00AF34F8"/>
    <w:rsid w:val="00AF35A7"/>
    <w:rsid w:val="00AF35EA"/>
    <w:rsid w:val="00AF3C2F"/>
    <w:rsid w:val="00AF3D7C"/>
    <w:rsid w:val="00AF3F1A"/>
    <w:rsid w:val="00AF3F28"/>
    <w:rsid w:val="00AF3F47"/>
    <w:rsid w:val="00AF3F74"/>
    <w:rsid w:val="00AF4034"/>
    <w:rsid w:val="00AF40D6"/>
    <w:rsid w:val="00AF419B"/>
    <w:rsid w:val="00AF41AD"/>
    <w:rsid w:val="00AF44BC"/>
    <w:rsid w:val="00AF44EA"/>
    <w:rsid w:val="00AF4938"/>
    <w:rsid w:val="00AF4984"/>
    <w:rsid w:val="00AF4CC9"/>
    <w:rsid w:val="00AF4D99"/>
    <w:rsid w:val="00AF5172"/>
    <w:rsid w:val="00AF5247"/>
    <w:rsid w:val="00AF525F"/>
    <w:rsid w:val="00AF52AD"/>
    <w:rsid w:val="00AF5701"/>
    <w:rsid w:val="00AF5B3B"/>
    <w:rsid w:val="00AF5C14"/>
    <w:rsid w:val="00AF5CBA"/>
    <w:rsid w:val="00AF5D69"/>
    <w:rsid w:val="00AF5DD3"/>
    <w:rsid w:val="00AF5EFF"/>
    <w:rsid w:val="00AF5F3F"/>
    <w:rsid w:val="00AF60E8"/>
    <w:rsid w:val="00AF62F7"/>
    <w:rsid w:val="00AF6398"/>
    <w:rsid w:val="00AF651F"/>
    <w:rsid w:val="00AF6715"/>
    <w:rsid w:val="00AF69AA"/>
    <w:rsid w:val="00AF6C2F"/>
    <w:rsid w:val="00AF6F67"/>
    <w:rsid w:val="00AF6F84"/>
    <w:rsid w:val="00AF7064"/>
    <w:rsid w:val="00AF7090"/>
    <w:rsid w:val="00AF7185"/>
    <w:rsid w:val="00AF745B"/>
    <w:rsid w:val="00AF78A9"/>
    <w:rsid w:val="00AF7A34"/>
    <w:rsid w:val="00AF7A6B"/>
    <w:rsid w:val="00AF7AF1"/>
    <w:rsid w:val="00AF7C92"/>
    <w:rsid w:val="00AF7E1F"/>
    <w:rsid w:val="00B00311"/>
    <w:rsid w:val="00B0037C"/>
    <w:rsid w:val="00B0079A"/>
    <w:rsid w:val="00B007EA"/>
    <w:rsid w:val="00B0099C"/>
    <w:rsid w:val="00B00A94"/>
    <w:rsid w:val="00B00BF5"/>
    <w:rsid w:val="00B00D05"/>
    <w:rsid w:val="00B00F6A"/>
    <w:rsid w:val="00B010A4"/>
    <w:rsid w:val="00B010CC"/>
    <w:rsid w:val="00B01115"/>
    <w:rsid w:val="00B01231"/>
    <w:rsid w:val="00B01266"/>
    <w:rsid w:val="00B01697"/>
    <w:rsid w:val="00B01795"/>
    <w:rsid w:val="00B017EC"/>
    <w:rsid w:val="00B018AC"/>
    <w:rsid w:val="00B01B4D"/>
    <w:rsid w:val="00B01D9E"/>
    <w:rsid w:val="00B01DE6"/>
    <w:rsid w:val="00B022A4"/>
    <w:rsid w:val="00B022AD"/>
    <w:rsid w:val="00B022D9"/>
    <w:rsid w:val="00B02354"/>
    <w:rsid w:val="00B02422"/>
    <w:rsid w:val="00B0251C"/>
    <w:rsid w:val="00B027E3"/>
    <w:rsid w:val="00B02A95"/>
    <w:rsid w:val="00B02CDB"/>
    <w:rsid w:val="00B02E6E"/>
    <w:rsid w:val="00B02FF8"/>
    <w:rsid w:val="00B0306C"/>
    <w:rsid w:val="00B03096"/>
    <w:rsid w:val="00B03159"/>
    <w:rsid w:val="00B03275"/>
    <w:rsid w:val="00B03416"/>
    <w:rsid w:val="00B0347E"/>
    <w:rsid w:val="00B03591"/>
    <w:rsid w:val="00B035CD"/>
    <w:rsid w:val="00B03872"/>
    <w:rsid w:val="00B038CA"/>
    <w:rsid w:val="00B03BE5"/>
    <w:rsid w:val="00B03C4C"/>
    <w:rsid w:val="00B03EBA"/>
    <w:rsid w:val="00B0418D"/>
    <w:rsid w:val="00B04310"/>
    <w:rsid w:val="00B043CB"/>
    <w:rsid w:val="00B043D1"/>
    <w:rsid w:val="00B04476"/>
    <w:rsid w:val="00B0448E"/>
    <w:rsid w:val="00B04561"/>
    <w:rsid w:val="00B045AA"/>
    <w:rsid w:val="00B04718"/>
    <w:rsid w:val="00B0480D"/>
    <w:rsid w:val="00B04882"/>
    <w:rsid w:val="00B04AAA"/>
    <w:rsid w:val="00B04CED"/>
    <w:rsid w:val="00B04DC9"/>
    <w:rsid w:val="00B04F3F"/>
    <w:rsid w:val="00B04FCD"/>
    <w:rsid w:val="00B0517D"/>
    <w:rsid w:val="00B053A9"/>
    <w:rsid w:val="00B05442"/>
    <w:rsid w:val="00B054E2"/>
    <w:rsid w:val="00B05743"/>
    <w:rsid w:val="00B05B26"/>
    <w:rsid w:val="00B05C2D"/>
    <w:rsid w:val="00B05D3D"/>
    <w:rsid w:val="00B05D7F"/>
    <w:rsid w:val="00B05E46"/>
    <w:rsid w:val="00B06163"/>
    <w:rsid w:val="00B061C7"/>
    <w:rsid w:val="00B061C8"/>
    <w:rsid w:val="00B0623F"/>
    <w:rsid w:val="00B065D6"/>
    <w:rsid w:val="00B06625"/>
    <w:rsid w:val="00B06C42"/>
    <w:rsid w:val="00B06D8F"/>
    <w:rsid w:val="00B06E63"/>
    <w:rsid w:val="00B06EBE"/>
    <w:rsid w:val="00B0704F"/>
    <w:rsid w:val="00B07455"/>
    <w:rsid w:val="00B07700"/>
    <w:rsid w:val="00B07D52"/>
    <w:rsid w:val="00B07F1E"/>
    <w:rsid w:val="00B1003D"/>
    <w:rsid w:val="00B101AE"/>
    <w:rsid w:val="00B101CE"/>
    <w:rsid w:val="00B10356"/>
    <w:rsid w:val="00B104AA"/>
    <w:rsid w:val="00B1059F"/>
    <w:rsid w:val="00B1081C"/>
    <w:rsid w:val="00B108D3"/>
    <w:rsid w:val="00B109B7"/>
    <w:rsid w:val="00B10A4E"/>
    <w:rsid w:val="00B10BEC"/>
    <w:rsid w:val="00B10DD9"/>
    <w:rsid w:val="00B10E88"/>
    <w:rsid w:val="00B10FCA"/>
    <w:rsid w:val="00B112E8"/>
    <w:rsid w:val="00B112F3"/>
    <w:rsid w:val="00B1143E"/>
    <w:rsid w:val="00B114F4"/>
    <w:rsid w:val="00B117B6"/>
    <w:rsid w:val="00B118B0"/>
    <w:rsid w:val="00B119EC"/>
    <w:rsid w:val="00B11A6A"/>
    <w:rsid w:val="00B11B3B"/>
    <w:rsid w:val="00B11BB3"/>
    <w:rsid w:val="00B11C7F"/>
    <w:rsid w:val="00B11E2F"/>
    <w:rsid w:val="00B12170"/>
    <w:rsid w:val="00B12436"/>
    <w:rsid w:val="00B12901"/>
    <w:rsid w:val="00B12A6E"/>
    <w:rsid w:val="00B12D21"/>
    <w:rsid w:val="00B1302C"/>
    <w:rsid w:val="00B1332E"/>
    <w:rsid w:val="00B13418"/>
    <w:rsid w:val="00B13516"/>
    <w:rsid w:val="00B1351E"/>
    <w:rsid w:val="00B13656"/>
    <w:rsid w:val="00B1389E"/>
    <w:rsid w:val="00B13D43"/>
    <w:rsid w:val="00B13DDC"/>
    <w:rsid w:val="00B13E19"/>
    <w:rsid w:val="00B14313"/>
    <w:rsid w:val="00B145DF"/>
    <w:rsid w:val="00B147D9"/>
    <w:rsid w:val="00B148BE"/>
    <w:rsid w:val="00B149B6"/>
    <w:rsid w:val="00B14A0A"/>
    <w:rsid w:val="00B14CE5"/>
    <w:rsid w:val="00B14EAF"/>
    <w:rsid w:val="00B14FFB"/>
    <w:rsid w:val="00B15012"/>
    <w:rsid w:val="00B1503C"/>
    <w:rsid w:val="00B15184"/>
    <w:rsid w:val="00B152AD"/>
    <w:rsid w:val="00B15356"/>
    <w:rsid w:val="00B15477"/>
    <w:rsid w:val="00B15556"/>
    <w:rsid w:val="00B15865"/>
    <w:rsid w:val="00B158B0"/>
    <w:rsid w:val="00B15A99"/>
    <w:rsid w:val="00B15AD2"/>
    <w:rsid w:val="00B15B20"/>
    <w:rsid w:val="00B15B64"/>
    <w:rsid w:val="00B15B82"/>
    <w:rsid w:val="00B15DCA"/>
    <w:rsid w:val="00B15E35"/>
    <w:rsid w:val="00B15F23"/>
    <w:rsid w:val="00B160E1"/>
    <w:rsid w:val="00B1617F"/>
    <w:rsid w:val="00B1636D"/>
    <w:rsid w:val="00B16511"/>
    <w:rsid w:val="00B165FE"/>
    <w:rsid w:val="00B16624"/>
    <w:rsid w:val="00B1699A"/>
    <w:rsid w:val="00B16AB9"/>
    <w:rsid w:val="00B16BC0"/>
    <w:rsid w:val="00B16CBA"/>
    <w:rsid w:val="00B16CFE"/>
    <w:rsid w:val="00B17155"/>
    <w:rsid w:val="00B1738E"/>
    <w:rsid w:val="00B17449"/>
    <w:rsid w:val="00B1745E"/>
    <w:rsid w:val="00B175B9"/>
    <w:rsid w:val="00B176E4"/>
    <w:rsid w:val="00B179D8"/>
    <w:rsid w:val="00B17AA6"/>
    <w:rsid w:val="00B17B1A"/>
    <w:rsid w:val="00B17C7B"/>
    <w:rsid w:val="00B17CC2"/>
    <w:rsid w:val="00B17D08"/>
    <w:rsid w:val="00B17D47"/>
    <w:rsid w:val="00B17E8F"/>
    <w:rsid w:val="00B2010D"/>
    <w:rsid w:val="00B20147"/>
    <w:rsid w:val="00B202BC"/>
    <w:rsid w:val="00B2045E"/>
    <w:rsid w:val="00B20522"/>
    <w:rsid w:val="00B208B7"/>
    <w:rsid w:val="00B208BF"/>
    <w:rsid w:val="00B20F36"/>
    <w:rsid w:val="00B20F3B"/>
    <w:rsid w:val="00B2101C"/>
    <w:rsid w:val="00B21217"/>
    <w:rsid w:val="00B21264"/>
    <w:rsid w:val="00B21462"/>
    <w:rsid w:val="00B21908"/>
    <w:rsid w:val="00B2195B"/>
    <w:rsid w:val="00B21CBC"/>
    <w:rsid w:val="00B21F22"/>
    <w:rsid w:val="00B21F45"/>
    <w:rsid w:val="00B2206F"/>
    <w:rsid w:val="00B22164"/>
    <w:rsid w:val="00B2226C"/>
    <w:rsid w:val="00B22429"/>
    <w:rsid w:val="00B22437"/>
    <w:rsid w:val="00B224F4"/>
    <w:rsid w:val="00B22616"/>
    <w:rsid w:val="00B22C68"/>
    <w:rsid w:val="00B22DC6"/>
    <w:rsid w:val="00B22E52"/>
    <w:rsid w:val="00B22F4A"/>
    <w:rsid w:val="00B23274"/>
    <w:rsid w:val="00B2335D"/>
    <w:rsid w:val="00B23488"/>
    <w:rsid w:val="00B234A0"/>
    <w:rsid w:val="00B23652"/>
    <w:rsid w:val="00B237A9"/>
    <w:rsid w:val="00B238E0"/>
    <w:rsid w:val="00B23956"/>
    <w:rsid w:val="00B23992"/>
    <w:rsid w:val="00B23A1E"/>
    <w:rsid w:val="00B23B71"/>
    <w:rsid w:val="00B23C9D"/>
    <w:rsid w:val="00B23D2E"/>
    <w:rsid w:val="00B23DF0"/>
    <w:rsid w:val="00B24164"/>
    <w:rsid w:val="00B2434A"/>
    <w:rsid w:val="00B24514"/>
    <w:rsid w:val="00B246A9"/>
    <w:rsid w:val="00B246AE"/>
    <w:rsid w:val="00B248CD"/>
    <w:rsid w:val="00B24B5E"/>
    <w:rsid w:val="00B24D1A"/>
    <w:rsid w:val="00B2514F"/>
    <w:rsid w:val="00B251B1"/>
    <w:rsid w:val="00B2528E"/>
    <w:rsid w:val="00B25410"/>
    <w:rsid w:val="00B2551E"/>
    <w:rsid w:val="00B25597"/>
    <w:rsid w:val="00B25740"/>
    <w:rsid w:val="00B25772"/>
    <w:rsid w:val="00B259B7"/>
    <w:rsid w:val="00B25AE7"/>
    <w:rsid w:val="00B25B52"/>
    <w:rsid w:val="00B25C4C"/>
    <w:rsid w:val="00B25D7E"/>
    <w:rsid w:val="00B25EF8"/>
    <w:rsid w:val="00B26036"/>
    <w:rsid w:val="00B26171"/>
    <w:rsid w:val="00B264DB"/>
    <w:rsid w:val="00B26531"/>
    <w:rsid w:val="00B266D3"/>
    <w:rsid w:val="00B267BF"/>
    <w:rsid w:val="00B26821"/>
    <w:rsid w:val="00B26835"/>
    <w:rsid w:val="00B26887"/>
    <w:rsid w:val="00B26BC1"/>
    <w:rsid w:val="00B26CF4"/>
    <w:rsid w:val="00B2714D"/>
    <w:rsid w:val="00B27511"/>
    <w:rsid w:val="00B27534"/>
    <w:rsid w:val="00B27600"/>
    <w:rsid w:val="00B276CE"/>
    <w:rsid w:val="00B27722"/>
    <w:rsid w:val="00B2773E"/>
    <w:rsid w:val="00B2778C"/>
    <w:rsid w:val="00B278CE"/>
    <w:rsid w:val="00B278EF"/>
    <w:rsid w:val="00B27C11"/>
    <w:rsid w:val="00B27FD2"/>
    <w:rsid w:val="00B30076"/>
    <w:rsid w:val="00B3007A"/>
    <w:rsid w:val="00B300B6"/>
    <w:rsid w:val="00B30266"/>
    <w:rsid w:val="00B302AA"/>
    <w:rsid w:val="00B30379"/>
    <w:rsid w:val="00B3044C"/>
    <w:rsid w:val="00B30766"/>
    <w:rsid w:val="00B3076F"/>
    <w:rsid w:val="00B30CA4"/>
    <w:rsid w:val="00B30D9F"/>
    <w:rsid w:val="00B30E2A"/>
    <w:rsid w:val="00B30EE4"/>
    <w:rsid w:val="00B31035"/>
    <w:rsid w:val="00B31048"/>
    <w:rsid w:val="00B311D0"/>
    <w:rsid w:val="00B31443"/>
    <w:rsid w:val="00B31582"/>
    <w:rsid w:val="00B3161C"/>
    <w:rsid w:val="00B316B7"/>
    <w:rsid w:val="00B31CB9"/>
    <w:rsid w:val="00B31DBE"/>
    <w:rsid w:val="00B31EC4"/>
    <w:rsid w:val="00B31EFF"/>
    <w:rsid w:val="00B321CA"/>
    <w:rsid w:val="00B3266C"/>
    <w:rsid w:val="00B3285D"/>
    <w:rsid w:val="00B32B93"/>
    <w:rsid w:val="00B32CB9"/>
    <w:rsid w:val="00B32D7A"/>
    <w:rsid w:val="00B32EC5"/>
    <w:rsid w:val="00B32F89"/>
    <w:rsid w:val="00B32FB5"/>
    <w:rsid w:val="00B333B4"/>
    <w:rsid w:val="00B33418"/>
    <w:rsid w:val="00B3342B"/>
    <w:rsid w:val="00B3354A"/>
    <w:rsid w:val="00B335F0"/>
    <w:rsid w:val="00B336C7"/>
    <w:rsid w:val="00B33746"/>
    <w:rsid w:val="00B33A5C"/>
    <w:rsid w:val="00B33BE1"/>
    <w:rsid w:val="00B33FD2"/>
    <w:rsid w:val="00B3413C"/>
    <w:rsid w:val="00B343A3"/>
    <w:rsid w:val="00B34620"/>
    <w:rsid w:val="00B346B8"/>
    <w:rsid w:val="00B34773"/>
    <w:rsid w:val="00B349A4"/>
    <w:rsid w:val="00B34A88"/>
    <w:rsid w:val="00B34FAB"/>
    <w:rsid w:val="00B35045"/>
    <w:rsid w:val="00B35068"/>
    <w:rsid w:val="00B3515B"/>
    <w:rsid w:val="00B351E4"/>
    <w:rsid w:val="00B35266"/>
    <w:rsid w:val="00B352FA"/>
    <w:rsid w:val="00B35391"/>
    <w:rsid w:val="00B356DA"/>
    <w:rsid w:val="00B35CB4"/>
    <w:rsid w:val="00B364AE"/>
    <w:rsid w:val="00B36570"/>
    <w:rsid w:val="00B365F2"/>
    <w:rsid w:val="00B366E8"/>
    <w:rsid w:val="00B36BA5"/>
    <w:rsid w:val="00B36CCD"/>
    <w:rsid w:val="00B36E69"/>
    <w:rsid w:val="00B36FD7"/>
    <w:rsid w:val="00B36FF9"/>
    <w:rsid w:val="00B37026"/>
    <w:rsid w:val="00B371E6"/>
    <w:rsid w:val="00B37396"/>
    <w:rsid w:val="00B37517"/>
    <w:rsid w:val="00B37563"/>
    <w:rsid w:val="00B375B2"/>
    <w:rsid w:val="00B3771E"/>
    <w:rsid w:val="00B37A71"/>
    <w:rsid w:val="00B37C76"/>
    <w:rsid w:val="00B37EFC"/>
    <w:rsid w:val="00B37F00"/>
    <w:rsid w:val="00B37F03"/>
    <w:rsid w:val="00B37F4F"/>
    <w:rsid w:val="00B37F79"/>
    <w:rsid w:val="00B400EB"/>
    <w:rsid w:val="00B4034A"/>
    <w:rsid w:val="00B40561"/>
    <w:rsid w:val="00B406DF"/>
    <w:rsid w:val="00B40822"/>
    <w:rsid w:val="00B408B9"/>
    <w:rsid w:val="00B408F8"/>
    <w:rsid w:val="00B40957"/>
    <w:rsid w:val="00B40960"/>
    <w:rsid w:val="00B40A60"/>
    <w:rsid w:val="00B4107A"/>
    <w:rsid w:val="00B4127A"/>
    <w:rsid w:val="00B41326"/>
    <w:rsid w:val="00B413C8"/>
    <w:rsid w:val="00B41495"/>
    <w:rsid w:val="00B419E8"/>
    <w:rsid w:val="00B41B79"/>
    <w:rsid w:val="00B41C35"/>
    <w:rsid w:val="00B41C48"/>
    <w:rsid w:val="00B41DDA"/>
    <w:rsid w:val="00B4201B"/>
    <w:rsid w:val="00B4204B"/>
    <w:rsid w:val="00B420D3"/>
    <w:rsid w:val="00B4232F"/>
    <w:rsid w:val="00B423DB"/>
    <w:rsid w:val="00B4247B"/>
    <w:rsid w:val="00B42485"/>
    <w:rsid w:val="00B42829"/>
    <w:rsid w:val="00B42978"/>
    <w:rsid w:val="00B42B9E"/>
    <w:rsid w:val="00B42C7B"/>
    <w:rsid w:val="00B42E3A"/>
    <w:rsid w:val="00B436BB"/>
    <w:rsid w:val="00B43741"/>
    <w:rsid w:val="00B4374A"/>
    <w:rsid w:val="00B43A34"/>
    <w:rsid w:val="00B43A54"/>
    <w:rsid w:val="00B43AEF"/>
    <w:rsid w:val="00B43B7D"/>
    <w:rsid w:val="00B43CD0"/>
    <w:rsid w:val="00B43E14"/>
    <w:rsid w:val="00B43E84"/>
    <w:rsid w:val="00B43EA9"/>
    <w:rsid w:val="00B43EB7"/>
    <w:rsid w:val="00B43ED0"/>
    <w:rsid w:val="00B44111"/>
    <w:rsid w:val="00B4447B"/>
    <w:rsid w:val="00B44B8F"/>
    <w:rsid w:val="00B44C5A"/>
    <w:rsid w:val="00B44C6B"/>
    <w:rsid w:val="00B44F2E"/>
    <w:rsid w:val="00B44F6C"/>
    <w:rsid w:val="00B452DC"/>
    <w:rsid w:val="00B453E2"/>
    <w:rsid w:val="00B4542F"/>
    <w:rsid w:val="00B4562D"/>
    <w:rsid w:val="00B4588B"/>
    <w:rsid w:val="00B4592F"/>
    <w:rsid w:val="00B45C71"/>
    <w:rsid w:val="00B45DB6"/>
    <w:rsid w:val="00B46583"/>
    <w:rsid w:val="00B46630"/>
    <w:rsid w:val="00B4673F"/>
    <w:rsid w:val="00B46774"/>
    <w:rsid w:val="00B4689C"/>
    <w:rsid w:val="00B46B6A"/>
    <w:rsid w:val="00B46B6E"/>
    <w:rsid w:val="00B46C29"/>
    <w:rsid w:val="00B46CDF"/>
    <w:rsid w:val="00B46D7F"/>
    <w:rsid w:val="00B47045"/>
    <w:rsid w:val="00B472A3"/>
    <w:rsid w:val="00B476CE"/>
    <w:rsid w:val="00B47909"/>
    <w:rsid w:val="00B47B54"/>
    <w:rsid w:val="00B47C93"/>
    <w:rsid w:val="00B47D9D"/>
    <w:rsid w:val="00B47DA1"/>
    <w:rsid w:val="00B47EDB"/>
    <w:rsid w:val="00B47F29"/>
    <w:rsid w:val="00B47F36"/>
    <w:rsid w:val="00B50030"/>
    <w:rsid w:val="00B5010C"/>
    <w:rsid w:val="00B50123"/>
    <w:rsid w:val="00B50364"/>
    <w:rsid w:val="00B50409"/>
    <w:rsid w:val="00B506E6"/>
    <w:rsid w:val="00B50975"/>
    <w:rsid w:val="00B509AF"/>
    <w:rsid w:val="00B50C2F"/>
    <w:rsid w:val="00B51058"/>
    <w:rsid w:val="00B5110D"/>
    <w:rsid w:val="00B5123E"/>
    <w:rsid w:val="00B5152C"/>
    <w:rsid w:val="00B515B6"/>
    <w:rsid w:val="00B516F9"/>
    <w:rsid w:val="00B51777"/>
    <w:rsid w:val="00B51917"/>
    <w:rsid w:val="00B51C3A"/>
    <w:rsid w:val="00B51C6A"/>
    <w:rsid w:val="00B52073"/>
    <w:rsid w:val="00B520D5"/>
    <w:rsid w:val="00B520E3"/>
    <w:rsid w:val="00B522B1"/>
    <w:rsid w:val="00B52367"/>
    <w:rsid w:val="00B525C5"/>
    <w:rsid w:val="00B52634"/>
    <w:rsid w:val="00B52653"/>
    <w:rsid w:val="00B527B5"/>
    <w:rsid w:val="00B528FF"/>
    <w:rsid w:val="00B52938"/>
    <w:rsid w:val="00B52AC0"/>
    <w:rsid w:val="00B52D92"/>
    <w:rsid w:val="00B531E6"/>
    <w:rsid w:val="00B53432"/>
    <w:rsid w:val="00B53495"/>
    <w:rsid w:val="00B535EF"/>
    <w:rsid w:val="00B53A24"/>
    <w:rsid w:val="00B53B51"/>
    <w:rsid w:val="00B53E9F"/>
    <w:rsid w:val="00B543D9"/>
    <w:rsid w:val="00B54591"/>
    <w:rsid w:val="00B546E0"/>
    <w:rsid w:val="00B54775"/>
    <w:rsid w:val="00B5495A"/>
    <w:rsid w:val="00B549D3"/>
    <w:rsid w:val="00B54C53"/>
    <w:rsid w:val="00B54E32"/>
    <w:rsid w:val="00B54F8D"/>
    <w:rsid w:val="00B55107"/>
    <w:rsid w:val="00B554C3"/>
    <w:rsid w:val="00B555BE"/>
    <w:rsid w:val="00B56246"/>
    <w:rsid w:val="00B56326"/>
    <w:rsid w:val="00B56558"/>
    <w:rsid w:val="00B56588"/>
    <w:rsid w:val="00B565F2"/>
    <w:rsid w:val="00B5678F"/>
    <w:rsid w:val="00B56A9D"/>
    <w:rsid w:val="00B56BDC"/>
    <w:rsid w:val="00B56D64"/>
    <w:rsid w:val="00B56EEB"/>
    <w:rsid w:val="00B56F1E"/>
    <w:rsid w:val="00B5735B"/>
    <w:rsid w:val="00B57485"/>
    <w:rsid w:val="00B574E9"/>
    <w:rsid w:val="00B575F7"/>
    <w:rsid w:val="00B575FA"/>
    <w:rsid w:val="00B5781C"/>
    <w:rsid w:val="00B5785F"/>
    <w:rsid w:val="00B5788F"/>
    <w:rsid w:val="00B579CB"/>
    <w:rsid w:val="00B57CAB"/>
    <w:rsid w:val="00B57D4D"/>
    <w:rsid w:val="00B57F73"/>
    <w:rsid w:val="00B57FBB"/>
    <w:rsid w:val="00B60004"/>
    <w:rsid w:val="00B60072"/>
    <w:rsid w:val="00B602AA"/>
    <w:rsid w:val="00B60589"/>
    <w:rsid w:val="00B60B43"/>
    <w:rsid w:val="00B60B73"/>
    <w:rsid w:val="00B60C93"/>
    <w:rsid w:val="00B60E9A"/>
    <w:rsid w:val="00B60FD1"/>
    <w:rsid w:val="00B612AD"/>
    <w:rsid w:val="00B61364"/>
    <w:rsid w:val="00B61366"/>
    <w:rsid w:val="00B61405"/>
    <w:rsid w:val="00B6157F"/>
    <w:rsid w:val="00B61751"/>
    <w:rsid w:val="00B6198E"/>
    <w:rsid w:val="00B61B20"/>
    <w:rsid w:val="00B61BAF"/>
    <w:rsid w:val="00B61E8B"/>
    <w:rsid w:val="00B6204F"/>
    <w:rsid w:val="00B62358"/>
    <w:rsid w:val="00B623CE"/>
    <w:rsid w:val="00B62675"/>
    <w:rsid w:val="00B626C4"/>
    <w:rsid w:val="00B628A8"/>
    <w:rsid w:val="00B628CA"/>
    <w:rsid w:val="00B629B0"/>
    <w:rsid w:val="00B62D81"/>
    <w:rsid w:val="00B62F56"/>
    <w:rsid w:val="00B631F1"/>
    <w:rsid w:val="00B632EA"/>
    <w:rsid w:val="00B632F3"/>
    <w:rsid w:val="00B633F0"/>
    <w:rsid w:val="00B63806"/>
    <w:rsid w:val="00B6386B"/>
    <w:rsid w:val="00B63A66"/>
    <w:rsid w:val="00B63A99"/>
    <w:rsid w:val="00B63ACB"/>
    <w:rsid w:val="00B63C1A"/>
    <w:rsid w:val="00B63CC4"/>
    <w:rsid w:val="00B63D52"/>
    <w:rsid w:val="00B64084"/>
    <w:rsid w:val="00B641F1"/>
    <w:rsid w:val="00B6431C"/>
    <w:rsid w:val="00B644BC"/>
    <w:rsid w:val="00B645CB"/>
    <w:rsid w:val="00B64952"/>
    <w:rsid w:val="00B649B3"/>
    <w:rsid w:val="00B64ADD"/>
    <w:rsid w:val="00B64B94"/>
    <w:rsid w:val="00B64D05"/>
    <w:rsid w:val="00B64F10"/>
    <w:rsid w:val="00B65106"/>
    <w:rsid w:val="00B653E6"/>
    <w:rsid w:val="00B658CD"/>
    <w:rsid w:val="00B65D7C"/>
    <w:rsid w:val="00B66031"/>
    <w:rsid w:val="00B663F2"/>
    <w:rsid w:val="00B6683C"/>
    <w:rsid w:val="00B66B1D"/>
    <w:rsid w:val="00B670A1"/>
    <w:rsid w:val="00B6716A"/>
    <w:rsid w:val="00B672BE"/>
    <w:rsid w:val="00B67343"/>
    <w:rsid w:val="00B678AC"/>
    <w:rsid w:val="00B67F80"/>
    <w:rsid w:val="00B70059"/>
    <w:rsid w:val="00B70082"/>
    <w:rsid w:val="00B70197"/>
    <w:rsid w:val="00B70281"/>
    <w:rsid w:val="00B703C8"/>
    <w:rsid w:val="00B70796"/>
    <w:rsid w:val="00B708E5"/>
    <w:rsid w:val="00B7094C"/>
    <w:rsid w:val="00B70A36"/>
    <w:rsid w:val="00B70B7B"/>
    <w:rsid w:val="00B70CBB"/>
    <w:rsid w:val="00B70CD2"/>
    <w:rsid w:val="00B70D11"/>
    <w:rsid w:val="00B70DFB"/>
    <w:rsid w:val="00B70E32"/>
    <w:rsid w:val="00B710F5"/>
    <w:rsid w:val="00B712AA"/>
    <w:rsid w:val="00B71471"/>
    <w:rsid w:val="00B71865"/>
    <w:rsid w:val="00B718F2"/>
    <w:rsid w:val="00B71B6A"/>
    <w:rsid w:val="00B71DA0"/>
    <w:rsid w:val="00B71E4E"/>
    <w:rsid w:val="00B71EA0"/>
    <w:rsid w:val="00B71F10"/>
    <w:rsid w:val="00B71F76"/>
    <w:rsid w:val="00B72007"/>
    <w:rsid w:val="00B72036"/>
    <w:rsid w:val="00B72053"/>
    <w:rsid w:val="00B721B7"/>
    <w:rsid w:val="00B7227C"/>
    <w:rsid w:val="00B72996"/>
    <w:rsid w:val="00B72B4F"/>
    <w:rsid w:val="00B72BF6"/>
    <w:rsid w:val="00B72C4B"/>
    <w:rsid w:val="00B72D80"/>
    <w:rsid w:val="00B72FBE"/>
    <w:rsid w:val="00B731D8"/>
    <w:rsid w:val="00B7342C"/>
    <w:rsid w:val="00B737CF"/>
    <w:rsid w:val="00B73966"/>
    <w:rsid w:val="00B73B30"/>
    <w:rsid w:val="00B73CEA"/>
    <w:rsid w:val="00B73D6E"/>
    <w:rsid w:val="00B73EDD"/>
    <w:rsid w:val="00B73FE4"/>
    <w:rsid w:val="00B74084"/>
    <w:rsid w:val="00B74294"/>
    <w:rsid w:val="00B74420"/>
    <w:rsid w:val="00B74712"/>
    <w:rsid w:val="00B74936"/>
    <w:rsid w:val="00B74C2C"/>
    <w:rsid w:val="00B74CC4"/>
    <w:rsid w:val="00B74EE0"/>
    <w:rsid w:val="00B74F77"/>
    <w:rsid w:val="00B75120"/>
    <w:rsid w:val="00B75305"/>
    <w:rsid w:val="00B753DF"/>
    <w:rsid w:val="00B7569D"/>
    <w:rsid w:val="00B756B5"/>
    <w:rsid w:val="00B758D4"/>
    <w:rsid w:val="00B759E0"/>
    <w:rsid w:val="00B75B6B"/>
    <w:rsid w:val="00B75D9D"/>
    <w:rsid w:val="00B75F14"/>
    <w:rsid w:val="00B75F8C"/>
    <w:rsid w:val="00B76540"/>
    <w:rsid w:val="00B765BA"/>
    <w:rsid w:val="00B7671E"/>
    <w:rsid w:val="00B76760"/>
    <w:rsid w:val="00B767E9"/>
    <w:rsid w:val="00B768EE"/>
    <w:rsid w:val="00B76934"/>
    <w:rsid w:val="00B769B4"/>
    <w:rsid w:val="00B76AF6"/>
    <w:rsid w:val="00B76B40"/>
    <w:rsid w:val="00B76DE7"/>
    <w:rsid w:val="00B76DF9"/>
    <w:rsid w:val="00B76F29"/>
    <w:rsid w:val="00B7712C"/>
    <w:rsid w:val="00B7726A"/>
    <w:rsid w:val="00B77404"/>
    <w:rsid w:val="00B7741B"/>
    <w:rsid w:val="00B77460"/>
    <w:rsid w:val="00B775BD"/>
    <w:rsid w:val="00B775FE"/>
    <w:rsid w:val="00B77797"/>
    <w:rsid w:val="00B777E2"/>
    <w:rsid w:val="00B7789B"/>
    <w:rsid w:val="00B77B37"/>
    <w:rsid w:val="00B77BAD"/>
    <w:rsid w:val="00B77CA2"/>
    <w:rsid w:val="00B77E51"/>
    <w:rsid w:val="00B8030E"/>
    <w:rsid w:val="00B803C9"/>
    <w:rsid w:val="00B8053F"/>
    <w:rsid w:val="00B809E7"/>
    <w:rsid w:val="00B80C53"/>
    <w:rsid w:val="00B80E07"/>
    <w:rsid w:val="00B80F9D"/>
    <w:rsid w:val="00B8102D"/>
    <w:rsid w:val="00B810B6"/>
    <w:rsid w:val="00B81624"/>
    <w:rsid w:val="00B81640"/>
    <w:rsid w:val="00B818BA"/>
    <w:rsid w:val="00B81A23"/>
    <w:rsid w:val="00B81A9E"/>
    <w:rsid w:val="00B81AAC"/>
    <w:rsid w:val="00B81B6D"/>
    <w:rsid w:val="00B81BB4"/>
    <w:rsid w:val="00B81F7C"/>
    <w:rsid w:val="00B8229C"/>
    <w:rsid w:val="00B8233B"/>
    <w:rsid w:val="00B82474"/>
    <w:rsid w:val="00B8249F"/>
    <w:rsid w:val="00B826A4"/>
    <w:rsid w:val="00B82718"/>
    <w:rsid w:val="00B82E04"/>
    <w:rsid w:val="00B82E36"/>
    <w:rsid w:val="00B8339E"/>
    <w:rsid w:val="00B83427"/>
    <w:rsid w:val="00B8347C"/>
    <w:rsid w:val="00B8353B"/>
    <w:rsid w:val="00B835AD"/>
    <w:rsid w:val="00B836CE"/>
    <w:rsid w:val="00B836EE"/>
    <w:rsid w:val="00B837F1"/>
    <w:rsid w:val="00B8389F"/>
    <w:rsid w:val="00B83944"/>
    <w:rsid w:val="00B83CDB"/>
    <w:rsid w:val="00B83DBA"/>
    <w:rsid w:val="00B83EDF"/>
    <w:rsid w:val="00B8418B"/>
    <w:rsid w:val="00B84441"/>
    <w:rsid w:val="00B844AC"/>
    <w:rsid w:val="00B848D3"/>
    <w:rsid w:val="00B84A16"/>
    <w:rsid w:val="00B84BE7"/>
    <w:rsid w:val="00B84D04"/>
    <w:rsid w:val="00B84D85"/>
    <w:rsid w:val="00B84DB4"/>
    <w:rsid w:val="00B84FA0"/>
    <w:rsid w:val="00B851F0"/>
    <w:rsid w:val="00B85296"/>
    <w:rsid w:val="00B8553A"/>
    <w:rsid w:val="00B856D8"/>
    <w:rsid w:val="00B85908"/>
    <w:rsid w:val="00B859D1"/>
    <w:rsid w:val="00B85B76"/>
    <w:rsid w:val="00B85C04"/>
    <w:rsid w:val="00B85CFB"/>
    <w:rsid w:val="00B85E9A"/>
    <w:rsid w:val="00B86291"/>
    <w:rsid w:val="00B86351"/>
    <w:rsid w:val="00B86786"/>
    <w:rsid w:val="00B86A09"/>
    <w:rsid w:val="00B86B5E"/>
    <w:rsid w:val="00B86F1A"/>
    <w:rsid w:val="00B8714B"/>
    <w:rsid w:val="00B871B3"/>
    <w:rsid w:val="00B871E2"/>
    <w:rsid w:val="00B87284"/>
    <w:rsid w:val="00B872AD"/>
    <w:rsid w:val="00B8733A"/>
    <w:rsid w:val="00B873F1"/>
    <w:rsid w:val="00B87635"/>
    <w:rsid w:val="00B8767F"/>
    <w:rsid w:val="00B8789E"/>
    <w:rsid w:val="00B87936"/>
    <w:rsid w:val="00B87A9D"/>
    <w:rsid w:val="00B90336"/>
    <w:rsid w:val="00B90459"/>
    <w:rsid w:val="00B9047B"/>
    <w:rsid w:val="00B905D1"/>
    <w:rsid w:val="00B90669"/>
    <w:rsid w:val="00B908A7"/>
    <w:rsid w:val="00B908E8"/>
    <w:rsid w:val="00B90B5B"/>
    <w:rsid w:val="00B90C27"/>
    <w:rsid w:val="00B90DD4"/>
    <w:rsid w:val="00B90E4E"/>
    <w:rsid w:val="00B91070"/>
    <w:rsid w:val="00B914B6"/>
    <w:rsid w:val="00B91542"/>
    <w:rsid w:val="00B91894"/>
    <w:rsid w:val="00B91943"/>
    <w:rsid w:val="00B91B2C"/>
    <w:rsid w:val="00B91B36"/>
    <w:rsid w:val="00B91BAA"/>
    <w:rsid w:val="00B91C30"/>
    <w:rsid w:val="00B91E10"/>
    <w:rsid w:val="00B91EA1"/>
    <w:rsid w:val="00B91F6B"/>
    <w:rsid w:val="00B91F90"/>
    <w:rsid w:val="00B9246D"/>
    <w:rsid w:val="00B92477"/>
    <w:rsid w:val="00B92610"/>
    <w:rsid w:val="00B9264C"/>
    <w:rsid w:val="00B926C4"/>
    <w:rsid w:val="00B928A8"/>
    <w:rsid w:val="00B928F6"/>
    <w:rsid w:val="00B929D9"/>
    <w:rsid w:val="00B92AE7"/>
    <w:rsid w:val="00B92AFD"/>
    <w:rsid w:val="00B92C3B"/>
    <w:rsid w:val="00B92DFB"/>
    <w:rsid w:val="00B92FE6"/>
    <w:rsid w:val="00B92FFD"/>
    <w:rsid w:val="00B9341B"/>
    <w:rsid w:val="00B9348B"/>
    <w:rsid w:val="00B93547"/>
    <w:rsid w:val="00B9368A"/>
    <w:rsid w:val="00B938C5"/>
    <w:rsid w:val="00B93904"/>
    <w:rsid w:val="00B93908"/>
    <w:rsid w:val="00B93B51"/>
    <w:rsid w:val="00B93C87"/>
    <w:rsid w:val="00B93CB5"/>
    <w:rsid w:val="00B93D6E"/>
    <w:rsid w:val="00B93E99"/>
    <w:rsid w:val="00B93F91"/>
    <w:rsid w:val="00B941C8"/>
    <w:rsid w:val="00B943FA"/>
    <w:rsid w:val="00B945E6"/>
    <w:rsid w:val="00B94648"/>
    <w:rsid w:val="00B947AD"/>
    <w:rsid w:val="00B94826"/>
    <w:rsid w:val="00B948A7"/>
    <w:rsid w:val="00B949D3"/>
    <w:rsid w:val="00B94C19"/>
    <w:rsid w:val="00B94E3D"/>
    <w:rsid w:val="00B94EFA"/>
    <w:rsid w:val="00B95075"/>
    <w:rsid w:val="00B950A8"/>
    <w:rsid w:val="00B95275"/>
    <w:rsid w:val="00B9532E"/>
    <w:rsid w:val="00B95389"/>
    <w:rsid w:val="00B953DE"/>
    <w:rsid w:val="00B95422"/>
    <w:rsid w:val="00B958C4"/>
    <w:rsid w:val="00B958FF"/>
    <w:rsid w:val="00B959E2"/>
    <w:rsid w:val="00B95B5A"/>
    <w:rsid w:val="00B95BFF"/>
    <w:rsid w:val="00B95C56"/>
    <w:rsid w:val="00B95E18"/>
    <w:rsid w:val="00B95E2F"/>
    <w:rsid w:val="00B95EA1"/>
    <w:rsid w:val="00B9652E"/>
    <w:rsid w:val="00B965EE"/>
    <w:rsid w:val="00B96709"/>
    <w:rsid w:val="00B967BE"/>
    <w:rsid w:val="00B9694E"/>
    <w:rsid w:val="00B96978"/>
    <w:rsid w:val="00B96AB5"/>
    <w:rsid w:val="00B96EC9"/>
    <w:rsid w:val="00B96EF4"/>
    <w:rsid w:val="00B96FFF"/>
    <w:rsid w:val="00B97252"/>
    <w:rsid w:val="00B97479"/>
    <w:rsid w:val="00B975AA"/>
    <w:rsid w:val="00B97891"/>
    <w:rsid w:val="00B979EB"/>
    <w:rsid w:val="00B97BCE"/>
    <w:rsid w:val="00BA0056"/>
    <w:rsid w:val="00BA040D"/>
    <w:rsid w:val="00BA05E8"/>
    <w:rsid w:val="00BA0688"/>
    <w:rsid w:val="00BA0773"/>
    <w:rsid w:val="00BA08F2"/>
    <w:rsid w:val="00BA091E"/>
    <w:rsid w:val="00BA097A"/>
    <w:rsid w:val="00BA0B39"/>
    <w:rsid w:val="00BA0C5C"/>
    <w:rsid w:val="00BA0D56"/>
    <w:rsid w:val="00BA0E05"/>
    <w:rsid w:val="00BA0E32"/>
    <w:rsid w:val="00BA1071"/>
    <w:rsid w:val="00BA1365"/>
    <w:rsid w:val="00BA14B1"/>
    <w:rsid w:val="00BA15FA"/>
    <w:rsid w:val="00BA16DE"/>
    <w:rsid w:val="00BA18D1"/>
    <w:rsid w:val="00BA18E0"/>
    <w:rsid w:val="00BA1996"/>
    <w:rsid w:val="00BA1A15"/>
    <w:rsid w:val="00BA1B63"/>
    <w:rsid w:val="00BA1CF3"/>
    <w:rsid w:val="00BA1D20"/>
    <w:rsid w:val="00BA1D4D"/>
    <w:rsid w:val="00BA1D8F"/>
    <w:rsid w:val="00BA1F2D"/>
    <w:rsid w:val="00BA23EA"/>
    <w:rsid w:val="00BA250F"/>
    <w:rsid w:val="00BA2680"/>
    <w:rsid w:val="00BA28D1"/>
    <w:rsid w:val="00BA2A0D"/>
    <w:rsid w:val="00BA2A24"/>
    <w:rsid w:val="00BA2B2E"/>
    <w:rsid w:val="00BA2B85"/>
    <w:rsid w:val="00BA2C14"/>
    <w:rsid w:val="00BA2D3C"/>
    <w:rsid w:val="00BA2E91"/>
    <w:rsid w:val="00BA2FBB"/>
    <w:rsid w:val="00BA3081"/>
    <w:rsid w:val="00BA3264"/>
    <w:rsid w:val="00BA33B7"/>
    <w:rsid w:val="00BA33C5"/>
    <w:rsid w:val="00BA34BB"/>
    <w:rsid w:val="00BA39AE"/>
    <w:rsid w:val="00BA3FEF"/>
    <w:rsid w:val="00BA402A"/>
    <w:rsid w:val="00BA420E"/>
    <w:rsid w:val="00BA4213"/>
    <w:rsid w:val="00BA4274"/>
    <w:rsid w:val="00BA43D9"/>
    <w:rsid w:val="00BA46E4"/>
    <w:rsid w:val="00BA47DD"/>
    <w:rsid w:val="00BA483D"/>
    <w:rsid w:val="00BA48C0"/>
    <w:rsid w:val="00BA4B03"/>
    <w:rsid w:val="00BA4C68"/>
    <w:rsid w:val="00BA4C77"/>
    <w:rsid w:val="00BA4D2E"/>
    <w:rsid w:val="00BA4E12"/>
    <w:rsid w:val="00BA4E43"/>
    <w:rsid w:val="00BA5091"/>
    <w:rsid w:val="00BA517D"/>
    <w:rsid w:val="00BA561B"/>
    <w:rsid w:val="00BA5900"/>
    <w:rsid w:val="00BA5A59"/>
    <w:rsid w:val="00BA5A6C"/>
    <w:rsid w:val="00BA5B13"/>
    <w:rsid w:val="00BA5BC0"/>
    <w:rsid w:val="00BA5C10"/>
    <w:rsid w:val="00BA5DB3"/>
    <w:rsid w:val="00BA5F8C"/>
    <w:rsid w:val="00BA6089"/>
    <w:rsid w:val="00BA651A"/>
    <w:rsid w:val="00BA68A1"/>
    <w:rsid w:val="00BA69BA"/>
    <w:rsid w:val="00BA69E1"/>
    <w:rsid w:val="00BA6C14"/>
    <w:rsid w:val="00BA6D5D"/>
    <w:rsid w:val="00BA6D75"/>
    <w:rsid w:val="00BA6DD4"/>
    <w:rsid w:val="00BA6F32"/>
    <w:rsid w:val="00BA6FB7"/>
    <w:rsid w:val="00BA6FB9"/>
    <w:rsid w:val="00BA6FEA"/>
    <w:rsid w:val="00BA700E"/>
    <w:rsid w:val="00BA7031"/>
    <w:rsid w:val="00BA7083"/>
    <w:rsid w:val="00BA70C8"/>
    <w:rsid w:val="00BA717D"/>
    <w:rsid w:val="00BA719E"/>
    <w:rsid w:val="00BA7763"/>
    <w:rsid w:val="00BA7939"/>
    <w:rsid w:val="00BA7977"/>
    <w:rsid w:val="00BA79F0"/>
    <w:rsid w:val="00BA7AF9"/>
    <w:rsid w:val="00BA7BF5"/>
    <w:rsid w:val="00BA7DB9"/>
    <w:rsid w:val="00BA7EC2"/>
    <w:rsid w:val="00BB018B"/>
    <w:rsid w:val="00BB022D"/>
    <w:rsid w:val="00BB0AAF"/>
    <w:rsid w:val="00BB0C1B"/>
    <w:rsid w:val="00BB0D08"/>
    <w:rsid w:val="00BB0D56"/>
    <w:rsid w:val="00BB0E15"/>
    <w:rsid w:val="00BB131F"/>
    <w:rsid w:val="00BB153C"/>
    <w:rsid w:val="00BB15BF"/>
    <w:rsid w:val="00BB16A7"/>
    <w:rsid w:val="00BB1877"/>
    <w:rsid w:val="00BB1CE6"/>
    <w:rsid w:val="00BB1CEA"/>
    <w:rsid w:val="00BB1D63"/>
    <w:rsid w:val="00BB1FC2"/>
    <w:rsid w:val="00BB223D"/>
    <w:rsid w:val="00BB22FB"/>
    <w:rsid w:val="00BB23B8"/>
    <w:rsid w:val="00BB24A7"/>
    <w:rsid w:val="00BB2641"/>
    <w:rsid w:val="00BB264A"/>
    <w:rsid w:val="00BB2745"/>
    <w:rsid w:val="00BB28C6"/>
    <w:rsid w:val="00BB28C7"/>
    <w:rsid w:val="00BB2B8F"/>
    <w:rsid w:val="00BB2C4D"/>
    <w:rsid w:val="00BB2D3D"/>
    <w:rsid w:val="00BB2D82"/>
    <w:rsid w:val="00BB2F12"/>
    <w:rsid w:val="00BB300C"/>
    <w:rsid w:val="00BB3041"/>
    <w:rsid w:val="00BB316D"/>
    <w:rsid w:val="00BB33F9"/>
    <w:rsid w:val="00BB34E8"/>
    <w:rsid w:val="00BB37DB"/>
    <w:rsid w:val="00BB3BCD"/>
    <w:rsid w:val="00BB3C2D"/>
    <w:rsid w:val="00BB3ED9"/>
    <w:rsid w:val="00BB3FCE"/>
    <w:rsid w:val="00BB406B"/>
    <w:rsid w:val="00BB4300"/>
    <w:rsid w:val="00BB43C7"/>
    <w:rsid w:val="00BB4408"/>
    <w:rsid w:val="00BB4828"/>
    <w:rsid w:val="00BB4845"/>
    <w:rsid w:val="00BB4AE1"/>
    <w:rsid w:val="00BB4C22"/>
    <w:rsid w:val="00BB4C8A"/>
    <w:rsid w:val="00BB4DDF"/>
    <w:rsid w:val="00BB4FAB"/>
    <w:rsid w:val="00BB5097"/>
    <w:rsid w:val="00BB54AA"/>
    <w:rsid w:val="00BB5596"/>
    <w:rsid w:val="00BB55C6"/>
    <w:rsid w:val="00BB5698"/>
    <w:rsid w:val="00BB5771"/>
    <w:rsid w:val="00BB58D3"/>
    <w:rsid w:val="00BB5B22"/>
    <w:rsid w:val="00BB5D1D"/>
    <w:rsid w:val="00BB5D81"/>
    <w:rsid w:val="00BB5E4D"/>
    <w:rsid w:val="00BB608F"/>
    <w:rsid w:val="00BB60A5"/>
    <w:rsid w:val="00BB6573"/>
    <w:rsid w:val="00BB675A"/>
    <w:rsid w:val="00BB67FD"/>
    <w:rsid w:val="00BB6951"/>
    <w:rsid w:val="00BB6B9D"/>
    <w:rsid w:val="00BB6C63"/>
    <w:rsid w:val="00BB6CFF"/>
    <w:rsid w:val="00BB6D43"/>
    <w:rsid w:val="00BB6D8A"/>
    <w:rsid w:val="00BB6DC9"/>
    <w:rsid w:val="00BB6F7B"/>
    <w:rsid w:val="00BB6F88"/>
    <w:rsid w:val="00BB7129"/>
    <w:rsid w:val="00BB7402"/>
    <w:rsid w:val="00BB744A"/>
    <w:rsid w:val="00BB752A"/>
    <w:rsid w:val="00BB7533"/>
    <w:rsid w:val="00BB76AA"/>
    <w:rsid w:val="00BB7A78"/>
    <w:rsid w:val="00BB7CAA"/>
    <w:rsid w:val="00BB7CCB"/>
    <w:rsid w:val="00BC0043"/>
    <w:rsid w:val="00BC038D"/>
    <w:rsid w:val="00BC051E"/>
    <w:rsid w:val="00BC0852"/>
    <w:rsid w:val="00BC08D9"/>
    <w:rsid w:val="00BC0B2A"/>
    <w:rsid w:val="00BC0CB1"/>
    <w:rsid w:val="00BC0D0D"/>
    <w:rsid w:val="00BC0FDC"/>
    <w:rsid w:val="00BC0FF7"/>
    <w:rsid w:val="00BC1335"/>
    <w:rsid w:val="00BC13B6"/>
    <w:rsid w:val="00BC13F3"/>
    <w:rsid w:val="00BC13FF"/>
    <w:rsid w:val="00BC1439"/>
    <w:rsid w:val="00BC1739"/>
    <w:rsid w:val="00BC1823"/>
    <w:rsid w:val="00BC19AB"/>
    <w:rsid w:val="00BC1A17"/>
    <w:rsid w:val="00BC1B31"/>
    <w:rsid w:val="00BC1E2D"/>
    <w:rsid w:val="00BC1EC5"/>
    <w:rsid w:val="00BC1FD4"/>
    <w:rsid w:val="00BC2130"/>
    <w:rsid w:val="00BC22EA"/>
    <w:rsid w:val="00BC2337"/>
    <w:rsid w:val="00BC259B"/>
    <w:rsid w:val="00BC29CD"/>
    <w:rsid w:val="00BC2A1C"/>
    <w:rsid w:val="00BC2A82"/>
    <w:rsid w:val="00BC2D45"/>
    <w:rsid w:val="00BC2EB9"/>
    <w:rsid w:val="00BC2F99"/>
    <w:rsid w:val="00BC31AC"/>
    <w:rsid w:val="00BC3518"/>
    <w:rsid w:val="00BC3840"/>
    <w:rsid w:val="00BC3A76"/>
    <w:rsid w:val="00BC3B64"/>
    <w:rsid w:val="00BC3E3A"/>
    <w:rsid w:val="00BC3EA3"/>
    <w:rsid w:val="00BC3EC1"/>
    <w:rsid w:val="00BC3F7E"/>
    <w:rsid w:val="00BC3FDA"/>
    <w:rsid w:val="00BC41BA"/>
    <w:rsid w:val="00BC4277"/>
    <w:rsid w:val="00BC43BD"/>
    <w:rsid w:val="00BC4605"/>
    <w:rsid w:val="00BC4640"/>
    <w:rsid w:val="00BC47B3"/>
    <w:rsid w:val="00BC4832"/>
    <w:rsid w:val="00BC4935"/>
    <w:rsid w:val="00BC498E"/>
    <w:rsid w:val="00BC4AF5"/>
    <w:rsid w:val="00BC4B06"/>
    <w:rsid w:val="00BC4B14"/>
    <w:rsid w:val="00BC4B7D"/>
    <w:rsid w:val="00BC4CBD"/>
    <w:rsid w:val="00BC4DB3"/>
    <w:rsid w:val="00BC5243"/>
    <w:rsid w:val="00BC54F3"/>
    <w:rsid w:val="00BC54F9"/>
    <w:rsid w:val="00BC579E"/>
    <w:rsid w:val="00BC5811"/>
    <w:rsid w:val="00BC5FF2"/>
    <w:rsid w:val="00BC6064"/>
    <w:rsid w:val="00BC618F"/>
    <w:rsid w:val="00BC624F"/>
    <w:rsid w:val="00BC62DA"/>
    <w:rsid w:val="00BC62FE"/>
    <w:rsid w:val="00BC6347"/>
    <w:rsid w:val="00BC645B"/>
    <w:rsid w:val="00BC65C1"/>
    <w:rsid w:val="00BC66C8"/>
    <w:rsid w:val="00BC6717"/>
    <w:rsid w:val="00BC6766"/>
    <w:rsid w:val="00BC694C"/>
    <w:rsid w:val="00BC6964"/>
    <w:rsid w:val="00BC69D7"/>
    <w:rsid w:val="00BC6F77"/>
    <w:rsid w:val="00BC76F2"/>
    <w:rsid w:val="00BC7A73"/>
    <w:rsid w:val="00BC7ADA"/>
    <w:rsid w:val="00BC7CCD"/>
    <w:rsid w:val="00BC7D74"/>
    <w:rsid w:val="00BC7DB2"/>
    <w:rsid w:val="00BC7FA1"/>
    <w:rsid w:val="00BD025B"/>
    <w:rsid w:val="00BD0392"/>
    <w:rsid w:val="00BD0560"/>
    <w:rsid w:val="00BD05CF"/>
    <w:rsid w:val="00BD05D4"/>
    <w:rsid w:val="00BD05F9"/>
    <w:rsid w:val="00BD0654"/>
    <w:rsid w:val="00BD07F4"/>
    <w:rsid w:val="00BD08E9"/>
    <w:rsid w:val="00BD0A3B"/>
    <w:rsid w:val="00BD0C62"/>
    <w:rsid w:val="00BD0CC6"/>
    <w:rsid w:val="00BD0E98"/>
    <w:rsid w:val="00BD0EE7"/>
    <w:rsid w:val="00BD1096"/>
    <w:rsid w:val="00BD116E"/>
    <w:rsid w:val="00BD1216"/>
    <w:rsid w:val="00BD150E"/>
    <w:rsid w:val="00BD1952"/>
    <w:rsid w:val="00BD196F"/>
    <w:rsid w:val="00BD1ABE"/>
    <w:rsid w:val="00BD1D36"/>
    <w:rsid w:val="00BD20CB"/>
    <w:rsid w:val="00BD2743"/>
    <w:rsid w:val="00BD276B"/>
    <w:rsid w:val="00BD28EE"/>
    <w:rsid w:val="00BD2926"/>
    <w:rsid w:val="00BD2A6D"/>
    <w:rsid w:val="00BD2CA4"/>
    <w:rsid w:val="00BD2CDE"/>
    <w:rsid w:val="00BD2EBD"/>
    <w:rsid w:val="00BD2FED"/>
    <w:rsid w:val="00BD30AA"/>
    <w:rsid w:val="00BD33B4"/>
    <w:rsid w:val="00BD3599"/>
    <w:rsid w:val="00BD3808"/>
    <w:rsid w:val="00BD38CE"/>
    <w:rsid w:val="00BD399B"/>
    <w:rsid w:val="00BD39D6"/>
    <w:rsid w:val="00BD3A9E"/>
    <w:rsid w:val="00BD3B29"/>
    <w:rsid w:val="00BD3B78"/>
    <w:rsid w:val="00BD3B86"/>
    <w:rsid w:val="00BD3C2E"/>
    <w:rsid w:val="00BD3D20"/>
    <w:rsid w:val="00BD4073"/>
    <w:rsid w:val="00BD45C0"/>
    <w:rsid w:val="00BD46D1"/>
    <w:rsid w:val="00BD4842"/>
    <w:rsid w:val="00BD49A3"/>
    <w:rsid w:val="00BD4B10"/>
    <w:rsid w:val="00BD4B36"/>
    <w:rsid w:val="00BD4BC1"/>
    <w:rsid w:val="00BD4C88"/>
    <w:rsid w:val="00BD4D68"/>
    <w:rsid w:val="00BD4EB3"/>
    <w:rsid w:val="00BD51DD"/>
    <w:rsid w:val="00BD52E3"/>
    <w:rsid w:val="00BD5336"/>
    <w:rsid w:val="00BD5363"/>
    <w:rsid w:val="00BD5571"/>
    <w:rsid w:val="00BD56F5"/>
    <w:rsid w:val="00BD5739"/>
    <w:rsid w:val="00BD587A"/>
    <w:rsid w:val="00BD587E"/>
    <w:rsid w:val="00BD58EE"/>
    <w:rsid w:val="00BD59B8"/>
    <w:rsid w:val="00BD59F5"/>
    <w:rsid w:val="00BD5B86"/>
    <w:rsid w:val="00BD5BDB"/>
    <w:rsid w:val="00BD5F21"/>
    <w:rsid w:val="00BD5FBF"/>
    <w:rsid w:val="00BD5FF9"/>
    <w:rsid w:val="00BD60B4"/>
    <w:rsid w:val="00BD6153"/>
    <w:rsid w:val="00BD61A6"/>
    <w:rsid w:val="00BD6239"/>
    <w:rsid w:val="00BD6516"/>
    <w:rsid w:val="00BD6910"/>
    <w:rsid w:val="00BD69C7"/>
    <w:rsid w:val="00BD6AEB"/>
    <w:rsid w:val="00BD6AF5"/>
    <w:rsid w:val="00BD6B3D"/>
    <w:rsid w:val="00BD6F10"/>
    <w:rsid w:val="00BD71E6"/>
    <w:rsid w:val="00BD7306"/>
    <w:rsid w:val="00BD742B"/>
    <w:rsid w:val="00BD76A9"/>
    <w:rsid w:val="00BD76DC"/>
    <w:rsid w:val="00BD7C4C"/>
    <w:rsid w:val="00BD7EA1"/>
    <w:rsid w:val="00BD7F19"/>
    <w:rsid w:val="00BE00AB"/>
    <w:rsid w:val="00BE01C3"/>
    <w:rsid w:val="00BE0532"/>
    <w:rsid w:val="00BE05FC"/>
    <w:rsid w:val="00BE0936"/>
    <w:rsid w:val="00BE094A"/>
    <w:rsid w:val="00BE0B15"/>
    <w:rsid w:val="00BE0CAB"/>
    <w:rsid w:val="00BE0CF8"/>
    <w:rsid w:val="00BE0D26"/>
    <w:rsid w:val="00BE0DEA"/>
    <w:rsid w:val="00BE0E57"/>
    <w:rsid w:val="00BE0FF3"/>
    <w:rsid w:val="00BE1241"/>
    <w:rsid w:val="00BE1442"/>
    <w:rsid w:val="00BE1927"/>
    <w:rsid w:val="00BE1B43"/>
    <w:rsid w:val="00BE23E5"/>
    <w:rsid w:val="00BE242F"/>
    <w:rsid w:val="00BE2D6F"/>
    <w:rsid w:val="00BE2DB5"/>
    <w:rsid w:val="00BE2F22"/>
    <w:rsid w:val="00BE30AE"/>
    <w:rsid w:val="00BE30D2"/>
    <w:rsid w:val="00BE3142"/>
    <w:rsid w:val="00BE328A"/>
    <w:rsid w:val="00BE352E"/>
    <w:rsid w:val="00BE3559"/>
    <w:rsid w:val="00BE3598"/>
    <w:rsid w:val="00BE3617"/>
    <w:rsid w:val="00BE3A84"/>
    <w:rsid w:val="00BE3AFC"/>
    <w:rsid w:val="00BE3B8B"/>
    <w:rsid w:val="00BE3E92"/>
    <w:rsid w:val="00BE3FE3"/>
    <w:rsid w:val="00BE4167"/>
    <w:rsid w:val="00BE428C"/>
    <w:rsid w:val="00BE442B"/>
    <w:rsid w:val="00BE4471"/>
    <w:rsid w:val="00BE47DE"/>
    <w:rsid w:val="00BE4955"/>
    <w:rsid w:val="00BE4987"/>
    <w:rsid w:val="00BE4BCF"/>
    <w:rsid w:val="00BE4CC8"/>
    <w:rsid w:val="00BE4D61"/>
    <w:rsid w:val="00BE4DD3"/>
    <w:rsid w:val="00BE5021"/>
    <w:rsid w:val="00BE55F6"/>
    <w:rsid w:val="00BE56D0"/>
    <w:rsid w:val="00BE56FB"/>
    <w:rsid w:val="00BE572F"/>
    <w:rsid w:val="00BE5A7F"/>
    <w:rsid w:val="00BE5B92"/>
    <w:rsid w:val="00BE5BF9"/>
    <w:rsid w:val="00BE5C7F"/>
    <w:rsid w:val="00BE5D5C"/>
    <w:rsid w:val="00BE5E3D"/>
    <w:rsid w:val="00BE6373"/>
    <w:rsid w:val="00BE6408"/>
    <w:rsid w:val="00BE640D"/>
    <w:rsid w:val="00BE64BB"/>
    <w:rsid w:val="00BE664B"/>
    <w:rsid w:val="00BE66AE"/>
    <w:rsid w:val="00BE67C0"/>
    <w:rsid w:val="00BE69F4"/>
    <w:rsid w:val="00BE6C34"/>
    <w:rsid w:val="00BE6DA5"/>
    <w:rsid w:val="00BE6DBF"/>
    <w:rsid w:val="00BE6EBD"/>
    <w:rsid w:val="00BE6ED9"/>
    <w:rsid w:val="00BE71B0"/>
    <w:rsid w:val="00BE726A"/>
    <w:rsid w:val="00BE7351"/>
    <w:rsid w:val="00BE739F"/>
    <w:rsid w:val="00BE76CC"/>
    <w:rsid w:val="00BE7890"/>
    <w:rsid w:val="00BE79AD"/>
    <w:rsid w:val="00BE7F0B"/>
    <w:rsid w:val="00BF039F"/>
    <w:rsid w:val="00BF054A"/>
    <w:rsid w:val="00BF05EA"/>
    <w:rsid w:val="00BF06C6"/>
    <w:rsid w:val="00BF073C"/>
    <w:rsid w:val="00BF077C"/>
    <w:rsid w:val="00BF0986"/>
    <w:rsid w:val="00BF098B"/>
    <w:rsid w:val="00BF0B10"/>
    <w:rsid w:val="00BF0E34"/>
    <w:rsid w:val="00BF0EE8"/>
    <w:rsid w:val="00BF1086"/>
    <w:rsid w:val="00BF10BD"/>
    <w:rsid w:val="00BF110F"/>
    <w:rsid w:val="00BF1124"/>
    <w:rsid w:val="00BF1293"/>
    <w:rsid w:val="00BF13F9"/>
    <w:rsid w:val="00BF1540"/>
    <w:rsid w:val="00BF154D"/>
    <w:rsid w:val="00BF157F"/>
    <w:rsid w:val="00BF15D8"/>
    <w:rsid w:val="00BF16EA"/>
    <w:rsid w:val="00BF1796"/>
    <w:rsid w:val="00BF1801"/>
    <w:rsid w:val="00BF1844"/>
    <w:rsid w:val="00BF1C06"/>
    <w:rsid w:val="00BF1C94"/>
    <w:rsid w:val="00BF1D6C"/>
    <w:rsid w:val="00BF1EE3"/>
    <w:rsid w:val="00BF1F35"/>
    <w:rsid w:val="00BF1F6B"/>
    <w:rsid w:val="00BF20CC"/>
    <w:rsid w:val="00BF21FB"/>
    <w:rsid w:val="00BF2389"/>
    <w:rsid w:val="00BF2398"/>
    <w:rsid w:val="00BF240F"/>
    <w:rsid w:val="00BF2471"/>
    <w:rsid w:val="00BF2528"/>
    <w:rsid w:val="00BF2692"/>
    <w:rsid w:val="00BF277E"/>
    <w:rsid w:val="00BF278A"/>
    <w:rsid w:val="00BF287A"/>
    <w:rsid w:val="00BF29CE"/>
    <w:rsid w:val="00BF2A6E"/>
    <w:rsid w:val="00BF2CC8"/>
    <w:rsid w:val="00BF2E4E"/>
    <w:rsid w:val="00BF2EA1"/>
    <w:rsid w:val="00BF2F01"/>
    <w:rsid w:val="00BF303E"/>
    <w:rsid w:val="00BF3047"/>
    <w:rsid w:val="00BF341C"/>
    <w:rsid w:val="00BF3528"/>
    <w:rsid w:val="00BF36EB"/>
    <w:rsid w:val="00BF389D"/>
    <w:rsid w:val="00BF3B10"/>
    <w:rsid w:val="00BF3C00"/>
    <w:rsid w:val="00BF3E54"/>
    <w:rsid w:val="00BF3E78"/>
    <w:rsid w:val="00BF3F20"/>
    <w:rsid w:val="00BF4276"/>
    <w:rsid w:val="00BF42BB"/>
    <w:rsid w:val="00BF4390"/>
    <w:rsid w:val="00BF4395"/>
    <w:rsid w:val="00BF444A"/>
    <w:rsid w:val="00BF455A"/>
    <w:rsid w:val="00BF4701"/>
    <w:rsid w:val="00BF47E4"/>
    <w:rsid w:val="00BF48F0"/>
    <w:rsid w:val="00BF4BD9"/>
    <w:rsid w:val="00BF4E90"/>
    <w:rsid w:val="00BF513F"/>
    <w:rsid w:val="00BF5346"/>
    <w:rsid w:val="00BF5354"/>
    <w:rsid w:val="00BF53AE"/>
    <w:rsid w:val="00BF53C8"/>
    <w:rsid w:val="00BF59C4"/>
    <w:rsid w:val="00BF5B2A"/>
    <w:rsid w:val="00BF5BA6"/>
    <w:rsid w:val="00BF5BB4"/>
    <w:rsid w:val="00BF5CEB"/>
    <w:rsid w:val="00BF5DA7"/>
    <w:rsid w:val="00BF5DDD"/>
    <w:rsid w:val="00BF5F05"/>
    <w:rsid w:val="00BF5F08"/>
    <w:rsid w:val="00BF5F09"/>
    <w:rsid w:val="00BF5F31"/>
    <w:rsid w:val="00BF6182"/>
    <w:rsid w:val="00BF62B9"/>
    <w:rsid w:val="00BF6394"/>
    <w:rsid w:val="00BF6477"/>
    <w:rsid w:val="00BF6510"/>
    <w:rsid w:val="00BF65FD"/>
    <w:rsid w:val="00BF6681"/>
    <w:rsid w:val="00BF686B"/>
    <w:rsid w:val="00BF6D71"/>
    <w:rsid w:val="00BF7144"/>
    <w:rsid w:val="00BF730A"/>
    <w:rsid w:val="00BF7399"/>
    <w:rsid w:val="00BF751B"/>
    <w:rsid w:val="00BF757D"/>
    <w:rsid w:val="00BF77A7"/>
    <w:rsid w:val="00BF77B9"/>
    <w:rsid w:val="00BF7991"/>
    <w:rsid w:val="00BF79BE"/>
    <w:rsid w:val="00BF7B0B"/>
    <w:rsid w:val="00BF7BBF"/>
    <w:rsid w:val="00BF7CDD"/>
    <w:rsid w:val="00BF7EA3"/>
    <w:rsid w:val="00BF7FDC"/>
    <w:rsid w:val="00C00107"/>
    <w:rsid w:val="00C004EF"/>
    <w:rsid w:val="00C00586"/>
    <w:rsid w:val="00C006F8"/>
    <w:rsid w:val="00C0076C"/>
    <w:rsid w:val="00C008D5"/>
    <w:rsid w:val="00C008FD"/>
    <w:rsid w:val="00C00922"/>
    <w:rsid w:val="00C00BB5"/>
    <w:rsid w:val="00C00BF2"/>
    <w:rsid w:val="00C00D5E"/>
    <w:rsid w:val="00C00E07"/>
    <w:rsid w:val="00C00EA7"/>
    <w:rsid w:val="00C010A7"/>
    <w:rsid w:val="00C010CD"/>
    <w:rsid w:val="00C0113F"/>
    <w:rsid w:val="00C01385"/>
    <w:rsid w:val="00C013EC"/>
    <w:rsid w:val="00C01414"/>
    <w:rsid w:val="00C014CD"/>
    <w:rsid w:val="00C014FA"/>
    <w:rsid w:val="00C0165A"/>
    <w:rsid w:val="00C01757"/>
    <w:rsid w:val="00C0176D"/>
    <w:rsid w:val="00C0186C"/>
    <w:rsid w:val="00C01895"/>
    <w:rsid w:val="00C01AB0"/>
    <w:rsid w:val="00C01AFA"/>
    <w:rsid w:val="00C01B06"/>
    <w:rsid w:val="00C01B16"/>
    <w:rsid w:val="00C01BE5"/>
    <w:rsid w:val="00C01C37"/>
    <w:rsid w:val="00C01D9E"/>
    <w:rsid w:val="00C01FB6"/>
    <w:rsid w:val="00C0200F"/>
    <w:rsid w:val="00C02064"/>
    <w:rsid w:val="00C022D1"/>
    <w:rsid w:val="00C022D5"/>
    <w:rsid w:val="00C02481"/>
    <w:rsid w:val="00C024AA"/>
    <w:rsid w:val="00C025BC"/>
    <w:rsid w:val="00C026E1"/>
    <w:rsid w:val="00C026F4"/>
    <w:rsid w:val="00C02826"/>
    <w:rsid w:val="00C02993"/>
    <w:rsid w:val="00C03068"/>
    <w:rsid w:val="00C03104"/>
    <w:rsid w:val="00C03129"/>
    <w:rsid w:val="00C03144"/>
    <w:rsid w:val="00C031A7"/>
    <w:rsid w:val="00C0331E"/>
    <w:rsid w:val="00C03365"/>
    <w:rsid w:val="00C0364B"/>
    <w:rsid w:val="00C03753"/>
    <w:rsid w:val="00C037D9"/>
    <w:rsid w:val="00C03857"/>
    <w:rsid w:val="00C03867"/>
    <w:rsid w:val="00C03C73"/>
    <w:rsid w:val="00C03E17"/>
    <w:rsid w:val="00C03F4A"/>
    <w:rsid w:val="00C03FA7"/>
    <w:rsid w:val="00C04054"/>
    <w:rsid w:val="00C04157"/>
    <w:rsid w:val="00C04232"/>
    <w:rsid w:val="00C04237"/>
    <w:rsid w:val="00C04517"/>
    <w:rsid w:val="00C04699"/>
    <w:rsid w:val="00C046B7"/>
    <w:rsid w:val="00C047AA"/>
    <w:rsid w:val="00C047BA"/>
    <w:rsid w:val="00C0493E"/>
    <w:rsid w:val="00C049D6"/>
    <w:rsid w:val="00C04B0C"/>
    <w:rsid w:val="00C04B50"/>
    <w:rsid w:val="00C04CAA"/>
    <w:rsid w:val="00C04D1A"/>
    <w:rsid w:val="00C04EDE"/>
    <w:rsid w:val="00C04F25"/>
    <w:rsid w:val="00C05009"/>
    <w:rsid w:val="00C051A9"/>
    <w:rsid w:val="00C051C8"/>
    <w:rsid w:val="00C052A9"/>
    <w:rsid w:val="00C05423"/>
    <w:rsid w:val="00C05476"/>
    <w:rsid w:val="00C0555A"/>
    <w:rsid w:val="00C057CE"/>
    <w:rsid w:val="00C0582E"/>
    <w:rsid w:val="00C05916"/>
    <w:rsid w:val="00C0599D"/>
    <w:rsid w:val="00C05A35"/>
    <w:rsid w:val="00C05D8A"/>
    <w:rsid w:val="00C05DCD"/>
    <w:rsid w:val="00C060A6"/>
    <w:rsid w:val="00C061AC"/>
    <w:rsid w:val="00C062FC"/>
    <w:rsid w:val="00C068FB"/>
    <w:rsid w:val="00C06901"/>
    <w:rsid w:val="00C0691E"/>
    <w:rsid w:val="00C069D4"/>
    <w:rsid w:val="00C06AED"/>
    <w:rsid w:val="00C06B11"/>
    <w:rsid w:val="00C06B1F"/>
    <w:rsid w:val="00C06CE7"/>
    <w:rsid w:val="00C06D32"/>
    <w:rsid w:val="00C06E6C"/>
    <w:rsid w:val="00C0745C"/>
    <w:rsid w:val="00C074A6"/>
    <w:rsid w:val="00C0750B"/>
    <w:rsid w:val="00C079FB"/>
    <w:rsid w:val="00C07A2C"/>
    <w:rsid w:val="00C07D8D"/>
    <w:rsid w:val="00C07F0C"/>
    <w:rsid w:val="00C07F18"/>
    <w:rsid w:val="00C07FFB"/>
    <w:rsid w:val="00C100DB"/>
    <w:rsid w:val="00C1042D"/>
    <w:rsid w:val="00C10582"/>
    <w:rsid w:val="00C107E6"/>
    <w:rsid w:val="00C10938"/>
    <w:rsid w:val="00C10A17"/>
    <w:rsid w:val="00C10B3D"/>
    <w:rsid w:val="00C10D78"/>
    <w:rsid w:val="00C10E4F"/>
    <w:rsid w:val="00C10F17"/>
    <w:rsid w:val="00C10F72"/>
    <w:rsid w:val="00C11029"/>
    <w:rsid w:val="00C11179"/>
    <w:rsid w:val="00C11260"/>
    <w:rsid w:val="00C1126F"/>
    <w:rsid w:val="00C112BE"/>
    <w:rsid w:val="00C1133F"/>
    <w:rsid w:val="00C1138F"/>
    <w:rsid w:val="00C113BA"/>
    <w:rsid w:val="00C114A3"/>
    <w:rsid w:val="00C114BD"/>
    <w:rsid w:val="00C11B93"/>
    <w:rsid w:val="00C11D0B"/>
    <w:rsid w:val="00C12139"/>
    <w:rsid w:val="00C1214C"/>
    <w:rsid w:val="00C12199"/>
    <w:rsid w:val="00C123FD"/>
    <w:rsid w:val="00C1242E"/>
    <w:rsid w:val="00C125F9"/>
    <w:rsid w:val="00C126D8"/>
    <w:rsid w:val="00C128D9"/>
    <w:rsid w:val="00C129FD"/>
    <w:rsid w:val="00C12A7C"/>
    <w:rsid w:val="00C12CB4"/>
    <w:rsid w:val="00C12E99"/>
    <w:rsid w:val="00C12F3E"/>
    <w:rsid w:val="00C134B1"/>
    <w:rsid w:val="00C139DA"/>
    <w:rsid w:val="00C13DA9"/>
    <w:rsid w:val="00C141E6"/>
    <w:rsid w:val="00C141F1"/>
    <w:rsid w:val="00C142AF"/>
    <w:rsid w:val="00C1482C"/>
    <w:rsid w:val="00C148A6"/>
    <w:rsid w:val="00C149B7"/>
    <w:rsid w:val="00C14BC7"/>
    <w:rsid w:val="00C14CAB"/>
    <w:rsid w:val="00C14CB8"/>
    <w:rsid w:val="00C14F24"/>
    <w:rsid w:val="00C15070"/>
    <w:rsid w:val="00C1522F"/>
    <w:rsid w:val="00C15231"/>
    <w:rsid w:val="00C15263"/>
    <w:rsid w:val="00C15801"/>
    <w:rsid w:val="00C15A46"/>
    <w:rsid w:val="00C15A62"/>
    <w:rsid w:val="00C15A86"/>
    <w:rsid w:val="00C15E3B"/>
    <w:rsid w:val="00C16056"/>
    <w:rsid w:val="00C163DE"/>
    <w:rsid w:val="00C16509"/>
    <w:rsid w:val="00C166B0"/>
    <w:rsid w:val="00C168A2"/>
    <w:rsid w:val="00C16C99"/>
    <w:rsid w:val="00C170E8"/>
    <w:rsid w:val="00C1735F"/>
    <w:rsid w:val="00C17852"/>
    <w:rsid w:val="00C17C8B"/>
    <w:rsid w:val="00C17F1C"/>
    <w:rsid w:val="00C200DF"/>
    <w:rsid w:val="00C2037C"/>
    <w:rsid w:val="00C20415"/>
    <w:rsid w:val="00C2047C"/>
    <w:rsid w:val="00C204CA"/>
    <w:rsid w:val="00C2050A"/>
    <w:rsid w:val="00C20548"/>
    <w:rsid w:val="00C20793"/>
    <w:rsid w:val="00C208C7"/>
    <w:rsid w:val="00C20900"/>
    <w:rsid w:val="00C20ABD"/>
    <w:rsid w:val="00C20B5C"/>
    <w:rsid w:val="00C20C66"/>
    <w:rsid w:val="00C20FE8"/>
    <w:rsid w:val="00C21083"/>
    <w:rsid w:val="00C21105"/>
    <w:rsid w:val="00C21475"/>
    <w:rsid w:val="00C218B9"/>
    <w:rsid w:val="00C2196A"/>
    <w:rsid w:val="00C219EB"/>
    <w:rsid w:val="00C21B53"/>
    <w:rsid w:val="00C21B96"/>
    <w:rsid w:val="00C21D18"/>
    <w:rsid w:val="00C21D84"/>
    <w:rsid w:val="00C21EF5"/>
    <w:rsid w:val="00C21FA1"/>
    <w:rsid w:val="00C226CC"/>
    <w:rsid w:val="00C226E2"/>
    <w:rsid w:val="00C227DD"/>
    <w:rsid w:val="00C227F9"/>
    <w:rsid w:val="00C22838"/>
    <w:rsid w:val="00C22A7A"/>
    <w:rsid w:val="00C23023"/>
    <w:rsid w:val="00C230DA"/>
    <w:rsid w:val="00C233BC"/>
    <w:rsid w:val="00C23542"/>
    <w:rsid w:val="00C23621"/>
    <w:rsid w:val="00C23E19"/>
    <w:rsid w:val="00C24158"/>
    <w:rsid w:val="00C244E4"/>
    <w:rsid w:val="00C244F0"/>
    <w:rsid w:val="00C246D0"/>
    <w:rsid w:val="00C24759"/>
    <w:rsid w:val="00C247B9"/>
    <w:rsid w:val="00C2496F"/>
    <w:rsid w:val="00C24B47"/>
    <w:rsid w:val="00C24C74"/>
    <w:rsid w:val="00C24D1B"/>
    <w:rsid w:val="00C24D5C"/>
    <w:rsid w:val="00C24EAD"/>
    <w:rsid w:val="00C24ECB"/>
    <w:rsid w:val="00C24F4C"/>
    <w:rsid w:val="00C24FEF"/>
    <w:rsid w:val="00C25198"/>
    <w:rsid w:val="00C251DD"/>
    <w:rsid w:val="00C253B2"/>
    <w:rsid w:val="00C254CF"/>
    <w:rsid w:val="00C25865"/>
    <w:rsid w:val="00C2589D"/>
    <w:rsid w:val="00C2592F"/>
    <w:rsid w:val="00C25B69"/>
    <w:rsid w:val="00C25BFA"/>
    <w:rsid w:val="00C25DC3"/>
    <w:rsid w:val="00C25E7F"/>
    <w:rsid w:val="00C25EC9"/>
    <w:rsid w:val="00C25EDC"/>
    <w:rsid w:val="00C263A9"/>
    <w:rsid w:val="00C2647F"/>
    <w:rsid w:val="00C2654D"/>
    <w:rsid w:val="00C2664D"/>
    <w:rsid w:val="00C266F4"/>
    <w:rsid w:val="00C26742"/>
    <w:rsid w:val="00C2699D"/>
    <w:rsid w:val="00C26B18"/>
    <w:rsid w:val="00C26D3D"/>
    <w:rsid w:val="00C26DCC"/>
    <w:rsid w:val="00C26F4C"/>
    <w:rsid w:val="00C270CC"/>
    <w:rsid w:val="00C270DD"/>
    <w:rsid w:val="00C27170"/>
    <w:rsid w:val="00C271D1"/>
    <w:rsid w:val="00C27257"/>
    <w:rsid w:val="00C27353"/>
    <w:rsid w:val="00C2736E"/>
    <w:rsid w:val="00C27404"/>
    <w:rsid w:val="00C274F5"/>
    <w:rsid w:val="00C277E5"/>
    <w:rsid w:val="00C27951"/>
    <w:rsid w:val="00C27996"/>
    <w:rsid w:val="00C27ED6"/>
    <w:rsid w:val="00C30029"/>
    <w:rsid w:val="00C3022C"/>
    <w:rsid w:val="00C302F7"/>
    <w:rsid w:val="00C3033F"/>
    <w:rsid w:val="00C303EA"/>
    <w:rsid w:val="00C30545"/>
    <w:rsid w:val="00C30550"/>
    <w:rsid w:val="00C3065D"/>
    <w:rsid w:val="00C30668"/>
    <w:rsid w:val="00C3077F"/>
    <w:rsid w:val="00C30A0F"/>
    <w:rsid w:val="00C30DAF"/>
    <w:rsid w:val="00C30F50"/>
    <w:rsid w:val="00C310D7"/>
    <w:rsid w:val="00C311EB"/>
    <w:rsid w:val="00C31417"/>
    <w:rsid w:val="00C314B7"/>
    <w:rsid w:val="00C31680"/>
    <w:rsid w:val="00C317D0"/>
    <w:rsid w:val="00C319C1"/>
    <w:rsid w:val="00C319C2"/>
    <w:rsid w:val="00C31A7B"/>
    <w:rsid w:val="00C31BB5"/>
    <w:rsid w:val="00C31FA9"/>
    <w:rsid w:val="00C321B9"/>
    <w:rsid w:val="00C3223E"/>
    <w:rsid w:val="00C32309"/>
    <w:rsid w:val="00C32424"/>
    <w:rsid w:val="00C32580"/>
    <w:rsid w:val="00C32982"/>
    <w:rsid w:val="00C32A20"/>
    <w:rsid w:val="00C32C1A"/>
    <w:rsid w:val="00C32D3D"/>
    <w:rsid w:val="00C331B6"/>
    <w:rsid w:val="00C333EE"/>
    <w:rsid w:val="00C33433"/>
    <w:rsid w:val="00C3349C"/>
    <w:rsid w:val="00C33627"/>
    <w:rsid w:val="00C33AF2"/>
    <w:rsid w:val="00C33BF0"/>
    <w:rsid w:val="00C33F7F"/>
    <w:rsid w:val="00C33FA4"/>
    <w:rsid w:val="00C340E0"/>
    <w:rsid w:val="00C3411A"/>
    <w:rsid w:val="00C3414B"/>
    <w:rsid w:val="00C343C4"/>
    <w:rsid w:val="00C3469D"/>
    <w:rsid w:val="00C348A1"/>
    <w:rsid w:val="00C348BC"/>
    <w:rsid w:val="00C34938"/>
    <w:rsid w:val="00C34C0D"/>
    <w:rsid w:val="00C34C29"/>
    <w:rsid w:val="00C34E8A"/>
    <w:rsid w:val="00C34F23"/>
    <w:rsid w:val="00C34F72"/>
    <w:rsid w:val="00C35044"/>
    <w:rsid w:val="00C35229"/>
    <w:rsid w:val="00C3524E"/>
    <w:rsid w:val="00C35410"/>
    <w:rsid w:val="00C3576F"/>
    <w:rsid w:val="00C35850"/>
    <w:rsid w:val="00C35AA0"/>
    <w:rsid w:val="00C35B9F"/>
    <w:rsid w:val="00C35C3D"/>
    <w:rsid w:val="00C35CFD"/>
    <w:rsid w:val="00C35D71"/>
    <w:rsid w:val="00C35DFF"/>
    <w:rsid w:val="00C361A0"/>
    <w:rsid w:val="00C36239"/>
    <w:rsid w:val="00C36275"/>
    <w:rsid w:val="00C3630B"/>
    <w:rsid w:val="00C36467"/>
    <w:rsid w:val="00C364BF"/>
    <w:rsid w:val="00C3660F"/>
    <w:rsid w:val="00C3666B"/>
    <w:rsid w:val="00C36B10"/>
    <w:rsid w:val="00C36D6D"/>
    <w:rsid w:val="00C36F7A"/>
    <w:rsid w:val="00C36FD5"/>
    <w:rsid w:val="00C37146"/>
    <w:rsid w:val="00C37333"/>
    <w:rsid w:val="00C37782"/>
    <w:rsid w:val="00C3793D"/>
    <w:rsid w:val="00C379CB"/>
    <w:rsid w:val="00C37DB0"/>
    <w:rsid w:val="00C37E11"/>
    <w:rsid w:val="00C37FE5"/>
    <w:rsid w:val="00C4000F"/>
    <w:rsid w:val="00C4002C"/>
    <w:rsid w:val="00C400BD"/>
    <w:rsid w:val="00C40205"/>
    <w:rsid w:val="00C4029C"/>
    <w:rsid w:val="00C4033B"/>
    <w:rsid w:val="00C4037E"/>
    <w:rsid w:val="00C405E0"/>
    <w:rsid w:val="00C407F2"/>
    <w:rsid w:val="00C40820"/>
    <w:rsid w:val="00C408DF"/>
    <w:rsid w:val="00C40A50"/>
    <w:rsid w:val="00C40C0B"/>
    <w:rsid w:val="00C40EDA"/>
    <w:rsid w:val="00C40F42"/>
    <w:rsid w:val="00C410E6"/>
    <w:rsid w:val="00C41223"/>
    <w:rsid w:val="00C412F6"/>
    <w:rsid w:val="00C4142A"/>
    <w:rsid w:val="00C41591"/>
    <w:rsid w:val="00C415C2"/>
    <w:rsid w:val="00C41670"/>
    <w:rsid w:val="00C41717"/>
    <w:rsid w:val="00C41980"/>
    <w:rsid w:val="00C41A10"/>
    <w:rsid w:val="00C41DD5"/>
    <w:rsid w:val="00C41E30"/>
    <w:rsid w:val="00C423FB"/>
    <w:rsid w:val="00C4240D"/>
    <w:rsid w:val="00C42479"/>
    <w:rsid w:val="00C425A1"/>
    <w:rsid w:val="00C425B0"/>
    <w:rsid w:val="00C42679"/>
    <w:rsid w:val="00C427E0"/>
    <w:rsid w:val="00C428B1"/>
    <w:rsid w:val="00C4293E"/>
    <w:rsid w:val="00C429A3"/>
    <w:rsid w:val="00C429AB"/>
    <w:rsid w:val="00C42C8B"/>
    <w:rsid w:val="00C430C5"/>
    <w:rsid w:val="00C4324E"/>
    <w:rsid w:val="00C434C3"/>
    <w:rsid w:val="00C43727"/>
    <w:rsid w:val="00C438CD"/>
    <w:rsid w:val="00C4391C"/>
    <w:rsid w:val="00C43A40"/>
    <w:rsid w:val="00C43A6C"/>
    <w:rsid w:val="00C43A74"/>
    <w:rsid w:val="00C43A99"/>
    <w:rsid w:val="00C43B96"/>
    <w:rsid w:val="00C44100"/>
    <w:rsid w:val="00C4417D"/>
    <w:rsid w:val="00C444C1"/>
    <w:rsid w:val="00C444DC"/>
    <w:rsid w:val="00C4468A"/>
    <w:rsid w:val="00C446B0"/>
    <w:rsid w:val="00C4471D"/>
    <w:rsid w:val="00C4477A"/>
    <w:rsid w:val="00C447BF"/>
    <w:rsid w:val="00C447CF"/>
    <w:rsid w:val="00C44B13"/>
    <w:rsid w:val="00C44C15"/>
    <w:rsid w:val="00C450A6"/>
    <w:rsid w:val="00C450F7"/>
    <w:rsid w:val="00C4519C"/>
    <w:rsid w:val="00C45346"/>
    <w:rsid w:val="00C45352"/>
    <w:rsid w:val="00C455A6"/>
    <w:rsid w:val="00C455D8"/>
    <w:rsid w:val="00C45625"/>
    <w:rsid w:val="00C45A16"/>
    <w:rsid w:val="00C45AE6"/>
    <w:rsid w:val="00C45B12"/>
    <w:rsid w:val="00C45DE9"/>
    <w:rsid w:val="00C45E27"/>
    <w:rsid w:val="00C4670F"/>
    <w:rsid w:val="00C4677B"/>
    <w:rsid w:val="00C467BB"/>
    <w:rsid w:val="00C46898"/>
    <w:rsid w:val="00C469C3"/>
    <w:rsid w:val="00C46ABA"/>
    <w:rsid w:val="00C46B77"/>
    <w:rsid w:val="00C46DD1"/>
    <w:rsid w:val="00C4717E"/>
    <w:rsid w:val="00C476D5"/>
    <w:rsid w:val="00C47796"/>
    <w:rsid w:val="00C4796A"/>
    <w:rsid w:val="00C47A12"/>
    <w:rsid w:val="00C47CE1"/>
    <w:rsid w:val="00C47DA6"/>
    <w:rsid w:val="00C50289"/>
    <w:rsid w:val="00C50378"/>
    <w:rsid w:val="00C505E3"/>
    <w:rsid w:val="00C507D9"/>
    <w:rsid w:val="00C5090A"/>
    <w:rsid w:val="00C50B55"/>
    <w:rsid w:val="00C50C58"/>
    <w:rsid w:val="00C50D13"/>
    <w:rsid w:val="00C50F00"/>
    <w:rsid w:val="00C50FC3"/>
    <w:rsid w:val="00C5109B"/>
    <w:rsid w:val="00C511BE"/>
    <w:rsid w:val="00C5120B"/>
    <w:rsid w:val="00C513B3"/>
    <w:rsid w:val="00C516E9"/>
    <w:rsid w:val="00C5182A"/>
    <w:rsid w:val="00C52212"/>
    <w:rsid w:val="00C5225B"/>
    <w:rsid w:val="00C5227A"/>
    <w:rsid w:val="00C52329"/>
    <w:rsid w:val="00C523EB"/>
    <w:rsid w:val="00C525B9"/>
    <w:rsid w:val="00C5260F"/>
    <w:rsid w:val="00C52960"/>
    <w:rsid w:val="00C529DE"/>
    <w:rsid w:val="00C52ABE"/>
    <w:rsid w:val="00C52C0F"/>
    <w:rsid w:val="00C52D51"/>
    <w:rsid w:val="00C52F59"/>
    <w:rsid w:val="00C5319F"/>
    <w:rsid w:val="00C53203"/>
    <w:rsid w:val="00C5326B"/>
    <w:rsid w:val="00C5328F"/>
    <w:rsid w:val="00C53376"/>
    <w:rsid w:val="00C53716"/>
    <w:rsid w:val="00C537A2"/>
    <w:rsid w:val="00C53889"/>
    <w:rsid w:val="00C53895"/>
    <w:rsid w:val="00C538E9"/>
    <w:rsid w:val="00C538EF"/>
    <w:rsid w:val="00C539BD"/>
    <w:rsid w:val="00C53A08"/>
    <w:rsid w:val="00C53B02"/>
    <w:rsid w:val="00C53B22"/>
    <w:rsid w:val="00C53D17"/>
    <w:rsid w:val="00C53DAA"/>
    <w:rsid w:val="00C53EA3"/>
    <w:rsid w:val="00C53EBB"/>
    <w:rsid w:val="00C53F38"/>
    <w:rsid w:val="00C54004"/>
    <w:rsid w:val="00C542EF"/>
    <w:rsid w:val="00C5437F"/>
    <w:rsid w:val="00C543AC"/>
    <w:rsid w:val="00C54400"/>
    <w:rsid w:val="00C545CC"/>
    <w:rsid w:val="00C54793"/>
    <w:rsid w:val="00C5491B"/>
    <w:rsid w:val="00C5491D"/>
    <w:rsid w:val="00C54B0E"/>
    <w:rsid w:val="00C54BDD"/>
    <w:rsid w:val="00C54BE6"/>
    <w:rsid w:val="00C54CCC"/>
    <w:rsid w:val="00C54DF5"/>
    <w:rsid w:val="00C55187"/>
    <w:rsid w:val="00C551DE"/>
    <w:rsid w:val="00C55454"/>
    <w:rsid w:val="00C55557"/>
    <w:rsid w:val="00C557F2"/>
    <w:rsid w:val="00C5581A"/>
    <w:rsid w:val="00C55825"/>
    <w:rsid w:val="00C5585C"/>
    <w:rsid w:val="00C5589F"/>
    <w:rsid w:val="00C55A96"/>
    <w:rsid w:val="00C55C92"/>
    <w:rsid w:val="00C55FC7"/>
    <w:rsid w:val="00C5601C"/>
    <w:rsid w:val="00C560B0"/>
    <w:rsid w:val="00C560E3"/>
    <w:rsid w:val="00C562AF"/>
    <w:rsid w:val="00C562B1"/>
    <w:rsid w:val="00C562E2"/>
    <w:rsid w:val="00C56310"/>
    <w:rsid w:val="00C56313"/>
    <w:rsid w:val="00C563FF"/>
    <w:rsid w:val="00C56607"/>
    <w:rsid w:val="00C56974"/>
    <w:rsid w:val="00C56A2F"/>
    <w:rsid w:val="00C56A55"/>
    <w:rsid w:val="00C56A80"/>
    <w:rsid w:val="00C56BD8"/>
    <w:rsid w:val="00C56BF2"/>
    <w:rsid w:val="00C56EB1"/>
    <w:rsid w:val="00C56F1F"/>
    <w:rsid w:val="00C56F95"/>
    <w:rsid w:val="00C5732D"/>
    <w:rsid w:val="00C57377"/>
    <w:rsid w:val="00C57566"/>
    <w:rsid w:val="00C5783C"/>
    <w:rsid w:val="00C57A89"/>
    <w:rsid w:val="00C57F79"/>
    <w:rsid w:val="00C57FC0"/>
    <w:rsid w:val="00C600AB"/>
    <w:rsid w:val="00C604DE"/>
    <w:rsid w:val="00C6086B"/>
    <w:rsid w:val="00C60927"/>
    <w:rsid w:val="00C60A1D"/>
    <w:rsid w:val="00C60A50"/>
    <w:rsid w:val="00C60B3C"/>
    <w:rsid w:val="00C60BD5"/>
    <w:rsid w:val="00C60CB8"/>
    <w:rsid w:val="00C60E1B"/>
    <w:rsid w:val="00C60FCC"/>
    <w:rsid w:val="00C6100B"/>
    <w:rsid w:val="00C610CB"/>
    <w:rsid w:val="00C611AB"/>
    <w:rsid w:val="00C61378"/>
    <w:rsid w:val="00C61425"/>
    <w:rsid w:val="00C61513"/>
    <w:rsid w:val="00C6193C"/>
    <w:rsid w:val="00C61AAE"/>
    <w:rsid w:val="00C61AD8"/>
    <w:rsid w:val="00C61AEF"/>
    <w:rsid w:val="00C61E54"/>
    <w:rsid w:val="00C6247F"/>
    <w:rsid w:val="00C626C1"/>
    <w:rsid w:val="00C6294E"/>
    <w:rsid w:val="00C62BC2"/>
    <w:rsid w:val="00C62DF5"/>
    <w:rsid w:val="00C63003"/>
    <w:rsid w:val="00C632EC"/>
    <w:rsid w:val="00C63337"/>
    <w:rsid w:val="00C6333D"/>
    <w:rsid w:val="00C63388"/>
    <w:rsid w:val="00C633DB"/>
    <w:rsid w:val="00C6344A"/>
    <w:rsid w:val="00C63518"/>
    <w:rsid w:val="00C63697"/>
    <w:rsid w:val="00C637A9"/>
    <w:rsid w:val="00C63B05"/>
    <w:rsid w:val="00C63C5F"/>
    <w:rsid w:val="00C63C74"/>
    <w:rsid w:val="00C63D1B"/>
    <w:rsid w:val="00C63D5F"/>
    <w:rsid w:val="00C63E2B"/>
    <w:rsid w:val="00C63E40"/>
    <w:rsid w:val="00C64432"/>
    <w:rsid w:val="00C645F0"/>
    <w:rsid w:val="00C64868"/>
    <w:rsid w:val="00C64A09"/>
    <w:rsid w:val="00C64B5D"/>
    <w:rsid w:val="00C64CF5"/>
    <w:rsid w:val="00C64EF8"/>
    <w:rsid w:val="00C64EF9"/>
    <w:rsid w:val="00C64F96"/>
    <w:rsid w:val="00C65013"/>
    <w:rsid w:val="00C65165"/>
    <w:rsid w:val="00C651F4"/>
    <w:rsid w:val="00C6522C"/>
    <w:rsid w:val="00C65487"/>
    <w:rsid w:val="00C65BE3"/>
    <w:rsid w:val="00C65EA4"/>
    <w:rsid w:val="00C66033"/>
    <w:rsid w:val="00C66154"/>
    <w:rsid w:val="00C662AF"/>
    <w:rsid w:val="00C6635F"/>
    <w:rsid w:val="00C66649"/>
    <w:rsid w:val="00C666BB"/>
    <w:rsid w:val="00C6680D"/>
    <w:rsid w:val="00C66914"/>
    <w:rsid w:val="00C669F2"/>
    <w:rsid w:val="00C66A24"/>
    <w:rsid w:val="00C66D6A"/>
    <w:rsid w:val="00C66F78"/>
    <w:rsid w:val="00C6737E"/>
    <w:rsid w:val="00C674C6"/>
    <w:rsid w:val="00C6756F"/>
    <w:rsid w:val="00C676A3"/>
    <w:rsid w:val="00C67B43"/>
    <w:rsid w:val="00C67CEF"/>
    <w:rsid w:val="00C701AB"/>
    <w:rsid w:val="00C70306"/>
    <w:rsid w:val="00C703FC"/>
    <w:rsid w:val="00C705B1"/>
    <w:rsid w:val="00C706EC"/>
    <w:rsid w:val="00C70796"/>
    <w:rsid w:val="00C70813"/>
    <w:rsid w:val="00C709F6"/>
    <w:rsid w:val="00C70B8B"/>
    <w:rsid w:val="00C70D5E"/>
    <w:rsid w:val="00C70DD2"/>
    <w:rsid w:val="00C70E10"/>
    <w:rsid w:val="00C70F5A"/>
    <w:rsid w:val="00C70F98"/>
    <w:rsid w:val="00C710FE"/>
    <w:rsid w:val="00C71107"/>
    <w:rsid w:val="00C7130A"/>
    <w:rsid w:val="00C7138A"/>
    <w:rsid w:val="00C7152E"/>
    <w:rsid w:val="00C71711"/>
    <w:rsid w:val="00C71773"/>
    <w:rsid w:val="00C71A52"/>
    <w:rsid w:val="00C71BFF"/>
    <w:rsid w:val="00C71C70"/>
    <w:rsid w:val="00C71D4B"/>
    <w:rsid w:val="00C71D78"/>
    <w:rsid w:val="00C71E56"/>
    <w:rsid w:val="00C71F7A"/>
    <w:rsid w:val="00C72181"/>
    <w:rsid w:val="00C72183"/>
    <w:rsid w:val="00C72214"/>
    <w:rsid w:val="00C7269D"/>
    <w:rsid w:val="00C7271D"/>
    <w:rsid w:val="00C7290C"/>
    <w:rsid w:val="00C72A73"/>
    <w:rsid w:val="00C72AF1"/>
    <w:rsid w:val="00C72B97"/>
    <w:rsid w:val="00C72C7D"/>
    <w:rsid w:val="00C72E97"/>
    <w:rsid w:val="00C72F52"/>
    <w:rsid w:val="00C731E5"/>
    <w:rsid w:val="00C7336B"/>
    <w:rsid w:val="00C7352B"/>
    <w:rsid w:val="00C7356D"/>
    <w:rsid w:val="00C7364A"/>
    <w:rsid w:val="00C736C2"/>
    <w:rsid w:val="00C7383A"/>
    <w:rsid w:val="00C73D69"/>
    <w:rsid w:val="00C74152"/>
    <w:rsid w:val="00C74250"/>
    <w:rsid w:val="00C74343"/>
    <w:rsid w:val="00C743CE"/>
    <w:rsid w:val="00C74544"/>
    <w:rsid w:val="00C74760"/>
    <w:rsid w:val="00C74AC5"/>
    <w:rsid w:val="00C74B22"/>
    <w:rsid w:val="00C74BA6"/>
    <w:rsid w:val="00C74BD1"/>
    <w:rsid w:val="00C74C33"/>
    <w:rsid w:val="00C74CC9"/>
    <w:rsid w:val="00C74DE4"/>
    <w:rsid w:val="00C74E7C"/>
    <w:rsid w:val="00C74EC7"/>
    <w:rsid w:val="00C74EE4"/>
    <w:rsid w:val="00C74FD7"/>
    <w:rsid w:val="00C75029"/>
    <w:rsid w:val="00C752CE"/>
    <w:rsid w:val="00C753F1"/>
    <w:rsid w:val="00C753FD"/>
    <w:rsid w:val="00C75465"/>
    <w:rsid w:val="00C75570"/>
    <w:rsid w:val="00C758BC"/>
    <w:rsid w:val="00C758D8"/>
    <w:rsid w:val="00C759B2"/>
    <w:rsid w:val="00C75BCC"/>
    <w:rsid w:val="00C75E2A"/>
    <w:rsid w:val="00C765E1"/>
    <w:rsid w:val="00C76710"/>
    <w:rsid w:val="00C76760"/>
    <w:rsid w:val="00C768AD"/>
    <w:rsid w:val="00C76BA7"/>
    <w:rsid w:val="00C76DE0"/>
    <w:rsid w:val="00C76E00"/>
    <w:rsid w:val="00C76F99"/>
    <w:rsid w:val="00C7707E"/>
    <w:rsid w:val="00C770F2"/>
    <w:rsid w:val="00C7723E"/>
    <w:rsid w:val="00C77376"/>
    <w:rsid w:val="00C7738A"/>
    <w:rsid w:val="00C7740D"/>
    <w:rsid w:val="00C7747B"/>
    <w:rsid w:val="00C7754C"/>
    <w:rsid w:val="00C7758C"/>
    <w:rsid w:val="00C77AE3"/>
    <w:rsid w:val="00C77B84"/>
    <w:rsid w:val="00C77BC4"/>
    <w:rsid w:val="00C77BE3"/>
    <w:rsid w:val="00C77CB2"/>
    <w:rsid w:val="00C77D3B"/>
    <w:rsid w:val="00C77FBF"/>
    <w:rsid w:val="00C77FC2"/>
    <w:rsid w:val="00C8042E"/>
    <w:rsid w:val="00C80562"/>
    <w:rsid w:val="00C806A9"/>
    <w:rsid w:val="00C80725"/>
    <w:rsid w:val="00C80B1F"/>
    <w:rsid w:val="00C80BC8"/>
    <w:rsid w:val="00C80C05"/>
    <w:rsid w:val="00C80C27"/>
    <w:rsid w:val="00C80D00"/>
    <w:rsid w:val="00C80D30"/>
    <w:rsid w:val="00C80E30"/>
    <w:rsid w:val="00C80EB0"/>
    <w:rsid w:val="00C80F99"/>
    <w:rsid w:val="00C8105E"/>
    <w:rsid w:val="00C81213"/>
    <w:rsid w:val="00C815F0"/>
    <w:rsid w:val="00C816C6"/>
    <w:rsid w:val="00C81760"/>
    <w:rsid w:val="00C8188A"/>
    <w:rsid w:val="00C81972"/>
    <w:rsid w:val="00C81989"/>
    <w:rsid w:val="00C81DA0"/>
    <w:rsid w:val="00C81DFF"/>
    <w:rsid w:val="00C82082"/>
    <w:rsid w:val="00C820AB"/>
    <w:rsid w:val="00C820B5"/>
    <w:rsid w:val="00C822B0"/>
    <w:rsid w:val="00C822D3"/>
    <w:rsid w:val="00C82356"/>
    <w:rsid w:val="00C823B3"/>
    <w:rsid w:val="00C824D9"/>
    <w:rsid w:val="00C82CDA"/>
    <w:rsid w:val="00C82DE1"/>
    <w:rsid w:val="00C82EE8"/>
    <w:rsid w:val="00C82FB6"/>
    <w:rsid w:val="00C82FD5"/>
    <w:rsid w:val="00C8307B"/>
    <w:rsid w:val="00C83081"/>
    <w:rsid w:val="00C8321F"/>
    <w:rsid w:val="00C832DF"/>
    <w:rsid w:val="00C8355B"/>
    <w:rsid w:val="00C83586"/>
    <w:rsid w:val="00C8359A"/>
    <w:rsid w:val="00C83945"/>
    <w:rsid w:val="00C83BEA"/>
    <w:rsid w:val="00C83C34"/>
    <w:rsid w:val="00C83C7F"/>
    <w:rsid w:val="00C83E4F"/>
    <w:rsid w:val="00C8426A"/>
    <w:rsid w:val="00C84376"/>
    <w:rsid w:val="00C84484"/>
    <w:rsid w:val="00C848E6"/>
    <w:rsid w:val="00C84977"/>
    <w:rsid w:val="00C849F8"/>
    <w:rsid w:val="00C84AA3"/>
    <w:rsid w:val="00C84B2E"/>
    <w:rsid w:val="00C84CBB"/>
    <w:rsid w:val="00C84D2C"/>
    <w:rsid w:val="00C84E21"/>
    <w:rsid w:val="00C84EFB"/>
    <w:rsid w:val="00C850A1"/>
    <w:rsid w:val="00C85241"/>
    <w:rsid w:val="00C85278"/>
    <w:rsid w:val="00C85431"/>
    <w:rsid w:val="00C8546D"/>
    <w:rsid w:val="00C8567F"/>
    <w:rsid w:val="00C857C5"/>
    <w:rsid w:val="00C8588C"/>
    <w:rsid w:val="00C859A1"/>
    <w:rsid w:val="00C85D06"/>
    <w:rsid w:val="00C85D43"/>
    <w:rsid w:val="00C85EBB"/>
    <w:rsid w:val="00C85F3E"/>
    <w:rsid w:val="00C85FA8"/>
    <w:rsid w:val="00C85FFA"/>
    <w:rsid w:val="00C86003"/>
    <w:rsid w:val="00C8625C"/>
    <w:rsid w:val="00C86392"/>
    <w:rsid w:val="00C863B7"/>
    <w:rsid w:val="00C864B8"/>
    <w:rsid w:val="00C868F4"/>
    <w:rsid w:val="00C86B1C"/>
    <w:rsid w:val="00C86BAC"/>
    <w:rsid w:val="00C86C03"/>
    <w:rsid w:val="00C86DFC"/>
    <w:rsid w:val="00C8718A"/>
    <w:rsid w:val="00C87196"/>
    <w:rsid w:val="00C8719B"/>
    <w:rsid w:val="00C87301"/>
    <w:rsid w:val="00C8733A"/>
    <w:rsid w:val="00C874A9"/>
    <w:rsid w:val="00C87AE7"/>
    <w:rsid w:val="00C87B99"/>
    <w:rsid w:val="00C87E83"/>
    <w:rsid w:val="00C87E84"/>
    <w:rsid w:val="00C9012B"/>
    <w:rsid w:val="00C903AE"/>
    <w:rsid w:val="00C903F3"/>
    <w:rsid w:val="00C905B4"/>
    <w:rsid w:val="00C907D1"/>
    <w:rsid w:val="00C9084C"/>
    <w:rsid w:val="00C90858"/>
    <w:rsid w:val="00C90A52"/>
    <w:rsid w:val="00C90C53"/>
    <w:rsid w:val="00C90D2D"/>
    <w:rsid w:val="00C90EC0"/>
    <w:rsid w:val="00C911B9"/>
    <w:rsid w:val="00C91311"/>
    <w:rsid w:val="00C91359"/>
    <w:rsid w:val="00C91911"/>
    <w:rsid w:val="00C91A1E"/>
    <w:rsid w:val="00C91B81"/>
    <w:rsid w:val="00C91BBA"/>
    <w:rsid w:val="00C91F7B"/>
    <w:rsid w:val="00C91FCC"/>
    <w:rsid w:val="00C9228B"/>
    <w:rsid w:val="00C92628"/>
    <w:rsid w:val="00C9264D"/>
    <w:rsid w:val="00C92777"/>
    <w:rsid w:val="00C92C2E"/>
    <w:rsid w:val="00C92D16"/>
    <w:rsid w:val="00C92D90"/>
    <w:rsid w:val="00C92E89"/>
    <w:rsid w:val="00C92EA9"/>
    <w:rsid w:val="00C931BE"/>
    <w:rsid w:val="00C934E1"/>
    <w:rsid w:val="00C9390E"/>
    <w:rsid w:val="00C939A2"/>
    <w:rsid w:val="00C939B8"/>
    <w:rsid w:val="00C93A4D"/>
    <w:rsid w:val="00C93C10"/>
    <w:rsid w:val="00C93CC4"/>
    <w:rsid w:val="00C93CDB"/>
    <w:rsid w:val="00C93D0F"/>
    <w:rsid w:val="00C93D51"/>
    <w:rsid w:val="00C93E95"/>
    <w:rsid w:val="00C93F79"/>
    <w:rsid w:val="00C9408A"/>
    <w:rsid w:val="00C94110"/>
    <w:rsid w:val="00C94143"/>
    <w:rsid w:val="00C94227"/>
    <w:rsid w:val="00C94365"/>
    <w:rsid w:val="00C94380"/>
    <w:rsid w:val="00C943AB"/>
    <w:rsid w:val="00C9460C"/>
    <w:rsid w:val="00C94718"/>
    <w:rsid w:val="00C94808"/>
    <w:rsid w:val="00C94D9A"/>
    <w:rsid w:val="00C94EE0"/>
    <w:rsid w:val="00C94FC0"/>
    <w:rsid w:val="00C950AF"/>
    <w:rsid w:val="00C9510E"/>
    <w:rsid w:val="00C95172"/>
    <w:rsid w:val="00C951B0"/>
    <w:rsid w:val="00C95336"/>
    <w:rsid w:val="00C954FE"/>
    <w:rsid w:val="00C9553D"/>
    <w:rsid w:val="00C958C4"/>
    <w:rsid w:val="00C95A62"/>
    <w:rsid w:val="00C95B90"/>
    <w:rsid w:val="00C95CF0"/>
    <w:rsid w:val="00C95E0E"/>
    <w:rsid w:val="00C9632A"/>
    <w:rsid w:val="00C96765"/>
    <w:rsid w:val="00C96992"/>
    <w:rsid w:val="00C96A02"/>
    <w:rsid w:val="00C96D6C"/>
    <w:rsid w:val="00C97106"/>
    <w:rsid w:val="00C973CF"/>
    <w:rsid w:val="00C97455"/>
    <w:rsid w:val="00C9745A"/>
    <w:rsid w:val="00C9787E"/>
    <w:rsid w:val="00C97A70"/>
    <w:rsid w:val="00C97DE7"/>
    <w:rsid w:val="00C97E4B"/>
    <w:rsid w:val="00C97F1C"/>
    <w:rsid w:val="00C97FC9"/>
    <w:rsid w:val="00CA0003"/>
    <w:rsid w:val="00CA0139"/>
    <w:rsid w:val="00CA01A7"/>
    <w:rsid w:val="00CA02A8"/>
    <w:rsid w:val="00CA02AE"/>
    <w:rsid w:val="00CA03DF"/>
    <w:rsid w:val="00CA0475"/>
    <w:rsid w:val="00CA05B7"/>
    <w:rsid w:val="00CA06A4"/>
    <w:rsid w:val="00CA06DF"/>
    <w:rsid w:val="00CA07A5"/>
    <w:rsid w:val="00CA08CC"/>
    <w:rsid w:val="00CA09BA"/>
    <w:rsid w:val="00CA09E4"/>
    <w:rsid w:val="00CA0B9E"/>
    <w:rsid w:val="00CA0C68"/>
    <w:rsid w:val="00CA0D64"/>
    <w:rsid w:val="00CA0DE4"/>
    <w:rsid w:val="00CA106B"/>
    <w:rsid w:val="00CA110D"/>
    <w:rsid w:val="00CA1225"/>
    <w:rsid w:val="00CA1560"/>
    <w:rsid w:val="00CA15E4"/>
    <w:rsid w:val="00CA1733"/>
    <w:rsid w:val="00CA177E"/>
    <w:rsid w:val="00CA187C"/>
    <w:rsid w:val="00CA19E3"/>
    <w:rsid w:val="00CA1A38"/>
    <w:rsid w:val="00CA1A65"/>
    <w:rsid w:val="00CA1AE4"/>
    <w:rsid w:val="00CA1F01"/>
    <w:rsid w:val="00CA2034"/>
    <w:rsid w:val="00CA2086"/>
    <w:rsid w:val="00CA238F"/>
    <w:rsid w:val="00CA245C"/>
    <w:rsid w:val="00CA2497"/>
    <w:rsid w:val="00CA25C9"/>
    <w:rsid w:val="00CA274E"/>
    <w:rsid w:val="00CA27BA"/>
    <w:rsid w:val="00CA27EE"/>
    <w:rsid w:val="00CA28E3"/>
    <w:rsid w:val="00CA2A2C"/>
    <w:rsid w:val="00CA2B2D"/>
    <w:rsid w:val="00CA2C48"/>
    <w:rsid w:val="00CA2CD7"/>
    <w:rsid w:val="00CA2DC4"/>
    <w:rsid w:val="00CA2E79"/>
    <w:rsid w:val="00CA2EEE"/>
    <w:rsid w:val="00CA345B"/>
    <w:rsid w:val="00CA358D"/>
    <w:rsid w:val="00CA36D9"/>
    <w:rsid w:val="00CA37BA"/>
    <w:rsid w:val="00CA3879"/>
    <w:rsid w:val="00CA38FC"/>
    <w:rsid w:val="00CA3A25"/>
    <w:rsid w:val="00CA3A8D"/>
    <w:rsid w:val="00CA3BAA"/>
    <w:rsid w:val="00CA3C94"/>
    <w:rsid w:val="00CA3FBE"/>
    <w:rsid w:val="00CA42F5"/>
    <w:rsid w:val="00CA4366"/>
    <w:rsid w:val="00CA4437"/>
    <w:rsid w:val="00CA4490"/>
    <w:rsid w:val="00CA458A"/>
    <w:rsid w:val="00CA4D0F"/>
    <w:rsid w:val="00CA53C3"/>
    <w:rsid w:val="00CA54EE"/>
    <w:rsid w:val="00CA5541"/>
    <w:rsid w:val="00CA55D1"/>
    <w:rsid w:val="00CA5602"/>
    <w:rsid w:val="00CA579B"/>
    <w:rsid w:val="00CA5849"/>
    <w:rsid w:val="00CA58E2"/>
    <w:rsid w:val="00CA5A1C"/>
    <w:rsid w:val="00CA5DBC"/>
    <w:rsid w:val="00CA5F80"/>
    <w:rsid w:val="00CA635A"/>
    <w:rsid w:val="00CA63EA"/>
    <w:rsid w:val="00CA643C"/>
    <w:rsid w:val="00CA6550"/>
    <w:rsid w:val="00CA65BF"/>
    <w:rsid w:val="00CA6747"/>
    <w:rsid w:val="00CA6806"/>
    <w:rsid w:val="00CA6852"/>
    <w:rsid w:val="00CA6A1B"/>
    <w:rsid w:val="00CA6B40"/>
    <w:rsid w:val="00CA6E82"/>
    <w:rsid w:val="00CA6EAD"/>
    <w:rsid w:val="00CA70BA"/>
    <w:rsid w:val="00CA70EF"/>
    <w:rsid w:val="00CA7542"/>
    <w:rsid w:val="00CA7965"/>
    <w:rsid w:val="00CA79FC"/>
    <w:rsid w:val="00CA7A15"/>
    <w:rsid w:val="00CA7A5F"/>
    <w:rsid w:val="00CA7B09"/>
    <w:rsid w:val="00CA7BE4"/>
    <w:rsid w:val="00CA7D30"/>
    <w:rsid w:val="00CA7DD2"/>
    <w:rsid w:val="00CA7E3B"/>
    <w:rsid w:val="00CA7EED"/>
    <w:rsid w:val="00CB0287"/>
    <w:rsid w:val="00CB03BD"/>
    <w:rsid w:val="00CB064A"/>
    <w:rsid w:val="00CB097F"/>
    <w:rsid w:val="00CB0A7C"/>
    <w:rsid w:val="00CB16A2"/>
    <w:rsid w:val="00CB1CE2"/>
    <w:rsid w:val="00CB1D7D"/>
    <w:rsid w:val="00CB1F7C"/>
    <w:rsid w:val="00CB1F89"/>
    <w:rsid w:val="00CB204B"/>
    <w:rsid w:val="00CB2067"/>
    <w:rsid w:val="00CB239F"/>
    <w:rsid w:val="00CB249E"/>
    <w:rsid w:val="00CB2B96"/>
    <w:rsid w:val="00CB2E00"/>
    <w:rsid w:val="00CB2E77"/>
    <w:rsid w:val="00CB2ED9"/>
    <w:rsid w:val="00CB308A"/>
    <w:rsid w:val="00CB33FD"/>
    <w:rsid w:val="00CB3447"/>
    <w:rsid w:val="00CB38BC"/>
    <w:rsid w:val="00CB3934"/>
    <w:rsid w:val="00CB393A"/>
    <w:rsid w:val="00CB39D0"/>
    <w:rsid w:val="00CB3C6D"/>
    <w:rsid w:val="00CB3C8F"/>
    <w:rsid w:val="00CB3F5C"/>
    <w:rsid w:val="00CB4291"/>
    <w:rsid w:val="00CB4316"/>
    <w:rsid w:val="00CB4346"/>
    <w:rsid w:val="00CB43E5"/>
    <w:rsid w:val="00CB4473"/>
    <w:rsid w:val="00CB469F"/>
    <w:rsid w:val="00CB476B"/>
    <w:rsid w:val="00CB47CC"/>
    <w:rsid w:val="00CB495B"/>
    <w:rsid w:val="00CB4966"/>
    <w:rsid w:val="00CB4A6E"/>
    <w:rsid w:val="00CB4D5D"/>
    <w:rsid w:val="00CB4E56"/>
    <w:rsid w:val="00CB4FB3"/>
    <w:rsid w:val="00CB501E"/>
    <w:rsid w:val="00CB5266"/>
    <w:rsid w:val="00CB5462"/>
    <w:rsid w:val="00CB555F"/>
    <w:rsid w:val="00CB55B7"/>
    <w:rsid w:val="00CB55BE"/>
    <w:rsid w:val="00CB55E6"/>
    <w:rsid w:val="00CB56AF"/>
    <w:rsid w:val="00CB5856"/>
    <w:rsid w:val="00CB5A88"/>
    <w:rsid w:val="00CB5B05"/>
    <w:rsid w:val="00CB5B77"/>
    <w:rsid w:val="00CB5C99"/>
    <w:rsid w:val="00CB5E1B"/>
    <w:rsid w:val="00CB5FD8"/>
    <w:rsid w:val="00CB6004"/>
    <w:rsid w:val="00CB60FE"/>
    <w:rsid w:val="00CB6255"/>
    <w:rsid w:val="00CB6321"/>
    <w:rsid w:val="00CB63C0"/>
    <w:rsid w:val="00CB641C"/>
    <w:rsid w:val="00CB6454"/>
    <w:rsid w:val="00CB645A"/>
    <w:rsid w:val="00CB6542"/>
    <w:rsid w:val="00CB6768"/>
    <w:rsid w:val="00CB69D3"/>
    <w:rsid w:val="00CB6B22"/>
    <w:rsid w:val="00CB6E93"/>
    <w:rsid w:val="00CB7051"/>
    <w:rsid w:val="00CB7289"/>
    <w:rsid w:val="00CB7512"/>
    <w:rsid w:val="00CB7590"/>
    <w:rsid w:val="00CB7661"/>
    <w:rsid w:val="00CB7A75"/>
    <w:rsid w:val="00CB7EAF"/>
    <w:rsid w:val="00CC0037"/>
    <w:rsid w:val="00CC00C2"/>
    <w:rsid w:val="00CC011D"/>
    <w:rsid w:val="00CC01D9"/>
    <w:rsid w:val="00CC0268"/>
    <w:rsid w:val="00CC04B3"/>
    <w:rsid w:val="00CC04C0"/>
    <w:rsid w:val="00CC04E5"/>
    <w:rsid w:val="00CC0928"/>
    <w:rsid w:val="00CC09CE"/>
    <w:rsid w:val="00CC0A6D"/>
    <w:rsid w:val="00CC0C1A"/>
    <w:rsid w:val="00CC0CCC"/>
    <w:rsid w:val="00CC1071"/>
    <w:rsid w:val="00CC10C3"/>
    <w:rsid w:val="00CC1165"/>
    <w:rsid w:val="00CC1586"/>
    <w:rsid w:val="00CC15E7"/>
    <w:rsid w:val="00CC1759"/>
    <w:rsid w:val="00CC18BC"/>
    <w:rsid w:val="00CC18FD"/>
    <w:rsid w:val="00CC19E1"/>
    <w:rsid w:val="00CC1B94"/>
    <w:rsid w:val="00CC1E0B"/>
    <w:rsid w:val="00CC1F0D"/>
    <w:rsid w:val="00CC1F2A"/>
    <w:rsid w:val="00CC2034"/>
    <w:rsid w:val="00CC2218"/>
    <w:rsid w:val="00CC2272"/>
    <w:rsid w:val="00CC2673"/>
    <w:rsid w:val="00CC27F3"/>
    <w:rsid w:val="00CC2829"/>
    <w:rsid w:val="00CC2A25"/>
    <w:rsid w:val="00CC2C16"/>
    <w:rsid w:val="00CC2C48"/>
    <w:rsid w:val="00CC2D25"/>
    <w:rsid w:val="00CC3117"/>
    <w:rsid w:val="00CC31D7"/>
    <w:rsid w:val="00CC32ED"/>
    <w:rsid w:val="00CC33CC"/>
    <w:rsid w:val="00CC3451"/>
    <w:rsid w:val="00CC353F"/>
    <w:rsid w:val="00CC35EC"/>
    <w:rsid w:val="00CC374A"/>
    <w:rsid w:val="00CC3ED2"/>
    <w:rsid w:val="00CC40D7"/>
    <w:rsid w:val="00CC40FB"/>
    <w:rsid w:val="00CC43A5"/>
    <w:rsid w:val="00CC43AD"/>
    <w:rsid w:val="00CC444E"/>
    <w:rsid w:val="00CC4574"/>
    <w:rsid w:val="00CC464E"/>
    <w:rsid w:val="00CC46B4"/>
    <w:rsid w:val="00CC478B"/>
    <w:rsid w:val="00CC48A1"/>
    <w:rsid w:val="00CC493F"/>
    <w:rsid w:val="00CC49C0"/>
    <w:rsid w:val="00CC4A38"/>
    <w:rsid w:val="00CC4E4D"/>
    <w:rsid w:val="00CC4ECC"/>
    <w:rsid w:val="00CC4EDA"/>
    <w:rsid w:val="00CC50A5"/>
    <w:rsid w:val="00CC51C4"/>
    <w:rsid w:val="00CC52E9"/>
    <w:rsid w:val="00CC5500"/>
    <w:rsid w:val="00CC5AB7"/>
    <w:rsid w:val="00CC5F55"/>
    <w:rsid w:val="00CC61F3"/>
    <w:rsid w:val="00CC6556"/>
    <w:rsid w:val="00CC6696"/>
    <w:rsid w:val="00CC6A79"/>
    <w:rsid w:val="00CC6ACE"/>
    <w:rsid w:val="00CC6CF5"/>
    <w:rsid w:val="00CC6D71"/>
    <w:rsid w:val="00CC6EAB"/>
    <w:rsid w:val="00CC7049"/>
    <w:rsid w:val="00CC705D"/>
    <w:rsid w:val="00CC721E"/>
    <w:rsid w:val="00CC740F"/>
    <w:rsid w:val="00CC7641"/>
    <w:rsid w:val="00CC7648"/>
    <w:rsid w:val="00CC7670"/>
    <w:rsid w:val="00CC76B6"/>
    <w:rsid w:val="00CC771F"/>
    <w:rsid w:val="00CC7B1F"/>
    <w:rsid w:val="00CC7D10"/>
    <w:rsid w:val="00CC7DD6"/>
    <w:rsid w:val="00CD0189"/>
    <w:rsid w:val="00CD0643"/>
    <w:rsid w:val="00CD076A"/>
    <w:rsid w:val="00CD076E"/>
    <w:rsid w:val="00CD0781"/>
    <w:rsid w:val="00CD083C"/>
    <w:rsid w:val="00CD0902"/>
    <w:rsid w:val="00CD090E"/>
    <w:rsid w:val="00CD0A0A"/>
    <w:rsid w:val="00CD0B3D"/>
    <w:rsid w:val="00CD0C5C"/>
    <w:rsid w:val="00CD12AC"/>
    <w:rsid w:val="00CD1411"/>
    <w:rsid w:val="00CD144E"/>
    <w:rsid w:val="00CD15CA"/>
    <w:rsid w:val="00CD1626"/>
    <w:rsid w:val="00CD18A8"/>
    <w:rsid w:val="00CD1930"/>
    <w:rsid w:val="00CD1BE6"/>
    <w:rsid w:val="00CD1BFD"/>
    <w:rsid w:val="00CD1D97"/>
    <w:rsid w:val="00CD1E67"/>
    <w:rsid w:val="00CD206E"/>
    <w:rsid w:val="00CD20D5"/>
    <w:rsid w:val="00CD2136"/>
    <w:rsid w:val="00CD2196"/>
    <w:rsid w:val="00CD2274"/>
    <w:rsid w:val="00CD270F"/>
    <w:rsid w:val="00CD27F7"/>
    <w:rsid w:val="00CD292E"/>
    <w:rsid w:val="00CD2A3F"/>
    <w:rsid w:val="00CD2B9B"/>
    <w:rsid w:val="00CD2BAF"/>
    <w:rsid w:val="00CD2DF8"/>
    <w:rsid w:val="00CD2E7C"/>
    <w:rsid w:val="00CD2E94"/>
    <w:rsid w:val="00CD2EAA"/>
    <w:rsid w:val="00CD2F1C"/>
    <w:rsid w:val="00CD306D"/>
    <w:rsid w:val="00CD30B2"/>
    <w:rsid w:val="00CD3471"/>
    <w:rsid w:val="00CD348C"/>
    <w:rsid w:val="00CD3933"/>
    <w:rsid w:val="00CD39D0"/>
    <w:rsid w:val="00CD3A0F"/>
    <w:rsid w:val="00CD3B21"/>
    <w:rsid w:val="00CD3B52"/>
    <w:rsid w:val="00CD3CB0"/>
    <w:rsid w:val="00CD3E29"/>
    <w:rsid w:val="00CD3F66"/>
    <w:rsid w:val="00CD404E"/>
    <w:rsid w:val="00CD40DF"/>
    <w:rsid w:val="00CD42DF"/>
    <w:rsid w:val="00CD44C6"/>
    <w:rsid w:val="00CD4598"/>
    <w:rsid w:val="00CD4663"/>
    <w:rsid w:val="00CD4827"/>
    <w:rsid w:val="00CD488B"/>
    <w:rsid w:val="00CD4A78"/>
    <w:rsid w:val="00CD4BE5"/>
    <w:rsid w:val="00CD4C0E"/>
    <w:rsid w:val="00CD4E24"/>
    <w:rsid w:val="00CD505E"/>
    <w:rsid w:val="00CD5201"/>
    <w:rsid w:val="00CD572C"/>
    <w:rsid w:val="00CD57D4"/>
    <w:rsid w:val="00CD5830"/>
    <w:rsid w:val="00CD58BB"/>
    <w:rsid w:val="00CD5A62"/>
    <w:rsid w:val="00CD5ACA"/>
    <w:rsid w:val="00CD5F12"/>
    <w:rsid w:val="00CD60A1"/>
    <w:rsid w:val="00CD62F2"/>
    <w:rsid w:val="00CD648A"/>
    <w:rsid w:val="00CD65DD"/>
    <w:rsid w:val="00CD66E1"/>
    <w:rsid w:val="00CD6781"/>
    <w:rsid w:val="00CD6802"/>
    <w:rsid w:val="00CD69AD"/>
    <w:rsid w:val="00CD69DF"/>
    <w:rsid w:val="00CD6B2C"/>
    <w:rsid w:val="00CD6B48"/>
    <w:rsid w:val="00CD6CA5"/>
    <w:rsid w:val="00CD6CC5"/>
    <w:rsid w:val="00CD6E72"/>
    <w:rsid w:val="00CD6F61"/>
    <w:rsid w:val="00CD6FC9"/>
    <w:rsid w:val="00CD6FE1"/>
    <w:rsid w:val="00CD6FF7"/>
    <w:rsid w:val="00CD706C"/>
    <w:rsid w:val="00CD71E1"/>
    <w:rsid w:val="00CD7223"/>
    <w:rsid w:val="00CD7310"/>
    <w:rsid w:val="00CD75DE"/>
    <w:rsid w:val="00CD766B"/>
    <w:rsid w:val="00CD7991"/>
    <w:rsid w:val="00CD7AA8"/>
    <w:rsid w:val="00CD7DCD"/>
    <w:rsid w:val="00CE010E"/>
    <w:rsid w:val="00CE01CF"/>
    <w:rsid w:val="00CE0209"/>
    <w:rsid w:val="00CE020D"/>
    <w:rsid w:val="00CE04F1"/>
    <w:rsid w:val="00CE04FD"/>
    <w:rsid w:val="00CE0537"/>
    <w:rsid w:val="00CE06BD"/>
    <w:rsid w:val="00CE0730"/>
    <w:rsid w:val="00CE08A2"/>
    <w:rsid w:val="00CE094E"/>
    <w:rsid w:val="00CE0A6F"/>
    <w:rsid w:val="00CE0B7C"/>
    <w:rsid w:val="00CE0D54"/>
    <w:rsid w:val="00CE1068"/>
    <w:rsid w:val="00CE10F7"/>
    <w:rsid w:val="00CE1460"/>
    <w:rsid w:val="00CE1537"/>
    <w:rsid w:val="00CE1672"/>
    <w:rsid w:val="00CE1A12"/>
    <w:rsid w:val="00CE1A92"/>
    <w:rsid w:val="00CE1AE1"/>
    <w:rsid w:val="00CE1C36"/>
    <w:rsid w:val="00CE1F28"/>
    <w:rsid w:val="00CE1FC7"/>
    <w:rsid w:val="00CE1FD3"/>
    <w:rsid w:val="00CE20BE"/>
    <w:rsid w:val="00CE2114"/>
    <w:rsid w:val="00CE2154"/>
    <w:rsid w:val="00CE246A"/>
    <w:rsid w:val="00CE250A"/>
    <w:rsid w:val="00CE258A"/>
    <w:rsid w:val="00CE2684"/>
    <w:rsid w:val="00CE2B1A"/>
    <w:rsid w:val="00CE2BEC"/>
    <w:rsid w:val="00CE2C84"/>
    <w:rsid w:val="00CE2D3F"/>
    <w:rsid w:val="00CE305D"/>
    <w:rsid w:val="00CE308A"/>
    <w:rsid w:val="00CE322A"/>
    <w:rsid w:val="00CE33F7"/>
    <w:rsid w:val="00CE3512"/>
    <w:rsid w:val="00CE3921"/>
    <w:rsid w:val="00CE394C"/>
    <w:rsid w:val="00CE3BF9"/>
    <w:rsid w:val="00CE3C1C"/>
    <w:rsid w:val="00CE3C32"/>
    <w:rsid w:val="00CE3C36"/>
    <w:rsid w:val="00CE3EA2"/>
    <w:rsid w:val="00CE41C4"/>
    <w:rsid w:val="00CE42A6"/>
    <w:rsid w:val="00CE4475"/>
    <w:rsid w:val="00CE4798"/>
    <w:rsid w:val="00CE4B33"/>
    <w:rsid w:val="00CE4E9A"/>
    <w:rsid w:val="00CE5048"/>
    <w:rsid w:val="00CE51A3"/>
    <w:rsid w:val="00CE52FB"/>
    <w:rsid w:val="00CE544C"/>
    <w:rsid w:val="00CE57E3"/>
    <w:rsid w:val="00CE5891"/>
    <w:rsid w:val="00CE5A0F"/>
    <w:rsid w:val="00CE5A21"/>
    <w:rsid w:val="00CE5A8A"/>
    <w:rsid w:val="00CE5B5B"/>
    <w:rsid w:val="00CE5C24"/>
    <w:rsid w:val="00CE5D82"/>
    <w:rsid w:val="00CE61EF"/>
    <w:rsid w:val="00CE6241"/>
    <w:rsid w:val="00CE67E9"/>
    <w:rsid w:val="00CE69B5"/>
    <w:rsid w:val="00CE6C1F"/>
    <w:rsid w:val="00CE6D7C"/>
    <w:rsid w:val="00CE6DD4"/>
    <w:rsid w:val="00CE6E3B"/>
    <w:rsid w:val="00CE6F09"/>
    <w:rsid w:val="00CE6FC1"/>
    <w:rsid w:val="00CE6FF3"/>
    <w:rsid w:val="00CE760C"/>
    <w:rsid w:val="00CE771D"/>
    <w:rsid w:val="00CE7989"/>
    <w:rsid w:val="00CE7990"/>
    <w:rsid w:val="00CE7AE4"/>
    <w:rsid w:val="00CE7BE5"/>
    <w:rsid w:val="00CE7DC6"/>
    <w:rsid w:val="00CF0101"/>
    <w:rsid w:val="00CF027D"/>
    <w:rsid w:val="00CF02F4"/>
    <w:rsid w:val="00CF0340"/>
    <w:rsid w:val="00CF052B"/>
    <w:rsid w:val="00CF061E"/>
    <w:rsid w:val="00CF0646"/>
    <w:rsid w:val="00CF077D"/>
    <w:rsid w:val="00CF0850"/>
    <w:rsid w:val="00CF0921"/>
    <w:rsid w:val="00CF1116"/>
    <w:rsid w:val="00CF11E8"/>
    <w:rsid w:val="00CF154A"/>
    <w:rsid w:val="00CF15BB"/>
    <w:rsid w:val="00CF194F"/>
    <w:rsid w:val="00CF1A8E"/>
    <w:rsid w:val="00CF1AC3"/>
    <w:rsid w:val="00CF1AF7"/>
    <w:rsid w:val="00CF1EC5"/>
    <w:rsid w:val="00CF1F49"/>
    <w:rsid w:val="00CF1FC1"/>
    <w:rsid w:val="00CF20A2"/>
    <w:rsid w:val="00CF2364"/>
    <w:rsid w:val="00CF287A"/>
    <w:rsid w:val="00CF2B47"/>
    <w:rsid w:val="00CF2B79"/>
    <w:rsid w:val="00CF307A"/>
    <w:rsid w:val="00CF3116"/>
    <w:rsid w:val="00CF32BE"/>
    <w:rsid w:val="00CF32D3"/>
    <w:rsid w:val="00CF37CA"/>
    <w:rsid w:val="00CF3807"/>
    <w:rsid w:val="00CF3845"/>
    <w:rsid w:val="00CF3893"/>
    <w:rsid w:val="00CF3A01"/>
    <w:rsid w:val="00CF3A5B"/>
    <w:rsid w:val="00CF3AB6"/>
    <w:rsid w:val="00CF42DF"/>
    <w:rsid w:val="00CF453F"/>
    <w:rsid w:val="00CF4585"/>
    <w:rsid w:val="00CF460A"/>
    <w:rsid w:val="00CF4754"/>
    <w:rsid w:val="00CF4794"/>
    <w:rsid w:val="00CF4814"/>
    <w:rsid w:val="00CF4999"/>
    <w:rsid w:val="00CF4A64"/>
    <w:rsid w:val="00CF4B84"/>
    <w:rsid w:val="00CF4C9A"/>
    <w:rsid w:val="00CF4E7B"/>
    <w:rsid w:val="00CF56F9"/>
    <w:rsid w:val="00CF573E"/>
    <w:rsid w:val="00CF57B8"/>
    <w:rsid w:val="00CF57FC"/>
    <w:rsid w:val="00CF585A"/>
    <w:rsid w:val="00CF5931"/>
    <w:rsid w:val="00CF59A1"/>
    <w:rsid w:val="00CF59AD"/>
    <w:rsid w:val="00CF5A7F"/>
    <w:rsid w:val="00CF5D0D"/>
    <w:rsid w:val="00CF5D6A"/>
    <w:rsid w:val="00CF60C9"/>
    <w:rsid w:val="00CF6165"/>
    <w:rsid w:val="00CF6240"/>
    <w:rsid w:val="00CF6A71"/>
    <w:rsid w:val="00CF6D4B"/>
    <w:rsid w:val="00CF6D5B"/>
    <w:rsid w:val="00CF6E20"/>
    <w:rsid w:val="00CF6FD3"/>
    <w:rsid w:val="00CF70B1"/>
    <w:rsid w:val="00CF71EC"/>
    <w:rsid w:val="00CF72AD"/>
    <w:rsid w:val="00CF72F1"/>
    <w:rsid w:val="00CF7467"/>
    <w:rsid w:val="00CF7656"/>
    <w:rsid w:val="00CF7793"/>
    <w:rsid w:val="00CF79E2"/>
    <w:rsid w:val="00CF7B16"/>
    <w:rsid w:val="00CF7B9E"/>
    <w:rsid w:val="00CF7C72"/>
    <w:rsid w:val="00CF7D35"/>
    <w:rsid w:val="00CF7E8B"/>
    <w:rsid w:val="00CF7F9E"/>
    <w:rsid w:val="00D00287"/>
    <w:rsid w:val="00D002BE"/>
    <w:rsid w:val="00D00369"/>
    <w:rsid w:val="00D0036D"/>
    <w:rsid w:val="00D006E9"/>
    <w:rsid w:val="00D006FA"/>
    <w:rsid w:val="00D00999"/>
    <w:rsid w:val="00D00B8C"/>
    <w:rsid w:val="00D00C62"/>
    <w:rsid w:val="00D00D23"/>
    <w:rsid w:val="00D00E68"/>
    <w:rsid w:val="00D00EB1"/>
    <w:rsid w:val="00D01021"/>
    <w:rsid w:val="00D01038"/>
    <w:rsid w:val="00D0108F"/>
    <w:rsid w:val="00D0131D"/>
    <w:rsid w:val="00D01493"/>
    <w:rsid w:val="00D014BB"/>
    <w:rsid w:val="00D015D7"/>
    <w:rsid w:val="00D01601"/>
    <w:rsid w:val="00D01671"/>
    <w:rsid w:val="00D0173B"/>
    <w:rsid w:val="00D01A50"/>
    <w:rsid w:val="00D01ABE"/>
    <w:rsid w:val="00D01B43"/>
    <w:rsid w:val="00D0211A"/>
    <w:rsid w:val="00D02794"/>
    <w:rsid w:val="00D02880"/>
    <w:rsid w:val="00D02A61"/>
    <w:rsid w:val="00D02EA4"/>
    <w:rsid w:val="00D030A8"/>
    <w:rsid w:val="00D030DE"/>
    <w:rsid w:val="00D03196"/>
    <w:rsid w:val="00D03218"/>
    <w:rsid w:val="00D03332"/>
    <w:rsid w:val="00D03434"/>
    <w:rsid w:val="00D034B9"/>
    <w:rsid w:val="00D034E1"/>
    <w:rsid w:val="00D035B6"/>
    <w:rsid w:val="00D036B7"/>
    <w:rsid w:val="00D037F1"/>
    <w:rsid w:val="00D039FC"/>
    <w:rsid w:val="00D03A87"/>
    <w:rsid w:val="00D03B3B"/>
    <w:rsid w:val="00D03B5B"/>
    <w:rsid w:val="00D03C4A"/>
    <w:rsid w:val="00D03D37"/>
    <w:rsid w:val="00D0408C"/>
    <w:rsid w:val="00D04380"/>
    <w:rsid w:val="00D043F1"/>
    <w:rsid w:val="00D043F3"/>
    <w:rsid w:val="00D045AC"/>
    <w:rsid w:val="00D04709"/>
    <w:rsid w:val="00D04759"/>
    <w:rsid w:val="00D04796"/>
    <w:rsid w:val="00D048D8"/>
    <w:rsid w:val="00D04941"/>
    <w:rsid w:val="00D04A82"/>
    <w:rsid w:val="00D04ABD"/>
    <w:rsid w:val="00D04B64"/>
    <w:rsid w:val="00D04D95"/>
    <w:rsid w:val="00D04E8B"/>
    <w:rsid w:val="00D05371"/>
    <w:rsid w:val="00D055A3"/>
    <w:rsid w:val="00D0579C"/>
    <w:rsid w:val="00D05FA2"/>
    <w:rsid w:val="00D05FB0"/>
    <w:rsid w:val="00D05FFC"/>
    <w:rsid w:val="00D0600E"/>
    <w:rsid w:val="00D06120"/>
    <w:rsid w:val="00D0639F"/>
    <w:rsid w:val="00D06464"/>
    <w:rsid w:val="00D06744"/>
    <w:rsid w:val="00D0713A"/>
    <w:rsid w:val="00D07196"/>
    <w:rsid w:val="00D072B2"/>
    <w:rsid w:val="00D072E9"/>
    <w:rsid w:val="00D07487"/>
    <w:rsid w:val="00D075BE"/>
    <w:rsid w:val="00D07A2A"/>
    <w:rsid w:val="00D07B9A"/>
    <w:rsid w:val="00D07C8F"/>
    <w:rsid w:val="00D07D8B"/>
    <w:rsid w:val="00D07E12"/>
    <w:rsid w:val="00D07FE2"/>
    <w:rsid w:val="00D101FC"/>
    <w:rsid w:val="00D1026F"/>
    <w:rsid w:val="00D10329"/>
    <w:rsid w:val="00D10613"/>
    <w:rsid w:val="00D1078E"/>
    <w:rsid w:val="00D108D3"/>
    <w:rsid w:val="00D10E04"/>
    <w:rsid w:val="00D10FD1"/>
    <w:rsid w:val="00D1115F"/>
    <w:rsid w:val="00D111AB"/>
    <w:rsid w:val="00D1149F"/>
    <w:rsid w:val="00D11504"/>
    <w:rsid w:val="00D11601"/>
    <w:rsid w:val="00D116EE"/>
    <w:rsid w:val="00D118BB"/>
    <w:rsid w:val="00D11B44"/>
    <w:rsid w:val="00D11BAF"/>
    <w:rsid w:val="00D11C27"/>
    <w:rsid w:val="00D11C39"/>
    <w:rsid w:val="00D12015"/>
    <w:rsid w:val="00D12049"/>
    <w:rsid w:val="00D122CF"/>
    <w:rsid w:val="00D12A9E"/>
    <w:rsid w:val="00D12B6D"/>
    <w:rsid w:val="00D12D0E"/>
    <w:rsid w:val="00D12D83"/>
    <w:rsid w:val="00D12DCC"/>
    <w:rsid w:val="00D12E44"/>
    <w:rsid w:val="00D130D6"/>
    <w:rsid w:val="00D13289"/>
    <w:rsid w:val="00D13319"/>
    <w:rsid w:val="00D13781"/>
    <w:rsid w:val="00D137E4"/>
    <w:rsid w:val="00D138BF"/>
    <w:rsid w:val="00D13902"/>
    <w:rsid w:val="00D139D3"/>
    <w:rsid w:val="00D13AE8"/>
    <w:rsid w:val="00D13CFB"/>
    <w:rsid w:val="00D13D2F"/>
    <w:rsid w:val="00D1425C"/>
    <w:rsid w:val="00D143DF"/>
    <w:rsid w:val="00D14A1D"/>
    <w:rsid w:val="00D14A7C"/>
    <w:rsid w:val="00D14CB5"/>
    <w:rsid w:val="00D14FFD"/>
    <w:rsid w:val="00D15191"/>
    <w:rsid w:val="00D1539D"/>
    <w:rsid w:val="00D1541C"/>
    <w:rsid w:val="00D15432"/>
    <w:rsid w:val="00D154CA"/>
    <w:rsid w:val="00D155BB"/>
    <w:rsid w:val="00D1603D"/>
    <w:rsid w:val="00D16098"/>
    <w:rsid w:val="00D16292"/>
    <w:rsid w:val="00D162EB"/>
    <w:rsid w:val="00D16405"/>
    <w:rsid w:val="00D167A6"/>
    <w:rsid w:val="00D1688A"/>
    <w:rsid w:val="00D168E0"/>
    <w:rsid w:val="00D16A30"/>
    <w:rsid w:val="00D16A8F"/>
    <w:rsid w:val="00D16D50"/>
    <w:rsid w:val="00D172A4"/>
    <w:rsid w:val="00D17335"/>
    <w:rsid w:val="00D17647"/>
    <w:rsid w:val="00D17726"/>
    <w:rsid w:val="00D17795"/>
    <w:rsid w:val="00D1796A"/>
    <w:rsid w:val="00D17B26"/>
    <w:rsid w:val="00D17B3C"/>
    <w:rsid w:val="00D17C29"/>
    <w:rsid w:val="00D17D98"/>
    <w:rsid w:val="00D17DE1"/>
    <w:rsid w:val="00D17E88"/>
    <w:rsid w:val="00D17FFB"/>
    <w:rsid w:val="00D201E9"/>
    <w:rsid w:val="00D2049A"/>
    <w:rsid w:val="00D20540"/>
    <w:rsid w:val="00D2068E"/>
    <w:rsid w:val="00D206BF"/>
    <w:rsid w:val="00D2074B"/>
    <w:rsid w:val="00D20872"/>
    <w:rsid w:val="00D20941"/>
    <w:rsid w:val="00D20E14"/>
    <w:rsid w:val="00D20E21"/>
    <w:rsid w:val="00D20EF5"/>
    <w:rsid w:val="00D21013"/>
    <w:rsid w:val="00D21238"/>
    <w:rsid w:val="00D21442"/>
    <w:rsid w:val="00D21855"/>
    <w:rsid w:val="00D21B12"/>
    <w:rsid w:val="00D21B1D"/>
    <w:rsid w:val="00D21CD2"/>
    <w:rsid w:val="00D21D83"/>
    <w:rsid w:val="00D21E8F"/>
    <w:rsid w:val="00D2200A"/>
    <w:rsid w:val="00D22086"/>
    <w:rsid w:val="00D22106"/>
    <w:rsid w:val="00D22156"/>
    <w:rsid w:val="00D2232E"/>
    <w:rsid w:val="00D22342"/>
    <w:rsid w:val="00D223A8"/>
    <w:rsid w:val="00D223C7"/>
    <w:rsid w:val="00D22537"/>
    <w:rsid w:val="00D22597"/>
    <w:rsid w:val="00D225DB"/>
    <w:rsid w:val="00D22778"/>
    <w:rsid w:val="00D2281B"/>
    <w:rsid w:val="00D22900"/>
    <w:rsid w:val="00D22928"/>
    <w:rsid w:val="00D22DC6"/>
    <w:rsid w:val="00D23087"/>
    <w:rsid w:val="00D2312A"/>
    <w:rsid w:val="00D231AA"/>
    <w:rsid w:val="00D2339C"/>
    <w:rsid w:val="00D2363E"/>
    <w:rsid w:val="00D2376E"/>
    <w:rsid w:val="00D237C3"/>
    <w:rsid w:val="00D23AE2"/>
    <w:rsid w:val="00D23C25"/>
    <w:rsid w:val="00D23D41"/>
    <w:rsid w:val="00D23EEB"/>
    <w:rsid w:val="00D23EF6"/>
    <w:rsid w:val="00D23F80"/>
    <w:rsid w:val="00D23F8A"/>
    <w:rsid w:val="00D23F97"/>
    <w:rsid w:val="00D2409C"/>
    <w:rsid w:val="00D240A9"/>
    <w:rsid w:val="00D24261"/>
    <w:rsid w:val="00D2433A"/>
    <w:rsid w:val="00D24643"/>
    <w:rsid w:val="00D246AA"/>
    <w:rsid w:val="00D24765"/>
    <w:rsid w:val="00D247A7"/>
    <w:rsid w:val="00D247F0"/>
    <w:rsid w:val="00D24843"/>
    <w:rsid w:val="00D24B73"/>
    <w:rsid w:val="00D24BE1"/>
    <w:rsid w:val="00D24D1D"/>
    <w:rsid w:val="00D24F25"/>
    <w:rsid w:val="00D25118"/>
    <w:rsid w:val="00D2537A"/>
    <w:rsid w:val="00D254C8"/>
    <w:rsid w:val="00D255C3"/>
    <w:rsid w:val="00D2568C"/>
    <w:rsid w:val="00D25900"/>
    <w:rsid w:val="00D2590F"/>
    <w:rsid w:val="00D25920"/>
    <w:rsid w:val="00D25B16"/>
    <w:rsid w:val="00D25DBF"/>
    <w:rsid w:val="00D25ED0"/>
    <w:rsid w:val="00D25F10"/>
    <w:rsid w:val="00D25F39"/>
    <w:rsid w:val="00D26456"/>
    <w:rsid w:val="00D26471"/>
    <w:rsid w:val="00D26611"/>
    <w:rsid w:val="00D2664D"/>
    <w:rsid w:val="00D26779"/>
    <w:rsid w:val="00D267B5"/>
    <w:rsid w:val="00D2689D"/>
    <w:rsid w:val="00D26A33"/>
    <w:rsid w:val="00D26C7E"/>
    <w:rsid w:val="00D26CC0"/>
    <w:rsid w:val="00D26E3D"/>
    <w:rsid w:val="00D26E5F"/>
    <w:rsid w:val="00D26ED5"/>
    <w:rsid w:val="00D26F31"/>
    <w:rsid w:val="00D27074"/>
    <w:rsid w:val="00D2717F"/>
    <w:rsid w:val="00D271C0"/>
    <w:rsid w:val="00D272C2"/>
    <w:rsid w:val="00D2730A"/>
    <w:rsid w:val="00D274F6"/>
    <w:rsid w:val="00D275ED"/>
    <w:rsid w:val="00D276C2"/>
    <w:rsid w:val="00D278EC"/>
    <w:rsid w:val="00D27957"/>
    <w:rsid w:val="00D27B10"/>
    <w:rsid w:val="00D27CE8"/>
    <w:rsid w:val="00D27D76"/>
    <w:rsid w:val="00D30292"/>
    <w:rsid w:val="00D302CF"/>
    <w:rsid w:val="00D3045B"/>
    <w:rsid w:val="00D3075A"/>
    <w:rsid w:val="00D30BF6"/>
    <w:rsid w:val="00D30E52"/>
    <w:rsid w:val="00D30EBE"/>
    <w:rsid w:val="00D30FBF"/>
    <w:rsid w:val="00D3166B"/>
    <w:rsid w:val="00D316A6"/>
    <w:rsid w:val="00D31714"/>
    <w:rsid w:val="00D31730"/>
    <w:rsid w:val="00D317B8"/>
    <w:rsid w:val="00D31815"/>
    <w:rsid w:val="00D31B21"/>
    <w:rsid w:val="00D31C89"/>
    <w:rsid w:val="00D31E60"/>
    <w:rsid w:val="00D32386"/>
    <w:rsid w:val="00D3250B"/>
    <w:rsid w:val="00D326CD"/>
    <w:rsid w:val="00D328BF"/>
    <w:rsid w:val="00D32951"/>
    <w:rsid w:val="00D329D7"/>
    <w:rsid w:val="00D32A01"/>
    <w:rsid w:val="00D32A56"/>
    <w:rsid w:val="00D32D1C"/>
    <w:rsid w:val="00D32DAA"/>
    <w:rsid w:val="00D32FE8"/>
    <w:rsid w:val="00D33058"/>
    <w:rsid w:val="00D332B9"/>
    <w:rsid w:val="00D33573"/>
    <w:rsid w:val="00D33585"/>
    <w:rsid w:val="00D3375B"/>
    <w:rsid w:val="00D337D8"/>
    <w:rsid w:val="00D33990"/>
    <w:rsid w:val="00D33C58"/>
    <w:rsid w:val="00D33C93"/>
    <w:rsid w:val="00D33D15"/>
    <w:rsid w:val="00D33D4C"/>
    <w:rsid w:val="00D33E34"/>
    <w:rsid w:val="00D33F06"/>
    <w:rsid w:val="00D341F4"/>
    <w:rsid w:val="00D34352"/>
    <w:rsid w:val="00D34696"/>
    <w:rsid w:val="00D34791"/>
    <w:rsid w:val="00D34817"/>
    <w:rsid w:val="00D349DF"/>
    <w:rsid w:val="00D34A3B"/>
    <w:rsid w:val="00D34A6A"/>
    <w:rsid w:val="00D34B6B"/>
    <w:rsid w:val="00D34EF2"/>
    <w:rsid w:val="00D34FF2"/>
    <w:rsid w:val="00D3529D"/>
    <w:rsid w:val="00D35635"/>
    <w:rsid w:val="00D35670"/>
    <w:rsid w:val="00D35684"/>
    <w:rsid w:val="00D357B8"/>
    <w:rsid w:val="00D358F7"/>
    <w:rsid w:val="00D35927"/>
    <w:rsid w:val="00D35992"/>
    <w:rsid w:val="00D35B42"/>
    <w:rsid w:val="00D35C4D"/>
    <w:rsid w:val="00D35D2F"/>
    <w:rsid w:val="00D35F23"/>
    <w:rsid w:val="00D36173"/>
    <w:rsid w:val="00D36260"/>
    <w:rsid w:val="00D36631"/>
    <w:rsid w:val="00D36741"/>
    <w:rsid w:val="00D3676A"/>
    <w:rsid w:val="00D3679B"/>
    <w:rsid w:val="00D369D9"/>
    <w:rsid w:val="00D36A5D"/>
    <w:rsid w:val="00D36A76"/>
    <w:rsid w:val="00D36D05"/>
    <w:rsid w:val="00D37084"/>
    <w:rsid w:val="00D3774A"/>
    <w:rsid w:val="00D377E2"/>
    <w:rsid w:val="00D37860"/>
    <w:rsid w:val="00D37940"/>
    <w:rsid w:val="00D37A31"/>
    <w:rsid w:val="00D37BD3"/>
    <w:rsid w:val="00D37C00"/>
    <w:rsid w:val="00D37E4F"/>
    <w:rsid w:val="00D37EEA"/>
    <w:rsid w:val="00D4030D"/>
    <w:rsid w:val="00D40532"/>
    <w:rsid w:val="00D40604"/>
    <w:rsid w:val="00D407DE"/>
    <w:rsid w:val="00D4092A"/>
    <w:rsid w:val="00D40A11"/>
    <w:rsid w:val="00D40CD2"/>
    <w:rsid w:val="00D40CD3"/>
    <w:rsid w:val="00D40D59"/>
    <w:rsid w:val="00D40F5B"/>
    <w:rsid w:val="00D410CA"/>
    <w:rsid w:val="00D410DC"/>
    <w:rsid w:val="00D411E0"/>
    <w:rsid w:val="00D411FE"/>
    <w:rsid w:val="00D41358"/>
    <w:rsid w:val="00D413E3"/>
    <w:rsid w:val="00D418CE"/>
    <w:rsid w:val="00D41D5A"/>
    <w:rsid w:val="00D41FCE"/>
    <w:rsid w:val="00D4204E"/>
    <w:rsid w:val="00D42315"/>
    <w:rsid w:val="00D4240C"/>
    <w:rsid w:val="00D42926"/>
    <w:rsid w:val="00D42B7C"/>
    <w:rsid w:val="00D42C1E"/>
    <w:rsid w:val="00D4304A"/>
    <w:rsid w:val="00D431A3"/>
    <w:rsid w:val="00D43397"/>
    <w:rsid w:val="00D43517"/>
    <w:rsid w:val="00D43700"/>
    <w:rsid w:val="00D43773"/>
    <w:rsid w:val="00D4395A"/>
    <w:rsid w:val="00D43A24"/>
    <w:rsid w:val="00D43B26"/>
    <w:rsid w:val="00D43B3C"/>
    <w:rsid w:val="00D44095"/>
    <w:rsid w:val="00D44151"/>
    <w:rsid w:val="00D44209"/>
    <w:rsid w:val="00D44495"/>
    <w:rsid w:val="00D44533"/>
    <w:rsid w:val="00D44986"/>
    <w:rsid w:val="00D44C6D"/>
    <w:rsid w:val="00D44C97"/>
    <w:rsid w:val="00D44C9C"/>
    <w:rsid w:val="00D44E2C"/>
    <w:rsid w:val="00D4528D"/>
    <w:rsid w:val="00D454A3"/>
    <w:rsid w:val="00D454C0"/>
    <w:rsid w:val="00D454CE"/>
    <w:rsid w:val="00D45543"/>
    <w:rsid w:val="00D45623"/>
    <w:rsid w:val="00D4579A"/>
    <w:rsid w:val="00D459AE"/>
    <w:rsid w:val="00D45A65"/>
    <w:rsid w:val="00D45BF0"/>
    <w:rsid w:val="00D45C62"/>
    <w:rsid w:val="00D45E8B"/>
    <w:rsid w:val="00D45E9A"/>
    <w:rsid w:val="00D45FDC"/>
    <w:rsid w:val="00D46100"/>
    <w:rsid w:val="00D46194"/>
    <w:rsid w:val="00D464FE"/>
    <w:rsid w:val="00D46593"/>
    <w:rsid w:val="00D465B7"/>
    <w:rsid w:val="00D4668A"/>
    <w:rsid w:val="00D4688D"/>
    <w:rsid w:val="00D4690E"/>
    <w:rsid w:val="00D46A2B"/>
    <w:rsid w:val="00D46A62"/>
    <w:rsid w:val="00D46ACB"/>
    <w:rsid w:val="00D46B30"/>
    <w:rsid w:val="00D46B7B"/>
    <w:rsid w:val="00D46EB5"/>
    <w:rsid w:val="00D473AB"/>
    <w:rsid w:val="00D4743E"/>
    <w:rsid w:val="00D47448"/>
    <w:rsid w:val="00D4757A"/>
    <w:rsid w:val="00D4768A"/>
    <w:rsid w:val="00D4791E"/>
    <w:rsid w:val="00D47A0F"/>
    <w:rsid w:val="00D47B36"/>
    <w:rsid w:val="00D47B98"/>
    <w:rsid w:val="00D47C0E"/>
    <w:rsid w:val="00D47D12"/>
    <w:rsid w:val="00D47EDB"/>
    <w:rsid w:val="00D5019F"/>
    <w:rsid w:val="00D501E8"/>
    <w:rsid w:val="00D503BA"/>
    <w:rsid w:val="00D5052A"/>
    <w:rsid w:val="00D508F3"/>
    <w:rsid w:val="00D509C2"/>
    <w:rsid w:val="00D50A45"/>
    <w:rsid w:val="00D50BD3"/>
    <w:rsid w:val="00D50E55"/>
    <w:rsid w:val="00D513E0"/>
    <w:rsid w:val="00D51428"/>
    <w:rsid w:val="00D5145A"/>
    <w:rsid w:val="00D5155C"/>
    <w:rsid w:val="00D51677"/>
    <w:rsid w:val="00D51713"/>
    <w:rsid w:val="00D5174E"/>
    <w:rsid w:val="00D5183C"/>
    <w:rsid w:val="00D51962"/>
    <w:rsid w:val="00D51C3D"/>
    <w:rsid w:val="00D52410"/>
    <w:rsid w:val="00D52477"/>
    <w:rsid w:val="00D52502"/>
    <w:rsid w:val="00D52746"/>
    <w:rsid w:val="00D52894"/>
    <w:rsid w:val="00D528AB"/>
    <w:rsid w:val="00D52920"/>
    <w:rsid w:val="00D530CF"/>
    <w:rsid w:val="00D530E0"/>
    <w:rsid w:val="00D53462"/>
    <w:rsid w:val="00D5386F"/>
    <w:rsid w:val="00D53988"/>
    <w:rsid w:val="00D53A70"/>
    <w:rsid w:val="00D53B66"/>
    <w:rsid w:val="00D53BA7"/>
    <w:rsid w:val="00D53C59"/>
    <w:rsid w:val="00D53CE0"/>
    <w:rsid w:val="00D53D41"/>
    <w:rsid w:val="00D53E19"/>
    <w:rsid w:val="00D53F92"/>
    <w:rsid w:val="00D54026"/>
    <w:rsid w:val="00D540B8"/>
    <w:rsid w:val="00D54296"/>
    <w:rsid w:val="00D5435D"/>
    <w:rsid w:val="00D54548"/>
    <w:rsid w:val="00D54C7C"/>
    <w:rsid w:val="00D54F45"/>
    <w:rsid w:val="00D550E3"/>
    <w:rsid w:val="00D55385"/>
    <w:rsid w:val="00D554FE"/>
    <w:rsid w:val="00D557D3"/>
    <w:rsid w:val="00D55942"/>
    <w:rsid w:val="00D55949"/>
    <w:rsid w:val="00D55ABE"/>
    <w:rsid w:val="00D55C2E"/>
    <w:rsid w:val="00D55E1C"/>
    <w:rsid w:val="00D55E94"/>
    <w:rsid w:val="00D55F5E"/>
    <w:rsid w:val="00D55FF3"/>
    <w:rsid w:val="00D56034"/>
    <w:rsid w:val="00D560D6"/>
    <w:rsid w:val="00D560DB"/>
    <w:rsid w:val="00D560EE"/>
    <w:rsid w:val="00D561EA"/>
    <w:rsid w:val="00D56385"/>
    <w:rsid w:val="00D563C8"/>
    <w:rsid w:val="00D5642D"/>
    <w:rsid w:val="00D5643C"/>
    <w:rsid w:val="00D5656C"/>
    <w:rsid w:val="00D568AB"/>
    <w:rsid w:val="00D5696B"/>
    <w:rsid w:val="00D569E6"/>
    <w:rsid w:val="00D56DC5"/>
    <w:rsid w:val="00D56EC5"/>
    <w:rsid w:val="00D5705B"/>
    <w:rsid w:val="00D572AA"/>
    <w:rsid w:val="00D57320"/>
    <w:rsid w:val="00D5748C"/>
    <w:rsid w:val="00D57619"/>
    <w:rsid w:val="00D576F8"/>
    <w:rsid w:val="00D57768"/>
    <w:rsid w:val="00D57872"/>
    <w:rsid w:val="00D578B2"/>
    <w:rsid w:val="00D578D7"/>
    <w:rsid w:val="00D5794D"/>
    <w:rsid w:val="00D57975"/>
    <w:rsid w:val="00D579A6"/>
    <w:rsid w:val="00D57A71"/>
    <w:rsid w:val="00D57C9C"/>
    <w:rsid w:val="00D57E43"/>
    <w:rsid w:val="00D57F20"/>
    <w:rsid w:val="00D57FCC"/>
    <w:rsid w:val="00D60107"/>
    <w:rsid w:val="00D60160"/>
    <w:rsid w:val="00D6033C"/>
    <w:rsid w:val="00D60353"/>
    <w:rsid w:val="00D60387"/>
    <w:rsid w:val="00D603C7"/>
    <w:rsid w:val="00D60431"/>
    <w:rsid w:val="00D60A30"/>
    <w:rsid w:val="00D60B7C"/>
    <w:rsid w:val="00D60CB4"/>
    <w:rsid w:val="00D60D81"/>
    <w:rsid w:val="00D60DF8"/>
    <w:rsid w:val="00D6108D"/>
    <w:rsid w:val="00D61296"/>
    <w:rsid w:val="00D61419"/>
    <w:rsid w:val="00D61577"/>
    <w:rsid w:val="00D61819"/>
    <w:rsid w:val="00D619BA"/>
    <w:rsid w:val="00D619EF"/>
    <w:rsid w:val="00D61B1D"/>
    <w:rsid w:val="00D61B2B"/>
    <w:rsid w:val="00D61BB9"/>
    <w:rsid w:val="00D62349"/>
    <w:rsid w:val="00D624AA"/>
    <w:rsid w:val="00D62691"/>
    <w:rsid w:val="00D62831"/>
    <w:rsid w:val="00D62E80"/>
    <w:rsid w:val="00D63149"/>
    <w:rsid w:val="00D63288"/>
    <w:rsid w:val="00D63311"/>
    <w:rsid w:val="00D6338F"/>
    <w:rsid w:val="00D6339A"/>
    <w:rsid w:val="00D635A1"/>
    <w:rsid w:val="00D639C7"/>
    <w:rsid w:val="00D63A3E"/>
    <w:rsid w:val="00D63C2F"/>
    <w:rsid w:val="00D63D65"/>
    <w:rsid w:val="00D63E97"/>
    <w:rsid w:val="00D63F4E"/>
    <w:rsid w:val="00D63F7C"/>
    <w:rsid w:val="00D640C9"/>
    <w:rsid w:val="00D642C7"/>
    <w:rsid w:val="00D643A1"/>
    <w:rsid w:val="00D6454A"/>
    <w:rsid w:val="00D6470D"/>
    <w:rsid w:val="00D64890"/>
    <w:rsid w:val="00D649BB"/>
    <w:rsid w:val="00D64B30"/>
    <w:rsid w:val="00D64BB9"/>
    <w:rsid w:val="00D64BEC"/>
    <w:rsid w:val="00D64C22"/>
    <w:rsid w:val="00D64CB4"/>
    <w:rsid w:val="00D64E77"/>
    <w:rsid w:val="00D64F00"/>
    <w:rsid w:val="00D6502D"/>
    <w:rsid w:val="00D6551D"/>
    <w:rsid w:val="00D65546"/>
    <w:rsid w:val="00D6585C"/>
    <w:rsid w:val="00D65B3E"/>
    <w:rsid w:val="00D65C41"/>
    <w:rsid w:val="00D65C86"/>
    <w:rsid w:val="00D65D02"/>
    <w:rsid w:val="00D65E7D"/>
    <w:rsid w:val="00D65F74"/>
    <w:rsid w:val="00D6605B"/>
    <w:rsid w:val="00D66269"/>
    <w:rsid w:val="00D6654B"/>
    <w:rsid w:val="00D6686B"/>
    <w:rsid w:val="00D669A0"/>
    <w:rsid w:val="00D66B4D"/>
    <w:rsid w:val="00D66CDD"/>
    <w:rsid w:val="00D66DDF"/>
    <w:rsid w:val="00D66ECF"/>
    <w:rsid w:val="00D67225"/>
    <w:rsid w:val="00D6723D"/>
    <w:rsid w:val="00D67268"/>
    <w:rsid w:val="00D675B4"/>
    <w:rsid w:val="00D6774B"/>
    <w:rsid w:val="00D67842"/>
    <w:rsid w:val="00D679EA"/>
    <w:rsid w:val="00D67C35"/>
    <w:rsid w:val="00D67C6B"/>
    <w:rsid w:val="00D67C74"/>
    <w:rsid w:val="00D67DC4"/>
    <w:rsid w:val="00D70016"/>
    <w:rsid w:val="00D701D8"/>
    <w:rsid w:val="00D7032E"/>
    <w:rsid w:val="00D70368"/>
    <w:rsid w:val="00D70837"/>
    <w:rsid w:val="00D70AA2"/>
    <w:rsid w:val="00D70B6F"/>
    <w:rsid w:val="00D70B81"/>
    <w:rsid w:val="00D70C3C"/>
    <w:rsid w:val="00D70C51"/>
    <w:rsid w:val="00D70E04"/>
    <w:rsid w:val="00D70E6D"/>
    <w:rsid w:val="00D71144"/>
    <w:rsid w:val="00D711ED"/>
    <w:rsid w:val="00D714B0"/>
    <w:rsid w:val="00D717A6"/>
    <w:rsid w:val="00D718A8"/>
    <w:rsid w:val="00D71D48"/>
    <w:rsid w:val="00D7224F"/>
    <w:rsid w:val="00D722EC"/>
    <w:rsid w:val="00D7234E"/>
    <w:rsid w:val="00D723B5"/>
    <w:rsid w:val="00D725AC"/>
    <w:rsid w:val="00D727F6"/>
    <w:rsid w:val="00D72A41"/>
    <w:rsid w:val="00D73014"/>
    <w:rsid w:val="00D7322E"/>
    <w:rsid w:val="00D732AF"/>
    <w:rsid w:val="00D736E7"/>
    <w:rsid w:val="00D736ED"/>
    <w:rsid w:val="00D737B8"/>
    <w:rsid w:val="00D73A08"/>
    <w:rsid w:val="00D73A0C"/>
    <w:rsid w:val="00D73D3B"/>
    <w:rsid w:val="00D73DF5"/>
    <w:rsid w:val="00D73EF6"/>
    <w:rsid w:val="00D74067"/>
    <w:rsid w:val="00D741FF"/>
    <w:rsid w:val="00D742B1"/>
    <w:rsid w:val="00D7434A"/>
    <w:rsid w:val="00D743AE"/>
    <w:rsid w:val="00D744CE"/>
    <w:rsid w:val="00D74512"/>
    <w:rsid w:val="00D74665"/>
    <w:rsid w:val="00D74869"/>
    <w:rsid w:val="00D74B44"/>
    <w:rsid w:val="00D74BD6"/>
    <w:rsid w:val="00D74E11"/>
    <w:rsid w:val="00D74F2F"/>
    <w:rsid w:val="00D74FE3"/>
    <w:rsid w:val="00D752A6"/>
    <w:rsid w:val="00D75406"/>
    <w:rsid w:val="00D754D0"/>
    <w:rsid w:val="00D75663"/>
    <w:rsid w:val="00D75790"/>
    <w:rsid w:val="00D75B21"/>
    <w:rsid w:val="00D75B69"/>
    <w:rsid w:val="00D75BE0"/>
    <w:rsid w:val="00D75C61"/>
    <w:rsid w:val="00D75DD6"/>
    <w:rsid w:val="00D75E4D"/>
    <w:rsid w:val="00D761B7"/>
    <w:rsid w:val="00D7625C"/>
    <w:rsid w:val="00D7634D"/>
    <w:rsid w:val="00D76376"/>
    <w:rsid w:val="00D763D7"/>
    <w:rsid w:val="00D7652A"/>
    <w:rsid w:val="00D7656E"/>
    <w:rsid w:val="00D766B9"/>
    <w:rsid w:val="00D766C9"/>
    <w:rsid w:val="00D766D9"/>
    <w:rsid w:val="00D76BDF"/>
    <w:rsid w:val="00D76CA6"/>
    <w:rsid w:val="00D7702C"/>
    <w:rsid w:val="00D77058"/>
    <w:rsid w:val="00D770A1"/>
    <w:rsid w:val="00D77241"/>
    <w:rsid w:val="00D77253"/>
    <w:rsid w:val="00D773C3"/>
    <w:rsid w:val="00D7743F"/>
    <w:rsid w:val="00D77495"/>
    <w:rsid w:val="00D77553"/>
    <w:rsid w:val="00D7777F"/>
    <w:rsid w:val="00D77827"/>
    <w:rsid w:val="00D7787A"/>
    <w:rsid w:val="00D77922"/>
    <w:rsid w:val="00D779E6"/>
    <w:rsid w:val="00D77E98"/>
    <w:rsid w:val="00D77E9D"/>
    <w:rsid w:val="00D77EAE"/>
    <w:rsid w:val="00D77F50"/>
    <w:rsid w:val="00D77FF4"/>
    <w:rsid w:val="00D800B2"/>
    <w:rsid w:val="00D80251"/>
    <w:rsid w:val="00D804E9"/>
    <w:rsid w:val="00D80512"/>
    <w:rsid w:val="00D8063B"/>
    <w:rsid w:val="00D80B90"/>
    <w:rsid w:val="00D80B9E"/>
    <w:rsid w:val="00D80BF1"/>
    <w:rsid w:val="00D80EA4"/>
    <w:rsid w:val="00D810C9"/>
    <w:rsid w:val="00D81187"/>
    <w:rsid w:val="00D8135C"/>
    <w:rsid w:val="00D815B6"/>
    <w:rsid w:val="00D81C06"/>
    <w:rsid w:val="00D81CC9"/>
    <w:rsid w:val="00D81D81"/>
    <w:rsid w:val="00D81ED3"/>
    <w:rsid w:val="00D81F3C"/>
    <w:rsid w:val="00D8239B"/>
    <w:rsid w:val="00D823B7"/>
    <w:rsid w:val="00D82576"/>
    <w:rsid w:val="00D826E9"/>
    <w:rsid w:val="00D8275B"/>
    <w:rsid w:val="00D82942"/>
    <w:rsid w:val="00D82ADB"/>
    <w:rsid w:val="00D82BD1"/>
    <w:rsid w:val="00D82C7E"/>
    <w:rsid w:val="00D82E6B"/>
    <w:rsid w:val="00D8318B"/>
    <w:rsid w:val="00D831AD"/>
    <w:rsid w:val="00D83441"/>
    <w:rsid w:val="00D83497"/>
    <w:rsid w:val="00D8349B"/>
    <w:rsid w:val="00D8352A"/>
    <w:rsid w:val="00D835CF"/>
    <w:rsid w:val="00D8366C"/>
    <w:rsid w:val="00D83953"/>
    <w:rsid w:val="00D83F27"/>
    <w:rsid w:val="00D841AC"/>
    <w:rsid w:val="00D844B9"/>
    <w:rsid w:val="00D848E3"/>
    <w:rsid w:val="00D84C8A"/>
    <w:rsid w:val="00D84CD1"/>
    <w:rsid w:val="00D84E63"/>
    <w:rsid w:val="00D85094"/>
    <w:rsid w:val="00D8523F"/>
    <w:rsid w:val="00D854B4"/>
    <w:rsid w:val="00D857CB"/>
    <w:rsid w:val="00D859CD"/>
    <w:rsid w:val="00D85BAF"/>
    <w:rsid w:val="00D85CED"/>
    <w:rsid w:val="00D85CFE"/>
    <w:rsid w:val="00D85ED4"/>
    <w:rsid w:val="00D85F62"/>
    <w:rsid w:val="00D85FD1"/>
    <w:rsid w:val="00D860B1"/>
    <w:rsid w:val="00D8615E"/>
    <w:rsid w:val="00D861F8"/>
    <w:rsid w:val="00D86268"/>
    <w:rsid w:val="00D863E5"/>
    <w:rsid w:val="00D86693"/>
    <w:rsid w:val="00D86A1C"/>
    <w:rsid w:val="00D86C19"/>
    <w:rsid w:val="00D86CC4"/>
    <w:rsid w:val="00D86F1C"/>
    <w:rsid w:val="00D86F3D"/>
    <w:rsid w:val="00D86FB8"/>
    <w:rsid w:val="00D8707B"/>
    <w:rsid w:val="00D870BC"/>
    <w:rsid w:val="00D871F7"/>
    <w:rsid w:val="00D876D7"/>
    <w:rsid w:val="00D87886"/>
    <w:rsid w:val="00D87A09"/>
    <w:rsid w:val="00D87B55"/>
    <w:rsid w:val="00D87CA0"/>
    <w:rsid w:val="00D87DEB"/>
    <w:rsid w:val="00D87FA9"/>
    <w:rsid w:val="00D90202"/>
    <w:rsid w:val="00D904B4"/>
    <w:rsid w:val="00D90790"/>
    <w:rsid w:val="00D908CD"/>
    <w:rsid w:val="00D9092E"/>
    <w:rsid w:val="00D90A7A"/>
    <w:rsid w:val="00D90BBA"/>
    <w:rsid w:val="00D90E37"/>
    <w:rsid w:val="00D90EC1"/>
    <w:rsid w:val="00D90F40"/>
    <w:rsid w:val="00D910AD"/>
    <w:rsid w:val="00D910D6"/>
    <w:rsid w:val="00D91232"/>
    <w:rsid w:val="00D912E9"/>
    <w:rsid w:val="00D9138D"/>
    <w:rsid w:val="00D914E6"/>
    <w:rsid w:val="00D916D2"/>
    <w:rsid w:val="00D918C7"/>
    <w:rsid w:val="00D918C8"/>
    <w:rsid w:val="00D91BAC"/>
    <w:rsid w:val="00D91DB2"/>
    <w:rsid w:val="00D91EAD"/>
    <w:rsid w:val="00D9230D"/>
    <w:rsid w:val="00D927FE"/>
    <w:rsid w:val="00D9283A"/>
    <w:rsid w:val="00D92AC2"/>
    <w:rsid w:val="00D92CB6"/>
    <w:rsid w:val="00D92D7C"/>
    <w:rsid w:val="00D92F90"/>
    <w:rsid w:val="00D93153"/>
    <w:rsid w:val="00D932F3"/>
    <w:rsid w:val="00D93347"/>
    <w:rsid w:val="00D934F5"/>
    <w:rsid w:val="00D9369D"/>
    <w:rsid w:val="00D937D5"/>
    <w:rsid w:val="00D938F6"/>
    <w:rsid w:val="00D9399A"/>
    <w:rsid w:val="00D93B13"/>
    <w:rsid w:val="00D93CB8"/>
    <w:rsid w:val="00D93FF4"/>
    <w:rsid w:val="00D94180"/>
    <w:rsid w:val="00D941B7"/>
    <w:rsid w:val="00D94278"/>
    <w:rsid w:val="00D94530"/>
    <w:rsid w:val="00D94535"/>
    <w:rsid w:val="00D946A5"/>
    <w:rsid w:val="00D94C57"/>
    <w:rsid w:val="00D94D00"/>
    <w:rsid w:val="00D94E4C"/>
    <w:rsid w:val="00D94EDA"/>
    <w:rsid w:val="00D94EE2"/>
    <w:rsid w:val="00D94EFA"/>
    <w:rsid w:val="00D94F35"/>
    <w:rsid w:val="00D95250"/>
    <w:rsid w:val="00D95627"/>
    <w:rsid w:val="00D957A4"/>
    <w:rsid w:val="00D957B8"/>
    <w:rsid w:val="00D95930"/>
    <w:rsid w:val="00D95BCB"/>
    <w:rsid w:val="00D95D60"/>
    <w:rsid w:val="00D96364"/>
    <w:rsid w:val="00D963E8"/>
    <w:rsid w:val="00D964E0"/>
    <w:rsid w:val="00D96907"/>
    <w:rsid w:val="00D96911"/>
    <w:rsid w:val="00D96A92"/>
    <w:rsid w:val="00D96D4D"/>
    <w:rsid w:val="00D96D4E"/>
    <w:rsid w:val="00D96E41"/>
    <w:rsid w:val="00D96E44"/>
    <w:rsid w:val="00D96FB8"/>
    <w:rsid w:val="00D97162"/>
    <w:rsid w:val="00D97406"/>
    <w:rsid w:val="00D975B2"/>
    <w:rsid w:val="00D976A4"/>
    <w:rsid w:val="00D978C1"/>
    <w:rsid w:val="00D97A79"/>
    <w:rsid w:val="00D97B30"/>
    <w:rsid w:val="00D97B56"/>
    <w:rsid w:val="00D97E34"/>
    <w:rsid w:val="00D97FCB"/>
    <w:rsid w:val="00DA02D9"/>
    <w:rsid w:val="00DA0354"/>
    <w:rsid w:val="00DA0417"/>
    <w:rsid w:val="00DA044F"/>
    <w:rsid w:val="00DA04F6"/>
    <w:rsid w:val="00DA0648"/>
    <w:rsid w:val="00DA0BA5"/>
    <w:rsid w:val="00DA0DE9"/>
    <w:rsid w:val="00DA11F7"/>
    <w:rsid w:val="00DA1324"/>
    <w:rsid w:val="00DA132D"/>
    <w:rsid w:val="00DA1437"/>
    <w:rsid w:val="00DA16AA"/>
    <w:rsid w:val="00DA1A94"/>
    <w:rsid w:val="00DA1D49"/>
    <w:rsid w:val="00DA1F87"/>
    <w:rsid w:val="00DA20FC"/>
    <w:rsid w:val="00DA2227"/>
    <w:rsid w:val="00DA22EF"/>
    <w:rsid w:val="00DA235E"/>
    <w:rsid w:val="00DA26C0"/>
    <w:rsid w:val="00DA2A72"/>
    <w:rsid w:val="00DA2B55"/>
    <w:rsid w:val="00DA2BCE"/>
    <w:rsid w:val="00DA2E3D"/>
    <w:rsid w:val="00DA2E4E"/>
    <w:rsid w:val="00DA2FD2"/>
    <w:rsid w:val="00DA352E"/>
    <w:rsid w:val="00DA3602"/>
    <w:rsid w:val="00DA37D1"/>
    <w:rsid w:val="00DA3894"/>
    <w:rsid w:val="00DA3C58"/>
    <w:rsid w:val="00DA3D6E"/>
    <w:rsid w:val="00DA3F82"/>
    <w:rsid w:val="00DA3FE9"/>
    <w:rsid w:val="00DA4050"/>
    <w:rsid w:val="00DA424F"/>
    <w:rsid w:val="00DA425C"/>
    <w:rsid w:val="00DA454A"/>
    <w:rsid w:val="00DA46A3"/>
    <w:rsid w:val="00DA47FD"/>
    <w:rsid w:val="00DA487B"/>
    <w:rsid w:val="00DA4CC9"/>
    <w:rsid w:val="00DA4D80"/>
    <w:rsid w:val="00DA4FB4"/>
    <w:rsid w:val="00DA5064"/>
    <w:rsid w:val="00DA51E4"/>
    <w:rsid w:val="00DA5221"/>
    <w:rsid w:val="00DA5516"/>
    <w:rsid w:val="00DA56BD"/>
    <w:rsid w:val="00DA5758"/>
    <w:rsid w:val="00DA58A6"/>
    <w:rsid w:val="00DA596F"/>
    <w:rsid w:val="00DA5C9D"/>
    <w:rsid w:val="00DA5CA6"/>
    <w:rsid w:val="00DA5D53"/>
    <w:rsid w:val="00DA5ECF"/>
    <w:rsid w:val="00DA6234"/>
    <w:rsid w:val="00DA68A4"/>
    <w:rsid w:val="00DA690B"/>
    <w:rsid w:val="00DA6964"/>
    <w:rsid w:val="00DA6A4B"/>
    <w:rsid w:val="00DA6E13"/>
    <w:rsid w:val="00DA6FF4"/>
    <w:rsid w:val="00DA71DC"/>
    <w:rsid w:val="00DA7206"/>
    <w:rsid w:val="00DA73DB"/>
    <w:rsid w:val="00DA7418"/>
    <w:rsid w:val="00DA74B6"/>
    <w:rsid w:val="00DA74CB"/>
    <w:rsid w:val="00DA74E0"/>
    <w:rsid w:val="00DA7598"/>
    <w:rsid w:val="00DA76F3"/>
    <w:rsid w:val="00DA7851"/>
    <w:rsid w:val="00DA78CB"/>
    <w:rsid w:val="00DA78EC"/>
    <w:rsid w:val="00DA7C34"/>
    <w:rsid w:val="00DA7EB5"/>
    <w:rsid w:val="00DA7F07"/>
    <w:rsid w:val="00DB01A9"/>
    <w:rsid w:val="00DB0251"/>
    <w:rsid w:val="00DB0455"/>
    <w:rsid w:val="00DB061D"/>
    <w:rsid w:val="00DB06E5"/>
    <w:rsid w:val="00DB0715"/>
    <w:rsid w:val="00DB0732"/>
    <w:rsid w:val="00DB0829"/>
    <w:rsid w:val="00DB0B9B"/>
    <w:rsid w:val="00DB0E0A"/>
    <w:rsid w:val="00DB0E2F"/>
    <w:rsid w:val="00DB0E6C"/>
    <w:rsid w:val="00DB0F73"/>
    <w:rsid w:val="00DB114B"/>
    <w:rsid w:val="00DB128B"/>
    <w:rsid w:val="00DB1567"/>
    <w:rsid w:val="00DB162D"/>
    <w:rsid w:val="00DB16C2"/>
    <w:rsid w:val="00DB1B28"/>
    <w:rsid w:val="00DB1D09"/>
    <w:rsid w:val="00DB1D8D"/>
    <w:rsid w:val="00DB1EE8"/>
    <w:rsid w:val="00DB1F9E"/>
    <w:rsid w:val="00DB1FFF"/>
    <w:rsid w:val="00DB2260"/>
    <w:rsid w:val="00DB2264"/>
    <w:rsid w:val="00DB22E6"/>
    <w:rsid w:val="00DB24DC"/>
    <w:rsid w:val="00DB2503"/>
    <w:rsid w:val="00DB2645"/>
    <w:rsid w:val="00DB26F2"/>
    <w:rsid w:val="00DB27C8"/>
    <w:rsid w:val="00DB2882"/>
    <w:rsid w:val="00DB2965"/>
    <w:rsid w:val="00DB2994"/>
    <w:rsid w:val="00DB2ACD"/>
    <w:rsid w:val="00DB2AF7"/>
    <w:rsid w:val="00DB2B6C"/>
    <w:rsid w:val="00DB2C94"/>
    <w:rsid w:val="00DB2E51"/>
    <w:rsid w:val="00DB2F97"/>
    <w:rsid w:val="00DB312E"/>
    <w:rsid w:val="00DB3212"/>
    <w:rsid w:val="00DB32E3"/>
    <w:rsid w:val="00DB37F5"/>
    <w:rsid w:val="00DB3955"/>
    <w:rsid w:val="00DB3B11"/>
    <w:rsid w:val="00DB3DD1"/>
    <w:rsid w:val="00DB3DDA"/>
    <w:rsid w:val="00DB3EA3"/>
    <w:rsid w:val="00DB435A"/>
    <w:rsid w:val="00DB444D"/>
    <w:rsid w:val="00DB45C4"/>
    <w:rsid w:val="00DB4654"/>
    <w:rsid w:val="00DB48AA"/>
    <w:rsid w:val="00DB4A61"/>
    <w:rsid w:val="00DB4A73"/>
    <w:rsid w:val="00DB4CCE"/>
    <w:rsid w:val="00DB4D05"/>
    <w:rsid w:val="00DB4DE8"/>
    <w:rsid w:val="00DB5345"/>
    <w:rsid w:val="00DB5401"/>
    <w:rsid w:val="00DB54B2"/>
    <w:rsid w:val="00DB551A"/>
    <w:rsid w:val="00DB5579"/>
    <w:rsid w:val="00DB5998"/>
    <w:rsid w:val="00DB59A8"/>
    <w:rsid w:val="00DB5A97"/>
    <w:rsid w:val="00DB5AA7"/>
    <w:rsid w:val="00DB5BC6"/>
    <w:rsid w:val="00DB5BCA"/>
    <w:rsid w:val="00DB5F7B"/>
    <w:rsid w:val="00DB620B"/>
    <w:rsid w:val="00DB6553"/>
    <w:rsid w:val="00DB65D6"/>
    <w:rsid w:val="00DB689E"/>
    <w:rsid w:val="00DB6BA6"/>
    <w:rsid w:val="00DB6CD9"/>
    <w:rsid w:val="00DB6E4D"/>
    <w:rsid w:val="00DB703B"/>
    <w:rsid w:val="00DB705E"/>
    <w:rsid w:val="00DB7202"/>
    <w:rsid w:val="00DB72D2"/>
    <w:rsid w:val="00DB72E8"/>
    <w:rsid w:val="00DB731F"/>
    <w:rsid w:val="00DB7384"/>
    <w:rsid w:val="00DB76EC"/>
    <w:rsid w:val="00DB787C"/>
    <w:rsid w:val="00DB78B0"/>
    <w:rsid w:val="00DB78EC"/>
    <w:rsid w:val="00DB7BDB"/>
    <w:rsid w:val="00DB7E07"/>
    <w:rsid w:val="00DB7E2A"/>
    <w:rsid w:val="00DB7ECD"/>
    <w:rsid w:val="00DB7FC7"/>
    <w:rsid w:val="00DC001D"/>
    <w:rsid w:val="00DC0303"/>
    <w:rsid w:val="00DC05AD"/>
    <w:rsid w:val="00DC05D4"/>
    <w:rsid w:val="00DC062A"/>
    <w:rsid w:val="00DC06F3"/>
    <w:rsid w:val="00DC0757"/>
    <w:rsid w:val="00DC0877"/>
    <w:rsid w:val="00DC0882"/>
    <w:rsid w:val="00DC0A98"/>
    <w:rsid w:val="00DC0CAE"/>
    <w:rsid w:val="00DC0CDD"/>
    <w:rsid w:val="00DC0D55"/>
    <w:rsid w:val="00DC0EFD"/>
    <w:rsid w:val="00DC0F35"/>
    <w:rsid w:val="00DC10E1"/>
    <w:rsid w:val="00DC1183"/>
    <w:rsid w:val="00DC12BA"/>
    <w:rsid w:val="00DC12E1"/>
    <w:rsid w:val="00DC1583"/>
    <w:rsid w:val="00DC16C6"/>
    <w:rsid w:val="00DC1B11"/>
    <w:rsid w:val="00DC1D6B"/>
    <w:rsid w:val="00DC1E4D"/>
    <w:rsid w:val="00DC1F89"/>
    <w:rsid w:val="00DC2033"/>
    <w:rsid w:val="00DC20EF"/>
    <w:rsid w:val="00DC2153"/>
    <w:rsid w:val="00DC219A"/>
    <w:rsid w:val="00DC2457"/>
    <w:rsid w:val="00DC24A2"/>
    <w:rsid w:val="00DC250E"/>
    <w:rsid w:val="00DC28AF"/>
    <w:rsid w:val="00DC29D9"/>
    <w:rsid w:val="00DC29FB"/>
    <w:rsid w:val="00DC2DC2"/>
    <w:rsid w:val="00DC2EC3"/>
    <w:rsid w:val="00DC2EFA"/>
    <w:rsid w:val="00DC305F"/>
    <w:rsid w:val="00DC3066"/>
    <w:rsid w:val="00DC30ED"/>
    <w:rsid w:val="00DC3183"/>
    <w:rsid w:val="00DC31D3"/>
    <w:rsid w:val="00DC3213"/>
    <w:rsid w:val="00DC3250"/>
    <w:rsid w:val="00DC3484"/>
    <w:rsid w:val="00DC34AA"/>
    <w:rsid w:val="00DC38DC"/>
    <w:rsid w:val="00DC3F95"/>
    <w:rsid w:val="00DC4134"/>
    <w:rsid w:val="00DC419D"/>
    <w:rsid w:val="00DC42AA"/>
    <w:rsid w:val="00DC439B"/>
    <w:rsid w:val="00DC44E8"/>
    <w:rsid w:val="00DC4520"/>
    <w:rsid w:val="00DC461B"/>
    <w:rsid w:val="00DC47DA"/>
    <w:rsid w:val="00DC47E5"/>
    <w:rsid w:val="00DC4949"/>
    <w:rsid w:val="00DC4B05"/>
    <w:rsid w:val="00DC4D1D"/>
    <w:rsid w:val="00DC4E08"/>
    <w:rsid w:val="00DC4E74"/>
    <w:rsid w:val="00DC4FDD"/>
    <w:rsid w:val="00DC50C4"/>
    <w:rsid w:val="00DC534E"/>
    <w:rsid w:val="00DC537B"/>
    <w:rsid w:val="00DC5718"/>
    <w:rsid w:val="00DC5DE1"/>
    <w:rsid w:val="00DC5FC3"/>
    <w:rsid w:val="00DC609E"/>
    <w:rsid w:val="00DC60D8"/>
    <w:rsid w:val="00DC60E4"/>
    <w:rsid w:val="00DC6128"/>
    <w:rsid w:val="00DC63E6"/>
    <w:rsid w:val="00DC64A4"/>
    <w:rsid w:val="00DC69A7"/>
    <w:rsid w:val="00DC6A44"/>
    <w:rsid w:val="00DC6C7E"/>
    <w:rsid w:val="00DC6DE6"/>
    <w:rsid w:val="00DC6E6D"/>
    <w:rsid w:val="00DC6FE8"/>
    <w:rsid w:val="00DC729B"/>
    <w:rsid w:val="00DC7C3E"/>
    <w:rsid w:val="00DD00F6"/>
    <w:rsid w:val="00DD0300"/>
    <w:rsid w:val="00DD0640"/>
    <w:rsid w:val="00DD0693"/>
    <w:rsid w:val="00DD08F1"/>
    <w:rsid w:val="00DD0925"/>
    <w:rsid w:val="00DD0987"/>
    <w:rsid w:val="00DD0D33"/>
    <w:rsid w:val="00DD0E0E"/>
    <w:rsid w:val="00DD0E43"/>
    <w:rsid w:val="00DD0EB6"/>
    <w:rsid w:val="00DD0F6B"/>
    <w:rsid w:val="00DD11D0"/>
    <w:rsid w:val="00DD122B"/>
    <w:rsid w:val="00DD123D"/>
    <w:rsid w:val="00DD129B"/>
    <w:rsid w:val="00DD1414"/>
    <w:rsid w:val="00DD153F"/>
    <w:rsid w:val="00DD15A1"/>
    <w:rsid w:val="00DD1935"/>
    <w:rsid w:val="00DD1F06"/>
    <w:rsid w:val="00DD2024"/>
    <w:rsid w:val="00DD2118"/>
    <w:rsid w:val="00DD25A1"/>
    <w:rsid w:val="00DD27EF"/>
    <w:rsid w:val="00DD2A6D"/>
    <w:rsid w:val="00DD2B95"/>
    <w:rsid w:val="00DD2C42"/>
    <w:rsid w:val="00DD2D4B"/>
    <w:rsid w:val="00DD2D6F"/>
    <w:rsid w:val="00DD2E80"/>
    <w:rsid w:val="00DD2F70"/>
    <w:rsid w:val="00DD36CF"/>
    <w:rsid w:val="00DD3826"/>
    <w:rsid w:val="00DD394C"/>
    <w:rsid w:val="00DD3B2A"/>
    <w:rsid w:val="00DD3E01"/>
    <w:rsid w:val="00DD3EA1"/>
    <w:rsid w:val="00DD4030"/>
    <w:rsid w:val="00DD4229"/>
    <w:rsid w:val="00DD431A"/>
    <w:rsid w:val="00DD44F5"/>
    <w:rsid w:val="00DD47A5"/>
    <w:rsid w:val="00DD47C9"/>
    <w:rsid w:val="00DD47D0"/>
    <w:rsid w:val="00DD4857"/>
    <w:rsid w:val="00DD48D1"/>
    <w:rsid w:val="00DD4D19"/>
    <w:rsid w:val="00DD4D84"/>
    <w:rsid w:val="00DD4E83"/>
    <w:rsid w:val="00DD4F6F"/>
    <w:rsid w:val="00DD51EE"/>
    <w:rsid w:val="00DD52F8"/>
    <w:rsid w:val="00DD55CB"/>
    <w:rsid w:val="00DD568F"/>
    <w:rsid w:val="00DD57A0"/>
    <w:rsid w:val="00DD58E5"/>
    <w:rsid w:val="00DD59CF"/>
    <w:rsid w:val="00DD5A11"/>
    <w:rsid w:val="00DD5ABC"/>
    <w:rsid w:val="00DD5E1F"/>
    <w:rsid w:val="00DD5EEE"/>
    <w:rsid w:val="00DD5FF7"/>
    <w:rsid w:val="00DD6051"/>
    <w:rsid w:val="00DD6331"/>
    <w:rsid w:val="00DD6400"/>
    <w:rsid w:val="00DD6489"/>
    <w:rsid w:val="00DD6A76"/>
    <w:rsid w:val="00DD6B9F"/>
    <w:rsid w:val="00DD6E84"/>
    <w:rsid w:val="00DD70AA"/>
    <w:rsid w:val="00DD71B7"/>
    <w:rsid w:val="00DD72C0"/>
    <w:rsid w:val="00DD7623"/>
    <w:rsid w:val="00DD774E"/>
    <w:rsid w:val="00DD799B"/>
    <w:rsid w:val="00DD7C29"/>
    <w:rsid w:val="00DD7D20"/>
    <w:rsid w:val="00DD7F8F"/>
    <w:rsid w:val="00DE01CD"/>
    <w:rsid w:val="00DE0320"/>
    <w:rsid w:val="00DE051A"/>
    <w:rsid w:val="00DE05A6"/>
    <w:rsid w:val="00DE05D5"/>
    <w:rsid w:val="00DE06D8"/>
    <w:rsid w:val="00DE0850"/>
    <w:rsid w:val="00DE0B1A"/>
    <w:rsid w:val="00DE0C1A"/>
    <w:rsid w:val="00DE1045"/>
    <w:rsid w:val="00DE10AB"/>
    <w:rsid w:val="00DE10C9"/>
    <w:rsid w:val="00DE1198"/>
    <w:rsid w:val="00DE126B"/>
    <w:rsid w:val="00DE1405"/>
    <w:rsid w:val="00DE1690"/>
    <w:rsid w:val="00DE1852"/>
    <w:rsid w:val="00DE1A23"/>
    <w:rsid w:val="00DE1CD0"/>
    <w:rsid w:val="00DE1D9A"/>
    <w:rsid w:val="00DE1FA4"/>
    <w:rsid w:val="00DE1FA7"/>
    <w:rsid w:val="00DE2045"/>
    <w:rsid w:val="00DE21E6"/>
    <w:rsid w:val="00DE2426"/>
    <w:rsid w:val="00DE26E6"/>
    <w:rsid w:val="00DE2868"/>
    <w:rsid w:val="00DE2A94"/>
    <w:rsid w:val="00DE2C44"/>
    <w:rsid w:val="00DE2E47"/>
    <w:rsid w:val="00DE2E90"/>
    <w:rsid w:val="00DE313E"/>
    <w:rsid w:val="00DE3141"/>
    <w:rsid w:val="00DE322F"/>
    <w:rsid w:val="00DE3423"/>
    <w:rsid w:val="00DE355B"/>
    <w:rsid w:val="00DE389F"/>
    <w:rsid w:val="00DE39C2"/>
    <w:rsid w:val="00DE3C3E"/>
    <w:rsid w:val="00DE3E1F"/>
    <w:rsid w:val="00DE3E98"/>
    <w:rsid w:val="00DE3F69"/>
    <w:rsid w:val="00DE3FA0"/>
    <w:rsid w:val="00DE3FA9"/>
    <w:rsid w:val="00DE446A"/>
    <w:rsid w:val="00DE4498"/>
    <w:rsid w:val="00DE4513"/>
    <w:rsid w:val="00DE4569"/>
    <w:rsid w:val="00DE4A29"/>
    <w:rsid w:val="00DE4CD8"/>
    <w:rsid w:val="00DE4DDA"/>
    <w:rsid w:val="00DE4ED8"/>
    <w:rsid w:val="00DE4F91"/>
    <w:rsid w:val="00DE5017"/>
    <w:rsid w:val="00DE56A4"/>
    <w:rsid w:val="00DE56B8"/>
    <w:rsid w:val="00DE56E5"/>
    <w:rsid w:val="00DE5A8D"/>
    <w:rsid w:val="00DE5BB4"/>
    <w:rsid w:val="00DE5BF0"/>
    <w:rsid w:val="00DE6042"/>
    <w:rsid w:val="00DE60C0"/>
    <w:rsid w:val="00DE62DA"/>
    <w:rsid w:val="00DE6396"/>
    <w:rsid w:val="00DE640C"/>
    <w:rsid w:val="00DE65B0"/>
    <w:rsid w:val="00DE65CA"/>
    <w:rsid w:val="00DE6648"/>
    <w:rsid w:val="00DE6657"/>
    <w:rsid w:val="00DE668A"/>
    <w:rsid w:val="00DE6706"/>
    <w:rsid w:val="00DE6908"/>
    <w:rsid w:val="00DE6915"/>
    <w:rsid w:val="00DE6A8C"/>
    <w:rsid w:val="00DE6B3F"/>
    <w:rsid w:val="00DE6BD6"/>
    <w:rsid w:val="00DE7303"/>
    <w:rsid w:val="00DE73EC"/>
    <w:rsid w:val="00DE742A"/>
    <w:rsid w:val="00DE7507"/>
    <w:rsid w:val="00DE752D"/>
    <w:rsid w:val="00DE768C"/>
    <w:rsid w:val="00DE775F"/>
    <w:rsid w:val="00DE7788"/>
    <w:rsid w:val="00DE7A8B"/>
    <w:rsid w:val="00DE7ACB"/>
    <w:rsid w:val="00DE7FBE"/>
    <w:rsid w:val="00DF002C"/>
    <w:rsid w:val="00DF02CF"/>
    <w:rsid w:val="00DF04D1"/>
    <w:rsid w:val="00DF0A66"/>
    <w:rsid w:val="00DF0A75"/>
    <w:rsid w:val="00DF0BF2"/>
    <w:rsid w:val="00DF0C3C"/>
    <w:rsid w:val="00DF0E2C"/>
    <w:rsid w:val="00DF0EC8"/>
    <w:rsid w:val="00DF12A2"/>
    <w:rsid w:val="00DF1412"/>
    <w:rsid w:val="00DF1686"/>
    <w:rsid w:val="00DF1833"/>
    <w:rsid w:val="00DF1900"/>
    <w:rsid w:val="00DF1C96"/>
    <w:rsid w:val="00DF1D0E"/>
    <w:rsid w:val="00DF1D57"/>
    <w:rsid w:val="00DF1ECB"/>
    <w:rsid w:val="00DF2064"/>
    <w:rsid w:val="00DF21A1"/>
    <w:rsid w:val="00DF2249"/>
    <w:rsid w:val="00DF22C9"/>
    <w:rsid w:val="00DF264E"/>
    <w:rsid w:val="00DF27F1"/>
    <w:rsid w:val="00DF2943"/>
    <w:rsid w:val="00DF2B25"/>
    <w:rsid w:val="00DF2B2A"/>
    <w:rsid w:val="00DF2CDF"/>
    <w:rsid w:val="00DF3157"/>
    <w:rsid w:val="00DF31EF"/>
    <w:rsid w:val="00DF3272"/>
    <w:rsid w:val="00DF328F"/>
    <w:rsid w:val="00DF3355"/>
    <w:rsid w:val="00DF38A6"/>
    <w:rsid w:val="00DF38CB"/>
    <w:rsid w:val="00DF3A51"/>
    <w:rsid w:val="00DF3AFA"/>
    <w:rsid w:val="00DF3C0F"/>
    <w:rsid w:val="00DF3E35"/>
    <w:rsid w:val="00DF4030"/>
    <w:rsid w:val="00DF411E"/>
    <w:rsid w:val="00DF417A"/>
    <w:rsid w:val="00DF41AD"/>
    <w:rsid w:val="00DF43EB"/>
    <w:rsid w:val="00DF444A"/>
    <w:rsid w:val="00DF4564"/>
    <w:rsid w:val="00DF47AE"/>
    <w:rsid w:val="00DF4A03"/>
    <w:rsid w:val="00DF4BB4"/>
    <w:rsid w:val="00DF4C11"/>
    <w:rsid w:val="00DF4C67"/>
    <w:rsid w:val="00DF4ECB"/>
    <w:rsid w:val="00DF4F5C"/>
    <w:rsid w:val="00DF5227"/>
    <w:rsid w:val="00DF53C2"/>
    <w:rsid w:val="00DF546A"/>
    <w:rsid w:val="00DF56CF"/>
    <w:rsid w:val="00DF56E7"/>
    <w:rsid w:val="00DF57CC"/>
    <w:rsid w:val="00DF59B0"/>
    <w:rsid w:val="00DF5B7B"/>
    <w:rsid w:val="00DF5B8E"/>
    <w:rsid w:val="00DF5BD6"/>
    <w:rsid w:val="00DF5EBC"/>
    <w:rsid w:val="00DF606C"/>
    <w:rsid w:val="00DF606D"/>
    <w:rsid w:val="00DF60E4"/>
    <w:rsid w:val="00DF631D"/>
    <w:rsid w:val="00DF6342"/>
    <w:rsid w:val="00DF636E"/>
    <w:rsid w:val="00DF645C"/>
    <w:rsid w:val="00DF659A"/>
    <w:rsid w:val="00DF65FA"/>
    <w:rsid w:val="00DF6883"/>
    <w:rsid w:val="00DF68F1"/>
    <w:rsid w:val="00DF691C"/>
    <w:rsid w:val="00DF698E"/>
    <w:rsid w:val="00DF69B2"/>
    <w:rsid w:val="00DF6AC3"/>
    <w:rsid w:val="00DF6B1A"/>
    <w:rsid w:val="00DF6BA2"/>
    <w:rsid w:val="00DF6E01"/>
    <w:rsid w:val="00DF6EE4"/>
    <w:rsid w:val="00DF6F01"/>
    <w:rsid w:val="00DF6F38"/>
    <w:rsid w:val="00DF7061"/>
    <w:rsid w:val="00DF734F"/>
    <w:rsid w:val="00DF759E"/>
    <w:rsid w:val="00DF78B4"/>
    <w:rsid w:val="00DF78D0"/>
    <w:rsid w:val="00DF7934"/>
    <w:rsid w:val="00DF7AD4"/>
    <w:rsid w:val="00DF7B0A"/>
    <w:rsid w:val="00DF7BCB"/>
    <w:rsid w:val="00DF7C74"/>
    <w:rsid w:val="00DF7D48"/>
    <w:rsid w:val="00DF7EE2"/>
    <w:rsid w:val="00E000DD"/>
    <w:rsid w:val="00E001EC"/>
    <w:rsid w:val="00E0028A"/>
    <w:rsid w:val="00E00578"/>
    <w:rsid w:val="00E005D8"/>
    <w:rsid w:val="00E005DD"/>
    <w:rsid w:val="00E00672"/>
    <w:rsid w:val="00E0074C"/>
    <w:rsid w:val="00E0078E"/>
    <w:rsid w:val="00E008AC"/>
    <w:rsid w:val="00E008BA"/>
    <w:rsid w:val="00E0098A"/>
    <w:rsid w:val="00E00A1A"/>
    <w:rsid w:val="00E00CF8"/>
    <w:rsid w:val="00E00EB6"/>
    <w:rsid w:val="00E00F73"/>
    <w:rsid w:val="00E00FCD"/>
    <w:rsid w:val="00E0111B"/>
    <w:rsid w:val="00E01562"/>
    <w:rsid w:val="00E015B4"/>
    <w:rsid w:val="00E016F3"/>
    <w:rsid w:val="00E017D9"/>
    <w:rsid w:val="00E01809"/>
    <w:rsid w:val="00E01838"/>
    <w:rsid w:val="00E01A8F"/>
    <w:rsid w:val="00E01B5D"/>
    <w:rsid w:val="00E01B98"/>
    <w:rsid w:val="00E01C00"/>
    <w:rsid w:val="00E01E09"/>
    <w:rsid w:val="00E01FA0"/>
    <w:rsid w:val="00E0209F"/>
    <w:rsid w:val="00E0218D"/>
    <w:rsid w:val="00E0242E"/>
    <w:rsid w:val="00E02500"/>
    <w:rsid w:val="00E025C5"/>
    <w:rsid w:val="00E026C7"/>
    <w:rsid w:val="00E02A36"/>
    <w:rsid w:val="00E0308F"/>
    <w:rsid w:val="00E0315A"/>
    <w:rsid w:val="00E031BB"/>
    <w:rsid w:val="00E03234"/>
    <w:rsid w:val="00E0340B"/>
    <w:rsid w:val="00E03423"/>
    <w:rsid w:val="00E0369B"/>
    <w:rsid w:val="00E03765"/>
    <w:rsid w:val="00E03773"/>
    <w:rsid w:val="00E03839"/>
    <w:rsid w:val="00E039A2"/>
    <w:rsid w:val="00E039EE"/>
    <w:rsid w:val="00E03B6F"/>
    <w:rsid w:val="00E03C06"/>
    <w:rsid w:val="00E03C57"/>
    <w:rsid w:val="00E03CD2"/>
    <w:rsid w:val="00E03F33"/>
    <w:rsid w:val="00E04020"/>
    <w:rsid w:val="00E040AF"/>
    <w:rsid w:val="00E040F7"/>
    <w:rsid w:val="00E042FC"/>
    <w:rsid w:val="00E0430D"/>
    <w:rsid w:val="00E04662"/>
    <w:rsid w:val="00E04726"/>
    <w:rsid w:val="00E04C93"/>
    <w:rsid w:val="00E04FA4"/>
    <w:rsid w:val="00E05096"/>
    <w:rsid w:val="00E054E0"/>
    <w:rsid w:val="00E05509"/>
    <w:rsid w:val="00E055CB"/>
    <w:rsid w:val="00E056B5"/>
    <w:rsid w:val="00E05785"/>
    <w:rsid w:val="00E05898"/>
    <w:rsid w:val="00E0597E"/>
    <w:rsid w:val="00E05B67"/>
    <w:rsid w:val="00E05BA2"/>
    <w:rsid w:val="00E05C4F"/>
    <w:rsid w:val="00E05D9B"/>
    <w:rsid w:val="00E06142"/>
    <w:rsid w:val="00E06262"/>
    <w:rsid w:val="00E062DC"/>
    <w:rsid w:val="00E06671"/>
    <w:rsid w:val="00E066E1"/>
    <w:rsid w:val="00E0672A"/>
    <w:rsid w:val="00E069FB"/>
    <w:rsid w:val="00E06B0A"/>
    <w:rsid w:val="00E06D73"/>
    <w:rsid w:val="00E06DEB"/>
    <w:rsid w:val="00E06E74"/>
    <w:rsid w:val="00E0702A"/>
    <w:rsid w:val="00E0712D"/>
    <w:rsid w:val="00E0717E"/>
    <w:rsid w:val="00E072AD"/>
    <w:rsid w:val="00E072CE"/>
    <w:rsid w:val="00E074D4"/>
    <w:rsid w:val="00E076A8"/>
    <w:rsid w:val="00E077E3"/>
    <w:rsid w:val="00E07847"/>
    <w:rsid w:val="00E079C7"/>
    <w:rsid w:val="00E07CEF"/>
    <w:rsid w:val="00E100F7"/>
    <w:rsid w:val="00E10143"/>
    <w:rsid w:val="00E10338"/>
    <w:rsid w:val="00E103D6"/>
    <w:rsid w:val="00E104D6"/>
    <w:rsid w:val="00E10654"/>
    <w:rsid w:val="00E10784"/>
    <w:rsid w:val="00E10851"/>
    <w:rsid w:val="00E10C42"/>
    <w:rsid w:val="00E10EA8"/>
    <w:rsid w:val="00E10F18"/>
    <w:rsid w:val="00E10F26"/>
    <w:rsid w:val="00E10FC3"/>
    <w:rsid w:val="00E110E7"/>
    <w:rsid w:val="00E11186"/>
    <w:rsid w:val="00E111C6"/>
    <w:rsid w:val="00E11284"/>
    <w:rsid w:val="00E11454"/>
    <w:rsid w:val="00E11B61"/>
    <w:rsid w:val="00E11EBD"/>
    <w:rsid w:val="00E120C6"/>
    <w:rsid w:val="00E123F6"/>
    <w:rsid w:val="00E12735"/>
    <w:rsid w:val="00E1281C"/>
    <w:rsid w:val="00E12B72"/>
    <w:rsid w:val="00E12BF8"/>
    <w:rsid w:val="00E12DD8"/>
    <w:rsid w:val="00E12EB1"/>
    <w:rsid w:val="00E12EB5"/>
    <w:rsid w:val="00E12FE6"/>
    <w:rsid w:val="00E1301C"/>
    <w:rsid w:val="00E1316A"/>
    <w:rsid w:val="00E131B7"/>
    <w:rsid w:val="00E13338"/>
    <w:rsid w:val="00E1337E"/>
    <w:rsid w:val="00E13412"/>
    <w:rsid w:val="00E13491"/>
    <w:rsid w:val="00E13601"/>
    <w:rsid w:val="00E13621"/>
    <w:rsid w:val="00E1389A"/>
    <w:rsid w:val="00E139D6"/>
    <w:rsid w:val="00E13AF5"/>
    <w:rsid w:val="00E13B0D"/>
    <w:rsid w:val="00E13B5A"/>
    <w:rsid w:val="00E13C1A"/>
    <w:rsid w:val="00E13E54"/>
    <w:rsid w:val="00E13F33"/>
    <w:rsid w:val="00E13F7D"/>
    <w:rsid w:val="00E1403A"/>
    <w:rsid w:val="00E14051"/>
    <w:rsid w:val="00E1418B"/>
    <w:rsid w:val="00E141E2"/>
    <w:rsid w:val="00E14338"/>
    <w:rsid w:val="00E1446E"/>
    <w:rsid w:val="00E14920"/>
    <w:rsid w:val="00E14AA3"/>
    <w:rsid w:val="00E14C1C"/>
    <w:rsid w:val="00E14FAB"/>
    <w:rsid w:val="00E151D0"/>
    <w:rsid w:val="00E152B9"/>
    <w:rsid w:val="00E153E9"/>
    <w:rsid w:val="00E15897"/>
    <w:rsid w:val="00E15B00"/>
    <w:rsid w:val="00E15BF1"/>
    <w:rsid w:val="00E15CE6"/>
    <w:rsid w:val="00E15D1A"/>
    <w:rsid w:val="00E15D3E"/>
    <w:rsid w:val="00E15FBB"/>
    <w:rsid w:val="00E16488"/>
    <w:rsid w:val="00E166BA"/>
    <w:rsid w:val="00E16D7E"/>
    <w:rsid w:val="00E16DC9"/>
    <w:rsid w:val="00E1701A"/>
    <w:rsid w:val="00E17076"/>
    <w:rsid w:val="00E17286"/>
    <w:rsid w:val="00E172DC"/>
    <w:rsid w:val="00E177D5"/>
    <w:rsid w:val="00E177DF"/>
    <w:rsid w:val="00E1786D"/>
    <w:rsid w:val="00E17A94"/>
    <w:rsid w:val="00E17B26"/>
    <w:rsid w:val="00E17BCC"/>
    <w:rsid w:val="00E17D53"/>
    <w:rsid w:val="00E17F5F"/>
    <w:rsid w:val="00E20001"/>
    <w:rsid w:val="00E202FA"/>
    <w:rsid w:val="00E20387"/>
    <w:rsid w:val="00E2057A"/>
    <w:rsid w:val="00E2087E"/>
    <w:rsid w:val="00E20B4F"/>
    <w:rsid w:val="00E20E07"/>
    <w:rsid w:val="00E20FCA"/>
    <w:rsid w:val="00E21088"/>
    <w:rsid w:val="00E210B6"/>
    <w:rsid w:val="00E21176"/>
    <w:rsid w:val="00E21260"/>
    <w:rsid w:val="00E21307"/>
    <w:rsid w:val="00E21582"/>
    <w:rsid w:val="00E2173C"/>
    <w:rsid w:val="00E21814"/>
    <w:rsid w:val="00E2189C"/>
    <w:rsid w:val="00E218F6"/>
    <w:rsid w:val="00E21908"/>
    <w:rsid w:val="00E21921"/>
    <w:rsid w:val="00E219D1"/>
    <w:rsid w:val="00E21AFE"/>
    <w:rsid w:val="00E21B6F"/>
    <w:rsid w:val="00E22048"/>
    <w:rsid w:val="00E2224F"/>
    <w:rsid w:val="00E22325"/>
    <w:rsid w:val="00E22362"/>
    <w:rsid w:val="00E223ED"/>
    <w:rsid w:val="00E2258F"/>
    <w:rsid w:val="00E227D3"/>
    <w:rsid w:val="00E2288A"/>
    <w:rsid w:val="00E228DE"/>
    <w:rsid w:val="00E22930"/>
    <w:rsid w:val="00E229EB"/>
    <w:rsid w:val="00E22ACF"/>
    <w:rsid w:val="00E22AD2"/>
    <w:rsid w:val="00E22BB3"/>
    <w:rsid w:val="00E22CD4"/>
    <w:rsid w:val="00E22CE6"/>
    <w:rsid w:val="00E22FC6"/>
    <w:rsid w:val="00E2307F"/>
    <w:rsid w:val="00E232E6"/>
    <w:rsid w:val="00E23517"/>
    <w:rsid w:val="00E23521"/>
    <w:rsid w:val="00E2352E"/>
    <w:rsid w:val="00E23539"/>
    <w:rsid w:val="00E236D9"/>
    <w:rsid w:val="00E23878"/>
    <w:rsid w:val="00E23952"/>
    <w:rsid w:val="00E23993"/>
    <w:rsid w:val="00E23A3B"/>
    <w:rsid w:val="00E23A89"/>
    <w:rsid w:val="00E23C4B"/>
    <w:rsid w:val="00E23D0D"/>
    <w:rsid w:val="00E23D57"/>
    <w:rsid w:val="00E23E83"/>
    <w:rsid w:val="00E23F5C"/>
    <w:rsid w:val="00E24047"/>
    <w:rsid w:val="00E24175"/>
    <w:rsid w:val="00E242F0"/>
    <w:rsid w:val="00E24469"/>
    <w:rsid w:val="00E24474"/>
    <w:rsid w:val="00E24496"/>
    <w:rsid w:val="00E245A1"/>
    <w:rsid w:val="00E2486A"/>
    <w:rsid w:val="00E24B60"/>
    <w:rsid w:val="00E24B94"/>
    <w:rsid w:val="00E24BB7"/>
    <w:rsid w:val="00E24C12"/>
    <w:rsid w:val="00E24C36"/>
    <w:rsid w:val="00E24D8C"/>
    <w:rsid w:val="00E24ED0"/>
    <w:rsid w:val="00E24F78"/>
    <w:rsid w:val="00E2513E"/>
    <w:rsid w:val="00E251A8"/>
    <w:rsid w:val="00E25553"/>
    <w:rsid w:val="00E255A3"/>
    <w:rsid w:val="00E255C3"/>
    <w:rsid w:val="00E256FD"/>
    <w:rsid w:val="00E25885"/>
    <w:rsid w:val="00E25A0D"/>
    <w:rsid w:val="00E25A40"/>
    <w:rsid w:val="00E25BFA"/>
    <w:rsid w:val="00E25C9B"/>
    <w:rsid w:val="00E25DB8"/>
    <w:rsid w:val="00E262F2"/>
    <w:rsid w:val="00E2633D"/>
    <w:rsid w:val="00E265B8"/>
    <w:rsid w:val="00E2666C"/>
    <w:rsid w:val="00E266E7"/>
    <w:rsid w:val="00E268A1"/>
    <w:rsid w:val="00E26920"/>
    <w:rsid w:val="00E26946"/>
    <w:rsid w:val="00E2696C"/>
    <w:rsid w:val="00E26A18"/>
    <w:rsid w:val="00E26B97"/>
    <w:rsid w:val="00E26D92"/>
    <w:rsid w:val="00E2719F"/>
    <w:rsid w:val="00E27373"/>
    <w:rsid w:val="00E27508"/>
    <w:rsid w:val="00E27714"/>
    <w:rsid w:val="00E277E3"/>
    <w:rsid w:val="00E278AD"/>
    <w:rsid w:val="00E278CF"/>
    <w:rsid w:val="00E279F4"/>
    <w:rsid w:val="00E27C6B"/>
    <w:rsid w:val="00E27FB4"/>
    <w:rsid w:val="00E3001F"/>
    <w:rsid w:val="00E30498"/>
    <w:rsid w:val="00E30642"/>
    <w:rsid w:val="00E306B6"/>
    <w:rsid w:val="00E306CA"/>
    <w:rsid w:val="00E30847"/>
    <w:rsid w:val="00E308D9"/>
    <w:rsid w:val="00E3092C"/>
    <w:rsid w:val="00E3097B"/>
    <w:rsid w:val="00E309C6"/>
    <w:rsid w:val="00E309D7"/>
    <w:rsid w:val="00E309E4"/>
    <w:rsid w:val="00E30A86"/>
    <w:rsid w:val="00E30B8D"/>
    <w:rsid w:val="00E30E07"/>
    <w:rsid w:val="00E30E73"/>
    <w:rsid w:val="00E30EF2"/>
    <w:rsid w:val="00E310E5"/>
    <w:rsid w:val="00E312CB"/>
    <w:rsid w:val="00E314D9"/>
    <w:rsid w:val="00E314FE"/>
    <w:rsid w:val="00E31562"/>
    <w:rsid w:val="00E3157B"/>
    <w:rsid w:val="00E31639"/>
    <w:rsid w:val="00E317AE"/>
    <w:rsid w:val="00E31B3B"/>
    <w:rsid w:val="00E31CB5"/>
    <w:rsid w:val="00E31EB6"/>
    <w:rsid w:val="00E31EDE"/>
    <w:rsid w:val="00E31F3D"/>
    <w:rsid w:val="00E320B2"/>
    <w:rsid w:val="00E32556"/>
    <w:rsid w:val="00E32586"/>
    <w:rsid w:val="00E32704"/>
    <w:rsid w:val="00E32A16"/>
    <w:rsid w:val="00E32C19"/>
    <w:rsid w:val="00E32CAF"/>
    <w:rsid w:val="00E32CE1"/>
    <w:rsid w:val="00E32FCB"/>
    <w:rsid w:val="00E33074"/>
    <w:rsid w:val="00E33120"/>
    <w:rsid w:val="00E3321E"/>
    <w:rsid w:val="00E3322E"/>
    <w:rsid w:val="00E3333C"/>
    <w:rsid w:val="00E334DA"/>
    <w:rsid w:val="00E3371B"/>
    <w:rsid w:val="00E337EE"/>
    <w:rsid w:val="00E33A01"/>
    <w:rsid w:val="00E33A91"/>
    <w:rsid w:val="00E33C5B"/>
    <w:rsid w:val="00E33EAA"/>
    <w:rsid w:val="00E33EB2"/>
    <w:rsid w:val="00E34290"/>
    <w:rsid w:val="00E343F5"/>
    <w:rsid w:val="00E345A7"/>
    <w:rsid w:val="00E34667"/>
    <w:rsid w:val="00E34724"/>
    <w:rsid w:val="00E34813"/>
    <w:rsid w:val="00E34921"/>
    <w:rsid w:val="00E34A77"/>
    <w:rsid w:val="00E34A91"/>
    <w:rsid w:val="00E34B14"/>
    <w:rsid w:val="00E34C3E"/>
    <w:rsid w:val="00E34C46"/>
    <w:rsid w:val="00E34D39"/>
    <w:rsid w:val="00E34E87"/>
    <w:rsid w:val="00E34E92"/>
    <w:rsid w:val="00E34EA2"/>
    <w:rsid w:val="00E34F92"/>
    <w:rsid w:val="00E3506F"/>
    <w:rsid w:val="00E350BF"/>
    <w:rsid w:val="00E350C5"/>
    <w:rsid w:val="00E351F2"/>
    <w:rsid w:val="00E353B5"/>
    <w:rsid w:val="00E354A0"/>
    <w:rsid w:val="00E356FF"/>
    <w:rsid w:val="00E357AA"/>
    <w:rsid w:val="00E35841"/>
    <w:rsid w:val="00E35969"/>
    <w:rsid w:val="00E35E69"/>
    <w:rsid w:val="00E35EB3"/>
    <w:rsid w:val="00E35FE4"/>
    <w:rsid w:val="00E360F3"/>
    <w:rsid w:val="00E361B7"/>
    <w:rsid w:val="00E36245"/>
    <w:rsid w:val="00E3651B"/>
    <w:rsid w:val="00E36560"/>
    <w:rsid w:val="00E36567"/>
    <w:rsid w:val="00E36664"/>
    <w:rsid w:val="00E36955"/>
    <w:rsid w:val="00E36A31"/>
    <w:rsid w:val="00E36CBA"/>
    <w:rsid w:val="00E36E19"/>
    <w:rsid w:val="00E36FC8"/>
    <w:rsid w:val="00E3700C"/>
    <w:rsid w:val="00E37191"/>
    <w:rsid w:val="00E375F3"/>
    <w:rsid w:val="00E37660"/>
    <w:rsid w:val="00E37702"/>
    <w:rsid w:val="00E37714"/>
    <w:rsid w:val="00E37B84"/>
    <w:rsid w:val="00E37E4A"/>
    <w:rsid w:val="00E400C8"/>
    <w:rsid w:val="00E4028C"/>
    <w:rsid w:val="00E40338"/>
    <w:rsid w:val="00E4034A"/>
    <w:rsid w:val="00E40370"/>
    <w:rsid w:val="00E403DF"/>
    <w:rsid w:val="00E403FE"/>
    <w:rsid w:val="00E40484"/>
    <w:rsid w:val="00E40509"/>
    <w:rsid w:val="00E405BB"/>
    <w:rsid w:val="00E4063F"/>
    <w:rsid w:val="00E40836"/>
    <w:rsid w:val="00E40895"/>
    <w:rsid w:val="00E409B6"/>
    <w:rsid w:val="00E409F5"/>
    <w:rsid w:val="00E40A54"/>
    <w:rsid w:val="00E40AF1"/>
    <w:rsid w:val="00E40BD3"/>
    <w:rsid w:val="00E40DC0"/>
    <w:rsid w:val="00E40E3D"/>
    <w:rsid w:val="00E411DB"/>
    <w:rsid w:val="00E413B5"/>
    <w:rsid w:val="00E4146B"/>
    <w:rsid w:val="00E4158B"/>
    <w:rsid w:val="00E417EB"/>
    <w:rsid w:val="00E4184A"/>
    <w:rsid w:val="00E41997"/>
    <w:rsid w:val="00E41A57"/>
    <w:rsid w:val="00E41B38"/>
    <w:rsid w:val="00E41D10"/>
    <w:rsid w:val="00E41DE0"/>
    <w:rsid w:val="00E42048"/>
    <w:rsid w:val="00E42123"/>
    <w:rsid w:val="00E42310"/>
    <w:rsid w:val="00E42364"/>
    <w:rsid w:val="00E424A2"/>
    <w:rsid w:val="00E424F5"/>
    <w:rsid w:val="00E4260D"/>
    <w:rsid w:val="00E42715"/>
    <w:rsid w:val="00E428DF"/>
    <w:rsid w:val="00E430BE"/>
    <w:rsid w:val="00E4323C"/>
    <w:rsid w:val="00E43518"/>
    <w:rsid w:val="00E435DC"/>
    <w:rsid w:val="00E4374E"/>
    <w:rsid w:val="00E438CD"/>
    <w:rsid w:val="00E43905"/>
    <w:rsid w:val="00E43998"/>
    <w:rsid w:val="00E43A6D"/>
    <w:rsid w:val="00E43B3E"/>
    <w:rsid w:val="00E43B67"/>
    <w:rsid w:val="00E43B74"/>
    <w:rsid w:val="00E43CA0"/>
    <w:rsid w:val="00E43CA9"/>
    <w:rsid w:val="00E43CBC"/>
    <w:rsid w:val="00E43EB8"/>
    <w:rsid w:val="00E43FD6"/>
    <w:rsid w:val="00E44173"/>
    <w:rsid w:val="00E4454A"/>
    <w:rsid w:val="00E445CB"/>
    <w:rsid w:val="00E445F0"/>
    <w:rsid w:val="00E4461B"/>
    <w:rsid w:val="00E447EC"/>
    <w:rsid w:val="00E4493F"/>
    <w:rsid w:val="00E449E4"/>
    <w:rsid w:val="00E44A5B"/>
    <w:rsid w:val="00E45017"/>
    <w:rsid w:val="00E451A1"/>
    <w:rsid w:val="00E453EF"/>
    <w:rsid w:val="00E4563E"/>
    <w:rsid w:val="00E45703"/>
    <w:rsid w:val="00E45829"/>
    <w:rsid w:val="00E45860"/>
    <w:rsid w:val="00E45918"/>
    <w:rsid w:val="00E4595F"/>
    <w:rsid w:val="00E45999"/>
    <w:rsid w:val="00E45A8D"/>
    <w:rsid w:val="00E45B2A"/>
    <w:rsid w:val="00E45BDC"/>
    <w:rsid w:val="00E46111"/>
    <w:rsid w:val="00E461FA"/>
    <w:rsid w:val="00E462A4"/>
    <w:rsid w:val="00E462AF"/>
    <w:rsid w:val="00E467AE"/>
    <w:rsid w:val="00E4685E"/>
    <w:rsid w:val="00E4691B"/>
    <w:rsid w:val="00E4694E"/>
    <w:rsid w:val="00E46AC5"/>
    <w:rsid w:val="00E46D1C"/>
    <w:rsid w:val="00E47044"/>
    <w:rsid w:val="00E470C2"/>
    <w:rsid w:val="00E471FA"/>
    <w:rsid w:val="00E4722E"/>
    <w:rsid w:val="00E4735F"/>
    <w:rsid w:val="00E4743B"/>
    <w:rsid w:val="00E47451"/>
    <w:rsid w:val="00E47507"/>
    <w:rsid w:val="00E4756B"/>
    <w:rsid w:val="00E47594"/>
    <w:rsid w:val="00E4766C"/>
    <w:rsid w:val="00E4769E"/>
    <w:rsid w:val="00E476F6"/>
    <w:rsid w:val="00E47A79"/>
    <w:rsid w:val="00E47E97"/>
    <w:rsid w:val="00E5000E"/>
    <w:rsid w:val="00E5003C"/>
    <w:rsid w:val="00E50085"/>
    <w:rsid w:val="00E50348"/>
    <w:rsid w:val="00E50908"/>
    <w:rsid w:val="00E50A0E"/>
    <w:rsid w:val="00E50A8D"/>
    <w:rsid w:val="00E50C5E"/>
    <w:rsid w:val="00E50DAD"/>
    <w:rsid w:val="00E50E19"/>
    <w:rsid w:val="00E50F6C"/>
    <w:rsid w:val="00E50FE4"/>
    <w:rsid w:val="00E5109B"/>
    <w:rsid w:val="00E51386"/>
    <w:rsid w:val="00E516DE"/>
    <w:rsid w:val="00E51728"/>
    <w:rsid w:val="00E519EB"/>
    <w:rsid w:val="00E51A4C"/>
    <w:rsid w:val="00E51A69"/>
    <w:rsid w:val="00E51CD5"/>
    <w:rsid w:val="00E51D3A"/>
    <w:rsid w:val="00E51E86"/>
    <w:rsid w:val="00E523F4"/>
    <w:rsid w:val="00E52607"/>
    <w:rsid w:val="00E5269E"/>
    <w:rsid w:val="00E5287B"/>
    <w:rsid w:val="00E528D2"/>
    <w:rsid w:val="00E52ABE"/>
    <w:rsid w:val="00E52BDA"/>
    <w:rsid w:val="00E52BE9"/>
    <w:rsid w:val="00E52F52"/>
    <w:rsid w:val="00E53385"/>
    <w:rsid w:val="00E537A1"/>
    <w:rsid w:val="00E538AD"/>
    <w:rsid w:val="00E538F3"/>
    <w:rsid w:val="00E5392F"/>
    <w:rsid w:val="00E539C8"/>
    <w:rsid w:val="00E53B6A"/>
    <w:rsid w:val="00E53CA7"/>
    <w:rsid w:val="00E53E3B"/>
    <w:rsid w:val="00E54330"/>
    <w:rsid w:val="00E54490"/>
    <w:rsid w:val="00E54538"/>
    <w:rsid w:val="00E54669"/>
    <w:rsid w:val="00E54AC0"/>
    <w:rsid w:val="00E54AF7"/>
    <w:rsid w:val="00E54C18"/>
    <w:rsid w:val="00E54D1C"/>
    <w:rsid w:val="00E54E3D"/>
    <w:rsid w:val="00E54E4E"/>
    <w:rsid w:val="00E55109"/>
    <w:rsid w:val="00E555BF"/>
    <w:rsid w:val="00E555F1"/>
    <w:rsid w:val="00E55610"/>
    <w:rsid w:val="00E5565A"/>
    <w:rsid w:val="00E55966"/>
    <w:rsid w:val="00E559C2"/>
    <w:rsid w:val="00E55A36"/>
    <w:rsid w:val="00E55AC9"/>
    <w:rsid w:val="00E55D00"/>
    <w:rsid w:val="00E55E84"/>
    <w:rsid w:val="00E55EC2"/>
    <w:rsid w:val="00E562AB"/>
    <w:rsid w:val="00E5656D"/>
    <w:rsid w:val="00E56798"/>
    <w:rsid w:val="00E56803"/>
    <w:rsid w:val="00E56B1E"/>
    <w:rsid w:val="00E56C3E"/>
    <w:rsid w:val="00E56C5E"/>
    <w:rsid w:val="00E56CF2"/>
    <w:rsid w:val="00E56D4F"/>
    <w:rsid w:val="00E56D82"/>
    <w:rsid w:val="00E571EA"/>
    <w:rsid w:val="00E57319"/>
    <w:rsid w:val="00E57517"/>
    <w:rsid w:val="00E57595"/>
    <w:rsid w:val="00E5771A"/>
    <w:rsid w:val="00E5784F"/>
    <w:rsid w:val="00E578BC"/>
    <w:rsid w:val="00E57A9A"/>
    <w:rsid w:val="00E57BC0"/>
    <w:rsid w:val="00E57C75"/>
    <w:rsid w:val="00E57C86"/>
    <w:rsid w:val="00E57DF2"/>
    <w:rsid w:val="00E60577"/>
    <w:rsid w:val="00E60633"/>
    <w:rsid w:val="00E606F6"/>
    <w:rsid w:val="00E6076F"/>
    <w:rsid w:val="00E607EF"/>
    <w:rsid w:val="00E609B3"/>
    <w:rsid w:val="00E60A3A"/>
    <w:rsid w:val="00E60C22"/>
    <w:rsid w:val="00E60E64"/>
    <w:rsid w:val="00E60E9D"/>
    <w:rsid w:val="00E60F48"/>
    <w:rsid w:val="00E6121F"/>
    <w:rsid w:val="00E61235"/>
    <w:rsid w:val="00E61563"/>
    <w:rsid w:val="00E6160D"/>
    <w:rsid w:val="00E61A0B"/>
    <w:rsid w:val="00E61A2D"/>
    <w:rsid w:val="00E61B0A"/>
    <w:rsid w:val="00E61B1D"/>
    <w:rsid w:val="00E61E32"/>
    <w:rsid w:val="00E61FDB"/>
    <w:rsid w:val="00E621B2"/>
    <w:rsid w:val="00E6237D"/>
    <w:rsid w:val="00E624D9"/>
    <w:rsid w:val="00E627E6"/>
    <w:rsid w:val="00E62913"/>
    <w:rsid w:val="00E62E41"/>
    <w:rsid w:val="00E62E67"/>
    <w:rsid w:val="00E62ECE"/>
    <w:rsid w:val="00E63273"/>
    <w:rsid w:val="00E63315"/>
    <w:rsid w:val="00E636CE"/>
    <w:rsid w:val="00E639CC"/>
    <w:rsid w:val="00E63A7E"/>
    <w:rsid w:val="00E63AA0"/>
    <w:rsid w:val="00E64075"/>
    <w:rsid w:val="00E641AC"/>
    <w:rsid w:val="00E6430E"/>
    <w:rsid w:val="00E64440"/>
    <w:rsid w:val="00E645B7"/>
    <w:rsid w:val="00E64689"/>
    <w:rsid w:val="00E646E6"/>
    <w:rsid w:val="00E649BC"/>
    <w:rsid w:val="00E65163"/>
    <w:rsid w:val="00E65280"/>
    <w:rsid w:val="00E6547F"/>
    <w:rsid w:val="00E65574"/>
    <w:rsid w:val="00E655F8"/>
    <w:rsid w:val="00E658C7"/>
    <w:rsid w:val="00E65967"/>
    <w:rsid w:val="00E6597B"/>
    <w:rsid w:val="00E65A47"/>
    <w:rsid w:val="00E65BAA"/>
    <w:rsid w:val="00E65E91"/>
    <w:rsid w:val="00E65FC5"/>
    <w:rsid w:val="00E65FE5"/>
    <w:rsid w:val="00E6628B"/>
    <w:rsid w:val="00E6638B"/>
    <w:rsid w:val="00E66809"/>
    <w:rsid w:val="00E668DB"/>
    <w:rsid w:val="00E669B3"/>
    <w:rsid w:val="00E66C9D"/>
    <w:rsid w:val="00E66CF4"/>
    <w:rsid w:val="00E66D49"/>
    <w:rsid w:val="00E66DC6"/>
    <w:rsid w:val="00E66EA3"/>
    <w:rsid w:val="00E671D9"/>
    <w:rsid w:val="00E67503"/>
    <w:rsid w:val="00E67527"/>
    <w:rsid w:val="00E67776"/>
    <w:rsid w:val="00E67778"/>
    <w:rsid w:val="00E67839"/>
    <w:rsid w:val="00E67992"/>
    <w:rsid w:val="00E679BD"/>
    <w:rsid w:val="00E67AD2"/>
    <w:rsid w:val="00E67D27"/>
    <w:rsid w:val="00E7005F"/>
    <w:rsid w:val="00E70069"/>
    <w:rsid w:val="00E70083"/>
    <w:rsid w:val="00E7048A"/>
    <w:rsid w:val="00E707F5"/>
    <w:rsid w:val="00E7096C"/>
    <w:rsid w:val="00E70D42"/>
    <w:rsid w:val="00E70DF8"/>
    <w:rsid w:val="00E70E65"/>
    <w:rsid w:val="00E70EB8"/>
    <w:rsid w:val="00E70F29"/>
    <w:rsid w:val="00E70F3C"/>
    <w:rsid w:val="00E71019"/>
    <w:rsid w:val="00E71131"/>
    <w:rsid w:val="00E71186"/>
    <w:rsid w:val="00E71470"/>
    <w:rsid w:val="00E71763"/>
    <w:rsid w:val="00E719A4"/>
    <w:rsid w:val="00E71EE0"/>
    <w:rsid w:val="00E71F66"/>
    <w:rsid w:val="00E72102"/>
    <w:rsid w:val="00E7219C"/>
    <w:rsid w:val="00E72225"/>
    <w:rsid w:val="00E72227"/>
    <w:rsid w:val="00E722FD"/>
    <w:rsid w:val="00E726B6"/>
    <w:rsid w:val="00E727E2"/>
    <w:rsid w:val="00E7289B"/>
    <w:rsid w:val="00E72989"/>
    <w:rsid w:val="00E729B7"/>
    <w:rsid w:val="00E72AFC"/>
    <w:rsid w:val="00E72B79"/>
    <w:rsid w:val="00E72DE2"/>
    <w:rsid w:val="00E73149"/>
    <w:rsid w:val="00E732F8"/>
    <w:rsid w:val="00E73760"/>
    <w:rsid w:val="00E73793"/>
    <w:rsid w:val="00E73A1F"/>
    <w:rsid w:val="00E73A6E"/>
    <w:rsid w:val="00E73ADD"/>
    <w:rsid w:val="00E74043"/>
    <w:rsid w:val="00E74098"/>
    <w:rsid w:val="00E740FD"/>
    <w:rsid w:val="00E74175"/>
    <w:rsid w:val="00E74262"/>
    <w:rsid w:val="00E74314"/>
    <w:rsid w:val="00E74349"/>
    <w:rsid w:val="00E744A3"/>
    <w:rsid w:val="00E747FB"/>
    <w:rsid w:val="00E749D7"/>
    <w:rsid w:val="00E74BD9"/>
    <w:rsid w:val="00E74CF6"/>
    <w:rsid w:val="00E74D26"/>
    <w:rsid w:val="00E74D76"/>
    <w:rsid w:val="00E75039"/>
    <w:rsid w:val="00E753B9"/>
    <w:rsid w:val="00E75536"/>
    <w:rsid w:val="00E75610"/>
    <w:rsid w:val="00E758C6"/>
    <w:rsid w:val="00E758C7"/>
    <w:rsid w:val="00E75A64"/>
    <w:rsid w:val="00E75A83"/>
    <w:rsid w:val="00E75C90"/>
    <w:rsid w:val="00E75DEE"/>
    <w:rsid w:val="00E75E6B"/>
    <w:rsid w:val="00E75E9F"/>
    <w:rsid w:val="00E75FE0"/>
    <w:rsid w:val="00E76274"/>
    <w:rsid w:val="00E76293"/>
    <w:rsid w:val="00E76397"/>
    <w:rsid w:val="00E766DE"/>
    <w:rsid w:val="00E7673D"/>
    <w:rsid w:val="00E76747"/>
    <w:rsid w:val="00E76935"/>
    <w:rsid w:val="00E76965"/>
    <w:rsid w:val="00E76B93"/>
    <w:rsid w:val="00E76BAF"/>
    <w:rsid w:val="00E76BDB"/>
    <w:rsid w:val="00E76CB9"/>
    <w:rsid w:val="00E76DF4"/>
    <w:rsid w:val="00E76F32"/>
    <w:rsid w:val="00E771F8"/>
    <w:rsid w:val="00E7750F"/>
    <w:rsid w:val="00E77737"/>
    <w:rsid w:val="00E777A9"/>
    <w:rsid w:val="00E77859"/>
    <w:rsid w:val="00E778C4"/>
    <w:rsid w:val="00E77AE7"/>
    <w:rsid w:val="00E77CE3"/>
    <w:rsid w:val="00E77D72"/>
    <w:rsid w:val="00E77F82"/>
    <w:rsid w:val="00E800E9"/>
    <w:rsid w:val="00E80144"/>
    <w:rsid w:val="00E80428"/>
    <w:rsid w:val="00E80455"/>
    <w:rsid w:val="00E80468"/>
    <w:rsid w:val="00E8047B"/>
    <w:rsid w:val="00E806CD"/>
    <w:rsid w:val="00E807FB"/>
    <w:rsid w:val="00E8096A"/>
    <w:rsid w:val="00E80A40"/>
    <w:rsid w:val="00E80B16"/>
    <w:rsid w:val="00E80C21"/>
    <w:rsid w:val="00E811EA"/>
    <w:rsid w:val="00E81233"/>
    <w:rsid w:val="00E8131F"/>
    <w:rsid w:val="00E81627"/>
    <w:rsid w:val="00E81917"/>
    <w:rsid w:val="00E81941"/>
    <w:rsid w:val="00E8194D"/>
    <w:rsid w:val="00E81E10"/>
    <w:rsid w:val="00E81EF1"/>
    <w:rsid w:val="00E82192"/>
    <w:rsid w:val="00E821F3"/>
    <w:rsid w:val="00E8228D"/>
    <w:rsid w:val="00E82336"/>
    <w:rsid w:val="00E82450"/>
    <w:rsid w:val="00E82487"/>
    <w:rsid w:val="00E82A29"/>
    <w:rsid w:val="00E82BF3"/>
    <w:rsid w:val="00E82C82"/>
    <w:rsid w:val="00E82D7D"/>
    <w:rsid w:val="00E82EF0"/>
    <w:rsid w:val="00E82FCE"/>
    <w:rsid w:val="00E8303B"/>
    <w:rsid w:val="00E832FA"/>
    <w:rsid w:val="00E83339"/>
    <w:rsid w:val="00E83439"/>
    <w:rsid w:val="00E83629"/>
    <w:rsid w:val="00E83647"/>
    <w:rsid w:val="00E83723"/>
    <w:rsid w:val="00E837C3"/>
    <w:rsid w:val="00E83980"/>
    <w:rsid w:val="00E83A4A"/>
    <w:rsid w:val="00E83B5F"/>
    <w:rsid w:val="00E83CC3"/>
    <w:rsid w:val="00E83D2B"/>
    <w:rsid w:val="00E83D4F"/>
    <w:rsid w:val="00E83E7C"/>
    <w:rsid w:val="00E84419"/>
    <w:rsid w:val="00E84507"/>
    <w:rsid w:val="00E847F5"/>
    <w:rsid w:val="00E848B7"/>
    <w:rsid w:val="00E84AB3"/>
    <w:rsid w:val="00E84DE6"/>
    <w:rsid w:val="00E84F2E"/>
    <w:rsid w:val="00E84FBC"/>
    <w:rsid w:val="00E85439"/>
    <w:rsid w:val="00E85537"/>
    <w:rsid w:val="00E85727"/>
    <w:rsid w:val="00E8599B"/>
    <w:rsid w:val="00E85B6D"/>
    <w:rsid w:val="00E85FA7"/>
    <w:rsid w:val="00E86195"/>
    <w:rsid w:val="00E861D1"/>
    <w:rsid w:val="00E861FD"/>
    <w:rsid w:val="00E866B6"/>
    <w:rsid w:val="00E86863"/>
    <w:rsid w:val="00E86B37"/>
    <w:rsid w:val="00E86C15"/>
    <w:rsid w:val="00E86CB2"/>
    <w:rsid w:val="00E86D9E"/>
    <w:rsid w:val="00E86DD7"/>
    <w:rsid w:val="00E86E11"/>
    <w:rsid w:val="00E8707E"/>
    <w:rsid w:val="00E870C7"/>
    <w:rsid w:val="00E871EE"/>
    <w:rsid w:val="00E87306"/>
    <w:rsid w:val="00E87317"/>
    <w:rsid w:val="00E8740D"/>
    <w:rsid w:val="00E87498"/>
    <w:rsid w:val="00E87A73"/>
    <w:rsid w:val="00E87ABF"/>
    <w:rsid w:val="00E87C78"/>
    <w:rsid w:val="00E9008C"/>
    <w:rsid w:val="00E901A1"/>
    <w:rsid w:val="00E90271"/>
    <w:rsid w:val="00E90365"/>
    <w:rsid w:val="00E908D7"/>
    <w:rsid w:val="00E90952"/>
    <w:rsid w:val="00E90C9C"/>
    <w:rsid w:val="00E90F57"/>
    <w:rsid w:val="00E9130C"/>
    <w:rsid w:val="00E913AD"/>
    <w:rsid w:val="00E9164D"/>
    <w:rsid w:val="00E9165C"/>
    <w:rsid w:val="00E91BC9"/>
    <w:rsid w:val="00E91C39"/>
    <w:rsid w:val="00E91C89"/>
    <w:rsid w:val="00E9210E"/>
    <w:rsid w:val="00E92163"/>
    <w:rsid w:val="00E92172"/>
    <w:rsid w:val="00E92220"/>
    <w:rsid w:val="00E922DE"/>
    <w:rsid w:val="00E92525"/>
    <w:rsid w:val="00E926A9"/>
    <w:rsid w:val="00E926AB"/>
    <w:rsid w:val="00E929BE"/>
    <w:rsid w:val="00E92AF4"/>
    <w:rsid w:val="00E92C83"/>
    <w:rsid w:val="00E92CB4"/>
    <w:rsid w:val="00E9313C"/>
    <w:rsid w:val="00E934E2"/>
    <w:rsid w:val="00E93599"/>
    <w:rsid w:val="00E9362B"/>
    <w:rsid w:val="00E93682"/>
    <w:rsid w:val="00E938A3"/>
    <w:rsid w:val="00E93A97"/>
    <w:rsid w:val="00E93E46"/>
    <w:rsid w:val="00E93FED"/>
    <w:rsid w:val="00E93FF3"/>
    <w:rsid w:val="00E94111"/>
    <w:rsid w:val="00E941AF"/>
    <w:rsid w:val="00E941F9"/>
    <w:rsid w:val="00E9445F"/>
    <w:rsid w:val="00E944DE"/>
    <w:rsid w:val="00E946C2"/>
    <w:rsid w:val="00E947EC"/>
    <w:rsid w:val="00E9495F"/>
    <w:rsid w:val="00E94CF2"/>
    <w:rsid w:val="00E9504E"/>
    <w:rsid w:val="00E950AA"/>
    <w:rsid w:val="00E950DB"/>
    <w:rsid w:val="00E952C2"/>
    <w:rsid w:val="00E9531E"/>
    <w:rsid w:val="00E95352"/>
    <w:rsid w:val="00E95651"/>
    <w:rsid w:val="00E9572D"/>
    <w:rsid w:val="00E95D3F"/>
    <w:rsid w:val="00E962E1"/>
    <w:rsid w:val="00E967A5"/>
    <w:rsid w:val="00E96810"/>
    <w:rsid w:val="00E96A4B"/>
    <w:rsid w:val="00E96A9E"/>
    <w:rsid w:val="00E96B57"/>
    <w:rsid w:val="00E96EB2"/>
    <w:rsid w:val="00E96FF6"/>
    <w:rsid w:val="00E9719C"/>
    <w:rsid w:val="00E97208"/>
    <w:rsid w:val="00E9737A"/>
    <w:rsid w:val="00E9737E"/>
    <w:rsid w:val="00E97617"/>
    <w:rsid w:val="00E9783C"/>
    <w:rsid w:val="00E978A4"/>
    <w:rsid w:val="00E97A6B"/>
    <w:rsid w:val="00E97B59"/>
    <w:rsid w:val="00E97C53"/>
    <w:rsid w:val="00E97CC6"/>
    <w:rsid w:val="00E97E30"/>
    <w:rsid w:val="00EA006B"/>
    <w:rsid w:val="00EA014B"/>
    <w:rsid w:val="00EA0257"/>
    <w:rsid w:val="00EA07BF"/>
    <w:rsid w:val="00EA0BAA"/>
    <w:rsid w:val="00EA0DDF"/>
    <w:rsid w:val="00EA0E25"/>
    <w:rsid w:val="00EA0F50"/>
    <w:rsid w:val="00EA1354"/>
    <w:rsid w:val="00EA137B"/>
    <w:rsid w:val="00EA1510"/>
    <w:rsid w:val="00EA154F"/>
    <w:rsid w:val="00EA175F"/>
    <w:rsid w:val="00EA18DC"/>
    <w:rsid w:val="00EA1D1E"/>
    <w:rsid w:val="00EA1D29"/>
    <w:rsid w:val="00EA1DCB"/>
    <w:rsid w:val="00EA1F28"/>
    <w:rsid w:val="00EA20D8"/>
    <w:rsid w:val="00EA2196"/>
    <w:rsid w:val="00EA2198"/>
    <w:rsid w:val="00EA237D"/>
    <w:rsid w:val="00EA23BF"/>
    <w:rsid w:val="00EA2614"/>
    <w:rsid w:val="00EA29DC"/>
    <w:rsid w:val="00EA2D6D"/>
    <w:rsid w:val="00EA2E4B"/>
    <w:rsid w:val="00EA3018"/>
    <w:rsid w:val="00EA314C"/>
    <w:rsid w:val="00EA333E"/>
    <w:rsid w:val="00EA3380"/>
    <w:rsid w:val="00EA33AF"/>
    <w:rsid w:val="00EA33B4"/>
    <w:rsid w:val="00EA33B6"/>
    <w:rsid w:val="00EA35A4"/>
    <w:rsid w:val="00EA36A8"/>
    <w:rsid w:val="00EA383C"/>
    <w:rsid w:val="00EA3858"/>
    <w:rsid w:val="00EA3892"/>
    <w:rsid w:val="00EA3ABF"/>
    <w:rsid w:val="00EA3F70"/>
    <w:rsid w:val="00EA4068"/>
    <w:rsid w:val="00EA4144"/>
    <w:rsid w:val="00EA4413"/>
    <w:rsid w:val="00EA4452"/>
    <w:rsid w:val="00EA455D"/>
    <w:rsid w:val="00EA4569"/>
    <w:rsid w:val="00EA46B5"/>
    <w:rsid w:val="00EA4702"/>
    <w:rsid w:val="00EA49D9"/>
    <w:rsid w:val="00EA4AF6"/>
    <w:rsid w:val="00EA4C27"/>
    <w:rsid w:val="00EA4DDE"/>
    <w:rsid w:val="00EA4E15"/>
    <w:rsid w:val="00EA4FFE"/>
    <w:rsid w:val="00EA5437"/>
    <w:rsid w:val="00EA5671"/>
    <w:rsid w:val="00EA570B"/>
    <w:rsid w:val="00EA57F6"/>
    <w:rsid w:val="00EA5847"/>
    <w:rsid w:val="00EA5877"/>
    <w:rsid w:val="00EA5A04"/>
    <w:rsid w:val="00EA5A81"/>
    <w:rsid w:val="00EA5FF0"/>
    <w:rsid w:val="00EA6331"/>
    <w:rsid w:val="00EA63DC"/>
    <w:rsid w:val="00EA649F"/>
    <w:rsid w:val="00EA6665"/>
    <w:rsid w:val="00EA68BC"/>
    <w:rsid w:val="00EA68D0"/>
    <w:rsid w:val="00EA68D3"/>
    <w:rsid w:val="00EA6B53"/>
    <w:rsid w:val="00EA6B8C"/>
    <w:rsid w:val="00EA6C0B"/>
    <w:rsid w:val="00EA71DB"/>
    <w:rsid w:val="00EA71DE"/>
    <w:rsid w:val="00EA72FE"/>
    <w:rsid w:val="00EA75D0"/>
    <w:rsid w:val="00EA760E"/>
    <w:rsid w:val="00EA7865"/>
    <w:rsid w:val="00EA79CF"/>
    <w:rsid w:val="00EA7A2A"/>
    <w:rsid w:val="00EA7A6C"/>
    <w:rsid w:val="00EA7BA4"/>
    <w:rsid w:val="00EA7F7E"/>
    <w:rsid w:val="00EA7F84"/>
    <w:rsid w:val="00EA7FA6"/>
    <w:rsid w:val="00EB025F"/>
    <w:rsid w:val="00EB035D"/>
    <w:rsid w:val="00EB03A6"/>
    <w:rsid w:val="00EB056B"/>
    <w:rsid w:val="00EB05F8"/>
    <w:rsid w:val="00EB0790"/>
    <w:rsid w:val="00EB09F7"/>
    <w:rsid w:val="00EB0A0B"/>
    <w:rsid w:val="00EB0C86"/>
    <w:rsid w:val="00EB0D77"/>
    <w:rsid w:val="00EB0FF9"/>
    <w:rsid w:val="00EB108A"/>
    <w:rsid w:val="00EB10FB"/>
    <w:rsid w:val="00EB1148"/>
    <w:rsid w:val="00EB1319"/>
    <w:rsid w:val="00EB17AC"/>
    <w:rsid w:val="00EB1932"/>
    <w:rsid w:val="00EB1935"/>
    <w:rsid w:val="00EB1969"/>
    <w:rsid w:val="00EB197E"/>
    <w:rsid w:val="00EB1D0C"/>
    <w:rsid w:val="00EB1F78"/>
    <w:rsid w:val="00EB22DB"/>
    <w:rsid w:val="00EB23EC"/>
    <w:rsid w:val="00EB25DE"/>
    <w:rsid w:val="00EB284C"/>
    <w:rsid w:val="00EB2874"/>
    <w:rsid w:val="00EB29FA"/>
    <w:rsid w:val="00EB2B21"/>
    <w:rsid w:val="00EB315C"/>
    <w:rsid w:val="00EB31CA"/>
    <w:rsid w:val="00EB33AB"/>
    <w:rsid w:val="00EB39D3"/>
    <w:rsid w:val="00EB3B05"/>
    <w:rsid w:val="00EB3C97"/>
    <w:rsid w:val="00EB3E09"/>
    <w:rsid w:val="00EB3F08"/>
    <w:rsid w:val="00EB4377"/>
    <w:rsid w:val="00EB4751"/>
    <w:rsid w:val="00EB4846"/>
    <w:rsid w:val="00EB485F"/>
    <w:rsid w:val="00EB48BE"/>
    <w:rsid w:val="00EB4A44"/>
    <w:rsid w:val="00EB4C6E"/>
    <w:rsid w:val="00EB4FA6"/>
    <w:rsid w:val="00EB5037"/>
    <w:rsid w:val="00EB5363"/>
    <w:rsid w:val="00EB54F0"/>
    <w:rsid w:val="00EB5542"/>
    <w:rsid w:val="00EB561C"/>
    <w:rsid w:val="00EB56E8"/>
    <w:rsid w:val="00EB56F2"/>
    <w:rsid w:val="00EB597B"/>
    <w:rsid w:val="00EB5E83"/>
    <w:rsid w:val="00EB5EC2"/>
    <w:rsid w:val="00EB5F32"/>
    <w:rsid w:val="00EB5F52"/>
    <w:rsid w:val="00EB5FA4"/>
    <w:rsid w:val="00EB608F"/>
    <w:rsid w:val="00EB609E"/>
    <w:rsid w:val="00EB617C"/>
    <w:rsid w:val="00EB62E6"/>
    <w:rsid w:val="00EB6462"/>
    <w:rsid w:val="00EB6756"/>
    <w:rsid w:val="00EB67C9"/>
    <w:rsid w:val="00EB6890"/>
    <w:rsid w:val="00EB6CB3"/>
    <w:rsid w:val="00EB6DE7"/>
    <w:rsid w:val="00EB6E63"/>
    <w:rsid w:val="00EB6E6D"/>
    <w:rsid w:val="00EB6ED4"/>
    <w:rsid w:val="00EB71B3"/>
    <w:rsid w:val="00EB7480"/>
    <w:rsid w:val="00EB74E3"/>
    <w:rsid w:val="00EB7512"/>
    <w:rsid w:val="00EB75A7"/>
    <w:rsid w:val="00EB7646"/>
    <w:rsid w:val="00EB7661"/>
    <w:rsid w:val="00EB7B16"/>
    <w:rsid w:val="00EB7B65"/>
    <w:rsid w:val="00EB7EB0"/>
    <w:rsid w:val="00EB7ECE"/>
    <w:rsid w:val="00EB7F0C"/>
    <w:rsid w:val="00EB7F4A"/>
    <w:rsid w:val="00EC01A9"/>
    <w:rsid w:val="00EC0258"/>
    <w:rsid w:val="00EC02B8"/>
    <w:rsid w:val="00EC03DB"/>
    <w:rsid w:val="00EC05BB"/>
    <w:rsid w:val="00EC0610"/>
    <w:rsid w:val="00EC08B1"/>
    <w:rsid w:val="00EC0A7C"/>
    <w:rsid w:val="00EC0AE2"/>
    <w:rsid w:val="00EC1306"/>
    <w:rsid w:val="00EC1420"/>
    <w:rsid w:val="00EC14A8"/>
    <w:rsid w:val="00EC14AA"/>
    <w:rsid w:val="00EC1CAB"/>
    <w:rsid w:val="00EC1CF3"/>
    <w:rsid w:val="00EC1FC5"/>
    <w:rsid w:val="00EC2451"/>
    <w:rsid w:val="00EC254E"/>
    <w:rsid w:val="00EC2ACB"/>
    <w:rsid w:val="00EC2C14"/>
    <w:rsid w:val="00EC3028"/>
    <w:rsid w:val="00EC3070"/>
    <w:rsid w:val="00EC3162"/>
    <w:rsid w:val="00EC32AF"/>
    <w:rsid w:val="00EC32EF"/>
    <w:rsid w:val="00EC3932"/>
    <w:rsid w:val="00EC3CB3"/>
    <w:rsid w:val="00EC3D64"/>
    <w:rsid w:val="00EC3E8E"/>
    <w:rsid w:val="00EC4018"/>
    <w:rsid w:val="00EC42E0"/>
    <w:rsid w:val="00EC4346"/>
    <w:rsid w:val="00EC43B8"/>
    <w:rsid w:val="00EC4499"/>
    <w:rsid w:val="00EC4519"/>
    <w:rsid w:val="00EC46C6"/>
    <w:rsid w:val="00EC4764"/>
    <w:rsid w:val="00EC49DE"/>
    <w:rsid w:val="00EC4A42"/>
    <w:rsid w:val="00EC4A93"/>
    <w:rsid w:val="00EC4B32"/>
    <w:rsid w:val="00EC4BD0"/>
    <w:rsid w:val="00EC4E37"/>
    <w:rsid w:val="00EC4E48"/>
    <w:rsid w:val="00EC4E4F"/>
    <w:rsid w:val="00EC508C"/>
    <w:rsid w:val="00EC54B4"/>
    <w:rsid w:val="00EC5628"/>
    <w:rsid w:val="00EC59A4"/>
    <w:rsid w:val="00EC5CE3"/>
    <w:rsid w:val="00EC5FD5"/>
    <w:rsid w:val="00EC619D"/>
    <w:rsid w:val="00EC640A"/>
    <w:rsid w:val="00EC6708"/>
    <w:rsid w:val="00EC671F"/>
    <w:rsid w:val="00EC68E0"/>
    <w:rsid w:val="00EC69DD"/>
    <w:rsid w:val="00EC6D92"/>
    <w:rsid w:val="00EC6EBF"/>
    <w:rsid w:val="00EC70FC"/>
    <w:rsid w:val="00EC7163"/>
    <w:rsid w:val="00EC71C4"/>
    <w:rsid w:val="00EC727A"/>
    <w:rsid w:val="00EC730B"/>
    <w:rsid w:val="00EC7398"/>
    <w:rsid w:val="00EC74E1"/>
    <w:rsid w:val="00EC75AC"/>
    <w:rsid w:val="00EC75DA"/>
    <w:rsid w:val="00EC768F"/>
    <w:rsid w:val="00EC77DB"/>
    <w:rsid w:val="00EC784B"/>
    <w:rsid w:val="00EC7895"/>
    <w:rsid w:val="00EC7943"/>
    <w:rsid w:val="00EC7A04"/>
    <w:rsid w:val="00EC7B64"/>
    <w:rsid w:val="00EC7DC9"/>
    <w:rsid w:val="00ED05DB"/>
    <w:rsid w:val="00ED06EC"/>
    <w:rsid w:val="00ED0A93"/>
    <w:rsid w:val="00ED0B02"/>
    <w:rsid w:val="00ED0B8C"/>
    <w:rsid w:val="00ED0D01"/>
    <w:rsid w:val="00ED0D28"/>
    <w:rsid w:val="00ED0DF7"/>
    <w:rsid w:val="00ED0ED6"/>
    <w:rsid w:val="00ED1227"/>
    <w:rsid w:val="00ED1466"/>
    <w:rsid w:val="00ED14FB"/>
    <w:rsid w:val="00ED1923"/>
    <w:rsid w:val="00ED198A"/>
    <w:rsid w:val="00ED1A30"/>
    <w:rsid w:val="00ED1ACA"/>
    <w:rsid w:val="00ED1FF8"/>
    <w:rsid w:val="00ED2092"/>
    <w:rsid w:val="00ED20AD"/>
    <w:rsid w:val="00ED2142"/>
    <w:rsid w:val="00ED2278"/>
    <w:rsid w:val="00ED24C9"/>
    <w:rsid w:val="00ED250D"/>
    <w:rsid w:val="00ED2733"/>
    <w:rsid w:val="00ED2754"/>
    <w:rsid w:val="00ED2989"/>
    <w:rsid w:val="00ED299C"/>
    <w:rsid w:val="00ED2AC4"/>
    <w:rsid w:val="00ED2BE4"/>
    <w:rsid w:val="00ED2C29"/>
    <w:rsid w:val="00ED2FC2"/>
    <w:rsid w:val="00ED309A"/>
    <w:rsid w:val="00ED30D7"/>
    <w:rsid w:val="00ED3120"/>
    <w:rsid w:val="00ED3580"/>
    <w:rsid w:val="00ED37DE"/>
    <w:rsid w:val="00ED393F"/>
    <w:rsid w:val="00ED39F3"/>
    <w:rsid w:val="00ED3A2F"/>
    <w:rsid w:val="00ED3B52"/>
    <w:rsid w:val="00ED3DAE"/>
    <w:rsid w:val="00ED3E31"/>
    <w:rsid w:val="00ED3F6E"/>
    <w:rsid w:val="00ED3F7B"/>
    <w:rsid w:val="00ED4154"/>
    <w:rsid w:val="00ED4271"/>
    <w:rsid w:val="00ED44FE"/>
    <w:rsid w:val="00ED4574"/>
    <w:rsid w:val="00ED4606"/>
    <w:rsid w:val="00ED4673"/>
    <w:rsid w:val="00ED4A25"/>
    <w:rsid w:val="00ED4B66"/>
    <w:rsid w:val="00ED4BCC"/>
    <w:rsid w:val="00ED4C9C"/>
    <w:rsid w:val="00ED4CD8"/>
    <w:rsid w:val="00ED4D70"/>
    <w:rsid w:val="00ED4E12"/>
    <w:rsid w:val="00ED5093"/>
    <w:rsid w:val="00ED50B4"/>
    <w:rsid w:val="00ED50D6"/>
    <w:rsid w:val="00ED5194"/>
    <w:rsid w:val="00ED525D"/>
    <w:rsid w:val="00ED52D9"/>
    <w:rsid w:val="00ED540D"/>
    <w:rsid w:val="00ED56AC"/>
    <w:rsid w:val="00ED5815"/>
    <w:rsid w:val="00ED5A4B"/>
    <w:rsid w:val="00ED5A4C"/>
    <w:rsid w:val="00ED5C07"/>
    <w:rsid w:val="00ED5D07"/>
    <w:rsid w:val="00ED5FAF"/>
    <w:rsid w:val="00ED620A"/>
    <w:rsid w:val="00ED63F4"/>
    <w:rsid w:val="00ED645C"/>
    <w:rsid w:val="00ED6462"/>
    <w:rsid w:val="00ED66CB"/>
    <w:rsid w:val="00ED66D2"/>
    <w:rsid w:val="00ED67CC"/>
    <w:rsid w:val="00ED6966"/>
    <w:rsid w:val="00ED6A0F"/>
    <w:rsid w:val="00ED6D0B"/>
    <w:rsid w:val="00ED6D57"/>
    <w:rsid w:val="00ED6D91"/>
    <w:rsid w:val="00ED6E43"/>
    <w:rsid w:val="00ED6FB6"/>
    <w:rsid w:val="00ED73BF"/>
    <w:rsid w:val="00ED73D6"/>
    <w:rsid w:val="00ED78FD"/>
    <w:rsid w:val="00ED7CB5"/>
    <w:rsid w:val="00ED7D60"/>
    <w:rsid w:val="00ED7E86"/>
    <w:rsid w:val="00ED7EC3"/>
    <w:rsid w:val="00ED7EDB"/>
    <w:rsid w:val="00ED7F9B"/>
    <w:rsid w:val="00EE00C6"/>
    <w:rsid w:val="00EE0169"/>
    <w:rsid w:val="00EE0177"/>
    <w:rsid w:val="00EE0216"/>
    <w:rsid w:val="00EE0474"/>
    <w:rsid w:val="00EE071D"/>
    <w:rsid w:val="00EE08A0"/>
    <w:rsid w:val="00EE08F6"/>
    <w:rsid w:val="00EE091B"/>
    <w:rsid w:val="00EE0A14"/>
    <w:rsid w:val="00EE10E7"/>
    <w:rsid w:val="00EE117D"/>
    <w:rsid w:val="00EE11D1"/>
    <w:rsid w:val="00EE11DB"/>
    <w:rsid w:val="00EE127B"/>
    <w:rsid w:val="00EE16BF"/>
    <w:rsid w:val="00EE1CD7"/>
    <w:rsid w:val="00EE1DFB"/>
    <w:rsid w:val="00EE1EE8"/>
    <w:rsid w:val="00EE2068"/>
    <w:rsid w:val="00EE20CA"/>
    <w:rsid w:val="00EE21E1"/>
    <w:rsid w:val="00EE221D"/>
    <w:rsid w:val="00EE2534"/>
    <w:rsid w:val="00EE25C4"/>
    <w:rsid w:val="00EE2742"/>
    <w:rsid w:val="00EE2835"/>
    <w:rsid w:val="00EE2971"/>
    <w:rsid w:val="00EE2994"/>
    <w:rsid w:val="00EE2B05"/>
    <w:rsid w:val="00EE2C88"/>
    <w:rsid w:val="00EE2E31"/>
    <w:rsid w:val="00EE300F"/>
    <w:rsid w:val="00EE334E"/>
    <w:rsid w:val="00EE33B1"/>
    <w:rsid w:val="00EE34A2"/>
    <w:rsid w:val="00EE3576"/>
    <w:rsid w:val="00EE364A"/>
    <w:rsid w:val="00EE3AF3"/>
    <w:rsid w:val="00EE3D06"/>
    <w:rsid w:val="00EE4937"/>
    <w:rsid w:val="00EE4AF7"/>
    <w:rsid w:val="00EE4AF8"/>
    <w:rsid w:val="00EE4BFF"/>
    <w:rsid w:val="00EE4C34"/>
    <w:rsid w:val="00EE4D4A"/>
    <w:rsid w:val="00EE4D90"/>
    <w:rsid w:val="00EE4E89"/>
    <w:rsid w:val="00EE5347"/>
    <w:rsid w:val="00EE53E5"/>
    <w:rsid w:val="00EE54F2"/>
    <w:rsid w:val="00EE5634"/>
    <w:rsid w:val="00EE5710"/>
    <w:rsid w:val="00EE582A"/>
    <w:rsid w:val="00EE5840"/>
    <w:rsid w:val="00EE58B9"/>
    <w:rsid w:val="00EE58DA"/>
    <w:rsid w:val="00EE59B7"/>
    <w:rsid w:val="00EE5B81"/>
    <w:rsid w:val="00EE5D57"/>
    <w:rsid w:val="00EE5EF1"/>
    <w:rsid w:val="00EE63E2"/>
    <w:rsid w:val="00EE66C3"/>
    <w:rsid w:val="00EE67A3"/>
    <w:rsid w:val="00EE68BF"/>
    <w:rsid w:val="00EE68CF"/>
    <w:rsid w:val="00EE6F47"/>
    <w:rsid w:val="00EE6F79"/>
    <w:rsid w:val="00EE6FFA"/>
    <w:rsid w:val="00EE70CE"/>
    <w:rsid w:val="00EE7148"/>
    <w:rsid w:val="00EE775D"/>
    <w:rsid w:val="00EE77AB"/>
    <w:rsid w:val="00EE7DA5"/>
    <w:rsid w:val="00EE7DA7"/>
    <w:rsid w:val="00EE7F6B"/>
    <w:rsid w:val="00EF02D2"/>
    <w:rsid w:val="00EF063E"/>
    <w:rsid w:val="00EF0671"/>
    <w:rsid w:val="00EF0862"/>
    <w:rsid w:val="00EF097B"/>
    <w:rsid w:val="00EF0A9A"/>
    <w:rsid w:val="00EF0B0B"/>
    <w:rsid w:val="00EF11CD"/>
    <w:rsid w:val="00EF14E4"/>
    <w:rsid w:val="00EF17B5"/>
    <w:rsid w:val="00EF19F3"/>
    <w:rsid w:val="00EF1AC2"/>
    <w:rsid w:val="00EF1DC5"/>
    <w:rsid w:val="00EF1E6B"/>
    <w:rsid w:val="00EF1EE9"/>
    <w:rsid w:val="00EF1F84"/>
    <w:rsid w:val="00EF201E"/>
    <w:rsid w:val="00EF2049"/>
    <w:rsid w:val="00EF2135"/>
    <w:rsid w:val="00EF226B"/>
    <w:rsid w:val="00EF23EF"/>
    <w:rsid w:val="00EF25EC"/>
    <w:rsid w:val="00EF269A"/>
    <w:rsid w:val="00EF2AB1"/>
    <w:rsid w:val="00EF2BFA"/>
    <w:rsid w:val="00EF2C17"/>
    <w:rsid w:val="00EF2C73"/>
    <w:rsid w:val="00EF3853"/>
    <w:rsid w:val="00EF3B4E"/>
    <w:rsid w:val="00EF3C3D"/>
    <w:rsid w:val="00EF3E4C"/>
    <w:rsid w:val="00EF40C7"/>
    <w:rsid w:val="00EF438F"/>
    <w:rsid w:val="00EF444D"/>
    <w:rsid w:val="00EF449F"/>
    <w:rsid w:val="00EF4507"/>
    <w:rsid w:val="00EF451C"/>
    <w:rsid w:val="00EF467C"/>
    <w:rsid w:val="00EF4729"/>
    <w:rsid w:val="00EF4920"/>
    <w:rsid w:val="00EF49CE"/>
    <w:rsid w:val="00EF4C06"/>
    <w:rsid w:val="00EF4D0F"/>
    <w:rsid w:val="00EF4D59"/>
    <w:rsid w:val="00EF4ED3"/>
    <w:rsid w:val="00EF50B0"/>
    <w:rsid w:val="00EF5354"/>
    <w:rsid w:val="00EF5387"/>
    <w:rsid w:val="00EF54C1"/>
    <w:rsid w:val="00EF572B"/>
    <w:rsid w:val="00EF57D7"/>
    <w:rsid w:val="00EF57D8"/>
    <w:rsid w:val="00EF57E4"/>
    <w:rsid w:val="00EF5B4E"/>
    <w:rsid w:val="00EF5D75"/>
    <w:rsid w:val="00EF5E89"/>
    <w:rsid w:val="00EF5FC1"/>
    <w:rsid w:val="00EF6072"/>
    <w:rsid w:val="00EF6134"/>
    <w:rsid w:val="00EF6293"/>
    <w:rsid w:val="00EF64B4"/>
    <w:rsid w:val="00EF670F"/>
    <w:rsid w:val="00EF6C55"/>
    <w:rsid w:val="00EF6E70"/>
    <w:rsid w:val="00EF6ED8"/>
    <w:rsid w:val="00EF7009"/>
    <w:rsid w:val="00EF70D1"/>
    <w:rsid w:val="00EF72DA"/>
    <w:rsid w:val="00EF7307"/>
    <w:rsid w:val="00EF7437"/>
    <w:rsid w:val="00EF77D7"/>
    <w:rsid w:val="00EF7861"/>
    <w:rsid w:val="00EF788B"/>
    <w:rsid w:val="00EF7900"/>
    <w:rsid w:val="00EF7D5C"/>
    <w:rsid w:val="00EF7E21"/>
    <w:rsid w:val="00F00214"/>
    <w:rsid w:val="00F00419"/>
    <w:rsid w:val="00F00681"/>
    <w:rsid w:val="00F00822"/>
    <w:rsid w:val="00F009B6"/>
    <w:rsid w:val="00F00B4A"/>
    <w:rsid w:val="00F00C53"/>
    <w:rsid w:val="00F00C6C"/>
    <w:rsid w:val="00F00E29"/>
    <w:rsid w:val="00F00F1F"/>
    <w:rsid w:val="00F011A2"/>
    <w:rsid w:val="00F012D4"/>
    <w:rsid w:val="00F0137F"/>
    <w:rsid w:val="00F014DA"/>
    <w:rsid w:val="00F01730"/>
    <w:rsid w:val="00F0192E"/>
    <w:rsid w:val="00F01C22"/>
    <w:rsid w:val="00F01C97"/>
    <w:rsid w:val="00F01CFE"/>
    <w:rsid w:val="00F01F21"/>
    <w:rsid w:val="00F01F60"/>
    <w:rsid w:val="00F02014"/>
    <w:rsid w:val="00F02101"/>
    <w:rsid w:val="00F02367"/>
    <w:rsid w:val="00F02439"/>
    <w:rsid w:val="00F024C2"/>
    <w:rsid w:val="00F024F1"/>
    <w:rsid w:val="00F02A70"/>
    <w:rsid w:val="00F02B6E"/>
    <w:rsid w:val="00F02C56"/>
    <w:rsid w:val="00F02C5A"/>
    <w:rsid w:val="00F02FC7"/>
    <w:rsid w:val="00F02FF3"/>
    <w:rsid w:val="00F03052"/>
    <w:rsid w:val="00F0307B"/>
    <w:rsid w:val="00F0307E"/>
    <w:rsid w:val="00F0317A"/>
    <w:rsid w:val="00F03188"/>
    <w:rsid w:val="00F03713"/>
    <w:rsid w:val="00F037A3"/>
    <w:rsid w:val="00F03986"/>
    <w:rsid w:val="00F03997"/>
    <w:rsid w:val="00F039C4"/>
    <w:rsid w:val="00F03B8F"/>
    <w:rsid w:val="00F03BB2"/>
    <w:rsid w:val="00F03BB7"/>
    <w:rsid w:val="00F03BDF"/>
    <w:rsid w:val="00F03D88"/>
    <w:rsid w:val="00F04139"/>
    <w:rsid w:val="00F0423D"/>
    <w:rsid w:val="00F043BB"/>
    <w:rsid w:val="00F044DB"/>
    <w:rsid w:val="00F04509"/>
    <w:rsid w:val="00F0481F"/>
    <w:rsid w:val="00F04A13"/>
    <w:rsid w:val="00F04A3B"/>
    <w:rsid w:val="00F04B44"/>
    <w:rsid w:val="00F04B65"/>
    <w:rsid w:val="00F04C24"/>
    <w:rsid w:val="00F04C9C"/>
    <w:rsid w:val="00F0549E"/>
    <w:rsid w:val="00F054E1"/>
    <w:rsid w:val="00F056AF"/>
    <w:rsid w:val="00F05A07"/>
    <w:rsid w:val="00F05A3B"/>
    <w:rsid w:val="00F05A45"/>
    <w:rsid w:val="00F05B0E"/>
    <w:rsid w:val="00F05B4D"/>
    <w:rsid w:val="00F061BE"/>
    <w:rsid w:val="00F0636B"/>
    <w:rsid w:val="00F06488"/>
    <w:rsid w:val="00F0653E"/>
    <w:rsid w:val="00F06683"/>
    <w:rsid w:val="00F066E8"/>
    <w:rsid w:val="00F069A1"/>
    <w:rsid w:val="00F069D3"/>
    <w:rsid w:val="00F06A57"/>
    <w:rsid w:val="00F06BE7"/>
    <w:rsid w:val="00F06D1A"/>
    <w:rsid w:val="00F06D61"/>
    <w:rsid w:val="00F06E57"/>
    <w:rsid w:val="00F07039"/>
    <w:rsid w:val="00F0715A"/>
    <w:rsid w:val="00F071F5"/>
    <w:rsid w:val="00F072E6"/>
    <w:rsid w:val="00F07360"/>
    <w:rsid w:val="00F0779B"/>
    <w:rsid w:val="00F077CC"/>
    <w:rsid w:val="00F07ADA"/>
    <w:rsid w:val="00F07AED"/>
    <w:rsid w:val="00F07B01"/>
    <w:rsid w:val="00F101E3"/>
    <w:rsid w:val="00F102DA"/>
    <w:rsid w:val="00F103A1"/>
    <w:rsid w:val="00F104D7"/>
    <w:rsid w:val="00F10862"/>
    <w:rsid w:val="00F108A8"/>
    <w:rsid w:val="00F1094B"/>
    <w:rsid w:val="00F109E7"/>
    <w:rsid w:val="00F10A24"/>
    <w:rsid w:val="00F10BBD"/>
    <w:rsid w:val="00F10CC5"/>
    <w:rsid w:val="00F10EC8"/>
    <w:rsid w:val="00F11075"/>
    <w:rsid w:val="00F11267"/>
    <w:rsid w:val="00F1132D"/>
    <w:rsid w:val="00F11460"/>
    <w:rsid w:val="00F114B4"/>
    <w:rsid w:val="00F11518"/>
    <w:rsid w:val="00F115D4"/>
    <w:rsid w:val="00F11B50"/>
    <w:rsid w:val="00F11BA2"/>
    <w:rsid w:val="00F11D16"/>
    <w:rsid w:val="00F11D47"/>
    <w:rsid w:val="00F11D85"/>
    <w:rsid w:val="00F11E78"/>
    <w:rsid w:val="00F11EF0"/>
    <w:rsid w:val="00F11F5B"/>
    <w:rsid w:val="00F1203B"/>
    <w:rsid w:val="00F12755"/>
    <w:rsid w:val="00F12770"/>
    <w:rsid w:val="00F1286F"/>
    <w:rsid w:val="00F129DD"/>
    <w:rsid w:val="00F12A65"/>
    <w:rsid w:val="00F12FB9"/>
    <w:rsid w:val="00F1300C"/>
    <w:rsid w:val="00F13587"/>
    <w:rsid w:val="00F13737"/>
    <w:rsid w:val="00F137A8"/>
    <w:rsid w:val="00F13878"/>
    <w:rsid w:val="00F13BDA"/>
    <w:rsid w:val="00F13C56"/>
    <w:rsid w:val="00F1404C"/>
    <w:rsid w:val="00F14098"/>
    <w:rsid w:val="00F14132"/>
    <w:rsid w:val="00F142A9"/>
    <w:rsid w:val="00F14404"/>
    <w:rsid w:val="00F14784"/>
    <w:rsid w:val="00F14951"/>
    <w:rsid w:val="00F1499A"/>
    <w:rsid w:val="00F14AAD"/>
    <w:rsid w:val="00F14B43"/>
    <w:rsid w:val="00F1500A"/>
    <w:rsid w:val="00F1520C"/>
    <w:rsid w:val="00F154F6"/>
    <w:rsid w:val="00F15552"/>
    <w:rsid w:val="00F156F8"/>
    <w:rsid w:val="00F15EC7"/>
    <w:rsid w:val="00F15F29"/>
    <w:rsid w:val="00F15FA6"/>
    <w:rsid w:val="00F16187"/>
    <w:rsid w:val="00F162D9"/>
    <w:rsid w:val="00F16456"/>
    <w:rsid w:val="00F16625"/>
    <w:rsid w:val="00F1676E"/>
    <w:rsid w:val="00F16984"/>
    <w:rsid w:val="00F16B32"/>
    <w:rsid w:val="00F16BDE"/>
    <w:rsid w:val="00F16C57"/>
    <w:rsid w:val="00F16CEC"/>
    <w:rsid w:val="00F16E10"/>
    <w:rsid w:val="00F16FD1"/>
    <w:rsid w:val="00F17208"/>
    <w:rsid w:val="00F17244"/>
    <w:rsid w:val="00F17275"/>
    <w:rsid w:val="00F17294"/>
    <w:rsid w:val="00F17309"/>
    <w:rsid w:val="00F173A0"/>
    <w:rsid w:val="00F176A4"/>
    <w:rsid w:val="00F1791D"/>
    <w:rsid w:val="00F17934"/>
    <w:rsid w:val="00F179B0"/>
    <w:rsid w:val="00F17AB5"/>
    <w:rsid w:val="00F17AD7"/>
    <w:rsid w:val="00F17AEE"/>
    <w:rsid w:val="00F17C01"/>
    <w:rsid w:val="00F17C34"/>
    <w:rsid w:val="00F17DEB"/>
    <w:rsid w:val="00F17E04"/>
    <w:rsid w:val="00F17E19"/>
    <w:rsid w:val="00F17EFF"/>
    <w:rsid w:val="00F17FFC"/>
    <w:rsid w:val="00F20226"/>
    <w:rsid w:val="00F20489"/>
    <w:rsid w:val="00F20640"/>
    <w:rsid w:val="00F206BA"/>
    <w:rsid w:val="00F2089C"/>
    <w:rsid w:val="00F208B5"/>
    <w:rsid w:val="00F208C2"/>
    <w:rsid w:val="00F209E0"/>
    <w:rsid w:val="00F20A26"/>
    <w:rsid w:val="00F20C79"/>
    <w:rsid w:val="00F20E6C"/>
    <w:rsid w:val="00F20F6D"/>
    <w:rsid w:val="00F2108C"/>
    <w:rsid w:val="00F212F1"/>
    <w:rsid w:val="00F2154F"/>
    <w:rsid w:val="00F2165A"/>
    <w:rsid w:val="00F216F6"/>
    <w:rsid w:val="00F21716"/>
    <w:rsid w:val="00F21AA7"/>
    <w:rsid w:val="00F21B43"/>
    <w:rsid w:val="00F21E57"/>
    <w:rsid w:val="00F21E5A"/>
    <w:rsid w:val="00F223E8"/>
    <w:rsid w:val="00F22579"/>
    <w:rsid w:val="00F22692"/>
    <w:rsid w:val="00F22755"/>
    <w:rsid w:val="00F22AD1"/>
    <w:rsid w:val="00F22D25"/>
    <w:rsid w:val="00F22D61"/>
    <w:rsid w:val="00F22D87"/>
    <w:rsid w:val="00F22EAA"/>
    <w:rsid w:val="00F22EF7"/>
    <w:rsid w:val="00F22F53"/>
    <w:rsid w:val="00F23170"/>
    <w:rsid w:val="00F231B3"/>
    <w:rsid w:val="00F23386"/>
    <w:rsid w:val="00F2343B"/>
    <w:rsid w:val="00F23497"/>
    <w:rsid w:val="00F23585"/>
    <w:rsid w:val="00F2363F"/>
    <w:rsid w:val="00F236B3"/>
    <w:rsid w:val="00F237F5"/>
    <w:rsid w:val="00F239FF"/>
    <w:rsid w:val="00F23B8C"/>
    <w:rsid w:val="00F23B9E"/>
    <w:rsid w:val="00F23F25"/>
    <w:rsid w:val="00F24261"/>
    <w:rsid w:val="00F2454B"/>
    <w:rsid w:val="00F24629"/>
    <w:rsid w:val="00F2463F"/>
    <w:rsid w:val="00F246C5"/>
    <w:rsid w:val="00F24713"/>
    <w:rsid w:val="00F24AEF"/>
    <w:rsid w:val="00F24B3F"/>
    <w:rsid w:val="00F24FF4"/>
    <w:rsid w:val="00F25219"/>
    <w:rsid w:val="00F2524C"/>
    <w:rsid w:val="00F254DB"/>
    <w:rsid w:val="00F255F8"/>
    <w:rsid w:val="00F2570E"/>
    <w:rsid w:val="00F258AB"/>
    <w:rsid w:val="00F2594D"/>
    <w:rsid w:val="00F25A3F"/>
    <w:rsid w:val="00F25AA7"/>
    <w:rsid w:val="00F25B04"/>
    <w:rsid w:val="00F25D67"/>
    <w:rsid w:val="00F25EE0"/>
    <w:rsid w:val="00F2612F"/>
    <w:rsid w:val="00F261D7"/>
    <w:rsid w:val="00F262A4"/>
    <w:rsid w:val="00F2633D"/>
    <w:rsid w:val="00F263B8"/>
    <w:rsid w:val="00F26B0F"/>
    <w:rsid w:val="00F26B23"/>
    <w:rsid w:val="00F26C08"/>
    <w:rsid w:val="00F26C0B"/>
    <w:rsid w:val="00F26F88"/>
    <w:rsid w:val="00F270F2"/>
    <w:rsid w:val="00F2712F"/>
    <w:rsid w:val="00F27551"/>
    <w:rsid w:val="00F2770C"/>
    <w:rsid w:val="00F27747"/>
    <w:rsid w:val="00F27762"/>
    <w:rsid w:val="00F277C4"/>
    <w:rsid w:val="00F27801"/>
    <w:rsid w:val="00F27C96"/>
    <w:rsid w:val="00F27F77"/>
    <w:rsid w:val="00F27FC7"/>
    <w:rsid w:val="00F30394"/>
    <w:rsid w:val="00F30420"/>
    <w:rsid w:val="00F3042B"/>
    <w:rsid w:val="00F304DF"/>
    <w:rsid w:val="00F3074F"/>
    <w:rsid w:val="00F307BE"/>
    <w:rsid w:val="00F30889"/>
    <w:rsid w:val="00F30B5B"/>
    <w:rsid w:val="00F30B86"/>
    <w:rsid w:val="00F30D34"/>
    <w:rsid w:val="00F30D5B"/>
    <w:rsid w:val="00F30E23"/>
    <w:rsid w:val="00F30E2D"/>
    <w:rsid w:val="00F30E92"/>
    <w:rsid w:val="00F30FAE"/>
    <w:rsid w:val="00F3151A"/>
    <w:rsid w:val="00F3151F"/>
    <w:rsid w:val="00F31709"/>
    <w:rsid w:val="00F31914"/>
    <w:rsid w:val="00F31ABC"/>
    <w:rsid w:val="00F31B3E"/>
    <w:rsid w:val="00F31B4D"/>
    <w:rsid w:val="00F31D5B"/>
    <w:rsid w:val="00F3212E"/>
    <w:rsid w:val="00F321A2"/>
    <w:rsid w:val="00F32445"/>
    <w:rsid w:val="00F3245B"/>
    <w:rsid w:val="00F32849"/>
    <w:rsid w:val="00F32A74"/>
    <w:rsid w:val="00F32BCB"/>
    <w:rsid w:val="00F32C22"/>
    <w:rsid w:val="00F32C6E"/>
    <w:rsid w:val="00F32D5C"/>
    <w:rsid w:val="00F3323B"/>
    <w:rsid w:val="00F33251"/>
    <w:rsid w:val="00F3346E"/>
    <w:rsid w:val="00F33489"/>
    <w:rsid w:val="00F3358F"/>
    <w:rsid w:val="00F33703"/>
    <w:rsid w:val="00F33791"/>
    <w:rsid w:val="00F337AC"/>
    <w:rsid w:val="00F339BD"/>
    <w:rsid w:val="00F33C72"/>
    <w:rsid w:val="00F33C8A"/>
    <w:rsid w:val="00F33D8A"/>
    <w:rsid w:val="00F33DE7"/>
    <w:rsid w:val="00F33EE7"/>
    <w:rsid w:val="00F33F9F"/>
    <w:rsid w:val="00F3400A"/>
    <w:rsid w:val="00F34064"/>
    <w:rsid w:val="00F34074"/>
    <w:rsid w:val="00F342EF"/>
    <w:rsid w:val="00F34507"/>
    <w:rsid w:val="00F345B7"/>
    <w:rsid w:val="00F34931"/>
    <w:rsid w:val="00F34937"/>
    <w:rsid w:val="00F349EB"/>
    <w:rsid w:val="00F34A1D"/>
    <w:rsid w:val="00F34BBD"/>
    <w:rsid w:val="00F34D4D"/>
    <w:rsid w:val="00F34DA5"/>
    <w:rsid w:val="00F34F3B"/>
    <w:rsid w:val="00F351C8"/>
    <w:rsid w:val="00F3525C"/>
    <w:rsid w:val="00F353A5"/>
    <w:rsid w:val="00F3548F"/>
    <w:rsid w:val="00F3572C"/>
    <w:rsid w:val="00F3592C"/>
    <w:rsid w:val="00F3596C"/>
    <w:rsid w:val="00F35B6E"/>
    <w:rsid w:val="00F35D71"/>
    <w:rsid w:val="00F36146"/>
    <w:rsid w:val="00F361F4"/>
    <w:rsid w:val="00F3621A"/>
    <w:rsid w:val="00F363A5"/>
    <w:rsid w:val="00F364A3"/>
    <w:rsid w:val="00F365B5"/>
    <w:rsid w:val="00F3676C"/>
    <w:rsid w:val="00F368E2"/>
    <w:rsid w:val="00F36BB9"/>
    <w:rsid w:val="00F36BE7"/>
    <w:rsid w:val="00F36C1C"/>
    <w:rsid w:val="00F36D74"/>
    <w:rsid w:val="00F36FE2"/>
    <w:rsid w:val="00F37065"/>
    <w:rsid w:val="00F37239"/>
    <w:rsid w:val="00F37344"/>
    <w:rsid w:val="00F374AC"/>
    <w:rsid w:val="00F374F4"/>
    <w:rsid w:val="00F3769A"/>
    <w:rsid w:val="00F376A3"/>
    <w:rsid w:val="00F37903"/>
    <w:rsid w:val="00F37AED"/>
    <w:rsid w:val="00F37B30"/>
    <w:rsid w:val="00F37E1A"/>
    <w:rsid w:val="00F37FF4"/>
    <w:rsid w:val="00F400A7"/>
    <w:rsid w:val="00F402E2"/>
    <w:rsid w:val="00F404D8"/>
    <w:rsid w:val="00F4068F"/>
    <w:rsid w:val="00F407F6"/>
    <w:rsid w:val="00F409DF"/>
    <w:rsid w:val="00F409E1"/>
    <w:rsid w:val="00F40AC3"/>
    <w:rsid w:val="00F40DDA"/>
    <w:rsid w:val="00F40DEF"/>
    <w:rsid w:val="00F40E29"/>
    <w:rsid w:val="00F40E36"/>
    <w:rsid w:val="00F40F12"/>
    <w:rsid w:val="00F41145"/>
    <w:rsid w:val="00F4125F"/>
    <w:rsid w:val="00F41278"/>
    <w:rsid w:val="00F412B3"/>
    <w:rsid w:val="00F4143F"/>
    <w:rsid w:val="00F41458"/>
    <w:rsid w:val="00F4146C"/>
    <w:rsid w:val="00F41573"/>
    <w:rsid w:val="00F415E8"/>
    <w:rsid w:val="00F415FC"/>
    <w:rsid w:val="00F4167D"/>
    <w:rsid w:val="00F417E2"/>
    <w:rsid w:val="00F418BA"/>
    <w:rsid w:val="00F41921"/>
    <w:rsid w:val="00F41969"/>
    <w:rsid w:val="00F41A64"/>
    <w:rsid w:val="00F41B7B"/>
    <w:rsid w:val="00F41D1A"/>
    <w:rsid w:val="00F41F59"/>
    <w:rsid w:val="00F4205E"/>
    <w:rsid w:val="00F420B2"/>
    <w:rsid w:val="00F4215D"/>
    <w:rsid w:val="00F425F4"/>
    <w:rsid w:val="00F427A6"/>
    <w:rsid w:val="00F428DB"/>
    <w:rsid w:val="00F4297E"/>
    <w:rsid w:val="00F42A62"/>
    <w:rsid w:val="00F42C44"/>
    <w:rsid w:val="00F42C5F"/>
    <w:rsid w:val="00F42D19"/>
    <w:rsid w:val="00F42DAD"/>
    <w:rsid w:val="00F42EE0"/>
    <w:rsid w:val="00F42F01"/>
    <w:rsid w:val="00F42F06"/>
    <w:rsid w:val="00F430AB"/>
    <w:rsid w:val="00F43437"/>
    <w:rsid w:val="00F4381B"/>
    <w:rsid w:val="00F439E1"/>
    <w:rsid w:val="00F439F9"/>
    <w:rsid w:val="00F43B8F"/>
    <w:rsid w:val="00F43E32"/>
    <w:rsid w:val="00F43E95"/>
    <w:rsid w:val="00F44273"/>
    <w:rsid w:val="00F444F9"/>
    <w:rsid w:val="00F44523"/>
    <w:rsid w:val="00F44A1F"/>
    <w:rsid w:val="00F44A48"/>
    <w:rsid w:val="00F44A8A"/>
    <w:rsid w:val="00F44B2F"/>
    <w:rsid w:val="00F44C2C"/>
    <w:rsid w:val="00F44C95"/>
    <w:rsid w:val="00F44CB0"/>
    <w:rsid w:val="00F44CCA"/>
    <w:rsid w:val="00F44D67"/>
    <w:rsid w:val="00F450E5"/>
    <w:rsid w:val="00F4515C"/>
    <w:rsid w:val="00F451CD"/>
    <w:rsid w:val="00F45235"/>
    <w:rsid w:val="00F4525D"/>
    <w:rsid w:val="00F4558B"/>
    <w:rsid w:val="00F456EE"/>
    <w:rsid w:val="00F45734"/>
    <w:rsid w:val="00F4573E"/>
    <w:rsid w:val="00F4574C"/>
    <w:rsid w:val="00F4591B"/>
    <w:rsid w:val="00F4598A"/>
    <w:rsid w:val="00F45C5D"/>
    <w:rsid w:val="00F45FBD"/>
    <w:rsid w:val="00F45FCC"/>
    <w:rsid w:val="00F46041"/>
    <w:rsid w:val="00F46285"/>
    <w:rsid w:val="00F463C5"/>
    <w:rsid w:val="00F46418"/>
    <w:rsid w:val="00F4642B"/>
    <w:rsid w:val="00F46880"/>
    <w:rsid w:val="00F468F1"/>
    <w:rsid w:val="00F46BCA"/>
    <w:rsid w:val="00F46CC6"/>
    <w:rsid w:val="00F46E47"/>
    <w:rsid w:val="00F471D5"/>
    <w:rsid w:val="00F47201"/>
    <w:rsid w:val="00F47423"/>
    <w:rsid w:val="00F474F6"/>
    <w:rsid w:val="00F47864"/>
    <w:rsid w:val="00F47B0B"/>
    <w:rsid w:val="00F47CFE"/>
    <w:rsid w:val="00F47D1C"/>
    <w:rsid w:val="00F47FDE"/>
    <w:rsid w:val="00F5010C"/>
    <w:rsid w:val="00F501BB"/>
    <w:rsid w:val="00F50475"/>
    <w:rsid w:val="00F50843"/>
    <w:rsid w:val="00F508B8"/>
    <w:rsid w:val="00F50A4B"/>
    <w:rsid w:val="00F50AF7"/>
    <w:rsid w:val="00F50B7C"/>
    <w:rsid w:val="00F50CB8"/>
    <w:rsid w:val="00F50CFF"/>
    <w:rsid w:val="00F50D31"/>
    <w:rsid w:val="00F50FA1"/>
    <w:rsid w:val="00F50FF0"/>
    <w:rsid w:val="00F510F1"/>
    <w:rsid w:val="00F511AF"/>
    <w:rsid w:val="00F51429"/>
    <w:rsid w:val="00F51443"/>
    <w:rsid w:val="00F515E2"/>
    <w:rsid w:val="00F5178A"/>
    <w:rsid w:val="00F51A44"/>
    <w:rsid w:val="00F51C86"/>
    <w:rsid w:val="00F51CCC"/>
    <w:rsid w:val="00F51D33"/>
    <w:rsid w:val="00F51D96"/>
    <w:rsid w:val="00F51E5E"/>
    <w:rsid w:val="00F51FF2"/>
    <w:rsid w:val="00F5213B"/>
    <w:rsid w:val="00F5240D"/>
    <w:rsid w:val="00F52793"/>
    <w:rsid w:val="00F5281B"/>
    <w:rsid w:val="00F52CFE"/>
    <w:rsid w:val="00F5304C"/>
    <w:rsid w:val="00F53052"/>
    <w:rsid w:val="00F53090"/>
    <w:rsid w:val="00F53166"/>
    <w:rsid w:val="00F536E2"/>
    <w:rsid w:val="00F53924"/>
    <w:rsid w:val="00F539EF"/>
    <w:rsid w:val="00F53A44"/>
    <w:rsid w:val="00F53AF0"/>
    <w:rsid w:val="00F53CBC"/>
    <w:rsid w:val="00F540C3"/>
    <w:rsid w:val="00F542B5"/>
    <w:rsid w:val="00F54358"/>
    <w:rsid w:val="00F54420"/>
    <w:rsid w:val="00F5444C"/>
    <w:rsid w:val="00F5476E"/>
    <w:rsid w:val="00F547E2"/>
    <w:rsid w:val="00F5483F"/>
    <w:rsid w:val="00F5485F"/>
    <w:rsid w:val="00F548D2"/>
    <w:rsid w:val="00F54B7F"/>
    <w:rsid w:val="00F54CA1"/>
    <w:rsid w:val="00F54F76"/>
    <w:rsid w:val="00F55040"/>
    <w:rsid w:val="00F55089"/>
    <w:rsid w:val="00F55253"/>
    <w:rsid w:val="00F552B2"/>
    <w:rsid w:val="00F55695"/>
    <w:rsid w:val="00F5587A"/>
    <w:rsid w:val="00F558BA"/>
    <w:rsid w:val="00F55958"/>
    <w:rsid w:val="00F55C5B"/>
    <w:rsid w:val="00F55CA8"/>
    <w:rsid w:val="00F55E02"/>
    <w:rsid w:val="00F55E82"/>
    <w:rsid w:val="00F5610F"/>
    <w:rsid w:val="00F56352"/>
    <w:rsid w:val="00F5646A"/>
    <w:rsid w:val="00F564EB"/>
    <w:rsid w:val="00F56632"/>
    <w:rsid w:val="00F568A0"/>
    <w:rsid w:val="00F5697D"/>
    <w:rsid w:val="00F56A09"/>
    <w:rsid w:val="00F56B3E"/>
    <w:rsid w:val="00F56D31"/>
    <w:rsid w:val="00F56F02"/>
    <w:rsid w:val="00F56F6C"/>
    <w:rsid w:val="00F570CB"/>
    <w:rsid w:val="00F570FE"/>
    <w:rsid w:val="00F571E1"/>
    <w:rsid w:val="00F57250"/>
    <w:rsid w:val="00F5733E"/>
    <w:rsid w:val="00F5734E"/>
    <w:rsid w:val="00F577BB"/>
    <w:rsid w:val="00F5789A"/>
    <w:rsid w:val="00F57B49"/>
    <w:rsid w:val="00F57C45"/>
    <w:rsid w:val="00F60084"/>
    <w:rsid w:val="00F60247"/>
    <w:rsid w:val="00F6056E"/>
    <w:rsid w:val="00F60606"/>
    <w:rsid w:val="00F606B6"/>
    <w:rsid w:val="00F60963"/>
    <w:rsid w:val="00F60B86"/>
    <w:rsid w:val="00F60FDA"/>
    <w:rsid w:val="00F61249"/>
    <w:rsid w:val="00F6145E"/>
    <w:rsid w:val="00F615F1"/>
    <w:rsid w:val="00F61644"/>
    <w:rsid w:val="00F61A47"/>
    <w:rsid w:val="00F61C44"/>
    <w:rsid w:val="00F61D72"/>
    <w:rsid w:val="00F61DD9"/>
    <w:rsid w:val="00F61FDA"/>
    <w:rsid w:val="00F62192"/>
    <w:rsid w:val="00F621EC"/>
    <w:rsid w:val="00F623D1"/>
    <w:rsid w:val="00F62642"/>
    <w:rsid w:val="00F62B31"/>
    <w:rsid w:val="00F62E99"/>
    <w:rsid w:val="00F62FEE"/>
    <w:rsid w:val="00F63061"/>
    <w:rsid w:val="00F630A5"/>
    <w:rsid w:val="00F6319A"/>
    <w:rsid w:val="00F635E4"/>
    <w:rsid w:val="00F637BD"/>
    <w:rsid w:val="00F63820"/>
    <w:rsid w:val="00F63A07"/>
    <w:rsid w:val="00F63DF6"/>
    <w:rsid w:val="00F644E6"/>
    <w:rsid w:val="00F64641"/>
    <w:rsid w:val="00F646A0"/>
    <w:rsid w:val="00F64C27"/>
    <w:rsid w:val="00F64F8A"/>
    <w:rsid w:val="00F6509A"/>
    <w:rsid w:val="00F65362"/>
    <w:rsid w:val="00F653EC"/>
    <w:rsid w:val="00F655EA"/>
    <w:rsid w:val="00F655FB"/>
    <w:rsid w:val="00F656D1"/>
    <w:rsid w:val="00F65959"/>
    <w:rsid w:val="00F65985"/>
    <w:rsid w:val="00F659A8"/>
    <w:rsid w:val="00F65A3D"/>
    <w:rsid w:val="00F65A3F"/>
    <w:rsid w:val="00F65ACA"/>
    <w:rsid w:val="00F65B1B"/>
    <w:rsid w:val="00F66210"/>
    <w:rsid w:val="00F662DB"/>
    <w:rsid w:val="00F6663E"/>
    <w:rsid w:val="00F66B65"/>
    <w:rsid w:val="00F66BCD"/>
    <w:rsid w:val="00F67429"/>
    <w:rsid w:val="00F674D7"/>
    <w:rsid w:val="00F6762E"/>
    <w:rsid w:val="00F6764D"/>
    <w:rsid w:val="00F6766D"/>
    <w:rsid w:val="00F677BA"/>
    <w:rsid w:val="00F6783A"/>
    <w:rsid w:val="00F67A6E"/>
    <w:rsid w:val="00F67BD4"/>
    <w:rsid w:val="00F67E36"/>
    <w:rsid w:val="00F67FD4"/>
    <w:rsid w:val="00F703CB"/>
    <w:rsid w:val="00F70688"/>
    <w:rsid w:val="00F70B87"/>
    <w:rsid w:val="00F70DA9"/>
    <w:rsid w:val="00F70DFE"/>
    <w:rsid w:val="00F711F4"/>
    <w:rsid w:val="00F71227"/>
    <w:rsid w:val="00F713CB"/>
    <w:rsid w:val="00F71794"/>
    <w:rsid w:val="00F71943"/>
    <w:rsid w:val="00F71B58"/>
    <w:rsid w:val="00F71B7A"/>
    <w:rsid w:val="00F71B9B"/>
    <w:rsid w:val="00F71CC5"/>
    <w:rsid w:val="00F71E0D"/>
    <w:rsid w:val="00F71F84"/>
    <w:rsid w:val="00F720AF"/>
    <w:rsid w:val="00F72280"/>
    <w:rsid w:val="00F7248E"/>
    <w:rsid w:val="00F7256E"/>
    <w:rsid w:val="00F72689"/>
    <w:rsid w:val="00F726F3"/>
    <w:rsid w:val="00F72709"/>
    <w:rsid w:val="00F7293C"/>
    <w:rsid w:val="00F72C9C"/>
    <w:rsid w:val="00F730A1"/>
    <w:rsid w:val="00F73553"/>
    <w:rsid w:val="00F735AF"/>
    <w:rsid w:val="00F737DF"/>
    <w:rsid w:val="00F738D8"/>
    <w:rsid w:val="00F73989"/>
    <w:rsid w:val="00F739E5"/>
    <w:rsid w:val="00F73ABB"/>
    <w:rsid w:val="00F73B2B"/>
    <w:rsid w:val="00F73E39"/>
    <w:rsid w:val="00F73FEF"/>
    <w:rsid w:val="00F7400C"/>
    <w:rsid w:val="00F74093"/>
    <w:rsid w:val="00F740B6"/>
    <w:rsid w:val="00F740C1"/>
    <w:rsid w:val="00F74195"/>
    <w:rsid w:val="00F742BD"/>
    <w:rsid w:val="00F743F1"/>
    <w:rsid w:val="00F744B0"/>
    <w:rsid w:val="00F7469D"/>
    <w:rsid w:val="00F74784"/>
    <w:rsid w:val="00F749B7"/>
    <w:rsid w:val="00F749C3"/>
    <w:rsid w:val="00F74EBA"/>
    <w:rsid w:val="00F7505A"/>
    <w:rsid w:val="00F75070"/>
    <w:rsid w:val="00F75310"/>
    <w:rsid w:val="00F75510"/>
    <w:rsid w:val="00F7557D"/>
    <w:rsid w:val="00F7577B"/>
    <w:rsid w:val="00F75818"/>
    <w:rsid w:val="00F75990"/>
    <w:rsid w:val="00F75A61"/>
    <w:rsid w:val="00F75ACA"/>
    <w:rsid w:val="00F75ADB"/>
    <w:rsid w:val="00F75C0F"/>
    <w:rsid w:val="00F75EE8"/>
    <w:rsid w:val="00F75F36"/>
    <w:rsid w:val="00F764C2"/>
    <w:rsid w:val="00F7651B"/>
    <w:rsid w:val="00F765E2"/>
    <w:rsid w:val="00F7663B"/>
    <w:rsid w:val="00F7663D"/>
    <w:rsid w:val="00F76811"/>
    <w:rsid w:val="00F76A1B"/>
    <w:rsid w:val="00F76AAA"/>
    <w:rsid w:val="00F76E91"/>
    <w:rsid w:val="00F77162"/>
    <w:rsid w:val="00F7716E"/>
    <w:rsid w:val="00F7719F"/>
    <w:rsid w:val="00F77223"/>
    <w:rsid w:val="00F77348"/>
    <w:rsid w:val="00F7768C"/>
    <w:rsid w:val="00F77937"/>
    <w:rsid w:val="00F77C75"/>
    <w:rsid w:val="00F77D05"/>
    <w:rsid w:val="00F77D0E"/>
    <w:rsid w:val="00F77E1E"/>
    <w:rsid w:val="00F77E63"/>
    <w:rsid w:val="00F80043"/>
    <w:rsid w:val="00F80137"/>
    <w:rsid w:val="00F803EC"/>
    <w:rsid w:val="00F80624"/>
    <w:rsid w:val="00F8065F"/>
    <w:rsid w:val="00F8093D"/>
    <w:rsid w:val="00F80AE5"/>
    <w:rsid w:val="00F80B0D"/>
    <w:rsid w:val="00F80CC2"/>
    <w:rsid w:val="00F80D5E"/>
    <w:rsid w:val="00F80E2E"/>
    <w:rsid w:val="00F80E4E"/>
    <w:rsid w:val="00F80E99"/>
    <w:rsid w:val="00F80E9D"/>
    <w:rsid w:val="00F81070"/>
    <w:rsid w:val="00F8134B"/>
    <w:rsid w:val="00F813F2"/>
    <w:rsid w:val="00F81627"/>
    <w:rsid w:val="00F81693"/>
    <w:rsid w:val="00F8169F"/>
    <w:rsid w:val="00F8175B"/>
    <w:rsid w:val="00F817AE"/>
    <w:rsid w:val="00F81930"/>
    <w:rsid w:val="00F81B46"/>
    <w:rsid w:val="00F81B50"/>
    <w:rsid w:val="00F81C4B"/>
    <w:rsid w:val="00F81CC9"/>
    <w:rsid w:val="00F81CD0"/>
    <w:rsid w:val="00F81D0A"/>
    <w:rsid w:val="00F81F90"/>
    <w:rsid w:val="00F81FA3"/>
    <w:rsid w:val="00F8201F"/>
    <w:rsid w:val="00F8203C"/>
    <w:rsid w:val="00F820DA"/>
    <w:rsid w:val="00F823EC"/>
    <w:rsid w:val="00F823F7"/>
    <w:rsid w:val="00F8267E"/>
    <w:rsid w:val="00F82774"/>
    <w:rsid w:val="00F82777"/>
    <w:rsid w:val="00F82996"/>
    <w:rsid w:val="00F82A08"/>
    <w:rsid w:val="00F82BE1"/>
    <w:rsid w:val="00F82C16"/>
    <w:rsid w:val="00F82C39"/>
    <w:rsid w:val="00F82DFD"/>
    <w:rsid w:val="00F835D6"/>
    <w:rsid w:val="00F83647"/>
    <w:rsid w:val="00F83653"/>
    <w:rsid w:val="00F836ED"/>
    <w:rsid w:val="00F8381D"/>
    <w:rsid w:val="00F83C8F"/>
    <w:rsid w:val="00F84070"/>
    <w:rsid w:val="00F840CD"/>
    <w:rsid w:val="00F843BC"/>
    <w:rsid w:val="00F84452"/>
    <w:rsid w:val="00F84856"/>
    <w:rsid w:val="00F848DF"/>
    <w:rsid w:val="00F84AA3"/>
    <w:rsid w:val="00F84ABD"/>
    <w:rsid w:val="00F84C91"/>
    <w:rsid w:val="00F84D40"/>
    <w:rsid w:val="00F84E0E"/>
    <w:rsid w:val="00F851BC"/>
    <w:rsid w:val="00F851C9"/>
    <w:rsid w:val="00F851F9"/>
    <w:rsid w:val="00F852F5"/>
    <w:rsid w:val="00F85465"/>
    <w:rsid w:val="00F85486"/>
    <w:rsid w:val="00F85551"/>
    <w:rsid w:val="00F85581"/>
    <w:rsid w:val="00F85622"/>
    <w:rsid w:val="00F85886"/>
    <w:rsid w:val="00F85AD1"/>
    <w:rsid w:val="00F85B5B"/>
    <w:rsid w:val="00F85DB4"/>
    <w:rsid w:val="00F85DCB"/>
    <w:rsid w:val="00F85F8D"/>
    <w:rsid w:val="00F863BB"/>
    <w:rsid w:val="00F8674D"/>
    <w:rsid w:val="00F86BB0"/>
    <w:rsid w:val="00F86D4F"/>
    <w:rsid w:val="00F86E50"/>
    <w:rsid w:val="00F86F9D"/>
    <w:rsid w:val="00F87005"/>
    <w:rsid w:val="00F87394"/>
    <w:rsid w:val="00F87813"/>
    <w:rsid w:val="00F878D9"/>
    <w:rsid w:val="00F87904"/>
    <w:rsid w:val="00F87A6C"/>
    <w:rsid w:val="00F87EF9"/>
    <w:rsid w:val="00F87F51"/>
    <w:rsid w:val="00F87F6B"/>
    <w:rsid w:val="00F90360"/>
    <w:rsid w:val="00F90383"/>
    <w:rsid w:val="00F90430"/>
    <w:rsid w:val="00F9046F"/>
    <w:rsid w:val="00F9061E"/>
    <w:rsid w:val="00F90642"/>
    <w:rsid w:val="00F909D2"/>
    <w:rsid w:val="00F90B05"/>
    <w:rsid w:val="00F90C91"/>
    <w:rsid w:val="00F90CF3"/>
    <w:rsid w:val="00F90DD9"/>
    <w:rsid w:val="00F90E27"/>
    <w:rsid w:val="00F90E85"/>
    <w:rsid w:val="00F90F48"/>
    <w:rsid w:val="00F91016"/>
    <w:rsid w:val="00F91139"/>
    <w:rsid w:val="00F9141A"/>
    <w:rsid w:val="00F914EB"/>
    <w:rsid w:val="00F915B5"/>
    <w:rsid w:val="00F916DB"/>
    <w:rsid w:val="00F917B4"/>
    <w:rsid w:val="00F917EB"/>
    <w:rsid w:val="00F917EE"/>
    <w:rsid w:val="00F919F1"/>
    <w:rsid w:val="00F91D2A"/>
    <w:rsid w:val="00F91D9F"/>
    <w:rsid w:val="00F91DE5"/>
    <w:rsid w:val="00F91F5E"/>
    <w:rsid w:val="00F920AA"/>
    <w:rsid w:val="00F92187"/>
    <w:rsid w:val="00F92206"/>
    <w:rsid w:val="00F92251"/>
    <w:rsid w:val="00F92261"/>
    <w:rsid w:val="00F923DA"/>
    <w:rsid w:val="00F923DF"/>
    <w:rsid w:val="00F9244D"/>
    <w:rsid w:val="00F92943"/>
    <w:rsid w:val="00F92987"/>
    <w:rsid w:val="00F92B46"/>
    <w:rsid w:val="00F92B4B"/>
    <w:rsid w:val="00F92B67"/>
    <w:rsid w:val="00F92BF4"/>
    <w:rsid w:val="00F92CFF"/>
    <w:rsid w:val="00F92EB7"/>
    <w:rsid w:val="00F92EF4"/>
    <w:rsid w:val="00F9312A"/>
    <w:rsid w:val="00F93275"/>
    <w:rsid w:val="00F93606"/>
    <w:rsid w:val="00F937C4"/>
    <w:rsid w:val="00F93BE2"/>
    <w:rsid w:val="00F93F00"/>
    <w:rsid w:val="00F9401B"/>
    <w:rsid w:val="00F941C0"/>
    <w:rsid w:val="00F9444F"/>
    <w:rsid w:val="00F94485"/>
    <w:rsid w:val="00F9450C"/>
    <w:rsid w:val="00F9462F"/>
    <w:rsid w:val="00F94657"/>
    <w:rsid w:val="00F946EC"/>
    <w:rsid w:val="00F9474C"/>
    <w:rsid w:val="00F94A13"/>
    <w:rsid w:val="00F94A8C"/>
    <w:rsid w:val="00F94D1C"/>
    <w:rsid w:val="00F94E17"/>
    <w:rsid w:val="00F953AD"/>
    <w:rsid w:val="00F9546D"/>
    <w:rsid w:val="00F954A7"/>
    <w:rsid w:val="00F954FC"/>
    <w:rsid w:val="00F9595A"/>
    <w:rsid w:val="00F95977"/>
    <w:rsid w:val="00F95A3C"/>
    <w:rsid w:val="00F95A5A"/>
    <w:rsid w:val="00F95B9A"/>
    <w:rsid w:val="00F95BEC"/>
    <w:rsid w:val="00F95E7E"/>
    <w:rsid w:val="00F96061"/>
    <w:rsid w:val="00F962FA"/>
    <w:rsid w:val="00F96375"/>
    <w:rsid w:val="00F96506"/>
    <w:rsid w:val="00F96605"/>
    <w:rsid w:val="00F9663C"/>
    <w:rsid w:val="00F96A3E"/>
    <w:rsid w:val="00F96C02"/>
    <w:rsid w:val="00F96CAE"/>
    <w:rsid w:val="00F9703A"/>
    <w:rsid w:val="00F970FD"/>
    <w:rsid w:val="00F97179"/>
    <w:rsid w:val="00F972BE"/>
    <w:rsid w:val="00F972D4"/>
    <w:rsid w:val="00F973CC"/>
    <w:rsid w:val="00F97425"/>
    <w:rsid w:val="00F976B8"/>
    <w:rsid w:val="00F97E2F"/>
    <w:rsid w:val="00F97E32"/>
    <w:rsid w:val="00F97F15"/>
    <w:rsid w:val="00F97F8C"/>
    <w:rsid w:val="00FA009B"/>
    <w:rsid w:val="00FA026D"/>
    <w:rsid w:val="00FA02D0"/>
    <w:rsid w:val="00FA0301"/>
    <w:rsid w:val="00FA0351"/>
    <w:rsid w:val="00FA04D7"/>
    <w:rsid w:val="00FA05F2"/>
    <w:rsid w:val="00FA0CFE"/>
    <w:rsid w:val="00FA0E13"/>
    <w:rsid w:val="00FA0F12"/>
    <w:rsid w:val="00FA0FD6"/>
    <w:rsid w:val="00FA12C3"/>
    <w:rsid w:val="00FA13AE"/>
    <w:rsid w:val="00FA169A"/>
    <w:rsid w:val="00FA1836"/>
    <w:rsid w:val="00FA1976"/>
    <w:rsid w:val="00FA1CAF"/>
    <w:rsid w:val="00FA1DFA"/>
    <w:rsid w:val="00FA224F"/>
    <w:rsid w:val="00FA22C8"/>
    <w:rsid w:val="00FA26AA"/>
    <w:rsid w:val="00FA2F4F"/>
    <w:rsid w:val="00FA3092"/>
    <w:rsid w:val="00FA30FB"/>
    <w:rsid w:val="00FA3167"/>
    <w:rsid w:val="00FA3230"/>
    <w:rsid w:val="00FA3239"/>
    <w:rsid w:val="00FA323F"/>
    <w:rsid w:val="00FA3240"/>
    <w:rsid w:val="00FA3396"/>
    <w:rsid w:val="00FA350A"/>
    <w:rsid w:val="00FA37FF"/>
    <w:rsid w:val="00FA3921"/>
    <w:rsid w:val="00FA4364"/>
    <w:rsid w:val="00FA44A3"/>
    <w:rsid w:val="00FA450D"/>
    <w:rsid w:val="00FA47A8"/>
    <w:rsid w:val="00FA47B7"/>
    <w:rsid w:val="00FA4860"/>
    <w:rsid w:val="00FA4953"/>
    <w:rsid w:val="00FA4A5C"/>
    <w:rsid w:val="00FA4B11"/>
    <w:rsid w:val="00FA4D31"/>
    <w:rsid w:val="00FA4DBE"/>
    <w:rsid w:val="00FA4DEB"/>
    <w:rsid w:val="00FA4E07"/>
    <w:rsid w:val="00FA4E3D"/>
    <w:rsid w:val="00FA4E75"/>
    <w:rsid w:val="00FA4EB2"/>
    <w:rsid w:val="00FA5054"/>
    <w:rsid w:val="00FA5427"/>
    <w:rsid w:val="00FA54E3"/>
    <w:rsid w:val="00FA551B"/>
    <w:rsid w:val="00FA5530"/>
    <w:rsid w:val="00FA5545"/>
    <w:rsid w:val="00FA5581"/>
    <w:rsid w:val="00FA59AB"/>
    <w:rsid w:val="00FA5C06"/>
    <w:rsid w:val="00FA5C21"/>
    <w:rsid w:val="00FA5E0A"/>
    <w:rsid w:val="00FA5E70"/>
    <w:rsid w:val="00FA5EDA"/>
    <w:rsid w:val="00FA5EDD"/>
    <w:rsid w:val="00FA6180"/>
    <w:rsid w:val="00FA61E0"/>
    <w:rsid w:val="00FA6235"/>
    <w:rsid w:val="00FA6260"/>
    <w:rsid w:val="00FA628A"/>
    <w:rsid w:val="00FA647F"/>
    <w:rsid w:val="00FA64D9"/>
    <w:rsid w:val="00FA66A5"/>
    <w:rsid w:val="00FA68CC"/>
    <w:rsid w:val="00FA69C0"/>
    <w:rsid w:val="00FA6A5C"/>
    <w:rsid w:val="00FA6AFB"/>
    <w:rsid w:val="00FA6CD6"/>
    <w:rsid w:val="00FA6CD8"/>
    <w:rsid w:val="00FA70BA"/>
    <w:rsid w:val="00FA7248"/>
    <w:rsid w:val="00FA73A9"/>
    <w:rsid w:val="00FA748B"/>
    <w:rsid w:val="00FA769B"/>
    <w:rsid w:val="00FA76E2"/>
    <w:rsid w:val="00FA7965"/>
    <w:rsid w:val="00FA7FD6"/>
    <w:rsid w:val="00FB0380"/>
    <w:rsid w:val="00FB03D0"/>
    <w:rsid w:val="00FB044C"/>
    <w:rsid w:val="00FB07A3"/>
    <w:rsid w:val="00FB0C51"/>
    <w:rsid w:val="00FB0D36"/>
    <w:rsid w:val="00FB0E67"/>
    <w:rsid w:val="00FB0EFA"/>
    <w:rsid w:val="00FB1031"/>
    <w:rsid w:val="00FB109D"/>
    <w:rsid w:val="00FB116E"/>
    <w:rsid w:val="00FB1232"/>
    <w:rsid w:val="00FB14B1"/>
    <w:rsid w:val="00FB14D9"/>
    <w:rsid w:val="00FB1714"/>
    <w:rsid w:val="00FB175D"/>
    <w:rsid w:val="00FB1846"/>
    <w:rsid w:val="00FB19B8"/>
    <w:rsid w:val="00FB1B0E"/>
    <w:rsid w:val="00FB1B1B"/>
    <w:rsid w:val="00FB1BAD"/>
    <w:rsid w:val="00FB1E1B"/>
    <w:rsid w:val="00FB211A"/>
    <w:rsid w:val="00FB2216"/>
    <w:rsid w:val="00FB223D"/>
    <w:rsid w:val="00FB22FF"/>
    <w:rsid w:val="00FB2436"/>
    <w:rsid w:val="00FB281A"/>
    <w:rsid w:val="00FB2BAA"/>
    <w:rsid w:val="00FB2C8E"/>
    <w:rsid w:val="00FB2C91"/>
    <w:rsid w:val="00FB327A"/>
    <w:rsid w:val="00FB3371"/>
    <w:rsid w:val="00FB33C5"/>
    <w:rsid w:val="00FB340F"/>
    <w:rsid w:val="00FB3547"/>
    <w:rsid w:val="00FB3589"/>
    <w:rsid w:val="00FB35BE"/>
    <w:rsid w:val="00FB362D"/>
    <w:rsid w:val="00FB362E"/>
    <w:rsid w:val="00FB3650"/>
    <w:rsid w:val="00FB36CD"/>
    <w:rsid w:val="00FB37A1"/>
    <w:rsid w:val="00FB3BC1"/>
    <w:rsid w:val="00FB3CE6"/>
    <w:rsid w:val="00FB3DF2"/>
    <w:rsid w:val="00FB3F8A"/>
    <w:rsid w:val="00FB4519"/>
    <w:rsid w:val="00FB45B9"/>
    <w:rsid w:val="00FB49F7"/>
    <w:rsid w:val="00FB4CC6"/>
    <w:rsid w:val="00FB4D9F"/>
    <w:rsid w:val="00FB4FBA"/>
    <w:rsid w:val="00FB50A2"/>
    <w:rsid w:val="00FB50B5"/>
    <w:rsid w:val="00FB51B8"/>
    <w:rsid w:val="00FB53D1"/>
    <w:rsid w:val="00FB5453"/>
    <w:rsid w:val="00FB5525"/>
    <w:rsid w:val="00FB560B"/>
    <w:rsid w:val="00FB56A3"/>
    <w:rsid w:val="00FB5728"/>
    <w:rsid w:val="00FB579C"/>
    <w:rsid w:val="00FB5E2F"/>
    <w:rsid w:val="00FB5FB7"/>
    <w:rsid w:val="00FB61B0"/>
    <w:rsid w:val="00FB65C6"/>
    <w:rsid w:val="00FB662F"/>
    <w:rsid w:val="00FB6927"/>
    <w:rsid w:val="00FB69C1"/>
    <w:rsid w:val="00FB6B63"/>
    <w:rsid w:val="00FB6BC8"/>
    <w:rsid w:val="00FB6C09"/>
    <w:rsid w:val="00FB6F93"/>
    <w:rsid w:val="00FB7515"/>
    <w:rsid w:val="00FB78CA"/>
    <w:rsid w:val="00FB79D9"/>
    <w:rsid w:val="00FB7B62"/>
    <w:rsid w:val="00FB7E85"/>
    <w:rsid w:val="00FC00E8"/>
    <w:rsid w:val="00FC01FB"/>
    <w:rsid w:val="00FC0796"/>
    <w:rsid w:val="00FC07B7"/>
    <w:rsid w:val="00FC07F4"/>
    <w:rsid w:val="00FC0823"/>
    <w:rsid w:val="00FC0903"/>
    <w:rsid w:val="00FC0C97"/>
    <w:rsid w:val="00FC0D7D"/>
    <w:rsid w:val="00FC0FA6"/>
    <w:rsid w:val="00FC15A1"/>
    <w:rsid w:val="00FC1640"/>
    <w:rsid w:val="00FC16CA"/>
    <w:rsid w:val="00FC18AE"/>
    <w:rsid w:val="00FC1AD8"/>
    <w:rsid w:val="00FC1AD9"/>
    <w:rsid w:val="00FC1C42"/>
    <w:rsid w:val="00FC1CA7"/>
    <w:rsid w:val="00FC1F9B"/>
    <w:rsid w:val="00FC23F4"/>
    <w:rsid w:val="00FC2547"/>
    <w:rsid w:val="00FC2685"/>
    <w:rsid w:val="00FC26FD"/>
    <w:rsid w:val="00FC2AAC"/>
    <w:rsid w:val="00FC2AFC"/>
    <w:rsid w:val="00FC2B6F"/>
    <w:rsid w:val="00FC2C22"/>
    <w:rsid w:val="00FC2D11"/>
    <w:rsid w:val="00FC2D35"/>
    <w:rsid w:val="00FC2D57"/>
    <w:rsid w:val="00FC2E73"/>
    <w:rsid w:val="00FC2F74"/>
    <w:rsid w:val="00FC2FEC"/>
    <w:rsid w:val="00FC305C"/>
    <w:rsid w:val="00FC305D"/>
    <w:rsid w:val="00FC30C7"/>
    <w:rsid w:val="00FC31AA"/>
    <w:rsid w:val="00FC350F"/>
    <w:rsid w:val="00FC3788"/>
    <w:rsid w:val="00FC3A4C"/>
    <w:rsid w:val="00FC3A53"/>
    <w:rsid w:val="00FC3CD4"/>
    <w:rsid w:val="00FC4143"/>
    <w:rsid w:val="00FC4451"/>
    <w:rsid w:val="00FC49C7"/>
    <w:rsid w:val="00FC4AF6"/>
    <w:rsid w:val="00FC4B08"/>
    <w:rsid w:val="00FC4B86"/>
    <w:rsid w:val="00FC4BCD"/>
    <w:rsid w:val="00FC4C90"/>
    <w:rsid w:val="00FC4E64"/>
    <w:rsid w:val="00FC50A8"/>
    <w:rsid w:val="00FC535B"/>
    <w:rsid w:val="00FC5471"/>
    <w:rsid w:val="00FC554A"/>
    <w:rsid w:val="00FC5614"/>
    <w:rsid w:val="00FC56DF"/>
    <w:rsid w:val="00FC589C"/>
    <w:rsid w:val="00FC589F"/>
    <w:rsid w:val="00FC59E2"/>
    <w:rsid w:val="00FC59FD"/>
    <w:rsid w:val="00FC5B89"/>
    <w:rsid w:val="00FC5DC1"/>
    <w:rsid w:val="00FC5DCC"/>
    <w:rsid w:val="00FC62D2"/>
    <w:rsid w:val="00FC669A"/>
    <w:rsid w:val="00FC6782"/>
    <w:rsid w:val="00FC67E3"/>
    <w:rsid w:val="00FC691B"/>
    <w:rsid w:val="00FC6A0A"/>
    <w:rsid w:val="00FC6A7B"/>
    <w:rsid w:val="00FC6BEF"/>
    <w:rsid w:val="00FC6F27"/>
    <w:rsid w:val="00FC716D"/>
    <w:rsid w:val="00FC7491"/>
    <w:rsid w:val="00FC75FF"/>
    <w:rsid w:val="00FC762B"/>
    <w:rsid w:val="00FC76F1"/>
    <w:rsid w:val="00FC7A8E"/>
    <w:rsid w:val="00FC7DEA"/>
    <w:rsid w:val="00FC7E2D"/>
    <w:rsid w:val="00FC7F05"/>
    <w:rsid w:val="00FC7F5B"/>
    <w:rsid w:val="00FC7F9B"/>
    <w:rsid w:val="00FD0380"/>
    <w:rsid w:val="00FD03C1"/>
    <w:rsid w:val="00FD03F8"/>
    <w:rsid w:val="00FD0413"/>
    <w:rsid w:val="00FD04EC"/>
    <w:rsid w:val="00FD05CD"/>
    <w:rsid w:val="00FD075C"/>
    <w:rsid w:val="00FD078A"/>
    <w:rsid w:val="00FD08E2"/>
    <w:rsid w:val="00FD1239"/>
    <w:rsid w:val="00FD12B8"/>
    <w:rsid w:val="00FD12BA"/>
    <w:rsid w:val="00FD1325"/>
    <w:rsid w:val="00FD1368"/>
    <w:rsid w:val="00FD1504"/>
    <w:rsid w:val="00FD1515"/>
    <w:rsid w:val="00FD15E1"/>
    <w:rsid w:val="00FD170F"/>
    <w:rsid w:val="00FD176C"/>
    <w:rsid w:val="00FD1AFF"/>
    <w:rsid w:val="00FD1C35"/>
    <w:rsid w:val="00FD1CA7"/>
    <w:rsid w:val="00FD1E83"/>
    <w:rsid w:val="00FD1ECD"/>
    <w:rsid w:val="00FD1ED5"/>
    <w:rsid w:val="00FD1F51"/>
    <w:rsid w:val="00FD1F5D"/>
    <w:rsid w:val="00FD20BE"/>
    <w:rsid w:val="00FD2147"/>
    <w:rsid w:val="00FD2277"/>
    <w:rsid w:val="00FD2386"/>
    <w:rsid w:val="00FD24C5"/>
    <w:rsid w:val="00FD25CB"/>
    <w:rsid w:val="00FD2649"/>
    <w:rsid w:val="00FD27E9"/>
    <w:rsid w:val="00FD2B46"/>
    <w:rsid w:val="00FD2DE6"/>
    <w:rsid w:val="00FD32DB"/>
    <w:rsid w:val="00FD3644"/>
    <w:rsid w:val="00FD3734"/>
    <w:rsid w:val="00FD3767"/>
    <w:rsid w:val="00FD384D"/>
    <w:rsid w:val="00FD386A"/>
    <w:rsid w:val="00FD3906"/>
    <w:rsid w:val="00FD3917"/>
    <w:rsid w:val="00FD395A"/>
    <w:rsid w:val="00FD39A9"/>
    <w:rsid w:val="00FD3D35"/>
    <w:rsid w:val="00FD3F4E"/>
    <w:rsid w:val="00FD4C25"/>
    <w:rsid w:val="00FD4E96"/>
    <w:rsid w:val="00FD51FE"/>
    <w:rsid w:val="00FD52B0"/>
    <w:rsid w:val="00FD548B"/>
    <w:rsid w:val="00FD5608"/>
    <w:rsid w:val="00FD567A"/>
    <w:rsid w:val="00FD56FB"/>
    <w:rsid w:val="00FD58AB"/>
    <w:rsid w:val="00FD5982"/>
    <w:rsid w:val="00FD5AD1"/>
    <w:rsid w:val="00FD5B4B"/>
    <w:rsid w:val="00FD600A"/>
    <w:rsid w:val="00FD6105"/>
    <w:rsid w:val="00FD6134"/>
    <w:rsid w:val="00FD62D4"/>
    <w:rsid w:val="00FD6525"/>
    <w:rsid w:val="00FD668B"/>
    <w:rsid w:val="00FD670D"/>
    <w:rsid w:val="00FD68F9"/>
    <w:rsid w:val="00FD6BF1"/>
    <w:rsid w:val="00FD6D6B"/>
    <w:rsid w:val="00FD6F31"/>
    <w:rsid w:val="00FD7024"/>
    <w:rsid w:val="00FD7150"/>
    <w:rsid w:val="00FD7369"/>
    <w:rsid w:val="00FD73F9"/>
    <w:rsid w:val="00FD74FA"/>
    <w:rsid w:val="00FD75BF"/>
    <w:rsid w:val="00FD7836"/>
    <w:rsid w:val="00FD792F"/>
    <w:rsid w:val="00FD7AD2"/>
    <w:rsid w:val="00FD7BE2"/>
    <w:rsid w:val="00FD7C3D"/>
    <w:rsid w:val="00FD7C53"/>
    <w:rsid w:val="00FD7E0F"/>
    <w:rsid w:val="00FD7F57"/>
    <w:rsid w:val="00FE0024"/>
    <w:rsid w:val="00FE044C"/>
    <w:rsid w:val="00FE0566"/>
    <w:rsid w:val="00FE0673"/>
    <w:rsid w:val="00FE073F"/>
    <w:rsid w:val="00FE08CE"/>
    <w:rsid w:val="00FE0AAC"/>
    <w:rsid w:val="00FE0CFD"/>
    <w:rsid w:val="00FE0DD8"/>
    <w:rsid w:val="00FE0F1C"/>
    <w:rsid w:val="00FE0FD7"/>
    <w:rsid w:val="00FE1652"/>
    <w:rsid w:val="00FE1750"/>
    <w:rsid w:val="00FE17BC"/>
    <w:rsid w:val="00FE19F0"/>
    <w:rsid w:val="00FE1AD2"/>
    <w:rsid w:val="00FE1BA8"/>
    <w:rsid w:val="00FE1CD4"/>
    <w:rsid w:val="00FE21CC"/>
    <w:rsid w:val="00FE2207"/>
    <w:rsid w:val="00FE2285"/>
    <w:rsid w:val="00FE2338"/>
    <w:rsid w:val="00FE254D"/>
    <w:rsid w:val="00FE25AA"/>
    <w:rsid w:val="00FE26D9"/>
    <w:rsid w:val="00FE2704"/>
    <w:rsid w:val="00FE28AE"/>
    <w:rsid w:val="00FE2975"/>
    <w:rsid w:val="00FE29CE"/>
    <w:rsid w:val="00FE2E6B"/>
    <w:rsid w:val="00FE2F3B"/>
    <w:rsid w:val="00FE2F54"/>
    <w:rsid w:val="00FE30E5"/>
    <w:rsid w:val="00FE31CF"/>
    <w:rsid w:val="00FE325E"/>
    <w:rsid w:val="00FE33E0"/>
    <w:rsid w:val="00FE3405"/>
    <w:rsid w:val="00FE37B4"/>
    <w:rsid w:val="00FE3869"/>
    <w:rsid w:val="00FE3886"/>
    <w:rsid w:val="00FE38E8"/>
    <w:rsid w:val="00FE3963"/>
    <w:rsid w:val="00FE3A0E"/>
    <w:rsid w:val="00FE3A3D"/>
    <w:rsid w:val="00FE3BA4"/>
    <w:rsid w:val="00FE3C27"/>
    <w:rsid w:val="00FE3E82"/>
    <w:rsid w:val="00FE3F08"/>
    <w:rsid w:val="00FE404B"/>
    <w:rsid w:val="00FE409C"/>
    <w:rsid w:val="00FE42B6"/>
    <w:rsid w:val="00FE431E"/>
    <w:rsid w:val="00FE43B4"/>
    <w:rsid w:val="00FE468B"/>
    <w:rsid w:val="00FE46B0"/>
    <w:rsid w:val="00FE475E"/>
    <w:rsid w:val="00FE4A14"/>
    <w:rsid w:val="00FE4D11"/>
    <w:rsid w:val="00FE5298"/>
    <w:rsid w:val="00FE534B"/>
    <w:rsid w:val="00FE5581"/>
    <w:rsid w:val="00FE56D6"/>
    <w:rsid w:val="00FE57C3"/>
    <w:rsid w:val="00FE57DB"/>
    <w:rsid w:val="00FE58FC"/>
    <w:rsid w:val="00FE59B0"/>
    <w:rsid w:val="00FE5A1D"/>
    <w:rsid w:val="00FE5BA8"/>
    <w:rsid w:val="00FE5C53"/>
    <w:rsid w:val="00FE5DFB"/>
    <w:rsid w:val="00FE5FA4"/>
    <w:rsid w:val="00FE5FBD"/>
    <w:rsid w:val="00FE6327"/>
    <w:rsid w:val="00FE6440"/>
    <w:rsid w:val="00FE6698"/>
    <w:rsid w:val="00FE6910"/>
    <w:rsid w:val="00FE6959"/>
    <w:rsid w:val="00FE6B7A"/>
    <w:rsid w:val="00FE6BB6"/>
    <w:rsid w:val="00FE7033"/>
    <w:rsid w:val="00FE713E"/>
    <w:rsid w:val="00FE71CD"/>
    <w:rsid w:val="00FE71D9"/>
    <w:rsid w:val="00FE72DF"/>
    <w:rsid w:val="00FE7369"/>
    <w:rsid w:val="00FE73FE"/>
    <w:rsid w:val="00FE755C"/>
    <w:rsid w:val="00FE776B"/>
    <w:rsid w:val="00FE7793"/>
    <w:rsid w:val="00FE79F8"/>
    <w:rsid w:val="00FE7CDF"/>
    <w:rsid w:val="00FE7CEA"/>
    <w:rsid w:val="00FE7DB4"/>
    <w:rsid w:val="00FE7DFF"/>
    <w:rsid w:val="00FE7F23"/>
    <w:rsid w:val="00FF005A"/>
    <w:rsid w:val="00FF014B"/>
    <w:rsid w:val="00FF0830"/>
    <w:rsid w:val="00FF09D5"/>
    <w:rsid w:val="00FF0BB3"/>
    <w:rsid w:val="00FF0E43"/>
    <w:rsid w:val="00FF10E4"/>
    <w:rsid w:val="00FF1270"/>
    <w:rsid w:val="00FF1379"/>
    <w:rsid w:val="00FF13BC"/>
    <w:rsid w:val="00FF141E"/>
    <w:rsid w:val="00FF149F"/>
    <w:rsid w:val="00FF1595"/>
    <w:rsid w:val="00FF1658"/>
    <w:rsid w:val="00FF174C"/>
    <w:rsid w:val="00FF1A76"/>
    <w:rsid w:val="00FF1D7E"/>
    <w:rsid w:val="00FF1D85"/>
    <w:rsid w:val="00FF1F00"/>
    <w:rsid w:val="00FF1FC4"/>
    <w:rsid w:val="00FF201B"/>
    <w:rsid w:val="00FF2263"/>
    <w:rsid w:val="00FF2589"/>
    <w:rsid w:val="00FF25E0"/>
    <w:rsid w:val="00FF2B70"/>
    <w:rsid w:val="00FF2C41"/>
    <w:rsid w:val="00FF2EE3"/>
    <w:rsid w:val="00FF2FED"/>
    <w:rsid w:val="00FF326B"/>
    <w:rsid w:val="00FF32F4"/>
    <w:rsid w:val="00FF34E6"/>
    <w:rsid w:val="00FF3591"/>
    <w:rsid w:val="00FF35AB"/>
    <w:rsid w:val="00FF3904"/>
    <w:rsid w:val="00FF3A97"/>
    <w:rsid w:val="00FF3EF9"/>
    <w:rsid w:val="00FF3F14"/>
    <w:rsid w:val="00FF3FDE"/>
    <w:rsid w:val="00FF404F"/>
    <w:rsid w:val="00FF41F1"/>
    <w:rsid w:val="00FF426C"/>
    <w:rsid w:val="00FF42D3"/>
    <w:rsid w:val="00FF4427"/>
    <w:rsid w:val="00FF45C1"/>
    <w:rsid w:val="00FF4852"/>
    <w:rsid w:val="00FF4B05"/>
    <w:rsid w:val="00FF502E"/>
    <w:rsid w:val="00FF5031"/>
    <w:rsid w:val="00FF50E7"/>
    <w:rsid w:val="00FF5170"/>
    <w:rsid w:val="00FF52AB"/>
    <w:rsid w:val="00FF54B6"/>
    <w:rsid w:val="00FF563B"/>
    <w:rsid w:val="00FF5743"/>
    <w:rsid w:val="00FF5A97"/>
    <w:rsid w:val="00FF5C86"/>
    <w:rsid w:val="00FF5F0D"/>
    <w:rsid w:val="00FF608C"/>
    <w:rsid w:val="00FF60DF"/>
    <w:rsid w:val="00FF62CD"/>
    <w:rsid w:val="00FF62DC"/>
    <w:rsid w:val="00FF635E"/>
    <w:rsid w:val="00FF67FA"/>
    <w:rsid w:val="00FF681C"/>
    <w:rsid w:val="00FF6A30"/>
    <w:rsid w:val="00FF6B3C"/>
    <w:rsid w:val="00FF6C4B"/>
    <w:rsid w:val="00FF6D52"/>
    <w:rsid w:val="00FF6E33"/>
    <w:rsid w:val="00FF6F72"/>
    <w:rsid w:val="00FF7003"/>
    <w:rsid w:val="00FF71A4"/>
    <w:rsid w:val="00FF7259"/>
    <w:rsid w:val="00FF727F"/>
    <w:rsid w:val="00FF7632"/>
    <w:rsid w:val="00FF76B3"/>
    <w:rsid w:val="00FF7731"/>
    <w:rsid w:val="00FF78CF"/>
    <w:rsid w:val="00FF7B62"/>
    <w:rsid w:val="00FF7C7A"/>
    <w:rsid w:val="00FF7F98"/>
    <w:rsid w:val="02606175"/>
    <w:rsid w:val="0262F622"/>
    <w:rsid w:val="03A2C404"/>
    <w:rsid w:val="0822EF5E"/>
    <w:rsid w:val="0979BBA0"/>
    <w:rsid w:val="0B4270F6"/>
    <w:rsid w:val="0BCA214E"/>
    <w:rsid w:val="0BF6FD95"/>
    <w:rsid w:val="0C1F0E48"/>
    <w:rsid w:val="0CD3BF61"/>
    <w:rsid w:val="0D0676A7"/>
    <w:rsid w:val="0E075460"/>
    <w:rsid w:val="0FD14398"/>
    <w:rsid w:val="10625D2F"/>
    <w:rsid w:val="10C54231"/>
    <w:rsid w:val="141CD58A"/>
    <w:rsid w:val="149334D7"/>
    <w:rsid w:val="14B9BE68"/>
    <w:rsid w:val="164B6609"/>
    <w:rsid w:val="17AEC8CB"/>
    <w:rsid w:val="18A94580"/>
    <w:rsid w:val="1928611A"/>
    <w:rsid w:val="1972D377"/>
    <w:rsid w:val="19EDA499"/>
    <w:rsid w:val="1B01F7F7"/>
    <w:rsid w:val="1C75EF1C"/>
    <w:rsid w:val="1E86B0E3"/>
    <w:rsid w:val="1F13FE6E"/>
    <w:rsid w:val="1F1637C4"/>
    <w:rsid w:val="2228081B"/>
    <w:rsid w:val="22E4A264"/>
    <w:rsid w:val="23C157EA"/>
    <w:rsid w:val="249A29F4"/>
    <w:rsid w:val="25FEC3B3"/>
    <w:rsid w:val="263BB1A5"/>
    <w:rsid w:val="26EDF01B"/>
    <w:rsid w:val="270A70F2"/>
    <w:rsid w:val="284E9D90"/>
    <w:rsid w:val="28631F74"/>
    <w:rsid w:val="29CC0A64"/>
    <w:rsid w:val="2BF8F9B7"/>
    <w:rsid w:val="2C1512FC"/>
    <w:rsid w:val="2C53BE45"/>
    <w:rsid w:val="2CB6B320"/>
    <w:rsid w:val="30C1178D"/>
    <w:rsid w:val="3166020E"/>
    <w:rsid w:val="31AABA15"/>
    <w:rsid w:val="331E0B14"/>
    <w:rsid w:val="33C8F4F7"/>
    <w:rsid w:val="34FC5E58"/>
    <w:rsid w:val="355CE01C"/>
    <w:rsid w:val="356BAA74"/>
    <w:rsid w:val="3600744E"/>
    <w:rsid w:val="366F2E64"/>
    <w:rsid w:val="3673158B"/>
    <w:rsid w:val="368E7AE2"/>
    <w:rsid w:val="3702A4A3"/>
    <w:rsid w:val="373AB609"/>
    <w:rsid w:val="387B6F95"/>
    <w:rsid w:val="39C705EE"/>
    <w:rsid w:val="3CCB7AB0"/>
    <w:rsid w:val="3CD6952D"/>
    <w:rsid w:val="3CEBC183"/>
    <w:rsid w:val="3FAB8362"/>
    <w:rsid w:val="421C5DB1"/>
    <w:rsid w:val="430AD299"/>
    <w:rsid w:val="469403D4"/>
    <w:rsid w:val="46951066"/>
    <w:rsid w:val="474C1553"/>
    <w:rsid w:val="476E6A2A"/>
    <w:rsid w:val="479D9581"/>
    <w:rsid w:val="479EC77B"/>
    <w:rsid w:val="486FE3E9"/>
    <w:rsid w:val="48C7E910"/>
    <w:rsid w:val="49DA9FE5"/>
    <w:rsid w:val="4BE2677E"/>
    <w:rsid w:val="4DBD94CD"/>
    <w:rsid w:val="4F91CF94"/>
    <w:rsid w:val="50F41163"/>
    <w:rsid w:val="529F694C"/>
    <w:rsid w:val="5359AC27"/>
    <w:rsid w:val="5362B2F2"/>
    <w:rsid w:val="5367543D"/>
    <w:rsid w:val="5383204A"/>
    <w:rsid w:val="53F523C8"/>
    <w:rsid w:val="5407A778"/>
    <w:rsid w:val="54FC3647"/>
    <w:rsid w:val="55BFE6BC"/>
    <w:rsid w:val="5687AE17"/>
    <w:rsid w:val="56ED00D1"/>
    <w:rsid w:val="57004EE0"/>
    <w:rsid w:val="573098C8"/>
    <w:rsid w:val="57C59DA4"/>
    <w:rsid w:val="58F31B29"/>
    <w:rsid w:val="59420F49"/>
    <w:rsid w:val="59B36C5D"/>
    <w:rsid w:val="5B6A2D2B"/>
    <w:rsid w:val="5BC2B46F"/>
    <w:rsid w:val="5D654976"/>
    <w:rsid w:val="5DFCCA89"/>
    <w:rsid w:val="5F1C3BF1"/>
    <w:rsid w:val="5FEDDFC9"/>
    <w:rsid w:val="61722F05"/>
    <w:rsid w:val="63F38514"/>
    <w:rsid w:val="656078EE"/>
    <w:rsid w:val="67D1B39B"/>
    <w:rsid w:val="68163F2E"/>
    <w:rsid w:val="687D0C8A"/>
    <w:rsid w:val="6984C8DF"/>
    <w:rsid w:val="6A5EDD92"/>
    <w:rsid w:val="6BCFCF3B"/>
    <w:rsid w:val="6D1F6411"/>
    <w:rsid w:val="6DA21B42"/>
    <w:rsid w:val="6DDEDD49"/>
    <w:rsid w:val="6F0A42AA"/>
    <w:rsid w:val="6FDFD9C8"/>
    <w:rsid w:val="70A350D4"/>
    <w:rsid w:val="70A45741"/>
    <w:rsid w:val="736EF7C1"/>
    <w:rsid w:val="7473AA38"/>
    <w:rsid w:val="74AFCC0C"/>
    <w:rsid w:val="757A74DE"/>
    <w:rsid w:val="75B819EF"/>
    <w:rsid w:val="7711AE94"/>
    <w:rsid w:val="77519E76"/>
    <w:rsid w:val="77AB118E"/>
    <w:rsid w:val="794027C7"/>
    <w:rsid w:val="79E73EE3"/>
    <w:rsid w:val="7B8515AA"/>
    <w:rsid w:val="7BA5A7B5"/>
    <w:rsid w:val="7CA4220B"/>
    <w:rsid w:val="7DCC12D7"/>
    <w:rsid w:val="7E0CDA31"/>
    <w:rsid w:val="7E2744AA"/>
    <w:rsid w:val="7F28DD26"/>
    <w:rsid w:val="7F614DA4"/>
    <w:rsid w:val="7FC347F5"/>
    <w:rsid w:val="7FC6FC84"/>
    <w:rsid w:val="7FD7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F0DEE"/>
  <w15:docId w15:val="{D9F2AD1C-2621-4B21-AA4A-556027F61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843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242A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77FC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1B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rsid w:val="00B8339E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character" w:customStyle="1" w:styleId="normaltextrun">
    <w:name w:val="normaltextrun"/>
    <w:basedOn w:val="DefaultParagraphFont"/>
    <w:rsid w:val="008C72C4"/>
  </w:style>
  <w:style w:type="character" w:customStyle="1" w:styleId="spellingerror">
    <w:name w:val="spellingerror"/>
    <w:basedOn w:val="DefaultParagraphFont"/>
    <w:rsid w:val="008C72C4"/>
  </w:style>
  <w:style w:type="paragraph" w:customStyle="1" w:styleId="FSNoteDetail">
    <w:name w:val="FS Note Detail"/>
    <w:basedOn w:val="Normal"/>
    <w:qFormat/>
    <w:rsid w:val="00C15231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numbering" w:customStyle="1" w:styleId="CurrentList1">
    <w:name w:val="Current List1"/>
    <w:uiPriority w:val="99"/>
    <w:rsid w:val="00794E35"/>
    <w:pPr>
      <w:numPr>
        <w:numId w:val="18"/>
      </w:numPr>
    </w:p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40A72"/>
    <w:rPr>
      <w:rFonts w:ascii="Times New Roman" w:eastAsia="MS Mincho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654535"/>
    <w:rPr>
      <w:rFonts w:ascii="Times New Roman"/>
      <w:sz w:val="24"/>
      <w:szCs w:val="28"/>
    </w:rPr>
  </w:style>
  <w:style w:type="paragraph" w:styleId="TOC2">
    <w:name w:val="toc 2"/>
    <w:basedOn w:val="Normal"/>
    <w:next w:val="Normal"/>
    <w:semiHidden/>
    <w:rsid w:val="009D7DD6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9D7DD6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right="0" w:hanging="1134"/>
      <w:jc w:val="left"/>
      <w:textAlignment w:val="auto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583B24"/>
    <w:pPr>
      <w:overflowPunct/>
      <w:autoSpaceDE/>
      <w:autoSpaceDN/>
      <w:adjustRightInd/>
      <w:spacing w:after="260" w:line="260" w:lineRule="atLeast"/>
      <w:ind w:left="567" w:right="0"/>
      <w:jc w:val="left"/>
      <w:textAlignment w:val="auto"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583B24"/>
    <w:rPr>
      <w:rFonts w:ascii="Times New Roman" w:eastAsia="Times New Roman" w:hAnsi="Times New Roman"/>
      <w:sz w:val="22"/>
      <w:lang w:val="en-GB" w:bidi="ar-SA"/>
    </w:rPr>
  </w:style>
  <w:style w:type="paragraph" w:styleId="NormalWeb">
    <w:name w:val="Normal (Web)"/>
    <w:basedOn w:val="Normal"/>
    <w:semiHidden/>
    <w:unhideWhenUsed/>
    <w:rsid w:val="006A3E20"/>
    <w:rPr>
      <w:rFonts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188A9A70253649AA6188D56531714A" ma:contentTypeVersion="15" ma:contentTypeDescription="Create a new document." ma:contentTypeScope="" ma:versionID="cc02de5b84107eb067c96b6c7b3ae4ec">
  <xsd:schema xmlns:xsd="http://www.w3.org/2001/XMLSchema" xmlns:xs="http://www.w3.org/2001/XMLSchema" xmlns:p="http://schemas.microsoft.com/office/2006/metadata/properties" xmlns:ns2="c7577921-61fd-4185-9321-513e20610625" xmlns:ns3="99a09722-da0e-4108-a5fd-ccddeb470271" targetNamespace="http://schemas.microsoft.com/office/2006/metadata/properties" ma:root="true" ma:fieldsID="313634d7eb75ba655234cff2b9d1bfbf" ns2:_="" ns3:_="">
    <xsd:import namespace="c7577921-61fd-4185-9321-513e20610625"/>
    <xsd:import namespace="99a09722-da0e-4108-a5fd-ccddeb4702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577921-61fd-4185-9321-513e20610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09722-da0e-4108-a5fd-ccddeb4702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9d55cbe-474b-47c9-8776-943ede0dc45a}" ma:internalName="TaxCatchAll" ma:showField="CatchAllData" ma:web="99a09722-da0e-4108-a5fd-ccddeb4702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09722-da0e-4108-a5fd-ccddeb470271" xsi:nil="true"/>
    <lcf76f155ced4ddcb4097134ff3c332f xmlns="c7577921-61fd-4185-9321-513e20610625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AE34CE-762E-47FA-B13F-323DAB44A7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B0583B-D46F-4216-964E-62DDA81EB6A0}"/>
</file>

<file path=customXml/itemProps3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  <ds:schemaRef ds:uri="99a09722-da0e-4108-a5fd-ccddeb470271"/>
    <ds:schemaRef ds:uri="c7577921-61fd-4185-9321-513e20610625"/>
  </ds:schemaRefs>
</ds:datastoreItem>
</file>

<file path=customXml/itemProps5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3377</TotalTime>
  <Pages>35</Pages>
  <Words>8705</Words>
  <Characters>39492</Characters>
  <Application>Microsoft Office Word</Application>
  <DocSecurity>0</DocSecurity>
  <Lines>5401</Lines>
  <Paragraphs>2218</Paragraphs>
  <ScaleCrop>false</ScaleCrop>
  <Company>Ernst &amp; Young</Company>
  <LinksUpToDate>false</LinksUpToDate>
  <CharactersWithSpaces>41636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dc:description/>
  <cp:lastModifiedBy>Sasikarn Bandasak</cp:lastModifiedBy>
  <cp:revision>2570</cp:revision>
  <cp:lastPrinted>2025-08-11T10:00:00Z</cp:lastPrinted>
  <dcterms:created xsi:type="dcterms:W3CDTF">2025-05-17T07:06:00Z</dcterms:created>
  <dcterms:modified xsi:type="dcterms:W3CDTF">2025-08-11T10:48:00Z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0x010100F5188A9A70253649AA6188D56531714A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GrammarlyDocumentId">
    <vt:lpwstr>860923410014ed2b525ab470ae178b7f026181cc8d1bd4f8c0a0ba29ca81a330</vt:lpwstr>
  </property>
</Properties>
</file>