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CD7E22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639FE" w:rsidRPr="00CD7E22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CD7E22" w:rsidRDefault="00D639FE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CD7E22" w:rsidRDefault="00D639FE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CD7E22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CD7E22" w:rsidRDefault="00E13A16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CD7E22" w:rsidRDefault="008443D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CD7E22" w:rsidRDefault="00D230BB" w:rsidP="00CD7E22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CD7E22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3E7B0AE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CD7E22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DFD849B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CD7E22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6D1502A4" w:rsidR="00E13A16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CD7E22" w:rsidRDefault="00E13A16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016F57AB" w:rsidR="00E13A16" w:rsidRPr="00CD7E22" w:rsidRDefault="00362B8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CD7E22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2E1AEBC1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CD7E22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126EAB23" w:rsidR="00C571E1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CD7E22" w:rsidRDefault="00C571E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CD7E22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5E4923B8" w:rsidR="003E4F7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1F02A9" w14:textId="77777777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CD7E22" w:rsidRDefault="003E4F7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CD7E22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1E8046F6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A20E03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CD7E22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256A5C6E" w:rsidR="00DF5825" w:rsidRPr="00CD7E22" w:rsidRDefault="007661FF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D5ED0" w14:textId="77777777" w:rsidR="00DF5825" w:rsidRPr="00CD7E22" w:rsidRDefault="00DF5825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CD7E22" w:rsidRDefault="00DF5825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7E22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</w:tr>
      <w:tr w:rsidR="00645187" w:rsidRPr="00CD7E22" w14:paraId="3D2D05F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BC56A4F" w14:textId="55E614ED" w:rsidR="00645187" w:rsidRDefault="00645187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F8C2C8B" w14:textId="77777777" w:rsidR="00645187" w:rsidRPr="00CD7E22" w:rsidRDefault="00645187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95B426" w14:textId="72206FF2" w:rsidR="00645187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466AFC" w:rsidRPr="00CD7E22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641144D3" w:rsidR="00466AFC" w:rsidRPr="00CD7E22" w:rsidRDefault="00C571E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1891AE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0D1741F0" w:rsidR="00466AFC" w:rsidRPr="00CD7E22" w:rsidRDefault="00BA4E16" w:rsidP="00CD7E22">
            <w:pPr>
              <w:pStyle w:val="index"/>
              <w:tabs>
                <w:tab w:val="clear" w:pos="1134"/>
              </w:tabs>
              <w:spacing w:after="0" w:line="240" w:lineRule="auto"/>
              <w:jc w:val="both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BA4E1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66AFC" w:rsidRPr="00CD7E22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219D26A7" w:rsidR="00466AFC" w:rsidRPr="00CD7E22" w:rsidRDefault="00466AFC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BAB8E46" w14:textId="77777777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3B22E842" w:rsidR="00466AFC" w:rsidRPr="00CD7E22" w:rsidRDefault="00466AFC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1A51" w:rsidRPr="00CD7E22" w14:paraId="72C70C7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8C9876C" w14:textId="58C1D7D9" w:rsidR="006D1A51" w:rsidRPr="00CD7E22" w:rsidRDefault="006D1A51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7661F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5CE9D1" w14:textId="77777777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82B784" w14:textId="4DDE8F45" w:rsidR="006D1A51" w:rsidRPr="00CD7E22" w:rsidRDefault="006D1A51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D7E2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C408B" w:rsidRPr="00CD7E22" w14:paraId="5B13DB3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33EC0E5" w14:textId="54F8DE69" w:rsidR="000C408B" w:rsidRPr="00CD7E22" w:rsidRDefault="000C408B" w:rsidP="00CD7E22">
            <w:pPr>
              <w:pStyle w:val="TOC2"/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97AEA48" w14:textId="77777777" w:rsidR="000C408B" w:rsidRPr="00CD7E22" w:rsidRDefault="000C408B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B7AA4DE" w14:textId="0FEDE9B9" w:rsidR="000C408B" w:rsidRPr="00CD7E22" w:rsidRDefault="000C408B" w:rsidP="00CD7E22">
            <w:pPr>
              <w:pStyle w:val="TOC2"/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C408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CA54E3" w:rsidRDefault="00B445AA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4B889DEF" w:rsidR="00D5699E" w:rsidRPr="00CA54E3" w:rsidRDefault="00D5699E" w:rsidP="4A8FFFDF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4A8FFFDF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4A8FFFDF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4A8FFFDF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AC705E">
        <w:rPr>
          <w:rFonts w:asciiTheme="majorBidi" w:hAnsiTheme="majorBidi" w:cstheme="majorBidi"/>
          <w:sz w:val="30"/>
          <w:szCs w:val="30"/>
        </w:rPr>
        <w:t>14</w:t>
      </w:r>
      <w:r w:rsidR="0062307F" w:rsidRPr="4A8FFFDF">
        <w:rPr>
          <w:rFonts w:asciiTheme="majorBidi" w:hAnsiTheme="majorBidi" w:cstheme="majorBidi"/>
          <w:sz w:val="30"/>
          <w:szCs w:val="30"/>
        </w:rPr>
        <w:t xml:space="preserve"> </w:t>
      </w:r>
      <w:r w:rsidR="00592FE3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BD4415" w:rsidRPr="4A8FFF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4415" w:rsidRPr="4A8FFFDF">
        <w:rPr>
          <w:rFonts w:asciiTheme="majorBidi" w:hAnsiTheme="majorBidi" w:cstheme="majorBidi"/>
          <w:sz w:val="30"/>
          <w:szCs w:val="30"/>
        </w:rPr>
        <w:t>256</w:t>
      </w:r>
      <w:r w:rsidR="000F6B3E" w:rsidRPr="4A8FFFDF">
        <w:rPr>
          <w:rFonts w:asciiTheme="majorBidi" w:hAnsiTheme="majorBidi" w:cstheme="majorBidi"/>
          <w:sz w:val="30"/>
          <w:szCs w:val="30"/>
        </w:rPr>
        <w:t>8</w:t>
      </w:r>
    </w:p>
    <w:p w14:paraId="78E09E3B" w14:textId="361C9C7B" w:rsidR="005F2619" w:rsidRPr="00F728F3" w:rsidRDefault="005F2619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2BF7D92A" w:rsidR="00F90A20" w:rsidRPr="00CA54E3" w:rsidRDefault="00F90A20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 จึงควรอ่านควบคู่กับงบการเงินของบริษัท สำหรับปีสิ้นสุดวันที่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0F6B3E">
        <w:rPr>
          <w:rFonts w:asciiTheme="majorBidi" w:hAnsiTheme="majorBidi" w:cstheme="majorBidi"/>
          <w:spacing w:val="-3"/>
          <w:sz w:val="30"/>
          <w:szCs w:val="30"/>
        </w:rPr>
        <w:t>7</w:t>
      </w:r>
    </w:p>
    <w:p w14:paraId="6AF20E8A" w14:textId="77777777" w:rsidR="00F90A20" w:rsidRPr="00183D3E" w:rsidRDefault="00F90A20" w:rsidP="00F728F3">
      <w:pPr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3097CF96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ในการจัดทำงบการเงินระหว่างกาล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ผู้บริหารได้มีการใช้วิจารณญาณและการประมาณการในการถือปฏิบัติตามนโยบายการบัญชีของบริษัท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ซึ่งผลที่เกิดขึ้นจริงอาจแตกต่างจากที่ประมาณการไว้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ทั้งนี้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นโยบายการบัญชี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วิธีกา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CA54E3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สำหรับปีสิ้นสุดวันที่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  <w:lang w:bidi="th-TH"/>
        </w:rPr>
        <w:t>ธันวาคม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</w:t>
      </w:r>
      <w:r w:rsidRPr="00CA54E3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0F6B3E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7</w:t>
      </w:r>
    </w:p>
    <w:p w14:paraId="29E253BA" w14:textId="61BC7A5F" w:rsidR="005D7EAF" w:rsidRPr="00324D6E" w:rsidRDefault="005D7EAF" w:rsidP="0057174C">
      <w:pPr>
        <w:pStyle w:val="Heading8"/>
        <w:tabs>
          <w:tab w:val="left" w:pos="540"/>
        </w:tabs>
        <w:spacing w:line="370" w:lineRule="exact"/>
        <w:rPr>
          <w:rFonts w:asciiTheme="majorBidi" w:hAnsiTheme="majorBidi"/>
          <w:sz w:val="30"/>
          <w:szCs w:val="30"/>
          <w:cs/>
          <w:lang w:val="en-US"/>
        </w:rPr>
      </w:pPr>
    </w:p>
    <w:p w14:paraId="6D972B6C" w14:textId="46769D24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5A61C35F" w:rsidR="00DC6955" w:rsidRDefault="0045785C" w:rsidP="008B5DC4">
      <w:pPr>
        <w:tabs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592FE3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>3</w:t>
      </w:r>
      <w:r w:rsidR="00592FE3">
        <w:rPr>
          <w:rFonts w:asciiTheme="majorBidi" w:hAnsiTheme="majorBidi" w:cstheme="majorBidi"/>
          <w:sz w:val="30"/>
          <w:szCs w:val="30"/>
        </w:rPr>
        <w:t>0</w:t>
      </w:r>
      <w:r w:rsidR="00BD4415">
        <w:rPr>
          <w:rFonts w:asciiTheme="majorBidi" w:hAnsiTheme="majorBidi" w:cstheme="majorBidi"/>
          <w:sz w:val="30"/>
          <w:szCs w:val="30"/>
        </w:rPr>
        <w:t xml:space="preserve"> </w:t>
      </w:r>
      <w:r w:rsidR="000F6B3E">
        <w:rPr>
          <w:rFonts w:asciiTheme="majorBidi" w:hAnsiTheme="majorBidi" w:cstheme="majorBidi" w:hint="cs"/>
          <w:sz w:val="30"/>
          <w:szCs w:val="30"/>
          <w:cs/>
        </w:rPr>
        <w:t>ม</w:t>
      </w:r>
      <w:r w:rsidR="00592FE3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BD441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D4415">
        <w:rPr>
          <w:rFonts w:asciiTheme="majorBidi" w:hAnsiTheme="majorBidi" w:cstheme="majorBidi"/>
          <w:sz w:val="30"/>
          <w:szCs w:val="30"/>
        </w:rPr>
        <w:t>256</w:t>
      </w:r>
      <w:r w:rsidR="000F6B3E">
        <w:rPr>
          <w:rFonts w:asciiTheme="majorBidi" w:hAnsiTheme="majorBidi" w:cstheme="majorBidi"/>
          <w:sz w:val="30"/>
          <w:szCs w:val="30"/>
        </w:rPr>
        <w:t>8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9"/>
        <w:gridCol w:w="6291"/>
        <w:gridCol w:w="1350"/>
        <w:gridCol w:w="180"/>
        <w:gridCol w:w="1350"/>
      </w:tblGrid>
      <w:tr w:rsidR="006472F7" w:rsidRPr="008053F0" w14:paraId="5735054E" w14:textId="77777777" w:rsidTr="0057174C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57174C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281975B4" w14:textId="15F307C7" w:rsidR="006472F7" w:rsidRPr="00CF56D9" w:rsidRDefault="006472F7" w:rsidP="00FF0A1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92F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6230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592F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D441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F6B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592F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0DE9541C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0F4E82A8" w:rsidR="006472F7" w:rsidRPr="008053F0" w:rsidRDefault="00BD4415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6472F7" w:rsidRPr="008053F0" w14:paraId="18479131" w14:textId="77777777" w:rsidTr="0057174C">
        <w:trPr>
          <w:cantSplit/>
        </w:trPr>
        <w:tc>
          <w:tcPr>
            <w:tcW w:w="6300" w:type="dxa"/>
            <w:gridSpan w:val="2"/>
            <w:shd w:val="clear" w:color="auto" w:fill="auto"/>
          </w:tcPr>
          <w:p w14:paraId="0D12384F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57174C">
        <w:trPr>
          <w:cantSplit/>
        </w:trPr>
        <w:tc>
          <w:tcPr>
            <w:tcW w:w="6300" w:type="dxa"/>
            <w:gridSpan w:val="2"/>
          </w:tcPr>
          <w:p w14:paraId="0C99C637" w14:textId="77777777" w:rsidR="006472F7" w:rsidRPr="008053F0" w:rsidRDefault="006472F7" w:rsidP="00FF0A1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decimal" w:pos="98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FE3" w:rsidRPr="00465A29" w14:paraId="6A39440C" w14:textId="77777777" w:rsidTr="004250EB">
        <w:trPr>
          <w:cantSplit/>
        </w:trPr>
        <w:tc>
          <w:tcPr>
            <w:tcW w:w="6300" w:type="dxa"/>
            <w:gridSpan w:val="2"/>
          </w:tcPr>
          <w:p w14:paraId="5000C7A1" w14:textId="77777777" w:rsidR="00592FE3" w:rsidRPr="00465A29" w:rsidRDefault="00592FE3" w:rsidP="00592FE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45562C08" w:rsidR="00592FE3" w:rsidRPr="00465A29" w:rsidRDefault="007F7FAC" w:rsidP="00592FE3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2FC46808" w:rsidR="00592FE3" w:rsidRPr="00465A29" w:rsidRDefault="00592FE3" w:rsidP="00592FE3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12,578</w:t>
            </w:r>
          </w:p>
        </w:tc>
      </w:tr>
      <w:tr w:rsidR="00592FE3" w:rsidRPr="00465A29" w14:paraId="37983289" w14:textId="77777777" w:rsidTr="004250EB">
        <w:trPr>
          <w:cantSplit/>
          <w:trHeight w:val="389"/>
        </w:trPr>
        <w:tc>
          <w:tcPr>
            <w:tcW w:w="6300" w:type="dxa"/>
            <w:gridSpan w:val="2"/>
          </w:tcPr>
          <w:p w14:paraId="31F45F85" w14:textId="77777777" w:rsidR="00592FE3" w:rsidRPr="00465A29" w:rsidRDefault="00592FE3" w:rsidP="00592FE3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353B1BEA" w:rsidR="00592FE3" w:rsidRPr="00465A29" w:rsidRDefault="007F7FAC" w:rsidP="00592FE3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1CD7D0B4" w:rsidR="00592FE3" w:rsidRPr="00465A29" w:rsidRDefault="00592FE3" w:rsidP="00592FE3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1,269</w:t>
            </w:r>
          </w:p>
        </w:tc>
      </w:tr>
      <w:tr w:rsidR="00592FE3" w:rsidRPr="00031A27" w14:paraId="7B635D7B" w14:textId="77777777" w:rsidTr="0057174C">
        <w:trPr>
          <w:cantSplit/>
        </w:trPr>
        <w:tc>
          <w:tcPr>
            <w:tcW w:w="6300" w:type="dxa"/>
            <w:gridSpan w:val="2"/>
          </w:tcPr>
          <w:p w14:paraId="64D77893" w14:textId="77777777" w:rsidR="00592FE3" w:rsidRPr="00031A27" w:rsidRDefault="00592FE3" w:rsidP="00592FE3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592FE3" w:rsidRPr="00031A27" w:rsidRDefault="00592FE3" w:rsidP="00592FE3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592FE3" w:rsidRPr="00031A27" w:rsidRDefault="00592FE3" w:rsidP="00592FE3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592FE3" w:rsidRPr="00031A27" w:rsidRDefault="00592FE3" w:rsidP="00592FE3">
            <w:pPr>
              <w:tabs>
                <w:tab w:val="left" w:pos="540"/>
              </w:tabs>
              <w:ind w:left="540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FE3" w:rsidRPr="00465A29" w14:paraId="5A466563" w14:textId="77777777" w:rsidTr="0057174C">
        <w:trPr>
          <w:cantSplit/>
        </w:trPr>
        <w:tc>
          <w:tcPr>
            <w:tcW w:w="6300" w:type="dxa"/>
            <w:gridSpan w:val="2"/>
          </w:tcPr>
          <w:p w14:paraId="2E0621EF" w14:textId="77777777" w:rsidR="00592FE3" w:rsidRPr="00465A29" w:rsidRDefault="00592FE3" w:rsidP="00592FE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592FE3" w:rsidRPr="00465A29" w:rsidRDefault="00592FE3" w:rsidP="00592FE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592FE3" w:rsidRPr="00465A29" w:rsidRDefault="00592FE3" w:rsidP="00592FE3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FE3" w:rsidRPr="00465A29" w14:paraId="22E66DB9" w14:textId="77777777" w:rsidTr="0057174C">
        <w:trPr>
          <w:cantSplit/>
        </w:trPr>
        <w:tc>
          <w:tcPr>
            <w:tcW w:w="6300" w:type="dxa"/>
            <w:gridSpan w:val="2"/>
          </w:tcPr>
          <w:p w14:paraId="59AC612D" w14:textId="77777777" w:rsidR="00592FE3" w:rsidRPr="00465A29" w:rsidRDefault="00592FE3" w:rsidP="00592FE3">
            <w:pPr>
              <w:tabs>
                <w:tab w:val="left" w:pos="50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592FE3" w:rsidRPr="00465A29" w:rsidRDefault="00592FE3" w:rsidP="00592FE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592FE3" w:rsidRPr="00465A29" w:rsidRDefault="00592FE3" w:rsidP="00592FE3">
            <w:pPr>
              <w:tabs>
                <w:tab w:val="decimal" w:pos="1047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FE3" w:rsidRPr="00465A29" w14:paraId="01F5BB6D" w14:textId="77777777" w:rsidTr="004250EB">
        <w:trPr>
          <w:cantSplit/>
        </w:trPr>
        <w:tc>
          <w:tcPr>
            <w:tcW w:w="6300" w:type="dxa"/>
            <w:gridSpan w:val="2"/>
          </w:tcPr>
          <w:p w14:paraId="7D0C2A3F" w14:textId="77777777" w:rsidR="00592FE3" w:rsidRPr="00465A29" w:rsidRDefault="00592FE3" w:rsidP="00592FE3">
            <w:pPr>
              <w:tabs>
                <w:tab w:val="left" w:pos="5090"/>
              </w:tabs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465A2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1E633155" w:rsidR="00592FE3" w:rsidRPr="00465A29" w:rsidRDefault="007F7FAC" w:rsidP="00592FE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16,603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060243BF" w:rsidR="00592FE3" w:rsidRPr="00465A29" w:rsidRDefault="00592FE3" w:rsidP="00592FE3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17,670</w:t>
            </w:r>
          </w:p>
        </w:tc>
      </w:tr>
      <w:tr w:rsidR="00592FE3" w:rsidRPr="00465A29" w14:paraId="3D88B7FD" w14:textId="77777777" w:rsidTr="0057174C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592FE3" w:rsidRPr="00465A29" w:rsidRDefault="00592FE3" w:rsidP="00592F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3A9294E6" w:rsidR="00592FE3" w:rsidRPr="00465A29" w:rsidRDefault="00592FE3" w:rsidP="00592F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592FE3" w:rsidRPr="00465A29" w:rsidRDefault="00592FE3" w:rsidP="00592FE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592FE3" w:rsidRPr="00465A29" w:rsidRDefault="00592FE3" w:rsidP="00592F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65A2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592FE3" w:rsidRPr="00465A29" w14:paraId="31B8BD3C" w14:textId="77777777" w:rsidTr="0057174C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62945DEE" w:rsidR="00592FE3" w:rsidRPr="00465A29" w:rsidRDefault="00592FE3" w:rsidP="00592F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4AB26111" w:rsidR="00592FE3" w:rsidRPr="00465A29" w:rsidRDefault="00592FE3" w:rsidP="00592F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592FE3" w:rsidRPr="00465A29" w:rsidRDefault="00592FE3" w:rsidP="00592FE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72B91C7D" w:rsidR="00592FE3" w:rsidRPr="00465A29" w:rsidRDefault="00592FE3" w:rsidP="00592FE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592FE3" w:rsidRPr="00465A29" w14:paraId="4987859E" w14:textId="77777777" w:rsidTr="0057174C">
        <w:trPr>
          <w:gridBefore w:val="1"/>
          <w:wBefore w:w="9" w:type="dxa"/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592FE3" w:rsidRPr="00465A29" w:rsidRDefault="00592FE3" w:rsidP="00592FE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592FE3" w:rsidRPr="00465A29" w:rsidRDefault="00592FE3" w:rsidP="00592FE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65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92FE3" w:rsidRPr="00465A29" w14:paraId="396E4ABB" w14:textId="77777777" w:rsidTr="0057174C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738B156B" w14:textId="1E147AE7" w:rsidR="00592FE3" w:rsidRPr="00465A29" w:rsidRDefault="00592FE3" w:rsidP="00592FE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5A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</w:tcPr>
          <w:p w14:paraId="39C19E9C" w14:textId="77777777" w:rsidR="00592FE3" w:rsidRPr="00465A29" w:rsidRDefault="00592FE3" w:rsidP="00592FE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EEA083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909344" w14:textId="77777777" w:rsidR="00592FE3" w:rsidRPr="00465A29" w:rsidRDefault="00592FE3" w:rsidP="00592FE3">
            <w:pPr>
              <w:tabs>
                <w:tab w:val="decimal" w:pos="100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2FE3" w:rsidRPr="006D304C" w14:paraId="14991899" w14:textId="77777777" w:rsidTr="0057174C">
        <w:trPr>
          <w:gridBefore w:val="1"/>
          <w:wBefore w:w="9" w:type="dxa"/>
          <w:cantSplit/>
        </w:trPr>
        <w:tc>
          <w:tcPr>
            <w:tcW w:w="6291" w:type="dxa"/>
            <w:shd w:val="clear" w:color="auto" w:fill="auto"/>
          </w:tcPr>
          <w:p w14:paraId="2E12371C" w14:textId="23263795" w:rsidR="00592FE3" w:rsidRPr="00465A29" w:rsidRDefault="00592FE3" w:rsidP="00592FE3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5A29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5E1A8D94" w:rsidR="00592FE3" w:rsidRPr="00465A29" w:rsidRDefault="007F7FAC" w:rsidP="00592FE3">
            <w:pPr>
              <w:tabs>
                <w:tab w:val="decimal" w:pos="1001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592FE3" w:rsidRPr="00465A29" w:rsidRDefault="00592FE3" w:rsidP="00592FE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618B5E63" w:rsidR="00592FE3" w:rsidRPr="006D304C" w:rsidRDefault="00592FE3" w:rsidP="00592FE3">
            <w:pPr>
              <w:tabs>
                <w:tab w:val="decimal" w:pos="10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2,451</w:t>
            </w:r>
          </w:p>
        </w:tc>
      </w:tr>
    </w:tbl>
    <w:p w14:paraId="5CFC118C" w14:textId="161D03A2" w:rsidR="006D304C" w:rsidRDefault="006D30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D07CD" w14:textId="217017BC" w:rsidR="00BB00F4" w:rsidRPr="006D304C" w:rsidRDefault="003B40A9" w:rsidP="003A159F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>สัญญาสำคัญที่ทำกับกิจการที่เกี่ยวข้องกัน</w:t>
      </w:r>
    </w:p>
    <w:p w14:paraId="18112C13" w14:textId="77777777" w:rsidR="009A44F5" w:rsidRPr="00031A27" w:rsidRDefault="009A44F5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D49E41" w14:textId="77777777" w:rsidR="00BB00F4" w:rsidRPr="006D304C" w:rsidRDefault="00BB00F4" w:rsidP="00BB00F4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6D304C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6D304C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6D304C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6D304C" w:rsidRDefault="00BB00F4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3061C" w14:textId="727B7D9A" w:rsidR="00BB00F4" w:rsidRDefault="00BB00F4" w:rsidP="00BB00F4">
      <w:pPr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6D304C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6D304C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068E80AC" w14:textId="5E131516" w:rsidR="0057174C" w:rsidRDefault="0057174C" w:rsidP="00031A2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6A1B7E4" w14:textId="038A44E6" w:rsidR="00DF5825" w:rsidRPr="00B46B3B" w:rsidRDefault="00186DAC" w:rsidP="00B46B3B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B46B3B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ลูกหนี้การค้า</w:t>
      </w:r>
    </w:p>
    <w:p w14:paraId="2CF851CE" w14:textId="27A92E78" w:rsidR="00B97ACB" w:rsidRPr="007F7F20" w:rsidRDefault="007F7F20" w:rsidP="007F7F20">
      <w:pPr>
        <w:pStyle w:val="ListParagraph"/>
        <w:ind w:left="360"/>
        <w:rPr>
          <w:rFonts w:asciiTheme="majorBidi" w:hAnsiTheme="majorBidi" w:cstheme="majorBidi"/>
          <w:noProof/>
        </w:rPr>
      </w:pPr>
      <w:r w:rsidRPr="007F7F20">
        <w:rPr>
          <w:rFonts w:asciiTheme="majorBidi" w:hAnsiTheme="majorBidi" w:cstheme="majorBidi"/>
          <w:noProof/>
        </w:rPr>
        <w:drawing>
          <wp:anchor distT="0" distB="0" distL="114300" distR="114300" simplePos="0" relativeHeight="251658240" behindDoc="0" locked="0" layoutInCell="1" allowOverlap="1" wp14:anchorId="3D9EF7B4" wp14:editId="3063260D">
            <wp:simplePos x="0" y="0"/>
            <wp:positionH relativeFrom="column">
              <wp:posOffset>703580</wp:posOffset>
            </wp:positionH>
            <wp:positionV relativeFrom="paragraph">
              <wp:posOffset>166370</wp:posOffset>
            </wp:positionV>
            <wp:extent cx="5132095" cy="3470910"/>
            <wp:effectExtent l="0" t="0" r="0" b="0"/>
            <wp:wrapSquare wrapText="bothSides"/>
            <wp:docPr id="253411905" name="Picture 1" descr="A graph of a number of peop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3411905" name="Picture 1" descr="A graph of a number of people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2095" cy="3470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C068E12" w14:textId="064BDEA6" w:rsidR="001B7456" w:rsidRDefault="001B7456" w:rsidP="00D03D85">
      <w:pPr>
        <w:ind w:firstLine="1152"/>
        <w:rPr>
          <w:rFonts w:asciiTheme="majorBidi" w:hAnsiTheme="majorBidi" w:cstheme="majorBidi"/>
          <w:noProof/>
        </w:rPr>
      </w:pPr>
    </w:p>
    <w:p w14:paraId="196D30C2" w14:textId="47EE70C6" w:rsidR="00EA6571" w:rsidRDefault="00EA6571" w:rsidP="00D03D85">
      <w:pPr>
        <w:ind w:firstLine="1152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02"/>
        <w:gridCol w:w="1260"/>
        <w:gridCol w:w="270"/>
        <w:gridCol w:w="1440"/>
      </w:tblGrid>
      <w:tr w:rsidR="00133494" w:rsidRPr="00B2145F" w14:paraId="2B6A1E29" w14:textId="77777777" w:rsidTr="00133494">
        <w:tc>
          <w:tcPr>
            <w:tcW w:w="6102" w:type="dxa"/>
          </w:tcPr>
          <w:p w14:paraId="71119E1E" w14:textId="0218C24E" w:rsidR="00133494" w:rsidRPr="00BB727F" w:rsidRDefault="00133494" w:rsidP="0013349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EBD0CB" w14:textId="4985A965" w:rsidR="0062307F" w:rsidRPr="008B5DC4" w:rsidRDefault="00592FE3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  <w:r w:rsidR="006230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0F6B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0B87EB" w14:textId="365F5152" w:rsidR="00133494" w:rsidRPr="00B2145F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0F6B3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33494" w:rsidRPr="00B2145F" w14:paraId="338C1DEE" w14:textId="77777777" w:rsidTr="00133494">
        <w:trPr>
          <w:trHeight w:val="425"/>
        </w:trPr>
        <w:tc>
          <w:tcPr>
            <w:tcW w:w="6102" w:type="dxa"/>
          </w:tcPr>
          <w:p w14:paraId="2113D1EE" w14:textId="24061F1D" w:rsidR="00133494" w:rsidRPr="00B2145F" w:rsidRDefault="00133494" w:rsidP="0053634B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decimal" w:pos="16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0F6B3E" w:rsidRPr="00B2145F" w14:paraId="15C96922" w14:textId="77777777" w:rsidTr="00FB4781">
        <w:tc>
          <w:tcPr>
            <w:tcW w:w="6102" w:type="dxa"/>
          </w:tcPr>
          <w:p w14:paraId="2164F061" w14:textId="2A5C2ADC" w:rsidR="000F6B3E" w:rsidRPr="006A2F53" w:rsidRDefault="000F6B3E" w:rsidP="000F6B3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668691" w14:textId="7F34BADB" w:rsidR="000F6B3E" w:rsidRPr="00B2145F" w:rsidRDefault="00275109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148,342</w:t>
            </w:r>
          </w:p>
        </w:tc>
        <w:tc>
          <w:tcPr>
            <w:tcW w:w="270" w:type="dxa"/>
            <w:vAlign w:val="bottom"/>
          </w:tcPr>
          <w:p w14:paraId="50452D89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8F0B7D7" w14:textId="57C7E11B" w:rsidR="000F6B3E" w:rsidRPr="006A2F53" w:rsidRDefault="000F6B3E" w:rsidP="000F6B3E">
            <w:pPr>
              <w:tabs>
                <w:tab w:val="decimal" w:pos="1076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172,385</w:t>
            </w:r>
          </w:p>
        </w:tc>
      </w:tr>
      <w:tr w:rsidR="000F6B3E" w:rsidRPr="00B2145F" w14:paraId="0A46A5A9" w14:textId="77777777" w:rsidTr="00FB4781">
        <w:tc>
          <w:tcPr>
            <w:tcW w:w="6102" w:type="dxa"/>
          </w:tcPr>
          <w:p w14:paraId="6AD2EF67" w14:textId="29CB8148" w:rsidR="000F6B3E" w:rsidRPr="002A2F13" w:rsidRDefault="000F6B3E" w:rsidP="000F6B3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9372925" w14:textId="24F15022" w:rsidR="000F6B3E" w:rsidRPr="002A2F13" w:rsidRDefault="00275109" w:rsidP="000F6B3E">
            <w:pPr>
              <w:tabs>
                <w:tab w:val="decimal" w:pos="700"/>
              </w:tabs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8867BC2" w14:textId="2A13B1B6" w:rsidR="000F6B3E" w:rsidRPr="00B2145F" w:rsidRDefault="000F6B3E" w:rsidP="000F6B3E">
            <w:pPr>
              <w:pStyle w:val="a3"/>
              <w:tabs>
                <w:tab w:val="decimal" w:pos="786"/>
              </w:tabs>
              <w:ind w:left="-108" w:right="-102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F6B3E" w:rsidRPr="00B2145F" w14:paraId="63FD0BD2" w14:textId="77777777" w:rsidTr="00FB4781">
        <w:tc>
          <w:tcPr>
            <w:tcW w:w="6102" w:type="dxa"/>
          </w:tcPr>
          <w:p w14:paraId="534DF240" w14:textId="0B355159" w:rsidR="000F6B3E" w:rsidRPr="006A2F53" w:rsidRDefault="000F6B3E" w:rsidP="000F6B3E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536161" w14:textId="4682C3D6" w:rsidR="000F6B3E" w:rsidRPr="00B2145F" w:rsidRDefault="00275109" w:rsidP="000F6B3E">
            <w:pPr>
              <w:tabs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5109">
              <w:rPr>
                <w:rFonts w:ascii="Angsana New" w:hAnsi="Angsana New"/>
                <w:b/>
                <w:bCs/>
                <w:sz w:val="30"/>
                <w:szCs w:val="30"/>
              </w:rPr>
              <w:t>148,342</w:t>
            </w:r>
          </w:p>
        </w:tc>
        <w:tc>
          <w:tcPr>
            <w:tcW w:w="270" w:type="dxa"/>
            <w:vAlign w:val="bottom"/>
          </w:tcPr>
          <w:p w14:paraId="49CBC82A" w14:textId="77777777" w:rsidR="000F6B3E" w:rsidRPr="00B2145F" w:rsidRDefault="000F6B3E" w:rsidP="000F6B3E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509551FB" w:rsidR="000F6B3E" w:rsidRPr="00B2145F" w:rsidRDefault="000F6B3E" w:rsidP="000F6B3E">
            <w:pPr>
              <w:tabs>
                <w:tab w:val="decimal" w:pos="1058"/>
              </w:tabs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172,385</w:t>
            </w:r>
          </w:p>
        </w:tc>
      </w:tr>
    </w:tbl>
    <w:p w14:paraId="7699600C" w14:textId="40A07571" w:rsidR="00440226" w:rsidRDefault="00440226" w:rsidP="00D03D85">
      <w:pPr>
        <w:rPr>
          <w:rFonts w:asciiTheme="majorBidi" w:hAnsiTheme="majorBidi" w:cstheme="majorBidi"/>
          <w:noProof/>
          <w:sz w:val="30"/>
          <w:szCs w:val="30"/>
          <w:lang w:eastAsia="x-none"/>
        </w:rPr>
      </w:pPr>
    </w:p>
    <w:p w14:paraId="778EF41C" w14:textId="1A83E5C0" w:rsidR="00440226" w:rsidRDefault="00440226" w:rsidP="00D03D85">
      <w:pPr>
        <w:rPr>
          <w:rFonts w:asciiTheme="majorBidi" w:hAnsiTheme="majorBidi" w:cstheme="majorBidi"/>
          <w:sz w:val="30"/>
          <w:szCs w:val="30"/>
          <w:lang w:eastAsia="x-none"/>
        </w:rPr>
        <w:sectPr w:rsidR="00440226" w:rsidSect="00BC19F8">
          <w:headerReference w:type="default" r:id="rId12"/>
          <w:footerReference w:type="defaul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p w14:paraId="29CC54A3" w14:textId="5BCCBAB4" w:rsidR="00AF6A35" w:rsidRDefault="00DB3383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8237484" w14:textId="77777777" w:rsidR="000C75EB" w:rsidRPr="000C75EB" w:rsidRDefault="000C75EB" w:rsidP="000C75EB">
      <w:pPr>
        <w:rPr>
          <w:lang w:val="th-TH" w:eastAsia="x-none"/>
        </w:rPr>
      </w:pPr>
    </w:p>
    <w:tbl>
      <w:tblPr>
        <w:tblW w:w="1377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432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0C75EB" w:rsidRPr="001A6678" w14:paraId="4AA8FEE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EC68C6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4204FF91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242" w:type="dxa"/>
            <w:vAlign w:val="bottom"/>
          </w:tcPr>
          <w:p w14:paraId="54CD47B3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624478B0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7D6EFE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E1CFB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76A752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A1DBDF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120ED58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E215E9F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37F2C5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A6956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63475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8501F6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4B3F6E00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048ABA7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0EEE128B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5E4A0F0C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5A30342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064E5CA5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744E58F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79275A9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5CB432C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1DCD39E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FAF05C6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D71AB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7E86C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14069D4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CCD4E3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DB8EC18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5B6BC8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510308EF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7C7A95F5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05D7CFB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434969B1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68719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2BDA4981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42B4C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4A1D1040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0553AC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67C0F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237D2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15042B57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BFF56FC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5EB" w:rsidRPr="001A6678" w14:paraId="683A267D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6A4639CB" w14:textId="77777777" w:rsidR="000C75EB" w:rsidRPr="001A6678" w:rsidRDefault="000C75EB" w:rsidP="001A6678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476" w:type="dxa"/>
            <w:vAlign w:val="bottom"/>
          </w:tcPr>
          <w:p w14:paraId="2324224D" w14:textId="77777777" w:rsidR="000C75EB" w:rsidRPr="001A6678" w:rsidRDefault="000C75EB" w:rsidP="001A6678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1A6678">
              <w:rPr>
                <w:rFonts w:ascii="Angsana New" w:hAnsi="Angsana New" w:cs="Angsana New"/>
                <w:b w:val="0"/>
                <w:bCs w:val="0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3C44999F" w14:textId="77777777" w:rsidR="000C75EB" w:rsidRPr="001A6678" w:rsidRDefault="000C75EB" w:rsidP="001A6678">
            <w:pPr>
              <w:pStyle w:val="a2"/>
              <w:ind w:righ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4" w:type="dxa"/>
            <w:vAlign w:val="bottom"/>
          </w:tcPr>
          <w:p w14:paraId="2EC644B3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07465C00" w14:textId="77777777" w:rsidR="000C75EB" w:rsidRPr="001A6678" w:rsidRDefault="000C75EB" w:rsidP="001A6678">
            <w:pPr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441EBA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D5B9E4A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D432C1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0DAC06F5" w14:textId="77777777" w:rsidR="000C75EB" w:rsidRPr="001A6678" w:rsidRDefault="000C75EB" w:rsidP="001A6678">
            <w:pPr>
              <w:ind w:left="-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B93AD9D" w14:textId="77777777" w:rsidR="000C75EB" w:rsidRPr="001A6678" w:rsidRDefault="000C75EB" w:rsidP="001A6678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A6678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1A667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B7813E4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FB99E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2A0A72F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3A862D" w14:textId="77777777" w:rsidR="000C75EB" w:rsidRPr="001A6678" w:rsidRDefault="000C75EB" w:rsidP="001A66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0C75EB" w:rsidRPr="001A6678" w14:paraId="0C9D94C5" w14:textId="77777777" w:rsidTr="007A32A1">
        <w:trPr>
          <w:cantSplit/>
          <w:trHeight w:val="68"/>
          <w:tblHeader/>
        </w:trPr>
        <w:tc>
          <w:tcPr>
            <w:tcW w:w="2432" w:type="dxa"/>
          </w:tcPr>
          <w:p w14:paraId="19E387D1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2" w:type="dxa"/>
            <w:gridSpan w:val="13"/>
          </w:tcPr>
          <w:p w14:paraId="48DE20D0" w14:textId="77777777" w:rsidR="000C75EB" w:rsidRPr="001A6678" w:rsidRDefault="000C75EB" w:rsidP="001A6678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1A66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0C75EB" w:rsidRPr="001A6678" w14:paraId="5D14FA3B" w14:textId="77777777" w:rsidTr="007A32A1">
        <w:trPr>
          <w:cantSplit/>
          <w:trHeight w:val="288"/>
        </w:trPr>
        <w:tc>
          <w:tcPr>
            <w:tcW w:w="2432" w:type="dxa"/>
          </w:tcPr>
          <w:p w14:paraId="14610ECE" w14:textId="77777777" w:rsidR="000C75EB" w:rsidRPr="001A6678" w:rsidRDefault="000C75EB" w:rsidP="001A667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76" w:type="dxa"/>
          </w:tcPr>
          <w:p w14:paraId="6A81A2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0A31619A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4" w:type="dxa"/>
          </w:tcPr>
          <w:p w14:paraId="237A04DF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B19B422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203D04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D192EE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E6B16" w14:textId="77777777" w:rsidR="000C75EB" w:rsidRPr="001A6678" w:rsidRDefault="000C75EB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05EEE6D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EDB7B9" w14:textId="77777777" w:rsidR="000C75EB" w:rsidRPr="001A6678" w:rsidRDefault="000C75EB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ADEBE1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EEF01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663D227" w14:textId="77777777" w:rsidR="000C75EB" w:rsidRPr="001A6678" w:rsidRDefault="000C75EB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2055F" w14:textId="77777777" w:rsidR="000C75EB" w:rsidRPr="001A6678" w:rsidRDefault="000C75EB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877B0" w:rsidRPr="001A6678" w14:paraId="7F1E72BE" w14:textId="77777777" w:rsidTr="007A32A1">
        <w:trPr>
          <w:cantSplit/>
          <w:trHeight w:val="288"/>
        </w:trPr>
        <w:tc>
          <w:tcPr>
            <w:tcW w:w="2432" w:type="dxa"/>
          </w:tcPr>
          <w:p w14:paraId="08D098DB" w14:textId="027F1C0C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76" w:type="dxa"/>
          </w:tcPr>
          <w:p w14:paraId="4584C0DB" w14:textId="5917468F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290,767</w:t>
            </w:r>
          </w:p>
        </w:tc>
        <w:tc>
          <w:tcPr>
            <w:tcW w:w="242" w:type="dxa"/>
            <w:vAlign w:val="bottom"/>
          </w:tcPr>
          <w:p w14:paraId="10E76D59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</w:tcPr>
          <w:p w14:paraId="195AB65E" w14:textId="6C5E728C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351,992</w:t>
            </w:r>
          </w:p>
        </w:tc>
        <w:tc>
          <w:tcPr>
            <w:tcW w:w="270" w:type="dxa"/>
            <w:vAlign w:val="bottom"/>
          </w:tcPr>
          <w:p w14:paraId="4812EF1E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6C29DE" w14:textId="5F09736C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441,809</w:t>
            </w:r>
          </w:p>
        </w:tc>
        <w:tc>
          <w:tcPr>
            <w:tcW w:w="270" w:type="dxa"/>
          </w:tcPr>
          <w:p w14:paraId="658EE690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301601" w14:textId="2A63ADA5" w:rsidR="006877B0" w:rsidRPr="001F5BEB" w:rsidRDefault="006877B0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32,192</w:t>
            </w:r>
          </w:p>
        </w:tc>
        <w:tc>
          <w:tcPr>
            <w:tcW w:w="270" w:type="dxa"/>
          </w:tcPr>
          <w:p w14:paraId="6DC8E938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A806C6" w14:textId="7949783F" w:rsidR="006877B0" w:rsidRPr="001F5BEB" w:rsidRDefault="006877B0" w:rsidP="006877B0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46,578</w:t>
            </w:r>
          </w:p>
        </w:tc>
        <w:tc>
          <w:tcPr>
            <w:tcW w:w="270" w:type="dxa"/>
          </w:tcPr>
          <w:p w14:paraId="7C18B676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CD995" w14:textId="441FAD50" w:rsidR="006877B0" w:rsidRPr="001F5BEB" w:rsidRDefault="006877B0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239,372</w:t>
            </w:r>
          </w:p>
        </w:tc>
        <w:tc>
          <w:tcPr>
            <w:tcW w:w="270" w:type="dxa"/>
          </w:tcPr>
          <w:p w14:paraId="7CD407C3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3AAD7C" w14:textId="16FE122B" w:rsidR="006877B0" w:rsidRPr="001F5BEB" w:rsidRDefault="006877B0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1,402,710</w:t>
            </w:r>
          </w:p>
        </w:tc>
      </w:tr>
      <w:tr w:rsidR="007A32A1" w:rsidRPr="001A6678" w14:paraId="0C16A198" w14:textId="77777777" w:rsidTr="007A32A1">
        <w:trPr>
          <w:cantSplit/>
          <w:trHeight w:val="288"/>
        </w:trPr>
        <w:tc>
          <w:tcPr>
            <w:tcW w:w="2432" w:type="dxa"/>
          </w:tcPr>
          <w:p w14:paraId="4E24D73D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76" w:type="dxa"/>
            <w:shd w:val="clear" w:color="auto" w:fill="auto"/>
          </w:tcPr>
          <w:p w14:paraId="76620E82" w14:textId="75347ECD" w:rsidR="007A32A1" w:rsidRPr="001A6678" w:rsidRDefault="00B70F31" w:rsidP="00A049C6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D378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0DCD4556" w14:textId="51076B0D" w:rsidR="007A32A1" w:rsidRPr="00A049C6" w:rsidRDefault="00B70F31" w:rsidP="00A049C6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16E99BF5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B10C3D3" w14:textId="726F0F51" w:rsidR="007A32A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1,063</w:t>
            </w:r>
          </w:p>
        </w:tc>
        <w:tc>
          <w:tcPr>
            <w:tcW w:w="270" w:type="dxa"/>
            <w:shd w:val="clear" w:color="auto" w:fill="auto"/>
          </w:tcPr>
          <w:p w14:paraId="6D35238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A0125C" w14:textId="0D8227C2" w:rsidR="007A32A1" w:rsidRPr="001A6678" w:rsidRDefault="000D2D8D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1,762</w:t>
            </w:r>
          </w:p>
        </w:tc>
        <w:tc>
          <w:tcPr>
            <w:tcW w:w="270" w:type="dxa"/>
            <w:shd w:val="clear" w:color="auto" w:fill="auto"/>
          </w:tcPr>
          <w:p w14:paraId="59ED2F0F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3331E8" w14:textId="58BD0C96" w:rsidR="007A32A1" w:rsidRPr="001A6678" w:rsidRDefault="000D2D8D" w:rsidP="00022F53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0E7AD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8BFADA" w14:textId="2A597039" w:rsidR="007A32A1" w:rsidRPr="001A6678" w:rsidRDefault="000D2D8D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17,364</w:t>
            </w:r>
          </w:p>
        </w:tc>
        <w:tc>
          <w:tcPr>
            <w:tcW w:w="270" w:type="dxa"/>
            <w:shd w:val="clear" w:color="auto" w:fill="auto"/>
          </w:tcPr>
          <w:p w14:paraId="2923483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959F8C" w14:textId="1BD0B85C" w:rsidR="007A32A1" w:rsidRPr="001A6678" w:rsidRDefault="00600CC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20,521</w:t>
            </w:r>
          </w:p>
        </w:tc>
      </w:tr>
      <w:tr w:rsidR="007A32A1" w:rsidRPr="001A6678" w14:paraId="40127B93" w14:textId="77777777" w:rsidTr="007A32A1">
        <w:trPr>
          <w:cantSplit/>
          <w:trHeight w:val="288"/>
        </w:trPr>
        <w:tc>
          <w:tcPr>
            <w:tcW w:w="2432" w:type="dxa"/>
          </w:tcPr>
          <w:p w14:paraId="5B41EEA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โอน</w:t>
            </w:r>
          </w:p>
        </w:tc>
        <w:tc>
          <w:tcPr>
            <w:tcW w:w="1476" w:type="dxa"/>
            <w:shd w:val="clear" w:color="auto" w:fill="auto"/>
          </w:tcPr>
          <w:p w14:paraId="0B6C68FD" w14:textId="79F1842E" w:rsidR="003773DB" w:rsidRPr="001A6678" w:rsidRDefault="00B70F31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590464D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89E398B" w14:textId="3D1543CC" w:rsidR="007A32A1" w:rsidRPr="001A6678" w:rsidRDefault="00B70F31" w:rsidP="00CA3B2F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15,197</w:t>
            </w:r>
          </w:p>
        </w:tc>
        <w:tc>
          <w:tcPr>
            <w:tcW w:w="270" w:type="dxa"/>
            <w:shd w:val="clear" w:color="auto" w:fill="auto"/>
          </w:tcPr>
          <w:p w14:paraId="0912596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FFB5D1E" w14:textId="74635936" w:rsidR="007A32A1" w:rsidRPr="001A6678" w:rsidRDefault="00B70F31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203,093</w:t>
            </w:r>
          </w:p>
        </w:tc>
        <w:tc>
          <w:tcPr>
            <w:tcW w:w="270" w:type="dxa"/>
            <w:shd w:val="clear" w:color="auto" w:fill="auto"/>
          </w:tcPr>
          <w:p w14:paraId="093005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260B151" w14:textId="26C5985A" w:rsidR="007A32A1" w:rsidRPr="001A6678" w:rsidRDefault="000D2D8D" w:rsidP="003111E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227F1DD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A85112" w14:textId="6798C370" w:rsidR="007A32A1" w:rsidRPr="001A6678" w:rsidRDefault="000D2D8D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3AC71A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6F506B1" w14:textId="2BF1EE55" w:rsidR="007A32A1" w:rsidRPr="001A6678" w:rsidRDefault="000D2D8D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(218,439)</w:t>
            </w:r>
          </w:p>
        </w:tc>
        <w:tc>
          <w:tcPr>
            <w:tcW w:w="270" w:type="dxa"/>
            <w:shd w:val="clear" w:color="auto" w:fill="auto"/>
          </w:tcPr>
          <w:p w14:paraId="710E75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2CDE68C" w14:textId="5C8227DB" w:rsidR="007A32A1" w:rsidRPr="001A6678" w:rsidRDefault="00600CC5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70F31" w:rsidRPr="001A6678" w14:paraId="2EDFEB8D" w14:textId="77777777" w:rsidTr="007A32A1">
        <w:trPr>
          <w:cantSplit/>
          <w:trHeight w:val="288"/>
        </w:trPr>
        <w:tc>
          <w:tcPr>
            <w:tcW w:w="2432" w:type="dxa"/>
          </w:tcPr>
          <w:p w14:paraId="3669D238" w14:textId="7CFCF057" w:rsidR="00B70F31" w:rsidRPr="001A6678" w:rsidRDefault="00B70F3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0F31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476" w:type="dxa"/>
            <w:shd w:val="clear" w:color="auto" w:fill="auto"/>
          </w:tcPr>
          <w:p w14:paraId="14B2724F" w14:textId="5B67B823" w:rsidR="00B70F31" w:rsidRDefault="00B70F31" w:rsidP="003773DB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CD7EA83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224C64B4" w14:textId="350FF3DA" w:rsidR="00B70F31" w:rsidRDefault="00B70F31" w:rsidP="00B70F31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C0214F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0CABE52" w14:textId="04EBC68D" w:rsidR="00B70F31" w:rsidRDefault="00B70F31" w:rsidP="00087E7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(533)</w:t>
            </w:r>
          </w:p>
        </w:tc>
        <w:tc>
          <w:tcPr>
            <w:tcW w:w="270" w:type="dxa"/>
            <w:shd w:val="clear" w:color="auto" w:fill="auto"/>
          </w:tcPr>
          <w:p w14:paraId="0CF43BD7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0A857BD" w14:textId="0EB224CA" w:rsidR="00B70F31" w:rsidRPr="001A6678" w:rsidRDefault="000D2D8D" w:rsidP="003111ED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(717)</w:t>
            </w:r>
          </w:p>
        </w:tc>
        <w:tc>
          <w:tcPr>
            <w:tcW w:w="270" w:type="dxa"/>
            <w:shd w:val="clear" w:color="auto" w:fill="auto"/>
          </w:tcPr>
          <w:p w14:paraId="253A9CB8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49AF504" w14:textId="6A8E7D92" w:rsidR="00B70F31" w:rsidRPr="001A6678" w:rsidRDefault="000D2D8D" w:rsidP="001A6678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B680CE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F783D53" w14:textId="7B50FCC2" w:rsidR="00B70F31" w:rsidRPr="001A6678" w:rsidRDefault="000D2D8D" w:rsidP="000D2D8D">
            <w:pPr>
              <w:pStyle w:val="a3"/>
              <w:tabs>
                <w:tab w:val="decimal" w:pos="80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D54E81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C316AEE" w14:textId="24A2F730" w:rsidR="00B70F31" w:rsidRPr="001A6678" w:rsidRDefault="00600CC5" w:rsidP="00600CC5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(1,250)</w:t>
            </w:r>
          </w:p>
        </w:tc>
      </w:tr>
      <w:tr w:rsidR="007A32A1" w:rsidRPr="001A6678" w14:paraId="52214339" w14:textId="77777777" w:rsidTr="007A32A1">
        <w:trPr>
          <w:cantSplit/>
          <w:trHeight w:val="288"/>
        </w:trPr>
        <w:tc>
          <w:tcPr>
            <w:tcW w:w="2432" w:type="dxa"/>
          </w:tcPr>
          <w:p w14:paraId="6C9FF6DB" w14:textId="72C24B6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92F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592F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E2E90" w14:textId="5B2E655F" w:rsidR="007A32A1" w:rsidRPr="001A6678" w:rsidRDefault="00B70F3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70F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33DD1FA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4599" w14:textId="4B1858C4" w:rsidR="007A32A1" w:rsidRPr="001A6678" w:rsidRDefault="00B70F3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367,521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BEE90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F9C31" w14:textId="369FD30D" w:rsidR="007A32A1" w:rsidRPr="001A6678" w:rsidRDefault="00B70F31" w:rsidP="00CA3B2F">
            <w:pPr>
              <w:pStyle w:val="a3"/>
              <w:tabs>
                <w:tab w:val="decimal" w:pos="1239"/>
              </w:tabs>
              <w:ind w:left="-98" w:right="-2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645,432</w:t>
            </w:r>
          </w:p>
        </w:tc>
        <w:tc>
          <w:tcPr>
            <w:tcW w:w="270" w:type="dxa"/>
            <w:shd w:val="clear" w:color="auto" w:fill="auto"/>
          </w:tcPr>
          <w:p w14:paraId="2418096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D62CC" w14:textId="463DE3C8" w:rsidR="007A32A1" w:rsidRPr="001A6678" w:rsidRDefault="000D2D8D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33,386</w:t>
            </w:r>
          </w:p>
        </w:tc>
        <w:tc>
          <w:tcPr>
            <w:tcW w:w="270" w:type="dxa"/>
            <w:shd w:val="clear" w:color="auto" w:fill="auto"/>
          </w:tcPr>
          <w:p w14:paraId="6D3416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6101D" w14:textId="7B0C5443" w:rsidR="007A32A1" w:rsidRPr="001A6678" w:rsidRDefault="000D2D8D" w:rsidP="001A6678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D2D8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46,578</w:t>
            </w:r>
          </w:p>
        </w:tc>
        <w:tc>
          <w:tcPr>
            <w:tcW w:w="270" w:type="dxa"/>
            <w:shd w:val="clear" w:color="auto" w:fill="auto"/>
          </w:tcPr>
          <w:p w14:paraId="3AB4DD5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CEE70" w14:textId="7FF61D99" w:rsidR="007A32A1" w:rsidRPr="001A6678" w:rsidRDefault="00600CC5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38,297</w:t>
            </w:r>
          </w:p>
        </w:tc>
        <w:tc>
          <w:tcPr>
            <w:tcW w:w="270" w:type="dxa"/>
            <w:shd w:val="clear" w:color="auto" w:fill="auto"/>
          </w:tcPr>
          <w:p w14:paraId="6A740B4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0FB9C" w14:textId="1A5DBEEB" w:rsidR="007A32A1" w:rsidRPr="001A6678" w:rsidRDefault="00600CC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1,421,981</w:t>
            </w:r>
          </w:p>
        </w:tc>
      </w:tr>
      <w:tr w:rsidR="007A32A1" w:rsidRPr="001A6678" w14:paraId="32C0FC31" w14:textId="77777777" w:rsidTr="007A32A1">
        <w:trPr>
          <w:cantSplit/>
          <w:trHeight w:val="288"/>
        </w:trPr>
        <w:tc>
          <w:tcPr>
            <w:tcW w:w="2432" w:type="dxa"/>
          </w:tcPr>
          <w:p w14:paraId="611CBA59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625C911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129F57C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05F68B5E" w14:textId="77777777" w:rsidR="007A32A1" w:rsidRPr="001A6678" w:rsidRDefault="007A32A1" w:rsidP="001A6678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4D391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94EE91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91132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97CCC1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96D3F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E4D977F" w14:textId="77777777" w:rsidR="007A32A1" w:rsidRPr="001A6678" w:rsidRDefault="007A32A1" w:rsidP="001A6678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B9BFE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2E03AF73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EA0E6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51F7464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1093E5FF" w14:textId="77777777" w:rsidTr="007A32A1">
        <w:trPr>
          <w:cantSplit/>
          <w:trHeight w:val="288"/>
        </w:trPr>
        <w:tc>
          <w:tcPr>
            <w:tcW w:w="2432" w:type="dxa"/>
          </w:tcPr>
          <w:p w14:paraId="3097B1CD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468CE2AF" w14:textId="77777777" w:rsidR="007A32A1" w:rsidRPr="001A6678" w:rsidRDefault="007A32A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14:paraId="25E12BE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4A5E8FC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BE314A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2375AA9E" w14:textId="77777777" w:rsidR="007A32A1" w:rsidRPr="001A6678" w:rsidRDefault="007A32A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41F34D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C3B9E02" w14:textId="77777777" w:rsidR="007A32A1" w:rsidRPr="001A6678" w:rsidRDefault="007A32A1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62994A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38DA75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42183C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4C98239" w14:textId="77777777" w:rsidR="007A32A1" w:rsidRPr="001A6678" w:rsidRDefault="007A32A1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1959421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60A482" w14:textId="77777777" w:rsidR="007A32A1" w:rsidRPr="001A6678" w:rsidRDefault="007A32A1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04ED0994" w14:textId="77777777" w:rsidTr="007A32A1">
        <w:trPr>
          <w:cantSplit/>
          <w:trHeight w:val="288"/>
        </w:trPr>
        <w:tc>
          <w:tcPr>
            <w:tcW w:w="2432" w:type="dxa"/>
          </w:tcPr>
          <w:p w14:paraId="14EB2827" w14:textId="6EAE0DE7" w:rsidR="006877B0" w:rsidRPr="001A6678" w:rsidRDefault="006877B0" w:rsidP="006877B0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A6678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1A6678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1476" w:type="dxa"/>
            <w:shd w:val="clear" w:color="auto" w:fill="auto"/>
          </w:tcPr>
          <w:p w14:paraId="1C7022B5" w14:textId="4B6B4C5B" w:rsidR="006877B0" w:rsidRPr="001F5BEB" w:rsidRDefault="006877B0" w:rsidP="006877B0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14F0389F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5EB8EE72" w14:textId="6E5D0F61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117,747</w:t>
            </w:r>
          </w:p>
        </w:tc>
        <w:tc>
          <w:tcPr>
            <w:tcW w:w="270" w:type="dxa"/>
            <w:shd w:val="clear" w:color="auto" w:fill="auto"/>
          </w:tcPr>
          <w:p w14:paraId="77A07E93" w14:textId="77777777" w:rsidR="006877B0" w:rsidRPr="001F5BEB" w:rsidRDefault="006877B0" w:rsidP="006877B0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324D492" w14:textId="0323F1A8" w:rsidR="006877B0" w:rsidRPr="001F5BEB" w:rsidRDefault="006877B0" w:rsidP="006877B0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232,172</w:t>
            </w:r>
          </w:p>
        </w:tc>
        <w:tc>
          <w:tcPr>
            <w:tcW w:w="270" w:type="dxa"/>
            <w:shd w:val="clear" w:color="auto" w:fill="auto"/>
          </w:tcPr>
          <w:p w14:paraId="16FBD8F5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6BEE267" w14:textId="14FA5F6C" w:rsidR="006877B0" w:rsidRPr="001F5BEB" w:rsidRDefault="006877B0" w:rsidP="006877B0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21,079</w:t>
            </w:r>
          </w:p>
        </w:tc>
        <w:tc>
          <w:tcPr>
            <w:tcW w:w="270" w:type="dxa"/>
            <w:shd w:val="clear" w:color="auto" w:fill="auto"/>
          </w:tcPr>
          <w:p w14:paraId="74007A7B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167C48F" w14:textId="642B7E36" w:rsidR="006877B0" w:rsidRPr="001F5BEB" w:rsidRDefault="006877B0" w:rsidP="006877B0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37,596</w:t>
            </w:r>
          </w:p>
        </w:tc>
        <w:tc>
          <w:tcPr>
            <w:tcW w:w="270" w:type="dxa"/>
            <w:shd w:val="clear" w:color="auto" w:fill="auto"/>
          </w:tcPr>
          <w:p w14:paraId="14EC6FCD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D89DABF" w14:textId="7395D580" w:rsidR="006877B0" w:rsidRPr="001F5BEB" w:rsidRDefault="006877B0" w:rsidP="006877B0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9B1F8" w14:textId="77777777" w:rsidR="006877B0" w:rsidRPr="001F5BEB" w:rsidRDefault="006877B0" w:rsidP="006877B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F4D561A" w14:textId="562C8151" w:rsidR="006877B0" w:rsidRPr="001F5BEB" w:rsidRDefault="006877B0" w:rsidP="006877B0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F5BEB">
              <w:rPr>
                <w:rFonts w:ascii="Angsana New" w:hAnsi="Angsana New"/>
                <w:sz w:val="29"/>
                <w:szCs w:val="29"/>
                <w:lang w:val="en-US"/>
              </w:rPr>
              <w:t>408,594</w:t>
            </w:r>
          </w:p>
        </w:tc>
      </w:tr>
      <w:tr w:rsidR="007A32A1" w:rsidRPr="001A6678" w14:paraId="685F19A4" w14:textId="77777777" w:rsidTr="007A32A1">
        <w:trPr>
          <w:cantSplit/>
          <w:trHeight w:val="288"/>
        </w:trPr>
        <w:tc>
          <w:tcPr>
            <w:tcW w:w="2432" w:type="dxa"/>
          </w:tcPr>
          <w:p w14:paraId="1495160F" w14:textId="77777777" w:rsidR="007A32A1" w:rsidRPr="001A6678" w:rsidRDefault="007A32A1" w:rsidP="001A6678">
            <w:pPr>
              <w:ind w:left="249" w:hanging="249"/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76" w:type="dxa"/>
            <w:shd w:val="clear" w:color="auto" w:fill="auto"/>
          </w:tcPr>
          <w:p w14:paraId="367C0621" w14:textId="1DF3E04E" w:rsidR="00CA3B2F" w:rsidRPr="001A6678" w:rsidRDefault="00B70F31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4F04012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67ADBF03" w14:textId="4E684F9B" w:rsidR="007A32A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7,776</w:t>
            </w:r>
          </w:p>
        </w:tc>
        <w:tc>
          <w:tcPr>
            <w:tcW w:w="270" w:type="dxa"/>
            <w:shd w:val="clear" w:color="auto" w:fill="auto"/>
          </w:tcPr>
          <w:p w14:paraId="0F85C19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1961709D" w14:textId="2567848B" w:rsidR="007A32A1" w:rsidRPr="001A6678" w:rsidRDefault="00B70F3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17,341</w:t>
            </w:r>
          </w:p>
        </w:tc>
        <w:tc>
          <w:tcPr>
            <w:tcW w:w="270" w:type="dxa"/>
            <w:shd w:val="clear" w:color="auto" w:fill="auto"/>
          </w:tcPr>
          <w:p w14:paraId="4A2A02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8BF8B1A" w14:textId="35EA4C89" w:rsidR="007A32A1" w:rsidRPr="001A6678" w:rsidRDefault="000D2D8D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2,043</w:t>
            </w:r>
          </w:p>
        </w:tc>
        <w:tc>
          <w:tcPr>
            <w:tcW w:w="270" w:type="dxa"/>
            <w:shd w:val="clear" w:color="auto" w:fill="auto"/>
          </w:tcPr>
          <w:p w14:paraId="77483D1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95C4A43" w14:textId="266417AF" w:rsidR="007A32A1" w:rsidRPr="001A6678" w:rsidRDefault="000D2D8D" w:rsidP="001A6678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1,062</w:t>
            </w:r>
          </w:p>
        </w:tc>
        <w:tc>
          <w:tcPr>
            <w:tcW w:w="270" w:type="dxa"/>
            <w:shd w:val="clear" w:color="auto" w:fill="auto"/>
          </w:tcPr>
          <w:p w14:paraId="5499BB1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8AB3786" w14:textId="1FDA6242" w:rsidR="007A32A1" w:rsidRPr="001A6678" w:rsidRDefault="00600CC5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DE52C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CDAC7D" w14:textId="0C4A4382" w:rsidR="007A32A1" w:rsidRPr="001A6678" w:rsidRDefault="00600CC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28,222</w:t>
            </w:r>
          </w:p>
        </w:tc>
      </w:tr>
      <w:tr w:rsidR="00B70F31" w:rsidRPr="001A6678" w14:paraId="45DE98E7" w14:textId="77777777" w:rsidTr="007A32A1">
        <w:trPr>
          <w:cantSplit/>
          <w:trHeight w:val="288"/>
        </w:trPr>
        <w:tc>
          <w:tcPr>
            <w:tcW w:w="2432" w:type="dxa"/>
          </w:tcPr>
          <w:p w14:paraId="4E5372DD" w14:textId="488B5B69" w:rsidR="00B70F31" w:rsidRPr="001A6678" w:rsidRDefault="00B70F31" w:rsidP="001A6678">
            <w:pPr>
              <w:ind w:left="249" w:hanging="2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70F31">
              <w:rPr>
                <w:rFonts w:ascii="Angsana New" w:hAnsi="Angsana New"/>
                <w:sz w:val="30"/>
                <w:szCs w:val="30"/>
                <w:cs/>
              </w:rPr>
              <w:t>จำหน่าย / ตัดจำหน่าย</w:t>
            </w:r>
          </w:p>
        </w:tc>
        <w:tc>
          <w:tcPr>
            <w:tcW w:w="1476" w:type="dxa"/>
            <w:shd w:val="clear" w:color="auto" w:fill="auto"/>
          </w:tcPr>
          <w:p w14:paraId="726A75AD" w14:textId="400AC391" w:rsidR="00B70F31" w:rsidRDefault="00B70F31" w:rsidP="00CA3B2F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7931758A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79772D89" w14:textId="77FD758D" w:rsidR="00B70F31" w:rsidRDefault="00B70F31" w:rsidP="00B70F31">
            <w:pPr>
              <w:pStyle w:val="a3"/>
              <w:tabs>
                <w:tab w:val="decimal" w:pos="97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1ACB17" w14:textId="77777777" w:rsidR="00B70F3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5AEE27F7" w14:textId="49E99FCA" w:rsidR="00B70F31" w:rsidRPr="001A6678" w:rsidRDefault="00B70F31" w:rsidP="001A6678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(250)</w:t>
            </w:r>
          </w:p>
        </w:tc>
        <w:tc>
          <w:tcPr>
            <w:tcW w:w="270" w:type="dxa"/>
            <w:shd w:val="clear" w:color="auto" w:fill="auto"/>
          </w:tcPr>
          <w:p w14:paraId="7D801D3F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6EEF705" w14:textId="3E7087B7" w:rsidR="00B70F31" w:rsidRPr="001A6678" w:rsidRDefault="000D2D8D" w:rsidP="001A6678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(603)</w:t>
            </w:r>
          </w:p>
        </w:tc>
        <w:tc>
          <w:tcPr>
            <w:tcW w:w="270" w:type="dxa"/>
            <w:shd w:val="clear" w:color="auto" w:fill="auto"/>
          </w:tcPr>
          <w:p w14:paraId="08873B7C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701AE28" w14:textId="68ED5F6D" w:rsidR="00B70F31" w:rsidRPr="001A6678" w:rsidRDefault="000D2D8D" w:rsidP="000D2D8D">
            <w:pPr>
              <w:pStyle w:val="a3"/>
              <w:tabs>
                <w:tab w:val="decimal" w:pos="800"/>
              </w:tabs>
              <w:ind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831185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0D43DEC1" w14:textId="17F83234" w:rsidR="00B70F31" w:rsidRPr="001A6678" w:rsidRDefault="00600CC5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557DE" w14:textId="77777777" w:rsidR="00B70F31" w:rsidRPr="001A6678" w:rsidRDefault="00B70F3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0C8E3F9" w14:textId="758EDA2D" w:rsidR="00B70F31" w:rsidRPr="001A6678" w:rsidRDefault="00600CC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(853)</w:t>
            </w:r>
          </w:p>
        </w:tc>
      </w:tr>
      <w:tr w:rsidR="007A32A1" w:rsidRPr="001A6678" w14:paraId="14B6AA43" w14:textId="77777777" w:rsidTr="007A32A1">
        <w:trPr>
          <w:cantSplit/>
          <w:trHeight w:val="288"/>
        </w:trPr>
        <w:tc>
          <w:tcPr>
            <w:tcW w:w="2432" w:type="dxa"/>
          </w:tcPr>
          <w:p w14:paraId="68F91073" w14:textId="00CD24F1" w:rsidR="007A32A1" w:rsidRPr="001A6678" w:rsidRDefault="006877B0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592F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592F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F56D" w14:textId="2FF0CE4E" w:rsidR="007A32A1" w:rsidRPr="001A6678" w:rsidRDefault="00B70F31" w:rsidP="001A6678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14:paraId="2AEC34C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B1C2DC" w14:textId="1564E664" w:rsidR="007A32A1" w:rsidRPr="001A6678" w:rsidRDefault="00B70F3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125,523</w:t>
            </w:r>
          </w:p>
        </w:tc>
        <w:tc>
          <w:tcPr>
            <w:tcW w:w="270" w:type="dxa"/>
            <w:shd w:val="clear" w:color="auto" w:fill="auto"/>
          </w:tcPr>
          <w:p w14:paraId="388D427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BD98D" w14:textId="273F3D62" w:rsidR="007A32A1" w:rsidRPr="001A6678" w:rsidRDefault="00B70F31" w:rsidP="001A6678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249,263</w:t>
            </w:r>
          </w:p>
        </w:tc>
        <w:tc>
          <w:tcPr>
            <w:tcW w:w="270" w:type="dxa"/>
            <w:shd w:val="clear" w:color="auto" w:fill="auto"/>
          </w:tcPr>
          <w:p w14:paraId="7915B589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E23544" w14:textId="2BF10798" w:rsidR="007A32A1" w:rsidRPr="001A6678" w:rsidRDefault="000D2D8D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22,519</w:t>
            </w:r>
          </w:p>
        </w:tc>
        <w:tc>
          <w:tcPr>
            <w:tcW w:w="270" w:type="dxa"/>
            <w:shd w:val="clear" w:color="auto" w:fill="auto"/>
          </w:tcPr>
          <w:p w14:paraId="11224C2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FE422" w14:textId="39E4A018" w:rsidR="007A32A1" w:rsidRPr="001A6678" w:rsidRDefault="000D2D8D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38,658</w:t>
            </w:r>
          </w:p>
        </w:tc>
        <w:tc>
          <w:tcPr>
            <w:tcW w:w="270" w:type="dxa"/>
            <w:shd w:val="clear" w:color="auto" w:fill="auto"/>
          </w:tcPr>
          <w:p w14:paraId="216FCB2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D0CF03" w14:textId="27AABF85" w:rsidR="007A32A1" w:rsidRPr="001A6678" w:rsidRDefault="00600CC5" w:rsidP="001A6678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A2830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879D5" w14:textId="72A5D442" w:rsidR="007A32A1" w:rsidRPr="001A6678" w:rsidRDefault="00600CC5" w:rsidP="001A6678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435,963</w:t>
            </w:r>
          </w:p>
        </w:tc>
      </w:tr>
      <w:tr w:rsidR="007A32A1" w:rsidRPr="001A6678" w14:paraId="4F4BCF82" w14:textId="77777777" w:rsidTr="00022F53">
        <w:trPr>
          <w:cantSplit/>
        </w:trPr>
        <w:tc>
          <w:tcPr>
            <w:tcW w:w="2432" w:type="dxa"/>
          </w:tcPr>
          <w:p w14:paraId="3EAE8390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7FA002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CE3E38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2D9BACD2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841CFC7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CCD6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059DB6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1EEB4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6F60C3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DFC57F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8A87CDE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2CB216B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5CDFEB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AB2253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F53" w:rsidRPr="001A6678" w14:paraId="32B34460" w14:textId="77777777" w:rsidTr="00022F53">
        <w:trPr>
          <w:cantSplit/>
        </w:trPr>
        <w:tc>
          <w:tcPr>
            <w:tcW w:w="2432" w:type="dxa"/>
          </w:tcPr>
          <w:p w14:paraId="1678BF20" w14:textId="77777777" w:rsidR="00022F53" w:rsidRPr="001A6678" w:rsidRDefault="00022F53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3148E9F8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5544A389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4542B3CF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AF8DB66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805B1AC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D7DD03F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EAB0D00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1EAC9D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AD0E74A" w14:textId="77777777" w:rsidR="00022F53" w:rsidRPr="001A6678" w:rsidRDefault="00022F53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45DD12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23ED78D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FE01829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30BB1DD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22F53" w:rsidRPr="001A6678" w14:paraId="7E83E9D0" w14:textId="77777777" w:rsidTr="00022F53">
        <w:trPr>
          <w:cantSplit/>
        </w:trPr>
        <w:tc>
          <w:tcPr>
            <w:tcW w:w="2432" w:type="dxa"/>
          </w:tcPr>
          <w:p w14:paraId="409364F7" w14:textId="77777777" w:rsidR="00022F53" w:rsidRPr="001A6678" w:rsidRDefault="00022F53" w:rsidP="001A66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</w:tcPr>
          <w:p w14:paraId="71953205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3ACD5F1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1898363A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26500FA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7E32940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B23919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50451413" w14:textId="77777777" w:rsidR="00022F53" w:rsidRPr="001A6678" w:rsidRDefault="00022F53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200C40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82AF0B" w14:textId="77777777" w:rsidR="00022F53" w:rsidRPr="001A6678" w:rsidRDefault="00022F53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58210E3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9CEB0C7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96093BE" w14:textId="77777777" w:rsidR="00022F53" w:rsidRPr="001A6678" w:rsidRDefault="00022F53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910A482" w14:textId="77777777" w:rsidR="00022F53" w:rsidRPr="001A6678" w:rsidRDefault="00022F53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32A1" w:rsidRPr="001A6678" w14:paraId="59B70AFC" w14:textId="77777777" w:rsidTr="007A32A1">
        <w:trPr>
          <w:cantSplit/>
        </w:trPr>
        <w:tc>
          <w:tcPr>
            <w:tcW w:w="2432" w:type="dxa"/>
          </w:tcPr>
          <w:p w14:paraId="323EC6EB" w14:textId="77777777" w:rsidR="007A32A1" w:rsidRPr="001A6678" w:rsidRDefault="007A32A1" w:rsidP="001A6678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76" w:type="dxa"/>
          </w:tcPr>
          <w:p w14:paraId="2D61E85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201BD3BC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14:paraId="6696A39E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C0FD9D0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723CC3D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5F2B88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3515E569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0EC14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51A0D0C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73650B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CF82F1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8343664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175F7C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A32A1" w:rsidRPr="001A6678" w14:paraId="4188F7AA" w14:textId="77777777" w:rsidTr="007A32A1">
        <w:trPr>
          <w:cantSplit/>
        </w:trPr>
        <w:tc>
          <w:tcPr>
            <w:tcW w:w="2432" w:type="dxa"/>
          </w:tcPr>
          <w:p w14:paraId="5E2D57D0" w14:textId="6AE2CA10" w:rsidR="007A32A1" w:rsidRPr="001A6678" w:rsidRDefault="007A32A1" w:rsidP="001A667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92FE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92FE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1A667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877B0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76" w:type="dxa"/>
            <w:shd w:val="clear" w:color="auto" w:fill="auto"/>
          </w:tcPr>
          <w:p w14:paraId="0C8EA07B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shd w:val="clear" w:color="auto" w:fill="auto"/>
            <w:vAlign w:val="bottom"/>
          </w:tcPr>
          <w:p w14:paraId="56AF40F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shd w:val="clear" w:color="auto" w:fill="auto"/>
          </w:tcPr>
          <w:p w14:paraId="1C5BF2A3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7825D1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24F8B28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09A5B45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CAC2276" w14:textId="77777777" w:rsidR="007A32A1" w:rsidRPr="001A6678" w:rsidRDefault="007A32A1" w:rsidP="001A6678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2B2CBC7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0407301" w14:textId="77777777" w:rsidR="007A32A1" w:rsidRPr="001A6678" w:rsidRDefault="007A32A1" w:rsidP="001A6678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3889B72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AC03317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74D6F0" w14:textId="77777777" w:rsidR="007A32A1" w:rsidRPr="001A6678" w:rsidRDefault="007A32A1" w:rsidP="001A667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F66B05F" w14:textId="77777777" w:rsidR="007A32A1" w:rsidRPr="001A6678" w:rsidRDefault="007A32A1" w:rsidP="001A6678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877B0" w:rsidRPr="001A6678" w14:paraId="3419AC41" w14:textId="77777777" w:rsidTr="00F425CA">
        <w:trPr>
          <w:cantSplit/>
          <w:trHeight w:val="306"/>
        </w:trPr>
        <w:tc>
          <w:tcPr>
            <w:tcW w:w="2432" w:type="dxa"/>
          </w:tcPr>
          <w:p w14:paraId="3E9215B7" w14:textId="77777777" w:rsidR="006877B0" w:rsidRPr="001A6678" w:rsidRDefault="006877B0" w:rsidP="006877B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A6678">
              <w:rPr>
                <w:rFonts w:ascii="Angsana New" w:hAnsi="Angsana New"/>
                <w:sz w:val="30"/>
                <w:szCs w:val="30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  <w:shd w:val="clear" w:color="auto" w:fill="auto"/>
          </w:tcPr>
          <w:p w14:paraId="0557E8F9" w14:textId="19BC3BDE" w:rsidR="006877B0" w:rsidRPr="00754922" w:rsidRDefault="002F636C" w:rsidP="006877B0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290,767</w:t>
            </w:r>
          </w:p>
        </w:tc>
        <w:tc>
          <w:tcPr>
            <w:tcW w:w="242" w:type="dxa"/>
            <w:shd w:val="clear" w:color="auto" w:fill="auto"/>
          </w:tcPr>
          <w:p w14:paraId="1891439E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</w:tcPr>
          <w:p w14:paraId="17DBCFDB" w14:textId="1BCF57BF" w:rsidR="006877B0" w:rsidRPr="00754922" w:rsidRDefault="002F636C" w:rsidP="006877B0">
            <w:pPr>
              <w:pStyle w:val="a3"/>
              <w:tabs>
                <w:tab w:val="decimal" w:pos="1212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241,998</w:t>
            </w:r>
          </w:p>
        </w:tc>
        <w:tc>
          <w:tcPr>
            <w:tcW w:w="270" w:type="dxa"/>
            <w:shd w:val="clear" w:color="auto" w:fill="auto"/>
          </w:tcPr>
          <w:p w14:paraId="66C1B4A9" w14:textId="77777777" w:rsidR="006877B0" w:rsidRPr="00754922" w:rsidRDefault="006877B0" w:rsidP="006877B0">
            <w:pPr>
              <w:pStyle w:val="a3"/>
              <w:tabs>
                <w:tab w:val="decimal" w:pos="913"/>
              </w:tabs>
              <w:ind w:left="-108" w:right="-1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03CA8C3" w14:textId="5CB24278" w:rsidR="006877B0" w:rsidRPr="00754922" w:rsidRDefault="002F636C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396,169</w:t>
            </w:r>
          </w:p>
        </w:tc>
        <w:tc>
          <w:tcPr>
            <w:tcW w:w="270" w:type="dxa"/>
            <w:shd w:val="clear" w:color="auto" w:fill="auto"/>
          </w:tcPr>
          <w:p w14:paraId="222313D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36BDC2A7" w14:textId="1CA7EB2B" w:rsidR="006877B0" w:rsidRPr="00754922" w:rsidRDefault="002F636C" w:rsidP="006877B0">
            <w:pPr>
              <w:pStyle w:val="a3"/>
              <w:tabs>
                <w:tab w:val="decimal" w:pos="1226"/>
              </w:tabs>
              <w:ind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10,867</w:t>
            </w:r>
          </w:p>
        </w:tc>
        <w:tc>
          <w:tcPr>
            <w:tcW w:w="270" w:type="dxa"/>
            <w:shd w:val="clear" w:color="auto" w:fill="auto"/>
          </w:tcPr>
          <w:p w14:paraId="28E15171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6FE2E8B" w14:textId="3131D920" w:rsidR="006877B0" w:rsidRPr="00754922" w:rsidRDefault="002F636C" w:rsidP="006877B0">
            <w:pPr>
              <w:pStyle w:val="a3"/>
              <w:tabs>
                <w:tab w:val="decimal" w:pos="1041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7,920</w:t>
            </w:r>
          </w:p>
        </w:tc>
        <w:tc>
          <w:tcPr>
            <w:tcW w:w="270" w:type="dxa"/>
            <w:shd w:val="clear" w:color="auto" w:fill="auto"/>
          </w:tcPr>
          <w:p w14:paraId="404C8A2D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35DA79B" w14:textId="0270E1C0" w:rsidR="006877B0" w:rsidRPr="00754922" w:rsidRDefault="002F636C" w:rsidP="006877B0">
            <w:pPr>
              <w:pStyle w:val="a3"/>
              <w:tabs>
                <w:tab w:val="decimal" w:pos="1055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38,297</w:t>
            </w:r>
          </w:p>
        </w:tc>
        <w:tc>
          <w:tcPr>
            <w:tcW w:w="270" w:type="dxa"/>
            <w:shd w:val="clear" w:color="auto" w:fill="auto"/>
          </w:tcPr>
          <w:p w14:paraId="4AF3B52F" w14:textId="77777777" w:rsidR="006877B0" w:rsidRPr="00754922" w:rsidRDefault="006877B0" w:rsidP="006877B0">
            <w:pPr>
              <w:pStyle w:val="acctfourfigures"/>
              <w:tabs>
                <w:tab w:val="clear" w:pos="765"/>
                <w:tab w:val="decimal" w:pos="913"/>
                <w:tab w:val="decimal" w:pos="1060"/>
              </w:tabs>
              <w:spacing w:line="240" w:lineRule="auto"/>
              <w:ind w:left="-108" w:right="-17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27A97AE" w14:textId="7B012550" w:rsidR="006877B0" w:rsidRPr="00754922" w:rsidRDefault="002F636C" w:rsidP="006877B0">
            <w:pPr>
              <w:pStyle w:val="a3"/>
              <w:tabs>
                <w:tab w:val="decimal" w:pos="106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986,018</w:t>
            </w:r>
          </w:p>
        </w:tc>
      </w:tr>
    </w:tbl>
    <w:p w14:paraId="1DF11185" w14:textId="77777777" w:rsidR="00466AFC" w:rsidRPr="00031A27" w:rsidRDefault="00466AFC" w:rsidP="00031A27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p w14:paraId="081121D6" w14:textId="77777777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144BCB5D" w14:textId="77777777" w:rsidR="00B556BE" w:rsidRPr="009D595D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</w:pPr>
    </w:p>
    <w:p w14:paraId="4237C7C3" w14:textId="2E902450" w:rsidR="00B556BE" w:rsidRDefault="00B556BE" w:rsidP="00B556BE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eastAsia="x-none"/>
        </w:rPr>
        <w:sectPr w:rsidR="00B556BE" w:rsidSect="00C56E71">
          <w:pgSz w:w="16834" w:h="11909" w:orient="landscape" w:code="9"/>
          <w:pgMar w:top="1152" w:right="1267" w:bottom="1152" w:left="1166" w:header="720" w:footer="720" w:gutter="0"/>
          <w:cols w:space="720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3</w:t>
      </w:r>
      <w:r w:rsidR="00592FE3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0</w:t>
      </w:r>
      <w:r w:rsidR="0062307F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6877B0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</w:t>
      </w:r>
      <w:r w:rsidR="00592FE3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ิถุนายน</w:t>
      </w:r>
      <w:r w:rsidR="007A32A1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7A32A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6877B0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8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</w:t>
      </w:r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บัญชีจำนวน</w:t>
      </w:r>
      <w:r w:rsidRPr="0033227C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Start w:id="0" w:name="_Hlk173239996"/>
      <w:r w:rsidR="00BF2D8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270.86</w:t>
      </w:r>
      <w:r w:rsidR="0062307F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bookmarkEnd w:id="0"/>
      <w:r w:rsidRPr="0033227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33227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(31 </w:t>
      </w:r>
      <w:r w:rsidRPr="0033227C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ธันวาคม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>256</w:t>
      </w:r>
      <w:r w:rsidR="006877B0">
        <w:rPr>
          <w:rFonts w:asciiTheme="majorBidi" w:hAnsiTheme="majorBidi" w:cstheme="majorBidi"/>
          <w:i/>
          <w:iCs/>
          <w:spacing w:val="8"/>
          <w:sz w:val="30"/>
          <w:szCs w:val="30"/>
          <w:lang w:val="en-US" w:bidi="th-TH"/>
        </w:rPr>
        <w:t>7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: </w:t>
      </w:r>
      <w:r w:rsidR="006877B0" w:rsidRPr="006877B0">
        <w:rPr>
          <w:rFonts w:ascii="Angsana New" w:hAnsi="Angsana New"/>
          <w:i/>
          <w:iCs/>
          <w:spacing w:val="4"/>
          <w:sz w:val="30"/>
          <w:szCs w:val="30"/>
        </w:rPr>
        <w:t>271.46</w:t>
      </w:r>
      <w:r w:rsidR="006877B0" w:rsidRPr="000C748F">
        <w:rPr>
          <w:rFonts w:ascii="Angsana New" w:hAnsi="Angsana New"/>
          <w:spacing w:val="4"/>
          <w:sz w:val="30"/>
          <w:szCs w:val="30"/>
        </w:rPr>
        <w:t xml:space="preserve">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  <w:lang w:bidi="th-TH"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>ดูหมายเหตุข้อ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</w:t>
      </w:r>
      <w:r w:rsidR="00754922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</w:t>
      </w:r>
      <w:r>
        <w:rPr>
          <w:rFonts w:asciiTheme="majorBidi" w:hAnsiTheme="majorBidi" w:cstheme="majorBidi"/>
          <w:spacing w:val="8"/>
          <w:sz w:val="30"/>
          <w:szCs w:val="30"/>
          <w:lang w:bidi="th-TH"/>
        </w:rPr>
        <w:t>)</w:t>
      </w:r>
    </w:p>
    <w:p w14:paraId="3056C07B" w14:textId="1B1A730B" w:rsidR="00104C90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60BC2E8F" w14:textId="77777777" w:rsidR="00355173" w:rsidRPr="00031A27" w:rsidRDefault="00355173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3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080"/>
        <w:gridCol w:w="236"/>
        <w:gridCol w:w="1019"/>
        <w:gridCol w:w="236"/>
        <w:gridCol w:w="865"/>
        <w:gridCol w:w="236"/>
        <w:gridCol w:w="979"/>
        <w:gridCol w:w="236"/>
        <w:gridCol w:w="1016"/>
        <w:gridCol w:w="241"/>
        <w:gridCol w:w="891"/>
      </w:tblGrid>
      <w:tr w:rsidR="00355173" w:rsidRPr="00CA6781" w14:paraId="1919230D" w14:textId="77777777" w:rsidTr="00C718C8">
        <w:trPr>
          <w:tblHeader/>
        </w:trPr>
        <w:tc>
          <w:tcPr>
            <w:tcW w:w="2340" w:type="dxa"/>
          </w:tcPr>
          <w:p w14:paraId="67B61623" w14:textId="77777777" w:rsidR="00355173" w:rsidRPr="00E20536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36" w:type="dxa"/>
            <w:gridSpan w:val="5"/>
            <w:vAlign w:val="bottom"/>
          </w:tcPr>
          <w:p w14:paraId="4F7C3C78" w14:textId="22649F7B" w:rsidR="00355173" w:rsidRPr="000E7799" w:rsidRDefault="006877B0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6802C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6802C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6C2895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6C08650A" w14:textId="580DC473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6877B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355173" w:rsidRPr="00CA6781" w14:paraId="71C721A1" w14:textId="77777777" w:rsidTr="00C718C8">
        <w:trPr>
          <w:tblHeader/>
        </w:trPr>
        <w:tc>
          <w:tcPr>
            <w:tcW w:w="2340" w:type="dxa"/>
          </w:tcPr>
          <w:p w14:paraId="74626B48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EBAA6E2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59A12483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16028B8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AAFC75B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vAlign w:val="bottom"/>
          </w:tcPr>
          <w:p w14:paraId="447FDDE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7871AE47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3C37CA30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354589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15D7B229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0EDA9ACD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73715E05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5F30E4D1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55173" w:rsidRPr="00CA6781" w14:paraId="5830B5E5" w14:textId="77777777" w:rsidTr="00C718C8">
        <w:trPr>
          <w:tblHeader/>
        </w:trPr>
        <w:tc>
          <w:tcPr>
            <w:tcW w:w="2340" w:type="dxa"/>
          </w:tcPr>
          <w:p w14:paraId="7F62196B" w14:textId="77777777" w:rsidR="00355173" w:rsidRPr="00CA6781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35" w:type="dxa"/>
            <w:gridSpan w:val="11"/>
          </w:tcPr>
          <w:p w14:paraId="7176087E" w14:textId="77777777" w:rsidR="00355173" w:rsidRPr="000E7799" w:rsidRDefault="00355173" w:rsidP="003C5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990B88" w:rsidRPr="00CA6781" w14:paraId="31F1EFCC" w14:textId="77777777" w:rsidTr="00DF4A20">
        <w:tc>
          <w:tcPr>
            <w:tcW w:w="2340" w:type="dxa"/>
          </w:tcPr>
          <w:p w14:paraId="1EC5B431" w14:textId="77777777" w:rsidR="00990B88" w:rsidRPr="000E7799" w:rsidRDefault="00990B88" w:rsidP="00990B88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E7220" w14:textId="5ABA14D6" w:rsidR="00990B88" w:rsidRPr="000E7799" w:rsidRDefault="007F7FA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21,019</w:t>
            </w:r>
          </w:p>
        </w:tc>
        <w:tc>
          <w:tcPr>
            <w:tcW w:w="236" w:type="dxa"/>
            <w:shd w:val="clear" w:color="auto" w:fill="auto"/>
          </w:tcPr>
          <w:p w14:paraId="568D038D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7ACE0E76" w14:textId="6B66B50D" w:rsidR="00990B88" w:rsidRPr="000E7799" w:rsidRDefault="007F7FA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21,287</w:t>
            </w:r>
          </w:p>
        </w:tc>
        <w:tc>
          <w:tcPr>
            <w:tcW w:w="236" w:type="dxa"/>
            <w:shd w:val="clear" w:color="auto" w:fill="auto"/>
          </w:tcPr>
          <w:p w14:paraId="4E0DC7B1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</w:tcPr>
          <w:p w14:paraId="01B2B0D7" w14:textId="703AF48A" w:rsidR="00990B88" w:rsidRPr="000E7799" w:rsidRDefault="007F7FA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6CBEC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439EFD5" w14:textId="6000AA51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2DB299B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shd w:val="clear" w:color="auto" w:fill="auto"/>
          </w:tcPr>
          <w:p w14:paraId="37BFEB6E" w14:textId="5D3EDFAF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23,430</w:t>
            </w:r>
          </w:p>
        </w:tc>
        <w:tc>
          <w:tcPr>
            <w:tcW w:w="241" w:type="dxa"/>
            <w:shd w:val="clear" w:color="auto" w:fill="auto"/>
          </w:tcPr>
          <w:p w14:paraId="58B7AEA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  <w:shd w:val="clear" w:color="auto" w:fill="auto"/>
          </w:tcPr>
          <w:p w14:paraId="19B438C0" w14:textId="48A1E0DA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44,966</w:t>
            </w:r>
          </w:p>
        </w:tc>
      </w:tr>
      <w:tr w:rsidR="00990B88" w:rsidRPr="00CA6781" w14:paraId="783532EA" w14:textId="77777777" w:rsidTr="00DF4A20">
        <w:tc>
          <w:tcPr>
            <w:tcW w:w="2340" w:type="dxa"/>
          </w:tcPr>
          <w:p w14:paraId="29893AFB" w14:textId="77777777" w:rsidR="00990B88" w:rsidRPr="000E7799" w:rsidRDefault="00990B88" w:rsidP="00990B88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A868CF" w14:textId="1BA921D1" w:rsidR="00990B88" w:rsidRPr="000E7799" w:rsidRDefault="007F7FA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FAC">
              <w:rPr>
                <w:rFonts w:ascii="Angsana New" w:hAnsi="Angsana New"/>
                <w:b/>
                <w:bCs/>
                <w:sz w:val="28"/>
                <w:szCs w:val="28"/>
              </w:rPr>
              <w:t>21,019</w:t>
            </w:r>
          </w:p>
        </w:tc>
        <w:tc>
          <w:tcPr>
            <w:tcW w:w="236" w:type="dxa"/>
            <w:shd w:val="clear" w:color="auto" w:fill="auto"/>
          </w:tcPr>
          <w:p w14:paraId="27C97477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5B399" w14:textId="775DED87" w:rsidR="00990B88" w:rsidRPr="000E7799" w:rsidRDefault="007F7FA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FAC">
              <w:rPr>
                <w:rFonts w:ascii="Angsana New" w:hAnsi="Angsana New"/>
                <w:b/>
                <w:bCs/>
                <w:sz w:val="28"/>
                <w:szCs w:val="28"/>
              </w:rPr>
              <w:t>21,287</w:t>
            </w:r>
          </w:p>
        </w:tc>
        <w:tc>
          <w:tcPr>
            <w:tcW w:w="236" w:type="dxa"/>
            <w:shd w:val="clear" w:color="auto" w:fill="auto"/>
          </w:tcPr>
          <w:p w14:paraId="0247E188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3D615" w14:textId="116FFBB5" w:rsidR="00990B88" w:rsidRPr="000E7799" w:rsidRDefault="007F7FAC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F7FAC">
              <w:rPr>
                <w:rFonts w:ascii="Angsana New" w:hAnsi="Angsana New"/>
                <w:b/>
                <w:bCs/>
                <w:sz w:val="28"/>
                <w:szCs w:val="28"/>
              </w:rPr>
              <w:t>42,306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89589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6D7233" w14:textId="637876D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21,536</w:t>
            </w:r>
          </w:p>
        </w:tc>
        <w:tc>
          <w:tcPr>
            <w:tcW w:w="236" w:type="dxa"/>
            <w:shd w:val="clear" w:color="auto" w:fill="auto"/>
          </w:tcPr>
          <w:p w14:paraId="28C2E8AB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4AF4D" w14:textId="3FB1929A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23,430</w:t>
            </w:r>
          </w:p>
        </w:tc>
        <w:tc>
          <w:tcPr>
            <w:tcW w:w="241" w:type="dxa"/>
            <w:shd w:val="clear" w:color="auto" w:fill="auto"/>
          </w:tcPr>
          <w:p w14:paraId="29A60C3E" w14:textId="77777777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763F" w14:textId="54093DCC" w:rsidR="00990B88" w:rsidRPr="000E7799" w:rsidRDefault="00990B88" w:rsidP="0099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44,966</w:t>
            </w:r>
          </w:p>
        </w:tc>
      </w:tr>
    </w:tbl>
    <w:p w14:paraId="1F956499" w14:textId="77777777" w:rsidR="006D304C" w:rsidRPr="00031A27" w:rsidRDefault="006D304C" w:rsidP="00AF1AEC">
      <w:pPr>
        <w:pStyle w:val="BodyText"/>
        <w:spacing w:after="0"/>
        <w:ind w:right="-43"/>
        <w:jc w:val="both"/>
        <w:rPr>
          <w:rFonts w:ascii="Angsana New" w:hAnsi="Angsana New"/>
          <w:sz w:val="22"/>
          <w:szCs w:val="22"/>
        </w:rPr>
      </w:pPr>
    </w:p>
    <w:p w14:paraId="10B449F1" w14:textId="2B5B1960" w:rsidR="00812338" w:rsidRPr="00DF4A20" w:rsidRDefault="00812338" w:rsidP="00B867D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90B88" w:rsidRPr="00990B88">
        <w:rPr>
          <w:rFonts w:asciiTheme="majorBidi" w:hAnsiTheme="majorBidi" w:cstheme="majorBidi"/>
          <w:sz w:val="30"/>
          <w:szCs w:val="30"/>
          <w:lang w:val="en-GB"/>
        </w:rPr>
        <w:t>3</w:t>
      </w:r>
      <w:r w:rsidR="006802CD">
        <w:rPr>
          <w:rFonts w:asciiTheme="majorBidi" w:hAnsiTheme="majorBidi" w:cstheme="majorBidi"/>
          <w:sz w:val="30"/>
          <w:szCs w:val="30"/>
        </w:rPr>
        <w:t>0</w:t>
      </w:r>
      <w:r w:rsidR="00990B88" w:rsidRPr="00990B8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990B88" w:rsidRPr="00990B88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="006802CD">
        <w:rPr>
          <w:rFonts w:asciiTheme="majorBidi" w:hAnsiTheme="majorBidi" w:cstheme="majorBidi" w:hint="cs"/>
          <w:sz w:val="30"/>
          <w:szCs w:val="30"/>
          <w:cs/>
          <w:lang w:val="en-GB"/>
        </w:rPr>
        <w:t>ิถุนายน</w:t>
      </w:r>
      <w:r w:rsidR="00990B88" w:rsidRPr="00990B88">
        <w:rPr>
          <w:rFonts w:asciiTheme="majorBidi" w:hAnsiTheme="majorBidi" w:cstheme="majorBidi"/>
          <w:sz w:val="30"/>
          <w:szCs w:val="30"/>
          <w:lang w:val="en-GB"/>
        </w:rPr>
        <w:t xml:space="preserve"> 2568</w:t>
      </w:r>
      <w:r w:rsidR="00990B88" w:rsidRPr="00B56571">
        <w:rPr>
          <w:rFonts w:ascii="Angsana New" w:hAnsi="Angsana New"/>
          <w:sz w:val="30"/>
          <w:szCs w:val="30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141DC">
        <w:rPr>
          <w:rFonts w:asciiTheme="majorBidi" w:hAnsiTheme="majorBidi" w:cstheme="majorBidi"/>
          <w:sz w:val="30"/>
          <w:szCs w:val="30"/>
          <w:lang w:val="en-GB"/>
        </w:rPr>
        <w:t>429.90</w:t>
      </w:r>
      <w:r w:rsidR="00A55FB4"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F35447" w:rsidRPr="00D955CF">
        <w:rPr>
          <w:rFonts w:asciiTheme="majorBidi" w:hAnsiTheme="majorBidi" w:cstheme="majorBidi"/>
          <w:sz w:val="30"/>
          <w:szCs w:val="30"/>
          <w:lang w:val="en-GB"/>
        </w:rPr>
        <w:br w:type="textWrapping" w:clear="all"/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(31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2</w:t>
      </w:r>
      <w:r w:rsidR="00754922">
        <w:rPr>
          <w:rFonts w:asciiTheme="majorBidi" w:hAnsiTheme="majorBidi" w:cstheme="majorBidi"/>
          <w:i/>
          <w:iCs/>
          <w:sz w:val="30"/>
          <w:szCs w:val="30"/>
          <w:lang w:val="en-GB"/>
        </w:rPr>
        <w:t>65</w:t>
      </w:r>
      <w:r w:rsidR="00990B88">
        <w:rPr>
          <w:rFonts w:asciiTheme="majorBidi" w:hAnsiTheme="majorBidi" w:cstheme="majorBidi"/>
          <w:i/>
          <w:iCs/>
          <w:sz w:val="30"/>
          <w:szCs w:val="30"/>
          <w:lang w:val="en-GB"/>
        </w:rPr>
        <w:t>.91</w:t>
      </w:r>
      <w:r w:rsidR="00A44FD9"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D955CF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D955CF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955CF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</w:t>
      </w:r>
      <w:r w:rsidR="00B867DA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="00F81925" w:rsidRPr="00D955CF">
        <w:rPr>
          <w:rFonts w:asciiTheme="majorBidi" w:hAnsiTheme="majorBidi" w:cstheme="majorBidi" w:hint="cs"/>
          <w:sz w:val="30"/>
          <w:szCs w:val="30"/>
          <w:cs/>
          <w:lang w:val="en-GB"/>
        </w:rPr>
        <w:t>ปัจจุบันและในอนาคต</w:t>
      </w:r>
    </w:p>
    <w:p w14:paraId="4F460DF1" w14:textId="7C53B359" w:rsidR="00C571E1" w:rsidRPr="00324D6E" w:rsidRDefault="00C571E1" w:rsidP="00324D6E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4FACD51A" w14:textId="77777777" w:rsidR="00C571E1" w:rsidRPr="00C647FC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031A27" w:rsidRDefault="00C571E1" w:rsidP="00961683">
      <w:pPr>
        <w:pStyle w:val="BodyText"/>
        <w:spacing w:after="0" w:line="120" w:lineRule="auto"/>
        <w:ind w:left="547" w:right="-43"/>
        <w:jc w:val="both"/>
        <w:rPr>
          <w:rFonts w:ascii="Angsana New" w:hAnsi="Angsana New"/>
          <w:sz w:val="22"/>
          <w:szCs w:val="22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9"/>
        <w:gridCol w:w="806"/>
        <w:gridCol w:w="239"/>
        <w:gridCol w:w="1114"/>
        <w:gridCol w:w="270"/>
        <w:gridCol w:w="1081"/>
        <w:gridCol w:w="272"/>
        <w:gridCol w:w="1169"/>
        <w:gridCol w:w="272"/>
        <w:gridCol w:w="1166"/>
      </w:tblGrid>
      <w:tr w:rsidR="00C571E1" w:rsidRPr="00B058BE" w14:paraId="1818625D" w14:textId="77777777" w:rsidTr="00CE3F72">
        <w:trPr>
          <w:tblHeader/>
        </w:trPr>
        <w:tc>
          <w:tcPr>
            <w:tcW w:w="1519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43" w:type="pct"/>
            <w:gridSpan w:val="3"/>
            <w:tcBorders>
              <w:bottom w:val="single" w:sz="4" w:space="0" w:color="auto"/>
            </w:tcBorders>
          </w:tcPr>
          <w:p w14:paraId="10FA6044" w14:textId="0FB88F99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90B88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0" w:type="pct"/>
            <w:gridSpan w:val="3"/>
            <w:tcBorders>
              <w:bottom w:val="single" w:sz="4" w:space="0" w:color="auto"/>
            </w:tcBorders>
          </w:tcPr>
          <w:p w14:paraId="24BD9561" w14:textId="2FAEDE88" w:rsidR="00C571E1" w:rsidRPr="004E6036" w:rsidRDefault="00990B88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C571E1" w:rsidRPr="00B058BE" w14:paraId="7BE84B53" w14:textId="77777777" w:rsidTr="00CE3F72">
        <w:trPr>
          <w:tblHeader/>
        </w:trPr>
        <w:tc>
          <w:tcPr>
            <w:tcW w:w="1519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0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CE3F72">
        <w:trPr>
          <w:trHeight w:val="80"/>
          <w:tblHeader/>
        </w:trPr>
        <w:tc>
          <w:tcPr>
            <w:tcW w:w="1519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11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CE3F72">
        <w:tc>
          <w:tcPr>
            <w:tcW w:w="1519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39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</w:tcPr>
          <w:p w14:paraId="31CCDC5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B2E383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72EA5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387DA88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DD7544A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8C9A6A0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B0A18D2" w14:textId="77777777" w:rsidR="00C571E1" w:rsidRPr="00B058BE" w:rsidRDefault="00C571E1" w:rsidP="00655CD6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0B88" w:rsidRPr="00B058BE" w14:paraId="1E2577BE" w14:textId="77777777" w:rsidTr="00CE3F72">
        <w:tc>
          <w:tcPr>
            <w:tcW w:w="1519" w:type="pct"/>
          </w:tcPr>
          <w:p w14:paraId="021ED271" w14:textId="490511F2" w:rsidR="00990B88" w:rsidRPr="00B058BE" w:rsidRDefault="00990B88" w:rsidP="00990B8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737BF6B7" w14:textId="1635CAA3" w:rsidR="00990B88" w:rsidRPr="00B058BE" w:rsidRDefault="00990B88" w:rsidP="00990B8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5B4B720" w14:textId="77777777" w:rsidR="00990B88" w:rsidRPr="00B058BE" w:rsidRDefault="00990B88" w:rsidP="00990B8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0E24614" w14:textId="7C2A145A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73A7460E" w14:textId="77777777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3376A4A" w14:textId="755BC949" w:rsidR="00990B88" w:rsidRPr="00990B88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990B88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2FF5859B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913545C" w14:textId="27F6DA1D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5985171" w14:textId="77777777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6F795E59" w14:textId="42AF1260" w:rsidR="00990B88" w:rsidRPr="00B058BE" w:rsidRDefault="00990B88" w:rsidP="00990B88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926AB3" w:rsidRPr="00B058BE" w14:paraId="2146F3EF" w14:textId="77777777" w:rsidTr="00CE3F72">
        <w:tc>
          <w:tcPr>
            <w:tcW w:w="1519" w:type="pct"/>
          </w:tcPr>
          <w:p w14:paraId="2A1FCF06" w14:textId="0BFF23B6" w:rsidR="00926AB3" w:rsidRPr="00B058BE" w:rsidRDefault="00926AB3" w:rsidP="00926AB3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2155D20D" w14:textId="68D687B8" w:rsidR="00926AB3" w:rsidRPr="00F35447" w:rsidRDefault="00926AB3" w:rsidP="00926AB3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74681164" w14:textId="77777777" w:rsidR="00926AB3" w:rsidRPr="00B058BE" w:rsidRDefault="00926AB3" w:rsidP="00926AB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0CE8" w14:textId="56378723" w:rsidR="00926AB3" w:rsidRPr="00E4764B" w:rsidRDefault="005B50C6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0C6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00AC098F" w14:textId="77777777" w:rsidR="00926AB3" w:rsidRPr="00E4764B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F76E4A" w14:textId="63968343" w:rsidR="00926AB3" w:rsidRPr="00E4764B" w:rsidRDefault="005B50C6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0C6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494F07B1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7E6EB70" w14:textId="10CE5D7E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64B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0E3153B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52B267DA" w14:textId="57E5618B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4764B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926AB3" w:rsidRPr="00031A27" w14:paraId="7CCF2425" w14:textId="77777777" w:rsidTr="00CE3F72">
        <w:trPr>
          <w:trHeight w:val="144"/>
        </w:trPr>
        <w:tc>
          <w:tcPr>
            <w:tcW w:w="1519" w:type="pct"/>
          </w:tcPr>
          <w:p w14:paraId="3A08D438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39" w:type="pct"/>
          </w:tcPr>
          <w:p w14:paraId="7FC22B40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57023E52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7" w:type="pct"/>
            <w:shd w:val="clear" w:color="auto" w:fill="auto"/>
          </w:tcPr>
          <w:p w14:paraId="0C1DA43D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" w:type="pct"/>
            <w:shd w:val="clear" w:color="auto" w:fill="auto"/>
          </w:tcPr>
          <w:p w14:paraId="68326078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9" w:type="pct"/>
            <w:shd w:val="clear" w:color="auto" w:fill="auto"/>
          </w:tcPr>
          <w:p w14:paraId="6FABD127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83C526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</w:tcPr>
          <w:p w14:paraId="332EFF93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D0F69CB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14:paraId="435A5DD9" w14:textId="77777777" w:rsidR="00926AB3" w:rsidRPr="00031A27" w:rsidRDefault="00926AB3" w:rsidP="00926AB3">
            <w:pPr>
              <w:pStyle w:val="BodyText"/>
              <w:spacing w:after="0"/>
              <w:ind w:left="540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26AB3" w:rsidRPr="00B058BE" w14:paraId="37E8C314" w14:textId="77777777" w:rsidTr="00CE3F72">
        <w:tc>
          <w:tcPr>
            <w:tcW w:w="1519" w:type="pct"/>
          </w:tcPr>
          <w:p w14:paraId="31AAA93C" w14:textId="77777777" w:rsidR="00926AB3" w:rsidRPr="00B058BE" w:rsidRDefault="00926AB3" w:rsidP="00926AB3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39" w:type="pct"/>
          </w:tcPr>
          <w:p w14:paraId="7B2B3E22" w14:textId="77777777" w:rsidR="00926AB3" w:rsidRPr="00B058BE" w:rsidRDefault="00926AB3" w:rsidP="00926AB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tcBorders>
              <w:left w:val="nil"/>
            </w:tcBorders>
          </w:tcPr>
          <w:p w14:paraId="44FB884D" w14:textId="77777777" w:rsidR="00926AB3" w:rsidRPr="00B058BE" w:rsidRDefault="00926AB3" w:rsidP="00926AB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00A8C5D2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5B9C694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23040BF0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D4AB1E7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97E234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CDC554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717D23B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6AB3" w:rsidRPr="00B058BE" w14:paraId="2F6481C8" w14:textId="77777777" w:rsidTr="00CE3F72">
        <w:tc>
          <w:tcPr>
            <w:tcW w:w="1519" w:type="pct"/>
          </w:tcPr>
          <w:p w14:paraId="3E928109" w14:textId="4C47C0C9" w:rsidR="00926AB3" w:rsidRPr="00B058BE" w:rsidRDefault="00926AB3" w:rsidP="00926AB3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39" w:type="pct"/>
          </w:tcPr>
          <w:p w14:paraId="156D0E63" w14:textId="28EF665D" w:rsidR="00926AB3" w:rsidRDefault="00926AB3" w:rsidP="00926AB3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13CDB6D2" w14:textId="77777777" w:rsidR="00926AB3" w:rsidRPr="00B058BE" w:rsidRDefault="00926AB3" w:rsidP="00926AB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shd w:val="clear" w:color="auto" w:fill="auto"/>
          </w:tcPr>
          <w:p w14:paraId="55EB5B5F" w14:textId="464ADBBA" w:rsidR="00926AB3" w:rsidRPr="00990B88" w:rsidRDefault="005B50C6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B50C6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411D377C" w14:textId="77777777" w:rsidR="00926AB3" w:rsidRPr="00990B88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589" w:type="pct"/>
            <w:shd w:val="clear" w:color="auto" w:fill="auto"/>
          </w:tcPr>
          <w:p w14:paraId="18E66013" w14:textId="33F4B214" w:rsidR="00926AB3" w:rsidRPr="00990B88" w:rsidRDefault="005B50C6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 w:rsidRPr="005B50C6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59006C14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003F176F" w14:textId="5C6CB320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426,812</w:t>
            </w:r>
          </w:p>
        </w:tc>
        <w:tc>
          <w:tcPr>
            <w:tcW w:w="148" w:type="pct"/>
          </w:tcPr>
          <w:p w14:paraId="0F729A7A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3A9CE0B0" w14:textId="6D79A36B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 w:rsidRPr="001B1CF1">
              <w:rPr>
                <w:rFonts w:ascii="Angsana New" w:hAnsi="Angsana New"/>
                <w:sz w:val="30"/>
                <w:szCs w:val="30"/>
              </w:rPr>
              <w:t>213,406</w:t>
            </w:r>
          </w:p>
        </w:tc>
      </w:tr>
      <w:tr w:rsidR="00926AB3" w:rsidRPr="00B058BE" w14:paraId="03FBC97D" w14:textId="77777777" w:rsidTr="00CE3F72">
        <w:tc>
          <w:tcPr>
            <w:tcW w:w="1519" w:type="pct"/>
          </w:tcPr>
          <w:p w14:paraId="7D6AE93F" w14:textId="5F85E3EF" w:rsidR="00926AB3" w:rsidRPr="00B058BE" w:rsidRDefault="00926AB3" w:rsidP="00926AB3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39" w:type="pct"/>
          </w:tcPr>
          <w:p w14:paraId="098320CF" w14:textId="50AFAEC1" w:rsidR="00926AB3" w:rsidRPr="00F35447" w:rsidRDefault="00926AB3" w:rsidP="00926AB3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5447"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68E4FB0" w14:textId="77777777" w:rsidR="00926AB3" w:rsidRPr="00B058BE" w:rsidRDefault="00926AB3" w:rsidP="00926AB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C93C60B" w14:textId="3B08F87D" w:rsidR="00926AB3" w:rsidRPr="00B058BE" w:rsidRDefault="005B50C6" w:rsidP="00926AB3">
            <w:pPr>
              <w:pStyle w:val="BodyText"/>
              <w:tabs>
                <w:tab w:val="decimal" w:pos="56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C2142D3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530D86A5" w14:textId="7DE6C818" w:rsidR="00926AB3" w:rsidRPr="00B058BE" w:rsidRDefault="005B50C6" w:rsidP="00926AB3">
            <w:pPr>
              <w:pStyle w:val="BodyText"/>
              <w:tabs>
                <w:tab w:val="decimal" w:pos="520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8F35AA8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E9BC64" w14:textId="4540BCEA" w:rsidR="00926AB3" w:rsidRPr="00B058BE" w:rsidRDefault="00CD5C05" w:rsidP="00CD5C05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  <w:r>
              <w:rPr>
                <w:rFonts w:ascii="Angsana New" w:hAnsi="Angsana New"/>
                <w:sz w:val="30"/>
                <w:szCs w:val="30"/>
              </w:rPr>
              <w:t>1,452</w:t>
            </w:r>
          </w:p>
        </w:tc>
        <w:tc>
          <w:tcPr>
            <w:tcW w:w="148" w:type="pct"/>
          </w:tcPr>
          <w:p w14:paraId="33ED2E9B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  <w:lang w:bidi="te-IN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21C7D4" w14:textId="431C699D" w:rsidR="00926AB3" w:rsidRPr="00B058BE" w:rsidRDefault="00CD5C05" w:rsidP="00CD5C05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926AB3" w:rsidRPr="00B058BE" w14:paraId="0F33A91C" w14:textId="77777777" w:rsidTr="00CE3F72">
        <w:tc>
          <w:tcPr>
            <w:tcW w:w="1519" w:type="pct"/>
          </w:tcPr>
          <w:p w14:paraId="51B3F93D" w14:textId="6E0DF89B" w:rsidR="00926AB3" w:rsidRPr="00B058BE" w:rsidRDefault="00926AB3" w:rsidP="00926AB3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30 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9" w:type="pct"/>
          </w:tcPr>
          <w:p w14:paraId="006D84C3" w14:textId="0E2C585B" w:rsidR="00926AB3" w:rsidRPr="00F35447" w:rsidRDefault="00926AB3" w:rsidP="00926AB3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5447">
              <w:rPr>
                <w:rFonts w:ascii="Angsana New" w:hAnsi="Angsana New"/>
                <w:b/>
                <w:bCs/>
                <w:sz w:val="30"/>
                <w:szCs w:val="30"/>
              </w:rPr>
              <w:t>0.5</w:t>
            </w:r>
          </w:p>
        </w:tc>
        <w:tc>
          <w:tcPr>
            <w:tcW w:w="130" w:type="pct"/>
            <w:tcBorders>
              <w:left w:val="nil"/>
            </w:tcBorders>
          </w:tcPr>
          <w:p w14:paraId="048ADA07" w14:textId="77777777" w:rsidR="00926AB3" w:rsidRPr="00B058BE" w:rsidRDefault="00926AB3" w:rsidP="00926AB3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5DDADFF6" w14:textId="19650A24" w:rsidR="00926AB3" w:rsidRPr="00B058BE" w:rsidRDefault="005B50C6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0C6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7" w:type="pct"/>
            <w:shd w:val="clear" w:color="auto" w:fill="auto"/>
          </w:tcPr>
          <w:p w14:paraId="30CEC627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0794A255" w14:textId="55A6DFDB" w:rsidR="00926AB3" w:rsidRPr="00B058BE" w:rsidRDefault="005B50C6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50C6"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8" w:type="pct"/>
          </w:tcPr>
          <w:p w14:paraId="6C245A63" w14:textId="77777777" w:rsidR="00926AB3" w:rsidRPr="00B058BE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9AC7B0E" w14:textId="5A7A00F1" w:rsidR="00926AB3" w:rsidRPr="00B14425" w:rsidRDefault="00CD5C05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5C05"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8F9A1EC" w14:textId="77777777" w:rsidR="00926AB3" w:rsidRPr="00B14425" w:rsidRDefault="00926AB3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BC5D2C6" w14:textId="27A37322" w:rsidR="00926AB3" w:rsidRPr="00BA6B7C" w:rsidRDefault="00CD5C05" w:rsidP="00926AB3">
            <w:pPr>
              <w:pStyle w:val="BodyText"/>
              <w:tabs>
                <w:tab w:val="decimal" w:pos="822"/>
              </w:tabs>
              <w:spacing w:after="0"/>
              <w:ind w:left="-108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5C05">
              <w:rPr>
                <w:rFonts w:ascii="Angsana New" w:hAnsi="Angsana New"/>
                <w:b/>
                <w:bCs/>
                <w:sz w:val="30"/>
                <w:szCs w:val="30"/>
                <w:lang w:bidi="te-IN"/>
              </w:rPr>
              <w:t>214,132</w:t>
            </w:r>
          </w:p>
        </w:tc>
      </w:tr>
    </w:tbl>
    <w:p w14:paraId="1E035579" w14:textId="77777777" w:rsidR="00AF1AEC" w:rsidRDefault="00AF1AEC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75ECC3B" w14:textId="22CC9881" w:rsidR="00A135B0" w:rsidRDefault="00C571E1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47FC">
        <w:rPr>
          <w:rFonts w:ascii="Angsana New" w:hAnsi="Angsana New" w:hint="cs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 w:rsidRPr="00C647FC">
        <w:rPr>
          <w:rFonts w:ascii="Angsana New" w:hAnsi="Angsana New"/>
          <w:sz w:val="30"/>
          <w:szCs w:val="30"/>
          <w:cs/>
        </w:rPr>
        <w:br/>
      </w:r>
      <w:r w:rsidRPr="00C647FC">
        <w:rPr>
          <w:rFonts w:ascii="Angsana New" w:hAnsi="Angsana New" w:hint="cs"/>
          <w:sz w:val="30"/>
          <w:szCs w:val="30"/>
          <w:cs/>
        </w:rPr>
        <w:t>หนึ่งเสียงต่อหนึ่งหุ้นในที่ประชุมของบริษัท</w:t>
      </w:r>
    </w:p>
    <w:p w14:paraId="4F8298E6" w14:textId="7A5BF159" w:rsidR="00AF1AEC" w:rsidRDefault="00AF1AEC" w:rsidP="00AE56AB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7CED61B" w14:textId="77777777" w:rsidR="003D47A0" w:rsidRPr="00C647FC" w:rsidRDefault="003D47A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C647FC">
        <w:rPr>
          <w:rFonts w:asciiTheme="majorBidi" w:hAnsiTheme="majorBidi" w:cstheme="majorBidi" w:hint="cs"/>
          <w:sz w:val="30"/>
          <w:szCs w:val="30"/>
          <w:cs/>
          <w:lang w:val="en-US"/>
        </w:rPr>
        <w:lastRenderedPageBreak/>
        <w:t>การจ่ายโดยใช้หุ้นเป็นเกณฑ์</w:t>
      </w:r>
    </w:p>
    <w:p w14:paraId="7CFCBCA7" w14:textId="0D47F513" w:rsidR="00142554" w:rsidRPr="00D955CF" w:rsidRDefault="00142554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7D32DC3C" w14:textId="4D85CAA3" w:rsidR="00466AFC" w:rsidRDefault="00466AFC" w:rsidP="00904DF8">
      <w:pPr>
        <w:pStyle w:val="Nomal"/>
        <w:tabs>
          <w:tab w:val="left" w:pos="540"/>
        </w:tabs>
        <w:spacing w:line="240" w:lineRule="atLeast"/>
        <w:ind w:left="547"/>
        <w:jc w:val="thaiDistribute"/>
        <w:rPr>
          <w:color w:val="000000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>ใน</w:t>
      </w:r>
      <w:r w:rsidRPr="004E4755">
        <w:rPr>
          <w:color w:val="000000"/>
          <w:sz w:val="30"/>
          <w:szCs w:val="30"/>
          <w:cs/>
        </w:rPr>
        <w:t xml:space="preserve">การประชุมสามัญประจำปีของผู้ถือหุ้นของบริษัท เมื่อวันที่ </w:t>
      </w:r>
      <w:r w:rsidRPr="004E4755">
        <w:rPr>
          <w:color w:val="000000"/>
          <w:sz w:val="30"/>
          <w:szCs w:val="30"/>
          <w:lang w:val="en-GB"/>
        </w:rPr>
        <w:t xml:space="preserve">7 </w:t>
      </w:r>
      <w:r w:rsidRPr="004E4755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4E4755">
        <w:rPr>
          <w:color w:val="000000"/>
          <w:sz w:val="30"/>
          <w:szCs w:val="30"/>
          <w:lang w:val="en-GB"/>
        </w:rPr>
        <w:t xml:space="preserve">2564 </w:t>
      </w:r>
      <w:r w:rsidRPr="004E4755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4E4755">
        <w:rPr>
          <w:color w:val="000000"/>
          <w:sz w:val="30"/>
          <w:szCs w:val="30"/>
        </w:rPr>
        <w:t xml:space="preserve">        </w:t>
      </w:r>
      <w:r w:rsidRPr="004E4755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>
        <w:rPr>
          <w:color w:val="000000"/>
          <w:sz w:val="30"/>
          <w:szCs w:val="30"/>
        </w:rPr>
        <w:t>1.75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>
        <w:rPr>
          <w:color w:val="000000"/>
          <w:sz w:val="30"/>
          <w:szCs w:val="30"/>
        </w:rPr>
        <w:t>3.5</w:t>
      </w:r>
      <w:r w:rsidRPr="004E4755"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4E4755">
        <w:rPr>
          <w:color w:val="000000"/>
          <w:sz w:val="30"/>
          <w:szCs w:val="30"/>
        </w:rPr>
        <w:t xml:space="preserve">    </w:t>
      </w:r>
      <w:r w:rsidRPr="002A279B">
        <w:rPr>
          <w:color w:val="000000"/>
          <w:spacing w:val="-12"/>
          <w:sz w:val="30"/>
          <w:szCs w:val="30"/>
          <w:cs/>
        </w:rPr>
        <w:t xml:space="preserve">หุ้นละ </w:t>
      </w:r>
      <w:r>
        <w:rPr>
          <w:color w:val="000000"/>
          <w:spacing w:val="-12"/>
          <w:sz w:val="30"/>
          <w:szCs w:val="30"/>
        </w:rPr>
        <w:t>0.5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บาท</w:t>
      </w:r>
      <w:r w:rsidRPr="002A279B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>ทั้งนี้</w:t>
      </w:r>
      <w:r w:rsidRPr="002A279B">
        <w:rPr>
          <w:color w:val="000000"/>
          <w:spacing w:val="-12"/>
          <w:sz w:val="30"/>
          <w:szCs w:val="30"/>
        </w:rPr>
        <w:t xml:space="preserve"> </w:t>
      </w:r>
      <w:r w:rsidRPr="002A279B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8</w:t>
      </w:r>
      <w:r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2A279B">
        <w:rPr>
          <w:color w:val="000000"/>
          <w:spacing w:val="-12"/>
          <w:kern w:val="16"/>
          <w:sz w:val="30"/>
          <w:szCs w:val="30"/>
        </w:rPr>
        <w:t xml:space="preserve"> </w:t>
      </w:r>
      <w:r w:rsidRPr="002A279B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853EC6">
        <w:rPr>
          <w:color w:val="000000"/>
          <w:spacing w:val="-4"/>
          <w:sz w:val="30"/>
          <w:szCs w:val="30"/>
        </w:rPr>
        <w:t xml:space="preserve"> </w:t>
      </w:r>
      <w:r w:rsidRPr="00853EC6">
        <w:rPr>
          <w:color w:val="000000"/>
          <w:spacing w:val="-4"/>
          <w:sz w:val="30"/>
          <w:szCs w:val="30"/>
          <w:cs/>
        </w:rPr>
        <w:t>โดยวันที่</w:t>
      </w:r>
      <w:r w:rsidR="00904DF8">
        <w:rPr>
          <w:color w:val="000000"/>
          <w:spacing w:val="-4"/>
          <w:sz w:val="30"/>
          <w:szCs w:val="30"/>
          <w:cs/>
        </w:rPr>
        <w:br/>
      </w:r>
      <w:r w:rsidRPr="00853EC6">
        <w:rPr>
          <w:color w:val="000000"/>
          <w:spacing w:val="-4"/>
          <w:sz w:val="30"/>
          <w:szCs w:val="30"/>
          <w:cs/>
        </w:rPr>
        <w:t xml:space="preserve">ให้สิทธิ คือวันที่ </w:t>
      </w:r>
      <w:r w:rsidRPr="00853EC6">
        <w:rPr>
          <w:color w:val="000000"/>
          <w:spacing w:val="-4"/>
          <w:sz w:val="30"/>
          <w:szCs w:val="30"/>
        </w:rPr>
        <w:t xml:space="preserve">17 </w:t>
      </w:r>
      <w:r w:rsidRPr="00853EC6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853EC6">
        <w:rPr>
          <w:color w:val="000000"/>
          <w:spacing w:val="-4"/>
          <w:sz w:val="30"/>
          <w:szCs w:val="30"/>
          <w:cs/>
        </w:rPr>
        <w:t xml:space="preserve"> </w:t>
      </w:r>
      <w:r w:rsidRPr="00853EC6">
        <w:rPr>
          <w:color w:val="000000"/>
          <w:spacing w:val="-4"/>
          <w:sz w:val="30"/>
          <w:szCs w:val="30"/>
        </w:rPr>
        <w:t>2564</w:t>
      </w:r>
      <w:r w:rsidRPr="00853EC6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4E4755">
        <w:rPr>
          <w:color w:val="000000"/>
          <w:sz w:val="30"/>
          <w:szCs w:val="30"/>
          <w:cs/>
        </w:rPr>
        <w:t xml:space="preserve">ไม่เกิน </w:t>
      </w:r>
      <w:r w:rsidRPr="004E4755">
        <w:rPr>
          <w:color w:val="000000"/>
          <w:sz w:val="30"/>
          <w:szCs w:val="30"/>
        </w:rPr>
        <w:t>3</w:t>
      </w:r>
      <w:r w:rsidRPr="004E4755">
        <w:rPr>
          <w:color w:val="000000"/>
          <w:sz w:val="30"/>
          <w:szCs w:val="30"/>
          <w:cs/>
        </w:rPr>
        <w:t xml:space="preserve"> ปี</w:t>
      </w:r>
      <w:r>
        <w:rPr>
          <w:color w:val="000000"/>
          <w:sz w:val="30"/>
          <w:szCs w:val="30"/>
        </w:rPr>
        <w:t xml:space="preserve"> </w:t>
      </w:r>
      <w:r w:rsidRPr="004E4755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</w:t>
      </w:r>
      <w:r w:rsidRPr="00134ED9">
        <w:rPr>
          <w:color w:val="000000"/>
          <w:sz w:val="30"/>
          <w:szCs w:val="30"/>
          <w:cs/>
        </w:rPr>
        <w:t>ดังกล่าว ณ วันที่ให้สิทธิโดยอ้างอิงจากมูลค่า</w:t>
      </w:r>
      <w:r w:rsidRPr="008A225C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904DF8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ๆ</w:t>
      </w:r>
      <w:r w:rsidRPr="00904DF8">
        <w:rPr>
          <w:color w:val="000000"/>
          <w:spacing w:val="-8"/>
          <w:sz w:val="30"/>
          <w:szCs w:val="30"/>
        </w:rPr>
        <w:t xml:space="preserve"> </w:t>
      </w:r>
      <w:r w:rsidRPr="00904DF8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</w:t>
      </w:r>
      <w:r w:rsidR="00904DF8" w:rsidRPr="00904DF8">
        <w:rPr>
          <w:rFonts w:hint="cs"/>
          <w:color w:val="000000"/>
          <w:spacing w:val="-8"/>
          <w:sz w:val="30"/>
          <w:szCs w:val="30"/>
          <w:cs/>
        </w:rPr>
        <w:t>อ</w:t>
      </w:r>
      <w:r w:rsidRPr="00904DF8">
        <w:rPr>
          <w:color w:val="000000"/>
          <w:spacing w:val="-8"/>
          <w:sz w:val="30"/>
          <w:szCs w:val="30"/>
          <w:cs/>
        </w:rPr>
        <w:t>หุ้น</w:t>
      </w:r>
    </w:p>
    <w:p w14:paraId="2271A273" w14:textId="3EF1BA9C" w:rsidR="00C647FC" w:rsidRPr="00D955CF" w:rsidRDefault="00C647FC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  <w:cs/>
        </w:rPr>
      </w:pPr>
    </w:p>
    <w:p w14:paraId="2B0F8384" w14:textId="784C4EA2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Pr="00D955CF" w:rsidRDefault="00AF3E4D" w:rsidP="00031A27">
      <w:pPr>
        <w:pStyle w:val="BodyText"/>
        <w:spacing w:after="0"/>
        <w:ind w:left="540" w:right="-45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252E68">
        <w:trPr>
          <w:tblHeader/>
        </w:trPr>
        <w:tc>
          <w:tcPr>
            <w:tcW w:w="810" w:type="dxa"/>
            <w:shd w:val="clear" w:color="auto" w:fill="auto"/>
          </w:tcPr>
          <w:p w14:paraId="6D13B795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  <w:shd w:val="clear" w:color="auto" w:fill="auto"/>
          </w:tcPr>
          <w:p w14:paraId="2876B170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  <w:shd w:val="clear" w:color="auto" w:fill="auto"/>
          </w:tcPr>
          <w:p w14:paraId="6C81D526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  <w:shd w:val="clear" w:color="auto" w:fill="auto"/>
          </w:tcPr>
          <w:p w14:paraId="4BDB0D3D" w14:textId="77777777" w:rsidR="00AF3E4D" w:rsidRPr="00252E68" w:rsidRDefault="00AF3E4D" w:rsidP="00BC14F0">
            <w:pPr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52E68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52E68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252E68">
        <w:tc>
          <w:tcPr>
            <w:tcW w:w="810" w:type="dxa"/>
            <w:shd w:val="clear" w:color="auto" w:fill="auto"/>
          </w:tcPr>
          <w:p w14:paraId="2F34D99B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14:paraId="198CDECF" w14:textId="20AF5D95" w:rsidR="00AF3E4D" w:rsidRPr="00252E68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วันทำการสุดท้ายของสถาบันการเงินใน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วันที่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  <w:shd w:val="clear" w:color="auto" w:fill="auto"/>
          </w:tcPr>
          <w:p w14:paraId="4C4C7A53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252E68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  <w:shd w:val="clear" w:color="auto" w:fill="auto"/>
          </w:tcPr>
          <w:p w14:paraId="2CFD94CD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252E68">
        <w:trPr>
          <w:trHeight w:val="262"/>
        </w:trPr>
        <w:tc>
          <w:tcPr>
            <w:tcW w:w="810" w:type="dxa"/>
            <w:shd w:val="clear" w:color="auto" w:fill="auto"/>
          </w:tcPr>
          <w:p w14:paraId="6338D7CC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  <w:shd w:val="clear" w:color="auto" w:fill="auto"/>
          </w:tcPr>
          <w:p w14:paraId="16BBA419" w14:textId="03DF0557" w:rsidR="00AF3E4D" w:rsidRPr="00252E68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วันทำการสุดท้ายของสถาบันการเงินใน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วันที่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  <w:shd w:val="clear" w:color="auto" w:fill="auto"/>
          </w:tcPr>
          <w:p w14:paraId="379317A4" w14:textId="77777777" w:rsidR="00AF3E4D" w:rsidRPr="00252E68" w:rsidRDefault="00AF3E4D" w:rsidP="00D94A78">
            <w:pPr>
              <w:tabs>
                <w:tab w:val="left" w:pos="320"/>
                <w:tab w:val="left" w:pos="410"/>
              </w:tabs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252E68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  <w:shd w:val="clear" w:color="auto" w:fill="auto"/>
          </w:tcPr>
          <w:p w14:paraId="20FED023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252E68">
        <w:tc>
          <w:tcPr>
            <w:tcW w:w="810" w:type="dxa"/>
            <w:shd w:val="clear" w:color="auto" w:fill="auto"/>
          </w:tcPr>
          <w:p w14:paraId="5500829F" w14:textId="77777777" w:rsidR="00AF3E4D" w:rsidRPr="00252E68" w:rsidRDefault="00AF3E4D" w:rsidP="00BC14F0">
            <w:pPr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  <w:shd w:val="clear" w:color="auto" w:fill="auto"/>
          </w:tcPr>
          <w:p w14:paraId="0FA00294" w14:textId="389BE270" w:rsidR="00AF3E4D" w:rsidRPr="00252E68" w:rsidRDefault="00AF3E4D" w:rsidP="00BC14F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>แสดงสิทธิใน</w:t>
            </w:r>
            <w:r w:rsidR="002D1F58" w:rsidRPr="00252E68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="002D1F58" w:rsidRPr="00252E68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  <w:shd w:val="clear" w:color="auto" w:fill="auto"/>
          </w:tcPr>
          <w:p w14:paraId="088FA210" w14:textId="77777777" w:rsidR="00AF3E4D" w:rsidRPr="00252E68" w:rsidRDefault="00AF3E4D" w:rsidP="00D94A78">
            <w:pPr>
              <w:rPr>
                <w:rFonts w:ascii="Angsana New" w:hAnsi="Angsana New"/>
                <w:sz w:val="30"/>
                <w:szCs w:val="30"/>
              </w:rPr>
            </w:pPr>
            <w:r w:rsidRPr="00252E68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  <w:shd w:val="clear" w:color="auto" w:fill="auto"/>
          </w:tcPr>
          <w:p w14:paraId="0948FF6E" w14:textId="77777777" w:rsidR="00AF3E4D" w:rsidRPr="00252E68" w:rsidRDefault="00AF3E4D" w:rsidP="00BC14F0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52E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50D5342B" w14:textId="77777777" w:rsidR="00B83A18" w:rsidRDefault="00B83A18">
      <w:pPr>
        <w:rPr>
          <w:rFonts w:ascii="Angsana New" w:hAnsi="Angsana New"/>
          <w:color w:val="000000"/>
          <w:spacing w:val="10"/>
          <w:sz w:val="30"/>
          <w:szCs w:val="30"/>
          <w:cs/>
        </w:rPr>
        <w:sectPr w:rsidR="00B83A18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B83A18" w:rsidRPr="00B2145F" w14:paraId="3097EAA1" w14:textId="77777777" w:rsidTr="00B83A18">
        <w:trPr>
          <w:cantSplit/>
        </w:trPr>
        <w:tc>
          <w:tcPr>
            <w:tcW w:w="5310" w:type="dxa"/>
          </w:tcPr>
          <w:p w14:paraId="49ED9B21" w14:textId="77777777" w:rsidR="00B83A18" w:rsidRPr="00B2145F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   </w:t>
            </w:r>
          </w:p>
        </w:tc>
        <w:tc>
          <w:tcPr>
            <w:tcW w:w="4050" w:type="dxa"/>
            <w:gridSpan w:val="3"/>
          </w:tcPr>
          <w:p w14:paraId="3B6519B4" w14:textId="77777777" w:rsidR="00B83A18" w:rsidRPr="004D27D5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B83A18" w:rsidRPr="00B2145F" w14:paraId="486BA4A2" w14:textId="77777777" w:rsidTr="00B83A18">
        <w:trPr>
          <w:cantSplit/>
        </w:trPr>
        <w:tc>
          <w:tcPr>
            <w:tcW w:w="5310" w:type="dxa"/>
          </w:tcPr>
          <w:p w14:paraId="4F10ECF7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75FAEB3" w14:textId="1BEC5448" w:rsidR="00B83A18" w:rsidRPr="004835D8" w:rsidRDefault="00B83A18" w:rsidP="003C52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C0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450" w:type="dxa"/>
            <w:vAlign w:val="bottom"/>
          </w:tcPr>
          <w:p w14:paraId="0CBDE33F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6BC38FAC" w14:textId="065F60E4" w:rsidR="00B83A18" w:rsidRDefault="007B59C9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5C0D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B83A18" w:rsidRPr="00B2145F" w14:paraId="733226D7" w14:textId="77777777" w:rsidTr="00B83A18">
        <w:trPr>
          <w:cantSplit/>
        </w:trPr>
        <w:tc>
          <w:tcPr>
            <w:tcW w:w="5310" w:type="dxa"/>
          </w:tcPr>
          <w:p w14:paraId="6497AB19" w14:textId="77777777" w:rsidR="00B83A18" w:rsidRDefault="00B83A18" w:rsidP="003C522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298BCC87" w14:textId="77777777" w:rsidR="00B83A18" w:rsidRDefault="00B83A18" w:rsidP="003C522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6802CD" w:rsidRPr="00B2145F" w14:paraId="14CE367C" w14:textId="77777777" w:rsidTr="008E76B9">
        <w:trPr>
          <w:cantSplit/>
        </w:trPr>
        <w:tc>
          <w:tcPr>
            <w:tcW w:w="5310" w:type="dxa"/>
          </w:tcPr>
          <w:p w14:paraId="6608F11A" w14:textId="77777777" w:rsidR="006802CD" w:rsidRPr="00B2145F" w:rsidRDefault="006802CD" w:rsidP="006802CD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</w:tcPr>
          <w:p w14:paraId="00165AF9" w14:textId="2B360672" w:rsidR="006802CD" w:rsidRPr="00DE6B1A" w:rsidRDefault="005B50C6" w:rsidP="006802C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74ACC4D7" w14:textId="77777777" w:rsidR="006802CD" w:rsidRPr="00DE6B1A" w:rsidRDefault="006802CD" w:rsidP="006802CD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230869C4" w14:textId="5CB71574" w:rsidR="006802CD" w:rsidRPr="00DE6B1A" w:rsidRDefault="006802CD" w:rsidP="006802CD">
            <w:pPr>
              <w:pStyle w:val="acctfourfigures"/>
              <w:tabs>
                <w:tab w:val="clear" w:pos="765"/>
                <w:tab w:val="decimal" w:pos="550"/>
                <w:tab w:val="decimal" w:pos="1366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6802CD" w:rsidRPr="00B2145F" w14:paraId="11091A97" w14:textId="77777777" w:rsidTr="005A3F60">
        <w:trPr>
          <w:cantSplit/>
          <w:trHeight w:val="449"/>
        </w:trPr>
        <w:tc>
          <w:tcPr>
            <w:tcW w:w="5310" w:type="dxa"/>
          </w:tcPr>
          <w:p w14:paraId="460CE1F4" w14:textId="77777777" w:rsidR="006802CD" w:rsidRPr="0085269A" w:rsidRDefault="006802CD" w:rsidP="006802CD">
            <w:pPr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  <w:shd w:val="clear" w:color="auto" w:fill="auto"/>
          </w:tcPr>
          <w:p w14:paraId="77451C3D" w14:textId="52A21250" w:rsidR="006802CD" w:rsidRPr="007B59C9" w:rsidRDefault="005B50C6" w:rsidP="006802C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2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31593EC1" w14:textId="77777777" w:rsidR="006802CD" w:rsidRPr="00DE6B1A" w:rsidRDefault="006802CD" w:rsidP="006802C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C94FD9" w14:textId="76BEEF56" w:rsidR="006802CD" w:rsidRPr="00DE6B1A" w:rsidRDefault="006802CD" w:rsidP="006802CD">
            <w:pPr>
              <w:pStyle w:val="acctfourfigures"/>
              <w:tabs>
                <w:tab w:val="clear" w:pos="765"/>
                <w:tab w:val="decimal" w:pos="731"/>
                <w:tab w:val="decimal" w:pos="1366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B59C9">
              <w:rPr>
                <w:rFonts w:ascii="Angsana New" w:hAnsi="Angsana New"/>
                <w:sz w:val="30"/>
                <w:szCs w:val="30"/>
                <w:lang w:val="en-US" w:bidi="th-TH"/>
              </w:rPr>
              <w:t>1,418</w:t>
            </w:r>
          </w:p>
        </w:tc>
      </w:tr>
      <w:tr w:rsidR="006802CD" w:rsidRPr="00B2145F" w14:paraId="601E93C5" w14:textId="77777777" w:rsidTr="005A3F60">
        <w:trPr>
          <w:cantSplit/>
        </w:trPr>
        <w:tc>
          <w:tcPr>
            <w:tcW w:w="5310" w:type="dxa"/>
          </w:tcPr>
          <w:p w14:paraId="1A8556C1" w14:textId="7D429D02" w:rsidR="006802CD" w:rsidRPr="0085269A" w:rsidRDefault="006802CD" w:rsidP="006802C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085DF3D9" w14:textId="2EA56B2B" w:rsidR="006802CD" w:rsidRDefault="005B50C6" w:rsidP="006802C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2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1760751F" w14:textId="77777777" w:rsidR="006802CD" w:rsidRPr="00DE6B1A" w:rsidRDefault="006802CD" w:rsidP="006802C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6A79DCF5" w14:textId="15F09B2C" w:rsidR="006802CD" w:rsidRPr="00B16153" w:rsidRDefault="006802CD" w:rsidP="006802CD">
            <w:pPr>
              <w:pStyle w:val="acctfourfigures"/>
              <w:tabs>
                <w:tab w:val="clear" w:pos="765"/>
                <w:tab w:val="decimal" w:pos="731"/>
                <w:tab w:val="decimal" w:pos="1366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  <w:tr w:rsidR="006802CD" w:rsidRPr="00B2145F" w14:paraId="46505952" w14:textId="77777777" w:rsidTr="0005596F">
        <w:trPr>
          <w:cantSplit/>
        </w:trPr>
        <w:tc>
          <w:tcPr>
            <w:tcW w:w="5310" w:type="dxa"/>
          </w:tcPr>
          <w:p w14:paraId="05228809" w14:textId="55AEFF29" w:rsidR="006802CD" w:rsidRDefault="006802CD" w:rsidP="006802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shd w:val="clear" w:color="auto" w:fill="auto"/>
          </w:tcPr>
          <w:p w14:paraId="18C979EB" w14:textId="1B0D1DE0" w:rsidR="006802CD" w:rsidRPr="007B59C9" w:rsidRDefault="005B50C6" w:rsidP="006802C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0456EC24" w14:textId="77777777" w:rsidR="006802CD" w:rsidRPr="00DE6B1A" w:rsidRDefault="006802CD" w:rsidP="006802CD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15ADC44C" w14:textId="4A7DB43C" w:rsidR="006802CD" w:rsidRDefault="006802CD" w:rsidP="006802CD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</w:tr>
      <w:tr w:rsidR="006802CD" w:rsidRPr="00B2145F" w14:paraId="0D05C494" w14:textId="77777777" w:rsidTr="005C0D82">
        <w:trPr>
          <w:cantSplit/>
          <w:trHeight w:val="262"/>
        </w:trPr>
        <w:tc>
          <w:tcPr>
            <w:tcW w:w="5310" w:type="dxa"/>
            <w:hideMark/>
          </w:tcPr>
          <w:p w14:paraId="335F62E9" w14:textId="309BD951" w:rsidR="006802CD" w:rsidRPr="00B2145F" w:rsidRDefault="006802CD" w:rsidP="006802C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5EB5" w14:textId="613FD844" w:rsidR="006802CD" w:rsidRPr="00105427" w:rsidRDefault="005B50C6" w:rsidP="006802CD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450" w:type="dxa"/>
          </w:tcPr>
          <w:p w14:paraId="71D82C54" w14:textId="77777777" w:rsidR="006802CD" w:rsidRPr="00C549FF" w:rsidRDefault="006802CD" w:rsidP="006802CD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985FC" w14:textId="5378460D" w:rsidR="006802CD" w:rsidRPr="00C549FF" w:rsidRDefault="006802CD" w:rsidP="006802CD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1,452</w:t>
            </w:r>
          </w:p>
        </w:tc>
      </w:tr>
    </w:tbl>
    <w:p w14:paraId="4B0F1F1A" w14:textId="77777777" w:rsidR="00B83A18" w:rsidRDefault="00B83A18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pacing w:val="10"/>
          <w:sz w:val="30"/>
          <w:szCs w:val="30"/>
        </w:rPr>
      </w:pPr>
    </w:p>
    <w:p w14:paraId="406771A1" w14:textId="14639AC6" w:rsidR="00D25F5E" w:rsidRDefault="00D25F5E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</w:pPr>
      <w:r>
        <w:rPr>
          <w:rFonts w:hint="cs"/>
          <w:color w:val="000000"/>
          <w:sz w:val="30"/>
          <w:szCs w:val="30"/>
          <w:cs/>
        </w:rPr>
        <w:t>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6802CD">
        <w:rPr>
          <w:rFonts w:hint="cs"/>
          <w:color w:val="000000"/>
          <w:sz w:val="30"/>
          <w:szCs w:val="30"/>
          <w:cs/>
        </w:rPr>
        <w:t>หก</w:t>
      </w:r>
      <w:r w:rsidR="00E2185F">
        <w:rPr>
          <w:rFonts w:hint="cs"/>
          <w:color w:val="000000"/>
          <w:sz w:val="30"/>
          <w:szCs w:val="30"/>
          <w:cs/>
        </w:rPr>
        <w:t>เ</w:t>
      </w:r>
      <w:r w:rsidR="004B2357">
        <w:rPr>
          <w:rFonts w:hint="cs"/>
          <w:color w:val="000000"/>
          <w:sz w:val="30"/>
          <w:szCs w:val="30"/>
          <w:cs/>
        </w:rPr>
        <w:t>ดือน</w:t>
      </w:r>
      <w:r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5C0D82">
        <w:rPr>
          <w:color w:val="000000"/>
          <w:sz w:val="30"/>
          <w:szCs w:val="30"/>
        </w:rPr>
        <w:t>3</w:t>
      </w:r>
      <w:r w:rsidR="006802CD">
        <w:rPr>
          <w:color w:val="000000"/>
          <w:sz w:val="30"/>
          <w:szCs w:val="30"/>
        </w:rPr>
        <w:t>0</w:t>
      </w:r>
      <w:r w:rsidR="007B59C9" w:rsidRPr="00DE6B1A">
        <w:rPr>
          <w:color w:val="000000"/>
          <w:sz w:val="30"/>
          <w:szCs w:val="30"/>
        </w:rPr>
        <w:t xml:space="preserve"> </w:t>
      </w:r>
      <w:r w:rsidR="00047A1A">
        <w:rPr>
          <w:rFonts w:hint="cs"/>
          <w:color w:val="000000"/>
          <w:sz w:val="30"/>
          <w:szCs w:val="30"/>
          <w:cs/>
        </w:rPr>
        <w:t>ม</w:t>
      </w:r>
      <w:r w:rsidR="006802CD">
        <w:rPr>
          <w:rFonts w:hint="cs"/>
          <w:color w:val="000000"/>
          <w:sz w:val="30"/>
          <w:szCs w:val="30"/>
          <w:cs/>
        </w:rPr>
        <w:t>ิถุนายน</w:t>
      </w:r>
      <w:r w:rsidR="007B59C9" w:rsidRPr="00DE6B1A">
        <w:rPr>
          <w:rFonts w:hint="cs"/>
          <w:color w:val="000000"/>
          <w:sz w:val="30"/>
          <w:szCs w:val="30"/>
          <w:cs/>
        </w:rPr>
        <w:t xml:space="preserve"> </w:t>
      </w:r>
      <w:r w:rsidR="005C0D82">
        <w:rPr>
          <w:color w:val="000000"/>
          <w:sz w:val="30"/>
          <w:szCs w:val="30"/>
        </w:rPr>
        <w:t>2568</w:t>
      </w:r>
      <w:r w:rsidR="007B59C9">
        <w:rPr>
          <w:color w:val="000000"/>
          <w:sz w:val="30"/>
          <w:szCs w:val="30"/>
        </w:rPr>
        <w:t xml:space="preserve"> </w:t>
      </w:r>
      <w:r w:rsidR="00754922">
        <w:rPr>
          <w:rFonts w:hint="cs"/>
          <w:color w:val="000000"/>
          <w:sz w:val="30"/>
          <w:szCs w:val="30"/>
          <w:cs/>
        </w:rPr>
        <w:t>บริษัทไม่มีค่าใช้จ่ายพนักงานจากการให้สิทธิ์ซื้อหุ้นแก่พนักงาน</w:t>
      </w:r>
      <w:r w:rsidR="00A32A4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B76BE1">
        <w:rPr>
          <w:i/>
          <w:iCs/>
          <w:color w:val="000000"/>
          <w:sz w:val="30"/>
          <w:szCs w:val="30"/>
        </w:rPr>
        <w:t>(</w:t>
      </w:r>
      <w:r w:rsidR="0005596F">
        <w:rPr>
          <w:i/>
          <w:iCs/>
          <w:color w:val="000000"/>
          <w:sz w:val="30"/>
          <w:szCs w:val="30"/>
        </w:rPr>
        <w:t>3</w:t>
      </w:r>
      <w:r w:rsidR="00650598">
        <w:rPr>
          <w:i/>
          <w:iCs/>
          <w:color w:val="000000"/>
          <w:sz w:val="30"/>
          <w:szCs w:val="30"/>
        </w:rPr>
        <w:t xml:space="preserve">0 </w:t>
      </w:r>
      <w:r w:rsidR="00650598">
        <w:rPr>
          <w:rFonts w:hint="cs"/>
          <w:i/>
          <w:iCs/>
          <w:color w:val="000000"/>
          <w:sz w:val="30"/>
          <w:szCs w:val="30"/>
          <w:cs/>
        </w:rPr>
        <w:t>มิถุนายน</w:t>
      </w:r>
      <w:r w:rsidR="00047A1A">
        <w:rPr>
          <w:rFonts w:hint="cs"/>
          <w:i/>
          <w:iCs/>
          <w:color w:val="000000"/>
          <w:sz w:val="30"/>
          <w:szCs w:val="30"/>
          <w:cs/>
        </w:rPr>
        <w:t xml:space="preserve"> </w:t>
      </w:r>
      <w:r w:rsidR="007B59C9" w:rsidRPr="007B59C9">
        <w:rPr>
          <w:i/>
          <w:iCs/>
          <w:color w:val="000000"/>
          <w:sz w:val="30"/>
          <w:szCs w:val="30"/>
        </w:rPr>
        <w:t>256</w:t>
      </w:r>
      <w:r w:rsidR="00047A1A">
        <w:rPr>
          <w:i/>
          <w:iCs/>
          <w:color w:val="000000"/>
          <w:sz w:val="30"/>
          <w:szCs w:val="30"/>
        </w:rPr>
        <w:t>7</w:t>
      </w:r>
      <w:r w:rsidR="00A32A44" w:rsidRPr="00B76BE1">
        <w:rPr>
          <w:i/>
          <w:iCs/>
          <w:color w:val="000000"/>
          <w:sz w:val="30"/>
          <w:szCs w:val="30"/>
        </w:rPr>
        <w:t xml:space="preserve">: </w:t>
      </w:r>
      <w:r w:rsidR="00650598">
        <w:rPr>
          <w:i/>
          <w:iCs/>
          <w:color w:val="000000"/>
          <w:sz w:val="30"/>
          <w:szCs w:val="30"/>
        </w:rPr>
        <w:t>7.23</w:t>
      </w:r>
      <w:r w:rsidR="00244FF0">
        <w:rPr>
          <w:i/>
          <w:iCs/>
          <w:color w:val="000000"/>
          <w:sz w:val="30"/>
          <w:szCs w:val="30"/>
        </w:rPr>
        <w:t xml:space="preserve"> </w:t>
      </w:r>
      <w:r w:rsidR="00244FF0">
        <w:rPr>
          <w:rFonts w:hint="cs"/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40058585" w14:textId="77777777" w:rsidR="00AE56AB" w:rsidRDefault="00AE56AB" w:rsidP="00971441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i/>
          <w:iCs/>
          <w:color w:val="000000"/>
          <w:sz w:val="30"/>
          <w:szCs w:val="30"/>
        </w:rPr>
      </w:pPr>
    </w:p>
    <w:p w14:paraId="44EBA059" w14:textId="77777777" w:rsidR="00C647FC" w:rsidRPr="00303B97" w:rsidRDefault="00C647FC" w:rsidP="001616B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C647FC" w:rsidRPr="00303B97" w:rsidSect="00C56E71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03829616" w:rsidR="00F5517F" w:rsidRPr="00C716F6" w:rsidRDefault="00F5517F">
      <w:pPr>
        <w:pStyle w:val="ListParagraph"/>
        <w:numPr>
          <w:ilvl w:val="0"/>
          <w:numId w:val="17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716F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FCF76" w14:textId="72730442" w:rsidR="00F41219" w:rsidRPr="00F41219" w:rsidRDefault="005C7711" w:rsidP="00F41219">
      <w:pPr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ผู้บริหารพิจารณาว่าบริษัทดำเนินกิจการใน 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2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ส่วนงานธุรกิจ 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ซึ่งเป็น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ส่วนงาน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คือ ธุรกิจ</w:t>
      </w:r>
      <w:r w:rsidRPr="005C7711">
        <w:rPr>
          <w:rFonts w:ascii="Angsana New" w:hAnsi="Angsana New"/>
          <w:color w:val="000000"/>
          <w:sz w:val="30"/>
          <w:szCs w:val="30"/>
          <w:cs/>
        </w:rPr>
        <w:t>ซอสปรุงรสและน้ำจิ้มต่าง ๆ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 xml:space="preserve"> และธุรกิจ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เครื่องปรุงแกงและเครื่องประกอบอาหาร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ส่วนงานอื่น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 w:hint="cs"/>
          <w:color w:val="000000"/>
          <w:sz w:val="30"/>
          <w:szCs w:val="30"/>
          <w:cs/>
        </w:rPr>
        <w:t>ไม่มีส่วนงานใดที่เข้าเกณฑ์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เชิงปริมาณเพื่อกำหนดส่วนงานที่รายงานสำหรับงวด</w:t>
      </w:r>
      <w:r w:rsidR="006802CD">
        <w:rPr>
          <w:rFonts w:ascii="Angsana New" w:hAnsi="Angsana New" w:hint="cs"/>
          <w:color w:val="000000"/>
          <w:sz w:val="30"/>
          <w:szCs w:val="30"/>
          <w:cs/>
        </w:rPr>
        <w:t>หก</w:t>
      </w:r>
      <w:r w:rsidRPr="00EE7B6E">
        <w:rPr>
          <w:rFonts w:ascii="Angsana New" w:hAnsi="Angsana New"/>
          <w:color w:val="000000"/>
          <w:sz w:val="30"/>
          <w:szCs w:val="30"/>
          <w:cs/>
        </w:rPr>
        <w:t>เดือนสิ้นสุดวันที่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3</w:t>
      </w:r>
      <w:r w:rsidR="006802CD">
        <w:rPr>
          <w:rFonts w:ascii="Angsana New" w:hAnsi="Angsana New"/>
          <w:color w:val="000000"/>
          <w:sz w:val="30"/>
          <w:szCs w:val="30"/>
        </w:rPr>
        <w:t>0</w:t>
      </w:r>
      <w:r w:rsidR="00240184"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="00047A1A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6802CD">
        <w:rPr>
          <w:rFonts w:ascii="Angsana New" w:hAnsi="Angsana New" w:hint="cs"/>
          <w:color w:val="000000"/>
          <w:sz w:val="30"/>
          <w:szCs w:val="30"/>
          <w:cs/>
        </w:rPr>
        <w:t>ิถุนายน</w:t>
      </w:r>
      <w:r w:rsidR="00240184" w:rsidRPr="00EE7B6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240184" w:rsidRPr="00EE7B6E">
        <w:rPr>
          <w:rFonts w:ascii="Angsana New" w:hAnsi="Angsana New"/>
          <w:color w:val="000000"/>
          <w:sz w:val="30"/>
          <w:szCs w:val="30"/>
        </w:rPr>
        <w:t>256</w:t>
      </w:r>
      <w:r w:rsidR="00047A1A">
        <w:rPr>
          <w:rFonts w:ascii="Angsana New" w:hAnsi="Angsana New"/>
          <w:color w:val="000000"/>
          <w:sz w:val="30"/>
          <w:szCs w:val="30"/>
        </w:rPr>
        <w:t>8</w:t>
      </w:r>
      <w:r w:rsidRPr="00EE7B6E">
        <w:rPr>
          <w:rFonts w:ascii="Angsana New" w:hAnsi="Angsana New"/>
          <w:color w:val="000000"/>
          <w:sz w:val="30"/>
          <w:szCs w:val="30"/>
        </w:rPr>
        <w:t xml:space="preserve"> </w:t>
      </w:r>
      <w:r w:rsidRPr="00EE7B6E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E7B6E">
        <w:rPr>
          <w:rFonts w:ascii="Angsana New" w:hAnsi="Angsana New"/>
          <w:color w:val="000000"/>
          <w:sz w:val="30"/>
          <w:szCs w:val="30"/>
        </w:rPr>
        <w:t>256</w:t>
      </w:r>
      <w:r w:rsidR="00047A1A">
        <w:rPr>
          <w:rFonts w:ascii="Angsana New" w:hAnsi="Angsana New"/>
          <w:color w:val="000000"/>
          <w:sz w:val="30"/>
          <w:szCs w:val="30"/>
        </w:rPr>
        <w:t>7</w:t>
      </w:r>
      <w:r w:rsidRPr="005C7711">
        <w:rPr>
          <w:rFonts w:ascii="Angsana New" w:hAnsi="Angsana New"/>
          <w:color w:val="000000"/>
          <w:sz w:val="30"/>
          <w:szCs w:val="30"/>
        </w:rPr>
        <w:t xml:space="preserve"> </w:t>
      </w:r>
      <w:r w:rsidRPr="005C7711">
        <w:rPr>
          <w:rFonts w:ascii="Angsana New" w:hAnsi="Angsana New" w:hint="cs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2A2559BD" w14:textId="135786CE" w:rsidR="007B59C9" w:rsidRDefault="007B59C9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14483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81"/>
        <w:gridCol w:w="900"/>
        <w:gridCol w:w="270"/>
        <w:gridCol w:w="846"/>
        <w:gridCol w:w="236"/>
        <w:gridCol w:w="990"/>
        <w:gridCol w:w="270"/>
        <w:gridCol w:w="990"/>
        <w:gridCol w:w="270"/>
        <w:gridCol w:w="900"/>
        <w:gridCol w:w="238"/>
        <w:gridCol w:w="964"/>
        <w:gridCol w:w="238"/>
        <w:gridCol w:w="900"/>
        <w:gridCol w:w="270"/>
        <w:gridCol w:w="810"/>
        <w:gridCol w:w="270"/>
        <w:gridCol w:w="870"/>
        <w:gridCol w:w="270"/>
        <w:gridCol w:w="900"/>
      </w:tblGrid>
      <w:tr w:rsidR="00690764" w:rsidRPr="00207A77" w14:paraId="2177C80E" w14:textId="77777777" w:rsidTr="00DC34ED">
        <w:trPr>
          <w:trHeight w:val="161"/>
        </w:trPr>
        <w:tc>
          <w:tcPr>
            <w:tcW w:w="3081" w:type="dxa"/>
            <w:shd w:val="clear" w:color="auto" w:fill="auto"/>
          </w:tcPr>
          <w:p w14:paraId="34626FEC" w14:textId="77777777" w:rsidR="00690764" w:rsidRPr="00207A77" w:rsidRDefault="00690764" w:rsidP="009534E3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016" w:type="dxa"/>
            <w:gridSpan w:val="3"/>
            <w:shd w:val="clear" w:color="auto" w:fill="auto"/>
          </w:tcPr>
          <w:p w14:paraId="3F6C80FC" w14:textId="77777777" w:rsidR="00690764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409D0BA1" w14:textId="77777777" w:rsidR="00690764" w:rsidRPr="00207A77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63D3EF49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48FAE84" w14:textId="77777777" w:rsidR="00690764" w:rsidRPr="00207A77" w:rsidRDefault="00690764" w:rsidP="009534E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2726E67B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02" w:type="dxa"/>
            <w:gridSpan w:val="3"/>
          </w:tcPr>
          <w:p w14:paraId="1A64BF13" w14:textId="77777777" w:rsidR="00690764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02ECD5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8" w:type="dxa"/>
            <w:shd w:val="clear" w:color="auto" w:fill="auto"/>
          </w:tcPr>
          <w:p w14:paraId="5944724E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31E20CC1" w14:textId="77777777" w:rsidR="00690764" w:rsidRDefault="00690764" w:rsidP="009534E3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4810099A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A4D2958" w14:textId="77777777" w:rsidR="00690764" w:rsidRPr="00207A77" w:rsidRDefault="00690764" w:rsidP="009534E3">
            <w:pPr>
              <w:tabs>
                <w:tab w:val="decimal" w:pos="954"/>
              </w:tabs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0" w:type="dxa"/>
            <w:gridSpan w:val="3"/>
            <w:shd w:val="clear" w:color="auto" w:fill="auto"/>
          </w:tcPr>
          <w:p w14:paraId="6D37EAFC" w14:textId="77777777" w:rsidR="00690764" w:rsidRDefault="00690764" w:rsidP="009534E3">
            <w:pPr>
              <w:tabs>
                <w:tab w:val="decimal" w:pos="4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53EB378" w14:textId="77777777" w:rsidR="00690764" w:rsidRPr="00207A77" w:rsidRDefault="00690764" w:rsidP="009534E3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47A1A" w:rsidRPr="00207A77" w14:paraId="1797EB5D" w14:textId="77777777" w:rsidTr="00DC34ED">
        <w:trPr>
          <w:trHeight w:val="161"/>
        </w:trPr>
        <w:tc>
          <w:tcPr>
            <w:tcW w:w="3081" w:type="dxa"/>
            <w:shd w:val="clear" w:color="auto" w:fill="auto"/>
          </w:tcPr>
          <w:p w14:paraId="0B42832D" w14:textId="6556A7A9" w:rsidR="00047A1A" w:rsidRPr="00690764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6802C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 w:rsidR="006802C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 w:rsidR="006802C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900" w:type="dxa"/>
            <w:shd w:val="clear" w:color="auto" w:fill="auto"/>
          </w:tcPr>
          <w:p w14:paraId="11AF10C5" w14:textId="711AB588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04230A9F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F5B19F4" w14:textId="79F61B6B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74FF7536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409514" w14:textId="34FD1D07" w:rsidR="00047A1A" w:rsidRPr="00207A77" w:rsidRDefault="00047A1A" w:rsidP="00047A1A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53A3C880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4FC518" w14:textId="19DE6662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8490775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FCFE5" w14:textId="5A7CA80E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38" w:type="dxa"/>
          </w:tcPr>
          <w:p w14:paraId="17C76D78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58BF5003" w14:textId="176BB9FE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38" w:type="dxa"/>
            <w:shd w:val="clear" w:color="auto" w:fill="auto"/>
          </w:tcPr>
          <w:p w14:paraId="3E6D5E81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4CF456C" w14:textId="719E3687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1EA6E973" w14:textId="77777777" w:rsidR="00047A1A" w:rsidRPr="00207A77" w:rsidRDefault="00047A1A" w:rsidP="00047A1A">
            <w:pPr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569083" w14:textId="31771DD8" w:rsidR="00047A1A" w:rsidRPr="00207A77" w:rsidRDefault="00047A1A" w:rsidP="00047A1A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7F299C1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01014261" w14:textId="41A8DEF0" w:rsidR="00047A1A" w:rsidRPr="00207A77" w:rsidRDefault="00047A1A" w:rsidP="00047A1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285C3EBC" w14:textId="77777777" w:rsidR="00047A1A" w:rsidRPr="00207A77" w:rsidRDefault="00047A1A" w:rsidP="00047A1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5DF6E50" w14:textId="158E61C1" w:rsidR="00047A1A" w:rsidRPr="00207A77" w:rsidRDefault="00047A1A" w:rsidP="00047A1A">
            <w:pPr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047A1A" w:rsidRPr="00141BF6" w14:paraId="4E6E437B" w14:textId="77777777" w:rsidTr="00DC34ED">
        <w:trPr>
          <w:trHeight w:val="263"/>
        </w:trPr>
        <w:tc>
          <w:tcPr>
            <w:tcW w:w="3081" w:type="dxa"/>
            <w:shd w:val="clear" w:color="auto" w:fill="auto"/>
          </w:tcPr>
          <w:p w14:paraId="3A2D070F" w14:textId="77777777" w:rsidR="00047A1A" w:rsidRPr="00207A77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402" w:type="dxa"/>
            <w:gridSpan w:val="19"/>
          </w:tcPr>
          <w:p w14:paraId="6C748DBC" w14:textId="77777777" w:rsidR="00047A1A" w:rsidRPr="00141BF6" w:rsidRDefault="00047A1A" w:rsidP="00047A1A">
            <w:pPr>
              <w:tabs>
                <w:tab w:val="decimal" w:pos="432"/>
              </w:tabs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47A1A" w:rsidRPr="00141BF6" w14:paraId="6DD3D018" w14:textId="77777777" w:rsidTr="00DC34ED">
        <w:trPr>
          <w:trHeight w:val="263"/>
        </w:trPr>
        <w:tc>
          <w:tcPr>
            <w:tcW w:w="3081" w:type="dxa"/>
            <w:shd w:val="clear" w:color="auto" w:fill="auto"/>
          </w:tcPr>
          <w:p w14:paraId="771FABF5" w14:textId="77777777" w:rsidR="00047A1A" w:rsidRDefault="00047A1A" w:rsidP="00047A1A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1514D3E3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B1164EF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14:paraId="455A0AE0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A601C5A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2C6E87" w14:textId="77777777" w:rsidR="00047A1A" w:rsidRPr="00207A77" w:rsidRDefault="00047A1A" w:rsidP="00047A1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79915F8" w14:textId="77777777" w:rsidR="00047A1A" w:rsidRPr="00207A77" w:rsidRDefault="00047A1A" w:rsidP="00047A1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6ECBEA2" w14:textId="77777777" w:rsidR="00047A1A" w:rsidRPr="00207A77" w:rsidRDefault="00047A1A" w:rsidP="00047A1A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A2A4B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151FC4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</w:tcPr>
          <w:p w14:paraId="0670759A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</w:tcPr>
          <w:p w14:paraId="235C4ECB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8" w:type="dxa"/>
            <w:shd w:val="clear" w:color="auto" w:fill="auto"/>
          </w:tcPr>
          <w:p w14:paraId="27477DEA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CB64E60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9A6F1" w14:textId="77777777" w:rsidR="00047A1A" w:rsidRPr="00207A77" w:rsidRDefault="00047A1A" w:rsidP="00047A1A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6654F" w14:textId="77777777" w:rsidR="00047A1A" w:rsidRPr="00207A77" w:rsidRDefault="00047A1A" w:rsidP="00047A1A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E5967FC" w14:textId="77777777" w:rsidR="00047A1A" w:rsidRPr="00207A77" w:rsidRDefault="00047A1A" w:rsidP="00047A1A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14:paraId="16F6F1AF" w14:textId="77777777" w:rsidR="00047A1A" w:rsidRPr="00207A77" w:rsidRDefault="00047A1A" w:rsidP="00047A1A">
            <w:pPr>
              <w:tabs>
                <w:tab w:val="decimal" w:pos="432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AA296D3" w14:textId="77777777" w:rsidR="00047A1A" w:rsidRPr="00207A77" w:rsidRDefault="00047A1A" w:rsidP="00047A1A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A80E4BB" w14:textId="77777777" w:rsidR="00047A1A" w:rsidRPr="00141BF6" w:rsidRDefault="00047A1A" w:rsidP="00047A1A">
            <w:pPr>
              <w:tabs>
                <w:tab w:val="decimal" w:pos="432"/>
              </w:tabs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CD" w:rsidRPr="00207A77" w14:paraId="6BE65CAC" w14:textId="77777777" w:rsidTr="00DC34ED">
        <w:trPr>
          <w:trHeight w:val="155"/>
        </w:trPr>
        <w:tc>
          <w:tcPr>
            <w:tcW w:w="3081" w:type="dxa"/>
            <w:shd w:val="clear" w:color="auto" w:fill="auto"/>
          </w:tcPr>
          <w:p w14:paraId="71E313B7" w14:textId="77777777" w:rsidR="006802CD" w:rsidRPr="00207A77" w:rsidRDefault="006802CD" w:rsidP="006802CD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F783C02" w14:textId="63B3809C" w:rsidR="006802CD" w:rsidRPr="00395C8D" w:rsidRDefault="003141DC" w:rsidP="006802CD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977,28</w:t>
            </w:r>
            <w:r w:rsidR="00F315DF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A2DB30" w14:textId="77777777" w:rsidR="006802CD" w:rsidRPr="00207A77" w:rsidRDefault="006802CD" w:rsidP="006802C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14:paraId="2CBF9EB3" w14:textId="293B28A0" w:rsidR="006802CD" w:rsidRPr="00207A77" w:rsidRDefault="006802CD" w:rsidP="006802CD">
            <w:pPr>
              <w:tabs>
                <w:tab w:val="decimal" w:pos="851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1,267,132</w:t>
            </w:r>
          </w:p>
        </w:tc>
        <w:tc>
          <w:tcPr>
            <w:tcW w:w="236" w:type="dxa"/>
            <w:shd w:val="clear" w:color="auto" w:fill="auto"/>
          </w:tcPr>
          <w:p w14:paraId="4E37FFD6" w14:textId="77777777" w:rsidR="006802CD" w:rsidRPr="00207A77" w:rsidRDefault="006802CD" w:rsidP="006802C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5E812B" w14:textId="0F628992" w:rsidR="006802CD" w:rsidRPr="00207A77" w:rsidRDefault="003141DC" w:rsidP="006802CD">
            <w:pPr>
              <w:tabs>
                <w:tab w:val="decimal" w:pos="522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60,2</w:t>
            </w:r>
            <w:r w:rsidR="00F315DF">
              <w:rPr>
                <w:rFonts w:ascii="Angsana New" w:hAnsi="Angsana New"/>
                <w:sz w:val="24"/>
                <w:szCs w:val="24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258E32F4" w14:textId="77777777" w:rsidR="006802CD" w:rsidRPr="00207A77" w:rsidRDefault="006802CD" w:rsidP="006802CD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45766F" w14:textId="4225F9AD" w:rsidR="006802CD" w:rsidRPr="00207A77" w:rsidRDefault="006802CD" w:rsidP="006802CD">
            <w:pPr>
              <w:tabs>
                <w:tab w:val="decimal" w:pos="522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86,044</w:t>
            </w:r>
          </w:p>
        </w:tc>
        <w:tc>
          <w:tcPr>
            <w:tcW w:w="270" w:type="dxa"/>
          </w:tcPr>
          <w:p w14:paraId="12DD5838" w14:textId="77777777" w:rsidR="006802CD" w:rsidRPr="00207A77" w:rsidRDefault="006802CD" w:rsidP="006802C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8E124B" w14:textId="49321DF5" w:rsidR="006802CD" w:rsidRPr="00207A77" w:rsidRDefault="003141DC" w:rsidP="006802CD">
            <w:pPr>
              <w:tabs>
                <w:tab w:val="decimal" w:pos="668"/>
                <w:tab w:val="decimal" w:pos="954"/>
              </w:tabs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1,037,571</w:t>
            </w:r>
          </w:p>
        </w:tc>
        <w:tc>
          <w:tcPr>
            <w:tcW w:w="238" w:type="dxa"/>
          </w:tcPr>
          <w:p w14:paraId="756098B1" w14:textId="77777777" w:rsidR="006802CD" w:rsidRPr="00207A77" w:rsidRDefault="006802CD" w:rsidP="006802C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15CEA927" w14:textId="3049E3CD" w:rsidR="006802CD" w:rsidRPr="00DC34ED" w:rsidRDefault="006802CD" w:rsidP="006802CD">
            <w:pPr>
              <w:tabs>
                <w:tab w:val="decimal" w:pos="252"/>
                <w:tab w:val="decimal" w:pos="954"/>
              </w:tabs>
              <w:ind w:right="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1,353,176</w:t>
            </w:r>
          </w:p>
        </w:tc>
        <w:tc>
          <w:tcPr>
            <w:tcW w:w="238" w:type="dxa"/>
            <w:shd w:val="clear" w:color="auto" w:fill="auto"/>
          </w:tcPr>
          <w:p w14:paraId="343BF18B" w14:textId="77777777" w:rsidR="006802CD" w:rsidRPr="00207A77" w:rsidRDefault="006802CD" w:rsidP="006802CD">
            <w:pPr>
              <w:tabs>
                <w:tab w:val="decimal" w:pos="522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AAE3A0F" w14:textId="27D5D9B6" w:rsidR="006802CD" w:rsidRPr="00207A77" w:rsidRDefault="003141DC" w:rsidP="006802CD">
            <w:pPr>
              <w:tabs>
                <w:tab w:val="decimal" w:pos="522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141DC">
              <w:rPr>
                <w:rFonts w:ascii="Angsana New" w:hAnsi="Angsana New"/>
                <w:sz w:val="24"/>
                <w:szCs w:val="24"/>
              </w:rPr>
              <w:t>53,801</w:t>
            </w:r>
          </w:p>
        </w:tc>
        <w:tc>
          <w:tcPr>
            <w:tcW w:w="270" w:type="dxa"/>
            <w:shd w:val="clear" w:color="auto" w:fill="auto"/>
          </w:tcPr>
          <w:p w14:paraId="08F6461E" w14:textId="77777777" w:rsidR="006802CD" w:rsidRPr="00207A77" w:rsidRDefault="006802CD" w:rsidP="006802CD">
            <w:pPr>
              <w:tabs>
                <w:tab w:val="decimal" w:pos="522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EC9954" w14:textId="2B4A7E25" w:rsidR="006802CD" w:rsidRPr="00207A77" w:rsidRDefault="006802CD" w:rsidP="006802CD">
            <w:pPr>
              <w:tabs>
                <w:tab w:val="decimal" w:pos="522"/>
              </w:tabs>
              <w:ind w:left="-108" w:right="70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60,768</w:t>
            </w:r>
          </w:p>
        </w:tc>
        <w:tc>
          <w:tcPr>
            <w:tcW w:w="270" w:type="dxa"/>
            <w:shd w:val="clear" w:color="auto" w:fill="auto"/>
          </w:tcPr>
          <w:p w14:paraId="11C320B5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4" w:space="0" w:color="auto"/>
            </w:tcBorders>
            <w:shd w:val="clear" w:color="auto" w:fill="auto"/>
          </w:tcPr>
          <w:p w14:paraId="05CA7688" w14:textId="5EBA9145" w:rsidR="006802CD" w:rsidRPr="00207A77" w:rsidRDefault="003141DC" w:rsidP="006802CD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1,091,372</w:t>
            </w:r>
          </w:p>
        </w:tc>
        <w:tc>
          <w:tcPr>
            <w:tcW w:w="270" w:type="dxa"/>
            <w:shd w:val="clear" w:color="auto" w:fill="auto"/>
          </w:tcPr>
          <w:p w14:paraId="4331EA6A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CFAC863" w14:textId="2737C622" w:rsidR="006802CD" w:rsidRPr="00207A77" w:rsidRDefault="006802CD" w:rsidP="006802CD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41219">
              <w:rPr>
                <w:rFonts w:ascii="Angsana New" w:hAnsi="Angsana New"/>
                <w:sz w:val="24"/>
                <w:szCs w:val="24"/>
              </w:rPr>
              <w:t>1,413,944</w:t>
            </w:r>
          </w:p>
        </w:tc>
      </w:tr>
      <w:tr w:rsidR="006802CD" w:rsidRPr="00CE34BA" w14:paraId="58DA286F" w14:textId="77777777" w:rsidTr="00DC34ED">
        <w:trPr>
          <w:trHeight w:val="155"/>
        </w:trPr>
        <w:tc>
          <w:tcPr>
            <w:tcW w:w="3081" w:type="dxa"/>
            <w:shd w:val="clear" w:color="auto" w:fill="auto"/>
          </w:tcPr>
          <w:p w14:paraId="7F7E2319" w14:textId="77777777" w:rsidR="006802CD" w:rsidRPr="00207A77" w:rsidRDefault="006802CD" w:rsidP="006802CD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57696" w14:textId="28714171" w:rsidR="006802CD" w:rsidRPr="00395C8D" w:rsidRDefault="003141DC" w:rsidP="006802CD">
            <w:pPr>
              <w:tabs>
                <w:tab w:val="decimal" w:pos="681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977,28</w:t>
            </w:r>
            <w:r w:rsidR="00F315D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3731FC0" w14:textId="77777777" w:rsidR="006802CD" w:rsidRPr="00CE34BA" w:rsidRDefault="006802CD" w:rsidP="006802C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95D8A0" w14:textId="5D92445C" w:rsidR="006802CD" w:rsidRPr="00782419" w:rsidRDefault="006802CD" w:rsidP="006802CD">
            <w:pPr>
              <w:tabs>
                <w:tab w:val="decimal" w:pos="560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1,267,132</w:t>
            </w:r>
          </w:p>
        </w:tc>
        <w:tc>
          <w:tcPr>
            <w:tcW w:w="236" w:type="dxa"/>
            <w:shd w:val="clear" w:color="auto" w:fill="auto"/>
          </w:tcPr>
          <w:p w14:paraId="39A43DBA" w14:textId="77777777" w:rsidR="006802CD" w:rsidRPr="00782419" w:rsidRDefault="006802CD" w:rsidP="006802C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0ECF9" w14:textId="61711B40" w:rsidR="006802CD" w:rsidRPr="00782419" w:rsidRDefault="003141DC" w:rsidP="006802CD">
            <w:pPr>
              <w:tabs>
                <w:tab w:val="decimal" w:pos="538"/>
                <w:tab w:val="decimal" w:pos="813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60,2</w:t>
            </w:r>
            <w:r w:rsidR="00F315DF">
              <w:rPr>
                <w:rFonts w:ascii="Angsana New" w:hAnsi="Angsana New"/>
                <w:b/>
                <w:bCs/>
                <w:sz w:val="24"/>
                <w:szCs w:val="24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0BEFF596" w14:textId="77777777" w:rsidR="006802CD" w:rsidRPr="00782419" w:rsidRDefault="006802CD" w:rsidP="006802CD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AD28FA" w14:textId="45E84414" w:rsidR="006802CD" w:rsidRPr="00782419" w:rsidRDefault="006802CD" w:rsidP="006802CD">
            <w:pPr>
              <w:tabs>
                <w:tab w:val="decimal" w:pos="538"/>
                <w:tab w:val="decimal" w:pos="851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86,044</w:t>
            </w:r>
          </w:p>
        </w:tc>
        <w:tc>
          <w:tcPr>
            <w:tcW w:w="270" w:type="dxa"/>
          </w:tcPr>
          <w:p w14:paraId="0109BC1E" w14:textId="77777777" w:rsidR="006802CD" w:rsidRPr="00782419" w:rsidRDefault="006802CD" w:rsidP="006802C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826E56" w14:textId="389A1F54" w:rsidR="006802CD" w:rsidRPr="00782419" w:rsidRDefault="003141DC" w:rsidP="006802CD">
            <w:pPr>
              <w:tabs>
                <w:tab w:val="decimal" w:pos="681"/>
                <w:tab w:val="decimal" w:pos="954"/>
              </w:tabs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1,037,571</w:t>
            </w:r>
          </w:p>
        </w:tc>
        <w:tc>
          <w:tcPr>
            <w:tcW w:w="238" w:type="dxa"/>
          </w:tcPr>
          <w:p w14:paraId="3FCFD639" w14:textId="77777777" w:rsidR="006802CD" w:rsidRPr="00782419" w:rsidRDefault="006802CD" w:rsidP="006802C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</w:tcPr>
          <w:p w14:paraId="235A2D30" w14:textId="1DB4F0E3" w:rsidR="006802CD" w:rsidRPr="00967189" w:rsidRDefault="006802CD" w:rsidP="006802CD">
            <w:pPr>
              <w:tabs>
                <w:tab w:val="decimal" w:pos="252"/>
                <w:tab w:val="decimal" w:pos="954"/>
              </w:tabs>
              <w:ind w:right="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1,353,176</w:t>
            </w:r>
          </w:p>
        </w:tc>
        <w:tc>
          <w:tcPr>
            <w:tcW w:w="238" w:type="dxa"/>
            <w:shd w:val="clear" w:color="auto" w:fill="auto"/>
          </w:tcPr>
          <w:p w14:paraId="5584542A" w14:textId="77777777" w:rsidR="006802CD" w:rsidRPr="00782419" w:rsidRDefault="006802CD" w:rsidP="006802CD">
            <w:pPr>
              <w:tabs>
                <w:tab w:val="decimal" w:pos="538"/>
                <w:tab w:val="decimal" w:pos="95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9DC545" w14:textId="631FD0A1" w:rsidR="006802CD" w:rsidRPr="00782419" w:rsidRDefault="003141DC" w:rsidP="006802CD">
            <w:pPr>
              <w:tabs>
                <w:tab w:val="decimal" w:pos="538"/>
                <w:tab w:val="decimal" w:pos="618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53,801</w:t>
            </w:r>
          </w:p>
        </w:tc>
        <w:tc>
          <w:tcPr>
            <w:tcW w:w="270" w:type="dxa"/>
            <w:shd w:val="clear" w:color="auto" w:fill="auto"/>
          </w:tcPr>
          <w:p w14:paraId="4FA5C520" w14:textId="77777777" w:rsidR="006802CD" w:rsidRPr="00782419" w:rsidRDefault="006802CD" w:rsidP="006802CD">
            <w:pPr>
              <w:tabs>
                <w:tab w:val="decimal" w:pos="538"/>
                <w:tab w:val="decimal" w:pos="594"/>
              </w:tabs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84D65" w14:textId="63D615C6" w:rsidR="006802CD" w:rsidRPr="00782419" w:rsidRDefault="006802CD" w:rsidP="006802CD">
            <w:pPr>
              <w:tabs>
                <w:tab w:val="decimal" w:pos="538"/>
              </w:tabs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60,768</w:t>
            </w:r>
          </w:p>
        </w:tc>
        <w:tc>
          <w:tcPr>
            <w:tcW w:w="270" w:type="dxa"/>
            <w:shd w:val="clear" w:color="auto" w:fill="auto"/>
          </w:tcPr>
          <w:p w14:paraId="790DDD53" w14:textId="77777777" w:rsidR="006802CD" w:rsidRPr="00782419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0BDDA" w14:textId="6EE0D151" w:rsidR="006802CD" w:rsidRPr="00782419" w:rsidRDefault="003141DC" w:rsidP="006802CD">
            <w:pPr>
              <w:tabs>
                <w:tab w:val="decimal" w:pos="538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141DC">
              <w:rPr>
                <w:rFonts w:ascii="Angsana New" w:hAnsi="Angsana New"/>
                <w:b/>
                <w:bCs/>
                <w:sz w:val="24"/>
                <w:szCs w:val="24"/>
              </w:rPr>
              <w:t>1,091,372</w:t>
            </w:r>
          </w:p>
        </w:tc>
        <w:tc>
          <w:tcPr>
            <w:tcW w:w="270" w:type="dxa"/>
            <w:shd w:val="clear" w:color="auto" w:fill="auto"/>
          </w:tcPr>
          <w:p w14:paraId="65B0220B" w14:textId="77777777" w:rsidR="006802CD" w:rsidRPr="00782419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16F5A2" w14:textId="21B8BD6D" w:rsidR="006802CD" w:rsidRPr="00782419" w:rsidRDefault="006802CD" w:rsidP="006802CD">
            <w:pPr>
              <w:tabs>
                <w:tab w:val="decimal" w:pos="522"/>
              </w:tabs>
              <w:ind w:left="-108" w:right="-1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41219">
              <w:rPr>
                <w:rFonts w:ascii="Angsana New" w:hAnsi="Angsana New"/>
                <w:b/>
                <w:bCs/>
                <w:sz w:val="24"/>
                <w:szCs w:val="24"/>
              </w:rPr>
              <w:t>1,413,944</w:t>
            </w:r>
          </w:p>
        </w:tc>
      </w:tr>
    </w:tbl>
    <w:p w14:paraId="1FDB3706" w14:textId="77777777" w:rsidR="003340FF" w:rsidRDefault="003340F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027086" w14:textId="50A39FCB" w:rsidR="007B59C9" w:rsidRDefault="00F41219">
      <w:pP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07F80092" w14:textId="7A09801C" w:rsidR="00F5517F" w:rsidRPr="009E57D2" w:rsidRDefault="00F5517F">
      <w:pPr>
        <w:pStyle w:val="ListParagraph"/>
        <w:numPr>
          <w:ilvl w:val="0"/>
          <w:numId w:val="17"/>
        </w:numPr>
        <w:ind w:left="63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6F2B8CE1" w:rsidR="00F5517F" w:rsidRDefault="00F5517F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6802CD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3</w:t>
      </w:r>
      <w:r w:rsidR="006802CD">
        <w:rPr>
          <w:rFonts w:asciiTheme="majorBidi" w:hAnsiTheme="majorBidi" w:cstheme="majorBidi"/>
          <w:spacing w:val="2"/>
          <w:sz w:val="30"/>
          <w:szCs w:val="30"/>
        </w:rPr>
        <w:t>0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047A1A">
        <w:rPr>
          <w:rFonts w:asciiTheme="majorBidi" w:hAnsiTheme="majorBidi" w:cstheme="majorBidi" w:hint="cs"/>
          <w:spacing w:val="2"/>
          <w:sz w:val="30"/>
          <w:szCs w:val="30"/>
          <w:cs/>
        </w:rPr>
        <w:t>ม</w:t>
      </w:r>
      <w:r w:rsidR="006802CD">
        <w:rPr>
          <w:rFonts w:asciiTheme="majorBidi" w:hAnsiTheme="majorBidi" w:cstheme="majorBidi" w:hint="cs"/>
          <w:spacing w:val="2"/>
          <w:sz w:val="30"/>
          <w:szCs w:val="30"/>
          <w:cs/>
        </w:rPr>
        <w:t>ิถุนายน</w:t>
      </w:r>
      <w:r w:rsidR="00AC666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AC666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6D304C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047A1A">
        <w:rPr>
          <w:rFonts w:asciiTheme="majorBidi" w:hAnsiTheme="majorBidi" w:cstheme="majorBidi"/>
          <w:spacing w:val="2"/>
          <w:sz w:val="30"/>
          <w:szCs w:val="30"/>
        </w:rPr>
        <w:t>7</w:t>
      </w:r>
      <w:r w:rsidRPr="006D304C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4EC408F6" w14:textId="77777777" w:rsidR="00B5144C" w:rsidRPr="006D304C" w:rsidRDefault="00B5144C" w:rsidP="0044086A">
      <w:pPr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230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71"/>
        <w:gridCol w:w="810"/>
        <w:gridCol w:w="262"/>
        <w:gridCol w:w="751"/>
        <w:gridCol w:w="275"/>
        <w:gridCol w:w="713"/>
        <w:gridCol w:w="241"/>
        <w:gridCol w:w="747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49"/>
      </w:tblGrid>
      <w:tr w:rsidR="00E62981" w:rsidRPr="00207A77" w14:paraId="6681D300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071E00FB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823" w:type="dxa"/>
            <w:gridSpan w:val="3"/>
            <w:shd w:val="clear" w:color="auto" w:fill="auto"/>
          </w:tcPr>
          <w:p w14:paraId="25184772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2F79A4F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68BAC603" w14:textId="7E48D3DE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อเมริกา</w:t>
            </w:r>
          </w:p>
        </w:tc>
        <w:tc>
          <w:tcPr>
            <w:tcW w:w="270" w:type="dxa"/>
            <w:shd w:val="clear" w:color="auto" w:fill="auto"/>
          </w:tcPr>
          <w:p w14:paraId="604B4DF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7D90E5BF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3ACADCB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1382C49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ABC490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6" w:type="dxa"/>
            <w:gridSpan w:val="3"/>
            <w:shd w:val="clear" w:color="auto" w:fill="auto"/>
          </w:tcPr>
          <w:p w14:paraId="444A03D5" w14:textId="77777777" w:rsidR="00E62981" w:rsidRPr="00207A77" w:rsidRDefault="00E62981" w:rsidP="003014B1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981" w:rsidRPr="00207A77" w14:paraId="7053017E" w14:textId="77777777" w:rsidTr="00690764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1D8891ED" w14:textId="1A0E8805" w:rsidR="00E62981" w:rsidRDefault="00E62981" w:rsidP="0088165A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 w:rsidR="006802C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6802CD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</w:t>
            </w:r>
            <w:r w:rsidR="00047A1A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</w:t>
            </w:r>
            <w:r w:rsidR="006802CD"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ิถุนายน</w:t>
            </w:r>
          </w:p>
        </w:tc>
        <w:tc>
          <w:tcPr>
            <w:tcW w:w="810" w:type="dxa"/>
            <w:shd w:val="clear" w:color="auto" w:fill="auto"/>
          </w:tcPr>
          <w:p w14:paraId="1B52EC4B" w14:textId="779FA0E6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47A1A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73FBFC1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3AC2608" w14:textId="2C0E04A8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047A1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3E3BCF5B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78EB6B8" w14:textId="7FA311D5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41" w:type="dxa"/>
            <w:shd w:val="clear" w:color="auto" w:fill="auto"/>
          </w:tcPr>
          <w:p w14:paraId="59047075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1A5B1A83" w14:textId="6FFFD175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14DD8C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D2D23AD" w14:textId="38C59C04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7BE773E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0F165BB" w14:textId="4A7CE51D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07D89978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B843E9A" w14:textId="0BEF7424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B6261A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84916FD" w14:textId="570CE12D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03C127" w14:textId="77777777" w:rsidR="00E62981" w:rsidRPr="00207A77" w:rsidRDefault="00E62981" w:rsidP="0088165A">
            <w:pPr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2615B575" w14:textId="1418A2D2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29DF1D80" w14:textId="77777777" w:rsidR="00E62981" w:rsidRPr="00207A77" w:rsidRDefault="00E62981" w:rsidP="0088165A">
            <w:pPr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F7B82BA" w14:textId="5D0A8790" w:rsidR="00E62981" w:rsidRPr="00207A77" w:rsidRDefault="00E62981" w:rsidP="0088165A">
            <w:pPr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 w:rsidR="00A049C6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E62981" w:rsidRPr="00207A77" w14:paraId="3BD53488" w14:textId="77777777" w:rsidTr="00B34146">
        <w:trPr>
          <w:trHeight w:val="155"/>
        </w:trPr>
        <w:tc>
          <w:tcPr>
            <w:tcW w:w="4671" w:type="dxa"/>
            <w:shd w:val="clear" w:color="auto" w:fill="auto"/>
            <w:vAlign w:val="bottom"/>
          </w:tcPr>
          <w:p w14:paraId="3B6D3C94" w14:textId="77777777" w:rsidR="00E62981" w:rsidRDefault="00E62981" w:rsidP="009120AE">
            <w:pPr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559" w:type="dxa"/>
            <w:gridSpan w:val="19"/>
            <w:shd w:val="clear" w:color="auto" w:fill="auto"/>
          </w:tcPr>
          <w:p w14:paraId="68B9D2B4" w14:textId="1854F17F" w:rsidR="00E62981" w:rsidRPr="00207A77" w:rsidRDefault="00E62981" w:rsidP="009120AE">
            <w:pPr>
              <w:tabs>
                <w:tab w:val="decimal" w:pos="504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62981" w:rsidRPr="00207A77" w14:paraId="68784A45" w14:textId="77777777" w:rsidTr="00690764">
        <w:tc>
          <w:tcPr>
            <w:tcW w:w="4671" w:type="dxa"/>
            <w:shd w:val="clear" w:color="auto" w:fill="auto"/>
          </w:tcPr>
          <w:p w14:paraId="7D4D29E2" w14:textId="77777777" w:rsidR="00E62981" w:rsidRPr="00207A77" w:rsidRDefault="00E62981" w:rsidP="009120AE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810" w:type="dxa"/>
            <w:shd w:val="clear" w:color="auto" w:fill="auto"/>
          </w:tcPr>
          <w:p w14:paraId="144CB333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5D8354D0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12598CA0" w14:textId="77777777" w:rsidR="00E62981" w:rsidRPr="00207A77" w:rsidRDefault="00E62981" w:rsidP="009120AE">
            <w:pPr>
              <w:tabs>
                <w:tab w:val="decimal" w:pos="594"/>
              </w:tabs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1074A088" w14:textId="77777777" w:rsidR="00E62981" w:rsidRPr="00207A77" w:rsidRDefault="00E62981" w:rsidP="009120AE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3F430B" w14:textId="77777777" w:rsidR="00E62981" w:rsidRPr="00207A77" w:rsidRDefault="00E62981" w:rsidP="009120AE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6FBDB55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71A19A8" w14:textId="77777777" w:rsidR="00E62981" w:rsidRPr="00207A77" w:rsidRDefault="00E62981" w:rsidP="009120AE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570A56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C915E59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FDD4CE1" w14:textId="77777777" w:rsidR="00E62981" w:rsidRPr="00207A77" w:rsidRDefault="00E62981" w:rsidP="009120AE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7DB37B1" w14:textId="77777777" w:rsidR="00E62981" w:rsidRPr="00207A77" w:rsidRDefault="00E62981" w:rsidP="009120AE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FF466FB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E1F7152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74B0ADD" w14:textId="77777777" w:rsidR="00E62981" w:rsidRPr="00207A77" w:rsidRDefault="00E62981" w:rsidP="009120AE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4ECA357" w14:textId="77777777" w:rsidR="00E62981" w:rsidRPr="00207A77" w:rsidRDefault="00E62981" w:rsidP="009120AE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431F65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B18108D" w14:textId="77777777" w:rsidR="00E62981" w:rsidRPr="00207A77" w:rsidRDefault="00E62981" w:rsidP="009120AE">
            <w:pPr>
              <w:tabs>
                <w:tab w:val="decimal" w:pos="510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3FC72A" w14:textId="77777777" w:rsidR="00E62981" w:rsidRPr="00207A77" w:rsidRDefault="00E62981" w:rsidP="009120AE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AC87D36" w14:textId="77777777" w:rsidR="00E62981" w:rsidRPr="00207A77" w:rsidRDefault="00E62981" w:rsidP="009120AE">
            <w:pPr>
              <w:tabs>
                <w:tab w:val="decimal" w:pos="56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CD" w:rsidRPr="00207A77" w14:paraId="6D58F7CF" w14:textId="77777777" w:rsidTr="00690764">
        <w:tc>
          <w:tcPr>
            <w:tcW w:w="4671" w:type="dxa"/>
            <w:shd w:val="clear" w:color="auto" w:fill="auto"/>
          </w:tcPr>
          <w:p w14:paraId="69C6281C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1FD9B5A" w14:textId="0E46FA00" w:rsidR="006802CD" w:rsidRPr="00207A77" w:rsidRDefault="00845EA9" w:rsidP="006802CD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906,687</w:t>
            </w:r>
          </w:p>
        </w:tc>
        <w:tc>
          <w:tcPr>
            <w:tcW w:w="262" w:type="dxa"/>
            <w:shd w:val="clear" w:color="auto" w:fill="auto"/>
          </w:tcPr>
          <w:p w14:paraId="293DBC17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shd w:val="clear" w:color="auto" w:fill="auto"/>
          </w:tcPr>
          <w:p w14:paraId="40658384" w14:textId="3A4BF0F5" w:rsidR="006802CD" w:rsidRPr="00207A77" w:rsidRDefault="006802CD" w:rsidP="006802CD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1,106,796</w:t>
            </w:r>
          </w:p>
        </w:tc>
        <w:tc>
          <w:tcPr>
            <w:tcW w:w="275" w:type="dxa"/>
            <w:shd w:val="clear" w:color="auto" w:fill="auto"/>
          </w:tcPr>
          <w:p w14:paraId="11732B88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0A59CC50" w14:textId="6C907F45" w:rsidR="006802CD" w:rsidRPr="00207A77" w:rsidRDefault="00845EA9" w:rsidP="006802CD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34,641</w:t>
            </w:r>
          </w:p>
        </w:tc>
        <w:tc>
          <w:tcPr>
            <w:tcW w:w="241" w:type="dxa"/>
            <w:shd w:val="clear" w:color="auto" w:fill="auto"/>
          </w:tcPr>
          <w:p w14:paraId="31FFCC9D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shd w:val="clear" w:color="auto" w:fill="auto"/>
          </w:tcPr>
          <w:p w14:paraId="3D597BAD" w14:textId="3332446A" w:rsidR="006802CD" w:rsidRPr="00207A77" w:rsidRDefault="006802CD" w:rsidP="006802CD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88,558</w:t>
            </w:r>
          </w:p>
        </w:tc>
        <w:tc>
          <w:tcPr>
            <w:tcW w:w="270" w:type="dxa"/>
            <w:shd w:val="clear" w:color="auto" w:fill="auto"/>
          </w:tcPr>
          <w:p w14:paraId="2CEA711E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0E1A37A7" w14:textId="641EBEFD" w:rsidR="006802CD" w:rsidRPr="00207A77" w:rsidRDefault="00845EA9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941,328</w:t>
            </w:r>
          </w:p>
        </w:tc>
        <w:tc>
          <w:tcPr>
            <w:tcW w:w="270" w:type="dxa"/>
            <w:shd w:val="clear" w:color="auto" w:fill="auto"/>
          </w:tcPr>
          <w:p w14:paraId="1ED5BD03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8C0F08A" w14:textId="246BF409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1,195,354</w:t>
            </w:r>
          </w:p>
        </w:tc>
        <w:tc>
          <w:tcPr>
            <w:tcW w:w="236" w:type="dxa"/>
            <w:shd w:val="clear" w:color="auto" w:fill="auto"/>
          </w:tcPr>
          <w:p w14:paraId="6CD88671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9AA929D" w14:textId="3B9580E7" w:rsidR="006802CD" w:rsidRPr="00207A77" w:rsidRDefault="00845EA9" w:rsidP="006802CD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150,044</w:t>
            </w:r>
          </w:p>
        </w:tc>
        <w:tc>
          <w:tcPr>
            <w:tcW w:w="270" w:type="dxa"/>
            <w:shd w:val="clear" w:color="auto" w:fill="auto"/>
          </w:tcPr>
          <w:p w14:paraId="2FC76ABA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056254F" w14:textId="20169DC0" w:rsidR="006802CD" w:rsidRPr="00207A77" w:rsidRDefault="006802CD" w:rsidP="006802CD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218,590</w:t>
            </w:r>
          </w:p>
        </w:tc>
        <w:tc>
          <w:tcPr>
            <w:tcW w:w="270" w:type="dxa"/>
            <w:shd w:val="clear" w:color="auto" w:fill="auto"/>
          </w:tcPr>
          <w:p w14:paraId="53E202F7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098B192" w14:textId="43313419" w:rsidR="006802CD" w:rsidRPr="00207A77" w:rsidRDefault="00845EA9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1,091,372</w:t>
            </w:r>
          </w:p>
        </w:tc>
        <w:tc>
          <w:tcPr>
            <w:tcW w:w="236" w:type="dxa"/>
            <w:shd w:val="clear" w:color="auto" w:fill="auto"/>
          </w:tcPr>
          <w:p w14:paraId="1CE100D6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</w:tcPr>
          <w:p w14:paraId="7EE9E090" w14:textId="58D128F5" w:rsidR="006802CD" w:rsidRPr="00207A77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1,413,944</w:t>
            </w:r>
          </w:p>
        </w:tc>
      </w:tr>
      <w:tr w:rsidR="006802CD" w:rsidRPr="00207A77" w14:paraId="72C13949" w14:textId="77777777" w:rsidTr="00690764">
        <w:tc>
          <w:tcPr>
            <w:tcW w:w="4671" w:type="dxa"/>
            <w:shd w:val="clear" w:color="auto" w:fill="auto"/>
          </w:tcPr>
          <w:p w14:paraId="0927B803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B0FA6" w14:textId="00F3BEE9" w:rsidR="006802CD" w:rsidRPr="00FC7B6A" w:rsidRDefault="00845EA9" w:rsidP="006802CD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906,687</w:t>
            </w:r>
          </w:p>
        </w:tc>
        <w:tc>
          <w:tcPr>
            <w:tcW w:w="262" w:type="dxa"/>
            <w:shd w:val="clear" w:color="auto" w:fill="auto"/>
          </w:tcPr>
          <w:p w14:paraId="302434DD" w14:textId="77777777" w:rsidR="006802CD" w:rsidRPr="00FC7B6A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CC8CA" w14:textId="0E67BEE6" w:rsidR="006802CD" w:rsidRPr="00FC7B6A" w:rsidRDefault="006802CD" w:rsidP="006802CD">
            <w:pPr>
              <w:tabs>
                <w:tab w:val="decimal" w:pos="533"/>
              </w:tabs>
              <w:ind w:left="-108" w:right="-108" w:hanging="171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1,106,796</w:t>
            </w:r>
          </w:p>
        </w:tc>
        <w:tc>
          <w:tcPr>
            <w:tcW w:w="275" w:type="dxa"/>
            <w:shd w:val="clear" w:color="auto" w:fill="auto"/>
          </w:tcPr>
          <w:p w14:paraId="1D7FEAAA" w14:textId="77777777" w:rsidR="006802CD" w:rsidRPr="00FC7B6A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A4A35" w14:textId="2EDBD2D8" w:rsidR="006802CD" w:rsidRPr="00FC7B6A" w:rsidRDefault="00845EA9" w:rsidP="006802CD">
            <w:pPr>
              <w:tabs>
                <w:tab w:val="decimal" w:pos="501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34,641</w:t>
            </w:r>
          </w:p>
        </w:tc>
        <w:tc>
          <w:tcPr>
            <w:tcW w:w="241" w:type="dxa"/>
            <w:shd w:val="clear" w:color="auto" w:fill="auto"/>
          </w:tcPr>
          <w:p w14:paraId="55DDB3E9" w14:textId="77777777" w:rsidR="006802CD" w:rsidRPr="00FC7B6A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BD79F" w14:textId="2A7755E6" w:rsidR="006802CD" w:rsidRPr="00FC7B6A" w:rsidRDefault="006802CD" w:rsidP="006802CD">
            <w:pPr>
              <w:tabs>
                <w:tab w:val="decimal" w:pos="533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88,558</w:t>
            </w:r>
          </w:p>
        </w:tc>
        <w:tc>
          <w:tcPr>
            <w:tcW w:w="270" w:type="dxa"/>
            <w:shd w:val="clear" w:color="auto" w:fill="auto"/>
          </w:tcPr>
          <w:p w14:paraId="399BD0C5" w14:textId="77777777" w:rsidR="006802CD" w:rsidRPr="00FC7B6A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C4060" w14:textId="00ABE57A" w:rsidR="006802CD" w:rsidRPr="00FC7B6A" w:rsidRDefault="00845EA9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941,328</w:t>
            </w:r>
          </w:p>
        </w:tc>
        <w:tc>
          <w:tcPr>
            <w:tcW w:w="270" w:type="dxa"/>
            <w:shd w:val="clear" w:color="auto" w:fill="auto"/>
          </w:tcPr>
          <w:p w14:paraId="36DE9032" w14:textId="77777777" w:rsidR="006802CD" w:rsidRPr="00FC7B6A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EA888" w14:textId="5C7DC101" w:rsidR="006802CD" w:rsidRPr="00FC7B6A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1,195,354</w:t>
            </w:r>
          </w:p>
        </w:tc>
        <w:tc>
          <w:tcPr>
            <w:tcW w:w="236" w:type="dxa"/>
            <w:shd w:val="clear" w:color="auto" w:fill="auto"/>
          </w:tcPr>
          <w:p w14:paraId="4BA41F21" w14:textId="77777777" w:rsidR="006802CD" w:rsidRPr="00FC7B6A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4B17E4" w14:textId="776D5215" w:rsidR="006802CD" w:rsidRPr="00FC7B6A" w:rsidRDefault="00845EA9" w:rsidP="006802CD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150,044</w:t>
            </w:r>
          </w:p>
        </w:tc>
        <w:tc>
          <w:tcPr>
            <w:tcW w:w="270" w:type="dxa"/>
            <w:shd w:val="clear" w:color="auto" w:fill="auto"/>
          </w:tcPr>
          <w:p w14:paraId="45E07D0A" w14:textId="77777777" w:rsidR="006802CD" w:rsidRPr="00FC7B6A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29C22C" w14:textId="1EAE86CD" w:rsidR="006802CD" w:rsidRPr="00FC7B6A" w:rsidRDefault="006802CD" w:rsidP="006802CD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074D1">
              <w:rPr>
                <w:rFonts w:ascii="Angsana New" w:hAnsi="Angsana New"/>
                <w:b/>
                <w:bCs/>
                <w:sz w:val="24"/>
                <w:szCs w:val="24"/>
              </w:rPr>
              <w:t>218,590</w:t>
            </w:r>
          </w:p>
        </w:tc>
        <w:tc>
          <w:tcPr>
            <w:tcW w:w="270" w:type="dxa"/>
            <w:shd w:val="clear" w:color="auto" w:fill="auto"/>
          </w:tcPr>
          <w:p w14:paraId="6D0AEE25" w14:textId="77777777" w:rsidR="006802CD" w:rsidRPr="00FC7B6A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5EEB50" w14:textId="6B6B1971" w:rsidR="006802CD" w:rsidRPr="00FC7B6A" w:rsidRDefault="00845EA9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45EA9">
              <w:rPr>
                <w:rFonts w:ascii="Angsana New" w:hAnsi="Angsana New"/>
                <w:b/>
                <w:bCs/>
                <w:sz w:val="24"/>
                <w:szCs w:val="24"/>
              </w:rPr>
              <w:t>1,091,372</w:t>
            </w:r>
          </w:p>
        </w:tc>
        <w:tc>
          <w:tcPr>
            <w:tcW w:w="236" w:type="dxa"/>
            <w:shd w:val="clear" w:color="auto" w:fill="auto"/>
          </w:tcPr>
          <w:p w14:paraId="6F764F3A" w14:textId="77777777" w:rsidR="006802CD" w:rsidRPr="00FC7B6A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A44E1" w14:textId="6B1D3251" w:rsidR="006802CD" w:rsidRPr="00FC7B6A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1,413,944</w:t>
            </w:r>
          </w:p>
        </w:tc>
      </w:tr>
      <w:tr w:rsidR="006802CD" w:rsidRPr="00207A77" w14:paraId="2F045EE7" w14:textId="77777777" w:rsidTr="00690764">
        <w:tc>
          <w:tcPr>
            <w:tcW w:w="4671" w:type="dxa"/>
            <w:shd w:val="clear" w:color="auto" w:fill="auto"/>
            <w:vAlign w:val="bottom"/>
          </w:tcPr>
          <w:p w14:paraId="79BFA5A5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48429C28" w14:textId="77777777" w:rsidR="006802CD" w:rsidRPr="00207A77" w:rsidRDefault="006802CD" w:rsidP="006802CD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E6D960E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double" w:sz="4" w:space="0" w:color="auto"/>
            </w:tcBorders>
            <w:shd w:val="clear" w:color="auto" w:fill="auto"/>
          </w:tcPr>
          <w:p w14:paraId="0D2263AB" w14:textId="77777777" w:rsidR="006802CD" w:rsidRPr="00207A77" w:rsidRDefault="006802CD" w:rsidP="006802CD">
            <w:pPr>
              <w:tabs>
                <w:tab w:val="decimal" w:pos="525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7B563CA8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3661F94F" w14:textId="77777777" w:rsidR="006802CD" w:rsidRPr="00207A77" w:rsidRDefault="006802CD" w:rsidP="006802CD">
            <w:pPr>
              <w:tabs>
                <w:tab w:val="decimal" w:pos="50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7A62456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  <w:shd w:val="clear" w:color="auto" w:fill="auto"/>
          </w:tcPr>
          <w:p w14:paraId="6BCCF2DF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08E49FA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54CCE053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C6B65B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C4E919C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D34CB43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66AF04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75518F2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16AAFCB8" w14:textId="77777777" w:rsidR="006802CD" w:rsidRPr="00207A77" w:rsidRDefault="006802CD" w:rsidP="006802CD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ADDB9D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00CED56E" w14:textId="77777777" w:rsidR="006802CD" w:rsidRPr="00207A77" w:rsidRDefault="006802CD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DE83B4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double" w:sz="4" w:space="0" w:color="auto"/>
            </w:tcBorders>
            <w:shd w:val="clear" w:color="auto" w:fill="auto"/>
          </w:tcPr>
          <w:p w14:paraId="086F405A" w14:textId="77777777" w:rsidR="006802CD" w:rsidRPr="00207A77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CD" w:rsidRPr="00207A77" w14:paraId="69B36C01" w14:textId="77777777" w:rsidTr="00690764">
        <w:tc>
          <w:tcPr>
            <w:tcW w:w="4671" w:type="dxa"/>
            <w:shd w:val="clear" w:color="auto" w:fill="auto"/>
            <w:vAlign w:val="bottom"/>
          </w:tcPr>
          <w:p w14:paraId="55B98777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810" w:type="dxa"/>
            <w:shd w:val="clear" w:color="auto" w:fill="auto"/>
          </w:tcPr>
          <w:p w14:paraId="498EC39F" w14:textId="32DB22F5" w:rsidR="006802CD" w:rsidRPr="00207A77" w:rsidRDefault="00692230" w:rsidP="006802CD">
            <w:pPr>
              <w:tabs>
                <w:tab w:val="decimal" w:pos="601"/>
              </w:tabs>
              <w:ind w:left="-108" w:right="-10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430,511</w:t>
            </w:r>
          </w:p>
        </w:tc>
        <w:tc>
          <w:tcPr>
            <w:tcW w:w="262" w:type="dxa"/>
            <w:shd w:val="clear" w:color="auto" w:fill="auto"/>
          </w:tcPr>
          <w:p w14:paraId="04F395C3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FC51C01" w14:textId="3D133381" w:rsidR="006802CD" w:rsidRPr="00FC7B6A" w:rsidRDefault="006802CD" w:rsidP="006802CD">
            <w:pPr>
              <w:tabs>
                <w:tab w:val="decimal" w:pos="525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552,069</w:t>
            </w:r>
          </w:p>
        </w:tc>
        <w:tc>
          <w:tcPr>
            <w:tcW w:w="275" w:type="dxa"/>
            <w:shd w:val="clear" w:color="auto" w:fill="auto"/>
          </w:tcPr>
          <w:p w14:paraId="17D014C1" w14:textId="77777777" w:rsidR="006802CD" w:rsidRPr="00FC7B6A" w:rsidRDefault="006802CD" w:rsidP="006802CD">
            <w:pPr>
              <w:tabs>
                <w:tab w:val="decimal" w:pos="594"/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4B8E10B" w14:textId="13DF489B" w:rsidR="006802CD" w:rsidRPr="00FC7B6A" w:rsidRDefault="00692230" w:rsidP="006802CD">
            <w:pPr>
              <w:tabs>
                <w:tab w:val="decimal" w:pos="501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</w:t>
            </w:r>
            <w:r w:rsidR="00CB5054">
              <w:rPr>
                <w:rFonts w:ascii="Angsana New" w:hAnsi="Angsana New"/>
                <w:sz w:val="24"/>
                <w:szCs w:val="24"/>
              </w:rPr>
              <w:t>,013</w:t>
            </w:r>
          </w:p>
        </w:tc>
        <w:tc>
          <w:tcPr>
            <w:tcW w:w="241" w:type="dxa"/>
            <w:shd w:val="clear" w:color="auto" w:fill="auto"/>
          </w:tcPr>
          <w:p w14:paraId="639E2DEC" w14:textId="77777777" w:rsidR="006802CD" w:rsidRPr="00FC7B6A" w:rsidRDefault="006802CD" w:rsidP="006802CD">
            <w:pPr>
              <w:tabs>
                <w:tab w:val="decimal" w:pos="594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654A926" w14:textId="3F2725A8" w:rsidR="006802CD" w:rsidRPr="00FC7B6A" w:rsidRDefault="006802CD" w:rsidP="006802CD">
            <w:pPr>
              <w:tabs>
                <w:tab w:val="decimal" w:pos="5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45,182</w:t>
            </w:r>
          </w:p>
        </w:tc>
        <w:tc>
          <w:tcPr>
            <w:tcW w:w="270" w:type="dxa"/>
            <w:shd w:val="clear" w:color="auto" w:fill="auto"/>
          </w:tcPr>
          <w:p w14:paraId="38E9FEA8" w14:textId="77777777" w:rsidR="006802CD" w:rsidRPr="00FC7B6A" w:rsidRDefault="006802CD" w:rsidP="006802CD">
            <w:pPr>
              <w:tabs>
                <w:tab w:val="decimal" w:pos="954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281C944" w14:textId="3D1A3C2A" w:rsidR="006802CD" w:rsidRPr="00207A77" w:rsidRDefault="00CB5054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442,524</w:t>
            </w:r>
          </w:p>
        </w:tc>
        <w:tc>
          <w:tcPr>
            <w:tcW w:w="270" w:type="dxa"/>
            <w:shd w:val="clear" w:color="auto" w:fill="auto"/>
          </w:tcPr>
          <w:p w14:paraId="3812F551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A5A066F" w14:textId="5F6224FE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597,251</w:t>
            </w:r>
          </w:p>
        </w:tc>
        <w:tc>
          <w:tcPr>
            <w:tcW w:w="236" w:type="dxa"/>
            <w:shd w:val="clear" w:color="auto" w:fill="auto"/>
          </w:tcPr>
          <w:p w14:paraId="7AB59A46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3EC7A59" w14:textId="2E508735" w:rsidR="006802CD" w:rsidRPr="00BE325E" w:rsidRDefault="00F315DF" w:rsidP="006802CD">
            <w:pPr>
              <w:tabs>
                <w:tab w:val="decimal" w:pos="48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66</w:t>
            </w:r>
            <w:r w:rsidR="00CB5054">
              <w:rPr>
                <w:rFonts w:ascii="Angsana New" w:hAnsi="Angsana New"/>
                <w:sz w:val="24"/>
                <w:szCs w:val="24"/>
              </w:rPr>
              <w:t>,7</w:t>
            </w:r>
            <w:r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421E792E" w14:textId="77777777" w:rsidR="006802CD" w:rsidRPr="00BE325E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61BB32D" w14:textId="2876205B" w:rsidR="006802CD" w:rsidRPr="00BE325E" w:rsidRDefault="006802CD" w:rsidP="006802CD">
            <w:pPr>
              <w:tabs>
                <w:tab w:val="decimal" w:pos="236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112,580</w:t>
            </w:r>
          </w:p>
        </w:tc>
        <w:tc>
          <w:tcPr>
            <w:tcW w:w="270" w:type="dxa"/>
            <w:shd w:val="clear" w:color="auto" w:fill="auto"/>
          </w:tcPr>
          <w:p w14:paraId="0FB59A8B" w14:textId="77777777" w:rsidR="006802CD" w:rsidRPr="00BE325E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4F68E21" w14:textId="133B824B" w:rsidR="006802CD" w:rsidRPr="00BE325E" w:rsidRDefault="00CB5054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F315DF">
              <w:rPr>
                <w:rFonts w:ascii="Angsana New" w:hAnsi="Angsana New"/>
                <w:sz w:val="24"/>
                <w:szCs w:val="24"/>
              </w:rPr>
              <w:t>09</w:t>
            </w:r>
            <w:r>
              <w:rPr>
                <w:rFonts w:ascii="Angsana New" w:hAnsi="Angsana New"/>
                <w:sz w:val="24"/>
                <w:szCs w:val="24"/>
              </w:rPr>
              <w:t>,2</w:t>
            </w:r>
            <w:r w:rsidR="00F315DF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14:paraId="41B75457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312B6AF8" w14:textId="5A203C2B" w:rsidR="006802CD" w:rsidRPr="00207A77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709,831</w:t>
            </w:r>
          </w:p>
        </w:tc>
      </w:tr>
      <w:tr w:rsidR="006802CD" w:rsidRPr="00207A77" w14:paraId="2B85E63B" w14:textId="77777777" w:rsidTr="00690764">
        <w:trPr>
          <w:trHeight w:val="173"/>
        </w:trPr>
        <w:tc>
          <w:tcPr>
            <w:tcW w:w="4671" w:type="dxa"/>
            <w:shd w:val="clear" w:color="auto" w:fill="auto"/>
            <w:vAlign w:val="bottom"/>
          </w:tcPr>
          <w:p w14:paraId="2343603F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  <w:shd w:val="clear" w:color="auto" w:fill="auto"/>
          </w:tcPr>
          <w:p w14:paraId="6AD00A5B" w14:textId="77777777" w:rsidR="006802CD" w:rsidRPr="00207A77" w:rsidRDefault="006802CD" w:rsidP="006802CD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A2A2B1C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4EC4BA4C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C2BC960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6D96AEC" w14:textId="77777777" w:rsidR="006802CD" w:rsidRPr="00207A77" w:rsidRDefault="006802CD" w:rsidP="006802CD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DE7D419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01C0A04C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5D23596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4E810A5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D34C67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6E9AE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DF7F05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218AF3E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807C1DA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A4AA59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4281697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0F754E2" w14:textId="77777777" w:rsidR="006802CD" w:rsidRPr="00207A77" w:rsidRDefault="006802CD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801426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7B9202E4" w14:textId="77777777" w:rsidR="006802CD" w:rsidRPr="00207A77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CD" w:rsidRPr="00207A77" w14:paraId="3E959B98" w14:textId="77777777" w:rsidTr="00690764">
        <w:tc>
          <w:tcPr>
            <w:tcW w:w="4671" w:type="dxa"/>
            <w:shd w:val="clear" w:color="auto" w:fill="auto"/>
            <w:vAlign w:val="bottom"/>
          </w:tcPr>
          <w:p w14:paraId="4ADE3395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auto"/>
          </w:tcPr>
          <w:p w14:paraId="496DC647" w14:textId="77777777" w:rsidR="006802CD" w:rsidRPr="00207A77" w:rsidRDefault="006802CD" w:rsidP="006802CD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35C61E5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5A244856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CF7E349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CD72B68" w14:textId="77777777" w:rsidR="006802CD" w:rsidRPr="00207A77" w:rsidRDefault="006802CD" w:rsidP="006802CD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5A8FDFD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2F249825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9ED96FD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B397C86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6AD74E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8D28EC6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BC07B0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87FC8E6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4AF0DB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B06B81B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BD1C6A3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9BE4B88" w14:textId="77777777" w:rsidR="006802CD" w:rsidRPr="00207A77" w:rsidRDefault="006802CD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648509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F5081F0" w14:textId="77777777" w:rsidR="006802CD" w:rsidRPr="00207A77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CD" w:rsidRPr="00710D8F" w14:paraId="530BD242" w14:textId="77777777" w:rsidTr="00406A50">
        <w:tc>
          <w:tcPr>
            <w:tcW w:w="4671" w:type="dxa"/>
            <w:shd w:val="clear" w:color="auto" w:fill="auto"/>
            <w:vAlign w:val="bottom"/>
          </w:tcPr>
          <w:p w14:paraId="0C7EF408" w14:textId="15A3A79A" w:rsidR="006802CD" w:rsidRPr="00BC5A1F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7D649A43" w14:textId="77777777" w:rsidR="006802CD" w:rsidRPr="00207A77" w:rsidRDefault="006802CD" w:rsidP="006802CD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177F07DC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7F5D3EC9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73EAA3E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A15E4DC" w14:textId="77777777" w:rsidR="006802CD" w:rsidRPr="00207A77" w:rsidRDefault="006802CD" w:rsidP="006802CD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4F9D20B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6EFBCF3A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D49DF1A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5AD5801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615EE51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26445A3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BD03823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E0659D9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4B1D073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4966D92" w14:textId="77777777" w:rsidR="006802CD" w:rsidRPr="00C463C1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9F650CF" w14:textId="77777777" w:rsidR="006802CD" w:rsidRPr="00C463C1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986D5B6" w14:textId="2FC41896" w:rsidR="006802CD" w:rsidRPr="00C463C1" w:rsidRDefault="00CB5054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2,083,295</w:t>
            </w:r>
          </w:p>
        </w:tc>
        <w:tc>
          <w:tcPr>
            <w:tcW w:w="236" w:type="dxa"/>
            <w:shd w:val="clear" w:color="auto" w:fill="auto"/>
          </w:tcPr>
          <w:p w14:paraId="54C19004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20BECEAF" w14:textId="6FF554CF" w:rsidR="006802CD" w:rsidRPr="00EC6BFE" w:rsidRDefault="004B42C8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6802CD" w:rsidRPr="0007464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957</w:t>
            </w:r>
            <w:r w:rsidR="006802CD" w:rsidRPr="0007464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361</w:t>
            </w:r>
          </w:p>
        </w:tc>
      </w:tr>
      <w:tr w:rsidR="006802CD" w:rsidRPr="00710D8F" w14:paraId="6B31205A" w14:textId="77777777" w:rsidTr="00690764">
        <w:tc>
          <w:tcPr>
            <w:tcW w:w="4671" w:type="dxa"/>
            <w:shd w:val="clear" w:color="auto" w:fill="auto"/>
            <w:vAlign w:val="bottom"/>
          </w:tcPr>
          <w:p w14:paraId="078E2125" w14:textId="77777777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810" w:type="dxa"/>
            <w:shd w:val="clear" w:color="auto" w:fill="auto"/>
          </w:tcPr>
          <w:p w14:paraId="729A42E2" w14:textId="77777777" w:rsidR="006802CD" w:rsidRPr="00207A77" w:rsidRDefault="006802CD" w:rsidP="006802CD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304CC05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A138F4C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B6D01EB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FEF6DC4" w14:textId="77777777" w:rsidR="006802CD" w:rsidRPr="00207A77" w:rsidRDefault="006802CD" w:rsidP="006802CD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6F52A010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4FD377ED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ACB182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03424EA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78D915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62CDDB0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241615C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140D7A5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9DAAE2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B1870E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B96EDBD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782B5AB3" w14:textId="77777777" w:rsidR="006802CD" w:rsidRPr="00630343" w:rsidRDefault="006802CD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2438C93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6474AD81" w14:textId="77777777" w:rsidR="006802CD" w:rsidRPr="00710D8F" w:rsidRDefault="006802CD" w:rsidP="006802CD">
            <w:pPr>
              <w:tabs>
                <w:tab w:val="decimal" w:pos="560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802CD" w:rsidRPr="00710D8F" w14:paraId="7F0AD9B7" w14:textId="77777777" w:rsidTr="00406A50">
        <w:tc>
          <w:tcPr>
            <w:tcW w:w="4671" w:type="dxa"/>
            <w:shd w:val="clear" w:color="auto" w:fill="auto"/>
            <w:vAlign w:val="bottom"/>
          </w:tcPr>
          <w:p w14:paraId="56B30B83" w14:textId="0DDB2800" w:rsidR="006802CD" w:rsidRPr="00207A77" w:rsidRDefault="006802CD" w:rsidP="006802CD">
            <w:pPr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2DCD934E" w14:textId="77777777" w:rsidR="006802CD" w:rsidRPr="00207A77" w:rsidRDefault="006802CD" w:rsidP="006802CD">
            <w:pPr>
              <w:tabs>
                <w:tab w:val="decimal" w:pos="50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98F4B2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1" w:type="dxa"/>
            <w:shd w:val="clear" w:color="auto" w:fill="auto"/>
          </w:tcPr>
          <w:p w14:paraId="00F036F2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A789312" w14:textId="77777777" w:rsidR="006802CD" w:rsidRPr="00207A77" w:rsidRDefault="006802CD" w:rsidP="006802CD">
            <w:pPr>
              <w:tabs>
                <w:tab w:val="decimal" w:pos="594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EAED303" w14:textId="77777777" w:rsidR="006802CD" w:rsidRPr="00207A77" w:rsidRDefault="006802CD" w:rsidP="006802CD">
            <w:pPr>
              <w:tabs>
                <w:tab w:val="decimal" w:pos="411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3E1E548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7" w:type="dxa"/>
            <w:shd w:val="clear" w:color="auto" w:fill="auto"/>
          </w:tcPr>
          <w:p w14:paraId="7C25CC6A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11FEB1E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B977F25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F5A128" w14:textId="77777777" w:rsidR="006802CD" w:rsidRPr="00207A77" w:rsidRDefault="006802CD" w:rsidP="006802CD">
            <w:pPr>
              <w:tabs>
                <w:tab w:val="decimal" w:pos="594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33458E5" w14:textId="77777777" w:rsidR="006802CD" w:rsidRPr="00207A77" w:rsidRDefault="006802CD" w:rsidP="006802CD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A43091A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8C12852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34D7FD" w14:textId="77777777" w:rsidR="006802CD" w:rsidRPr="00207A77" w:rsidRDefault="006802CD" w:rsidP="006802CD">
            <w:pPr>
              <w:tabs>
                <w:tab w:val="decimal" w:pos="432"/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74EC4AC" w14:textId="77777777" w:rsidR="006802CD" w:rsidRPr="00207A77" w:rsidRDefault="006802CD" w:rsidP="006802CD">
            <w:pPr>
              <w:tabs>
                <w:tab w:val="decimal" w:pos="432"/>
              </w:tabs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3DBEA6E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6BD3FD3" w14:textId="772DBCCA" w:rsidR="006802CD" w:rsidRPr="00630343" w:rsidRDefault="00CB5054" w:rsidP="006802CD">
            <w:pPr>
              <w:tabs>
                <w:tab w:val="decimal" w:pos="534"/>
              </w:tabs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307,241</w:t>
            </w:r>
          </w:p>
        </w:tc>
        <w:tc>
          <w:tcPr>
            <w:tcW w:w="236" w:type="dxa"/>
            <w:shd w:val="clear" w:color="auto" w:fill="auto"/>
          </w:tcPr>
          <w:p w14:paraId="65464E87" w14:textId="77777777" w:rsidR="006802CD" w:rsidRPr="00207A77" w:rsidRDefault="006802CD" w:rsidP="006802CD">
            <w:pPr>
              <w:tabs>
                <w:tab w:val="decimal" w:pos="954"/>
              </w:tabs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9" w:type="dxa"/>
            <w:shd w:val="clear" w:color="auto" w:fill="auto"/>
          </w:tcPr>
          <w:p w14:paraId="553F78D1" w14:textId="664E62AF" w:rsidR="006802CD" w:rsidRPr="00EC6BFE" w:rsidRDefault="004B42C8" w:rsidP="006802CD">
            <w:pPr>
              <w:tabs>
                <w:tab w:val="decimal" w:pos="560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298</w:t>
            </w:r>
            <w:r w:rsidR="006802CD" w:rsidRPr="0007464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346</w:t>
            </w:r>
          </w:p>
        </w:tc>
      </w:tr>
    </w:tbl>
    <w:p w14:paraId="774693E7" w14:textId="7A07707D" w:rsidR="005270A4" w:rsidRDefault="005270A4">
      <w:pPr>
        <w:rPr>
          <w:rFonts w:asciiTheme="majorBidi" w:hAnsiTheme="majorBidi" w:cstheme="majorBidi"/>
          <w:sz w:val="30"/>
          <w:szCs w:val="30"/>
          <w:cs/>
        </w:rPr>
        <w:sectPr w:rsidR="005270A4" w:rsidSect="00C56E71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20A4959F" w:rsidR="00186DAC" w:rsidRPr="009E57D2" w:rsidRDefault="00186DAC">
      <w:pPr>
        <w:pStyle w:val="ListParagraph"/>
        <w:numPr>
          <w:ilvl w:val="0"/>
          <w:numId w:val="17"/>
        </w:numPr>
        <w:tabs>
          <w:tab w:val="left" w:pos="540"/>
        </w:tabs>
        <w:ind w:right="65" w:hanging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E57D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34D82814" w14:textId="77777777" w:rsidR="00C647FC" w:rsidRPr="00E54DBA" w:rsidRDefault="00C647FC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0A7A43" w14:textId="4C356376" w:rsidR="00F5517F" w:rsidRPr="007F2EC0" w:rsidRDefault="00186DAC" w:rsidP="00FE42C0">
      <w:pPr>
        <w:ind w:left="540" w:right="6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BB5A5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</w:t>
      </w:r>
      <w:r w:rsidR="0088165A">
        <w:rPr>
          <w:rFonts w:asciiTheme="majorBidi" w:hAnsiTheme="majorBidi" w:cstheme="majorBidi" w:hint="cs"/>
          <w:spacing w:val="-4"/>
          <w:sz w:val="30"/>
          <w:szCs w:val="30"/>
          <w:cs/>
        </w:rPr>
        <w:t>ด</w:t>
      </w:r>
      <w:r w:rsidR="006802CD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="00E2185F">
        <w:rPr>
          <w:rFonts w:asciiTheme="majorBidi" w:hAnsiTheme="majorBidi" w:cstheme="majorBidi" w:hint="cs"/>
          <w:spacing w:val="-4"/>
          <w:sz w:val="30"/>
          <w:szCs w:val="30"/>
          <w:cs/>
        </w:rPr>
        <w:t>เ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สิ้นสุดวันที่</w:t>
      </w:r>
      <w:r w:rsidR="00BB5A5F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3</w:t>
      </w:r>
      <w:r w:rsidR="006802CD">
        <w:rPr>
          <w:rFonts w:asciiTheme="majorBidi" w:hAnsiTheme="majorBidi" w:cstheme="majorBidi"/>
          <w:spacing w:val="2"/>
          <w:sz w:val="30"/>
          <w:szCs w:val="30"/>
        </w:rPr>
        <w:t>0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4E6AF0">
        <w:rPr>
          <w:rFonts w:asciiTheme="majorBidi" w:hAnsiTheme="majorBidi" w:cstheme="majorBidi" w:hint="cs"/>
          <w:spacing w:val="2"/>
          <w:sz w:val="30"/>
          <w:szCs w:val="30"/>
          <w:cs/>
        </w:rPr>
        <w:t>ม</w:t>
      </w:r>
      <w:r w:rsidR="006802CD">
        <w:rPr>
          <w:rFonts w:asciiTheme="majorBidi" w:hAnsiTheme="majorBidi" w:cstheme="majorBidi" w:hint="cs"/>
          <w:spacing w:val="2"/>
          <w:sz w:val="30"/>
          <w:szCs w:val="30"/>
          <w:cs/>
        </w:rPr>
        <w:t>ิถุนายน</w:t>
      </w:r>
      <w:r w:rsidR="0088165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88165A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4E6AF0">
        <w:rPr>
          <w:rFonts w:asciiTheme="majorBidi" w:hAnsiTheme="majorBidi" w:cstheme="majorBidi"/>
          <w:spacing w:val="2"/>
          <w:sz w:val="30"/>
          <w:szCs w:val="30"/>
        </w:rPr>
        <w:t>8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726E3">
        <w:rPr>
          <w:rFonts w:asciiTheme="majorBidi" w:hAnsiTheme="majorBidi" w:cstheme="majorBidi"/>
          <w:spacing w:val="2"/>
          <w:sz w:val="30"/>
          <w:szCs w:val="30"/>
        </w:rPr>
        <w:t>561.8</w:t>
      </w:r>
      <w:r w:rsidR="00523241">
        <w:rPr>
          <w:rFonts w:asciiTheme="majorBidi" w:hAnsiTheme="majorBidi" w:cstheme="majorBidi"/>
          <w:spacing w:val="2"/>
          <w:sz w:val="30"/>
          <w:szCs w:val="30"/>
        </w:rPr>
        <w:t>4</w:t>
      </w:r>
      <w:r w:rsidR="00FE42C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6802CD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หก</w:t>
      </w:r>
      <w:r w:rsidR="0088165A"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</w:t>
      </w:r>
      <w:r w:rsidR="006802CD">
        <w:rPr>
          <w:rFonts w:asciiTheme="majorBidi" w:hAnsiTheme="majorBidi" w:cstheme="majorBidi"/>
          <w:i/>
          <w:iCs/>
          <w:spacing w:val="2"/>
          <w:sz w:val="30"/>
          <w:szCs w:val="30"/>
        </w:rPr>
        <w:t>0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</w:t>
      </w:r>
      <w:r w:rsidR="004E6AF0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ม</w:t>
      </w:r>
      <w:r w:rsidR="006802CD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ิถุนายน</w:t>
      </w:r>
      <w:r w:rsidR="0088165A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 </w:t>
      </w:r>
      <w:r w:rsidR="0088165A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256</w:t>
      </w:r>
      <w:r w:rsidR="004E6AF0">
        <w:rPr>
          <w:rFonts w:asciiTheme="majorBidi" w:hAnsiTheme="majorBidi" w:cstheme="majorBidi"/>
          <w:i/>
          <w:iCs/>
          <w:spacing w:val="2"/>
          <w:sz w:val="30"/>
          <w:szCs w:val="30"/>
        </w:rPr>
        <w:t>7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="00F00330">
        <w:rPr>
          <w:rFonts w:asciiTheme="majorBidi" w:hAnsiTheme="majorBidi" w:cstheme="majorBidi"/>
          <w:i/>
          <w:iCs/>
          <w:spacing w:val="2"/>
          <w:sz w:val="30"/>
          <w:szCs w:val="30"/>
        </w:rPr>
        <w:br w:type="textWrapping" w:clear="all"/>
      </w:r>
      <w:r w:rsidR="00F315DF" w:rsidRPr="0036704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="00F315DF" w:rsidRPr="00367043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2 </w:t>
      </w:r>
      <w:r w:rsidR="00F315DF" w:rsidRPr="00367043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</w:t>
      </w:r>
      <w:r w:rsidR="001E2047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6802CD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จำ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นวนเงินประมาณ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6802CD">
        <w:rPr>
          <w:rFonts w:asciiTheme="majorBidi" w:hAnsiTheme="majorBidi" w:cstheme="majorBidi"/>
          <w:i/>
          <w:iCs/>
          <w:spacing w:val="4"/>
          <w:sz w:val="30"/>
          <w:szCs w:val="30"/>
        </w:rPr>
        <w:t>641.81</w:t>
      </w:r>
      <w:r w:rsidR="004E6A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244FF0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C431B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บาท)</w:t>
      </w:r>
      <w:r w:rsidR="00FE42C0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</w:p>
    <w:p w14:paraId="19DE3707" w14:textId="7AE2833F" w:rsidR="003F358D" w:rsidRPr="00E54DBA" w:rsidRDefault="003F358D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12E0EE0" w14:textId="188F0D49" w:rsidR="002B1A2F" w:rsidRDefault="002B1A2F" w:rsidP="003F5A9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E54DBA" w:rsidRDefault="002B1A2F" w:rsidP="00031A27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48F76F8" w14:textId="5E8B538A" w:rsidR="006672DC" w:rsidRDefault="00002EEE" w:rsidP="00002EEE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2EEE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ซึ่งได้รับยกเว้นภาษีเงินได้นิติบุคคล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 xml:space="preserve"> โดยการเปลี่ยนแปลงในอัตราภาษีเงินได้ที่แท้จริงมีสาเหตุหลักมาจากการครบกำหนดของบัตรส่งเสริมการลงทุน</w:t>
      </w:r>
      <w:r w:rsidR="00F9128E">
        <w:rPr>
          <w:rFonts w:asciiTheme="majorBidi" w:hAnsiTheme="majorBidi" w:cstheme="majorBidi"/>
          <w:sz w:val="30"/>
          <w:szCs w:val="30"/>
        </w:rPr>
        <w:t xml:space="preserve"> 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C1C9C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>ใช้สิทธิยกเว้นภาษีเงินได้นิติบุคคล</w:t>
      </w:r>
      <w:r w:rsidR="00AC1C9C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="00AC1C9C">
        <w:rPr>
          <w:rFonts w:asciiTheme="majorBidi" w:hAnsiTheme="majorBidi" w:cstheme="majorBidi" w:hint="cs"/>
          <w:sz w:val="30"/>
          <w:szCs w:val="30"/>
          <w:cs/>
        </w:rPr>
        <w:t>บัตรส่งเสริมการลงทุน</w:t>
      </w:r>
      <w:r w:rsidR="006672DC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6672DC">
        <w:rPr>
          <w:rFonts w:asciiTheme="majorBidi" w:hAnsiTheme="majorBidi" w:cstheme="majorBidi"/>
          <w:sz w:val="30"/>
          <w:szCs w:val="30"/>
        </w:rPr>
        <w:t>2567</w:t>
      </w:r>
    </w:p>
    <w:p w14:paraId="2AD4DA62" w14:textId="072AD9B1" w:rsidR="00E54DBA" w:rsidRPr="00AC1C9C" w:rsidRDefault="00E54DBA">
      <w:pPr>
        <w:rPr>
          <w:rFonts w:asciiTheme="majorBidi" w:hAnsiTheme="majorBidi" w:cstheme="majorBidi"/>
          <w:sz w:val="30"/>
          <w:szCs w:val="30"/>
        </w:rPr>
      </w:pPr>
    </w:p>
    <w:p w14:paraId="3F80622A" w14:textId="358A43FB" w:rsidR="00BA4E16" w:rsidRDefault="00BA4E16" w:rsidP="003F5A90">
      <w:pPr>
        <w:pStyle w:val="Heading8"/>
        <w:numPr>
          <w:ilvl w:val="0"/>
          <w:numId w:val="16"/>
        </w:numPr>
        <w:tabs>
          <w:tab w:val="left" w:pos="540"/>
        </w:tabs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  <w:lang w:val="en-US"/>
        </w:rPr>
        <w:t xml:space="preserve">   </w:t>
      </w: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p w14:paraId="3B42C2D8" w14:textId="77777777" w:rsidR="00BA4E16" w:rsidRPr="003A3AA5" w:rsidRDefault="00BA4E16" w:rsidP="00BA4E16">
      <w:pPr>
        <w:ind w:left="547" w:right="7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270"/>
        <w:gridCol w:w="1260"/>
      </w:tblGrid>
      <w:tr w:rsidR="00BA4E16" w:rsidRPr="00031A27" w14:paraId="6FBF718E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0B39AD4B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3EB9BB09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6492939" w14:textId="05F8025D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สำหรับงวด</w:t>
            </w:r>
            <w:r w:rsidR="006802CD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หก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 w:rsidR="006802CD">
              <w:rPr>
                <w:rFonts w:asciiTheme="majorBidi" w:hAnsiTheme="majorBidi" w:cstheme="majorBidi"/>
                <w:spacing w:val="2"/>
                <w:sz w:val="30"/>
                <w:szCs w:val="30"/>
              </w:rPr>
              <w:t>0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 w:rsidR="004E6AF0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</w:t>
            </w:r>
            <w:r w:rsidR="006802CD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ิถุนายน</w:t>
            </w:r>
          </w:p>
        </w:tc>
      </w:tr>
      <w:tr w:rsidR="00BA4E16" w:rsidRPr="00031A27" w14:paraId="5351C38B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1E744C8C" w14:textId="77777777" w:rsidR="00BA4E16" w:rsidRPr="00031A27" w:rsidRDefault="00BA4E16" w:rsidP="006C527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EA9695A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43BA15F" w14:textId="66F4A756" w:rsidR="00BA4E16" w:rsidRPr="00031A27" w:rsidRDefault="00BA4E16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E6AF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EAAA722" w14:textId="77777777" w:rsidR="00BA4E16" w:rsidRPr="00031A27" w:rsidRDefault="00BA4E16" w:rsidP="006C52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A934C" w14:textId="1F0D002C" w:rsidR="00BA4E16" w:rsidRPr="00031A27" w:rsidRDefault="004E6AF0" w:rsidP="006C527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A4E16" w:rsidRPr="00031A27" w14:paraId="4DC30EB8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02C78BC8" w14:textId="77777777" w:rsidR="00BA4E16" w:rsidRPr="00031A27" w:rsidRDefault="00BA4E16" w:rsidP="006C527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3C4A3ACB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6BE4E00" w14:textId="77777777" w:rsidR="00BA4E16" w:rsidRPr="00031A27" w:rsidRDefault="00BA4E16" w:rsidP="006C527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802CD" w:rsidRPr="00031A27" w14:paraId="642D73C0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4F1895F0" w14:textId="77777777" w:rsidR="006802CD" w:rsidRPr="00031A27" w:rsidRDefault="006802CD" w:rsidP="006802CD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954" w:type="dxa"/>
          </w:tcPr>
          <w:p w14:paraId="7D3D0402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8CFA92E" w14:textId="52585307" w:rsidR="006802CD" w:rsidRPr="00031A27" w:rsidRDefault="00275109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283,206</w:t>
            </w:r>
          </w:p>
        </w:tc>
        <w:tc>
          <w:tcPr>
            <w:tcW w:w="270" w:type="dxa"/>
            <w:shd w:val="clear" w:color="auto" w:fill="auto"/>
          </w:tcPr>
          <w:p w14:paraId="419A0547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CC95E24" w14:textId="6EF571A2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513,100</w:t>
            </w:r>
          </w:p>
        </w:tc>
      </w:tr>
      <w:tr w:rsidR="006802CD" w:rsidRPr="00031A27" w14:paraId="3A647D3E" w14:textId="77777777" w:rsidTr="003A3AA5">
        <w:trPr>
          <w:cantSplit/>
          <w:trHeight w:val="38"/>
          <w:jc w:val="right"/>
        </w:trPr>
        <w:tc>
          <w:tcPr>
            <w:tcW w:w="5515" w:type="dxa"/>
          </w:tcPr>
          <w:p w14:paraId="3EBE8370" w14:textId="77777777" w:rsidR="006802CD" w:rsidRPr="00031A27" w:rsidRDefault="006802CD" w:rsidP="006802CD">
            <w:pPr>
              <w:tabs>
                <w:tab w:val="left" w:pos="540"/>
              </w:tabs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(ปรับลด)</w:t>
            </w:r>
          </w:p>
        </w:tc>
        <w:tc>
          <w:tcPr>
            <w:tcW w:w="954" w:type="dxa"/>
          </w:tcPr>
          <w:p w14:paraId="2DC52EBD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9ED458" w14:textId="49D77FC6" w:rsidR="006802CD" w:rsidRPr="00031A27" w:rsidRDefault="00275109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283,206</w:t>
            </w:r>
          </w:p>
        </w:tc>
        <w:tc>
          <w:tcPr>
            <w:tcW w:w="270" w:type="dxa"/>
            <w:shd w:val="clear" w:color="auto" w:fill="auto"/>
          </w:tcPr>
          <w:p w14:paraId="6844D29D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350B60A" w14:textId="59154F2F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513,100</w:t>
            </w:r>
          </w:p>
        </w:tc>
      </w:tr>
      <w:tr w:rsidR="006802CD" w:rsidRPr="00BB5A5F" w14:paraId="700A1DF4" w14:textId="77777777" w:rsidTr="003A3AA5">
        <w:trPr>
          <w:cantSplit/>
          <w:trHeight w:val="80"/>
          <w:jc w:val="right"/>
        </w:trPr>
        <w:tc>
          <w:tcPr>
            <w:tcW w:w="5515" w:type="dxa"/>
          </w:tcPr>
          <w:p w14:paraId="3C2584AC" w14:textId="77777777" w:rsidR="006802CD" w:rsidRPr="00E54DBA" w:rsidRDefault="006802CD" w:rsidP="006802CD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065F8976" w14:textId="77777777" w:rsidR="006802CD" w:rsidRPr="00E54DBA" w:rsidRDefault="006802CD" w:rsidP="006802CD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81B8BD1" w14:textId="77777777" w:rsidR="006802CD" w:rsidRPr="00E54DBA" w:rsidRDefault="006802CD" w:rsidP="006802CD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CFCEF6" w14:textId="77777777" w:rsidR="006802CD" w:rsidRPr="00E54DBA" w:rsidRDefault="006802CD" w:rsidP="006802CD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435469" w14:textId="77777777" w:rsidR="006802CD" w:rsidRPr="00E54DBA" w:rsidRDefault="006802CD" w:rsidP="006802CD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A3AA5" w:rsidRPr="00031A27" w14:paraId="3B5C5485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698D11B5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3ED2E9C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D21F90E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3BFB9D9E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60234243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3B1FD46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E4E46B7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69409AD6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3EDA86A6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06C5662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3AE3C4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50101EFE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6E80EC44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2F4D573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5AD9A94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5F30405E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1581E073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328C5E04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DFF88CF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4BA87405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592247D0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329E576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9548CC0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7785FDB4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1877CE98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73D4A7A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155EF913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3A3AA5" w:rsidRPr="00031A27" w14:paraId="3D66A6B3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6A62DE3F" w14:textId="77777777" w:rsidR="003A3AA5" w:rsidRPr="00031A27" w:rsidRDefault="003A3AA5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DF4FA77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A39906D" w14:textId="77777777" w:rsidR="003A3AA5" w:rsidRPr="00031A27" w:rsidRDefault="003A3AA5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</w:pPr>
          </w:p>
        </w:tc>
      </w:tr>
      <w:tr w:rsidR="006802CD" w:rsidRPr="00031A27" w14:paraId="541AE9E1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4F2C035D" w14:textId="77777777" w:rsidR="006802CD" w:rsidRPr="00031A27" w:rsidRDefault="006802CD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6689EC03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 w:val="restart"/>
            <w:shd w:val="clear" w:color="auto" w:fill="auto"/>
          </w:tcPr>
          <w:p w14:paraId="54301823" w14:textId="6616AE64" w:rsidR="006802CD" w:rsidRPr="00031A27" w:rsidRDefault="006802CD" w:rsidP="006802CD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bidi="th-TH"/>
              </w:rPr>
              <w:t>หก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  <w:t>เดือนสิ้นสุด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  <w:lang w:bidi="th-TH"/>
              </w:rPr>
              <w:t>วันที่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 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>0</w:t>
            </w:r>
            <w:r w:rsidRPr="00031A27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  <w:lang w:bidi="th-TH"/>
              </w:rPr>
              <w:t>มิถุนายน</w:t>
            </w:r>
          </w:p>
        </w:tc>
      </w:tr>
      <w:tr w:rsidR="006802CD" w:rsidRPr="00E61416" w14:paraId="7D3E0F58" w14:textId="77777777" w:rsidTr="003A3AA5">
        <w:trPr>
          <w:cantSplit/>
          <w:trHeight w:val="254"/>
          <w:jc w:val="right"/>
        </w:trPr>
        <w:tc>
          <w:tcPr>
            <w:tcW w:w="5515" w:type="dxa"/>
          </w:tcPr>
          <w:p w14:paraId="278B3D8C" w14:textId="77777777" w:rsidR="006802CD" w:rsidRPr="00031A27" w:rsidRDefault="006802CD" w:rsidP="006802C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3C4F16A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Merge/>
            <w:shd w:val="clear" w:color="auto" w:fill="auto"/>
          </w:tcPr>
          <w:p w14:paraId="556E22E8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802CD" w:rsidRPr="00031A27" w14:paraId="67B52327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50DFA6D8" w14:textId="77777777" w:rsidR="006802CD" w:rsidRPr="00031A27" w:rsidRDefault="006802CD" w:rsidP="006802CD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2F107A52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316B11" w14:textId="2B1A83AF" w:rsidR="006802CD" w:rsidRPr="00031A27" w:rsidRDefault="006802CD" w:rsidP="00680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0E52565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1D872B4" w14:textId="6B89031C" w:rsidR="006802CD" w:rsidRPr="00031A27" w:rsidRDefault="006802CD" w:rsidP="006802C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802CD" w:rsidRPr="00031A27" w14:paraId="3F9A40F7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2B127F1D" w14:textId="6E00B442" w:rsidR="006802CD" w:rsidRPr="00031A27" w:rsidRDefault="006802CD" w:rsidP="006802CD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FA3543F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7E3F77D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พันหุ้น</w:t>
            </w:r>
            <w:r w:rsidRPr="00031A2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802CD" w:rsidRPr="00031A27" w14:paraId="2CA02EDE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207FF248" w14:textId="2C1029C2" w:rsidR="006802CD" w:rsidRPr="00031A27" w:rsidRDefault="006802CD" w:rsidP="006802CD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54" w:type="dxa"/>
          </w:tcPr>
          <w:p w14:paraId="677E848D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BB0119A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6802CD" w:rsidRPr="00031A27" w14:paraId="5FCFBEFC" w14:textId="77777777" w:rsidTr="003A3AA5">
        <w:trPr>
          <w:cantSplit/>
          <w:trHeight w:val="68"/>
          <w:jc w:val="right"/>
        </w:trPr>
        <w:tc>
          <w:tcPr>
            <w:tcW w:w="5515" w:type="dxa"/>
          </w:tcPr>
          <w:p w14:paraId="1BBB134F" w14:textId="77777777" w:rsidR="006802CD" w:rsidRPr="00031A27" w:rsidRDefault="006802CD" w:rsidP="006802CD">
            <w:pPr>
              <w:tabs>
                <w:tab w:val="left" w:pos="540"/>
              </w:tabs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31A27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31A27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72E06D6D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6D2E37D" w14:textId="6F1DCBCB" w:rsidR="006802CD" w:rsidRPr="00031A27" w:rsidRDefault="005B50C6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036DF3AD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29EF58" w14:textId="582E10A3" w:rsidR="006802CD" w:rsidRPr="004E6AF0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1A2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426,812</w:t>
            </w:r>
          </w:p>
        </w:tc>
      </w:tr>
      <w:tr w:rsidR="006802CD" w:rsidRPr="00031A27" w14:paraId="374253FE" w14:textId="77777777" w:rsidTr="003A3AA5">
        <w:trPr>
          <w:cantSplit/>
          <w:trHeight w:val="721"/>
          <w:jc w:val="right"/>
        </w:trPr>
        <w:tc>
          <w:tcPr>
            <w:tcW w:w="5515" w:type="dxa"/>
          </w:tcPr>
          <w:p w14:paraId="3FDEB658" w14:textId="21695F8A" w:rsidR="006802CD" w:rsidRPr="00031A27" w:rsidRDefault="006802CD" w:rsidP="006802CD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4" w:type="dxa"/>
          </w:tcPr>
          <w:p w14:paraId="5E061DEA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8E5E02" w14:textId="77777777" w:rsidR="005B50C6" w:rsidRDefault="005B50C6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63007D6" w14:textId="10C1C424" w:rsidR="006802CD" w:rsidRPr="00031A27" w:rsidRDefault="005B50C6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5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4BA95FE1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411148" w14:textId="77777777" w:rsidR="006802CD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BD00AFD" w14:textId="2D40EFB8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426,812</w:t>
            </w:r>
          </w:p>
        </w:tc>
      </w:tr>
      <w:tr w:rsidR="006802CD" w:rsidRPr="00031A27" w14:paraId="6E851363" w14:textId="77777777" w:rsidTr="003A3AA5">
        <w:trPr>
          <w:cantSplit/>
          <w:trHeight w:val="344"/>
          <w:jc w:val="right"/>
        </w:trPr>
        <w:tc>
          <w:tcPr>
            <w:tcW w:w="5515" w:type="dxa"/>
          </w:tcPr>
          <w:p w14:paraId="069D0713" w14:textId="77777777" w:rsidR="006802CD" w:rsidRPr="00031A27" w:rsidRDefault="006802CD" w:rsidP="006802CD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51252889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90F84C" w14:textId="14B97721" w:rsidR="006802CD" w:rsidRPr="00031A27" w:rsidRDefault="005B50C6" w:rsidP="006802CD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923DFE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A6136EE" w14:textId="2F39235C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</w:tr>
      <w:tr w:rsidR="006802CD" w:rsidRPr="00031A27" w14:paraId="5FACC62E" w14:textId="77777777" w:rsidTr="003A3AA5">
        <w:trPr>
          <w:cantSplit/>
          <w:trHeight w:val="739"/>
          <w:jc w:val="right"/>
        </w:trPr>
        <w:tc>
          <w:tcPr>
            <w:tcW w:w="5515" w:type="dxa"/>
          </w:tcPr>
          <w:p w14:paraId="0245AF62" w14:textId="64964021" w:rsidR="006802CD" w:rsidRPr="00031A27" w:rsidRDefault="006802CD" w:rsidP="006802CD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(ปรับลด)</w:t>
            </w: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54" w:type="dxa"/>
          </w:tcPr>
          <w:p w14:paraId="4666042A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4ACCC" w14:textId="77777777" w:rsidR="005B50C6" w:rsidRDefault="005B50C6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B316106" w14:textId="69790729" w:rsidR="006802CD" w:rsidRPr="00031A27" w:rsidRDefault="005B50C6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50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428,264</w:t>
            </w:r>
          </w:p>
        </w:tc>
        <w:tc>
          <w:tcPr>
            <w:tcW w:w="270" w:type="dxa"/>
            <w:shd w:val="clear" w:color="auto" w:fill="auto"/>
          </w:tcPr>
          <w:p w14:paraId="10640869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0E5F22" w14:textId="77777777" w:rsidR="006802CD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2" w:right="-8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8A366D4" w14:textId="4864659B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427,341</w:t>
            </w:r>
          </w:p>
        </w:tc>
      </w:tr>
      <w:tr w:rsidR="006802CD" w:rsidRPr="00BB5A5F" w14:paraId="61BF8A45" w14:textId="77777777" w:rsidTr="003A3AA5">
        <w:trPr>
          <w:cantSplit/>
          <w:trHeight w:val="62"/>
          <w:jc w:val="right"/>
        </w:trPr>
        <w:tc>
          <w:tcPr>
            <w:tcW w:w="5515" w:type="dxa"/>
          </w:tcPr>
          <w:p w14:paraId="023BB386" w14:textId="77777777" w:rsidR="006802CD" w:rsidRPr="003A3AA5" w:rsidRDefault="006802CD" w:rsidP="006802CD">
            <w:pPr>
              <w:ind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4762C2DE" w14:textId="77777777" w:rsidR="006802CD" w:rsidRPr="003A3AA5" w:rsidRDefault="006802CD" w:rsidP="006802CD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32DA986A" w14:textId="77777777" w:rsidR="006802CD" w:rsidRPr="003A3AA5" w:rsidRDefault="006802CD" w:rsidP="006802CD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15FC38" w14:textId="77777777" w:rsidR="006802CD" w:rsidRPr="003A3AA5" w:rsidRDefault="006802CD" w:rsidP="006802CD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1799E6C" w14:textId="77777777" w:rsidR="006802CD" w:rsidRPr="003A3AA5" w:rsidRDefault="006802CD" w:rsidP="006802CD">
            <w:pPr>
              <w:ind w:left="547" w:right="7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6802CD" w:rsidRPr="00031A27" w14:paraId="4E59439B" w14:textId="77777777" w:rsidTr="003A3AA5">
        <w:trPr>
          <w:cantSplit/>
          <w:trHeight w:val="38"/>
          <w:jc w:val="right"/>
        </w:trPr>
        <w:tc>
          <w:tcPr>
            <w:tcW w:w="5515" w:type="dxa"/>
          </w:tcPr>
          <w:p w14:paraId="17AF9DE2" w14:textId="22B41ACF" w:rsidR="006802CD" w:rsidRPr="00031A27" w:rsidRDefault="006802CD" w:rsidP="006802CD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4748B28E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AF6C80E" w14:textId="5A2904D4" w:rsidR="006802CD" w:rsidRDefault="00B54C37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0.66</w:t>
            </w:r>
          </w:p>
        </w:tc>
        <w:tc>
          <w:tcPr>
            <w:tcW w:w="270" w:type="dxa"/>
            <w:shd w:val="clear" w:color="auto" w:fill="auto"/>
          </w:tcPr>
          <w:p w14:paraId="78658C16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6ABC2160" w14:textId="4E9AC55F" w:rsidR="006802CD" w:rsidRPr="00E61416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1.20</w:t>
            </w:r>
          </w:p>
        </w:tc>
      </w:tr>
      <w:tr w:rsidR="006802CD" w:rsidRPr="00031A27" w14:paraId="473A4104" w14:textId="77777777" w:rsidTr="003A3AA5">
        <w:trPr>
          <w:cantSplit/>
          <w:trHeight w:val="38"/>
          <w:jc w:val="right"/>
        </w:trPr>
        <w:tc>
          <w:tcPr>
            <w:tcW w:w="5515" w:type="dxa"/>
          </w:tcPr>
          <w:p w14:paraId="6BCEDA82" w14:textId="77777777" w:rsidR="006802CD" w:rsidRPr="00031A27" w:rsidRDefault="006802CD" w:rsidP="006802CD">
            <w:pPr>
              <w:tabs>
                <w:tab w:val="left" w:pos="540"/>
              </w:tabs>
              <w:ind w:left="28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31A2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031A2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79A19992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78D690E" w14:textId="1F3C6B22" w:rsidR="006802CD" w:rsidRPr="00031A27" w:rsidRDefault="00B54C37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0.66</w:t>
            </w:r>
          </w:p>
        </w:tc>
        <w:tc>
          <w:tcPr>
            <w:tcW w:w="270" w:type="dxa"/>
            <w:shd w:val="clear" w:color="auto" w:fill="auto"/>
          </w:tcPr>
          <w:p w14:paraId="17041109" w14:textId="7777777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0E3CAC" w14:textId="2292B417" w:rsidR="006802CD" w:rsidRPr="00031A27" w:rsidRDefault="006802CD" w:rsidP="006802CD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1.20</w:t>
            </w:r>
          </w:p>
        </w:tc>
      </w:tr>
    </w:tbl>
    <w:p w14:paraId="397EC840" w14:textId="49ACA565" w:rsidR="00E54DBA" w:rsidRPr="003A3AA5" w:rsidRDefault="00E54DBA">
      <w:pPr>
        <w:rPr>
          <w:sz w:val="30"/>
          <w:szCs w:val="30"/>
          <w:cs/>
          <w:lang w:eastAsia="x-none"/>
        </w:rPr>
      </w:pPr>
    </w:p>
    <w:p w14:paraId="1B28064E" w14:textId="0DD06CEB" w:rsidR="00DF2056" w:rsidRDefault="00DF2056" w:rsidP="00DF205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เงินปันผล</w:t>
      </w:r>
    </w:p>
    <w:p w14:paraId="32FCF70E" w14:textId="2D9EA83B" w:rsidR="00DF2056" w:rsidRPr="003A3AA5" w:rsidRDefault="00DF2056" w:rsidP="00DF2056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Style w:val="TableGrid"/>
        <w:tblW w:w="90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8"/>
        <w:gridCol w:w="1772"/>
        <w:gridCol w:w="1514"/>
        <w:gridCol w:w="1367"/>
        <w:gridCol w:w="269"/>
        <w:gridCol w:w="1268"/>
      </w:tblGrid>
      <w:tr w:rsidR="00DF2056" w:rsidRPr="00B22308" w14:paraId="7066E5D6" w14:textId="77777777" w:rsidTr="00B80B6D">
        <w:trPr>
          <w:tblHeader/>
        </w:trPr>
        <w:tc>
          <w:tcPr>
            <w:tcW w:w="2908" w:type="dxa"/>
            <w:shd w:val="clear" w:color="auto" w:fill="auto"/>
            <w:vAlign w:val="bottom"/>
          </w:tcPr>
          <w:p w14:paraId="75BEA543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72" w:type="dxa"/>
            <w:shd w:val="clear" w:color="auto" w:fill="auto"/>
            <w:vAlign w:val="bottom"/>
          </w:tcPr>
          <w:p w14:paraId="2DD6F9D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2B3AB82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6B7288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69" w:type="dxa"/>
            <w:shd w:val="clear" w:color="auto" w:fill="auto"/>
          </w:tcPr>
          <w:p w14:paraId="3B9A88A7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32793EB1" w14:textId="77777777" w:rsidR="00DF2056" w:rsidRPr="004F0100" w:rsidDel="00D43E7A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F0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DF2056" w:rsidRPr="00B22308" w14:paraId="0DF3FC8F" w14:textId="77777777" w:rsidTr="00B80B6D">
        <w:trPr>
          <w:tblHeader/>
        </w:trPr>
        <w:tc>
          <w:tcPr>
            <w:tcW w:w="2908" w:type="dxa"/>
            <w:shd w:val="clear" w:color="auto" w:fill="auto"/>
          </w:tcPr>
          <w:p w14:paraId="368C454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2" w:type="dxa"/>
            <w:shd w:val="clear" w:color="auto" w:fill="auto"/>
          </w:tcPr>
          <w:p w14:paraId="3E4A2BBA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3E7C593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7" w:type="dxa"/>
            <w:shd w:val="clear" w:color="auto" w:fill="auto"/>
          </w:tcPr>
          <w:p w14:paraId="43782465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69" w:type="dxa"/>
            <w:shd w:val="clear" w:color="auto" w:fill="auto"/>
          </w:tcPr>
          <w:p w14:paraId="7319091C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227F6FE2" w14:textId="77777777" w:rsidR="00DF2056" w:rsidRPr="004F0100" w:rsidRDefault="00DF2056" w:rsidP="005D0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7802" w:rsidRPr="00B22308" w14:paraId="1413C0F1" w14:textId="77777777" w:rsidTr="00B80B6D">
        <w:tc>
          <w:tcPr>
            <w:tcW w:w="2908" w:type="dxa"/>
            <w:shd w:val="clear" w:color="auto" w:fill="auto"/>
          </w:tcPr>
          <w:p w14:paraId="642CAA0D" w14:textId="195F73C6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4E6A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72" w:type="dxa"/>
            <w:shd w:val="clear" w:color="auto" w:fill="auto"/>
          </w:tcPr>
          <w:p w14:paraId="2084A617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14" w:type="dxa"/>
            <w:shd w:val="clear" w:color="auto" w:fill="auto"/>
          </w:tcPr>
          <w:p w14:paraId="1BE49361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67" w:type="dxa"/>
            <w:shd w:val="clear" w:color="auto" w:fill="auto"/>
          </w:tcPr>
          <w:p w14:paraId="2AF6AD9B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546EE415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3D30CC20" w14:textId="77777777" w:rsidR="00FA7802" w:rsidRPr="004F0100" w:rsidRDefault="00FA7802" w:rsidP="00FA7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6451" w:rsidRPr="00B22308" w14:paraId="55550AB4" w14:textId="77777777" w:rsidTr="008F1E60">
        <w:tc>
          <w:tcPr>
            <w:tcW w:w="2908" w:type="dxa"/>
            <w:shd w:val="clear" w:color="auto" w:fill="auto"/>
          </w:tcPr>
          <w:p w14:paraId="54DDA4CF" w14:textId="6E47F7C9" w:rsidR="00C66451" w:rsidRPr="0070259C" w:rsidRDefault="00B80B6D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025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7025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133C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72" w:type="dxa"/>
            <w:shd w:val="clear" w:color="auto" w:fill="auto"/>
          </w:tcPr>
          <w:p w14:paraId="56086912" w14:textId="7406F5BA" w:rsidR="00C66451" w:rsidRPr="00FA7802" w:rsidRDefault="00B80B6D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C6645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="00C66451"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66451" w:rsidRPr="002801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6645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14" w:type="dxa"/>
            <w:shd w:val="clear" w:color="auto" w:fill="auto"/>
          </w:tcPr>
          <w:p w14:paraId="1BB3C982" w14:textId="291DBA2B" w:rsidR="00C66451" w:rsidRPr="00FA7802" w:rsidRDefault="00DA637F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</w:t>
            </w:r>
            <w:r w:rsidR="00C66451"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B80B6D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มีนาคม</w:t>
            </w:r>
            <w:r w:rsidR="00C66451"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="00C66451"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 w:rsidR="00C66451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5B463E44" w14:textId="4E362CA7" w:rsidR="00C66451" w:rsidRPr="00FA7802" w:rsidRDefault="007133C6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7133C6">
              <w:rPr>
                <w:rFonts w:asciiTheme="majorBidi" w:hAnsiTheme="majorBidi" w:cstheme="majorBidi"/>
                <w:sz w:val="30"/>
                <w:szCs w:val="30"/>
              </w:rPr>
              <w:t>0.388</w:t>
            </w:r>
          </w:p>
        </w:tc>
        <w:tc>
          <w:tcPr>
            <w:tcW w:w="269" w:type="dxa"/>
            <w:shd w:val="clear" w:color="auto" w:fill="auto"/>
          </w:tcPr>
          <w:p w14:paraId="30CF9FD4" w14:textId="77777777" w:rsidR="00C66451" w:rsidRPr="00FA7802" w:rsidRDefault="00C66451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28335BCA" w14:textId="51020038" w:rsidR="00C66451" w:rsidRPr="00FA7802" w:rsidRDefault="007133C6" w:rsidP="00C6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7133C6">
              <w:rPr>
                <w:rFonts w:asciiTheme="majorBidi" w:hAnsiTheme="majorBidi" w:cstheme="majorBidi"/>
                <w:sz w:val="30"/>
                <w:szCs w:val="30"/>
              </w:rPr>
              <w:t>166.17</w:t>
            </w:r>
          </w:p>
        </w:tc>
      </w:tr>
      <w:tr w:rsidR="008F1E60" w:rsidRPr="00B22308" w14:paraId="18C60B62" w14:textId="77777777" w:rsidTr="008F1E60">
        <w:tc>
          <w:tcPr>
            <w:tcW w:w="2908" w:type="dxa"/>
            <w:shd w:val="clear" w:color="auto" w:fill="auto"/>
          </w:tcPr>
          <w:p w14:paraId="25C1AC1F" w14:textId="79CD539D" w:rsidR="008F1E60" w:rsidRPr="008F1E60" w:rsidRDefault="008F1E60" w:rsidP="008F1E60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F1E6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shd w:val="clear" w:color="auto" w:fill="auto"/>
          </w:tcPr>
          <w:p w14:paraId="11F4F1F6" w14:textId="77777777" w:rsidR="008F1E60" w:rsidRDefault="008F1E60" w:rsidP="008F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7CF335E4" w14:textId="77777777" w:rsidR="008F1E60" w:rsidRDefault="008F1E60" w:rsidP="008F1E60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76FA1" w14:textId="7AC1ED96" w:rsidR="008F1E60" w:rsidRPr="008F1E60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0.388</w:t>
            </w:r>
          </w:p>
        </w:tc>
        <w:tc>
          <w:tcPr>
            <w:tcW w:w="269" w:type="dxa"/>
            <w:shd w:val="clear" w:color="auto" w:fill="auto"/>
          </w:tcPr>
          <w:p w14:paraId="30323A72" w14:textId="77777777" w:rsidR="008F1E60" w:rsidRPr="008F1E60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901C8" w14:textId="7CC47E7D" w:rsidR="008F1E60" w:rsidRPr="008F1E60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F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166.17</w:t>
            </w:r>
          </w:p>
        </w:tc>
      </w:tr>
      <w:tr w:rsidR="008F1E60" w:rsidRPr="00B22308" w14:paraId="781AE5FE" w14:textId="77777777" w:rsidTr="008F1E60">
        <w:tc>
          <w:tcPr>
            <w:tcW w:w="2908" w:type="dxa"/>
            <w:shd w:val="clear" w:color="auto" w:fill="auto"/>
          </w:tcPr>
          <w:p w14:paraId="1DCD6FCE" w14:textId="77777777" w:rsidR="008F1E60" w:rsidRPr="0070259C" w:rsidRDefault="008F1E60" w:rsidP="008F1E6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72" w:type="dxa"/>
            <w:shd w:val="clear" w:color="auto" w:fill="auto"/>
          </w:tcPr>
          <w:p w14:paraId="6D46EDB4" w14:textId="77777777" w:rsidR="008F1E60" w:rsidRDefault="008F1E60" w:rsidP="008F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5519F140" w14:textId="77777777" w:rsidR="008F1E60" w:rsidRDefault="008F1E60" w:rsidP="008F1E60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shd w:val="clear" w:color="auto" w:fill="auto"/>
          </w:tcPr>
          <w:p w14:paraId="5F48FC97" w14:textId="77777777" w:rsidR="008F1E60" w:rsidRPr="007133C6" w:rsidRDefault="008F1E60" w:rsidP="008F1E60">
            <w:pPr>
              <w:tabs>
                <w:tab w:val="decimal" w:pos="738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0F0C9E" w14:textId="77777777" w:rsidR="008F1E60" w:rsidRPr="00FA7802" w:rsidRDefault="008F1E60" w:rsidP="008F1E6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double" w:sz="4" w:space="0" w:color="auto"/>
            </w:tcBorders>
            <w:shd w:val="clear" w:color="auto" w:fill="auto"/>
          </w:tcPr>
          <w:p w14:paraId="7263C21E" w14:textId="77777777" w:rsidR="008F1E60" w:rsidRPr="007133C6" w:rsidRDefault="008F1E60" w:rsidP="008F1E60">
            <w:pPr>
              <w:tabs>
                <w:tab w:val="decimal" w:pos="738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E60" w:rsidRPr="00B22308" w14:paraId="45D63470" w14:textId="77777777" w:rsidTr="00B80B6D">
        <w:tc>
          <w:tcPr>
            <w:tcW w:w="2908" w:type="dxa"/>
            <w:shd w:val="clear" w:color="auto" w:fill="auto"/>
          </w:tcPr>
          <w:p w14:paraId="43895223" w14:textId="43A4949A" w:rsidR="008F1E60" w:rsidRPr="0070259C" w:rsidRDefault="008F1E60" w:rsidP="008F1E6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36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72" w:type="dxa"/>
            <w:shd w:val="clear" w:color="auto" w:fill="auto"/>
          </w:tcPr>
          <w:p w14:paraId="0620EAA6" w14:textId="77777777" w:rsidR="008F1E60" w:rsidRDefault="008F1E60" w:rsidP="008F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37D6A54B" w14:textId="77777777" w:rsidR="008F1E60" w:rsidRDefault="008F1E60" w:rsidP="008F1E60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shd w:val="clear" w:color="auto" w:fill="auto"/>
          </w:tcPr>
          <w:p w14:paraId="408FF08F" w14:textId="77777777" w:rsidR="008F1E60" w:rsidRPr="007133C6" w:rsidRDefault="008F1E60" w:rsidP="008F1E60">
            <w:pPr>
              <w:tabs>
                <w:tab w:val="decimal" w:pos="738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6D0C6E45" w14:textId="77777777" w:rsidR="008F1E60" w:rsidRPr="00FA7802" w:rsidRDefault="008F1E60" w:rsidP="008F1E60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10EF427B" w14:textId="77777777" w:rsidR="008F1E60" w:rsidRPr="007133C6" w:rsidRDefault="008F1E60" w:rsidP="008F1E60">
            <w:pPr>
              <w:tabs>
                <w:tab w:val="decimal" w:pos="738"/>
              </w:tabs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1E60" w:rsidRPr="00B22308" w14:paraId="103CC772" w14:textId="77777777" w:rsidTr="00B80B6D">
        <w:tc>
          <w:tcPr>
            <w:tcW w:w="2908" w:type="dxa"/>
            <w:shd w:val="clear" w:color="auto" w:fill="auto"/>
          </w:tcPr>
          <w:p w14:paraId="4C87FEEE" w14:textId="1BE5AAF8" w:rsidR="008F1E60" w:rsidRPr="0070259C" w:rsidRDefault="008F1E60" w:rsidP="008F1E6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10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4F010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72" w:type="dxa"/>
            <w:shd w:val="clear" w:color="auto" w:fill="auto"/>
          </w:tcPr>
          <w:p w14:paraId="184BC894" w14:textId="405B6DD8" w:rsidR="008F1E60" w:rsidRDefault="00B92256" w:rsidP="008F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F1E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F1E60" w:rsidRPr="0028014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14" w:type="dxa"/>
            <w:shd w:val="clear" w:color="auto" w:fill="auto"/>
          </w:tcPr>
          <w:p w14:paraId="2E5AA09F" w14:textId="305DE4A4" w:rsidR="008F1E60" w:rsidRDefault="008F1E60" w:rsidP="008F1E60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15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336A5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8336A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7</w:t>
            </w:r>
          </w:p>
        </w:tc>
        <w:tc>
          <w:tcPr>
            <w:tcW w:w="1367" w:type="dxa"/>
            <w:shd w:val="clear" w:color="auto" w:fill="auto"/>
          </w:tcPr>
          <w:p w14:paraId="65D0B8D8" w14:textId="1D193A14" w:rsidR="008F1E60" w:rsidRPr="007133C6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0.888</w:t>
            </w:r>
          </w:p>
        </w:tc>
        <w:tc>
          <w:tcPr>
            <w:tcW w:w="269" w:type="dxa"/>
            <w:shd w:val="clear" w:color="auto" w:fill="auto"/>
          </w:tcPr>
          <w:p w14:paraId="13502272" w14:textId="77777777" w:rsidR="008F1E60" w:rsidRPr="00FA7802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04461914" w14:textId="6BD5C437" w:rsidR="008F1E60" w:rsidRPr="007133C6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379.01</w:t>
            </w:r>
          </w:p>
        </w:tc>
      </w:tr>
      <w:tr w:rsidR="008F1E60" w:rsidRPr="00B22308" w14:paraId="4F11AE3D" w14:textId="77777777" w:rsidTr="00B80B6D">
        <w:tc>
          <w:tcPr>
            <w:tcW w:w="2908" w:type="dxa"/>
            <w:shd w:val="clear" w:color="auto" w:fill="auto"/>
          </w:tcPr>
          <w:p w14:paraId="268830A0" w14:textId="02D55F9B" w:rsidR="008F1E60" w:rsidRPr="0070259C" w:rsidRDefault="008F1E60" w:rsidP="008F1E6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C66B0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D798C">
              <w:rPr>
                <w:rFonts w:asciiTheme="majorBidi" w:hAnsiTheme="majorBidi"/>
                <w:sz w:val="30"/>
                <w:szCs w:val="30"/>
                <w:cs/>
              </w:rPr>
              <w:t xml:space="preserve"> เงินปันผลระหว่างกาล </w:t>
            </w:r>
            <w:r w:rsidRPr="003D798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72" w:type="dxa"/>
            <w:shd w:val="clear" w:color="auto" w:fill="auto"/>
          </w:tcPr>
          <w:p w14:paraId="51BE2C49" w14:textId="4EC166E5" w:rsidR="008F1E60" w:rsidRDefault="008F1E60" w:rsidP="008F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BC66B0">
              <w:rPr>
                <w:rFonts w:asciiTheme="majorBidi" w:hAnsiTheme="majorBidi"/>
                <w:sz w:val="30"/>
                <w:szCs w:val="30"/>
                <w:cs/>
              </w:rPr>
              <w:t xml:space="preserve">สิงหาคม 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14" w:type="dxa"/>
            <w:shd w:val="clear" w:color="auto" w:fill="auto"/>
          </w:tcPr>
          <w:p w14:paraId="07B5D546" w14:textId="6C9531C3" w:rsidR="008F1E60" w:rsidRDefault="008F1E60" w:rsidP="008F1E60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14 </w:t>
            </w:r>
            <w:r w:rsidRPr="00BC66B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 w:rsidRPr="00BC66B0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367" w:type="dxa"/>
            <w:shd w:val="clear" w:color="auto" w:fill="auto"/>
          </w:tcPr>
          <w:p w14:paraId="65C38F5B" w14:textId="32A2FD20" w:rsidR="008F1E60" w:rsidRPr="007133C6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0.358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1A5F875A" w14:textId="77777777" w:rsidR="008F1E60" w:rsidRPr="00FA7802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shd w:val="clear" w:color="auto" w:fill="auto"/>
          </w:tcPr>
          <w:p w14:paraId="5DD853BF" w14:textId="31D5950F" w:rsidR="008F1E60" w:rsidRPr="007133C6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C66B0">
              <w:rPr>
                <w:rFonts w:asciiTheme="majorBidi" w:hAnsiTheme="majorBidi" w:cstheme="majorBidi"/>
                <w:sz w:val="30"/>
                <w:szCs w:val="30"/>
              </w:rPr>
              <w:t>152.80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F1E60" w:rsidRPr="00B22308" w14:paraId="3C71E890" w14:textId="77777777" w:rsidTr="008F1E60">
        <w:tc>
          <w:tcPr>
            <w:tcW w:w="2908" w:type="dxa"/>
            <w:shd w:val="clear" w:color="auto" w:fill="auto"/>
          </w:tcPr>
          <w:p w14:paraId="11517E4D" w14:textId="3463AF76" w:rsidR="008F1E60" w:rsidRPr="0070259C" w:rsidRDefault="008F1E60" w:rsidP="008F1E60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798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72" w:type="dxa"/>
            <w:shd w:val="clear" w:color="auto" w:fill="auto"/>
          </w:tcPr>
          <w:p w14:paraId="7E671BB9" w14:textId="77777777" w:rsidR="008F1E60" w:rsidRDefault="008F1E60" w:rsidP="008F1E6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shd w:val="clear" w:color="auto" w:fill="auto"/>
          </w:tcPr>
          <w:p w14:paraId="549F7A8C" w14:textId="77777777" w:rsidR="008F1E60" w:rsidRDefault="008F1E60" w:rsidP="008F1E60">
            <w:pPr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D2DE5" w14:textId="5A84B8A7" w:rsidR="008F1E60" w:rsidRPr="008F1E60" w:rsidRDefault="004013BB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8F1E60" w:rsidRPr="008F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8F1E60" w:rsidRPr="008F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69" w:type="dxa"/>
            <w:shd w:val="clear" w:color="auto" w:fill="auto"/>
          </w:tcPr>
          <w:p w14:paraId="31466649" w14:textId="77777777" w:rsidR="008F1E60" w:rsidRPr="008F1E60" w:rsidRDefault="008F1E60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ECBEB" w14:textId="0BE691C3" w:rsidR="008F1E60" w:rsidRPr="008F1E60" w:rsidRDefault="004013BB" w:rsidP="008F1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108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  <w:r w:rsidR="008F1E60" w:rsidRPr="008F1E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04A864D3" w14:textId="027E4640" w:rsidR="003A3AA5" w:rsidRDefault="003A3AA5" w:rsidP="00BA4E16">
      <w:pPr>
        <w:pStyle w:val="Heading8"/>
        <w:tabs>
          <w:tab w:val="left" w:pos="540"/>
        </w:tabs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159AB2A" w14:textId="77777777" w:rsidR="003A3AA5" w:rsidRDefault="003A3AA5">
      <w:pPr>
        <w:rPr>
          <w:rFonts w:asciiTheme="majorBidi" w:hAnsiTheme="majorBidi" w:cstheme="majorBidi"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3EDC242F" w14:textId="1F7272BC" w:rsidR="00F5517F" w:rsidRPr="00866366" w:rsidRDefault="00F5517F" w:rsidP="00866366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66366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BC6DBE" w:rsidRDefault="00F5517F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216EE909" w14:textId="77777777" w:rsidR="00F05E18" w:rsidRPr="007F2EC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BC6DBE" w:rsidRDefault="00F05E18" w:rsidP="0007386D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1874F7E2" w14:textId="458165BB" w:rsidR="000D2423" w:rsidRDefault="005F2676" w:rsidP="003E6A6A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3E6A6A" w:rsidRPr="003E6A6A">
        <w:rPr>
          <w:rFonts w:asciiTheme="majorBidi" w:hAnsiTheme="majorBidi"/>
          <w:sz w:val="30"/>
          <w:szCs w:val="30"/>
          <w:cs/>
          <w:lang w:bidi="th-TH"/>
        </w:rPr>
        <w:t>และหนี้สินทางการเงิน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วัดมูลค่าด้วย</w:t>
      </w:r>
      <w:r w:rsidR="003E6A6A"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="00186DAC" w:rsidRPr="00A369A7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A369A7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AC14A35" w14:textId="77777777" w:rsidR="000D2423" w:rsidRDefault="000D2423" w:rsidP="00B922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  <w:sectPr w:rsidR="000D2423" w:rsidSect="00C56E71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386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430"/>
        <w:gridCol w:w="1890"/>
        <w:gridCol w:w="184"/>
        <w:gridCol w:w="1886"/>
        <w:gridCol w:w="184"/>
        <w:gridCol w:w="1436"/>
        <w:gridCol w:w="184"/>
        <w:gridCol w:w="1346"/>
        <w:gridCol w:w="180"/>
        <w:gridCol w:w="1260"/>
        <w:gridCol w:w="180"/>
        <w:gridCol w:w="1260"/>
        <w:gridCol w:w="180"/>
        <w:gridCol w:w="1260"/>
      </w:tblGrid>
      <w:tr w:rsidR="000D2423" w:rsidRPr="00BB5A5F" w14:paraId="62473E40" w14:textId="77777777" w:rsidTr="00DD5FA2">
        <w:trPr>
          <w:cantSplit/>
          <w:trHeight w:val="191"/>
          <w:tblHeader/>
        </w:trPr>
        <w:tc>
          <w:tcPr>
            <w:tcW w:w="2430" w:type="dxa"/>
          </w:tcPr>
          <w:p w14:paraId="5B93AA09" w14:textId="77777777" w:rsidR="000D2423" w:rsidRPr="00BB5A5F" w:rsidRDefault="000D2423" w:rsidP="00DD5FA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580" w:type="dxa"/>
            <w:gridSpan w:val="5"/>
            <w:tcBorders>
              <w:bottom w:val="single" w:sz="4" w:space="0" w:color="auto"/>
            </w:tcBorders>
          </w:tcPr>
          <w:p w14:paraId="4AEEF290" w14:textId="77777777" w:rsidR="000D2423" w:rsidRPr="00BB5A5F" w:rsidRDefault="000D2423" w:rsidP="00DD5F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4" w:type="dxa"/>
          </w:tcPr>
          <w:p w14:paraId="4BDC493E" w14:textId="77777777" w:rsidR="000D2423" w:rsidRPr="00BB5A5F" w:rsidRDefault="000D2423" w:rsidP="00DD5F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66" w:type="dxa"/>
            <w:gridSpan w:val="7"/>
          </w:tcPr>
          <w:p w14:paraId="5CF29B93" w14:textId="77777777" w:rsidR="000D2423" w:rsidRPr="00BB5A5F" w:rsidRDefault="000D2423" w:rsidP="00DD5FA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0D2423" w:rsidRPr="00BB5A5F" w14:paraId="1527AE2B" w14:textId="77777777" w:rsidTr="00DD5FA2">
        <w:trPr>
          <w:cantSplit/>
          <w:tblHeader/>
        </w:trPr>
        <w:tc>
          <w:tcPr>
            <w:tcW w:w="2430" w:type="dxa"/>
          </w:tcPr>
          <w:p w14:paraId="622C1402" w14:textId="77777777" w:rsidR="000D2423" w:rsidRPr="00BB5A5F" w:rsidRDefault="000D2423" w:rsidP="00DD5FA2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0088D1B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731A32BA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</w:tcBorders>
          </w:tcPr>
          <w:p w14:paraId="2ED3C37C" w14:textId="77777777" w:rsidR="00372514" w:rsidRDefault="00372514" w:rsidP="00DD5FA2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4F18F551" w14:textId="70134891" w:rsidR="000D2423" w:rsidRPr="00BB5A5F" w:rsidRDefault="000D2423" w:rsidP="00DD5FA2">
            <w:pPr>
              <w:pStyle w:val="acctfourfigures"/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4" w:type="dxa"/>
            <w:tcBorders>
              <w:top w:val="single" w:sz="4" w:space="0" w:color="auto"/>
            </w:tcBorders>
          </w:tcPr>
          <w:p w14:paraId="0B880610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7C5D3AEC" w14:textId="77777777" w:rsidR="000D2423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AA68E5" w14:textId="77777777" w:rsidR="000D2423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6786E817" w14:textId="77777777" w:rsidR="000D2423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D829E76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707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4" w:type="dxa"/>
          </w:tcPr>
          <w:p w14:paraId="5705E21E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C07D28" w14:textId="77777777" w:rsidR="000D2423" w:rsidRPr="00BB5A5F" w:rsidRDefault="000D2423" w:rsidP="00DD5FA2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8E1C5B" w14:textId="77777777" w:rsidR="000D2423" w:rsidRPr="00BB5A5F" w:rsidRDefault="000D2423" w:rsidP="00DD5FA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2AB12" w14:textId="77777777" w:rsidR="000D2423" w:rsidRPr="00BB5A5F" w:rsidRDefault="000D2423" w:rsidP="00DD5FA2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C9AD79" w14:textId="77777777" w:rsidR="000D2423" w:rsidRPr="00BB5A5F" w:rsidRDefault="000D2423" w:rsidP="00DD5FA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10F649" w14:textId="77777777" w:rsidR="000D2423" w:rsidRPr="00BB5A5F" w:rsidRDefault="000D2423" w:rsidP="00DD5FA2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BB5A5F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54DF8" w14:textId="77777777" w:rsidR="000D2423" w:rsidRPr="00BB5A5F" w:rsidRDefault="000D2423" w:rsidP="00DD5FA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4D223F" w14:textId="77777777" w:rsidR="000D2423" w:rsidRPr="00BB5A5F" w:rsidRDefault="000D2423" w:rsidP="00DD5FA2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D2423" w:rsidRPr="00BB5A5F" w14:paraId="55823CC8" w14:textId="77777777" w:rsidTr="00DD5FA2">
        <w:trPr>
          <w:cantSplit/>
          <w:tblHeader/>
        </w:trPr>
        <w:tc>
          <w:tcPr>
            <w:tcW w:w="2430" w:type="dxa"/>
            <w:hideMark/>
          </w:tcPr>
          <w:p w14:paraId="2E5174F3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430" w:type="dxa"/>
            <w:gridSpan w:val="13"/>
          </w:tcPr>
          <w:p w14:paraId="06005324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B5A5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2423" w:rsidRPr="00BB5A5F" w14:paraId="0C34C389" w14:textId="77777777" w:rsidTr="00DD5FA2">
        <w:trPr>
          <w:cantSplit/>
        </w:trPr>
        <w:tc>
          <w:tcPr>
            <w:tcW w:w="2430" w:type="dxa"/>
          </w:tcPr>
          <w:p w14:paraId="0062A10C" w14:textId="3251E798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C014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0146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90" w:type="dxa"/>
          </w:tcPr>
          <w:p w14:paraId="62C8FB69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5361D1DF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ABD415C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79814F18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70C44267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4345ED5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826DD21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FE2D54" w14:textId="77777777" w:rsidR="000D2423" w:rsidRPr="00BB5A5F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1DD065" w14:textId="77777777" w:rsidR="000D2423" w:rsidRPr="00BB5A5F" w:rsidRDefault="000D2423" w:rsidP="00DD5F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D0AD94" w14:textId="77777777" w:rsidR="000D2423" w:rsidRPr="00BB5A5F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9FB60C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7B56F" w14:textId="77777777" w:rsidR="000D2423" w:rsidRPr="00BB5A5F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863AD" w14:textId="77777777" w:rsidR="000D2423" w:rsidRPr="00BB5A5F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16E51911" w14:textId="77777777" w:rsidTr="00DD5FA2">
        <w:trPr>
          <w:cantSplit/>
        </w:trPr>
        <w:tc>
          <w:tcPr>
            <w:tcW w:w="2430" w:type="dxa"/>
            <w:hideMark/>
          </w:tcPr>
          <w:p w14:paraId="5F3E1085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B0CAF8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0B6DFDA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62B69A5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124AF36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6067EE4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E2C5D4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702431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D4468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1C6D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754EE6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49F0C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A5FD1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EA770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66D76286" w14:textId="77777777" w:rsidTr="00DD5FA2">
        <w:trPr>
          <w:cantSplit/>
        </w:trPr>
        <w:tc>
          <w:tcPr>
            <w:tcW w:w="2430" w:type="dxa"/>
            <w:shd w:val="clear" w:color="auto" w:fill="auto"/>
            <w:vAlign w:val="bottom"/>
            <w:hideMark/>
          </w:tcPr>
          <w:p w14:paraId="6DFF6CA0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AF732F4" w14:textId="2E7E229A" w:rsidR="000D2423" w:rsidRPr="009B3E2E" w:rsidRDefault="001E005F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val="en-US" w:bidi="th-TH"/>
              </w:rPr>
              <w:t>42,93</w:t>
            </w:r>
            <w:r w:rsidR="008C265A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786AAC2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</w:tcPr>
          <w:p w14:paraId="2F5B5B91" w14:textId="26FDC56C" w:rsidR="000D2423" w:rsidRPr="009B3E2E" w:rsidRDefault="001E005F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ED485D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</w:tcPr>
          <w:p w14:paraId="1A1F83D7" w14:textId="278540BA" w:rsidR="000D2423" w:rsidRPr="009B3E2E" w:rsidRDefault="001E005F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bidi="th-TH"/>
              </w:rPr>
              <w:t>42,93</w:t>
            </w:r>
            <w:r w:rsidR="0019096D"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461196D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BD37CE2" w14:textId="2B7F4B5A" w:rsidR="000D2423" w:rsidRPr="009B3E2E" w:rsidRDefault="001E005F" w:rsidP="00DD5FA2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val="en-US" w:bidi="th-TH"/>
              </w:rPr>
              <w:t>42,93</w:t>
            </w:r>
            <w:r w:rsidR="0019096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6AC35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D4C741" w14:textId="232BE387" w:rsidR="000D2423" w:rsidRPr="009B3E2E" w:rsidRDefault="001E005F" w:rsidP="00DD5FA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ED031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9D9581" w14:textId="65C46524" w:rsidR="000D2423" w:rsidRPr="009B3E2E" w:rsidRDefault="001E005F" w:rsidP="00DD5FA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7D363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7962A08" w14:textId="733A7544" w:rsidR="000D2423" w:rsidRPr="009B3E2E" w:rsidRDefault="001E005F" w:rsidP="00DD5F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val="en-US" w:bidi="th-TH"/>
              </w:rPr>
              <w:t>42,93</w:t>
            </w:r>
            <w:r w:rsidR="0019096D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0D2423" w:rsidRPr="00BB5A5F" w14:paraId="59A9F55A" w14:textId="77777777" w:rsidTr="00DD5FA2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FEBA4EA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DE302F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2296F9" w14:textId="64E7ADA7" w:rsidR="000D2423" w:rsidRPr="009B3E2E" w:rsidRDefault="001E005F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006B2E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C0B6AEB" w14:textId="6E97875F" w:rsidR="000D2423" w:rsidRPr="009B3E2E" w:rsidRDefault="001E005F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</w:tcPr>
          <w:p w14:paraId="4D11890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34C261E1" w14:textId="1143E4EA" w:rsidR="000D2423" w:rsidRPr="009B3E2E" w:rsidRDefault="001E005F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184" w:type="dxa"/>
            <w:shd w:val="clear" w:color="auto" w:fill="auto"/>
          </w:tcPr>
          <w:p w14:paraId="2031BF2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F7EB014" w14:textId="06F2217F" w:rsidR="000D2423" w:rsidRPr="009B3E2E" w:rsidRDefault="001E005F" w:rsidP="00DD5FA2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35CD9A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1D5AB8" w14:textId="64C29C55" w:rsidR="000D2423" w:rsidRPr="009B3E2E" w:rsidRDefault="001E005F" w:rsidP="000D242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2E338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97B0D5D" w14:textId="1930F9F6" w:rsidR="000D2423" w:rsidRPr="009B3E2E" w:rsidRDefault="001E005F" w:rsidP="00DD5FA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BCB4C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6F0F47" w14:textId="04FA80EF" w:rsidR="000D2423" w:rsidRPr="009B3E2E" w:rsidRDefault="001E005F" w:rsidP="00DD5F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005F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0D2423" w:rsidRPr="00BB5A5F" w14:paraId="11D902D9" w14:textId="77777777" w:rsidTr="00DD5FA2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8366BD6" w14:textId="77777777" w:rsidR="000D2423" w:rsidRPr="00BB5A5F" w:rsidRDefault="000D2423" w:rsidP="00DD5FA2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3F166" w14:textId="47192344" w:rsidR="000D2423" w:rsidRPr="009B3E2E" w:rsidRDefault="001E005F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1E005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42,93</w:t>
            </w:r>
            <w:r w:rsidR="008C26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4" w:type="dxa"/>
          </w:tcPr>
          <w:p w14:paraId="7FE084C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6353E039" w14:textId="17618253" w:rsidR="000D2423" w:rsidRPr="009B3E2E" w:rsidRDefault="001E005F" w:rsidP="00DD5FA2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05F">
              <w:rPr>
                <w:rFonts w:ascii="Angsana New" w:hAnsi="Angsana New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184" w:type="dxa"/>
          </w:tcPr>
          <w:p w14:paraId="23CDE19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554E5B" w14:textId="14DCA6FC" w:rsidR="000D2423" w:rsidRPr="009B3E2E" w:rsidRDefault="001E005F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005F">
              <w:rPr>
                <w:rFonts w:ascii="Angsana New" w:hAnsi="Angsana New"/>
                <w:b/>
                <w:bCs/>
                <w:sz w:val="30"/>
                <w:szCs w:val="30"/>
              </w:rPr>
              <w:t>82,93</w:t>
            </w:r>
            <w:r w:rsidR="009511B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4" w:type="dxa"/>
            <w:shd w:val="clear" w:color="auto" w:fill="auto"/>
          </w:tcPr>
          <w:p w14:paraId="5FABB85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9CD010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AC842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57224F" w14:textId="77777777" w:rsidR="000D2423" w:rsidRPr="009B3E2E" w:rsidRDefault="000D2423" w:rsidP="00DD5FA2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2CC35DA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F3A972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C4A9E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B6BF6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24CE96DC" w14:textId="77777777" w:rsidTr="00DD5FA2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4D4EF60E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9424BE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66CE7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double" w:sz="4" w:space="0" w:color="auto"/>
            </w:tcBorders>
          </w:tcPr>
          <w:p w14:paraId="160A594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260FFAA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14:paraId="4E0F5D7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3E8169A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5C0350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BFB20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C7D06" w14:textId="77777777" w:rsidR="000D2423" w:rsidRPr="009B3E2E" w:rsidRDefault="000D2423" w:rsidP="00DD5FA2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F50C8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EF27A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D0445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DAFAA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D2423" w:rsidRPr="00BB5A5F" w14:paraId="16F18292" w14:textId="77777777" w:rsidTr="00DD5FA2">
        <w:trPr>
          <w:cantSplit/>
        </w:trPr>
        <w:tc>
          <w:tcPr>
            <w:tcW w:w="2430" w:type="dxa"/>
          </w:tcPr>
          <w:p w14:paraId="247E469F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B680D4B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1D2AD53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A4FE9AD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6C43EE2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1AD34F1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0CD4CBBC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5A989807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B0D2F3E" w14:textId="77777777" w:rsidR="000D2423" w:rsidRPr="009B3E2E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DA2A2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390D338" w14:textId="77777777" w:rsidR="000D2423" w:rsidRPr="009B3E2E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03E122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E0D4BC" w14:textId="77777777" w:rsidR="000D2423" w:rsidRPr="009B3E2E" w:rsidRDefault="000D2423" w:rsidP="00DD5FA2">
            <w:pPr>
              <w:pStyle w:val="acctfourfigures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4DDBAF" w14:textId="77777777" w:rsidR="000D2423" w:rsidRPr="009B3E2E" w:rsidRDefault="000D2423" w:rsidP="00DD5FA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71BDDF11" w14:textId="77777777" w:rsidTr="00DD5FA2">
        <w:trPr>
          <w:cantSplit/>
        </w:trPr>
        <w:tc>
          <w:tcPr>
            <w:tcW w:w="2430" w:type="dxa"/>
            <w:hideMark/>
          </w:tcPr>
          <w:p w14:paraId="4A2AE525" w14:textId="77777777" w:rsidR="000D2423" w:rsidRPr="00BB5A5F" w:rsidRDefault="000D2423" w:rsidP="00DD5FA2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B5A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90" w:type="dxa"/>
          </w:tcPr>
          <w:p w14:paraId="6AA58891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6B75117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86" w:type="dxa"/>
          </w:tcPr>
          <w:p w14:paraId="052D016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2A9C160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4106C2B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</w:tcPr>
          <w:p w14:paraId="3B67F59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46" w:type="dxa"/>
          </w:tcPr>
          <w:p w14:paraId="1E44796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F2CB1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67488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55CB2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5F001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6934E4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2F683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0D2423" w:rsidRPr="00BB5A5F" w14:paraId="2E74A707" w14:textId="77777777" w:rsidTr="00DD5FA2">
        <w:trPr>
          <w:cantSplit/>
        </w:trPr>
        <w:tc>
          <w:tcPr>
            <w:tcW w:w="2430" w:type="dxa"/>
            <w:vAlign w:val="bottom"/>
            <w:hideMark/>
          </w:tcPr>
          <w:p w14:paraId="1C238E55" w14:textId="77777777" w:rsidR="000D2423" w:rsidRPr="00BB5A5F" w:rsidRDefault="000D2423" w:rsidP="00DD5FA2">
            <w:pPr>
              <w:ind w:left="191" w:hanging="191"/>
              <w:rPr>
                <w:rFonts w:ascii="Angsana New" w:hAnsi="Angsana New"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890" w:type="dxa"/>
            <w:vAlign w:val="bottom"/>
          </w:tcPr>
          <w:p w14:paraId="1B180FC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0522D270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14:paraId="23EFD78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432CECE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D8A1C7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2673997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46" w:type="dxa"/>
            <w:vAlign w:val="bottom"/>
          </w:tcPr>
          <w:p w14:paraId="3BD32A98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402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0" w:type="dxa"/>
            <w:vAlign w:val="bottom"/>
          </w:tcPr>
          <w:p w14:paraId="2F15E42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DFA62E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71B03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415EF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A557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8E197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sz w:val="30"/>
                <w:szCs w:val="30"/>
                <w:lang w:val="en-US" w:bidi="th-TH"/>
              </w:rPr>
              <w:t>46,029</w:t>
            </w:r>
          </w:p>
        </w:tc>
      </w:tr>
      <w:tr w:rsidR="000D2423" w:rsidRPr="00BB5A5F" w14:paraId="0DD75534" w14:textId="77777777" w:rsidTr="00DD5FA2">
        <w:trPr>
          <w:cantSplit/>
        </w:trPr>
        <w:tc>
          <w:tcPr>
            <w:tcW w:w="2430" w:type="dxa"/>
            <w:vAlign w:val="bottom"/>
          </w:tcPr>
          <w:p w14:paraId="4C38907C" w14:textId="77777777" w:rsidR="000D2423" w:rsidRPr="00BB5A5F" w:rsidRDefault="000D2423" w:rsidP="00DD5FA2">
            <w:pPr>
              <w:ind w:left="191" w:right="-78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B5A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BAFD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354"/>
              </w:tabs>
              <w:spacing w:line="240" w:lineRule="auto"/>
              <w:ind w:left="-80" w:right="-7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46,029</w:t>
            </w:r>
          </w:p>
        </w:tc>
        <w:tc>
          <w:tcPr>
            <w:tcW w:w="184" w:type="dxa"/>
          </w:tcPr>
          <w:p w14:paraId="28651622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6" w:type="dxa"/>
            <w:tcBorders>
              <w:top w:val="single" w:sz="4" w:space="0" w:color="auto"/>
              <w:bottom w:val="double" w:sz="4" w:space="0" w:color="auto"/>
            </w:tcBorders>
          </w:tcPr>
          <w:p w14:paraId="490EE015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</w:tcPr>
          <w:p w14:paraId="5AB75547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64F61D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80" w:right="-8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B3E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46,029</w:t>
            </w:r>
          </w:p>
        </w:tc>
        <w:tc>
          <w:tcPr>
            <w:tcW w:w="184" w:type="dxa"/>
          </w:tcPr>
          <w:p w14:paraId="6E69D8F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DB53D5D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  <w:tab w:val="left" w:pos="552"/>
              </w:tabs>
              <w:spacing w:line="240" w:lineRule="auto"/>
              <w:ind w:left="-80" w:right="-16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001D7B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877EBE5" w14:textId="77777777" w:rsidR="000D2423" w:rsidRPr="009B3E2E" w:rsidRDefault="000D2423" w:rsidP="00DD5FA2">
            <w:pPr>
              <w:pStyle w:val="acctfourfigures"/>
              <w:tabs>
                <w:tab w:val="clear" w:pos="765"/>
              </w:tabs>
              <w:spacing w:line="240" w:lineRule="auto"/>
              <w:ind w:left="-80" w:right="1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A1A5D4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639699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80" w:right="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954A96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0" w:right="-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5B68FC" w14:textId="77777777" w:rsidR="000D2423" w:rsidRPr="009B3E2E" w:rsidRDefault="000D2423" w:rsidP="00DD5FA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0" w:right="10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3E59BDB1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3880275C" w14:textId="77777777" w:rsidR="000D2423" w:rsidRDefault="000D2423" w:rsidP="00F12C15">
      <w:pPr>
        <w:ind w:left="540"/>
        <w:rPr>
          <w:rFonts w:asciiTheme="majorBidi" w:hAnsiTheme="majorBidi" w:cstheme="majorBidi"/>
          <w:sz w:val="30"/>
          <w:szCs w:val="30"/>
        </w:rPr>
        <w:sectPr w:rsidR="000D2423" w:rsidSect="000D2423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BFE208B" w14:textId="2772B922" w:rsidR="00970875" w:rsidRDefault="00B066CA" w:rsidP="00F12C15">
      <w:pPr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622C9BB" w14:textId="77777777" w:rsidR="00F12C15" w:rsidRPr="0071215C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C0954CF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</w:t>
            </w:r>
            <w:r w:rsidR="00480F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ตราสารทุน</w:t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020D645E" w:rsidR="00B066CA" w:rsidRPr="002D6F52" w:rsidRDefault="00480FA5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ราคาปิด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3E6A6A" w:rsidRPr="002D6F52" w14:paraId="666FDD49" w14:textId="77777777" w:rsidTr="00372A11">
        <w:tc>
          <w:tcPr>
            <w:tcW w:w="4473" w:type="dxa"/>
          </w:tcPr>
          <w:p w14:paraId="657EB296" w14:textId="0CFF399A" w:rsidR="003E6A6A" w:rsidRPr="002D6F52" w:rsidRDefault="003E6A6A" w:rsidP="003E6A6A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หนี้</w:t>
            </w:r>
            <w:r w:rsidRPr="003E6A6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</w:t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ด้วยราคาทุน</w:t>
            </w:r>
            <w:r w:rsidR="00372514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br/>
            </w: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ตัดจำหน่าย</w:t>
            </w:r>
          </w:p>
        </w:tc>
        <w:tc>
          <w:tcPr>
            <w:tcW w:w="270" w:type="dxa"/>
          </w:tcPr>
          <w:p w14:paraId="489604ED" w14:textId="77777777" w:rsidR="003E6A6A" w:rsidRPr="002D6F52" w:rsidRDefault="003E6A6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E47E02C" w14:textId="496E6C94" w:rsidR="003E6A6A" w:rsidRDefault="003E6A6A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E6A6A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ราคาตลาด ณ วันที่รายงาน</w:t>
            </w:r>
          </w:p>
        </w:tc>
      </w:tr>
      <w:bookmarkEnd w:id="1"/>
    </w:tbl>
    <w:p w14:paraId="534D1138" w14:textId="319076BD" w:rsidR="006540AC" w:rsidRPr="00F2653D" w:rsidRDefault="006540AC" w:rsidP="00533A16">
      <w:pPr>
        <w:ind w:left="540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37069421" w14:textId="73A48778" w:rsidR="00276B65" w:rsidRPr="00533A16" w:rsidRDefault="00276B65" w:rsidP="00533A16">
      <w:pPr>
        <w:ind w:left="540"/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</w:pPr>
      <w:r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รายการเคลื่อนไหวของ</w:t>
      </w:r>
      <w:r w:rsidR="00D11109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สินทรัพย์ทางการเงินหมุนเวียนอื่น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สำหรับงวด</w:t>
      </w:r>
      <w:r w:rsidR="00C0146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หก</w:t>
      </w:r>
      <w:r w:rsidR="002B1A2F" w:rsidRPr="00533A1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เดือนสิ้นสุดวันที่ </w:t>
      </w:r>
      <w:r w:rsidR="00AE6D10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3</w:t>
      </w:r>
      <w:r w:rsidR="00C01468">
        <w:rPr>
          <w:rFonts w:asciiTheme="majorBidi" w:hAnsiTheme="majorBidi" w:cstheme="majorBidi"/>
          <w:i/>
          <w:iCs/>
          <w:spacing w:val="-6"/>
          <w:sz w:val="30"/>
          <w:szCs w:val="30"/>
        </w:rPr>
        <w:t>0</w:t>
      </w:r>
      <w:r w:rsidR="00AB2BF1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="00C66451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ม</w:t>
      </w:r>
      <w:r w:rsidR="00C0146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ิถุนายน</w:t>
      </w:r>
      <w:r w:rsidR="0088165A" w:rsidRPr="00533A16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88165A" w:rsidRPr="00533A1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C66451">
        <w:rPr>
          <w:rFonts w:asciiTheme="majorBidi" w:hAnsiTheme="majorBidi" w:cstheme="majorBidi"/>
          <w:i/>
          <w:iCs/>
          <w:spacing w:val="-6"/>
          <w:sz w:val="30"/>
          <w:szCs w:val="30"/>
        </w:rPr>
        <w:t>8</w:t>
      </w:r>
    </w:p>
    <w:p w14:paraId="30A800FF" w14:textId="77777777" w:rsidR="00866366" w:rsidRPr="0071215C" w:rsidRDefault="00866366" w:rsidP="00866366">
      <w:pPr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8914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3060"/>
        <w:gridCol w:w="814"/>
        <w:gridCol w:w="1620"/>
        <w:gridCol w:w="270"/>
        <w:gridCol w:w="1440"/>
        <w:gridCol w:w="236"/>
        <w:gridCol w:w="1474"/>
      </w:tblGrid>
      <w:tr w:rsidR="00566C67" w:rsidRPr="00C647FC" w14:paraId="59F6A795" w14:textId="77777777" w:rsidTr="00566C67">
        <w:tc>
          <w:tcPr>
            <w:tcW w:w="3060" w:type="dxa"/>
          </w:tcPr>
          <w:p w14:paraId="29EFAF4A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2BCA315A" w14:textId="77777777" w:rsidR="00566C67" w:rsidRDefault="00566C67" w:rsidP="00C647FC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C5EB28B" w14:textId="35B1382E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5AD64BB" w14:textId="25795FD8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247CFA" w14:textId="4516022F" w:rsidR="00566C67" w:rsidRPr="00C647FC" w:rsidRDefault="00566C67" w:rsidP="00EA6571">
            <w:pPr>
              <w:tabs>
                <w:tab w:val="decimal" w:pos="1044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36" w:type="dxa"/>
          </w:tcPr>
          <w:p w14:paraId="71DB6D84" w14:textId="77777777" w:rsidR="00566C67" w:rsidRPr="00C647FC" w:rsidRDefault="00566C67" w:rsidP="00EA6571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4" w:type="dxa"/>
            <w:vAlign w:val="bottom"/>
          </w:tcPr>
          <w:p w14:paraId="213A7065" w14:textId="77777777" w:rsidR="00566C67" w:rsidRPr="00C647FC" w:rsidRDefault="00566C67" w:rsidP="00EA6571">
            <w:pPr>
              <w:tabs>
                <w:tab w:val="decimal" w:pos="78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66C67" w:rsidRPr="00C647FC" w14:paraId="09342CE1" w14:textId="77777777" w:rsidTr="00566C67">
        <w:tc>
          <w:tcPr>
            <w:tcW w:w="3060" w:type="dxa"/>
          </w:tcPr>
          <w:p w14:paraId="6687F79D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178868F" w14:textId="77777777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5"/>
          </w:tcPr>
          <w:p w14:paraId="7372F8D6" w14:textId="06D416BA" w:rsidR="00566C67" w:rsidRPr="00C647FC" w:rsidRDefault="00566C67" w:rsidP="00C647FC">
            <w:pPr>
              <w:tabs>
                <w:tab w:val="left" w:pos="610"/>
                <w:tab w:val="decimal" w:pos="700"/>
                <w:tab w:val="left" w:pos="2590"/>
              </w:tabs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79648469" w14:textId="77777777" w:rsidTr="00566C67">
        <w:tc>
          <w:tcPr>
            <w:tcW w:w="3060" w:type="dxa"/>
          </w:tcPr>
          <w:p w14:paraId="31AA5B60" w14:textId="77777777" w:rsidR="00566C67" w:rsidRPr="00C647FC" w:rsidRDefault="00566C67" w:rsidP="00C647F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14" w:type="dxa"/>
          </w:tcPr>
          <w:p w14:paraId="3606629B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E59505" w14:textId="57CEDD23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B2BD0D" w14:textId="1A98F46C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04F15" w14:textId="63717C19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66D756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59750598" w14:textId="77777777" w:rsidR="00566C67" w:rsidRPr="00C647FC" w:rsidRDefault="00566C67" w:rsidP="00C647FC">
            <w:pPr>
              <w:tabs>
                <w:tab w:val="decimal" w:pos="97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6C67" w:rsidRPr="00C647FC" w14:paraId="5B46EAB4" w14:textId="77777777" w:rsidTr="00566C67">
        <w:tc>
          <w:tcPr>
            <w:tcW w:w="3060" w:type="dxa"/>
          </w:tcPr>
          <w:p w14:paraId="2038BB70" w14:textId="13A4A8F7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647F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4" w:type="dxa"/>
          </w:tcPr>
          <w:p w14:paraId="0DA8C5D7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CD2B0F8" w14:textId="2E019473" w:rsidR="00566C67" w:rsidRDefault="00566C67" w:rsidP="007B3799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46,029</w:t>
            </w:r>
          </w:p>
        </w:tc>
        <w:tc>
          <w:tcPr>
            <w:tcW w:w="270" w:type="dxa"/>
          </w:tcPr>
          <w:p w14:paraId="0D7F76F8" w14:textId="1A92CD17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7B84F0" w14:textId="166AFCB9" w:rsidR="00566C67" w:rsidRPr="00274CBC" w:rsidRDefault="00566C67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A7CF72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2A9618EC" w14:textId="3AD2189B" w:rsidR="00566C67" w:rsidRPr="00274CBC" w:rsidRDefault="00566C67" w:rsidP="0007386D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46,029</w:t>
            </w:r>
          </w:p>
        </w:tc>
      </w:tr>
      <w:tr w:rsidR="00566C67" w:rsidRPr="00C647FC" w14:paraId="4622ABE0" w14:textId="77777777" w:rsidTr="00566C67">
        <w:tc>
          <w:tcPr>
            <w:tcW w:w="3060" w:type="dxa"/>
          </w:tcPr>
          <w:p w14:paraId="62B71D13" w14:textId="270D3136" w:rsidR="00566C67" w:rsidRPr="00C647FC" w:rsidRDefault="00566C67" w:rsidP="003D5A5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814" w:type="dxa"/>
          </w:tcPr>
          <w:p w14:paraId="7255DCCA" w14:textId="77777777" w:rsidR="00566C67" w:rsidRDefault="00566C67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F19CA7" w14:textId="65FA3599" w:rsidR="00566C67" w:rsidRDefault="001E005F" w:rsidP="007B3799">
            <w:pPr>
              <w:tabs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56CC30" w14:textId="09DBC3C2" w:rsidR="00566C67" w:rsidRDefault="00566C67" w:rsidP="00274CBC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5E33C91" w14:textId="0EBBDA3C" w:rsidR="00566C67" w:rsidRPr="00054FCE" w:rsidRDefault="001E005F" w:rsidP="00566C67">
            <w:pPr>
              <w:tabs>
                <w:tab w:val="decimal" w:pos="9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40,000</w:t>
            </w:r>
          </w:p>
        </w:tc>
        <w:tc>
          <w:tcPr>
            <w:tcW w:w="236" w:type="dxa"/>
          </w:tcPr>
          <w:p w14:paraId="19975846" w14:textId="77777777" w:rsidR="00566C67" w:rsidRPr="00274CBC" w:rsidRDefault="00566C67" w:rsidP="003D5A5C">
            <w:pPr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bottom"/>
          </w:tcPr>
          <w:p w14:paraId="6B8AC7DF" w14:textId="2C32480F" w:rsidR="00566C67" w:rsidRDefault="001E005F" w:rsidP="00522ED2">
            <w:pPr>
              <w:tabs>
                <w:tab w:val="decimal" w:pos="969"/>
              </w:tabs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005F">
              <w:rPr>
                <w:rFonts w:asciiTheme="majorBidi" w:hAnsiTheme="majorBidi" w:cstheme="majorBidi"/>
                <w:sz w:val="30"/>
                <w:szCs w:val="30"/>
              </w:rPr>
              <w:t>40,000</w:t>
            </w:r>
          </w:p>
        </w:tc>
      </w:tr>
      <w:tr w:rsidR="00566C67" w:rsidRPr="00C647FC" w14:paraId="2002A206" w14:textId="77777777" w:rsidTr="00566C67">
        <w:tc>
          <w:tcPr>
            <w:tcW w:w="3060" w:type="dxa"/>
          </w:tcPr>
          <w:p w14:paraId="42A13E5C" w14:textId="77777777" w:rsidR="00566C67" w:rsidRPr="00C647FC" w:rsidRDefault="00566C67" w:rsidP="00C647F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47FC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814" w:type="dxa"/>
          </w:tcPr>
          <w:p w14:paraId="3BD07FE6" w14:textId="77777777" w:rsidR="00566C67" w:rsidRDefault="00566C67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7B8406D" w14:textId="4E3CB776" w:rsidR="00566C67" w:rsidRDefault="001E005F" w:rsidP="007B3799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(3,09</w:t>
            </w:r>
            <w:r w:rsidR="0019096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BCF7F4" w14:textId="636EAB8E" w:rsidR="00566C67" w:rsidRDefault="00566C67" w:rsidP="00C647FC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E22477" w14:textId="57AFF6C1" w:rsidR="00566C67" w:rsidRPr="00274CBC" w:rsidRDefault="001E005F" w:rsidP="00566C67">
            <w:pPr>
              <w:tabs>
                <w:tab w:val="decimal" w:pos="710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9DC94B" w14:textId="77777777" w:rsidR="00566C67" w:rsidRPr="00274CBC" w:rsidRDefault="00566C67" w:rsidP="00C647FC">
            <w:pPr>
              <w:tabs>
                <w:tab w:val="decimal" w:pos="696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</w:tcPr>
          <w:p w14:paraId="5F3C1BC8" w14:textId="7FB794EF" w:rsidR="00566C67" w:rsidRPr="00274CBC" w:rsidRDefault="001E005F" w:rsidP="00566C67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E005F">
              <w:rPr>
                <w:rFonts w:asciiTheme="majorBidi" w:hAnsiTheme="majorBidi" w:cstheme="majorBidi"/>
                <w:sz w:val="30"/>
                <w:szCs w:val="30"/>
              </w:rPr>
              <w:t>(3,09</w:t>
            </w:r>
            <w:r w:rsidR="0019096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E005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66C67" w:rsidRPr="00C647FC" w14:paraId="6DEB5848" w14:textId="77777777" w:rsidTr="00566C67">
        <w:tc>
          <w:tcPr>
            <w:tcW w:w="3060" w:type="dxa"/>
          </w:tcPr>
          <w:p w14:paraId="200E75E8" w14:textId="0E385D66" w:rsidR="00566C67" w:rsidRPr="00C647FC" w:rsidRDefault="00566C67" w:rsidP="00054FCE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47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01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C0146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814" w:type="dxa"/>
          </w:tcPr>
          <w:p w14:paraId="26F9F62B" w14:textId="77777777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F629B75" w14:textId="4807DEFC" w:rsidR="00566C67" w:rsidRDefault="001E005F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42,93</w:t>
            </w:r>
            <w:r w:rsidR="001909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A912A85" w14:textId="628C6745" w:rsidR="00566C67" w:rsidRDefault="00566C67" w:rsidP="00054FCE">
            <w:pPr>
              <w:tabs>
                <w:tab w:val="decimal" w:pos="97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CE01D2" w14:textId="193D7690" w:rsidR="00566C67" w:rsidRPr="00566C67" w:rsidRDefault="001E005F" w:rsidP="00566C67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0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40,000</w:t>
            </w:r>
          </w:p>
        </w:tc>
        <w:tc>
          <w:tcPr>
            <w:tcW w:w="236" w:type="dxa"/>
            <w:shd w:val="clear" w:color="auto" w:fill="auto"/>
          </w:tcPr>
          <w:p w14:paraId="2B28CC80" w14:textId="77777777" w:rsidR="00566C67" w:rsidRPr="00274CBC" w:rsidRDefault="00566C67" w:rsidP="00054FCE">
            <w:pPr>
              <w:tabs>
                <w:tab w:val="decimal" w:pos="95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D83EBA" w14:textId="75D543AF" w:rsidR="00566C67" w:rsidRPr="00274CBC" w:rsidRDefault="001E005F" w:rsidP="00054FCE">
            <w:pPr>
              <w:tabs>
                <w:tab w:val="decimal" w:pos="969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82,93</w:t>
            </w:r>
            <w:r w:rsidR="001909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19EF94F0" w14:textId="77777777" w:rsidR="007133C6" w:rsidRPr="0071215C" w:rsidRDefault="007133C6" w:rsidP="007133C6">
      <w:pPr>
        <w:pStyle w:val="Heading8"/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2B3B5AD5" w14:textId="040A4B18" w:rsidR="00F12C15" w:rsidRPr="008A7546" w:rsidRDefault="00B5144C" w:rsidP="00EB4230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8A7546"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8A7546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3F7C95AE" w14:textId="77777777" w:rsidR="00F12C15" w:rsidRPr="0071215C" w:rsidRDefault="00F12C15" w:rsidP="0007386D">
      <w:pPr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90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91"/>
        <w:gridCol w:w="954"/>
        <w:gridCol w:w="954"/>
        <w:gridCol w:w="1152"/>
        <w:gridCol w:w="1350"/>
      </w:tblGrid>
      <w:tr w:rsidR="00566C67" w:rsidRPr="00C647FC" w14:paraId="5F6E10AE" w14:textId="77777777" w:rsidTr="00566C67">
        <w:trPr>
          <w:cantSplit/>
          <w:tblHeader/>
        </w:trPr>
        <w:tc>
          <w:tcPr>
            <w:tcW w:w="4491" w:type="dxa"/>
          </w:tcPr>
          <w:p w14:paraId="03B208BC" w14:textId="241A703F" w:rsidR="00566C67" w:rsidRPr="00C647FC" w:rsidRDefault="00566C67" w:rsidP="006256B3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C01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C0146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954" w:type="dxa"/>
          </w:tcPr>
          <w:p w14:paraId="7020B997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6005B99C" w14:textId="6C03FD7E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56AE810B" w14:textId="76E4B6F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B379C25" w14:textId="3FECB4E6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C67" w:rsidRPr="00C647FC" w14:paraId="6FC70C0A" w14:textId="77777777" w:rsidTr="00566C67">
        <w:trPr>
          <w:cantSplit/>
          <w:tblHeader/>
        </w:trPr>
        <w:tc>
          <w:tcPr>
            <w:tcW w:w="4491" w:type="dxa"/>
          </w:tcPr>
          <w:p w14:paraId="6CA16BC6" w14:textId="77777777" w:rsidR="00566C67" w:rsidRPr="00FE3D70" w:rsidRDefault="00566C67" w:rsidP="006256B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78276679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07B08657" w14:textId="327CC892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shd w:val="clear" w:color="auto" w:fill="auto"/>
          </w:tcPr>
          <w:p w14:paraId="1A1E7161" w14:textId="77777777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8AE02D" w14:textId="42352D51" w:rsidR="00566C67" w:rsidRPr="00C647FC" w:rsidRDefault="00566C67" w:rsidP="00C647F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C647FC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66C67" w:rsidRPr="00C647FC" w14:paraId="418AFDD6" w14:textId="77777777" w:rsidTr="00566C67">
        <w:trPr>
          <w:cantSplit/>
        </w:trPr>
        <w:tc>
          <w:tcPr>
            <w:tcW w:w="4491" w:type="dxa"/>
          </w:tcPr>
          <w:p w14:paraId="50010A1C" w14:textId="77777777" w:rsidR="00566C67" w:rsidRPr="00C647FC" w:rsidRDefault="00566C67" w:rsidP="00C647FC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18D42770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2EDAEC2" w14:textId="1A931D35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3563979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56381BAF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566C67" w:rsidRPr="00C647FC" w14:paraId="57A5B0DB" w14:textId="77777777" w:rsidTr="00566C67">
        <w:trPr>
          <w:cantSplit/>
        </w:trPr>
        <w:tc>
          <w:tcPr>
            <w:tcW w:w="4491" w:type="dxa"/>
          </w:tcPr>
          <w:p w14:paraId="0C38DEDA" w14:textId="77777777" w:rsidR="00566C67" w:rsidRPr="00C647FC" w:rsidRDefault="00566C67" w:rsidP="00C647FC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1099C4E3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CC9F814" w14:textId="1DF9BB79" w:rsidR="00566C67" w:rsidRPr="00C647FC" w:rsidRDefault="00566C67" w:rsidP="00C647FC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B3F21E1" w14:textId="77777777" w:rsidR="00566C67" w:rsidRPr="00C647FC" w:rsidRDefault="00566C67" w:rsidP="00C647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97AD0B6" w14:textId="0BEB79BB" w:rsidR="00566C67" w:rsidRPr="00C647FC" w:rsidRDefault="00BB459E" w:rsidP="0007386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19,718</w:t>
            </w:r>
          </w:p>
        </w:tc>
      </w:tr>
      <w:tr w:rsidR="00B43588" w:rsidRPr="00C647FC" w14:paraId="0931117F" w14:textId="77777777" w:rsidTr="00566C67">
        <w:trPr>
          <w:cantSplit/>
        </w:trPr>
        <w:tc>
          <w:tcPr>
            <w:tcW w:w="4491" w:type="dxa"/>
          </w:tcPr>
          <w:p w14:paraId="5C63EAC1" w14:textId="61683BF3" w:rsidR="00B43588" w:rsidRPr="00C647FC" w:rsidRDefault="00B43588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54" w:type="dxa"/>
          </w:tcPr>
          <w:p w14:paraId="0031D60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2ED150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C4B72E6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583B7DA" w14:textId="0EDDAE83" w:rsidR="00B43588" w:rsidRDefault="00BB459E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</w:tr>
      <w:tr w:rsidR="00B43588" w:rsidRPr="00C647FC" w14:paraId="453A4906" w14:textId="77777777" w:rsidTr="00566C67">
        <w:trPr>
          <w:cantSplit/>
        </w:trPr>
        <w:tc>
          <w:tcPr>
            <w:tcW w:w="4491" w:type="dxa"/>
          </w:tcPr>
          <w:p w14:paraId="0A7E9A21" w14:textId="77777777" w:rsidR="00B43588" w:rsidRPr="00C647FC" w:rsidRDefault="00B43588" w:rsidP="00B43588">
            <w:pPr>
              <w:tabs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340D365F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35EB8BED" w14:textId="7622E738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2863D5D2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148E9B2" w14:textId="7EC2FE4A" w:rsidR="00B43588" w:rsidRPr="00C647FC" w:rsidRDefault="00BB459E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472</w:t>
            </w:r>
          </w:p>
        </w:tc>
      </w:tr>
      <w:tr w:rsidR="00B43588" w:rsidRPr="00C647FC" w14:paraId="272BDD68" w14:textId="77777777" w:rsidTr="00566C67">
        <w:trPr>
          <w:cantSplit/>
        </w:trPr>
        <w:tc>
          <w:tcPr>
            <w:tcW w:w="4491" w:type="dxa"/>
          </w:tcPr>
          <w:p w14:paraId="6AC2B1C3" w14:textId="0B9BA952" w:rsidR="00B43588" w:rsidRPr="00C647F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47F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54" w:type="dxa"/>
          </w:tcPr>
          <w:p w14:paraId="21EAF7F5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A2A84C5" w14:textId="7B164F3E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5C3447DD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BA1E5E" w14:textId="4342F3A7" w:rsidR="00B43588" w:rsidRPr="00C647FC" w:rsidRDefault="00BB459E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20,660</w:t>
            </w:r>
          </w:p>
        </w:tc>
      </w:tr>
      <w:tr w:rsidR="00B43588" w:rsidRPr="00C647FC" w14:paraId="66B0D4E6" w14:textId="77777777" w:rsidTr="007133C6">
        <w:trPr>
          <w:cantSplit/>
          <w:trHeight w:val="242"/>
        </w:trPr>
        <w:tc>
          <w:tcPr>
            <w:tcW w:w="4491" w:type="dxa"/>
          </w:tcPr>
          <w:p w14:paraId="2BD4A1AA" w14:textId="77777777" w:rsidR="00B43588" w:rsidRPr="0071215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74AC463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5CC456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3E4DDD3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3D8D0976" w14:textId="77777777" w:rsidR="00B43588" w:rsidRPr="0071215C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15C" w:rsidRPr="00C647FC" w14:paraId="1F680062" w14:textId="77777777" w:rsidTr="00566C67">
        <w:trPr>
          <w:cantSplit/>
        </w:trPr>
        <w:tc>
          <w:tcPr>
            <w:tcW w:w="4491" w:type="dxa"/>
          </w:tcPr>
          <w:p w14:paraId="26654815" w14:textId="77777777" w:rsidR="0071215C" w:rsidRPr="00C95781" w:rsidRDefault="0071215C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68B1DE1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20608D1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C8D3016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7F7AA710" w14:textId="77777777" w:rsidR="0071215C" w:rsidRDefault="0071215C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77507" w:rsidRPr="00C647FC" w14:paraId="727DAE00" w14:textId="77777777" w:rsidTr="00566C67">
        <w:trPr>
          <w:cantSplit/>
        </w:trPr>
        <w:tc>
          <w:tcPr>
            <w:tcW w:w="4491" w:type="dxa"/>
          </w:tcPr>
          <w:p w14:paraId="6D1F0E96" w14:textId="77777777" w:rsidR="00777507" w:rsidRPr="00C95781" w:rsidRDefault="00777507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5B7F7438" w14:textId="77777777" w:rsidR="00777507" w:rsidRPr="00C647FC" w:rsidRDefault="00777507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39A7F8E" w14:textId="77777777" w:rsidR="00777507" w:rsidRPr="00C647FC" w:rsidRDefault="00777507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91C440E" w14:textId="77777777" w:rsidR="00777507" w:rsidRPr="00C647FC" w:rsidRDefault="00777507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C6B7BEA" w14:textId="77777777" w:rsidR="00777507" w:rsidRDefault="00777507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15C" w:rsidRPr="00C647FC" w14:paraId="4C91FC25" w14:textId="77777777" w:rsidTr="00566C67">
        <w:trPr>
          <w:cantSplit/>
        </w:trPr>
        <w:tc>
          <w:tcPr>
            <w:tcW w:w="4491" w:type="dxa"/>
          </w:tcPr>
          <w:p w14:paraId="73E374E8" w14:textId="77777777" w:rsidR="0071215C" w:rsidRPr="00C95781" w:rsidRDefault="0071215C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7808E928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08E58D8F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69745B52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FE057B8" w14:textId="77777777" w:rsidR="0071215C" w:rsidRDefault="0071215C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71215C" w:rsidRPr="00C647FC" w14:paraId="33C6406C" w14:textId="77777777" w:rsidTr="00566C67">
        <w:trPr>
          <w:cantSplit/>
        </w:trPr>
        <w:tc>
          <w:tcPr>
            <w:tcW w:w="4491" w:type="dxa"/>
          </w:tcPr>
          <w:p w14:paraId="1782EA2A" w14:textId="77777777" w:rsidR="0071215C" w:rsidRPr="00C95781" w:rsidRDefault="0071215C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45E151E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785CDACA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D426EBF" w14:textId="77777777" w:rsidR="0071215C" w:rsidRPr="00C647FC" w:rsidRDefault="0071215C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189F5681" w14:textId="77777777" w:rsidR="0071215C" w:rsidRDefault="0071215C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588" w:rsidRPr="00C647FC" w14:paraId="3666FF15" w14:textId="77777777" w:rsidTr="00566C67">
        <w:trPr>
          <w:cantSplit/>
        </w:trPr>
        <w:tc>
          <w:tcPr>
            <w:tcW w:w="4491" w:type="dxa"/>
          </w:tcPr>
          <w:p w14:paraId="534CC0DF" w14:textId="299759D0" w:rsidR="00B43588" w:rsidRPr="00C647F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9578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429007D9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2A89EBB2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823D9A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6B3DA16F" w14:textId="77777777" w:rsidR="00B43588" w:rsidRDefault="00B43588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43588" w:rsidRPr="00C647FC" w14:paraId="429B9C16" w14:textId="77777777" w:rsidTr="00566C67">
        <w:trPr>
          <w:cantSplit/>
        </w:trPr>
        <w:tc>
          <w:tcPr>
            <w:tcW w:w="5445" w:type="dxa"/>
            <w:gridSpan w:val="2"/>
          </w:tcPr>
          <w:p w14:paraId="576D2BB6" w14:textId="211F8B25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C9578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ระยะสั้นและสินทรัพย์ที่มีมูลค่าต่ำ</w:t>
            </w:r>
          </w:p>
        </w:tc>
        <w:tc>
          <w:tcPr>
            <w:tcW w:w="954" w:type="dxa"/>
          </w:tcPr>
          <w:p w14:paraId="1232D357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42E26B80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375E958A" w14:textId="48A93068" w:rsidR="00855FCF" w:rsidRPr="00F06C74" w:rsidRDefault="00777507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1,2</w:t>
            </w:r>
            <w:r w:rsidR="00855FCF">
              <w:rPr>
                <w:rFonts w:ascii="Angsana New" w:hAnsi="Angsana New"/>
                <w:sz w:val="30"/>
                <w:szCs w:val="30"/>
                <w:lang w:bidi="th-TH"/>
              </w:rPr>
              <w:t>82</w:t>
            </w:r>
          </w:p>
        </w:tc>
      </w:tr>
      <w:tr w:rsidR="00B43588" w:rsidRPr="00C647FC" w14:paraId="18B92FDB" w14:textId="77777777" w:rsidTr="00566C67">
        <w:trPr>
          <w:cantSplit/>
        </w:trPr>
        <w:tc>
          <w:tcPr>
            <w:tcW w:w="4491" w:type="dxa"/>
          </w:tcPr>
          <w:p w14:paraId="6A3C6D73" w14:textId="2C452363" w:rsidR="00B43588" w:rsidRPr="00F06C74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2B3FCC97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49988157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AA6C13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5CA3F349" w14:textId="50E2798D" w:rsidR="00B43588" w:rsidRPr="00F06C74" w:rsidRDefault="00855FCF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68,4</w:t>
            </w:r>
            <w:r w:rsidR="007A4735">
              <w:rPr>
                <w:rFonts w:ascii="Angsana New" w:hAnsi="Angsana New"/>
                <w:sz w:val="30"/>
                <w:szCs w:val="30"/>
                <w:lang w:bidi="th-TH"/>
              </w:rPr>
              <w:t>86</w:t>
            </w:r>
          </w:p>
        </w:tc>
      </w:tr>
      <w:tr w:rsidR="00B43588" w:rsidRPr="00C647FC" w14:paraId="1D0C2094" w14:textId="77777777" w:rsidTr="00566C67">
        <w:trPr>
          <w:cantSplit/>
        </w:trPr>
        <w:tc>
          <w:tcPr>
            <w:tcW w:w="4491" w:type="dxa"/>
          </w:tcPr>
          <w:p w14:paraId="59CAC8D7" w14:textId="75B6B10B" w:rsidR="00B43588" w:rsidRPr="00F06C74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5387BA5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03A9F1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3C9B4756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657B01C" w14:textId="57CC20F7" w:rsidR="00B43588" w:rsidRPr="00F06C74" w:rsidRDefault="00855FCF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4,100</w:t>
            </w:r>
          </w:p>
        </w:tc>
      </w:tr>
      <w:tr w:rsidR="00B43588" w:rsidRPr="00C647FC" w14:paraId="349A8FE4" w14:textId="77777777" w:rsidTr="00566C67">
        <w:trPr>
          <w:cantSplit/>
        </w:trPr>
        <w:tc>
          <w:tcPr>
            <w:tcW w:w="4491" w:type="dxa"/>
          </w:tcPr>
          <w:p w14:paraId="0968D806" w14:textId="3613117A" w:rsidR="00B43588" w:rsidRPr="00C647FC" w:rsidRDefault="00B43588" w:rsidP="00B43588">
            <w:pPr>
              <w:tabs>
                <w:tab w:val="center" w:pos="2166"/>
                <w:tab w:val="left" w:pos="255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C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16342165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68F1D08B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FDA4ED2" w14:textId="77777777" w:rsidR="00B43588" w:rsidRPr="00C647FC" w:rsidRDefault="00B43588" w:rsidP="00B4358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1FC57" w14:textId="263255DB" w:rsidR="00B43588" w:rsidRDefault="003C6113" w:rsidP="00B43588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-7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73</w:t>
            </w:r>
            <w:r w:rsidR="000C3E6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68</w:t>
            </w:r>
          </w:p>
        </w:tc>
      </w:tr>
    </w:tbl>
    <w:p w14:paraId="70238FB0" w14:textId="0D92ACDD" w:rsidR="00B5144C" w:rsidRDefault="00B5144C" w:rsidP="00F06C74">
      <w:pPr>
        <w:tabs>
          <w:tab w:val="left" w:pos="63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91660EF" w14:textId="5E9B46D0" w:rsidR="000C408B" w:rsidRPr="00866366" w:rsidRDefault="000C408B" w:rsidP="000C408B">
      <w:pPr>
        <w:pStyle w:val="Heading8"/>
        <w:numPr>
          <w:ilvl w:val="0"/>
          <w:numId w:val="16"/>
        </w:numPr>
        <w:tabs>
          <w:tab w:val="left" w:pos="540"/>
        </w:tabs>
        <w:ind w:left="540" w:hanging="540"/>
        <w:rPr>
          <w:rFonts w:asciiTheme="majorBidi" w:hAnsiTheme="majorBidi" w:cstheme="majorBidi"/>
          <w:sz w:val="30"/>
          <w:szCs w:val="30"/>
        </w:rPr>
      </w:pPr>
      <w:r w:rsidRPr="000C408B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5A9173BC" w14:textId="77777777" w:rsidR="000C408B" w:rsidRPr="00BC6DBE" w:rsidRDefault="000C408B" w:rsidP="000C408B">
      <w:pPr>
        <w:pStyle w:val="Heading8"/>
        <w:tabs>
          <w:tab w:val="left" w:pos="540"/>
        </w:tabs>
        <w:ind w:left="547"/>
        <w:rPr>
          <w:rFonts w:asciiTheme="majorBidi" w:hAnsiTheme="majorBidi" w:cstheme="majorBidi"/>
          <w:b w:val="0"/>
          <w:bCs w:val="0"/>
          <w:sz w:val="30"/>
          <w:szCs w:val="30"/>
          <w:highlight w:val="yellow"/>
        </w:rPr>
      </w:pPr>
    </w:p>
    <w:p w14:paraId="1D8F9A12" w14:textId="3E6516F4" w:rsidR="000C408B" w:rsidRDefault="000C408B" w:rsidP="000C408B">
      <w:pPr>
        <w:pStyle w:val="block"/>
        <w:spacing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ในการประชุมคณะกรรมการบริษัทเมื่อวันที่ </w:t>
      </w:r>
      <w:r w:rsidR="002C5B1F">
        <w:rPr>
          <w:rFonts w:asciiTheme="majorBidi" w:hAnsiTheme="majorBidi" w:cstheme="majorBidi"/>
          <w:sz w:val="30"/>
          <w:szCs w:val="30"/>
          <w:lang w:bidi="th-TH"/>
        </w:rPr>
        <w:t>14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สิงหาคม </w:t>
      </w:r>
      <w:r w:rsidR="002C5B1F">
        <w:rPr>
          <w:rFonts w:asciiTheme="majorBidi" w:hAnsiTheme="majorBidi" w:cstheme="majorBidi"/>
          <w:sz w:val="30"/>
          <w:szCs w:val="30"/>
          <w:lang w:bidi="th-TH"/>
        </w:rPr>
        <w:t>2568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คณะกรรมการบริษัทมีมติอนุมัติการจัดสรรกำไร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br w:type="textWrapping" w:clear="all"/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เป็นเงินปันผลระหว่างกาลในอัตราหุ้นละ </w:t>
      </w:r>
      <w:r w:rsidR="002C5B1F">
        <w:rPr>
          <w:rFonts w:asciiTheme="majorBidi" w:hAnsiTheme="majorBidi" w:cstheme="majorBidi"/>
          <w:sz w:val="30"/>
          <w:szCs w:val="30"/>
          <w:lang w:bidi="th-TH"/>
        </w:rPr>
        <w:t>0.33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เป็นเงินทั้งสิ้น </w:t>
      </w:r>
      <w:r w:rsidR="00275109" w:rsidRPr="00275109">
        <w:rPr>
          <w:rFonts w:asciiTheme="majorBidi" w:hAnsiTheme="majorBidi" w:cstheme="majorBidi"/>
          <w:sz w:val="30"/>
          <w:szCs w:val="30"/>
          <w:lang w:bidi="th-TH"/>
        </w:rPr>
        <w:t>141</w:t>
      </w:r>
      <w:r w:rsidRPr="00275109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7F7747">
        <w:rPr>
          <w:rFonts w:asciiTheme="majorBidi" w:hAnsiTheme="majorBidi" w:cstheme="majorBidi"/>
          <w:sz w:val="30"/>
          <w:szCs w:val="30"/>
          <w:lang w:bidi="th-TH"/>
        </w:rPr>
        <w:t>33</w:t>
      </w:r>
      <w:r w:rsidRPr="000C408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เงินปันผลดังกล่าวจะจ่ายให้แก่ผู้ถือหุ้นในเดือนกันยายน </w:t>
      </w:r>
      <w:r w:rsidR="002C5B1F">
        <w:rPr>
          <w:rFonts w:asciiTheme="majorBidi" w:hAnsiTheme="majorBidi" w:cstheme="majorBidi"/>
          <w:sz w:val="30"/>
          <w:szCs w:val="30"/>
          <w:lang w:bidi="th-TH"/>
        </w:rPr>
        <w:t>2568</w:t>
      </w:r>
    </w:p>
    <w:sectPr w:rsidR="000C408B" w:rsidSect="00C56E71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7E091" w14:textId="77777777" w:rsidR="00170E39" w:rsidRDefault="00170E39">
      <w:r>
        <w:separator/>
      </w:r>
    </w:p>
  </w:endnote>
  <w:endnote w:type="continuationSeparator" w:id="0">
    <w:p w14:paraId="430842AF" w14:textId="77777777" w:rsidR="00170E39" w:rsidRDefault="0017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090D0" w14:textId="20A3E294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4B49" w14:textId="44944A32" w:rsidR="000B5059" w:rsidRPr="009F42D8" w:rsidRDefault="000B5059" w:rsidP="00E517E4">
    <w:pPr>
      <w:pStyle w:val="Header"/>
      <w:tabs>
        <w:tab w:val="clear" w:pos="4536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E96B75">
      <w:rPr>
        <w:rFonts w:ascii="Angsana New" w:hAnsi="Angsana New"/>
        <w:i/>
        <w:iCs/>
        <w:noProof/>
        <w:sz w:val="30"/>
        <w:szCs w:val="30"/>
      </w:rPr>
      <w:t>1711291_2025Dec_FSA_Exotic Food Public Company Limited_TH_06t_Q2_2V6.docx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F66A6" w14:textId="77777777" w:rsidR="00170E39" w:rsidRDefault="00170E39">
      <w:r>
        <w:separator/>
      </w:r>
    </w:p>
  </w:footnote>
  <w:footnote w:type="continuationSeparator" w:id="0">
    <w:p w14:paraId="1FD14C9E" w14:textId="77777777" w:rsidR="00170E39" w:rsidRDefault="0017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50D1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74401990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592FE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BD4415">
      <w:rPr>
        <w:rFonts w:ascii="Angsana New" w:hAnsi="Angsana New" w:cs="Angsana New"/>
        <w:sz w:val="32"/>
        <w:szCs w:val="32"/>
        <w:lang w:bidi="th-TH"/>
      </w:rPr>
      <w:t>3</w:t>
    </w:r>
    <w:r w:rsidR="00592FE3">
      <w:rPr>
        <w:rFonts w:ascii="Angsana New" w:hAnsi="Angsana New" w:cs="Angsana New"/>
        <w:sz w:val="32"/>
        <w:szCs w:val="32"/>
        <w:lang w:val="en-US" w:bidi="th-TH"/>
      </w:rPr>
      <w:t>0</w:t>
    </w:r>
    <w:r w:rsidR="00BD4415">
      <w:rPr>
        <w:rFonts w:ascii="Angsana New" w:hAnsi="Angsana New" w:cs="Angsana New"/>
        <w:sz w:val="32"/>
        <w:szCs w:val="32"/>
        <w:lang w:bidi="th-TH"/>
      </w:rPr>
      <w:t xml:space="preserve"> </w:t>
    </w:r>
    <w:r w:rsidR="000F6B3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</w:t>
    </w:r>
    <w:r w:rsidR="00592FE3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 w:rsidR="00BD4415"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BD4415">
      <w:rPr>
        <w:rFonts w:ascii="Angsana New" w:hAnsi="Angsana New" w:cs="Angsana New"/>
        <w:sz w:val="32"/>
        <w:szCs w:val="32"/>
        <w:lang w:val="en-US" w:bidi="th-TH"/>
      </w:rPr>
      <w:t>256</w:t>
    </w:r>
    <w:r w:rsidR="000F6B3E">
      <w:rPr>
        <w:rFonts w:ascii="Angsana New" w:hAnsi="Angsana New" w:cs="Angsana New"/>
        <w:sz w:val="32"/>
        <w:szCs w:val="32"/>
        <w:lang w:val="en-US" w:bidi="th-TH"/>
      </w:rPr>
      <w:t>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0B5059" w:rsidRPr="00E476AB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AE189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0557C825" w:rsidR="00AE6D10" w:rsidRPr="007D2544" w:rsidRDefault="00A7259D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6802C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6802CD">
      <w:rPr>
        <w:rFonts w:ascii="Angsana New" w:hAnsi="Angsana New" w:cs="Angsana New"/>
        <w:sz w:val="32"/>
        <w:szCs w:val="32"/>
        <w:lang w:val="en-US" w:bidi="th-TH"/>
      </w:rPr>
      <w:t>0</w:t>
    </w:r>
    <w:r w:rsidRPr="00BD4415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047A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</w:t>
    </w:r>
    <w:r w:rsidR="006802C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 w:rsidR="00047A1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047A1A">
      <w:rPr>
        <w:rFonts w:ascii="Angsana New" w:hAnsi="Angsana New" w:cs="Angsana New"/>
        <w:sz w:val="32"/>
        <w:szCs w:val="32"/>
        <w:lang w:val="en-US" w:bidi="th-TH"/>
      </w:rPr>
      <w:t>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0B4A21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323DF" w14:textId="77777777" w:rsidR="000B5059" w:rsidRPr="007D2544" w:rsidRDefault="000B5059" w:rsidP="000E34F7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086BE1F8" w:rsidR="00AE6D10" w:rsidRPr="007D2544" w:rsidRDefault="00A7259D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6802C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 w:rsidR="006802CD">
      <w:rPr>
        <w:rFonts w:ascii="Angsana New" w:hAnsi="Angsana New" w:cs="Angsana New"/>
        <w:sz w:val="32"/>
        <w:szCs w:val="32"/>
        <w:lang w:val="en-US" w:bidi="th-TH"/>
      </w:rPr>
      <w:t>0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 w:rsidR="004E6AF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</w:t>
    </w:r>
    <w:r w:rsidR="006802C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ิถุนายน</w:t>
    </w:r>
    <w:r w:rsidR="004E6AF0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sz w:val="32"/>
        <w:szCs w:val="32"/>
        <w:lang w:val="en-US" w:bidi="th-TH"/>
      </w:rPr>
      <w:t>256</w:t>
    </w:r>
    <w:r w:rsidR="004E6AF0">
      <w:rPr>
        <w:rFonts w:ascii="Angsana New" w:hAnsi="Angsana New" w:cs="Angsana New"/>
        <w:sz w:val="32"/>
        <w:szCs w:val="32"/>
        <w:lang w:val="en-US" w:bidi="th-TH"/>
      </w:rPr>
      <w:t>8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left" w:pos="540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3" w15:restartNumberingAfterBreak="0">
    <w:nsid w:val="3E7B36E5"/>
    <w:multiLevelType w:val="multilevel"/>
    <w:tmpl w:val="70E8EA96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2F91514"/>
    <w:multiLevelType w:val="multilevel"/>
    <w:tmpl w:val="DE6A0846"/>
    <w:lvl w:ilvl="0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C05021"/>
    <w:multiLevelType w:val="hybridMultilevel"/>
    <w:tmpl w:val="E8744530"/>
    <w:lvl w:ilvl="0" w:tplc="246EE76E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6FA54E1C"/>
    <w:multiLevelType w:val="hybridMultilevel"/>
    <w:tmpl w:val="ECEA5B9E"/>
    <w:lvl w:ilvl="0" w:tplc="FEC0A4B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9C07B67"/>
    <w:multiLevelType w:val="hybridMultilevel"/>
    <w:tmpl w:val="702601EC"/>
    <w:lvl w:ilvl="0" w:tplc="F1B2C7CC">
      <w:start w:val="10"/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1205750535">
    <w:abstractNumId w:val="6"/>
  </w:num>
  <w:num w:numId="2" w16cid:durableId="1043485430">
    <w:abstractNumId w:val="5"/>
  </w:num>
  <w:num w:numId="3" w16cid:durableId="1435638403">
    <w:abstractNumId w:val="9"/>
  </w:num>
  <w:num w:numId="4" w16cid:durableId="726227134">
    <w:abstractNumId w:val="7"/>
  </w:num>
  <w:num w:numId="5" w16cid:durableId="630211402">
    <w:abstractNumId w:val="8"/>
  </w:num>
  <w:num w:numId="6" w16cid:durableId="1528521738">
    <w:abstractNumId w:val="3"/>
  </w:num>
  <w:num w:numId="7" w16cid:durableId="1120227859">
    <w:abstractNumId w:val="2"/>
  </w:num>
  <w:num w:numId="8" w16cid:durableId="139033796">
    <w:abstractNumId w:val="0"/>
  </w:num>
  <w:num w:numId="9" w16cid:durableId="1621256352">
    <w:abstractNumId w:val="1"/>
  </w:num>
  <w:num w:numId="10" w16cid:durableId="1290821836">
    <w:abstractNumId w:val="4"/>
  </w:num>
  <w:num w:numId="11" w16cid:durableId="1876191511">
    <w:abstractNumId w:val="12"/>
  </w:num>
  <w:num w:numId="12" w16cid:durableId="1045374481">
    <w:abstractNumId w:val="10"/>
  </w:num>
  <w:num w:numId="13" w16cid:durableId="1225414035">
    <w:abstractNumId w:val="17"/>
  </w:num>
  <w:num w:numId="14" w16cid:durableId="732242359">
    <w:abstractNumId w:val="11"/>
  </w:num>
  <w:num w:numId="15" w16cid:durableId="1456873455">
    <w:abstractNumId w:val="14"/>
  </w:num>
  <w:num w:numId="16" w16cid:durableId="1780291244">
    <w:abstractNumId w:val="13"/>
  </w:num>
  <w:num w:numId="17" w16cid:durableId="925654065">
    <w:abstractNumId w:val="18"/>
  </w:num>
  <w:num w:numId="18" w16cid:durableId="1550650554">
    <w:abstractNumId w:val="19"/>
  </w:num>
  <w:num w:numId="19" w16cid:durableId="536940855">
    <w:abstractNumId w:val="16"/>
  </w:num>
  <w:num w:numId="20" w16cid:durableId="903220357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2EEE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6A5A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2EFE"/>
    <w:rsid w:val="00013C85"/>
    <w:rsid w:val="00013C88"/>
    <w:rsid w:val="00014641"/>
    <w:rsid w:val="00015111"/>
    <w:rsid w:val="0001542F"/>
    <w:rsid w:val="00015FFC"/>
    <w:rsid w:val="000165CC"/>
    <w:rsid w:val="00016A2D"/>
    <w:rsid w:val="000172C6"/>
    <w:rsid w:val="000173E3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2F53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06"/>
    <w:rsid w:val="00026817"/>
    <w:rsid w:val="0002739C"/>
    <w:rsid w:val="00027746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A27"/>
    <w:rsid w:val="00031C52"/>
    <w:rsid w:val="000327D3"/>
    <w:rsid w:val="00032908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C93"/>
    <w:rsid w:val="00035FF2"/>
    <w:rsid w:val="000365BE"/>
    <w:rsid w:val="000369BA"/>
    <w:rsid w:val="0003781C"/>
    <w:rsid w:val="00037DFB"/>
    <w:rsid w:val="00040496"/>
    <w:rsid w:val="00040685"/>
    <w:rsid w:val="00040C22"/>
    <w:rsid w:val="00040DBA"/>
    <w:rsid w:val="000419B3"/>
    <w:rsid w:val="0004243C"/>
    <w:rsid w:val="00042C9A"/>
    <w:rsid w:val="00043411"/>
    <w:rsid w:val="00043818"/>
    <w:rsid w:val="00047A1A"/>
    <w:rsid w:val="00047DD4"/>
    <w:rsid w:val="000504CE"/>
    <w:rsid w:val="0005079A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FCE"/>
    <w:rsid w:val="00055176"/>
    <w:rsid w:val="000551D1"/>
    <w:rsid w:val="0005596F"/>
    <w:rsid w:val="00055D98"/>
    <w:rsid w:val="00056AD3"/>
    <w:rsid w:val="00056C49"/>
    <w:rsid w:val="00057A71"/>
    <w:rsid w:val="00057BA8"/>
    <w:rsid w:val="00057EE8"/>
    <w:rsid w:val="00057F1B"/>
    <w:rsid w:val="00057F84"/>
    <w:rsid w:val="00060897"/>
    <w:rsid w:val="000609EB"/>
    <w:rsid w:val="000615AB"/>
    <w:rsid w:val="000619F8"/>
    <w:rsid w:val="00061B30"/>
    <w:rsid w:val="00061B7D"/>
    <w:rsid w:val="00061F4D"/>
    <w:rsid w:val="000629F6"/>
    <w:rsid w:val="00062F66"/>
    <w:rsid w:val="00062FE1"/>
    <w:rsid w:val="00064001"/>
    <w:rsid w:val="000643FA"/>
    <w:rsid w:val="00064A32"/>
    <w:rsid w:val="00064B9A"/>
    <w:rsid w:val="00064DA0"/>
    <w:rsid w:val="00064E49"/>
    <w:rsid w:val="00064FD7"/>
    <w:rsid w:val="00065B15"/>
    <w:rsid w:val="00065CBA"/>
    <w:rsid w:val="00065D11"/>
    <w:rsid w:val="00065E70"/>
    <w:rsid w:val="00070281"/>
    <w:rsid w:val="00070976"/>
    <w:rsid w:val="00070F44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86D"/>
    <w:rsid w:val="00073D22"/>
    <w:rsid w:val="00073E9F"/>
    <w:rsid w:val="00073F54"/>
    <w:rsid w:val="0007464F"/>
    <w:rsid w:val="00074B0F"/>
    <w:rsid w:val="000755A3"/>
    <w:rsid w:val="00076525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BAF"/>
    <w:rsid w:val="00087E76"/>
    <w:rsid w:val="00087F72"/>
    <w:rsid w:val="00090254"/>
    <w:rsid w:val="00090C95"/>
    <w:rsid w:val="00091463"/>
    <w:rsid w:val="00091BCB"/>
    <w:rsid w:val="00092155"/>
    <w:rsid w:val="00092FC7"/>
    <w:rsid w:val="000930FF"/>
    <w:rsid w:val="000936DB"/>
    <w:rsid w:val="000936DE"/>
    <w:rsid w:val="00094686"/>
    <w:rsid w:val="00094F53"/>
    <w:rsid w:val="0009522F"/>
    <w:rsid w:val="000952E0"/>
    <w:rsid w:val="000954A7"/>
    <w:rsid w:val="00095E20"/>
    <w:rsid w:val="0009626A"/>
    <w:rsid w:val="000962E7"/>
    <w:rsid w:val="00096725"/>
    <w:rsid w:val="00096807"/>
    <w:rsid w:val="00096A9A"/>
    <w:rsid w:val="00096D0C"/>
    <w:rsid w:val="00097541"/>
    <w:rsid w:val="000975C9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1E"/>
    <w:rsid w:val="000A5B6E"/>
    <w:rsid w:val="000A5DC6"/>
    <w:rsid w:val="000A6291"/>
    <w:rsid w:val="000A6652"/>
    <w:rsid w:val="000A6A04"/>
    <w:rsid w:val="000A7108"/>
    <w:rsid w:val="000A724F"/>
    <w:rsid w:val="000A7CA1"/>
    <w:rsid w:val="000A7DA2"/>
    <w:rsid w:val="000B07BB"/>
    <w:rsid w:val="000B099C"/>
    <w:rsid w:val="000B19A5"/>
    <w:rsid w:val="000B223E"/>
    <w:rsid w:val="000B3379"/>
    <w:rsid w:val="000B3CCF"/>
    <w:rsid w:val="000B3F47"/>
    <w:rsid w:val="000B406B"/>
    <w:rsid w:val="000B4817"/>
    <w:rsid w:val="000B4A21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3E6C"/>
    <w:rsid w:val="000C408B"/>
    <w:rsid w:val="000C4786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EB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1C9F"/>
    <w:rsid w:val="000D23F3"/>
    <w:rsid w:val="000D2423"/>
    <w:rsid w:val="000D2812"/>
    <w:rsid w:val="000D2D8D"/>
    <w:rsid w:val="000D2FF6"/>
    <w:rsid w:val="000D34CB"/>
    <w:rsid w:val="000D37D0"/>
    <w:rsid w:val="000D3815"/>
    <w:rsid w:val="000D39B8"/>
    <w:rsid w:val="000D428E"/>
    <w:rsid w:val="000D4491"/>
    <w:rsid w:val="000D4CEC"/>
    <w:rsid w:val="000D4D5F"/>
    <w:rsid w:val="000D5212"/>
    <w:rsid w:val="000D5668"/>
    <w:rsid w:val="000D57B0"/>
    <w:rsid w:val="000D5CC2"/>
    <w:rsid w:val="000D60D6"/>
    <w:rsid w:val="000D66BD"/>
    <w:rsid w:val="000D6AD0"/>
    <w:rsid w:val="000D6B0A"/>
    <w:rsid w:val="000D6E7B"/>
    <w:rsid w:val="000D7326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AB1"/>
    <w:rsid w:val="000F08B8"/>
    <w:rsid w:val="000F1036"/>
    <w:rsid w:val="000F11B5"/>
    <w:rsid w:val="000F1368"/>
    <w:rsid w:val="000F1561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B3E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93E"/>
    <w:rsid w:val="00104C90"/>
    <w:rsid w:val="00105427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04DC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1AD3"/>
    <w:rsid w:val="0014220E"/>
    <w:rsid w:val="00142554"/>
    <w:rsid w:val="00142C4D"/>
    <w:rsid w:val="00142D4C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699"/>
    <w:rsid w:val="001458D5"/>
    <w:rsid w:val="00145926"/>
    <w:rsid w:val="00145DE7"/>
    <w:rsid w:val="00145ECC"/>
    <w:rsid w:val="001461F4"/>
    <w:rsid w:val="001464A0"/>
    <w:rsid w:val="00146A5B"/>
    <w:rsid w:val="00146B69"/>
    <w:rsid w:val="00147790"/>
    <w:rsid w:val="00147A9B"/>
    <w:rsid w:val="00147EFE"/>
    <w:rsid w:val="00150BDC"/>
    <w:rsid w:val="00150F3F"/>
    <w:rsid w:val="001517BC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876"/>
    <w:rsid w:val="00155B99"/>
    <w:rsid w:val="00156202"/>
    <w:rsid w:val="0015620F"/>
    <w:rsid w:val="00156DF4"/>
    <w:rsid w:val="00156FD5"/>
    <w:rsid w:val="00157099"/>
    <w:rsid w:val="00157470"/>
    <w:rsid w:val="00157A13"/>
    <w:rsid w:val="001604CB"/>
    <w:rsid w:val="001607EA"/>
    <w:rsid w:val="001609FC"/>
    <w:rsid w:val="001616B7"/>
    <w:rsid w:val="00161819"/>
    <w:rsid w:val="00161E96"/>
    <w:rsid w:val="00162039"/>
    <w:rsid w:val="00162A26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7109"/>
    <w:rsid w:val="00167112"/>
    <w:rsid w:val="00167A99"/>
    <w:rsid w:val="00167F0F"/>
    <w:rsid w:val="0017018D"/>
    <w:rsid w:val="001703A3"/>
    <w:rsid w:val="00170E39"/>
    <w:rsid w:val="00171165"/>
    <w:rsid w:val="001712AA"/>
    <w:rsid w:val="0017148E"/>
    <w:rsid w:val="001714E3"/>
    <w:rsid w:val="00171AC1"/>
    <w:rsid w:val="001724B3"/>
    <w:rsid w:val="00172AB8"/>
    <w:rsid w:val="00172B23"/>
    <w:rsid w:val="00172FAB"/>
    <w:rsid w:val="00173342"/>
    <w:rsid w:val="001734E4"/>
    <w:rsid w:val="00173563"/>
    <w:rsid w:val="001736C5"/>
    <w:rsid w:val="001742FE"/>
    <w:rsid w:val="00175266"/>
    <w:rsid w:val="00175345"/>
    <w:rsid w:val="001757BB"/>
    <w:rsid w:val="00176392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96D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5B5B"/>
    <w:rsid w:val="00196119"/>
    <w:rsid w:val="001964B0"/>
    <w:rsid w:val="00196AD4"/>
    <w:rsid w:val="00196EDB"/>
    <w:rsid w:val="00196F63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A52"/>
    <w:rsid w:val="001A5C08"/>
    <w:rsid w:val="001A5C26"/>
    <w:rsid w:val="001A6231"/>
    <w:rsid w:val="001A6678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38C"/>
    <w:rsid w:val="001B5ED4"/>
    <w:rsid w:val="001B5F8B"/>
    <w:rsid w:val="001B60FC"/>
    <w:rsid w:val="001B6739"/>
    <w:rsid w:val="001B6A1A"/>
    <w:rsid w:val="001B6BC2"/>
    <w:rsid w:val="001B72BA"/>
    <w:rsid w:val="001B7456"/>
    <w:rsid w:val="001B774B"/>
    <w:rsid w:val="001C0251"/>
    <w:rsid w:val="001C0688"/>
    <w:rsid w:val="001C179B"/>
    <w:rsid w:val="001C19AF"/>
    <w:rsid w:val="001C1BD1"/>
    <w:rsid w:val="001C1C41"/>
    <w:rsid w:val="001C1E69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B93"/>
    <w:rsid w:val="001C5C1C"/>
    <w:rsid w:val="001C5E48"/>
    <w:rsid w:val="001C5F5B"/>
    <w:rsid w:val="001C66AB"/>
    <w:rsid w:val="001C6A8A"/>
    <w:rsid w:val="001C6C9D"/>
    <w:rsid w:val="001C6D1C"/>
    <w:rsid w:val="001C7668"/>
    <w:rsid w:val="001D04C0"/>
    <w:rsid w:val="001D07D4"/>
    <w:rsid w:val="001D0E2B"/>
    <w:rsid w:val="001D1429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6CDC"/>
    <w:rsid w:val="001D7B15"/>
    <w:rsid w:val="001D7BF7"/>
    <w:rsid w:val="001E005F"/>
    <w:rsid w:val="001E009A"/>
    <w:rsid w:val="001E0498"/>
    <w:rsid w:val="001E0BE0"/>
    <w:rsid w:val="001E0C48"/>
    <w:rsid w:val="001E12E2"/>
    <w:rsid w:val="001E1EB7"/>
    <w:rsid w:val="001E2047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0D2"/>
    <w:rsid w:val="001E62E1"/>
    <w:rsid w:val="001E685F"/>
    <w:rsid w:val="001E7527"/>
    <w:rsid w:val="001E77B8"/>
    <w:rsid w:val="001E7B52"/>
    <w:rsid w:val="001E7D04"/>
    <w:rsid w:val="001F0662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BEB"/>
    <w:rsid w:val="001F5C64"/>
    <w:rsid w:val="001F5C71"/>
    <w:rsid w:val="001F6357"/>
    <w:rsid w:val="001F6F38"/>
    <w:rsid w:val="001F74D5"/>
    <w:rsid w:val="0020060A"/>
    <w:rsid w:val="00200B83"/>
    <w:rsid w:val="00200DD2"/>
    <w:rsid w:val="00201DDD"/>
    <w:rsid w:val="00202591"/>
    <w:rsid w:val="002027C6"/>
    <w:rsid w:val="002033CD"/>
    <w:rsid w:val="00203B74"/>
    <w:rsid w:val="00204115"/>
    <w:rsid w:val="00204158"/>
    <w:rsid w:val="002046AD"/>
    <w:rsid w:val="00204CC5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304"/>
    <w:rsid w:val="00225A34"/>
    <w:rsid w:val="00225AD0"/>
    <w:rsid w:val="00225E19"/>
    <w:rsid w:val="00225F72"/>
    <w:rsid w:val="00226FFF"/>
    <w:rsid w:val="0022712C"/>
    <w:rsid w:val="002273C9"/>
    <w:rsid w:val="00227626"/>
    <w:rsid w:val="0022772B"/>
    <w:rsid w:val="00227880"/>
    <w:rsid w:val="0023022F"/>
    <w:rsid w:val="002304AD"/>
    <w:rsid w:val="00230682"/>
    <w:rsid w:val="002307CD"/>
    <w:rsid w:val="00230B56"/>
    <w:rsid w:val="002325EA"/>
    <w:rsid w:val="00233EDC"/>
    <w:rsid w:val="00234A1A"/>
    <w:rsid w:val="00234B92"/>
    <w:rsid w:val="00234C19"/>
    <w:rsid w:val="00234E7F"/>
    <w:rsid w:val="00234EAA"/>
    <w:rsid w:val="00235097"/>
    <w:rsid w:val="00235B2C"/>
    <w:rsid w:val="00235DF4"/>
    <w:rsid w:val="00235FBC"/>
    <w:rsid w:val="0023665C"/>
    <w:rsid w:val="00236735"/>
    <w:rsid w:val="002367E4"/>
    <w:rsid w:val="00236CF1"/>
    <w:rsid w:val="00237579"/>
    <w:rsid w:val="00237EAD"/>
    <w:rsid w:val="00240184"/>
    <w:rsid w:val="00240365"/>
    <w:rsid w:val="00240991"/>
    <w:rsid w:val="00240D3A"/>
    <w:rsid w:val="00242054"/>
    <w:rsid w:val="002424AB"/>
    <w:rsid w:val="00242572"/>
    <w:rsid w:val="00242619"/>
    <w:rsid w:val="00242E9F"/>
    <w:rsid w:val="002433E0"/>
    <w:rsid w:val="00243AC9"/>
    <w:rsid w:val="00243C10"/>
    <w:rsid w:val="00244687"/>
    <w:rsid w:val="00244741"/>
    <w:rsid w:val="00244FF0"/>
    <w:rsid w:val="00245105"/>
    <w:rsid w:val="002455D8"/>
    <w:rsid w:val="00245F58"/>
    <w:rsid w:val="002460F3"/>
    <w:rsid w:val="0024664F"/>
    <w:rsid w:val="00247514"/>
    <w:rsid w:val="002478F7"/>
    <w:rsid w:val="002505BF"/>
    <w:rsid w:val="00251159"/>
    <w:rsid w:val="00251363"/>
    <w:rsid w:val="0025215D"/>
    <w:rsid w:val="002521F2"/>
    <w:rsid w:val="0025230F"/>
    <w:rsid w:val="00252C12"/>
    <w:rsid w:val="00252E68"/>
    <w:rsid w:val="00252EE7"/>
    <w:rsid w:val="00252F22"/>
    <w:rsid w:val="002535D3"/>
    <w:rsid w:val="00253AA6"/>
    <w:rsid w:val="00253AD7"/>
    <w:rsid w:val="00253EBD"/>
    <w:rsid w:val="002549CA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121"/>
    <w:rsid w:val="002621F0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2E2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4CBC"/>
    <w:rsid w:val="00275109"/>
    <w:rsid w:val="00276285"/>
    <w:rsid w:val="002762E6"/>
    <w:rsid w:val="002765B1"/>
    <w:rsid w:val="00276692"/>
    <w:rsid w:val="00276B65"/>
    <w:rsid w:val="0028004D"/>
    <w:rsid w:val="00280269"/>
    <w:rsid w:val="0028071D"/>
    <w:rsid w:val="00280B8E"/>
    <w:rsid w:val="00280BC8"/>
    <w:rsid w:val="00281501"/>
    <w:rsid w:val="00281583"/>
    <w:rsid w:val="00282979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7D6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4A78"/>
    <w:rsid w:val="002953A3"/>
    <w:rsid w:val="002954C5"/>
    <w:rsid w:val="0029582D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79B"/>
    <w:rsid w:val="002A2F39"/>
    <w:rsid w:val="002A32B3"/>
    <w:rsid w:val="002A35E6"/>
    <w:rsid w:val="002A37C1"/>
    <w:rsid w:val="002A3D0D"/>
    <w:rsid w:val="002A3D92"/>
    <w:rsid w:val="002A3E4F"/>
    <w:rsid w:val="002A3F03"/>
    <w:rsid w:val="002A4209"/>
    <w:rsid w:val="002A452A"/>
    <w:rsid w:val="002A4A62"/>
    <w:rsid w:val="002A4F64"/>
    <w:rsid w:val="002A5BFE"/>
    <w:rsid w:val="002A60FF"/>
    <w:rsid w:val="002A6C91"/>
    <w:rsid w:val="002A71F6"/>
    <w:rsid w:val="002A7240"/>
    <w:rsid w:val="002B02D9"/>
    <w:rsid w:val="002B08B7"/>
    <w:rsid w:val="002B16B3"/>
    <w:rsid w:val="002B198C"/>
    <w:rsid w:val="002B1A2F"/>
    <w:rsid w:val="002B2084"/>
    <w:rsid w:val="002B2F7B"/>
    <w:rsid w:val="002B3A59"/>
    <w:rsid w:val="002B3CA2"/>
    <w:rsid w:val="002B3D44"/>
    <w:rsid w:val="002B3E41"/>
    <w:rsid w:val="002B40E6"/>
    <w:rsid w:val="002B48A7"/>
    <w:rsid w:val="002B4A0C"/>
    <w:rsid w:val="002B4C4E"/>
    <w:rsid w:val="002B51CF"/>
    <w:rsid w:val="002B5231"/>
    <w:rsid w:val="002B5464"/>
    <w:rsid w:val="002B58AA"/>
    <w:rsid w:val="002B5CAB"/>
    <w:rsid w:val="002B5CF5"/>
    <w:rsid w:val="002B5D61"/>
    <w:rsid w:val="002B6A73"/>
    <w:rsid w:val="002C09FA"/>
    <w:rsid w:val="002C1243"/>
    <w:rsid w:val="002C19BB"/>
    <w:rsid w:val="002C19E3"/>
    <w:rsid w:val="002C2B1A"/>
    <w:rsid w:val="002C2BD4"/>
    <w:rsid w:val="002C3388"/>
    <w:rsid w:val="002C347F"/>
    <w:rsid w:val="002C3D8C"/>
    <w:rsid w:val="002C4AAF"/>
    <w:rsid w:val="002C4CC9"/>
    <w:rsid w:val="002C4E75"/>
    <w:rsid w:val="002C517B"/>
    <w:rsid w:val="002C56C5"/>
    <w:rsid w:val="002C5B1F"/>
    <w:rsid w:val="002C64EA"/>
    <w:rsid w:val="002C6662"/>
    <w:rsid w:val="002C6879"/>
    <w:rsid w:val="002C7080"/>
    <w:rsid w:val="002C7D27"/>
    <w:rsid w:val="002C7F39"/>
    <w:rsid w:val="002D0EDC"/>
    <w:rsid w:val="002D1F58"/>
    <w:rsid w:val="002D291A"/>
    <w:rsid w:val="002D299B"/>
    <w:rsid w:val="002D2B9D"/>
    <w:rsid w:val="002D2DC4"/>
    <w:rsid w:val="002D3D34"/>
    <w:rsid w:val="002D3F06"/>
    <w:rsid w:val="002D489B"/>
    <w:rsid w:val="002D4F81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286"/>
    <w:rsid w:val="002E5868"/>
    <w:rsid w:val="002E5C7C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3CA4"/>
    <w:rsid w:val="002F46EE"/>
    <w:rsid w:val="002F47D1"/>
    <w:rsid w:val="002F50A3"/>
    <w:rsid w:val="002F5164"/>
    <w:rsid w:val="002F52DE"/>
    <w:rsid w:val="002F55B9"/>
    <w:rsid w:val="002F5A11"/>
    <w:rsid w:val="002F5BF6"/>
    <w:rsid w:val="002F5F6A"/>
    <w:rsid w:val="002F60CA"/>
    <w:rsid w:val="002F636C"/>
    <w:rsid w:val="002F6AE3"/>
    <w:rsid w:val="002F7391"/>
    <w:rsid w:val="002F7907"/>
    <w:rsid w:val="002F7927"/>
    <w:rsid w:val="002F7A53"/>
    <w:rsid w:val="002F7EA6"/>
    <w:rsid w:val="00300424"/>
    <w:rsid w:val="00300CD9"/>
    <w:rsid w:val="00301465"/>
    <w:rsid w:val="003014B1"/>
    <w:rsid w:val="00301927"/>
    <w:rsid w:val="003019E8"/>
    <w:rsid w:val="00303701"/>
    <w:rsid w:val="00303B97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6CC7"/>
    <w:rsid w:val="003073CE"/>
    <w:rsid w:val="003075D1"/>
    <w:rsid w:val="003111ED"/>
    <w:rsid w:val="003116A4"/>
    <w:rsid w:val="003118E2"/>
    <w:rsid w:val="003125ED"/>
    <w:rsid w:val="00312DF6"/>
    <w:rsid w:val="00313B31"/>
    <w:rsid w:val="00314159"/>
    <w:rsid w:val="003141DC"/>
    <w:rsid w:val="00314AFB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0F10"/>
    <w:rsid w:val="00321957"/>
    <w:rsid w:val="00321D00"/>
    <w:rsid w:val="003223EE"/>
    <w:rsid w:val="00322620"/>
    <w:rsid w:val="00322799"/>
    <w:rsid w:val="003227F2"/>
    <w:rsid w:val="003229AF"/>
    <w:rsid w:val="0032300C"/>
    <w:rsid w:val="00323072"/>
    <w:rsid w:val="003238BC"/>
    <w:rsid w:val="00323DCC"/>
    <w:rsid w:val="003240E5"/>
    <w:rsid w:val="00324BF9"/>
    <w:rsid w:val="00324D6E"/>
    <w:rsid w:val="00325174"/>
    <w:rsid w:val="003253BA"/>
    <w:rsid w:val="00325525"/>
    <w:rsid w:val="00325744"/>
    <w:rsid w:val="00325D51"/>
    <w:rsid w:val="0032691A"/>
    <w:rsid w:val="00326A3C"/>
    <w:rsid w:val="00326DD8"/>
    <w:rsid w:val="00326F79"/>
    <w:rsid w:val="00327263"/>
    <w:rsid w:val="00327552"/>
    <w:rsid w:val="0032790E"/>
    <w:rsid w:val="00327DB3"/>
    <w:rsid w:val="00330023"/>
    <w:rsid w:val="00330B92"/>
    <w:rsid w:val="003315C2"/>
    <w:rsid w:val="00331719"/>
    <w:rsid w:val="00331940"/>
    <w:rsid w:val="00331963"/>
    <w:rsid w:val="00331B95"/>
    <w:rsid w:val="0033227C"/>
    <w:rsid w:val="003325B6"/>
    <w:rsid w:val="0033272D"/>
    <w:rsid w:val="00332D77"/>
    <w:rsid w:val="00332FCF"/>
    <w:rsid w:val="003340FF"/>
    <w:rsid w:val="00335A7B"/>
    <w:rsid w:val="00335B0D"/>
    <w:rsid w:val="00335F57"/>
    <w:rsid w:val="00336156"/>
    <w:rsid w:val="003362B7"/>
    <w:rsid w:val="003364A6"/>
    <w:rsid w:val="00336A2C"/>
    <w:rsid w:val="00336B54"/>
    <w:rsid w:val="00336DA0"/>
    <w:rsid w:val="00336E44"/>
    <w:rsid w:val="0033760B"/>
    <w:rsid w:val="003403DE"/>
    <w:rsid w:val="00340577"/>
    <w:rsid w:val="00340A91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474"/>
    <w:rsid w:val="00350ACC"/>
    <w:rsid w:val="00350C07"/>
    <w:rsid w:val="00350DDB"/>
    <w:rsid w:val="00351931"/>
    <w:rsid w:val="00351DDA"/>
    <w:rsid w:val="00352085"/>
    <w:rsid w:val="00352597"/>
    <w:rsid w:val="00353159"/>
    <w:rsid w:val="003532CD"/>
    <w:rsid w:val="00354356"/>
    <w:rsid w:val="003544D0"/>
    <w:rsid w:val="00354B09"/>
    <w:rsid w:val="00354B84"/>
    <w:rsid w:val="00354DA7"/>
    <w:rsid w:val="00355055"/>
    <w:rsid w:val="003550F8"/>
    <w:rsid w:val="00355173"/>
    <w:rsid w:val="0035535C"/>
    <w:rsid w:val="003554DF"/>
    <w:rsid w:val="0035659D"/>
    <w:rsid w:val="00357621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67043"/>
    <w:rsid w:val="003708DA"/>
    <w:rsid w:val="003709E7"/>
    <w:rsid w:val="00371318"/>
    <w:rsid w:val="00371BD3"/>
    <w:rsid w:val="00372514"/>
    <w:rsid w:val="0037254F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3DB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4F51"/>
    <w:rsid w:val="00385B99"/>
    <w:rsid w:val="00386042"/>
    <w:rsid w:val="00386967"/>
    <w:rsid w:val="0038730D"/>
    <w:rsid w:val="003879DC"/>
    <w:rsid w:val="00390558"/>
    <w:rsid w:val="0039056E"/>
    <w:rsid w:val="00390B88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0F6E"/>
    <w:rsid w:val="003A159F"/>
    <w:rsid w:val="003A172A"/>
    <w:rsid w:val="003A199E"/>
    <w:rsid w:val="003A1DFC"/>
    <w:rsid w:val="003A3491"/>
    <w:rsid w:val="003A37B8"/>
    <w:rsid w:val="003A3AA5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042"/>
    <w:rsid w:val="003B03A1"/>
    <w:rsid w:val="003B0BA9"/>
    <w:rsid w:val="003B0C3C"/>
    <w:rsid w:val="003B0DF4"/>
    <w:rsid w:val="003B0F04"/>
    <w:rsid w:val="003B14F6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7D4"/>
    <w:rsid w:val="003C4878"/>
    <w:rsid w:val="003C4DE0"/>
    <w:rsid w:val="003C57A4"/>
    <w:rsid w:val="003C6113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3EE"/>
    <w:rsid w:val="003D1619"/>
    <w:rsid w:val="003D1729"/>
    <w:rsid w:val="003D2792"/>
    <w:rsid w:val="003D29C9"/>
    <w:rsid w:val="003D2BE6"/>
    <w:rsid w:val="003D2E89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5A5C"/>
    <w:rsid w:val="003D68C5"/>
    <w:rsid w:val="003D72DE"/>
    <w:rsid w:val="003D798C"/>
    <w:rsid w:val="003D7E2C"/>
    <w:rsid w:val="003E04F0"/>
    <w:rsid w:val="003E0BC2"/>
    <w:rsid w:val="003E0F06"/>
    <w:rsid w:val="003E14A3"/>
    <w:rsid w:val="003E19C0"/>
    <w:rsid w:val="003E1B7F"/>
    <w:rsid w:val="003E1E0A"/>
    <w:rsid w:val="003E1EAE"/>
    <w:rsid w:val="003E2471"/>
    <w:rsid w:val="003E289C"/>
    <w:rsid w:val="003E3CDE"/>
    <w:rsid w:val="003E41DD"/>
    <w:rsid w:val="003E43D2"/>
    <w:rsid w:val="003E4613"/>
    <w:rsid w:val="003E47BD"/>
    <w:rsid w:val="003E497F"/>
    <w:rsid w:val="003E4E38"/>
    <w:rsid w:val="003E4F75"/>
    <w:rsid w:val="003E6584"/>
    <w:rsid w:val="003E6A6A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A90"/>
    <w:rsid w:val="003F5C5A"/>
    <w:rsid w:val="003F5F29"/>
    <w:rsid w:val="003F5F8C"/>
    <w:rsid w:val="003F6689"/>
    <w:rsid w:val="003F6BFB"/>
    <w:rsid w:val="003F7BE5"/>
    <w:rsid w:val="004001C1"/>
    <w:rsid w:val="0040026E"/>
    <w:rsid w:val="0040071C"/>
    <w:rsid w:val="004010AC"/>
    <w:rsid w:val="0040130D"/>
    <w:rsid w:val="004013BB"/>
    <w:rsid w:val="00401C8C"/>
    <w:rsid w:val="004025F6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A50"/>
    <w:rsid w:val="00406DE8"/>
    <w:rsid w:val="00406FC5"/>
    <w:rsid w:val="004073E8"/>
    <w:rsid w:val="00407485"/>
    <w:rsid w:val="00407868"/>
    <w:rsid w:val="00407A53"/>
    <w:rsid w:val="00407CFA"/>
    <w:rsid w:val="004105A6"/>
    <w:rsid w:val="0041070D"/>
    <w:rsid w:val="00410DC2"/>
    <w:rsid w:val="00410F15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B67"/>
    <w:rsid w:val="004170A0"/>
    <w:rsid w:val="00417419"/>
    <w:rsid w:val="00417B51"/>
    <w:rsid w:val="00420CF0"/>
    <w:rsid w:val="00420FA2"/>
    <w:rsid w:val="004211DB"/>
    <w:rsid w:val="00421D1E"/>
    <w:rsid w:val="00422529"/>
    <w:rsid w:val="0042385B"/>
    <w:rsid w:val="00423EAF"/>
    <w:rsid w:val="00424488"/>
    <w:rsid w:val="00424A00"/>
    <w:rsid w:val="00424EEA"/>
    <w:rsid w:val="004250EB"/>
    <w:rsid w:val="00425D7A"/>
    <w:rsid w:val="004262EF"/>
    <w:rsid w:val="00426AFC"/>
    <w:rsid w:val="00427352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57FD"/>
    <w:rsid w:val="004366A0"/>
    <w:rsid w:val="004367C0"/>
    <w:rsid w:val="0043754B"/>
    <w:rsid w:val="00437A5B"/>
    <w:rsid w:val="00437B27"/>
    <w:rsid w:val="00437D7D"/>
    <w:rsid w:val="00437DBF"/>
    <w:rsid w:val="00440147"/>
    <w:rsid w:val="00440226"/>
    <w:rsid w:val="004407A6"/>
    <w:rsid w:val="0044086A"/>
    <w:rsid w:val="004425D6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538"/>
    <w:rsid w:val="00452678"/>
    <w:rsid w:val="004526A6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6359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637"/>
    <w:rsid w:val="004618C7"/>
    <w:rsid w:val="00461966"/>
    <w:rsid w:val="00461F13"/>
    <w:rsid w:val="00462078"/>
    <w:rsid w:val="00462A36"/>
    <w:rsid w:val="00462BF8"/>
    <w:rsid w:val="00463683"/>
    <w:rsid w:val="004636D2"/>
    <w:rsid w:val="00463C4B"/>
    <w:rsid w:val="004641BC"/>
    <w:rsid w:val="00464502"/>
    <w:rsid w:val="004645C1"/>
    <w:rsid w:val="00465244"/>
    <w:rsid w:val="00465614"/>
    <w:rsid w:val="00465981"/>
    <w:rsid w:val="00465A29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902"/>
    <w:rsid w:val="004739DB"/>
    <w:rsid w:val="00473C32"/>
    <w:rsid w:val="004741E2"/>
    <w:rsid w:val="0047435C"/>
    <w:rsid w:val="004746E6"/>
    <w:rsid w:val="00476704"/>
    <w:rsid w:val="00477350"/>
    <w:rsid w:val="00480A02"/>
    <w:rsid w:val="00480FA5"/>
    <w:rsid w:val="00481174"/>
    <w:rsid w:val="00481B18"/>
    <w:rsid w:val="004820B4"/>
    <w:rsid w:val="004822CB"/>
    <w:rsid w:val="00482612"/>
    <w:rsid w:val="00482EB7"/>
    <w:rsid w:val="00482EE0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AD4"/>
    <w:rsid w:val="00497ADB"/>
    <w:rsid w:val="00497B16"/>
    <w:rsid w:val="00497D5C"/>
    <w:rsid w:val="00497D82"/>
    <w:rsid w:val="004A03BA"/>
    <w:rsid w:val="004A0E91"/>
    <w:rsid w:val="004A1C59"/>
    <w:rsid w:val="004A1EDC"/>
    <w:rsid w:val="004A288A"/>
    <w:rsid w:val="004A3368"/>
    <w:rsid w:val="004A3AFF"/>
    <w:rsid w:val="004A3C36"/>
    <w:rsid w:val="004A41EC"/>
    <w:rsid w:val="004A441B"/>
    <w:rsid w:val="004A44BC"/>
    <w:rsid w:val="004A4C47"/>
    <w:rsid w:val="004A5EEC"/>
    <w:rsid w:val="004A5F73"/>
    <w:rsid w:val="004A61E7"/>
    <w:rsid w:val="004A66C3"/>
    <w:rsid w:val="004A7805"/>
    <w:rsid w:val="004B05E7"/>
    <w:rsid w:val="004B0663"/>
    <w:rsid w:val="004B0CC0"/>
    <w:rsid w:val="004B1179"/>
    <w:rsid w:val="004B15B4"/>
    <w:rsid w:val="004B193E"/>
    <w:rsid w:val="004B1FB8"/>
    <w:rsid w:val="004B2357"/>
    <w:rsid w:val="004B23A1"/>
    <w:rsid w:val="004B2779"/>
    <w:rsid w:val="004B2D40"/>
    <w:rsid w:val="004B3423"/>
    <w:rsid w:val="004B4162"/>
    <w:rsid w:val="004B42C8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C86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2BCF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5CD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4AEE"/>
    <w:rsid w:val="004D555A"/>
    <w:rsid w:val="004D67A7"/>
    <w:rsid w:val="004D6C5C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AF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4F70CA"/>
    <w:rsid w:val="0050025E"/>
    <w:rsid w:val="005008F3"/>
    <w:rsid w:val="005010FD"/>
    <w:rsid w:val="00501632"/>
    <w:rsid w:val="005016B6"/>
    <w:rsid w:val="00502D37"/>
    <w:rsid w:val="0050365D"/>
    <w:rsid w:val="00503C39"/>
    <w:rsid w:val="00504438"/>
    <w:rsid w:val="00504F61"/>
    <w:rsid w:val="005050AC"/>
    <w:rsid w:val="005052A5"/>
    <w:rsid w:val="00505984"/>
    <w:rsid w:val="00505A63"/>
    <w:rsid w:val="005061BD"/>
    <w:rsid w:val="00506E5C"/>
    <w:rsid w:val="005071C9"/>
    <w:rsid w:val="00510497"/>
    <w:rsid w:val="005104B0"/>
    <w:rsid w:val="005104D0"/>
    <w:rsid w:val="00510B05"/>
    <w:rsid w:val="005111E4"/>
    <w:rsid w:val="0051145F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381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2ED2"/>
    <w:rsid w:val="005230B1"/>
    <w:rsid w:val="00523241"/>
    <w:rsid w:val="0052340D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279A4"/>
    <w:rsid w:val="00527EEB"/>
    <w:rsid w:val="0053028A"/>
    <w:rsid w:val="0053149C"/>
    <w:rsid w:val="005315B9"/>
    <w:rsid w:val="005320D4"/>
    <w:rsid w:val="005323D3"/>
    <w:rsid w:val="00532694"/>
    <w:rsid w:val="0053326B"/>
    <w:rsid w:val="00533A16"/>
    <w:rsid w:val="00534485"/>
    <w:rsid w:val="0053555E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395"/>
    <w:rsid w:val="00550862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4E05"/>
    <w:rsid w:val="005655A6"/>
    <w:rsid w:val="00565F50"/>
    <w:rsid w:val="005666B3"/>
    <w:rsid w:val="0056678A"/>
    <w:rsid w:val="00566C67"/>
    <w:rsid w:val="00567587"/>
    <w:rsid w:val="005676E8"/>
    <w:rsid w:val="005709FA"/>
    <w:rsid w:val="00570A64"/>
    <w:rsid w:val="00570CAB"/>
    <w:rsid w:val="00570F61"/>
    <w:rsid w:val="00571144"/>
    <w:rsid w:val="0057141B"/>
    <w:rsid w:val="0057174C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42F"/>
    <w:rsid w:val="00577954"/>
    <w:rsid w:val="00577DBC"/>
    <w:rsid w:val="005804D7"/>
    <w:rsid w:val="00580CC1"/>
    <w:rsid w:val="00580F5D"/>
    <w:rsid w:val="005816A1"/>
    <w:rsid w:val="005819F4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6A1C"/>
    <w:rsid w:val="00587009"/>
    <w:rsid w:val="0058715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2FE3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3F60"/>
    <w:rsid w:val="005A4801"/>
    <w:rsid w:val="005A4DAA"/>
    <w:rsid w:val="005A525F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72A"/>
    <w:rsid w:val="005B1AD5"/>
    <w:rsid w:val="005B1B48"/>
    <w:rsid w:val="005B1B9C"/>
    <w:rsid w:val="005B1BB3"/>
    <w:rsid w:val="005B22BD"/>
    <w:rsid w:val="005B2740"/>
    <w:rsid w:val="005B2A1D"/>
    <w:rsid w:val="005B2E68"/>
    <w:rsid w:val="005B42FA"/>
    <w:rsid w:val="005B50C6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D82"/>
    <w:rsid w:val="005C0D9C"/>
    <w:rsid w:val="005C125A"/>
    <w:rsid w:val="005C1546"/>
    <w:rsid w:val="005C156E"/>
    <w:rsid w:val="005C1656"/>
    <w:rsid w:val="005C293F"/>
    <w:rsid w:val="005C307F"/>
    <w:rsid w:val="005C3083"/>
    <w:rsid w:val="005C364D"/>
    <w:rsid w:val="005C4348"/>
    <w:rsid w:val="005C448F"/>
    <w:rsid w:val="005C47F1"/>
    <w:rsid w:val="005C4931"/>
    <w:rsid w:val="005C54B2"/>
    <w:rsid w:val="005C557B"/>
    <w:rsid w:val="005C5814"/>
    <w:rsid w:val="005C5A79"/>
    <w:rsid w:val="005C5BF7"/>
    <w:rsid w:val="005C64F2"/>
    <w:rsid w:val="005C671E"/>
    <w:rsid w:val="005C677C"/>
    <w:rsid w:val="005C6A8C"/>
    <w:rsid w:val="005C7711"/>
    <w:rsid w:val="005C7DB5"/>
    <w:rsid w:val="005C7F97"/>
    <w:rsid w:val="005D1805"/>
    <w:rsid w:val="005D1BBE"/>
    <w:rsid w:val="005D1FF5"/>
    <w:rsid w:val="005D227B"/>
    <w:rsid w:val="005D30DC"/>
    <w:rsid w:val="005D31E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5A72"/>
    <w:rsid w:val="005D6D05"/>
    <w:rsid w:val="005D7714"/>
    <w:rsid w:val="005D7EAF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AB4"/>
    <w:rsid w:val="005E7B4F"/>
    <w:rsid w:val="005E7CD6"/>
    <w:rsid w:val="005F06A7"/>
    <w:rsid w:val="005F1249"/>
    <w:rsid w:val="005F14C1"/>
    <w:rsid w:val="005F1976"/>
    <w:rsid w:val="005F2619"/>
    <w:rsid w:val="005F2676"/>
    <w:rsid w:val="005F2E9A"/>
    <w:rsid w:val="005F2F59"/>
    <w:rsid w:val="005F3128"/>
    <w:rsid w:val="005F31CD"/>
    <w:rsid w:val="005F3347"/>
    <w:rsid w:val="005F3870"/>
    <w:rsid w:val="005F4EBB"/>
    <w:rsid w:val="005F4FF9"/>
    <w:rsid w:val="005F546A"/>
    <w:rsid w:val="005F5C6C"/>
    <w:rsid w:val="005F5F19"/>
    <w:rsid w:val="005F6124"/>
    <w:rsid w:val="005F642F"/>
    <w:rsid w:val="005F6F33"/>
    <w:rsid w:val="005F6FA0"/>
    <w:rsid w:val="005F730C"/>
    <w:rsid w:val="005F78B9"/>
    <w:rsid w:val="005F791F"/>
    <w:rsid w:val="005F7B0E"/>
    <w:rsid w:val="005F7ED9"/>
    <w:rsid w:val="00600CAF"/>
    <w:rsid w:val="00600CC0"/>
    <w:rsid w:val="00600CC5"/>
    <w:rsid w:val="006011E4"/>
    <w:rsid w:val="00601229"/>
    <w:rsid w:val="006014DB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DF7"/>
    <w:rsid w:val="00603F8B"/>
    <w:rsid w:val="0060495D"/>
    <w:rsid w:val="00604BAD"/>
    <w:rsid w:val="006058CB"/>
    <w:rsid w:val="0060596F"/>
    <w:rsid w:val="00605D16"/>
    <w:rsid w:val="006061C9"/>
    <w:rsid w:val="006062B7"/>
    <w:rsid w:val="006062EA"/>
    <w:rsid w:val="00606D5D"/>
    <w:rsid w:val="00606FE9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A77"/>
    <w:rsid w:val="00617FA5"/>
    <w:rsid w:val="00620389"/>
    <w:rsid w:val="00621444"/>
    <w:rsid w:val="00621B12"/>
    <w:rsid w:val="00622170"/>
    <w:rsid w:val="00622D27"/>
    <w:rsid w:val="0062307F"/>
    <w:rsid w:val="00623145"/>
    <w:rsid w:val="00623A75"/>
    <w:rsid w:val="00624E7E"/>
    <w:rsid w:val="00625058"/>
    <w:rsid w:val="0062522F"/>
    <w:rsid w:val="006256B3"/>
    <w:rsid w:val="00625C3F"/>
    <w:rsid w:val="00625EB0"/>
    <w:rsid w:val="0062608F"/>
    <w:rsid w:val="00626ADA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29EF"/>
    <w:rsid w:val="006338EA"/>
    <w:rsid w:val="006347F3"/>
    <w:rsid w:val="00634AFF"/>
    <w:rsid w:val="00634DDE"/>
    <w:rsid w:val="00635ACB"/>
    <w:rsid w:val="006361A5"/>
    <w:rsid w:val="00636A9C"/>
    <w:rsid w:val="00636F5A"/>
    <w:rsid w:val="00640032"/>
    <w:rsid w:val="0064015B"/>
    <w:rsid w:val="006409B7"/>
    <w:rsid w:val="00641444"/>
    <w:rsid w:val="0064147F"/>
    <w:rsid w:val="00641B07"/>
    <w:rsid w:val="00641D5F"/>
    <w:rsid w:val="00641F3D"/>
    <w:rsid w:val="0064238E"/>
    <w:rsid w:val="006424F7"/>
    <w:rsid w:val="0064255D"/>
    <w:rsid w:val="006427BC"/>
    <w:rsid w:val="00642826"/>
    <w:rsid w:val="00642CB1"/>
    <w:rsid w:val="00642F7E"/>
    <w:rsid w:val="006430B1"/>
    <w:rsid w:val="0064312D"/>
    <w:rsid w:val="00643582"/>
    <w:rsid w:val="00643ACF"/>
    <w:rsid w:val="00644783"/>
    <w:rsid w:val="00644CB8"/>
    <w:rsid w:val="00645187"/>
    <w:rsid w:val="006452F9"/>
    <w:rsid w:val="00645538"/>
    <w:rsid w:val="006455C5"/>
    <w:rsid w:val="006461B1"/>
    <w:rsid w:val="0064626C"/>
    <w:rsid w:val="0064719E"/>
    <w:rsid w:val="006472F7"/>
    <w:rsid w:val="0064778A"/>
    <w:rsid w:val="00650598"/>
    <w:rsid w:val="0065079B"/>
    <w:rsid w:val="006512BE"/>
    <w:rsid w:val="00651F4A"/>
    <w:rsid w:val="006526F4"/>
    <w:rsid w:val="006537B6"/>
    <w:rsid w:val="00653900"/>
    <w:rsid w:val="00653971"/>
    <w:rsid w:val="006540AC"/>
    <w:rsid w:val="00654A9F"/>
    <w:rsid w:val="00655173"/>
    <w:rsid w:val="0065521B"/>
    <w:rsid w:val="00655BAD"/>
    <w:rsid w:val="00655C80"/>
    <w:rsid w:val="00655CD1"/>
    <w:rsid w:val="00655CD6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FCA"/>
    <w:rsid w:val="0066041A"/>
    <w:rsid w:val="0066089C"/>
    <w:rsid w:val="00660D1E"/>
    <w:rsid w:val="00660DB9"/>
    <w:rsid w:val="00660F1B"/>
    <w:rsid w:val="006621B2"/>
    <w:rsid w:val="00662A72"/>
    <w:rsid w:val="00663198"/>
    <w:rsid w:val="0066355E"/>
    <w:rsid w:val="00663A3F"/>
    <w:rsid w:val="00664215"/>
    <w:rsid w:val="00665102"/>
    <w:rsid w:val="00665305"/>
    <w:rsid w:val="00665332"/>
    <w:rsid w:val="00665922"/>
    <w:rsid w:val="00665C4D"/>
    <w:rsid w:val="00665C5B"/>
    <w:rsid w:val="00666F76"/>
    <w:rsid w:val="006672DC"/>
    <w:rsid w:val="00667747"/>
    <w:rsid w:val="00667759"/>
    <w:rsid w:val="00667947"/>
    <w:rsid w:val="00667EA1"/>
    <w:rsid w:val="00670475"/>
    <w:rsid w:val="0067048A"/>
    <w:rsid w:val="00670A29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021"/>
    <w:rsid w:val="0067314F"/>
    <w:rsid w:val="00673932"/>
    <w:rsid w:val="00673BBF"/>
    <w:rsid w:val="00673BFF"/>
    <w:rsid w:val="00674069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9C5"/>
    <w:rsid w:val="00676DE9"/>
    <w:rsid w:val="006774C3"/>
    <w:rsid w:val="00677771"/>
    <w:rsid w:val="0067796E"/>
    <w:rsid w:val="00677A02"/>
    <w:rsid w:val="00677D6C"/>
    <w:rsid w:val="00677ECD"/>
    <w:rsid w:val="006802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555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A1F"/>
    <w:rsid w:val="00686DB2"/>
    <w:rsid w:val="006871E6"/>
    <w:rsid w:val="006874E0"/>
    <w:rsid w:val="006877B0"/>
    <w:rsid w:val="00687BDD"/>
    <w:rsid w:val="00690764"/>
    <w:rsid w:val="00691598"/>
    <w:rsid w:val="00691678"/>
    <w:rsid w:val="00691964"/>
    <w:rsid w:val="00691CBF"/>
    <w:rsid w:val="00691D68"/>
    <w:rsid w:val="00691E04"/>
    <w:rsid w:val="00691F69"/>
    <w:rsid w:val="00692230"/>
    <w:rsid w:val="00692B12"/>
    <w:rsid w:val="00693135"/>
    <w:rsid w:val="00693CB8"/>
    <w:rsid w:val="00693D1B"/>
    <w:rsid w:val="00693EAA"/>
    <w:rsid w:val="00693F58"/>
    <w:rsid w:val="00694199"/>
    <w:rsid w:val="00694BCB"/>
    <w:rsid w:val="00695AC8"/>
    <w:rsid w:val="00695F8D"/>
    <w:rsid w:val="0069618D"/>
    <w:rsid w:val="00696262"/>
    <w:rsid w:val="00696EA9"/>
    <w:rsid w:val="006973CF"/>
    <w:rsid w:val="00697898"/>
    <w:rsid w:val="0069791B"/>
    <w:rsid w:val="00697986"/>
    <w:rsid w:val="006A0596"/>
    <w:rsid w:val="006A1D0F"/>
    <w:rsid w:val="006A2247"/>
    <w:rsid w:val="006A275C"/>
    <w:rsid w:val="006A29B3"/>
    <w:rsid w:val="006A2E6F"/>
    <w:rsid w:val="006A3AC7"/>
    <w:rsid w:val="006A3C74"/>
    <w:rsid w:val="006A4F32"/>
    <w:rsid w:val="006A50BC"/>
    <w:rsid w:val="006A55BF"/>
    <w:rsid w:val="006A5696"/>
    <w:rsid w:val="006A607F"/>
    <w:rsid w:val="006A61E3"/>
    <w:rsid w:val="006A630E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341"/>
    <w:rsid w:val="006B3549"/>
    <w:rsid w:val="006B36B8"/>
    <w:rsid w:val="006B401E"/>
    <w:rsid w:val="006B43DD"/>
    <w:rsid w:val="006B4F38"/>
    <w:rsid w:val="006B54BF"/>
    <w:rsid w:val="006B5F29"/>
    <w:rsid w:val="006B62A4"/>
    <w:rsid w:val="006B6536"/>
    <w:rsid w:val="006B7AE0"/>
    <w:rsid w:val="006B7B27"/>
    <w:rsid w:val="006B7B96"/>
    <w:rsid w:val="006B7F80"/>
    <w:rsid w:val="006C007B"/>
    <w:rsid w:val="006C02E4"/>
    <w:rsid w:val="006C04DF"/>
    <w:rsid w:val="006C0670"/>
    <w:rsid w:val="006C0820"/>
    <w:rsid w:val="006C0AAC"/>
    <w:rsid w:val="006C0CF3"/>
    <w:rsid w:val="006C1172"/>
    <w:rsid w:val="006C21A0"/>
    <w:rsid w:val="006C2FA1"/>
    <w:rsid w:val="006C3131"/>
    <w:rsid w:val="006C31A2"/>
    <w:rsid w:val="006C3248"/>
    <w:rsid w:val="006C3899"/>
    <w:rsid w:val="006C3F32"/>
    <w:rsid w:val="006C3F9A"/>
    <w:rsid w:val="006C410A"/>
    <w:rsid w:val="006C4168"/>
    <w:rsid w:val="006C44F9"/>
    <w:rsid w:val="006C475F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0C0E"/>
    <w:rsid w:val="006D102D"/>
    <w:rsid w:val="006D1A51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D7E86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6360"/>
    <w:rsid w:val="006E700B"/>
    <w:rsid w:val="006E74D3"/>
    <w:rsid w:val="006E750B"/>
    <w:rsid w:val="006E7535"/>
    <w:rsid w:val="006F006F"/>
    <w:rsid w:val="006F056A"/>
    <w:rsid w:val="006F073C"/>
    <w:rsid w:val="006F0CE3"/>
    <w:rsid w:val="006F1659"/>
    <w:rsid w:val="006F264F"/>
    <w:rsid w:val="006F2AAC"/>
    <w:rsid w:val="006F2B18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59C"/>
    <w:rsid w:val="00702835"/>
    <w:rsid w:val="00702BCB"/>
    <w:rsid w:val="00702C41"/>
    <w:rsid w:val="0070342C"/>
    <w:rsid w:val="00703461"/>
    <w:rsid w:val="0070399E"/>
    <w:rsid w:val="00703CB3"/>
    <w:rsid w:val="0070400E"/>
    <w:rsid w:val="0070449F"/>
    <w:rsid w:val="00704979"/>
    <w:rsid w:val="00705273"/>
    <w:rsid w:val="00705824"/>
    <w:rsid w:val="00705B23"/>
    <w:rsid w:val="007060A4"/>
    <w:rsid w:val="00706A1E"/>
    <w:rsid w:val="00706D2D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15C"/>
    <w:rsid w:val="007131B4"/>
    <w:rsid w:val="007132EF"/>
    <w:rsid w:val="007133C6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6C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50"/>
    <w:rsid w:val="00721FD3"/>
    <w:rsid w:val="007223E1"/>
    <w:rsid w:val="00722588"/>
    <w:rsid w:val="00722681"/>
    <w:rsid w:val="00722790"/>
    <w:rsid w:val="007231BC"/>
    <w:rsid w:val="00723531"/>
    <w:rsid w:val="00724151"/>
    <w:rsid w:val="0072423C"/>
    <w:rsid w:val="00725232"/>
    <w:rsid w:val="0072546B"/>
    <w:rsid w:val="007259AA"/>
    <w:rsid w:val="00725B78"/>
    <w:rsid w:val="00725BD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0E1C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262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2A7"/>
    <w:rsid w:val="007464B4"/>
    <w:rsid w:val="007465D6"/>
    <w:rsid w:val="00746855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7EC"/>
    <w:rsid w:val="00753FD0"/>
    <w:rsid w:val="00754300"/>
    <w:rsid w:val="00754517"/>
    <w:rsid w:val="00754922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57C99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61FF"/>
    <w:rsid w:val="0076651F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3ED"/>
    <w:rsid w:val="00775AD2"/>
    <w:rsid w:val="0077659D"/>
    <w:rsid w:val="00776EEE"/>
    <w:rsid w:val="00777507"/>
    <w:rsid w:val="00777813"/>
    <w:rsid w:val="00777B32"/>
    <w:rsid w:val="00777D6E"/>
    <w:rsid w:val="0078089B"/>
    <w:rsid w:val="007809F6"/>
    <w:rsid w:val="00781185"/>
    <w:rsid w:val="00781ED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1FD7"/>
    <w:rsid w:val="00792797"/>
    <w:rsid w:val="00793AF6"/>
    <w:rsid w:val="00794159"/>
    <w:rsid w:val="00794B11"/>
    <w:rsid w:val="00794F00"/>
    <w:rsid w:val="00795281"/>
    <w:rsid w:val="00795F44"/>
    <w:rsid w:val="00796250"/>
    <w:rsid w:val="007962A2"/>
    <w:rsid w:val="0079731D"/>
    <w:rsid w:val="0079741C"/>
    <w:rsid w:val="0079793C"/>
    <w:rsid w:val="00797941"/>
    <w:rsid w:val="007979B0"/>
    <w:rsid w:val="00797F81"/>
    <w:rsid w:val="007A11F5"/>
    <w:rsid w:val="007A1A43"/>
    <w:rsid w:val="007A1D42"/>
    <w:rsid w:val="007A21AF"/>
    <w:rsid w:val="007A2750"/>
    <w:rsid w:val="007A2814"/>
    <w:rsid w:val="007A29B5"/>
    <w:rsid w:val="007A32A1"/>
    <w:rsid w:val="007A3952"/>
    <w:rsid w:val="007A3AE2"/>
    <w:rsid w:val="007A3E54"/>
    <w:rsid w:val="007A4735"/>
    <w:rsid w:val="007A48F3"/>
    <w:rsid w:val="007A4B04"/>
    <w:rsid w:val="007A4D99"/>
    <w:rsid w:val="007A4ECB"/>
    <w:rsid w:val="007A58FF"/>
    <w:rsid w:val="007A60C9"/>
    <w:rsid w:val="007A6157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0D52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3799"/>
    <w:rsid w:val="007B407A"/>
    <w:rsid w:val="007B4786"/>
    <w:rsid w:val="007B4CD5"/>
    <w:rsid w:val="007B5555"/>
    <w:rsid w:val="007B591D"/>
    <w:rsid w:val="007B59C9"/>
    <w:rsid w:val="007B5C52"/>
    <w:rsid w:val="007B616B"/>
    <w:rsid w:val="007B617A"/>
    <w:rsid w:val="007B6294"/>
    <w:rsid w:val="007B679D"/>
    <w:rsid w:val="007B7175"/>
    <w:rsid w:val="007B7814"/>
    <w:rsid w:val="007B7DC5"/>
    <w:rsid w:val="007C0BB5"/>
    <w:rsid w:val="007C0DE9"/>
    <w:rsid w:val="007C196B"/>
    <w:rsid w:val="007C1CF1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77F"/>
    <w:rsid w:val="007D393A"/>
    <w:rsid w:val="007D3D41"/>
    <w:rsid w:val="007D3E3E"/>
    <w:rsid w:val="007D476E"/>
    <w:rsid w:val="007D51CF"/>
    <w:rsid w:val="007D5C8F"/>
    <w:rsid w:val="007D6511"/>
    <w:rsid w:val="007D65B9"/>
    <w:rsid w:val="007D6D16"/>
    <w:rsid w:val="007D6DD1"/>
    <w:rsid w:val="007D7AAA"/>
    <w:rsid w:val="007E06C5"/>
    <w:rsid w:val="007E07A9"/>
    <w:rsid w:val="007E086A"/>
    <w:rsid w:val="007E0EDE"/>
    <w:rsid w:val="007E1169"/>
    <w:rsid w:val="007E197D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2EC0"/>
    <w:rsid w:val="007F3057"/>
    <w:rsid w:val="007F3419"/>
    <w:rsid w:val="007F363D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747"/>
    <w:rsid w:val="007F7C47"/>
    <w:rsid w:val="007F7F20"/>
    <w:rsid w:val="007F7FAC"/>
    <w:rsid w:val="007F7FBE"/>
    <w:rsid w:val="007F7FF5"/>
    <w:rsid w:val="00800009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892"/>
    <w:rsid w:val="00805A24"/>
    <w:rsid w:val="008069B3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27D"/>
    <w:rsid w:val="00811954"/>
    <w:rsid w:val="00811DCC"/>
    <w:rsid w:val="00811E95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CCA"/>
    <w:rsid w:val="00814FF9"/>
    <w:rsid w:val="0081539A"/>
    <w:rsid w:val="0081572B"/>
    <w:rsid w:val="00815B89"/>
    <w:rsid w:val="00815EE4"/>
    <w:rsid w:val="0081602F"/>
    <w:rsid w:val="00816B69"/>
    <w:rsid w:val="00816CEC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37F"/>
    <w:rsid w:val="00827691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8AA"/>
    <w:rsid w:val="00841B07"/>
    <w:rsid w:val="00841E49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5EA9"/>
    <w:rsid w:val="00846A54"/>
    <w:rsid w:val="00846B1F"/>
    <w:rsid w:val="0084736E"/>
    <w:rsid w:val="008475F0"/>
    <w:rsid w:val="00850720"/>
    <w:rsid w:val="00850A2B"/>
    <w:rsid w:val="00850EA8"/>
    <w:rsid w:val="00850F65"/>
    <w:rsid w:val="008513FB"/>
    <w:rsid w:val="00851595"/>
    <w:rsid w:val="008516DF"/>
    <w:rsid w:val="00851C1C"/>
    <w:rsid w:val="00851DF7"/>
    <w:rsid w:val="0085366C"/>
    <w:rsid w:val="00853AAD"/>
    <w:rsid w:val="008540BB"/>
    <w:rsid w:val="00855A6A"/>
    <w:rsid w:val="00855C20"/>
    <w:rsid w:val="00855FCF"/>
    <w:rsid w:val="00856795"/>
    <w:rsid w:val="0085691A"/>
    <w:rsid w:val="00856E69"/>
    <w:rsid w:val="00856FA5"/>
    <w:rsid w:val="008575EA"/>
    <w:rsid w:val="00857C9D"/>
    <w:rsid w:val="00857E22"/>
    <w:rsid w:val="00857FF9"/>
    <w:rsid w:val="008610DA"/>
    <w:rsid w:val="008614AB"/>
    <w:rsid w:val="00861D0E"/>
    <w:rsid w:val="0086213B"/>
    <w:rsid w:val="008631BF"/>
    <w:rsid w:val="00863714"/>
    <w:rsid w:val="008641D9"/>
    <w:rsid w:val="00864614"/>
    <w:rsid w:val="00865038"/>
    <w:rsid w:val="00865274"/>
    <w:rsid w:val="008655CE"/>
    <w:rsid w:val="00866034"/>
    <w:rsid w:val="00866366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98B"/>
    <w:rsid w:val="00873CA7"/>
    <w:rsid w:val="0087431C"/>
    <w:rsid w:val="008744CC"/>
    <w:rsid w:val="008748BD"/>
    <w:rsid w:val="00874AD7"/>
    <w:rsid w:val="00874E2A"/>
    <w:rsid w:val="00876628"/>
    <w:rsid w:val="00876A52"/>
    <w:rsid w:val="00876CCE"/>
    <w:rsid w:val="00876EF8"/>
    <w:rsid w:val="00876FD8"/>
    <w:rsid w:val="008772AF"/>
    <w:rsid w:val="00877EBF"/>
    <w:rsid w:val="0088056F"/>
    <w:rsid w:val="008809C6"/>
    <w:rsid w:val="00880B6A"/>
    <w:rsid w:val="0088114A"/>
    <w:rsid w:val="0088130D"/>
    <w:rsid w:val="0088165A"/>
    <w:rsid w:val="00881E7C"/>
    <w:rsid w:val="00881F70"/>
    <w:rsid w:val="00882358"/>
    <w:rsid w:val="0088260D"/>
    <w:rsid w:val="008829E4"/>
    <w:rsid w:val="00882CED"/>
    <w:rsid w:val="00882D3D"/>
    <w:rsid w:val="00882FE9"/>
    <w:rsid w:val="00883A89"/>
    <w:rsid w:val="00883F39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3EF0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B4F"/>
    <w:rsid w:val="008A5C24"/>
    <w:rsid w:val="008A5D5D"/>
    <w:rsid w:val="008A5D9C"/>
    <w:rsid w:val="008A67E9"/>
    <w:rsid w:val="008A705F"/>
    <w:rsid w:val="008A73E8"/>
    <w:rsid w:val="008A74CA"/>
    <w:rsid w:val="008A7546"/>
    <w:rsid w:val="008A7783"/>
    <w:rsid w:val="008A7E79"/>
    <w:rsid w:val="008B092A"/>
    <w:rsid w:val="008B1B1A"/>
    <w:rsid w:val="008B1B60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63E"/>
    <w:rsid w:val="008B56FC"/>
    <w:rsid w:val="008B5DC4"/>
    <w:rsid w:val="008B6404"/>
    <w:rsid w:val="008B646E"/>
    <w:rsid w:val="008B65F6"/>
    <w:rsid w:val="008B683A"/>
    <w:rsid w:val="008B7C42"/>
    <w:rsid w:val="008B7D5F"/>
    <w:rsid w:val="008C0DF0"/>
    <w:rsid w:val="008C0F12"/>
    <w:rsid w:val="008C1F4E"/>
    <w:rsid w:val="008C20CB"/>
    <w:rsid w:val="008C2217"/>
    <w:rsid w:val="008C265A"/>
    <w:rsid w:val="008C320F"/>
    <w:rsid w:val="008C3723"/>
    <w:rsid w:val="008C388D"/>
    <w:rsid w:val="008C3BB2"/>
    <w:rsid w:val="008C3FB8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2F2B"/>
    <w:rsid w:val="008D3DC8"/>
    <w:rsid w:val="008D40B0"/>
    <w:rsid w:val="008D4448"/>
    <w:rsid w:val="008D4713"/>
    <w:rsid w:val="008D48CB"/>
    <w:rsid w:val="008D4CE7"/>
    <w:rsid w:val="008D5031"/>
    <w:rsid w:val="008D5197"/>
    <w:rsid w:val="008D5384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ADF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584C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6B9"/>
    <w:rsid w:val="008E77D5"/>
    <w:rsid w:val="008F04D5"/>
    <w:rsid w:val="008F0CB0"/>
    <w:rsid w:val="008F0DC6"/>
    <w:rsid w:val="008F108B"/>
    <w:rsid w:val="008F1975"/>
    <w:rsid w:val="008F1B77"/>
    <w:rsid w:val="008F1E60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3BC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4DF8"/>
    <w:rsid w:val="00905C9D"/>
    <w:rsid w:val="00905F42"/>
    <w:rsid w:val="0090644D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C89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8DF"/>
    <w:rsid w:val="00921241"/>
    <w:rsid w:val="0092152E"/>
    <w:rsid w:val="00921681"/>
    <w:rsid w:val="0092168E"/>
    <w:rsid w:val="00921CC5"/>
    <w:rsid w:val="00921E6E"/>
    <w:rsid w:val="009224A4"/>
    <w:rsid w:val="00922F35"/>
    <w:rsid w:val="00923541"/>
    <w:rsid w:val="00924403"/>
    <w:rsid w:val="00924560"/>
    <w:rsid w:val="00924D72"/>
    <w:rsid w:val="00924F0A"/>
    <w:rsid w:val="00925076"/>
    <w:rsid w:val="00926AB3"/>
    <w:rsid w:val="009272C3"/>
    <w:rsid w:val="00927F84"/>
    <w:rsid w:val="00930C71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0D88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3817"/>
    <w:rsid w:val="009448D5"/>
    <w:rsid w:val="0094561E"/>
    <w:rsid w:val="0094566D"/>
    <w:rsid w:val="00945C8D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1B1"/>
    <w:rsid w:val="00951516"/>
    <w:rsid w:val="00951D1E"/>
    <w:rsid w:val="009521F3"/>
    <w:rsid w:val="0095233D"/>
    <w:rsid w:val="0095256D"/>
    <w:rsid w:val="00952A34"/>
    <w:rsid w:val="0095325C"/>
    <w:rsid w:val="00953527"/>
    <w:rsid w:val="009536B7"/>
    <w:rsid w:val="009543AF"/>
    <w:rsid w:val="00954731"/>
    <w:rsid w:val="0095476E"/>
    <w:rsid w:val="00954A7E"/>
    <w:rsid w:val="00954EC2"/>
    <w:rsid w:val="00955064"/>
    <w:rsid w:val="0095519F"/>
    <w:rsid w:val="0095596E"/>
    <w:rsid w:val="00955BF8"/>
    <w:rsid w:val="0095646A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683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189"/>
    <w:rsid w:val="00967DD6"/>
    <w:rsid w:val="00970240"/>
    <w:rsid w:val="00970875"/>
    <w:rsid w:val="00970D8F"/>
    <w:rsid w:val="00971087"/>
    <w:rsid w:val="00971441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820"/>
    <w:rsid w:val="00977DAE"/>
    <w:rsid w:val="009800BA"/>
    <w:rsid w:val="00980157"/>
    <w:rsid w:val="009802D6"/>
    <w:rsid w:val="0098033D"/>
    <w:rsid w:val="009803AA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2ED3"/>
    <w:rsid w:val="0098312D"/>
    <w:rsid w:val="00983540"/>
    <w:rsid w:val="00983F51"/>
    <w:rsid w:val="00984696"/>
    <w:rsid w:val="0098502E"/>
    <w:rsid w:val="009851A0"/>
    <w:rsid w:val="00985A09"/>
    <w:rsid w:val="00985B48"/>
    <w:rsid w:val="00985B79"/>
    <w:rsid w:val="00985F29"/>
    <w:rsid w:val="0098654F"/>
    <w:rsid w:val="00986DEF"/>
    <w:rsid w:val="0098719F"/>
    <w:rsid w:val="009874A9"/>
    <w:rsid w:val="00987A8B"/>
    <w:rsid w:val="00987DBE"/>
    <w:rsid w:val="00987E2C"/>
    <w:rsid w:val="009901B0"/>
    <w:rsid w:val="009901BC"/>
    <w:rsid w:val="009906A8"/>
    <w:rsid w:val="009908D1"/>
    <w:rsid w:val="00990B76"/>
    <w:rsid w:val="00990B88"/>
    <w:rsid w:val="00991860"/>
    <w:rsid w:val="00991988"/>
    <w:rsid w:val="00991FC0"/>
    <w:rsid w:val="009923D4"/>
    <w:rsid w:val="0099244B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2E51"/>
    <w:rsid w:val="009A36E8"/>
    <w:rsid w:val="009A3895"/>
    <w:rsid w:val="009A40D2"/>
    <w:rsid w:val="009A4112"/>
    <w:rsid w:val="009A4124"/>
    <w:rsid w:val="009A42E9"/>
    <w:rsid w:val="009A44F5"/>
    <w:rsid w:val="009A461D"/>
    <w:rsid w:val="009A4B3C"/>
    <w:rsid w:val="009A5348"/>
    <w:rsid w:val="009A594D"/>
    <w:rsid w:val="009A5FAC"/>
    <w:rsid w:val="009A6568"/>
    <w:rsid w:val="009A6883"/>
    <w:rsid w:val="009A7554"/>
    <w:rsid w:val="009A7BAA"/>
    <w:rsid w:val="009A7FF4"/>
    <w:rsid w:val="009B0619"/>
    <w:rsid w:val="009B0829"/>
    <w:rsid w:val="009B1934"/>
    <w:rsid w:val="009B19A8"/>
    <w:rsid w:val="009B1BB1"/>
    <w:rsid w:val="009B23A8"/>
    <w:rsid w:val="009B2B02"/>
    <w:rsid w:val="009B2DAC"/>
    <w:rsid w:val="009B32EF"/>
    <w:rsid w:val="009B3396"/>
    <w:rsid w:val="009B3499"/>
    <w:rsid w:val="009B3E2E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B7F73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83E"/>
    <w:rsid w:val="009D0913"/>
    <w:rsid w:val="009D17A3"/>
    <w:rsid w:val="009D2278"/>
    <w:rsid w:val="009D2324"/>
    <w:rsid w:val="009D2699"/>
    <w:rsid w:val="009D27C3"/>
    <w:rsid w:val="009D2941"/>
    <w:rsid w:val="009D328C"/>
    <w:rsid w:val="009D3882"/>
    <w:rsid w:val="009D410D"/>
    <w:rsid w:val="009D4A04"/>
    <w:rsid w:val="009D50ED"/>
    <w:rsid w:val="009D59D8"/>
    <w:rsid w:val="009D5E1B"/>
    <w:rsid w:val="009D67CF"/>
    <w:rsid w:val="009D6837"/>
    <w:rsid w:val="009D691A"/>
    <w:rsid w:val="009D739F"/>
    <w:rsid w:val="009D7F76"/>
    <w:rsid w:val="009E02F6"/>
    <w:rsid w:val="009E0543"/>
    <w:rsid w:val="009E06D7"/>
    <w:rsid w:val="009E1269"/>
    <w:rsid w:val="009E16B4"/>
    <w:rsid w:val="009E1E79"/>
    <w:rsid w:val="009E1F94"/>
    <w:rsid w:val="009E2380"/>
    <w:rsid w:val="009E24DD"/>
    <w:rsid w:val="009E2937"/>
    <w:rsid w:val="009E29D3"/>
    <w:rsid w:val="009E31A7"/>
    <w:rsid w:val="009E3991"/>
    <w:rsid w:val="009E3AF8"/>
    <w:rsid w:val="009E4797"/>
    <w:rsid w:val="009E4A64"/>
    <w:rsid w:val="009E4ED0"/>
    <w:rsid w:val="009E5755"/>
    <w:rsid w:val="009E57D2"/>
    <w:rsid w:val="009E5968"/>
    <w:rsid w:val="009E5B7C"/>
    <w:rsid w:val="009E6B27"/>
    <w:rsid w:val="009E6F43"/>
    <w:rsid w:val="009F012F"/>
    <w:rsid w:val="009F03A5"/>
    <w:rsid w:val="009F0C3D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654"/>
    <w:rsid w:val="00A02A16"/>
    <w:rsid w:val="00A02FB9"/>
    <w:rsid w:val="00A03379"/>
    <w:rsid w:val="00A0357B"/>
    <w:rsid w:val="00A0360E"/>
    <w:rsid w:val="00A042DC"/>
    <w:rsid w:val="00A043FB"/>
    <w:rsid w:val="00A049C6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B4C"/>
    <w:rsid w:val="00A21F19"/>
    <w:rsid w:val="00A2203A"/>
    <w:rsid w:val="00A223B7"/>
    <w:rsid w:val="00A225E4"/>
    <w:rsid w:val="00A22967"/>
    <w:rsid w:val="00A22A94"/>
    <w:rsid w:val="00A2300E"/>
    <w:rsid w:val="00A23348"/>
    <w:rsid w:val="00A23755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27A2D"/>
    <w:rsid w:val="00A3048A"/>
    <w:rsid w:val="00A32A44"/>
    <w:rsid w:val="00A32D3C"/>
    <w:rsid w:val="00A3350E"/>
    <w:rsid w:val="00A3393C"/>
    <w:rsid w:val="00A3394E"/>
    <w:rsid w:val="00A33EB8"/>
    <w:rsid w:val="00A34A95"/>
    <w:rsid w:val="00A352AE"/>
    <w:rsid w:val="00A35EC3"/>
    <w:rsid w:val="00A369A7"/>
    <w:rsid w:val="00A369CB"/>
    <w:rsid w:val="00A36A82"/>
    <w:rsid w:val="00A37074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467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4FD9"/>
    <w:rsid w:val="00A45014"/>
    <w:rsid w:val="00A45185"/>
    <w:rsid w:val="00A45FBE"/>
    <w:rsid w:val="00A465B1"/>
    <w:rsid w:val="00A46F99"/>
    <w:rsid w:val="00A4768F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843"/>
    <w:rsid w:val="00A55E53"/>
    <w:rsid w:val="00A55FB4"/>
    <w:rsid w:val="00A56040"/>
    <w:rsid w:val="00A572D2"/>
    <w:rsid w:val="00A57778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3A9E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259D"/>
    <w:rsid w:val="00A726E3"/>
    <w:rsid w:val="00A73611"/>
    <w:rsid w:val="00A736F1"/>
    <w:rsid w:val="00A7386B"/>
    <w:rsid w:val="00A7390D"/>
    <w:rsid w:val="00A73BE6"/>
    <w:rsid w:val="00A7453A"/>
    <w:rsid w:val="00A74722"/>
    <w:rsid w:val="00A75098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79"/>
    <w:rsid w:val="00A80FFA"/>
    <w:rsid w:val="00A81998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413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0D6F"/>
    <w:rsid w:val="00AA1872"/>
    <w:rsid w:val="00AA1DFC"/>
    <w:rsid w:val="00AA2721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F93"/>
    <w:rsid w:val="00AB2928"/>
    <w:rsid w:val="00AB29BA"/>
    <w:rsid w:val="00AB2A8F"/>
    <w:rsid w:val="00AB2BF1"/>
    <w:rsid w:val="00AB2EBB"/>
    <w:rsid w:val="00AB2F8A"/>
    <w:rsid w:val="00AB30E3"/>
    <w:rsid w:val="00AB33BF"/>
    <w:rsid w:val="00AB3C12"/>
    <w:rsid w:val="00AB4EB0"/>
    <w:rsid w:val="00AB4FEE"/>
    <w:rsid w:val="00AB5CA9"/>
    <w:rsid w:val="00AB5EF1"/>
    <w:rsid w:val="00AB61FA"/>
    <w:rsid w:val="00AC00A9"/>
    <w:rsid w:val="00AC07CF"/>
    <w:rsid w:val="00AC187F"/>
    <w:rsid w:val="00AC1B3F"/>
    <w:rsid w:val="00AC1C5D"/>
    <w:rsid w:val="00AC1C9C"/>
    <w:rsid w:val="00AC1FD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4AD"/>
    <w:rsid w:val="00AC6663"/>
    <w:rsid w:val="00AC66E2"/>
    <w:rsid w:val="00AC705E"/>
    <w:rsid w:val="00AC7137"/>
    <w:rsid w:val="00AC7504"/>
    <w:rsid w:val="00AC77B9"/>
    <w:rsid w:val="00AD04C4"/>
    <w:rsid w:val="00AD04F7"/>
    <w:rsid w:val="00AD070B"/>
    <w:rsid w:val="00AD0F9A"/>
    <w:rsid w:val="00AD1C8D"/>
    <w:rsid w:val="00AD1CDB"/>
    <w:rsid w:val="00AD1D99"/>
    <w:rsid w:val="00AD20C8"/>
    <w:rsid w:val="00AD2847"/>
    <w:rsid w:val="00AD325D"/>
    <w:rsid w:val="00AD34A2"/>
    <w:rsid w:val="00AD35AC"/>
    <w:rsid w:val="00AD39A7"/>
    <w:rsid w:val="00AD3E01"/>
    <w:rsid w:val="00AD3E64"/>
    <w:rsid w:val="00AD3FAA"/>
    <w:rsid w:val="00AD429B"/>
    <w:rsid w:val="00AD5151"/>
    <w:rsid w:val="00AD52D7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6AB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AEC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7224"/>
    <w:rsid w:val="00AF779E"/>
    <w:rsid w:val="00B00289"/>
    <w:rsid w:val="00B00584"/>
    <w:rsid w:val="00B008D8"/>
    <w:rsid w:val="00B009CB"/>
    <w:rsid w:val="00B00A35"/>
    <w:rsid w:val="00B00D38"/>
    <w:rsid w:val="00B00E0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5E3B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E0C"/>
    <w:rsid w:val="00B13256"/>
    <w:rsid w:val="00B13D31"/>
    <w:rsid w:val="00B143A2"/>
    <w:rsid w:val="00B14425"/>
    <w:rsid w:val="00B144B0"/>
    <w:rsid w:val="00B14E70"/>
    <w:rsid w:val="00B1541E"/>
    <w:rsid w:val="00B15479"/>
    <w:rsid w:val="00B16153"/>
    <w:rsid w:val="00B16CD4"/>
    <w:rsid w:val="00B172D8"/>
    <w:rsid w:val="00B173A4"/>
    <w:rsid w:val="00B17586"/>
    <w:rsid w:val="00B1778A"/>
    <w:rsid w:val="00B17964"/>
    <w:rsid w:val="00B20150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2FC4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79D"/>
    <w:rsid w:val="00B26B87"/>
    <w:rsid w:val="00B26CD9"/>
    <w:rsid w:val="00B276EE"/>
    <w:rsid w:val="00B27BDA"/>
    <w:rsid w:val="00B30536"/>
    <w:rsid w:val="00B3093F"/>
    <w:rsid w:val="00B30D57"/>
    <w:rsid w:val="00B31430"/>
    <w:rsid w:val="00B31AB2"/>
    <w:rsid w:val="00B32A4F"/>
    <w:rsid w:val="00B333B1"/>
    <w:rsid w:val="00B3374E"/>
    <w:rsid w:val="00B33810"/>
    <w:rsid w:val="00B33AC9"/>
    <w:rsid w:val="00B33ECF"/>
    <w:rsid w:val="00B34146"/>
    <w:rsid w:val="00B35192"/>
    <w:rsid w:val="00B35443"/>
    <w:rsid w:val="00B3586E"/>
    <w:rsid w:val="00B359F9"/>
    <w:rsid w:val="00B35A3C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588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B3B"/>
    <w:rsid w:val="00B46C88"/>
    <w:rsid w:val="00B46DD6"/>
    <w:rsid w:val="00B473A6"/>
    <w:rsid w:val="00B47705"/>
    <w:rsid w:val="00B4770D"/>
    <w:rsid w:val="00B4796C"/>
    <w:rsid w:val="00B47A28"/>
    <w:rsid w:val="00B47B92"/>
    <w:rsid w:val="00B47C44"/>
    <w:rsid w:val="00B50102"/>
    <w:rsid w:val="00B5025E"/>
    <w:rsid w:val="00B50404"/>
    <w:rsid w:val="00B5061C"/>
    <w:rsid w:val="00B51078"/>
    <w:rsid w:val="00B5144C"/>
    <w:rsid w:val="00B51B10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4C37"/>
    <w:rsid w:val="00B5539B"/>
    <w:rsid w:val="00B556BE"/>
    <w:rsid w:val="00B55713"/>
    <w:rsid w:val="00B564C6"/>
    <w:rsid w:val="00B56571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A89"/>
    <w:rsid w:val="00B64BE1"/>
    <w:rsid w:val="00B654AB"/>
    <w:rsid w:val="00B65B13"/>
    <w:rsid w:val="00B66B4B"/>
    <w:rsid w:val="00B66D6B"/>
    <w:rsid w:val="00B67327"/>
    <w:rsid w:val="00B675AD"/>
    <w:rsid w:val="00B67634"/>
    <w:rsid w:val="00B703D0"/>
    <w:rsid w:val="00B70859"/>
    <w:rsid w:val="00B709E8"/>
    <w:rsid w:val="00B70F31"/>
    <w:rsid w:val="00B717A1"/>
    <w:rsid w:val="00B71B76"/>
    <w:rsid w:val="00B71F34"/>
    <w:rsid w:val="00B72229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611"/>
    <w:rsid w:val="00B7619A"/>
    <w:rsid w:val="00B76BE1"/>
    <w:rsid w:val="00B76D30"/>
    <w:rsid w:val="00B773EC"/>
    <w:rsid w:val="00B77A09"/>
    <w:rsid w:val="00B80B6D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A18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67DA"/>
    <w:rsid w:val="00B87902"/>
    <w:rsid w:val="00B900B2"/>
    <w:rsid w:val="00B90ECC"/>
    <w:rsid w:val="00B918AA"/>
    <w:rsid w:val="00B91E2B"/>
    <w:rsid w:val="00B92256"/>
    <w:rsid w:val="00B930BA"/>
    <w:rsid w:val="00B9323A"/>
    <w:rsid w:val="00B9330C"/>
    <w:rsid w:val="00B9381D"/>
    <w:rsid w:val="00B93C1C"/>
    <w:rsid w:val="00B93DB0"/>
    <w:rsid w:val="00B9453D"/>
    <w:rsid w:val="00B94781"/>
    <w:rsid w:val="00B94F13"/>
    <w:rsid w:val="00B95462"/>
    <w:rsid w:val="00B954A4"/>
    <w:rsid w:val="00B955A6"/>
    <w:rsid w:val="00B9566F"/>
    <w:rsid w:val="00B95DF2"/>
    <w:rsid w:val="00B96A39"/>
    <w:rsid w:val="00B96AD7"/>
    <w:rsid w:val="00B97220"/>
    <w:rsid w:val="00B97906"/>
    <w:rsid w:val="00B97ACB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4E16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6B7C"/>
    <w:rsid w:val="00BA7BAF"/>
    <w:rsid w:val="00BB00F4"/>
    <w:rsid w:val="00BB0B1B"/>
    <w:rsid w:val="00BB0C30"/>
    <w:rsid w:val="00BB158D"/>
    <w:rsid w:val="00BB186E"/>
    <w:rsid w:val="00BB1A4A"/>
    <w:rsid w:val="00BB1C38"/>
    <w:rsid w:val="00BB225D"/>
    <w:rsid w:val="00BB2EFB"/>
    <w:rsid w:val="00BB31DF"/>
    <w:rsid w:val="00BB3300"/>
    <w:rsid w:val="00BB37D2"/>
    <w:rsid w:val="00BB459E"/>
    <w:rsid w:val="00BB48A5"/>
    <w:rsid w:val="00BB49BC"/>
    <w:rsid w:val="00BB4C77"/>
    <w:rsid w:val="00BB4D24"/>
    <w:rsid w:val="00BB4DE7"/>
    <w:rsid w:val="00BB5295"/>
    <w:rsid w:val="00BB5850"/>
    <w:rsid w:val="00BB5A5F"/>
    <w:rsid w:val="00BB5A9C"/>
    <w:rsid w:val="00BB5AE7"/>
    <w:rsid w:val="00BB5BDB"/>
    <w:rsid w:val="00BB5F3F"/>
    <w:rsid w:val="00BB66DD"/>
    <w:rsid w:val="00BB6756"/>
    <w:rsid w:val="00BB67A9"/>
    <w:rsid w:val="00BB6EE5"/>
    <w:rsid w:val="00BB701C"/>
    <w:rsid w:val="00BB7499"/>
    <w:rsid w:val="00BB771C"/>
    <w:rsid w:val="00BC05AA"/>
    <w:rsid w:val="00BC062B"/>
    <w:rsid w:val="00BC078E"/>
    <w:rsid w:val="00BC07B0"/>
    <w:rsid w:val="00BC19F8"/>
    <w:rsid w:val="00BC1B7B"/>
    <w:rsid w:val="00BC1EB3"/>
    <w:rsid w:val="00BC1FAB"/>
    <w:rsid w:val="00BC2277"/>
    <w:rsid w:val="00BC25F6"/>
    <w:rsid w:val="00BC2608"/>
    <w:rsid w:val="00BC2EA2"/>
    <w:rsid w:val="00BC3379"/>
    <w:rsid w:val="00BC3B6B"/>
    <w:rsid w:val="00BC4344"/>
    <w:rsid w:val="00BC4460"/>
    <w:rsid w:val="00BC4CB9"/>
    <w:rsid w:val="00BC5C99"/>
    <w:rsid w:val="00BC6589"/>
    <w:rsid w:val="00BC66B0"/>
    <w:rsid w:val="00BC6DBE"/>
    <w:rsid w:val="00BC7910"/>
    <w:rsid w:val="00BC7ABB"/>
    <w:rsid w:val="00BD01A6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415"/>
    <w:rsid w:val="00BD443D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209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B4F"/>
    <w:rsid w:val="00BE5C5B"/>
    <w:rsid w:val="00BE6435"/>
    <w:rsid w:val="00BE6604"/>
    <w:rsid w:val="00BE668D"/>
    <w:rsid w:val="00BE7058"/>
    <w:rsid w:val="00BE710C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2D87"/>
    <w:rsid w:val="00BF3339"/>
    <w:rsid w:val="00BF3A75"/>
    <w:rsid w:val="00BF4D63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468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AE9"/>
    <w:rsid w:val="00C11B09"/>
    <w:rsid w:val="00C11D83"/>
    <w:rsid w:val="00C1259F"/>
    <w:rsid w:val="00C13DAB"/>
    <w:rsid w:val="00C14232"/>
    <w:rsid w:val="00C14350"/>
    <w:rsid w:val="00C1436E"/>
    <w:rsid w:val="00C14AA5"/>
    <w:rsid w:val="00C1519E"/>
    <w:rsid w:val="00C159D9"/>
    <w:rsid w:val="00C16A14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A5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A0E"/>
    <w:rsid w:val="00C30EE0"/>
    <w:rsid w:val="00C30F6C"/>
    <w:rsid w:val="00C31569"/>
    <w:rsid w:val="00C315A5"/>
    <w:rsid w:val="00C31B90"/>
    <w:rsid w:val="00C321EA"/>
    <w:rsid w:val="00C32236"/>
    <w:rsid w:val="00C33681"/>
    <w:rsid w:val="00C34476"/>
    <w:rsid w:val="00C345DA"/>
    <w:rsid w:val="00C34E39"/>
    <w:rsid w:val="00C34FD8"/>
    <w:rsid w:val="00C352D9"/>
    <w:rsid w:val="00C353CB"/>
    <w:rsid w:val="00C35FB4"/>
    <w:rsid w:val="00C363BE"/>
    <w:rsid w:val="00C375BF"/>
    <w:rsid w:val="00C3762F"/>
    <w:rsid w:val="00C40D87"/>
    <w:rsid w:val="00C4106C"/>
    <w:rsid w:val="00C41118"/>
    <w:rsid w:val="00C41331"/>
    <w:rsid w:val="00C41333"/>
    <w:rsid w:val="00C41491"/>
    <w:rsid w:val="00C416AC"/>
    <w:rsid w:val="00C41F7D"/>
    <w:rsid w:val="00C420C5"/>
    <w:rsid w:val="00C42DAF"/>
    <w:rsid w:val="00C42FE0"/>
    <w:rsid w:val="00C431B2"/>
    <w:rsid w:val="00C4325C"/>
    <w:rsid w:val="00C4416C"/>
    <w:rsid w:val="00C4447F"/>
    <w:rsid w:val="00C45BE7"/>
    <w:rsid w:val="00C45C72"/>
    <w:rsid w:val="00C463C1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2F88"/>
    <w:rsid w:val="00C53599"/>
    <w:rsid w:val="00C53BEF"/>
    <w:rsid w:val="00C53D58"/>
    <w:rsid w:val="00C5427F"/>
    <w:rsid w:val="00C54515"/>
    <w:rsid w:val="00C549A2"/>
    <w:rsid w:val="00C549FF"/>
    <w:rsid w:val="00C551DC"/>
    <w:rsid w:val="00C55CA9"/>
    <w:rsid w:val="00C5641F"/>
    <w:rsid w:val="00C569FD"/>
    <w:rsid w:val="00C56E71"/>
    <w:rsid w:val="00C571E1"/>
    <w:rsid w:val="00C57387"/>
    <w:rsid w:val="00C57694"/>
    <w:rsid w:val="00C57699"/>
    <w:rsid w:val="00C57898"/>
    <w:rsid w:val="00C579FE"/>
    <w:rsid w:val="00C603B6"/>
    <w:rsid w:val="00C60589"/>
    <w:rsid w:val="00C60A86"/>
    <w:rsid w:val="00C60B7D"/>
    <w:rsid w:val="00C60FFE"/>
    <w:rsid w:val="00C61065"/>
    <w:rsid w:val="00C613F6"/>
    <w:rsid w:val="00C61490"/>
    <w:rsid w:val="00C618E4"/>
    <w:rsid w:val="00C61BF1"/>
    <w:rsid w:val="00C61D6F"/>
    <w:rsid w:val="00C62D44"/>
    <w:rsid w:val="00C638B9"/>
    <w:rsid w:val="00C6398C"/>
    <w:rsid w:val="00C640E1"/>
    <w:rsid w:val="00C647FC"/>
    <w:rsid w:val="00C64C6B"/>
    <w:rsid w:val="00C65358"/>
    <w:rsid w:val="00C6596A"/>
    <w:rsid w:val="00C66451"/>
    <w:rsid w:val="00C66ED1"/>
    <w:rsid w:val="00C67051"/>
    <w:rsid w:val="00C67ABC"/>
    <w:rsid w:val="00C70114"/>
    <w:rsid w:val="00C705E5"/>
    <w:rsid w:val="00C709F4"/>
    <w:rsid w:val="00C70DA7"/>
    <w:rsid w:val="00C715EC"/>
    <w:rsid w:val="00C716F6"/>
    <w:rsid w:val="00C718C8"/>
    <w:rsid w:val="00C71A78"/>
    <w:rsid w:val="00C71CC8"/>
    <w:rsid w:val="00C72360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0B4D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87B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91A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80A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181"/>
    <w:rsid w:val="00CA0C92"/>
    <w:rsid w:val="00CA19C5"/>
    <w:rsid w:val="00CA1BCE"/>
    <w:rsid w:val="00CA30B5"/>
    <w:rsid w:val="00CA35F9"/>
    <w:rsid w:val="00CA3A9F"/>
    <w:rsid w:val="00CA3B2F"/>
    <w:rsid w:val="00CA43F6"/>
    <w:rsid w:val="00CA54E3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85E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7B"/>
    <w:rsid w:val="00CB4FDF"/>
    <w:rsid w:val="00CB5054"/>
    <w:rsid w:val="00CB5A78"/>
    <w:rsid w:val="00CB5AA2"/>
    <w:rsid w:val="00CB6B7F"/>
    <w:rsid w:val="00CB77AE"/>
    <w:rsid w:val="00CC0202"/>
    <w:rsid w:val="00CC0474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CB3"/>
    <w:rsid w:val="00CD1F40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861"/>
    <w:rsid w:val="00CD4AAC"/>
    <w:rsid w:val="00CD4FA8"/>
    <w:rsid w:val="00CD5C05"/>
    <w:rsid w:val="00CD61F0"/>
    <w:rsid w:val="00CD630C"/>
    <w:rsid w:val="00CD68D0"/>
    <w:rsid w:val="00CD76B0"/>
    <w:rsid w:val="00CD7B99"/>
    <w:rsid w:val="00CD7E22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3F72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735"/>
    <w:rsid w:val="00CF1BB2"/>
    <w:rsid w:val="00CF2079"/>
    <w:rsid w:val="00CF3104"/>
    <w:rsid w:val="00CF3212"/>
    <w:rsid w:val="00CF3307"/>
    <w:rsid w:val="00CF3EA5"/>
    <w:rsid w:val="00CF4470"/>
    <w:rsid w:val="00CF45AA"/>
    <w:rsid w:val="00CF4BE6"/>
    <w:rsid w:val="00CF540E"/>
    <w:rsid w:val="00CF5637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CAE"/>
    <w:rsid w:val="00D00D28"/>
    <w:rsid w:val="00D019CB"/>
    <w:rsid w:val="00D01DEE"/>
    <w:rsid w:val="00D02A12"/>
    <w:rsid w:val="00D032CC"/>
    <w:rsid w:val="00D03B46"/>
    <w:rsid w:val="00D03D85"/>
    <w:rsid w:val="00D03EA9"/>
    <w:rsid w:val="00D03FDB"/>
    <w:rsid w:val="00D041B8"/>
    <w:rsid w:val="00D04501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4D1"/>
    <w:rsid w:val="00D0752E"/>
    <w:rsid w:val="00D07724"/>
    <w:rsid w:val="00D07EDB"/>
    <w:rsid w:val="00D10600"/>
    <w:rsid w:val="00D10D43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4DE0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1EB3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5F5E"/>
    <w:rsid w:val="00D261C0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2C3"/>
    <w:rsid w:val="00D31BA8"/>
    <w:rsid w:val="00D31E0F"/>
    <w:rsid w:val="00D31EF0"/>
    <w:rsid w:val="00D32230"/>
    <w:rsid w:val="00D33290"/>
    <w:rsid w:val="00D33A9E"/>
    <w:rsid w:val="00D33DB3"/>
    <w:rsid w:val="00D3483A"/>
    <w:rsid w:val="00D349D8"/>
    <w:rsid w:val="00D360FE"/>
    <w:rsid w:val="00D36455"/>
    <w:rsid w:val="00D36ADC"/>
    <w:rsid w:val="00D36AF3"/>
    <w:rsid w:val="00D36D12"/>
    <w:rsid w:val="00D36D18"/>
    <w:rsid w:val="00D3708E"/>
    <w:rsid w:val="00D370F7"/>
    <w:rsid w:val="00D372D3"/>
    <w:rsid w:val="00D3745F"/>
    <w:rsid w:val="00D37A2F"/>
    <w:rsid w:val="00D4015D"/>
    <w:rsid w:val="00D408E3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5413"/>
    <w:rsid w:val="00D457DA"/>
    <w:rsid w:val="00D476D0"/>
    <w:rsid w:val="00D477AC"/>
    <w:rsid w:val="00D4798D"/>
    <w:rsid w:val="00D47D61"/>
    <w:rsid w:val="00D47EA7"/>
    <w:rsid w:val="00D50AC6"/>
    <w:rsid w:val="00D50F19"/>
    <w:rsid w:val="00D514BC"/>
    <w:rsid w:val="00D51CE6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079"/>
    <w:rsid w:val="00D571CC"/>
    <w:rsid w:val="00D575C1"/>
    <w:rsid w:val="00D57A1B"/>
    <w:rsid w:val="00D6059C"/>
    <w:rsid w:val="00D60A94"/>
    <w:rsid w:val="00D60C54"/>
    <w:rsid w:val="00D60E79"/>
    <w:rsid w:val="00D610F8"/>
    <w:rsid w:val="00D63965"/>
    <w:rsid w:val="00D639FE"/>
    <w:rsid w:val="00D63DD5"/>
    <w:rsid w:val="00D63F95"/>
    <w:rsid w:val="00D64022"/>
    <w:rsid w:val="00D64543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7109"/>
    <w:rsid w:val="00D674B9"/>
    <w:rsid w:val="00D6791B"/>
    <w:rsid w:val="00D67C1E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314"/>
    <w:rsid w:val="00D7441B"/>
    <w:rsid w:val="00D74577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D39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8773A"/>
    <w:rsid w:val="00D87EA8"/>
    <w:rsid w:val="00D900C4"/>
    <w:rsid w:val="00D9037E"/>
    <w:rsid w:val="00D90723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4A78"/>
    <w:rsid w:val="00D955CF"/>
    <w:rsid w:val="00D95AC5"/>
    <w:rsid w:val="00D95EA1"/>
    <w:rsid w:val="00D95EBF"/>
    <w:rsid w:val="00D96195"/>
    <w:rsid w:val="00D963C0"/>
    <w:rsid w:val="00D969B5"/>
    <w:rsid w:val="00D96D0C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18A"/>
    <w:rsid w:val="00DA24A1"/>
    <w:rsid w:val="00DA2C55"/>
    <w:rsid w:val="00DA2EE3"/>
    <w:rsid w:val="00DA30C1"/>
    <w:rsid w:val="00DA3A32"/>
    <w:rsid w:val="00DA3BCA"/>
    <w:rsid w:val="00DA40C5"/>
    <w:rsid w:val="00DA45AC"/>
    <w:rsid w:val="00DA48E3"/>
    <w:rsid w:val="00DA4DF2"/>
    <w:rsid w:val="00DA5AD2"/>
    <w:rsid w:val="00DA637F"/>
    <w:rsid w:val="00DA6529"/>
    <w:rsid w:val="00DA6636"/>
    <w:rsid w:val="00DA6643"/>
    <w:rsid w:val="00DA6645"/>
    <w:rsid w:val="00DA66D7"/>
    <w:rsid w:val="00DA6726"/>
    <w:rsid w:val="00DA7853"/>
    <w:rsid w:val="00DA7DF5"/>
    <w:rsid w:val="00DB02EE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67D"/>
    <w:rsid w:val="00DB3701"/>
    <w:rsid w:val="00DB41B9"/>
    <w:rsid w:val="00DB43CE"/>
    <w:rsid w:val="00DB44C7"/>
    <w:rsid w:val="00DB48B6"/>
    <w:rsid w:val="00DB4FAB"/>
    <w:rsid w:val="00DB514E"/>
    <w:rsid w:val="00DB515C"/>
    <w:rsid w:val="00DB5266"/>
    <w:rsid w:val="00DB5513"/>
    <w:rsid w:val="00DB5925"/>
    <w:rsid w:val="00DB5F21"/>
    <w:rsid w:val="00DB6398"/>
    <w:rsid w:val="00DB7100"/>
    <w:rsid w:val="00DC0838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4ED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849"/>
    <w:rsid w:val="00DD2AE4"/>
    <w:rsid w:val="00DD3157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302F"/>
    <w:rsid w:val="00DE4E9C"/>
    <w:rsid w:val="00DE5343"/>
    <w:rsid w:val="00DE55A6"/>
    <w:rsid w:val="00DE56B5"/>
    <w:rsid w:val="00DE5864"/>
    <w:rsid w:val="00DE593E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056"/>
    <w:rsid w:val="00DF29BE"/>
    <w:rsid w:val="00DF2A7F"/>
    <w:rsid w:val="00DF339E"/>
    <w:rsid w:val="00DF33E9"/>
    <w:rsid w:val="00DF3475"/>
    <w:rsid w:val="00DF44F3"/>
    <w:rsid w:val="00DF46C8"/>
    <w:rsid w:val="00DF4A20"/>
    <w:rsid w:val="00DF4E23"/>
    <w:rsid w:val="00DF4FC7"/>
    <w:rsid w:val="00DF5026"/>
    <w:rsid w:val="00DF5223"/>
    <w:rsid w:val="00DF5422"/>
    <w:rsid w:val="00DF5457"/>
    <w:rsid w:val="00DF54C4"/>
    <w:rsid w:val="00DF5825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71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567"/>
    <w:rsid w:val="00E07C46"/>
    <w:rsid w:val="00E101D4"/>
    <w:rsid w:val="00E10233"/>
    <w:rsid w:val="00E1101B"/>
    <w:rsid w:val="00E11819"/>
    <w:rsid w:val="00E1197E"/>
    <w:rsid w:val="00E11C69"/>
    <w:rsid w:val="00E137F5"/>
    <w:rsid w:val="00E13A16"/>
    <w:rsid w:val="00E1485F"/>
    <w:rsid w:val="00E14B60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85F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4F07"/>
    <w:rsid w:val="00E254EB"/>
    <w:rsid w:val="00E25D08"/>
    <w:rsid w:val="00E25D9D"/>
    <w:rsid w:val="00E26882"/>
    <w:rsid w:val="00E27049"/>
    <w:rsid w:val="00E27779"/>
    <w:rsid w:val="00E2788C"/>
    <w:rsid w:val="00E27A8F"/>
    <w:rsid w:val="00E27F62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6E8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37448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789"/>
    <w:rsid w:val="00E45952"/>
    <w:rsid w:val="00E45E37"/>
    <w:rsid w:val="00E46A73"/>
    <w:rsid w:val="00E473E4"/>
    <w:rsid w:val="00E47589"/>
    <w:rsid w:val="00E4764B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4DBA"/>
    <w:rsid w:val="00E550BE"/>
    <w:rsid w:val="00E55F6F"/>
    <w:rsid w:val="00E56AEA"/>
    <w:rsid w:val="00E573F9"/>
    <w:rsid w:val="00E57BE9"/>
    <w:rsid w:val="00E60916"/>
    <w:rsid w:val="00E60967"/>
    <w:rsid w:val="00E60ACA"/>
    <w:rsid w:val="00E60E3C"/>
    <w:rsid w:val="00E61416"/>
    <w:rsid w:val="00E614A1"/>
    <w:rsid w:val="00E620C3"/>
    <w:rsid w:val="00E621CE"/>
    <w:rsid w:val="00E624E1"/>
    <w:rsid w:val="00E62582"/>
    <w:rsid w:val="00E6274C"/>
    <w:rsid w:val="00E62981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337"/>
    <w:rsid w:val="00E805B2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6D3"/>
    <w:rsid w:val="00E90C04"/>
    <w:rsid w:val="00E91122"/>
    <w:rsid w:val="00E925DF"/>
    <w:rsid w:val="00E92940"/>
    <w:rsid w:val="00E929F2"/>
    <w:rsid w:val="00E92E76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B75"/>
    <w:rsid w:val="00E96E8A"/>
    <w:rsid w:val="00E970E0"/>
    <w:rsid w:val="00E97608"/>
    <w:rsid w:val="00E97FE9"/>
    <w:rsid w:val="00EA02B5"/>
    <w:rsid w:val="00EA0A06"/>
    <w:rsid w:val="00EA0CE4"/>
    <w:rsid w:val="00EA1274"/>
    <w:rsid w:val="00EA1B9D"/>
    <w:rsid w:val="00EA1C88"/>
    <w:rsid w:val="00EA24DE"/>
    <w:rsid w:val="00EA26F8"/>
    <w:rsid w:val="00EA2D29"/>
    <w:rsid w:val="00EA36BB"/>
    <w:rsid w:val="00EA3D1A"/>
    <w:rsid w:val="00EA451F"/>
    <w:rsid w:val="00EA4DE6"/>
    <w:rsid w:val="00EA517E"/>
    <w:rsid w:val="00EA52D5"/>
    <w:rsid w:val="00EA55E6"/>
    <w:rsid w:val="00EA58AE"/>
    <w:rsid w:val="00EA5EE2"/>
    <w:rsid w:val="00EA6008"/>
    <w:rsid w:val="00EA6478"/>
    <w:rsid w:val="00EA6571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1DA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89D"/>
    <w:rsid w:val="00EC2C8C"/>
    <w:rsid w:val="00EC2EE0"/>
    <w:rsid w:val="00EC34DF"/>
    <w:rsid w:val="00EC438F"/>
    <w:rsid w:val="00EC44E9"/>
    <w:rsid w:val="00EC4AB3"/>
    <w:rsid w:val="00EC5A81"/>
    <w:rsid w:val="00EC6BFE"/>
    <w:rsid w:val="00EC714F"/>
    <w:rsid w:val="00EC7341"/>
    <w:rsid w:val="00EC760C"/>
    <w:rsid w:val="00EC76A7"/>
    <w:rsid w:val="00EC774B"/>
    <w:rsid w:val="00EC7968"/>
    <w:rsid w:val="00EC7F33"/>
    <w:rsid w:val="00ED06B7"/>
    <w:rsid w:val="00ED07A4"/>
    <w:rsid w:val="00ED08E8"/>
    <w:rsid w:val="00ED0933"/>
    <w:rsid w:val="00ED0AB4"/>
    <w:rsid w:val="00ED0AD0"/>
    <w:rsid w:val="00ED0F9B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D7867"/>
    <w:rsid w:val="00EE012E"/>
    <w:rsid w:val="00EE0958"/>
    <w:rsid w:val="00EE135C"/>
    <w:rsid w:val="00EE1543"/>
    <w:rsid w:val="00EE15A9"/>
    <w:rsid w:val="00EE1E29"/>
    <w:rsid w:val="00EE1E66"/>
    <w:rsid w:val="00EE2555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0F0"/>
    <w:rsid w:val="00EE670C"/>
    <w:rsid w:val="00EE67ED"/>
    <w:rsid w:val="00EE69DF"/>
    <w:rsid w:val="00EE6A7B"/>
    <w:rsid w:val="00EE70A5"/>
    <w:rsid w:val="00EE7A89"/>
    <w:rsid w:val="00EE7B6E"/>
    <w:rsid w:val="00EE7CDB"/>
    <w:rsid w:val="00EF005D"/>
    <w:rsid w:val="00EF1656"/>
    <w:rsid w:val="00EF1A12"/>
    <w:rsid w:val="00EF1CA1"/>
    <w:rsid w:val="00EF1DEE"/>
    <w:rsid w:val="00EF2B5D"/>
    <w:rsid w:val="00EF2C52"/>
    <w:rsid w:val="00EF2D53"/>
    <w:rsid w:val="00EF2D6C"/>
    <w:rsid w:val="00EF3141"/>
    <w:rsid w:val="00EF3475"/>
    <w:rsid w:val="00EF402A"/>
    <w:rsid w:val="00EF411C"/>
    <w:rsid w:val="00EF41F1"/>
    <w:rsid w:val="00EF5555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30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973"/>
    <w:rsid w:val="00F04311"/>
    <w:rsid w:val="00F04425"/>
    <w:rsid w:val="00F0454D"/>
    <w:rsid w:val="00F05374"/>
    <w:rsid w:val="00F05805"/>
    <w:rsid w:val="00F05E18"/>
    <w:rsid w:val="00F06533"/>
    <w:rsid w:val="00F06957"/>
    <w:rsid w:val="00F06C74"/>
    <w:rsid w:val="00F06F20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641"/>
    <w:rsid w:val="00F118B2"/>
    <w:rsid w:val="00F11BFB"/>
    <w:rsid w:val="00F122C9"/>
    <w:rsid w:val="00F12C15"/>
    <w:rsid w:val="00F13159"/>
    <w:rsid w:val="00F13EA9"/>
    <w:rsid w:val="00F14A20"/>
    <w:rsid w:val="00F1635E"/>
    <w:rsid w:val="00F16AA6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53D"/>
    <w:rsid w:val="00F2692A"/>
    <w:rsid w:val="00F26D6C"/>
    <w:rsid w:val="00F26DCB"/>
    <w:rsid w:val="00F27984"/>
    <w:rsid w:val="00F27DBB"/>
    <w:rsid w:val="00F3036D"/>
    <w:rsid w:val="00F3041B"/>
    <w:rsid w:val="00F308B1"/>
    <w:rsid w:val="00F315DF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2B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447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219"/>
    <w:rsid w:val="00F4130D"/>
    <w:rsid w:val="00F41486"/>
    <w:rsid w:val="00F41853"/>
    <w:rsid w:val="00F419EB"/>
    <w:rsid w:val="00F422DD"/>
    <w:rsid w:val="00F425CA"/>
    <w:rsid w:val="00F42867"/>
    <w:rsid w:val="00F42C6E"/>
    <w:rsid w:val="00F43805"/>
    <w:rsid w:val="00F438CA"/>
    <w:rsid w:val="00F43CB2"/>
    <w:rsid w:val="00F442B2"/>
    <w:rsid w:val="00F442B8"/>
    <w:rsid w:val="00F444AD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6D40"/>
    <w:rsid w:val="00F5718A"/>
    <w:rsid w:val="00F57308"/>
    <w:rsid w:val="00F57392"/>
    <w:rsid w:val="00F5751D"/>
    <w:rsid w:val="00F57580"/>
    <w:rsid w:val="00F575EF"/>
    <w:rsid w:val="00F57B49"/>
    <w:rsid w:val="00F60DC7"/>
    <w:rsid w:val="00F613BD"/>
    <w:rsid w:val="00F61536"/>
    <w:rsid w:val="00F61DF1"/>
    <w:rsid w:val="00F628CD"/>
    <w:rsid w:val="00F62B2F"/>
    <w:rsid w:val="00F62C9D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8F3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925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CC6"/>
    <w:rsid w:val="00F90D66"/>
    <w:rsid w:val="00F91047"/>
    <w:rsid w:val="00F9128E"/>
    <w:rsid w:val="00F91ACD"/>
    <w:rsid w:val="00F91CB8"/>
    <w:rsid w:val="00F91F51"/>
    <w:rsid w:val="00F92BBF"/>
    <w:rsid w:val="00F92FE8"/>
    <w:rsid w:val="00F9317F"/>
    <w:rsid w:val="00F9376A"/>
    <w:rsid w:val="00F94036"/>
    <w:rsid w:val="00F94542"/>
    <w:rsid w:val="00F94752"/>
    <w:rsid w:val="00F94A21"/>
    <w:rsid w:val="00F94D90"/>
    <w:rsid w:val="00F953DB"/>
    <w:rsid w:val="00F9549A"/>
    <w:rsid w:val="00F95602"/>
    <w:rsid w:val="00F963E3"/>
    <w:rsid w:val="00F96A60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802"/>
    <w:rsid w:val="00FA7B85"/>
    <w:rsid w:val="00FB0316"/>
    <w:rsid w:val="00FB03F4"/>
    <w:rsid w:val="00FB0717"/>
    <w:rsid w:val="00FB085B"/>
    <w:rsid w:val="00FB1126"/>
    <w:rsid w:val="00FB143E"/>
    <w:rsid w:val="00FB1574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781"/>
    <w:rsid w:val="00FB49C0"/>
    <w:rsid w:val="00FB4A33"/>
    <w:rsid w:val="00FB4E63"/>
    <w:rsid w:val="00FB5401"/>
    <w:rsid w:val="00FB67ED"/>
    <w:rsid w:val="00FB691C"/>
    <w:rsid w:val="00FB6A66"/>
    <w:rsid w:val="00FB6F8E"/>
    <w:rsid w:val="00FB746C"/>
    <w:rsid w:val="00FB7502"/>
    <w:rsid w:val="00FB7AAE"/>
    <w:rsid w:val="00FB7DC6"/>
    <w:rsid w:val="00FC01AB"/>
    <w:rsid w:val="00FC0B95"/>
    <w:rsid w:val="00FC1897"/>
    <w:rsid w:val="00FC19E9"/>
    <w:rsid w:val="00FC2420"/>
    <w:rsid w:val="00FC24BA"/>
    <w:rsid w:val="00FC2A5E"/>
    <w:rsid w:val="00FC2E96"/>
    <w:rsid w:val="00FC2EF8"/>
    <w:rsid w:val="00FC3635"/>
    <w:rsid w:val="00FC3FA2"/>
    <w:rsid w:val="00FC4101"/>
    <w:rsid w:val="00FC41C3"/>
    <w:rsid w:val="00FC49FB"/>
    <w:rsid w:val="00FC513E"/>
    <w:rsid w:val="00FC5304"/>
    <w:rsid w:val="00FC5731"/>
    <w:rsid w:val="00FC5A40"/>
    <w:rsid w:val="00FC5B77"/>
    <w:rsid w:val="00FC5F7C"/>
    <w:rsid w:val="00FC6058"/>
    <w:rsid w:val="00FC60A2"/>
    <w:rsid w:val="00FC6BC5"/>
    <w:rsid w:val="00FC70EA"/>
    <w:rsid w:val="00FC76FB"/>
    <w:rsid w:val="00FC7792"/>
    <w:rsid w:val="00FD0642"/>
    <w:rsid w:val="00FD0A0B"/>
    <w:rsid w:val="00FD0E27"/>
    <w:rsid w:val="00FD0F76"/>
    <w:rsid w:val="00FD1908"/>
    <w:rsid w:val="00FD191A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61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280"/>
    <w:rsid w:val="00FE39AD"/>
    <w:rsid w:val="00FE3BEC"/>
    <w:rsid w:val="00FE3C5B"/>
    <w:rsid w:val="00FE3FED"/>
    <w:rsid w:val="00FE42C0"/>
    <w:rsid w:val="00FE43AE"/>
    <w:rsid w:val="00FE452F"/>
    <w:rsid w:val="00FE4626"/>
    <w:rsid w:val="00FE50BB"/>
    <w:rsid w:val="00FE51C6"/>
    <w:rsid w:val="00FE5A85"/>
    <w:rsid w:val="00FE5D66"/>
    <w:rsid w:val="00FE7717"/>
    <w:rsid w:val="00FE7AB4"/>
    <w:rsid w:val="00FE7E76"/>
    <w:rsid w:val="00FF029A"/>
    <w:rsid w:val="00FF0677"/>
    <w:rsid w:val="00FF079A"/>
    <w:rsid w:val="00FF09F7"/>
    <w:rsid w:val="00FF0ACA"/>
    <w:rsid w:val="00FF0E55"/>
    <w:rsid w:val="00FF0FCE"/>
    <w:rsid w:val="00FF3B97"/>
    <w:rsid w:val="00FF3CC3"/>
    <w:rsid w:val="00FF41FD"/>
    <w:rsid w:val="00FF48F0"/>
    <w:rsid w:val="00FF4A36"/>
    <w:rsid w:val="00FF4B9F"/>
    <w:rsid w:val="00FF5089"/>
    <w:rsid w:val="00FF533F"/>
    <w:rsid w:val="00FF58D9"/>
    <w:rsid w:val="00FF5E55"/>
    <w:rsid w:val="00FF5FA7"/>
    <w:rsid w:val="00FF611B"/>
    <w:rsid w:val="00FF6C3E"/>
    <w:rsid w:val="00FF6FCB"/>
    <w:rsid w:val="00FF7FF3"/>
    <w:rsid w:val="4A8FFFDF"/>
    <w:rsid w:val="5DD6A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</w:style>
  <w:style w:type="paragraph" w:customStyle="1" w:styleId="ReportMenuBar">
    <w:name w:val="ReportMenuBar"/>
    <w:basedOn w:val="Normal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left" w:pos="1080"/>
      </w:tabs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left" w:pos="1080"/>
      </w:tabs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513719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left" w:pos="540"/>
      </w:tabs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rsid w:val="00550862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550862"/>
    <w:rPr>
      <w:rFonts w:ascii="Arial" w:hAnsi="Arial"/>
      <w:szCs w:val="25"/>
    </w:rPr>
  </w:style>
  <w:style w:type="character" w:styleId="EndnoteReference">
    <w:name w:val="endnote reference"/>
    <w:basedOn w:val="DefaultParagraphFont"/>
    <w:rsid w:val="005508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FC4632-C3DB-4D49-AA30-6A14A2E0431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340083E-2DD5-4E4B-8132-3FE6B8200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3654AF-EE82-4AE9-A0E9-8EDBD1FCBC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120</TotalTime>
  <Pages>1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Worrawee, Thanathadaphat</cp:lastModifiedBy>
  <cp:revision>10</cp:revision>
  <cp:lastPrinted>2025-08-06T06:06:00Z</cp:lastPrinted>
  <dcterms:created xsi:type="dcterms:W3CDTF">2025-08-06T03:44:00Z</dcterms:created>
  <dcterms:modified xsi:type="dcterms:W3CDTF">2025-08-06T07:46:00Z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