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B7201" w14:textId="77777777" w:rsidR="00012C5B" w:rsidRPr="004D49BC" w:rsidRDefault="00012C5B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4D49BC">
        <w:rPr>
          <w:rFonts w:asciiTheme="majorBidi" w:hAnsiTheme="majorBidi" w:cstheme="majorBidi"/>
          <w:sz w:val="52"/>
          <w:szCs w:val="52"/>
          <w:cs/>
        </w:rPr>
        <w:t>บริษัท ไทยฟู้ดส์ กรุ๊ป</w:t>
      </w:r>
      <w:r w:rsidRPr="004D49BC">
        <w:rPr>
          <w:rFonts w:asciiTheme="majorBidi" w:hAnsiTheme="majorBidi" w:cstheme="majorBidi"/>
          <w:sz w:val="52"/>
          <w:szCs w:val="52"/>
        </w:rPr>
        <w:t xml:space="preserve"> </w:t>
      </w:r>
      <w:r w:rsidRPr="004D49BC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4D49BC">
        <w:rPr>
          <w:rFonts w:asciiTheme="majorBidi" w:hAnsiTheme="majorBidi" w:cstheme="majorBidi"/>
          <w:sz w:val="52"/>
          <w:szCs w:val="52"/>
        </w:rPr>
        <w:t xml:space="preserve"> </w:t>
      </w:r>
      <w:r w:rsidRPr="004D49BC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1A9148DD" w14:textId="77777777" w:rsidR="00012C5B" w:rsidRPr="004D49BC" w:rsidRDefault="00012C5B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6E62E1F" w14:textId="77777777" w:rsidR="008B4330" w:rsidRPr="004D49BC" w:rsidRDefault="008B4330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bookmarkStart w:id="0" w:name="_Hlk166158065"/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ระหว่างกาล </w:t>
      </w:r>
      <w:bookmarkEnd w:id="0"/>
    </w:p>
    <w:p w14:paraId="77845D09" w14:textId="31340C78" w:rsidR="008B4330" w:rsidRPr="004D49BC" w:rsidRDefault="008B4330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154CC3">
        <w:rPr>
          <w:rFonts w:ascii="Angsana New" w:hAnsi="Angsana New" w:cs="Angsana New"/>
          <w:b w:val="0"/>
          <w:bCs w:val="0"/>
          <w:sz w:val="32"/>
          <w:szCs w:val="32"/>
          <w:cs/>
        </w:rPr>
        <w:t>งวด</w:t>
      </w:r>
      <w:r w:rsidR="00154C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154CC3">
        <w:rPr>
          <w:rFonts w:ascii="Angsana New" w:hAnsi="Angsana New" w:cs="Angsana New"/>
          <w:b w:val="0"/>
          <w:bCs w:val="0"/>
          <w:sz w:val="32"/>
          <w:szCs w:val="32"/>
          <w:cs/>
        </w:rPr>
        <w:t>หกเดือน</w:t>
      </w: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4D49BC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154CC3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4D49BC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4D49B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</w:t>
      </w:r>
      <w:r w:rsidR="00154C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ิถุนายน</w:t>
      </w:r>
      <w:r w:rsidRPr="004D49BC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4D49BC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122F2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2BF21330" w14:textId="77777777" w:rsidR="008B4330" w:rsidRPr="004D49BC" w:rsidRDefault="008B4330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0D6E817" w14:textId="77777777" w:rsidR="008B4330" w:rsidRPr="004D49BC" w:rsidRDefault="008B4330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4D49B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E135807" w14:textId="77777777" w:rsidR="00012C5B" w:rsidRPr="002520DA" w:rsidRDefault="00012C5B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0724E8E0" w14:textId="77777777" w:rsidR="00012C5B" w:rsidRPr="002520DA" w:rsidRDefault="00012C5B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2E06952B" w14:textId="77777777" w:rsidR="00012C5B" w:rsidRPr="002520DA" w:rsidRDefault="00012C5B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2"/>
          <w:szCs w:val="32"/>
        </w:rPr>
      </w:pPr>
    </w:p>
    <w:p w14:paraId="4D956A83" w14:textId="77777777" w:rsidR="00012C5B" w:rsidRPr="004D49BC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823FFE6" w14:textId="77777777" w:rsidR="00012C5B" w:rsidRPr="004D49BC" w:rsidRDefault="00012C5B" w:rsidP="003A4043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81D125E" w14:textId="77777777" w:rsidR="00012C5B" w:rsidRPr="004D49BC" w:rsidRDefault="00012C5B" w:rsidP="003A4043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E5664B6" w14:textId="77777777" w:rsidR="00012C5B" w:rsidRPr="004D49BC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  <w:sectPr w:rsidR="00012C5B" w:rsidRPr="004D49BC" w:rsidSect="005D4B7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4D49BC">
        <w:rPr>
          <w:rFonts w:ascii="Angsana New" w:hAnsi="Angsana New" w:cs="Angsana New"/>
          <w:sz w:val="30"/>
          <w:szCs w:val="30"/>
        </w:rPr>
        <w:tab/>
      </w:r>
    </w:p>
    <w:p w14:paraId="66CE5616" w14:textId="77777777" w:rsidR="00012C5B" w:rsidRPr="004D49BC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49B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4D49BC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4D49BC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4C96C00" w14:textId="77777777" w:rsidR="00012C5B" w:rsidRPr="004D49BC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0E4105F5" w14:textId="77777777" w:rsidR="00012C5B" w:rsidRPr="004D49BC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D49BC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Pr="004D49BC">
        <w:rPr>
          <w:rFonts w:ascii="Angsana New" w:hAnsi="Angsana New" w:cs="Angsana New" w:hint="cs"/>
          <w:b/>
          <w:bCs/>
          <w:sz w:val="30"/>
          <w:szCs w:val="30"/>
          <w:cs/>
        </w:rPr>
        <w:t>ไทยฟู้ดส์ กรุ๊ป</w:t>
      </w:r>
      <w:r w:rsidRPr="004D49BC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6F8E4631" w14:textId="77777777" w:rsidR="00012C5B" w:rsidRPr="004D49BC" w:rsidRDefault="00012C5B" w:rsidP="003A4043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7D165804" w14:textId="1FC7E0AA" w:rsidR="004C14B9" w:rsidRPr="008877D9" w:rsidRDefault="004C14B9" w:rsidP="006C067C">
      <w:pPr>
        <w:pStyle w:val="a"/>
        <w:tabs>
          <w:tab w:val="clear" w:pos="1080"/>
          <w:tab w:val="left" w:pos="540"/>
        </w:tabs>
        <w:spacing w:line="240" w:lineRule="atLeast"/>
        <w:ind w:right="-72"/>
        <w:jc w:val="thaiDistribute"/>
        <w:rPr>
          <w:rFonts w:ascii="Angsana New" w:hAnsi="Angsana New" w:cs="Angsana New"/>
          <w:lang w:val="en-US"/>
        </w:rPr>
      </w:pPr>
      <w:r w:rsidRPr="008877D9">
        <w:rPr>
          <w:rFonts w:ascii="Angsana New" w:hAnsi="Angsana New" w:cs="Angsana New"/>
          <w:color w:val="00000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F35C78">
        <w:rPr>
          <w:rFonts w:ascii="Angsana New" w:hAnsi="Angsana New" w:cs="Angsana New" w:hint="cs"/>
          <w:color w:val="000000"/>
          <w:lang w:val="en-US"/>
        </w:rPr>
        <w:t>30</w:t>
      </w:r>
      <w:r>
        <w:rPr>
          <w:rFonts w:ascii="Angsana New" w:hAnsi="Angsana New" w:cs="Angsana New" w:hint="cs"/>
          <w:color w:val="000000"/>
          <w:cs/>
        </w:rPr>
        <w:t xml:space="preserve"> มิถุนายน</w:t>
      </w:r>
      <w:r w:rsidRPr="008877D9">
        <w:rPr>
          <w:rFonts w:ascii="Angsana New" w:hAnsi="Angsana New" w:cs="Angsana New"/>
          <w:color w:val="000000"/>
          <w:cs/>
        </w:rPr>
        <w:t xml:space="preserve"> </w:t>
      </w:r>
      <w:r w:rsidRPr="00F35C78">
        <w:rPr>
          <w:rFonts w:ascii="Angsana New" w:hAnsi="Angsana New" w:cs="Angsana New" w:hint="cs"/>
          <w:color w:val="000000"/>
          <w:lang w:val="en-US"/>
        </w:rPr>
        <w:t>256</w:t>
      </w:r>
      <w:r w:rsidR="00C122F2">
        <w:rPr>
          <w:rFonts w:ascii="Angsana New" w:hAnsi="Angsana New" w:cs="Angsana New"/>
          <w:color w:val="000000"/>
          <w:lang w:val="en-US"/>
        </w:rPr>
        <w:t>8</w:t>
      </w:r>
      <w:r w:rsidRPr="008877D9">
        <w:rPr>
          <w:rFonts w:ascii="Angsana New" w:hAnsi="Angsana New" w:cs="Angsana New"/>
          <w:color w:val="00000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323D89">
        <w:rPr>
          <w:rFonts w:ascii="Angsana New" w:hAnsi="Angsana New" w:cs="Angsana New"/>
          <w:color w:val="000000"/>
          <w:lang w:val="en-US"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>สำหรั</w:t>
      </w:r>
      <w:r w:rsidR="00F5396C">
        <w:rPr>
          <w:rFonts w:ascii="Angsana New" w:hAnsi="Angsana New" w:cs="Angsana New" w:hint="cs"/>
          <w:color w:val="000000"/>
          <w:cs/>
        </w:rPr>
        <w:t xml:space="preserve">บ              </w:t>
      </w:r>
      <w:r>
        <w:rPr>
          <w:rFonts w:ascii="Angsana New" w:hAnsi="Angsana New" w:cs="Angsana New" w:hint="cs"/>
          <w:color w:val="000000"/>
          <w:cs/>
        </w:rPr>
        <w:t xml:space="preserve">งวดสามเดือนและหกเดือนสิ้นสุดวันที่ </w:t>
      </w:r>
      <w:r w:rsidRPr="00F35C78">
        <w:rPr>
          <w:rFonts w:ascii="Angsana New" w:hAnsi="Angsana New" w:cs="Angsana New"/>
          <w:color w:val="000000"/>
          <w:lang w:val="en-US"/>
        </w:rPr>
        <w:t>30</w:t>
      </w:r>
      <w:r>
        <w:rPr>
          <w:rFonts w:ascii="Angsana New" w:hAnsi="Angsana New" w:cs="Angsana New"/>
          <w:color w:val="000000"/>
          <w:lang w:val="en-US"/>
        </w:rPr>
        <w:t xml:space="preserve"> </w:t>
      </w:r>
      <w:r>
        <w:rPr>
          <w:rFonts w:ascii="Angsana New" w:hAnsi="Angsana New" w:cs="Angsana New" w:hint="cs"/>
          <w:color w:val="000000"/>
          <w:cs/>
          <w:lang w:val="en-US"/>
        </w:rPr>
        <w:t xml:space="preserve">มิถุนายน </w:t>
      </w:r>
      <w:r w:rsidRPr="00F35C78">
        <w:rPr>
          <w:rFonts w:ascii="Angsana New" w:hAnsi="Angsana New" w:cs="Angsana New"/>
          <w:color w:val="000000"/>
          <w:lang w:val="en-US"/>
        </w:rPr>
        <w:t>256</w:t>
      </w:r>
      <w:r w:rsidR="00C122F2">
        <w:rPr>
          <w:rFonts w:ascii="Angsana New" w:hAnsi="Angsana New" w:cs="Angsana New"/>
          <w:color w:val="000000"/>
          <w:lang w:val="en-US"/>
        </w:rPr>
        <w:t>8</w:t>
      </w:r>
      <w:r>
        <w:rPr>
          <w:rFonts w:ascii="Angsana New" w:hAnsi="Angsana New" w:cs="Angsana New"/>
          <w:color w:val="000000"/>
          <w:lang w:val="en-US"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="Angsana New" w:hAnsi="Angsana New" w:cs="Angsana New" w:hint="cs"/>
          <w:color w:val="000000"/>
          <w:cs/>
        </w:rPr>
        <w:t>หก</w:t>
      </w:r>
      <w:r w:rsidRPr="008877D9">
        <w:rPr>
          <w:rFonts w:ascii="Angsana New" w:hAnsi="Angsana New" w:cs="Angsana New"/>
          <w:color w:val="000000"/>
          <w:cs/>
        </w:rPr>
        <w:t>เดือน</w:t>
      </w:r>
      <w:r w:rsidR="00F5396C">
        <w:rPr>
          <w:rFonts w:ascii="Angsana New" w:hAnsi="Angsana New" w:cs="Angsana New" w:hint="cs"/>
          <w:color w:val="000000"/>
          <w:cs/>
        </w:rPr>
        <w:t xml:space="preserve">            </w:t>
      </w:r>
      <w:r w:rsidRPr="004D66E0">
        <w:rPr>
          <w:rFonts w:ascii="Angsana New" w:hAnsi="Angsana New" w:cs="Angsana New"/>
          <w:color w:val="000000"/>
          <w:spacing w:val="-10"/>
          <w:cs/>
        </w:rPr>
        <w:t xml:space="preserve">สิ้นสุดวันที่ </w:t>
      </w:r>
      <w:r w:rsidRPr="00F35C78">
        <w:rPr>
          <w:rFonts w:ascii="Angsana New" w:hAnsi="Angsana New" w:cs="Angsana New"/>
          <w:color w:val="000000"/>
          <w:spacing w:val="-10"/>
          <w:lang w:val="en-US"/>
        </w:rPr>
        <w:t>3</w:t>
      </w:r>
      <w:r w:rsidRPr="00F35C78">
        <w:rPr>
          <w:rFonts w:ascii="Angsana New" w:hAnsi="Angsana New" w:cs="Angsana New" w:hint="cs"/>
          <w:color w:val="000000"/>
          <w:spacing w:val="-10"/>
          <w:lang w:val="en-US"/>
        </w:rPr>
        <w:t>0</w:t>
      </w:r>
      <w:r w:rsidRPr="004D66E0">
        <w:rPr>
          <w:rFonts w:ascii="Angsana New" w:hAnsi="Angsana New" w:cs="Angsana New" w:hint="cs"/>
          <w:color w:val="000000"/>
          <w:spacing w:val="-10"/>
          <w:cs/>
          <w:lang w:val="en-US"/>
        </w:rPr>
        <w:t xml:space="preserve"> มิถุนายน</w:t>
      </w:r>
      <w:r w:rsidRPr="004D66E0">
        <w:rPr>
          <w:rFonts w:ascii="Angsana New" w:hAnsi="Angsana New" w:cs="Angsana New"/>
          <w:color w:val="000000"/>
          <w:spacing w:val="-10"/>
          <w:cs/>
        </w:rPr>
        <w:t xml:space="preserve"> </w:t>
      </w:r>
      <w:r w:rsidRPr="00F35C78">
        <w:rPr>
          <w:rFonts w:ascii="Angsana New" w:hAnsi="Angsana New" w:cs="Angsana New" w:hint="cs"/>
          <w:color w:val="000000"/>
          <w:spacing w:val="-10"/>
          <w:lang w:val="en-US"/>
        </w:rPr>
        <w:t>256</w:t>
      </w:r>
      <w:r w:rsidR="00C122F2">
        <w:rPr>
          <w:rFonts w:ascii="Angsana New" w:hAnsi="Angsana New" w:cs="Angsana New"/>
          <w:color w:val="000000"/>
          <w:spacing w:val="-10"/>
          <w:lang w:val="en-US"/>
        </w:rPr>
        <w:t>8</w:t>
      </w:r>
      <w:r>
        <w:rPr>
          <w:rFonts w:ascii="Angsana New" w:hAnsi="Angsana New" w:cs="Angsana New"/>
          <w:color w:val="000000"/>
          <w:spacing w:val="-10"/>
          <w:lang w:val="en-US"/>
        </w:rPr>
        <w:t xml:space="preserve"> </w:t>
      </w:r>
      <w:r w:rsidRPr="004D66E0">
        <w:rPr>
          <w:rFonts w:ascii="Angsana New" w:hAnsi="Angsana New" w:cs="Angsana New" w:hint="cs"/>
          <w:color w:val="000000"/>
          <w:spacing w:val="-10"/>
          <w:cs/>
        </w:rPr>
        <w:t xml:space="preserve"> </w:t>
      </w:r>
      <w:r w:rsidRPr="004D66E0">
        <w:rPr>
          <w:rFonts w:ascii="Angsana New" w:hAnsi="Angsana New" w:cs="Angsana New"/>
          <w:color w:val="000000"/>
          <w:spacing w:val="-10"/>
          <w:cs/>
        </w:rPr>
        <w:t>และ</w:t>
      </w:r>
      <w:r w:rsidRPr="008877D9">
        <w:rPr>
          <w:rFonts w:ascii="Angsana New" w:hAnsi="Angsana New" w:cs="Angsana New"/>
          <w:color w:val="000000"/>
          <w:cs/>
        </w:rPr>
        <w:t xml:space="preserve">หมายเหตุประกอบงบการเงินแบบย่อ (ข้อมูลทางการเงินระหว่างกาล) ของบริษัท </w:t>
      </w:r>
      <w:r w:rsidR="00F5396C">
        <w:rPr>
          <w:rFonts w:ascii="Angsana New" w:hAnsi="Angsana New" w:cs="Angsana New" w:hint="cs"/>
          <w:color w:val="000000"/>
          <w:cs/>
        </w:rPr>
        <w:t xml:space="preserve">                          </w:t>
      </w:r>
      <w:r w:rsidRPr="008877D9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="00F5396C">
        <w:rPr>
          <w:rFonts w:ascii="Angsana New" w:hAnsi="Angsana New" w:cs="Angsana New" w:hint="cs"/>
          <w:color w:val="000000"/>
          <w:cs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t xml:space="preserve">จำกัด (มหาชน) และบริษัทย่อย และของเฉพาะบริษัท </w:t>
      </w:r>
      <w:r w:rsidRPr="008877D9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Pr="008877D9">
        <w:rPr>
          <w:rFonts w:ascii="Angsana New" w:hAnsi="Angsana New" w:cs="Angsana New"/>
          <w:color w:val="00000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</w:t>
      </w:r>
      <w:r>
        <w:rPr>
          <w:rFonts w:ascii="Angsana New" w:hAnsi="Angsana New" w:cs="Angsana New"/>
          <w:color w:val="000000"/>
          <w:cs/>
        </w:rPr>
        <w:t xml:space="preserve">รฐานการบัญชีฉบับที่ </w:t>
      </w:r>
      <w:r w:rsidRPr="00F35C78">
        <w:rPr>
          <w:rFonts w:ascii="Angsana New" w:hAnsi="Angsana New" w:cs="Angsana New"/>
          <w:color w:val="000000"/>
          <w:lang w:val="en-US"/>
        </w:rPr>
        <w:t>34</w:t>
      </w:r>
      <w:r>
        <w:rPr>
          <w:rFonts w:ascii="Angsana New" w:hAnsi="Angsana New" w:cs="Angsana New"/>
          <w:color w:val="000000"/>
          <w:cs/>
        </w:rPr>
        <w:t xml:space="preserve"> </w:t>
      </w:r>
      <w:r w:rsidR="00AC6078">
        <w:rPr>
          <w:rFonts w:ascii="Angsana New" w:hAnsi="Angsana New" w:cs="Angsana New" w:hint="cs"/>
          <w:color w:val="000000"/>
          <w:cs/>
        </w:rPr>
        <w:t xml:space="preserve">                   </w:t>
      </w:r>
      <w:r w:rsidR="00F5396C">
        <w:rPr>
          <w:rFonts w:ascii="Angsana New" w:hAnsi="Angsana New" w:cs="Angsana New" w:hint="cs"/>
          <w:color w:val="000000"/>
          <w:cs/>
        </w:rPr>
        <w:t xml:space="preserve"> </w:t>
      </w:r>
      <w:r w:rsidR="00AC6078">
        <w:rPr>
          <w:rFonts w:ascii="Angsana New" w:hAnsi="Angsana New" w:cs="Angsana New" w:hint="cs"/>
          <w:color w:val="000000"/>
          <w:cs/>
        </w:rPr>
        <w:t xml:space="preserve"> </w:t>
      </w:r>
      <w:r w:rsidR="00F5396C">
        <w:rPr>
          <w:rFonts w:ascii="Angsana New" w:hAnsi="Angsana New" w:cs="Angsana New" w:hint="cs"/>
          <w:color w:val="000000"/>
          <w:cs/>
        </w:rPr>
        <w:t xml:space="preserve">  </w:t>
      </w:r>
      <w:r>
        <w:rPr>
          <w:rFonts w:ascii="Angsana New" w:hAnsi="Angsana New" w:cs="Angsana New"/>
          <w:color w:val="000000"/>
          <w:cs/>
        </w:rPr>
        <w:t xml:space="preserve">เรื่อง </w:t>
      </w:r>
      <w:r>
        <w:rPr>
          <w:rFonts w:ascii="Angsana New" w:hAnsi="Angsana New" w:cs="Angsana New" w:hint="cs"/>
          <w:color w:val="000000"/>
          <w:cs/>
        </w:rPr>
        <w:t>การรายงานทาง</w:t>
      </w:r>
      <w:r w:rsidRPr="008877D9">
        <w:rPr>
          <w:rFonts w:ascii="Angsana New" w:hAnsi="Angsana New" w:cs="Angsana New"/>
          <w:color w:val="000000"/>
          <w:cs/>
        </w:rPr>
        <w:t>การเงินระหว่างกาล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F5396C">
        <w:rPr>
          <w:rFonts w:hint="cs"/>
          <w:cs/>
        </w:rPr>
        <w:t xml:space="preserve">    </w:t>
      </w:r>
      <w:r w:rsidRPr="008877D9">
        <w:rPr>
          <w:rFonts w:ascii="Angsana New" w:hAnsi="Angsana New" w:cs="Angsana New"/>
          <w:color w:val="000000"/>
          <w:cs/>
        </w:rPr>
        <w:t>ระหว่างกาลดังกล่าวจากผลการสอบทานของข้าพเจ้า</w:t>
      </w:r>
    </w:p>
    <w:p w14:paraId="4F8535E3" w14:textId="77777777" w:rsidR="00012C5B" w:rsidRPr="004D49BC" w:rsidRDefault="00012C5B" w:rsidP="00F5396C">
      <w:pPr>
        <w:pStyle w:val="a"/>
        <w:tabs>
          <w:tab w:val="clear" w:pos="1080"/>
          <w:tab w:val="left" w:pos="540"/>
        </w:tabs>
        <w:ind w:right="-144"/>
        <w:jc w:val="thaiDistribute"/>
        <w:rPr>
          <w:rFonts w:ascii="Angsana New" w:hAnsi="Angsana New" w:cs="Angsana New"/>
          <w:lang w:val="en-US"/>
        </w:rPr>
      </w:pPr>
    </w:p>
    <w:p w14:paraId="447129DE" w14:textId="77777777" w:rsidR="00012C5B" w:rsidRPr="004D49BC" w:rsidRDefault="00012C5B" w:rsidP="003A4043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4D49BC">
        <w:rPr>
          <w:rFonts w:ascii="Angsana New" w:hAnsi="Angsana New" w:cs="Angsana New" w:hint="cs"/>
          <w:i/>
          <w:iCs/>
          <w:cs/>
          <w:lang w:val="en-US"/>
        </w:rPr>
        <w:t>ขอบเขตการสอบทาน</w:t>
      </w:r>
    </w:p>
    <w:p w14:paraId="446012C6" w14:textId="77777777" w:rsidR="00012C5B" w:rsidRPr="004D49BC" w:rsidRDefault="00012C5B" w:rsidP="003A4043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34BD09B3" w14:textId="71FFE84C" w:rsidR="00012C5B" w:rsidRPr="004D49BC" w:rsidRDefault="00012C5B" w:rsidP="003A4043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color w:val="000000"/>
          <w:cs/>
        </w:rPr>
      </w:pPr>
      <w:r w:rsidRPr="004D49BC">
        <w:rPr>
          <w:rFonts w:ascii="Angsana New" w:hAnsi="Angsana New" w:cs="Angsana New"/>
          <w:color w:val="000000"/>
          <w:cs/>
        </w:rPr>
        <w:t>ข้าพเจ้าได้ปฏิบัติงานสอบทานตามมาตรฐานงานสอบทานรหั</w:t>
      </w:r>
      <w:r w:rsidRPr="004D49BC">
        <w:rPr>
          <w:rFonts w:ascii="Angsana New" w:hAnsi="Angsana New" w:cs="Angsana New" w:hint="cs"/>
          <w:color w:val="000000"/>
          <w:cs/>
        </w:rPr>
        <w:t xml:space="preserve">ส </w:t>
      </w:r>
      <w:r w:rsidR="00333E5C" w:rsidRPr="004D49BC">
        <w:rPr>
          <w:rFonts w:ascii="Angsana New" w:hAnsi="Angsana New" w:cs="Angsana New"/>
          <w:color w:val="000000"/>
          <w:lang w:val="en-US"/>
        </w:rPr>
        <w:t>2410</w:t>
      </w:r>
      <w:r w:rsidRPr="004D49BC">
        <w:rPr>
          <w:rFonts w:ascii="Angsana New" w:hAnsi="Angsana New" w:cs="Angsana New"/>
          <w:color w:val="00000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4D49BC">
        <w:rPr>
          <w:rFonts w:ascii="Angsana New" w:hAnsi="Angsana New" w:cs="Angsana New" w:hint="cs"/>
          <w:color w:val="000000"/>
          <w:cs/>
        </w:rPr>
        <w:t>ส่วนใหญ่เป็นผู้</w:t>
      </w:r>
      <w:r w:rsidRPr="004D49BC">
        <w:rPr>
          <w:rFonts w:ascii="Angsana New" w:hAnsi="Angsana New" w:cs="Angsana New"/>
          <w:color w:val="000000"/>
          <w:cs/>
        </w:rPr>
        <w:t>รับผิดชอบ</w:t>
      </w:r>
      <w:r w:rsidRPr="004D49BC">
        <w:rPr>
          <w:rFonts w:ascii="Angsana New" w:hAnsi="Angsana New" w:cs="Angsana New" w:hint="cs"/>
          <w:color w:val="000000"/>
          <w:cs/>
        </w:rPr>
        <w:t>ด้าน</w:t>
      </w:r>
      <w:r w:rsidRPr="004D49BC">
        <w:rPr>
          <w:rFonts w:ascii="Angsana New" w:hAnsi="Angsana New" w:cs="Angsana New"/>
          <w:color w:val="00000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4D49BC">
        <w:rPr>
          <w:rFonts w:ascii="Angsana New" w:hAnsi="Angsana New" w:cs="Angsana New" w:hint="cs"/>
          <w:color w:val="000000"/>
          <w:cs/>
        </w:rPr>
        <w:t xml:space="preserve">  </w:t>
      </w:r>
      <w:r w:rsidRPr="004D49BC">
        <w:rPr>
          <w:rFonts w:ascii="Angsana New" w:hAnsi="Angsana New" w:cs="Angsana New"/>
          <w:color w:val="000000"/>
          <w:cs/>
        </w:rPr>
        <w:t>กว่าการตรวจสอบตามมาตรฐานการสอบบัญชี</w:t>
      </w:r>
      <w:r w:rsidRPr="004D49BC">
        <w:rPr>
          <w:rFonts w:ascii="Angsana New" w:hAnsi="Angsana New" w:cs="Angsana New" w:hint="cs"/>
          <w:color w:val="000000"/>
          <w:cs/>
        </w:rPr>
        <w:t>ทำให้ข้าพเจ้า</w:t>
      </w:r>
      <w:r w:rsidRPr="004D49BC">
        <w:rPr>
          <w:rFonts w:ascii="Angsana New" w:hAnsi="Angsana New" w:cs="Angsana New"/>
          <w:color w:val="000000"/>
          <w:cs/>
        </w:rPr>
        <w:t>ไม่สามารถ</w:t>
      </w:r>
      <w:r w:rsidRPr="004D49BC">
        <w:rPr>
          <w:rFonts w:ascii="Angsana New" w:hAnsi="Angsana New" w:cs="Angsana New" w:hint="cs"/>
          <w:color w:val="000000"/>
          <w:cs/>
        </w:rPr>
        <w:t>ได้</w:t>
      </w:r>
      <w:r w:rsidRPr="004D49BC">
        <w:rPr>
          <w:rFonts w:ascii="Angsana New" w:hAnsi="Angsana New" w:cs="Angsana New"/>
          <w:color w:val="000000"/>
          <w:cs/>
        </w:rPr>
        <w:t>ความเชื่อมั่นว่าจะ</w:t>
      </w:r>
      <w:r w:rsidRPr="004D49BC">
        <w:rPr>
          <w:rFonts w:ascii="Angsana New" w:hAnsi="Angsana New" w:cs="Angsana New" w:hint="cs"/>
          <w:color w:val="000000"/>
          <w:cs/>
        </w:rPr>
        <w:t>พบ</w:t>
      </w:r>
      <w:r w:rsidRPr="004D49BC">
        <w:rPr>
          <w:rFonts w:ascii="Angsana New" w:hAnsi="Angsana New" w:cs="Angsana New"/>
          <w:color w:val="000000"/>
          <w:cs/>
        </w:rPr>
        <w:t>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4D49BC">
        <w:rPr>
          <w:rFonts w:ascii="Angsana New" w:hAnsi="Angsana New" w:cs="Angsana New" w:hint="cs"/>
          <w:color w:val="000000"/>
          <w:cs/>
        </w:rPr>
        <w:t>ข้อมูลทางการ</w:t>
      </w:r>
      <w:r w:rsidRPr="004D49BC">
        <w:rPr>
          <w:rFonts w:ascii="Angsana New" w:hAnsi="Angsana New" w:cs="Angsana New"/>
          <w:color w:val="000000"/>
          <w:cs/>
        </w:rPr>
        <w:t>เงินระหว่างกาลที่สอบทาน</w:t>
      </w:r>
    </w:p>
    <w:p w14:paraId="0B9DDE69" w14:textId="77777777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  <w:sectPr w:rsidR="00012C5B" w:rsidRPr="004D49BC" w:rsidSect="00C90DEA">
          <w:footerReference w:type="default" r:id="rId16"/>
          <w:headerReference w:type="first" r:id="rId17"/>
          <w:footerReference w:type="first" r:id="rId18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  <w:r w:rsidRPr="004D49BC">
        <w:rPr>
          <w:rFonts w:ascii="Angsana New" w:hAnsi="Angsana New" w:cs="Angsana New"/>
          <w:i/>
          <w:iCs/>
          <w:cs/>
          <w:lang w:val="en-US"/>
        </w:rPr>
        <w:br/>
      </w:r>
    </w:p>
    <w:p w14:paraId="7A424CA3" w14:textId="77777777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4D49BC">
        <w:rPr>
          <w:rFonts w:ascii="Angsana New" w:hAnsi="Angsana New" w:cs="Angsana New" w:hint="cs"/>
          <w:i/>
          <w:iCs/>
          <w:cs/>
          <w:lang w:val="en-US"/>
        </w:rPr>
        <w:lastRenderedPageBreak/>
        <w:t>ข้อสรุป</w:t>
      </w:r>
    </w:p>
    <w:p w14:paraId="5C830EF6" w14:textId="77777777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2AE1D60D" w14:textId="25237E58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4D49BC">
        <w:rPr>
          <w:rFonts w:ascii="Angsana New" w:hAnsi="Angsana New" w:cs="Angsana New"/>
          <w:color w:val="000000"/>
          <w:cs/>
        </w:rPr>
        <w:t>ข้าพเจ้าไม่พบสิ่งที่เป็นเหตุให้เชื่อว่า</w:t>
      </w:r>
      <w:r w:rsidRPr="004D49BC">
        <w:rPr>
          <w:rFonts w:ascii="Angsana New" w:hAnsi="Angsana New" w:cs="Angsana New" w:hint="cs"/>
          <w:color w:val="000000"/>
          <w:cs/>
        </w:rPr>
        <w:t>ข้อมูลทางการเงินระหว่างกาล</w:t>
      </w:r>
      <w:r w:rsidRPr="004D49BC">
        <w:rPr>
          <w:rFonts w:ascii="Angsana New" w:hAnsi="Angsana New" w:cs="Angsana New"/>
          <w:color w:val="000000"/>
          <w:cs/>
        </w:rPr>
        <w:t>ดังกล่าว</w:t>
      </w:r>
      <w:r w:rsidRPr="004D49BC">
        <w:rPr>
          <w:rFonts w:ascii="Angsana New" w:hAnsi="Angsana New" w:cs="Angsana New" w:hint="cs"/>
          <w:color w:val="000000"/>
          <w:cs/>
        </w:rPr>
        <w:t xml:space="preserve">ไม่ได้จัดทำขึ้นตามมาตรฐานการบัญชีฉบับที่ </w:t>
      </w:r>
      <w:r w:rsidR="00333E5C" w:rsidRPr="004D49BC">
        <w:rPr>
          <w:rFonts w:ascii="Angsana New" w:hAnsi="Angsana New" w:cs="Angsana New"/>
          <w:color w:val="000000"/>
          <w:lang w:val="en-US"/>
        </w:rPr>
        <w:t>34</w:t>
      </w:r>
      <w:r w:rsidRPr="004D49BC">
        <w:rPr>
          <w:rFonts w:ascii="Angsana New" w:hAnsi="Angsana New" w:cs="Angsana New"/>
          <w:color w:val="000000"/>
          <w:cs/>
        </w:rPr>
        <w:t xml:space="preserve"> </w:t>
      </w:r>
      <w:r w:rsidRPr="004D49BC">
        <w:rPr>
          <w:rFonts w:ascii="Angsana New" w:hAnsi="Angsana New" w:cs="Angsana New" w:hint="cs"/>
          <w:color w:val="00000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4DD6CAB" w14:textId="77777777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2D9E9B96" w14:textId="77777777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38C39D90" w14:textId="3E7D3BBD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656990B5" w14:textId="77777777" w:rsidR="007838AA" w:rsidRPr="004D49BC" w:rsidRDefault="007838AA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43806F82" w14:textId="77777777" w:rsidR="00012C5B" w:rsidRPr="004D49BC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</w:rPr>
      </w:pPr>
    </w:p>
    <w:p w14:paraId="3142B208" w14:textId="3F03290F" w:rsidR="00012C5B" w:rsidRPr="004D49BC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4D49BC">
        <w:rPr>
          <w:rFonts w:ascii="Angsana New" w:hAnsi="Angsana New" w:cs="Angsana New"/>
          <w:cs/>
        </w:rPr>
        <w:t>(</w:t>
      </w:r>
      <w:r w:rsidR="00C75FAD" w:rsidRPr="004D49BC">
        <w:rPr>
          <w:rFonts w:ascii="Angsana New" w:hAnsi="Angsana New" w:cs="Angsana New" w:hint="cs"/>
          <w:cs/>
          <w:lang w:val="en-US"/>
        </w:rPr>
        <w:t>เชาวนี</w:t>
      </w:r>
      <w:r w:rsidRPr="004D49BC">
        <w:rPr>
          <w:rFonts w:ascii="Angsana New" w:hAnsi="Angsana New" w:cs="Angsana New" w:hint="cs"/>
          <w:cs/>
          <w:lang w:val="en-US"/>
        </w:rPr>
        <w:t xml:space="preserve"> </w:t>
      </w:r>
      <w:r w:rsidR="00C75FAD" w:rsidRPr="004D49BC">
        <w:rPr>
          <w:rFonts w:ascii="Angsana New" w:hAnsi="Angsana New" w:cs="Angsana New" w:hint="cs"/>
          <w:cs/>
          <w:lang w:val="en-US"/>
        </w:rPr>
        <w:t>ไชยสง่า</w:t>
      </w:r>
      <w:r w:rsidRPr="004D49BC">
        <w:rPr>
          <w:rFonts w:ascii="Angsana New" w:hAnsi="Angsana New" w:cs="Angsana New"/>
          <w:cs/>
        </w:rPr>
        <w:t>)</w:t>
      </w:r>
    </w:p>
    <w:p w14:paraId="66B4B4A5" w14:textId="77777777" w:rsidR="00012C5B" w:rsidRPr="004D49BC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4D49BC">
        <w:rPr>
          <w:rFonts w:ascii="Angsana New" w:hAnsi="Angsana New" w:cs="Angsana New"/>
          <w:cs/>
        </w:rPr>
        <w:t>ผู้สอบบัญชีรับอนุญาต</w:t>
      </w:r>
    </w:p>
    <w:p w14:paraId="3D8312AE" w14:textId="3F937D26" w:rsidR="00012C5B" w:rsidRPr="004D49BC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4D49BC">
        <w:rPr>
          <w:rFonts w:ascii="Angsana New" w:hAnsi="Angsana New" w:cs="Angsana New"/>
          <w:cs/>
        </w:rPr>
        <w:t>เลขทะเบียน</w:t>
      </w:r>
      <w:r w:rsidRPr="004D49BC">
        <w:rPr>
          <w:rFonts w:ascii="Angsana New" w:hAnsi="Angsana New" w:cs="Angsana New"/>
          <w:lang w:val="en-US"/>
        </w:rPr>
        <w:t xml:space="preserve"> </w:t>
      </w:r>
      <w:r w:rsidR="00707376" w:rsidRPr="004D49BC">
        <w:rPr>
          <w:rFonts w:ascii="Angsana New" w:hAnsi="Angsana New" w:cs="Angsana New"/>
          <w:cs/>
          <w:lang w:val="en-US"/>
        </w:rPr>
        <w:t>12663</w:t>
      </w:r>
    </w:p>
    <w:p w14:paraId="687076E6" w14:textId="77777777" w:rsidR="00012C5B" w:rsidRPr="004D49BC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3D8E3FA7" w14:textId="77777777" w:rsidR="00012C5B" w:rsidRPr="004D49BC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52CCB4D" w14:textId="77777777" w:rsidR="00012C5B" w:rsidRPr="004D49BC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2801672" w14:textId="72E6E460" w:rsidR="00012C5B" w:rsidRPr="004D49BC" w:rsidRDefault="00C122F2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8</w:t>
      </w:r>
      <w:r w:rsidR="00746AB0" w:rsidRPr="004D49BC">
        <w:rPr>
          <w:rFonts w:ascii="Angsana New" w:hAnsi="Angsana New" w:cs="Angsana New"/>
          <w:sz w:val="30"/>
          <w:szCs w:val="30"/>
        </w:rPr>
        <w:t xml:space="preserve"> </w:t>
      </w:r>
      <w:r w:rsidR="004C14B9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746AB0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3E5C" w:rsidRPr="004D49BC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</w:p>
    <w:p w14:paraId="45C1A388" w14:textId="77777777" w:rsidR="00012C5B" w:rsidRPr="004D49BC" w:rsidRDefault="00012C5B" w:rsidP="00012C5B">
      <w:pPr>
        <w:pStyle w:val="IndexHeading1"/>
        <w:spacing w:after="0" w:line="380" w:lineRule="exact"/>
        <w:ind w:left="1530" w:hanging="1530"/>
        <w:jc w:val="center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3CAC6829" w14:textId="77777777" w:rsidR="00012C5B" w:rsidRPr="004D49BC" w:rsidRDefault="00012C5B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8D755B9" w14:textId="77777777" w:rsidR="00012C5B" w:rsidRPr="004D49BC" w:rsidRDefault="00012C5B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1761E027" w14:textId="77777777" w:rsidR="00012C5B" w:rsidRPr="004D49BC" w:rsidRDefault="00012C5B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6ED6F4F5" w14:textId="77777777" w:rsidR="00012C5B" w:rsidRPr="004D49BC" w:rsidRDefault="00012C5B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236F1052" w14:textId="77777777" w:rsidR="00916283" w:rsidRPr="00357A9A" w:rsidRDefault="00916283" w:rsidP="005F4AAA">
      <w:pPr>
        <w:tabs>
          <w:tab w:val="clear" w:pos="227"/>
          <w:tab w:val="clear" w:pos="454"/>
          <w:tab w:val="clear" w:pos="680"/>
          <w:tab w:val="clear" w:pos="907"/>
        </w:tabs>
        <w:ind w:left="540" w:hanging="540"/>
        <w:jc w:val="both"/>
        <w:rPr>
          <w:rFonts w:ascii="Angsana New" w:hAnsi="Angsana New" w:cs="Angsana New"/>
          <w:sz w:val="30"/>
          <w:szCs w:val="30"/>
          <w:shd w:val="clear" w:color="auto" w:fill="FFFF00"/>
        </w:rPr>
      </w:pPr>
    </w:p>
    <w:p w14:paraId="01B76D74" w14:textId="69D3EFDE" w:rsidR="00493378" w:rsidRPr="0024575B" w:rsidRDefault="00493378" w:rsidP="0024575B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900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sectPr w:rsidR="00493378" w:rsidRPr="0024575B" w:rsidSect="000B5009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CCDB8" w14:textId="77777777" w:rsidR="00E03867" w:rsidRDefault="00E03867">
      <w:r>
        <w:separator/>
      </w:r>
    </w:p>
  </w:endnote>
  <w:endnote w:type="continuationSeparator" w:id="0">
    <w:p w14:paraId="0C997B5C" w14:textId="77777777" w:rsidR="00E03867" w:rsidRDefault="00E03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370F4" w14:textId="77777777" w:rsidR="00012C5B" w:rsidRDefault="00012C5B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</w:rPr>
    </w:pPr>
  </w:p>
  <w:p w14:paraId="22D11D08" w14:textId="76DA991B" w:rsidR="00012C5B" w:rsidRDefault="00012C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707376">
      <w:rPr>
        <w:rFonts w:ascii="Angsana New" w:hAnsi="Angsana New" w:cs="Angsana New"/>
        <w:i/>
        <w:iCs/>
        <w:color w:val="0000FF"/>
        <w:sz w:val="30"/>
        <w:szCs w:val="30"/>
        <w:cs/>
      </w:rPr>
      <w:t>1</w:t>
    </w:r>
    <w:proofErr w:type="spellStart"/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proofErr w:type="spellEnd"/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707376">
      <w:rPr>
        <w:rFonts w:ascii="Angsana New" w:hAnsi="Angsana New" w:cs="Angsana New"/>
        <w:i/>
        <w:iCs/>
        <w:color w:val="0000FF"/>
        <w:sz w:val="30"/>
        <w:szCs w:val="30"/>
        <w:cs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E36BB" w14:textId="036671BB" w:rsidR="00012C5B" w:rsidRDefault="00012C5B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57571F">
      <w:rPr>
        <w:noProof/>
      </w:rPr>
      <w:t>TFGt1-Q2'25-set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 w:rsidR="00707376">
      <w:rPr>
        <w:rStyle w:val="PageNumber"/>
        <w:rFonts w:cs="Angsana New"/>
        <w:noProof/>
        <w:cs/>
      </w:rPr>
      <w:t>3</w:t>
    </w:r>
    <w:r>
      <w:rPr>
        <w:rStyle w:val="PageNumber"/>
      </w:rPr>
      <w:fldChar w:fldCharType="end"/>
    </w:r>
  </w:p>
  <w:p w14:paraId="68767EE5" w14:textId="77777777" w:rsidR="00012C5B" w:rsidRPr="00960645" w:rsidRDefault="00012C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0A109" w14:textId="70910A67" w:rsidR="00012C5B" w:rsidRPr="00C2202A" w:rsidRDefault="00707376" w:rsidP="00C2202A">
    <w:pPr>
      <w:pStyle w:val="Footer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>16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ED6C4" w14:textId="52EADED1" w:rsidR="00012C5B" w:rsidRPr="00C2202A" w:rsidRDefault="00012C5B" w:rsidP="00012C5B">
    <w:pPr>
      <w:pStyle w:val="Footer"/>
      <w:tabs>
        <w:tab w:val="left" w:pos="2650"/>
      </w:tabs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971301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205737C1" w14:textId="34A3C78E" w:rsidR="00456E97" w:rsidRPr="00A94CA8" w:rsidRDefault="00456E97" w:rsidP="00A94CA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104DE8">
          <w:rPr>
            <w:rFonts w:ascii="Angsana New" w:hAnsi="Angsana New" w:cs="Angsana New"/>
            <w:sz w:val="30"/>
            <w:szCs w:val="30"/>
          </w:rPr>
          <w:fldChar w:fldCharType="begin"/>
        </w:r>
        <w:r w:rsidRPr="00104DE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104DE8">
          <w:rPr>
            <w:rFonts w:ascii="Angsana New" w:hAnsi="Angsana New" w:cs="Angsana New"/>
            <w:sz w:val="30"/>
            <w:szCs w:val="30"/>
          </w:rPr>
          <w:fldChar w:fldCharType="separate"/>
        </w:r>
        <w:r w:rsidR="00707376">
          <w:rPr>
            <w:rFonts w:ascii="Angsana New" w:hAnsi="Angsana New" w:cs="Angsana New"/>
            <w:noProof/>
            <w:sz w:val="30"/>
            <w:szCs w:val="30"/>
            <w:cs/>
          </w:rPr>
          <w:t>2</w:t>
        </w:r>
        <w:r w:rsidRPr="00104DE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66E69" w14:textId="77777777" w:rsidR="00E03867" w:rsidRDefault="00E03867">
      <w:r>
        <w:separator/>
      </w:r>
    </w:p>
  </w:footnote>
  <w:footnote w:type="continuationSeparator" w:id="0">
    <w:p w14:paraId="349EC34B" w14:textId="77777777" w:rsidR="00E03867" w:rsidRDefault="00E038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1324D" w14:textId="77777777" w:rsidR="00012C5B" w:rsidRDefault="007A783E" w:rsidP="00713C50">
    <w:pPr>
      <w:pStyle w:val="Header"/>
    </w:pPr>
    <w:r>
      <w:rPr>
        <w:noProof/>
      </w:rPr>
      <w:pict w14:anchorId="36EA0C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E0485" w14:textId="2A7E3B85" w:rsidR="00012C5B" w:rsidRDefault="00012C5B" w:rsidP="00713C50">
    <w:pPr>
      <w:pStyle w:val="Header"/>
    </w:pPr>
  </w:p>
  <w:p w14:paraId="4A502048" w14:textId="4B8ED620" w:rsidR="00012C5B" w:rsidRDefault="00012C5B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8</w:t>
    </w:r>
    <w:r w:rsidR="00707376">
      <w:rPr>
        <w:rFonts w:ascii="Angsana New" w:hAnsi="Angsana New" w:cs="Angsana New"/>
        <w:b/>
        <w:bCs/>
        <w:noProof/>
        <w:sz w:val="32"/>
        <w:szCs w:val="32"/>
        <w:cs/>
      </w:rPr>
      <w:t>3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="00707376">
      <w:rPr>
        <w:rStyle w:val="PageNumber"/>
        <w:rFonts w:cs="Angsana New"/>
        <w:noProof/>
        <w:cs/>
      </w:rPr>
      <w:t>4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2AFB3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66B1383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4D845E2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7FDC469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D64AF0B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6387C26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D8D82" w14:textId="77777777" w:rsidR="00504533" w:rsidRPr="00010FAE" w:rsidRDefault="00504533" w:rsidP="00575B09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67CAA810" w14:textId="77777777" w:rsidR="00504533" w:rsidRPr="00010FAE" w:rsidRDefault="00504533" w:rsidP="00575B09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649E671F" w14:textId="77777777" w:rsidR="00504533" w:rsidRPr="00010FAE" w:rsidRDefault="00504533" w:rsidP="00575B09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2BE6ED06" w14:textId="77777777" w:rsidR="00504533" w:rsidRPr="00010FAE" w:rsidRDefault="00504533" w:rsidP="00575B09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551FD413" w14:textId="77777777" w:rsidR="00504533" w:rsidRPr="00010FAE" w:rsidRDefault="00504533" w:rsidP="00575B09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4117AF06" w14:textId="77777777" w:rsidR="00504533" w:rsidRDefault="00504533" w:rsidP="00575B09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3AF76321" w14:textId="77777777" w:rsidR="00010FAE" w:rsidRDefault="00010FAE" w:rsidP="00575B09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63B6FE10" w14:textId="77777777" w:rsidR="00010FAE" w:rsidRPr="00010FAE" w:rsidRDefault="00010FAE" w:rsidP="00575B09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3D9FB" w14:textId="3F165061" w:rsidR="00456E97" w:rsidRPr="00B47641" w:rsidRDefault="00456E97" w:rsidP="00B47641">
    <w:pPr>
      <w:pStyle w:val="Header"/>
      <w:rPr>
        <w:rFonts w:ascii="Angsana New" w:hAnsi="Angsana New" w:cs="Angsana New"/>
        <w:sz w:val="32"/>
        <w:szCs w:val="32"/>
      </w:rPr>
    </w:pPr>
  </w:p>
  <w:p w14:paraId="340AB1CE" w14:textId="77777777" w:rsidR="00B47641" w:rsidRPr="00B47641" w:rsidRDefault="00B47641" w:rsidP="00B47641">
    <w:pPr>
      <w:pStyle w:val="Header"/>
      <w:rPr>
        <w:rFonts w:ascii="Angsana New" w:hAnsi="Angsana New" w:cs="Angsana New"/>
        <w:sz w:val="32"/>
        <w:szCs w:val="32"/>
      </w:rPr>
    </w:pPr>
  </w:p>
  <w:p w14:paraId="44627270" w14:textId="77777777" w:rsidR="00B47641" w:rsidRPr="00B47641" w:rsidRDefault="00B47641" w:rsidP="00B47641">
    <w:pPr>
      <w:pStyle w:val="Header"/>
      <w:rPr>
        <w:rFonts w:ascii="Angsana New" w:hAnsi="Angsana New" w:cs="Angsana New"/>
        <w:sz w:val="32"/>
        <w:szCs w:val="32"/>
      </w:rPr>
    </w:pPr>
  </w:p>
  <w:p w14:paraId="485AE93B" w14:textId="77777777" w:rsidR="00B47641" w:rsidRPr="00B47641" w:rsidRDefault="00B47641" w:rsidP="00B47641">
    <w:pPr>
      <w:pStyle w:val="Head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2" w15:restartNumberingAfterBreak="0">
    <w:nsid w:val="145237ED"/>
    <w:multiLevelType w:val="hybridMultilevel"/>
    <w:tmpl w:val="4276FA3E"/>
    <w:lvl w:ilvl="0" w:tplc="346457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398278C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85C7F7B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03510BC"/>
    <w:multiLevelType w:val="multilevel"/>
    <w:tmpl w:val="4FFABDC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31070C6E"/>
    <w:multiLevelType w:val="hybridMultilevel"/>
    <w:tmpl w:val="9990C99E"/>
    <w:lvl w:ilvl="0" w:tplc="5F9E9FA8">
      <w:start w:val="20"/>
      <w:numFmt w:val="decimal"/>
      <w:lvlText w:val="%1"/>
      <w:lvlJc w:val="left"/>
      <w:pPr>
        <w:ind w:left="1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0" w:hanging="360"/>
      </w:pPr>
    </w:lvl>
    <w:lvl w:ilvl="2" w:tplc="0409001B" w:tentative="1">
      <w:start w:val="1"/>
      <w:numFmt w:val="lowerRoman"/>
      <w:lvlText w:val="%3."/>
      <w:lvlJc w:val="right"/>
      <w:pPr>
        <w:ind w:left="2540" w:hanging="180"/>
      </w:pPr>
    </w:lvl>
    <w:lvl w:ilvl="3" w:tplc="0409000F" w:tentative="1">
      <w:start w:val="1"/>
      <w:numFmt w:val="decimal"/>
      <w:lvlText w:val="%4."/>
      <w:lvlJc w:val="left"/>
      <w:pPr>
        <w:ind w:left="3260" w:hanging="360"/>
      </w:pPr>
    </w:lvl>
    <w:lvl w:ilvl="4" w:tplc="04090019" w:tentative="1">
      <w:start w:val="1"/>
      <w:numFmt w:val="lowerLetter"/>
      <w:lvlText w:val="%5."/>
      <w:lvlJc w:val="left"/>
      <w:pPr>
        <w:ind w:left="3980" w:hanging="360"/>
      </w:pPr>
    </w:lvl>
    <w:lvl w:ilvl="5" w:tplc="0409001B" w:tentative="1">
      <w:start w:val="1"/>
      <w:numFmt w:val="lowerRoman"/>
      <w:lvlText w:val="%6."/>
      <w:lvlJc w:val="right"/>
      <w:pPr>
        <w:ind w:left="4700" w:hanging="180"/>
      </w:pPr>
    </w:lvl>
    <w:lvl w:ilvl="6" w:tplc="0409000F" w:tentative="1">
      <w:start w:val="1"/>
      <w:numFmt w:val="decimal"/>
      <w:lvlText w:val="%7."/>
      <w:lvlJc w:val="left"/>
      <w:pPr>
        <w:ind w:left="5420" w:hanging="360"/>
      </w:pPr>
    </w:lvl>
    <w:lvl w:ilvl="7" w:tplc="04090019" w:tentative="1">
      <w:start w:val="1"/>
      <w:numFmt w:val="lowerLetter"/>
      <w:lvlText w:val="%8."/>
      <w:lvlJc w:val="left"/>
      <w:pPr>
        <w:ind w:left="6140" w:hanging="360"/>
      </w:pPr>
    </w:lvl>
    <w:lvl w:ilvl="8" w:tplc="040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7" w15:restartNumberingAfterBreak="0">
    <w:nsid w:val="47263C93"/>
    <w:multiLevelType w:val="multilevel"/>
    <w:tmpl w:val="4FFABDC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5F4242D0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71E11477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10" w15:restartNumberingAfterBreak="0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11" w15:restartNumberingAfterBreak="0">
    <w:nsid w:val="7B8976E2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7F495B50"/>
    <w:multiLevelType w:val="singleLevel"/>
    <w:tmpl w:val="A35A476E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/>
        <w:bCs w:val="0"/>
        <w:color w:val="auto"/>
        <w:sz w:val="22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0"/>
  </w:num>
  <w:num w:numId="5">
    <w:abstractNumId w:val="6"/>
  </w:num>
  <w:num w:numId="6">
    <w:abstractNumId w:val="3"/>
  </w:num>
  <w:num w:numId="7">
    <w:abstractNumId w:val="4"/>
  </w:num>
  <w:num w:numId="8">
    <w:abstractNumId w:val="2"/>
  </w:num>
  <w:num w:numId="9">
    <w:abstractNumId w:val="12"/>
  </w:num>
  <w:num w:numId="10">
    <w:abstractNumId w:val="11"/>
  </w:num>
  <w:num w:numId="11">
    <w:abstractNumId w:val="8"/>
  </w:num>
  <w:num w:numId="12">
    <w:abstractNumId w:val="9"/>
  </w:num>
  <w:num w:numId="13">
    <w:abstractNumId w:val="5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B4"/>
    <w:rsid w:val="00000137"/>
    <w:rsid w:val="00000696"/>
    <w:rsid w:val="00000710"/>
    <w:rsid w:val="00000CFC"/>
    <w:rsid w:val="00001496"/>
    <w:rsid w:val="000014B1"/>
    <w:rsid w:val="00001BEF"/>
    <w:rsid w:val="00001CDE"/>
    <w:rsid w:val="00002D6B"/>
    <w:rsid w:val="000039AE"/>
    <w:rsid w:val="00003C10"/>
    <w:rsid w:val="00003CF2"/>
    <w:rsid w:val="00004099"/>
    <w:rsid w:val="0000435C"/>
    <w:rsid w:val="0000464A"/>
    <w:rsid w:val="000046AC"/>
    <w:rsid w:val="00004819"/>
    <w:rsid w:val="000048AA"/>
    <w:rsid w:val="000048D4"/>
    <w:rsid w:val="00004924"/>
    <w:rsid w:val="00004EEC"/>
    <w:rsid w:val="00005185"/>
    <w:rsid w:val="000053AE"/>
    <w:rsid w:val="0000588E"/>
    <w:rsid w:val="00005ACB"/>
    <w:rsid w:val="00005BAB"/>
    <w:rsid w:val="00005D4F"/>
    <w:rsid w:val="0000618B"/>
    <w:rsid w:val="00006318"/>
    <w:rsid w:val="00006518"/>
    <w:rsid w:val="00006EAC"/>
    <w:rsid w:val="000070DC"/>
    <w:rsid w:val="000071A6"/>
    <w:rsid w:val="00007244"/>
    <w:rsid w:val="00007834"/>
    <w:rsid w:val="00007840"/>
    <w:rsid w:val="0000786B"/>
    <w:rsid w:val="00007B33"/>
    <w:rsid w:val="00007B57"/>
    <w:rsid w:val="00007E1E"/>
    <w:rsid w:val="00010355"/>
    <w:rsid w:val="00010374"/>
    <w:rsid w:val="00010872"/>
    <w:rsid w:val="00010B5B"/>
    <w:rsid w:val="00010FAE"/>
    <w:rsid w:val="00011099"/>
    <w:rsid w:val="000112EE"/>
    <w:rsid w:val="000115FB"/>
    <w:rsid w:val="000118E2"/>
    <w:rsid w:val="0001192B"/>
    <w:rsid w:val="00011ED6"/>
    <w:rsid w:val="00012C5B"/>
    <w:rsid w:val="00012E83"/>
    <w:rsid w:val="00013298"/>
    <w:rsid w:val="000135F7"/>
    <w:rsid w:val="0001362D"/>
    <w:rsid w:val="0001364C"/>
    <w:rsid w:val="0001396E"/>
    <w:rsid w:val="00013BC5"/>
    <w:rsid w:val="00013C82"/>
    <w:rsid w:val="00013F84"/>
    <w:rsid w:val="00014463"/>
    <w:rsid w:val="0001499A"/>
    <w:rsid w:val="00014A28"/>
    <w:rsid w:val="00014E88"/>
    <w:rsid w:val="00014FAB"/>
    <w:rsid w:val="000150D8"/>
    <w:rsid w:val="000151CA"/>
    <w:rsid w:val="00015AD8"/>
    <w:rsid w:val="00015AE5"/>
    <w:rsid w:val="00015C48"/>
    <w:rsid w:val="00015C52"/>
    <w:rsid w:val="00015C94"/>
    <w:rsid w:val="00015ECA"/>
    <w:rsid w:val="000160AC"/>
    <w:rsid w:val="00016375"/>
    <w:rsid w:val="000166C1"/>
    <w:rsid w:val="000167A3"/>
    <w:rsid w:val="000167B2"/>
    <w:rsid w:val="00016879"/>
    <w:rsid w:val="0001716A"/>
    <w:rsid w:val="0001741A"/>
    <w:rsid w:val="00017571"/>
    <w:rsid w:val="000177F4"/>
    <w:rsid w:val="000179F5"/>
    <w:rsid w:val="00017A67"/>
    <w:rsid w:val="00020021"/>
    <w:rsid w:val="00020110"/>
    <w:rsid w:val="00020144"/>
    <w:rsid w:val="00020380"/>
    <w:rsid w:val="0002041C"/>
    <w:rsid w:val="0002053A"/>
    <w:rsid w:val="0002055E"/>
    <w:rsid w:val="00020575"/>
    <w:rsid w:val="00020882"/>
    <w:rsid w:val="00020934"/>
    <w:rsid w:val="00020E35"/>
    <w:rsid w:val="00020F08"/>
    <w:rsid w:val="00020F97"/>
    <w:rsid w:val="00021255"/>
    <w:rsid w:val="000213D3"/>
    <w:rsid w:val="0002165D"/>
    <w:rsid w:val="000216FF"/>
    <w:rsid w:val="00021715"/>
    <w:rsid w:val="00022087"/>
    <w:rsid w:val="000222F7"/>
    <w:rsid w:val="00022856"/>
    <w:rsid w:val="00022CE8"/>
    <w:rsid w:val="00022D89"/>
    <w:rsid w:val="000234B4"/>
    <w:rsid w:val="00023CE6"/>
    <w:rsid w:val="0002416F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66D"/>
    <w:rsid w:val="00026ED5"/>
    <w:rsid w:val="00026FC8"/>
    <w:rsid w:val="00027160"/>
    <w:rsid w:val="00027352"/>
    <w:rsid w:val="00027659"/>
    <w:rsid w:val="00027889"/>
    <w:rsid w:val="00027A02"/>
    <w:rsid w:val="00027A4F"/>
    <w:rsid w:val="00027A6A"/>
    <w:rsid w:val="00027B8E"/>
    <w:rsid w:val="00027BD5"/>
    <w:rsid w:val="0003059C"/>
    <w:rsid w:val="00030EBA"/>
    <w:rsid w:val="00031161"/>
    <w:rsid w:val="00031492"/>
    <w:rsid w:val="000314EC"/>
    <w:rsid w:val="0003169D"/>
    <w:rsid w:val="00031980"/>
    <w:rsid w:val="00031A44"/>
    <w:rsid w:val="00031ADE"/>
    <w:rsid w:val="00031B7F"/>
    <w:rsid w:val="00031F68"/>
    <w:rsid w:val="000320F5"/>
    <w:rsid w:val="0003233D"/>
    <w:rsid w:val="000327D3"/>
    <w:rsid w:val="00032891"/>
    <w:rsid w:val="00032ABF"/>
    <w:rsid w:val="00032BC0"/>
    <w:rsid w:val="00032D73"/>
    <w:rsid w:val="0003340E"/>
    <w:rsid w:val="00033483"/>
    <w:rsid w:val="000335AA"/>
    <w:rsid w:val="0003369F"/>
    <w:rsid w:val="0003374C"/>
    <w:rsid w:val="00033EFB"/>
    <w:rsid w:val="00034318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0E"/>
    <w:rsid w:val="00035B88"/>
    <w:rsid w:val="00035ED5"/>
    <w:rsid w:val="00035EDC"/>
    <w:rsid w:val="00036165"/>
    <w:rsid w:val="00036395"/>
    <w:rsid w:val="00036647"/>
    <w:rsid w:val="000366B9"/>
    <w:rsid w:val="00036C24"/>
    <w:rsid w:val="00036E95"/>
    <w:rsid w:val="00036FB5"/>
    <w:rsid w:val="0003704A"/>
    <w:rsid w:val="0003743E"/>
    <w:rsid w:val="0003790F"/>
    <w:rsid w:val="00037979"/>
    <w:rsid w:val="00037C8D"/>
    <w:rsid w:val="00037C93"/>
    <w:rsid w:val="00037D91"/>
    <w:rsid w:val="00037E6A"/>
    <w:rsid w:val="0004047E"/>
    <w:rsid w:val="000404E2"/>
    <w:rsid w:val="00040791"/>
    <w:rsid w:val="00040952"/>
    <w:rsid w:val="00040A82"/>
    <w:rsid w:val="00040B45"/>
    <w:rsid w:val="00040CCB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8DC"/>
    <w:rsid w:val="00042935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5C"/>
    <w:rsid w:val="000444A8"/>
    <w:rsid w:val="00044640"/>
    <w:rsid w:val="00044BAF"/>
    <w:rsid w:val="000450D9"/>
    <w:rsid w:val="000452CD"/>
    <w:rsid w:val="000455BD"/>
    <w:rsid w:val="000456CC"/>
    <w:rsid w:val="00045740"/>
    <w:rsid w:val="00045C10"/>
    <w:rsid w:val="00045E6A"/>
    <w:rsid w:val="000463AC"/>
    <w:rsid w:val="00046597"/>
    <w:rsid w:val="000465C7"/>
    <w:rsid w:val="000468A5"/>
    <w:rsid w:val="00046BCB"/>
    <w:rsid w:val="000478DC"/>
    <w:rsid w:val="00047A7F"/>
    <w:rsid w:val="00047F2C"/>
    <w:rsid w:val="00050223"/>
    <w:rsid w:val="00050935"/>
    <w:rsid w:val="00050A83"/>
    <w:rsid w:val="00050C03"/>
    <w:rsid w:val="00050CCF"/>
    <w:rsid w:val="00050DDE"/>
    <w:rsid w:val="00051179"/>
    <w:rsid w:val="00051417"/>
    <w:rsid w:val="000514D1"/>
    <w:rsid w:val="00051519"/>
    <w:rsid w:val="000517C5"/>
    <w:rsid w:val="00051E25"/>
    <w:rsid w:val="00052251"/>
    <w:rsid w:val="000523E0"/>
    <w:rsid w:val="000529F4"/>
    <w:rsid w:val="00052D82"/>
    <w:rsid w:val="00053443"/>
    <w:rsid w:val="0005353C"/>
    <w:rsid w:val="0005373E"/>
    <w:rsid w:val="000537B4"/>
    <w:rsid w:val="000540DA"/>
    <w:rsid w:val="00054433"/>
    <w:rsid w:val="000545DF"/>
    <w:rsid w:val="00054791"/>
    <w:rsid w:val="00054A85"/>
    <w:rsid w:val="00054E30"/>
    <w:rsid w:val="00054E92"/>
    <w:rsid w:val="0005542F"/>
    <w:rsid w:val="000554F0"/>
    <w:rsid w:val="00055589"/>
    <w:rsid w:val="00055707"/>
    <w:rsid w:val="0005578C"/>
    <w:rsid w:val="00055825"/>
    <w:rsid w:val="000558C4"/>
    <w:rsid w:val="000559FF"/>
    <w:rsid w:val="00055A41"/>
    <w:rsid w:val="000565AC"/>
    <w:rsid w:val="000567D5"/>
    <w:rsid w:val="00056866"/>
    <w:rsid w:val="00056AD8"/>
    <w:rsid w:val="00056DAC"/>
    <w:rsid w:val="00056FFD"/>
    <w:rsid w:val="000570A0"/>
    <w:rsid w:val="000570C0"/>
    <w:rsid w:val="0005747E"/>
    <w:rsid w:val="00057CD9"/>
    <w:rsid w:val="000607CE"/>
    <w:rsid w:val="000607E3"/>
    <w:rsid w:val="000609B2"/>
    <w:rsid w:val="00060D75"/>
    <w:rsid w:val="000613D2"/>
    <w:rsid w:val="00061492"/>
    <w:rsid w:val="00061661"/>
    <w:rsid w:val="000619AE"/>
    <w:rsid w:val="00061B0E"/>
    <w:rsid w:val="00061CDD"/>
    <w:rsid w:val="000623B2"/>
    <w:rsid w:val="000624A2"/>
    <w:rsid w:val="00062766"/>
    <w:rsid w:val="0006276B"/>
    <w:rsid w:val="00062A3C"/>
    <w:rsid w:val="00062B25"/>
    <w:rsid w:val="00062B9C"/>
    <w:rsid w:val="00062F48"/>
    <w:rsid w:val="0006301D"/>
    <w:rsid w:val="0006305F"/>
    <w:rsid w:val="00063267"/>
    <w:rsid w:val="0006336F"/>
    <w:rsid w:val="000639A9"/>
    <w:rsid w:val="00063B85"/>
    <w:rsid w:val="00063DE4"/>
    <w:rsid w:val="00063E2C"/>
    <w:rsid w:val="000643EC"/>
    <w:rsid w:val="00064DF1"/>
    <w:rsid w:val="00064F5A"/>
    <w:rsid w:val="00065008"/>
    <w:rsid w:val="0006504B"/>
    <w:rsid w:val="0006537A"/>
    <w:rsid w:val="000655D7"/>
    <w:rsid w:val="00065604"/>
    <w:rsid w:val="000657AE"/>
    <w:rsid w:val="00065C76"/>
    <w:rsid w:val="00065E36"/>
    <w:rsid w:val="00065E8B"/>
    <w:rsid w:val="00065F63"/>
    <w:rsid w:val="00065FEA"/>
    <w:rsid w:val="000660C5"/>
    <w:rsid w:val="00066236"/>
    <w:rsid w:val="000664BF"/>
    <w:rsid w:val="00066642"/>
    <w:rsid w:val="00066702"/>
    <w:rsid w:val="000669E9"/>
    <w:rsid w:val="000669FB"/>
    <w:rsid w:val="00066F5E"/>
    <w:rsid w:val="00067039"/>
    <w:rsid w:val="000672F9"/>
    <w:rsid w:val="00067374"/>
    <w:rsid w:val="00067461"/>
    <w:rsid w:val="000675C1"/>
    <w:rsid w:val="00067E24"/>
    <w:rsid w:val="00067E70"/>
    <w:rsid w:val="00067F78"/>
    <w:rsid w:val="000701C9"/>
    <w:rsid w:val="00070559"/>
    <w:rsid w:val="0007075C"/>
    <w:rsid w:val="00070791"/>
    <w:rsid w:val="000717C9"/>
    <w:rsid w:val="00071C18"/>
    <w:rsid w:val="00071C3D"/>
    <w:rsid w:val="00071DAC"/>
    <w:rsid w:val="00071E82"/>
    <w:rsid w:val="00072003"/>
    <w:rsid w:val="00072552"/>
    <w:rsid w:val="00072A65"/>
    <w:rsid w:val="00072B6F"/>
    <w:rsid w:val="00072E91"/>
    <w:rsid w:val="0007321B"/>
    <w:rsid w:val="00073367"/>
    <w:rsid w:val="000746CC"/>
    <w:rsid w:val="00074891"/>
    <w:rsid w:val="00074F14"/>
    <w:rsid w:val="00075152"/>
    <w:rsid w:val="00075255"/>
    <w:rsid w:val="00075666"/>
    <w:rsid w:val="00075907"/>
    <w:rsid w:val="00075927"/>
    <w:rsid w:val="00075B4D"/>
    <w:rsid w:val="00075EC4"/>
    <w:rsid w:val="00075EEF"/>
    <w:rsid w:val="00075FFE"/>
    <w:rsid w:val="0007614C"/>
    <w:rsid w:val="00076269"/>
    <w:rsid w:val="00076B57"/>
    <w:rsid w:val="00076F6A"/>
    <w:rsid w:val="00077166"/>
    <w:rsid w:val="00077245"/>
    <w:rsid w:val="00077588"/>
    <w:rsid w:val="00077E11"/>
    <w:rsid w:val="00077F12"/>
    <w:rsid w:val="000804DC"/>
    <w:rsid w:val="000805D4"/>
    <w:rsid w:val="0008074C"/>
    <w:rsid w:val="000808BB"/>
    <w:rsid w:val="00081278"/>
    <w:rsid w:val="0008157C"/>
    <w:rsid w:val="00081A14"/>
    <w:rsid w:val="000825A5"/>
    <w:rsid w:val="000827A5"/>
    <w:rsid w:val="0008283A"/>
    <w:rsid w:val="00082881"/>
    <w:rsid w:val="00082944"/>
    <w:rsid w:val="00082997"/>
    <w:rsid w:val="00083190"/>
    <w:rsid w:val="000831D8"/>
    <w:rsid w:val="0008327F"/>
    <w:rsid w:val="00083728"/>
    <w:rsid w:val="000837D5"/>
    <w:rsid w:val="00083F5F"/>
    <w:rsid w:val="00084299"/>
    <w:rsid w:val="000843AD"/>
    <w:rsid w:val="00084448"/>
    <w:rsid w:val="000845DA"/>
    <w:rsid w:val="000847C3"/>
    <w:rsid w:val="00084E43"/>
    <w:rsid w:val="00084E93"/>
    <w:rsid w:val="00084F56"/>
    <w:rsid w:val="00085069"/>
    <w:rsid w:val="00085378"/>
    <w:rsid w:val="000856F3"/>
    <w:rsid w:val="00085844"/>
    <w:rsid w:val="00085DF3"/>
    <w:rsid w:val="00085EAB"/>
    <w:rsid w:val="00085F5F"/>
    <w:rsid w:val="00086220"/>
    <w:rsid w:val="00086222"/>
    <w:rsid w:val="00086424"/>
    <w:rsid w:val="00086479"/>
    <w:rsid w:val="00086686"/>
    <w:rsid w:val="00086754"/>
    <w:rsid w:val="000868BE"/>
    <w:rsid w:val="00086D0E"/>
    <w:rsid w:val="00086DF2"/>
    <w:rsid w:val="00086F0F"/>
    <w:rsid w:val="0008707A"/>
    <w:rsid w:val="0008741C"/>
    <w:rsid w:val="00087679"/>
    <w:rsid w:val="00087870"/>
    <w:rsid w:val="00087D0C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1A2"/>
    <w:rsid w:val="000913A0"/>
    <w:rsid w:val="00091463"/>
    <w:rsid w:val="00091A33"/>
    <w:rsid w:val="00091D07"/>
    <w:rsid w:val="00092224"/>
    <w:rsid w:val="00092A70"/>
    <w:rsid w:val="00092B09"/>
    <w:rsid w:val="00092C61"/>
    <w:rsid w:val="0009353D"/>
    <w:rsid w:val="00093B30"/>
    <w:rsid w:val="000941E2"/>
    <w:rsid w:val="0009430A"/>
    <w:rsid w:val="0009470A"/>
    <w:rsid w:val="000948D4"/>
    <w:rsid w:val="00094BAF"/>
    <w:rsid w:val="00094D1B"/>
    <w:rsid w:val="00094DD3"/>
    <w:rsid w:val="00094E49"/>
    <w:rsid w:val="00094FB4"/>
    <w:rsid w:val="00094FF6"/>
    <w:rsid w:val="00095034"/>
    <w:rsid w:val="00095A5F"/>
    <w:rsid w:val="00095A79"/>
    <w:rsid w:val="00095D48"/>
    <w:rsid w:val="00095E09"/>
    <w:rsid w:val="0009639D"/>
    <w:rsid w:val="00096423"/>
    <w:rsid w:val="0009664B"/>
    <w:rsid w:val="000967D6"/>
    <w:rsid w:val="00096F02"/>
    <w:rsid w:val="000973CF"/>
    <w:rsid w:val="00097492"/>
    <w:rsid w:val="000974E9"/>
    <w:rsid w:val="000975F5"/>
    <w:rsid w:val="00097659"/>
    <w:rsid w:val="00097B4C"/>
    <w:rsid w:val="00097DF2"/>
    <w:rsid w:val="000A0559"/>
    <w:rsid w:val="000A05A3"/>
    <w:rsid w:val="000A0727"/>
    <w:rsid w:val="000A089E"/>
    <w:rsid w:val="000A0AB8"/>
    <w:rsid w:val="000A0BB9"/>
    <w:rsid w:val="000A0FBB"/>
    <w:rsid w:val="000A12A1"/>
    <w:rsid w:val="000A1381"/>
    <w:rsid w:val="000A1388"/>
    <w:rsid w:val="000A171A"/>
    <w:rsid w:val="000A18AB"/>
    <w:rsid w:val="000A1B36"/>
    <w:rsid w:val="000A1E4E"/>
    <w:rsid w:val="000A2071"/>
    <w:rsid w:val="000A218E"/>
    <w:rsid w:val="000A226A"/>
    <w:rsid w:val="000A2843"/>
    <w:rsid w:val="000A290D"/>
    <w:rsid w:val="000A2B8B"/>
    <w:rsid w:val="000A2CEC"/>
    <w:rsid w:val="000A2DCD"/>
    <w:rsid w:val="000A2F55"/>
    <w:rsid w:val="000A36F0"/>
    <w:rsid w:val="000A37E2"/>
    <w:rsid w:val="000A3E4E"/>
    <w:rsid w:val="000A3F8F"/>
    <w:rsid w:val="000A3FC5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842"/>
    <w:rsid w:val="000A6880"/>
    <w:rsid w:val="000A68BC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027"/>
    <w:rsid w:val="000B116F"/>
    <w:rsid w:val="000B12D4"/>
    <w:rsid w:val="000B142E"/>
    <w:rsid w:val="000B14A1"/>
    <w:rsid w:val="000B1660"/>
    <w:rsid w:val="000B1692"/>
    <w:rsid w:val="000B181A"/>
    <w:rsid w:val="000B1B9B"/>
    <w:rsid w:val="000B1C16"/>
    <w:rsid w:val="000B1CB1"/>
    <w:rsid w:val="000B1EEB"/>
    <w:rsid w:val="000B212E"/>
    <w:rsid w:val="000B25BB"/>
    <w:rsid w:val="000B287F"/>
    <w:rsid w:val="000B2C43"/>
    <w:rsid w:val="000B2FDB"/>
    <w:rsid w:val="000B2FE1"/>
    <w:rsid w:val="000B3154"/>
    <w:rsid w:val="000B31F6"/>
    <w:rsid w:val="000B3258"/>
    <w:rsid w:val="000B32DD"/>
    <w:rsid w:val="000B33FE"/>
    <w:rsid w:val="000B3930"/>
    <w:rsid w:val="000B3D52"/>
    <w:rsid w:val="000B3E2E"/>
    <w:rsid w:val="000B3E54"/>
    <w:rsid w:val="000B3E60"/>
    <w:rsid w:val="000B4374"/>
    <w:rsid w:val="000B441A"/>
    <w:rsid w:val="000B494D"/>
    <w:rsid w:val="000B4D46"/>
    <w:rsid w:val="000B4D9C"/>
    <w:rsid w:val="000B5009"/>
    <w:rsid w:val="000B5589"/>
    <w:rsid w:val="000B57F9"/>
    <w:rsid w:val="000B58C8"/>
    <w:rsid w:val="000B5926"/>
    <w:rsid w:val="000B593F"/>
    <w:rsid w:val="000B5A36"/>
    <w:rsid w:val="000B60AC"/>
    <w:rsid w:val="000B6CDD"/>
    <w:rsid w:val="000B7081"/>
    <w:rsid w:val="000B7260"/>
    <w:rsid w:val="000B7292"/>
    <w:rsid w:val="000B7375"/>
    <w:rsid w:val="000B779E"/>
    <w:rsid w:val="000B7912"/>
    <w:rsid w:val="000B7961"/>
    <w:rsid w:val="000B79D3"/>
    <w:rsid w:val="000B7C33"/>
    <w:rsid w:val="000B7D1D"/>
    <w:rsid w:val="000C00BB"/>
    <w:rsid w:val="000C030D"/>
    <w:rsid w:val="000C03AE"/>
    <w:rsid w:val="000C072D"/>
    <w:rsid w:val="000C076B"/>
    <w:rsid w:val="000C0A90"/>
    <w:rsid w:val="000C0C2B"/>
    <w:rsid w:val="000C0C8F"/>
    <w:rsid w:val="000C0F61"/>
    <w:rsid w:val="000C1276"/>
    <w:rsid w:val="000C135C"/>
    <w:rsid w:val="000C1616"/>
    <w:rsid w:val="000C17C8"/>
    <w:rsid w:val="000C1CD0"/>
    <w:rsid w:val="000C1F47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D78"/>
    <w:rsid w:val="000C3FBA"/>
    <w:rsid w:val="000C4357"/>
    <w:rsid w:val="000C451D"/>
    <w:rsid w:val="000C4580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9C"/>
    <w:rsid w:val="000C6AB3"/>
    <w:rsid w:val="000C6B3B"/>
    <w:rsid w:val="000C6FBF"/>
    <w:rsid w:val="000C72DF"/>
    <w:rsid w:val="000C75B6"/>
    <w:rsid w:val="000C7735"/>
    <w:rsid w:val="000C7CC5"/>
    <w:rsid w:val="000C7E2F"/>
    <w:rsid w:val="000D0085"/>
    <w:rsid w:val="000D0250"/>
    <w:rsid w:val="000D041B"/>
    <w:rsid w:val="000D0AE2"/>
    <w:rsid w:val="000D0CDC"/>
    <w:rsid w:val="000D0FED"/>
    <w:rsid w:val="000D165D"/>
    <w:rsid w:val="000D16F5"/>
    <w:rsid w:val="000D1702"/>
    <w:rsid w:val="000D17D7"/>
    <w:rsid w:val="000D1841"/>
    <w:rsid w:val="000D1947"/>
    <w:rsid w:val="000D1C32"/>
    <w:rsid w:val="000D1CA5"/>
    <w:rsid w:val="000D1E6D"/>
    <w:rsid w:val="000D1F12"/>
    <w:rsid w:val="000D21D8"/>
    <w:rsid w:val="000D22A9"/>
    <w:rsid w:val="000D2500"/>
    <w:rsid w:val="000D2549"/>
    <w:rsid w:val="000D2814"/>
    <w:rsid w:val="000D2B51"/>
    <w:rsid w:val="000D2E64"/>
    <w:rsid w:val="000D2E99"/>
    <w:rsid w:val="000D30D7"/>
    <w:rsid w:val="000D3629"/>
    <w:rsid w:val="000D3996"/>
    <w:rsid w:val="000D3ABD"/>
    <w:rsid w:val="000D3B7D"/>
    <w:rsid w:val="000D3BDB"/>
    <w:rsid w:val="000D3DE6"/>
    <w:rsid w:val="000D3E01"/>
    <w:rsid w:val="000D3EDE"/>
    <w:rsid w:val="000D3F3E"/>
    <w:rsid w:val="000D43B1"/>
    <w:rsid w:val="000D447E"/>
    <w:rsid w:val="000D44F4"/>
    <w:rsid w:val="000D450D"/>
    <w:rsid w:val="000D485B"/>
    <w:rsid w:val="000D4AEC"/>
    <w:rsid w:val="000D4AED"/>
    <w:rsid w:val="000D4CEA"/>
    <w:rsid w:val="000D4E2B"/>
    <w:rsid w:val="000D5258"/>
    <w:rsid w:val="000D53ED"/>
    <w:rsid w:val="000D5A9D"/>
    <w:rsid w:val="000D5B4A"/>
    <w:rsid w:val="000D5D7D"/>
    <w:rsid w:val="000D5F56"/>
    <w:rsid w:val="000D60B1"/>
    <w:rsid w:val="000D631A"/>
    <w:rsid w:val="000D649B"/>
    <w:rsid w:val="000D64CF"/>
    <w:rsid w:val="000D65D4"/>
    <w:rsid w:val="000D6696"/>
    <w:rsid w:val="000D6971"/>
    <w:rsid w:val="000D6DE1"/>
    <w:rsid w:val="000D6DF9"/>
    <w:rsid w:val="000D6FB3"/>
    <w:rsid w:val="000D7072"/>
    <w:rsid w:val="000D7184"/>
    <w:rsid w:val="000D73A1"/>
    <w:rsid w:val="000D7787"/>
    <w:rsid w:val="000D7A94"/>
    <w:rsid w:val="000D7B24"/>
    <w:rsid w:val="000D7CD4"/>
    <w:rsid w:val="000E0256"/>
    <w:rsid w:val="000E069E"/>
    <w:rsid w:val="000E06BD"/>
    <w:rsid w:val="000E0B92"/>
    <w:rsid w:val="000E0FC6"/>
    <w:rsid w:val="000E10DB"/>
    <w:rsid w:val="000E118E"/>
    <w:rsid w:val="000E14C0"/>
    <w:rsid w:val="000E1554"/>
    <w:rsid w:val="000E16D7"/>
    <w:rsid w:val="000E1ACE"/>
    <w:rsid w:val="000E1D0B"/>
    <w:rsid w:val="000E1E0B"/>
    <w:rsid w:val="000E2710"/>
    <w:rsid w:val="000E28E6"/>
    <w:rsid w:val="000E2B35"/>
    <w:rsid w:val="000E2CDC"/>
    <w:rsid w:val="000E2F85"/>
    <w:rsid w:val="000E30AA"/>
    <w:rsid w:val="000E3136"/>
    <w:rsid w:val="000E31D7"/>
    <w:rsid w:val="000E34D1"/>
    <w:rsid w:val="000E3720"/>
    <w:rsid w:val="000E3890"/>
    <w:rsid w:val="000E38C4"/>
    <w:rsid w:val="000E39C9"/>
    <w:rsid w:val="000E3B4D"/>
    <w:rsid w:val="000E3BE7"/>
    <w:rsid w:val="000E3D05"/>
    <w:rsid w:val="000E3ECE"/>
    <w:rsid w:val="000E42B7"/>
    <w:rsid w:val="000E4576"/>
    <w:rsid w:val="000E46C4"/>
    <w:rsid w:val="000E4B34"/>
    <w:rsid w:val="000E4BD7"/>
    <w:rsid w:val="000E5061"/>
    <w:rsid w:val="000E5122"/>
    <w:rsid w:val="000E519C"/>
    <w:rsid w:val="000E523C"/>
    <w:rsid w:val="000E545D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73BE"/>
    <w:rsid w:val="000E776A"/>
    <w:rsid w:val="000E778B"/>
    <w:rsid w:val="000E796B"/>
    <w:rsid w:val="000E7A44"/>
    <w:rsid w:val="000F0431"/>
    <w:rsid w:val="000F06DC"/>
    <w:rsid w:val="000F08E2"/>
    <w:rsid w:val="000F0967"/>
    <w:rsid w:val="000F0BC6"/>
    <w:rsid w:val="000F13B5"/>
    <w:rsid w:val="000F13DD"/>
    <w:rsid w:val="000F1997"/>
    <w:rsid w:val="000F1A6F"/>
    <w:rsid w:val="000F1DBB"/>
    <w:rsid w:val="000F1DC5"/>
    <w:rsid w:val="000F1E1F"/>
    <w:rsid w:val="000F24DA"/>
    <w:rsid w:val="000F2692"/>
    <w:rsid w:val="000F2760"/>
    <w:rsid w:val="000F2801"/>
    <w:rsid w:val="000F2983"/>
    <w:rsid w:val="000F2C64"/>
    <w:rsid w:val="000F2CD2"/>
    <w:rsid w:val="000F2DDF"/>
    <w:rsid w:val="000F2DEA"/>
    <w:rsid w:val="000F2F01"/>
    <w:rsid w:val="000F38A1"/>
    <w:rsid w:val="000F3C5C"/>
    <w:rsid w:val="000F46FD"/>
    <w:rsid w:val="000F4772"/>
    <w:rsid w:val="000F47CB"/>
    <w:rsid w:val="000F4A75"/>
    <w:rsid w:val="000F59C8"/>
    <w:rsid w:val="000F5AA6"/>
    <w:rsid w:val="000F5E1C"/>
    <w:rsid w:val="000F6176"/>
    <w:rsid w:val="000F6279"/>
    <w:rsid w:val="000F627C"/>
    <w:rsid w:val="000F66C6"/>
    <w:rsid w:val="000F6F02"/>
    <w:rsid w:val="000F7165"/>
    <w:rsid w:val="000F71DD"/>
    <w:rsid w:val="000F776F"/>
    <w:rsid w:val="000F7B6C"/>
    <w:rsid w:val="00100142"/>
    <w:rsid w:val="001005C5"/>
    <w:rsid w:val="00100A59"/>
    <w:rsid w:val="00100A6A"/>
    <w:rsid w:val="00101186"/>
    <w:rsid w:val="001016E0"/>
    <w:rsid w:val="00101765"/>
    <w:rsid w:val="00101934"/>
    <w:rsid w:val="00101CF6"/>
    <w:rsid w:val="00101DB0"/>
    <w:rsid w:val="00101E1D"/>
    <w:rsid w:val="0010203F"/>
    <w:rsid w:val="00102221"/>
    <w:rsid w:val="00102418"/>
    <w:rsid w:val="00102818"/>
    <w:rsid w:val="001028C1"/>
    <w:rsid w:val="0010293D"/>
    <w:rsid w:val="00102A49"/>
    <w:rsid w:val="00102ABA"/>
    <w:rsid w:val="0010305E"/>
    <w:rsid w:val="0010318E"/>
    <w:rsid w:val="00103304"/>
    <w:rsid w:val="0010374A"/>
    <w:rsid w:val="00103783"/>
    <w:rsid w:val="00103B77"/>
    <w:rsid w:val="00103E4A"/>
    <w:rsid w:val="00104302"/>
    <w:rsid w:val="00104960"/>
    <w:rsid w:val="00104DC2"/>
    <w:rsid w:val="00104DDE"/>
    <w:rsid w:val="00104DE8"/>
    <w:rsid w:val="00105060"/>
    <w:rsid w:val="00105094"/>
    <w:rsid w:val="0010525E"/>
    <w:rsid w:val="001055BC"/>
    <w:rsid w:val="00105E29"/>
    <w:rsid w:val="00105FBB"/>
    <w:rsid w:val="00105FC1"/>
    <w:rsid w:val="0010622B"/>
    <w:rsid w:val="001064B4"/>
    <w:rsid w:val="001068D4"/>
    <w:rsid w:val="00106A2D"/>
    <w:rsid w:val="00106B77"/>
    <w:rsid w:val="00106CA6"/>
    <w:rsid w:val="00106D5B"/>
    <w:rsid w:val="00107161"/>
    <w:rsid w:val="0010732F"/>
    <w:rsid w:val="0010764B"/>
    <w:rsid w:val="00107DD2"/>
    <w:rsid w:val="0011021A"/>
    <w:rsid w:val="001103C5"/>
    <w:rsid w:val="001106D9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1B55"/>
    <w:rsid w:val="00112002"/>
    <w:rsid w:val="001120EC"/>
    <w:rsid w:val="00112677"/>
    <w:rsid w:val="001127F8"/>
    <w:rsid w:val="00112DA9"/>
    <w:rsid w:val="00112DE3"/>
    <w:rsid w:val="00112E34"/>
    <w:rsid w:val="00112FCF"/>
    <w:rsid w:val="00113291"/>
    <w:rsid w:val="00113584"/>
    <w:rsid w:val="00113BCC"/>
    <w:rsid w:val="00113C10"/>
    <w:rsid w:val="00113FF0"/>
    <w:rsid w:val="00114121"/>
    <w:rsid w:val="001144C8"/>
    <w:rsid w:val="0011476D"/>
    <w:rsid w:val="00114C73"/>
    <w:rsid w:val="00114DEB"/>
    <w:rsid w:val="0011501A"/>
    <w:rsid w:val="001157D6"/>
    <w:rsid w:val="00115D9F"/>
    <w:rsid w:val="00115E4A"/>
    <w:rsid w:val="00115FCB"/>
    <w:rsid w:val="00116572"/>
    <w:rsid w:val="0011673B"/>
    <w:rsid w:val="001169F5"/>
    <w:rsid w:val="00116EC2"/>
    <w:rsid w:val="00116F60"/>
    <w:rsid w:val="00117048"/>
    <w:rsid w:val="001175B0"/>
    <w:rsid w:val="00117DC9"/>
    <w:rsid w:val="00117E07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C6A"/>
    <w:rsid w:val="00120E82"/>
    <w:rsid w:val="0012124A"/>
    <w:rsid w:val="001215C0"/>
    <w:rsid w:val="00121944"/>
    <w:rsid w:val="0012198D"/>
    <w:rsid w:val="00121E20"/>
    <w:rsid w:val="001221B4"/>
    <w:rsid w:val="0012237B"/>
    <w:rsid w:val="001224AB"/>
    <w:rsid w:val="00122502"/>
    <w:rsid w:val="001228CD"/>
    <w:rsid w:val="00122951"/>
    <w:rsid w:val="00122BAF"/>
    <w:rsid w:val="00122D9A"/>
    <w:rsid w:val="00123355"/>
    <w:rsid w:val="0012344F"/>
    <w:rsid w:val="00123530"/>
    <w:rsid w:val="00123587"/>
    <w:rsid w:val="001238A0"/>
    <w:rsid w:val="001239BC"/>
    <w:rsid w:val="00123B2D"/>
    <w:rsid w:val="00123DB5"/>
    <w:rsid w:val="00123DBE"/>
    <w:rsid w:val="0012425A"/>
    <w:rsid w:val="001244DE"/>
    <w:rsid w:val="0012500A"/>
    <w:rsid w:val="00125754"/>
    <w:rsid w:val="001269B8"/>
    <w:rsid w:val="001272F0"/>
    <w:rsid w:val="0012779A"/>
    <w:rsid w:val="00130237"/>
    <w:rsid w:val="00130AA5"/>
    <w:rsid w:val="001311C6"/>
    <w:rsid w:val="001311D3"/>
    <w:rsid w:val="00131549"/>
    <w:rsid w:val="00131892"/>
    <w:rsid w:val="001318C6"/>
    <w:rsid w:val="00131B88"/>
    <w:rsid w:val="00131E15"/>
    <w:rsid w:val="00131E1D"/>
    <w:rsid w:val="00131EB2"/>
    <w:rsid w:val="00132011"/>
    <w:rsid w:val="00132036"/>
    <w:rsid w:val="00132222"/>
    <w:rsid w:val="001322F9"/>
    <w:rsid w:val="00132980"/>
    <w:rsid w:val="00132B37"/>
    <w:rsid w:val="00132F57"/>
    <w:rsid w:val="0013305F"/>
    <w:rsid w:val="001331BF"/>
    <w:rsid w:val="001331E8"/>
    <w:rsid w:val="00133367"/>
    <w:rsid w:val="001333FA"/>
    <w:rsid w:val="00133B51"/>
    <w:rsid w:val="00133B71"/>
    <w:rsid w:val="00133C63"/>
    <w:rsid w:val="00133E2C"/>
    <w:rsid w:val="00133EBE"/>
    <w:rsid w:val="00133F06"/>
    <w:rsid w:val="00134333"/>
    <w:rsid w:val="00134349"/>
    <w:rsid w:val="001343B8"/>
    <w:rsid w:val="00134561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BAD"/>
    <w:rsid w:val="00136F68"/>
    <w:rsid w:val="00137083"/>
    <w:rsid w:val="0013717D"/>
    <w:rsid w:val="0013746F"/>
    <w:rsid w:val="00137652"/>
    <w:rsid w:val="0013796D"/>
    <w:rsid w:val="00137D48"/>
    <w:rsid w:val="00137F69"/>
    <w:rsid w:val="001400CC"/>
    <w:rsid w:val="001401E0"/>
    <w:rsid w:val="00140292"/>
    <w:rsid w:val="00140498"/>
    <w:rsid w:val="0014050B"/>
    <w:rsid w:val="00140554"/>
    <w:rsid w:val="00140684"/>
    <w:rsid w:val="00141514"/>
    <w:rsid w:val="001415AE"/>
    <w:rsid w:val="00141A09"/>
    <w:rsid w:val="00141A20"/>
    <w:rsid w:val="00141D2E"/>
    <w:rsid w:val="001422FE"/>
    <w:rsid w:val="001427A9"/>
    <w:rsid w:val="00142B35"/>
    <w:rsid w:val="00142BE5"/>
    <w:rsid w:val="00142C71"/>
    <w:rsid w:val="001433B6"/>
    <w:rsid w:val="00143465"/>
    <w:rsid w:val="001435C0"/>
    <w:rsid w:val="001437D5"/>
    <w:rsid w:val="00143C42"/>
    <w:rsid w:val="00143F40"/>
    <w:rsid w:val="001443B0"/>
    <w:rsid w:val="001443F2"/>
    <w:rsid w:val="001447B2"/>
    <w:rsid w:val="001447F7"/>
    <w:rsid w:val="00144896"/>
    <w:rsid w:val="00144D6B"/>
    <w:rsid w:val="00144E47"/>
    <w:rsid w:val="00144E78"/>
    <w:rsid w:val="0014517B"/>
    <w:rsid w:val="00145253"/>
    <w:rsid w:val="001452C0"/>
    <w:rsid w:val="00145548"/>
    <w:rsid w:val="001463AF"/>
    <w:rsid w:val="001467F9"/>
    <w:rsid w:val="00146EC2"/>
    <w:rsid w:val="00146F9C"/>
    <w:rsid w:val="0014703F"/>
    <w:rsid w:val="0014738E"/>
    <w:rsid w:val="001476E8"/>
    <w:rsid w:val="0014774F"/>
    <w:rsid w:val="00147F88"/>
    <w:rsid w:val="00150273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924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033"/>
    <w:rsid w:val="00154240"/>
    <w:rsid w:val="001544E3"/>
    <w:rsid w:val="0015451C"/>
    <w:rsid w:val="001545E0"/>
    <w:rsid w:val="00154776"/>
    <w:rsid w:val="00154789"/>
    <w:rsid w:val="00154A7A"/>
    <w:rsid w:val="00154B74"/>
    <w:rsid w:val="00154CC3"/>
    <w:rsid w:val="001550B0"/>
    <w:rsid w:val="001553ED"/>
    <w:rsid w:val="00155479"/>
    <w:rsid w:val="00155582"/>
    <w:rsid w:val="001557BD"/>
    <w:rsid w:val="00156307"/>
    <w:rsid w:val="001565AF"/>
    <w:rsid w:val="00156B8C"/>
    <w:rsid w:val="001571CD"/>
    <w:rsid w:val="001573FD"/>
    <w:rsid w:val="001575E8"/>
    <w:rsid w:val="001576A2"/>
    <w:rsid w:val="00157720"/>
    <w:rsid w:val="001577BA"/>
    <w:rsid w:val="00157B02"/>
    <w:rsid w:val="00157C97"/>
    <w:rsid w:val="001600D5"/>
    <w:rsid w:val="0016031D"/>
    <w:rsid w:val="001605C8"/>
    <w:rsid w:val="00160769"/>
    <w:rsid w:val="00160853"/>
    <w:rsid w:val="00160C44"/>
    <w:rsid w:val="00160DB6"/>
    <w:rsid w:val="001611CD"/>
    <w:rsid w:val="00161399"/>
    <w:rsid w:val="00161500"/>
    <w:rsid w:val="0016167C"/>
    <w:rsid w:val="001616AA"/>
    <w:rsid w:val="00161747"/>
    <w:rsid w:val="0016178C"/>
    <w:rsid w:val="00161AC9"/>
    <w:rsid w:val="00161C6E"/>
    <w:rsid w:val="00161E0A"/>
    <w:rsid w:val="00161E53"/>
    <w:rsid w:val="00162451"/>
    <w:rsid w:val="0016266F"/>
    <w:rsid w:val="00162D30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5F06"/>
    <w:rsid w:val="00166020"/>
    <w:rsid w:val="00166027"/>
    <w:rsid w:val="00166136"/>
    <w:rsid w:val="0016651A"/>
    <w:rsid w:val="00166654"/>
    <w:rsid w:val="00166A73"/>
    <w:rsid w:val="00166F04"/>
    <w:rsid w:val="0016718C"/>
    <w:rsid w:val="00167631"/>
    <w:rsid w:val="00167728"/>
    <w:rsid w:val="00167EB5"/>
    <w:rsid w:val="00167F48"/>
    <w:rsid w:val="00170084"/>
    <w:rsid w:val="0017045E"/>
    <w:rsid w:val="00170693"/>
    <w:rsid w:val="001706A9"/>
    <w:rsid w:val="0017079B"/>
    <w:rsid w:val="00170B25"/>
    <w:rsid w:val="00170DF6"/>
    <w:rsid w:val="00170EB5"/>
    <w:rsid w:val="00170F21"/>
    <w:rsid w:val="00171042"/>
    <w:rsid w:val="00171361"/>
    <w:rsid w:val="001717D4"/>
    <w:rsid w:val="00171842"/>
    <w:rsid w:val="001719AF"/>
    <w:rsid w:val="00172066"/>
    <w:rsid w:val="00172432"/>
    <w:rsid w:val="001725DA"/>
    <w:rsid w:val="0017281E"/>
    <w:rsid w:val="00173059"/>
    <w:rsid w:val="001732C5"/>
    <w:rsid w:val="0017337B"/>
    <w:rsid w:val="00173409"/>
    <w:rsid w:val="00173796"/>
    <w:rsid w:val="00173AED"/>
    <w:rsid w:val="00173DCC"/>
    <w:rsid w:val="00174060"/>
    <w:rsid w:val="00174161"/>
    <w:rsid w:val="00174B60"/>
    <w:rsid w:val="00174BF5"/>
    <w:rsid w:val="001751A8"/>
    <w:rsid w:val="0017540E"/>
    <w:rsid w:val="00175509"/>
    <w:rsid w:val="001757CF"/>
    <w:rsid w:val="001757F7"/>
    <w:rsid w:val="00175CE7"/>
    <w:rsid w:val="00175E89"/>
    <w:rsid w:val="00175F1A"/>
    <w:rsid w:val="0017652D"/>
    <w:rsid w:val="00176FD5"/>
    <w:rsid w:val="00177093"/>
    <w:rsid w:val="0017726E"/>
    <w:rsid w:val="00177334"/>
    <w:rsid w:val="00177576"/>
    <w:rsid w:val="0017765D"/>
    <w:rsid w:val="001777B1"/>
    <w:rsid w:val="00177F73"/>
    <w:rsid w:val="00180021"/>
    <w:rsid w:val="00180311"/>
    <w:rsid w:val="0018075B"/>
    <w:rsid w:val="00180C49"/>
    <w:rsid w:val="0018139F"/>
    <w:rsid w:val="00181740"/>
    <w:rsid w:val="001819F6"/>
    <w:rsid w:val="00181A0E"/>
    <w:rsid w:val="00181E8B"/>
    <w:rsid w:val="00182462"/>
    <w:rsid w:val="001826F7"/>
    <w:rsid w:val="00182B54"/>
    <w:rsid w:val="00182D71"/>
    <w:rsid w:val="0018329F"/>
    <w:rsid w:val="001836C5"/>
    <w:rsid w:val="001838BC"/>
    <w:rsid w:val="00183B63"/>
    <w:rsid w:val="00183D1F"/>
    <w:rsid w:val="00184146"/>
    <w:rsid w:val="00184273"/>
    <w:rsid w:val="0018465C"/>
    <w:rsid w:val="00184715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81D"/>
    <w:rsid w:val="00186A8F"/>
    <w:rsid w:val="00186DB8"/>
    <w:rsid w:val="00186E89"/>
    <w:rsid w:val="00187423"/>
    <w:rsid w:val="001876E1"/>
    <w:rsid w:val="001876F8"/>
    <w:rsid w:val="00187748"/>
    <w:rsid w:val="00187F9A"/>
    <w:rsid w:val="001903A7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8E5"/>
    <w:rsid w:val="00191940"/>
    <w:rsid w:val="001919E9"/>
    <w:rsid w:val="00191B7A"/>
    <w:rsid w:val="00191FBB"/>
    <w:rsid w:val="001921AD"/>
    <w:rsid w:val="001921AF"/>
    <w:rsid w:val="0019269C"/>
    <w:rsid w:val="00192F3E"/>
    <w:rsid w:val="00193379"/>
    <w:rsid w:val="001934B6"/>
    <w:rsid w:val="001934EB"/>
    <w:rsid w:val="00193556"/>
    <w:rsid w:val="001936A9"/>
    <w:rsid w:val="00193725"/>
    <w:rsid w:val="00193BFA"/>
    <w:rsid w:val="00193CD8"/>
    <w:rsid w:val="00193EEC"/>
    <w:rsid w:val="00194116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392"/>
    <w:rsid w:val="001954EA"/>
    <w:rsid w:val="001955DA"/>
    <w:rsid w:val="0019564E"/>
    <w:rsid w:val="00195B1F"/>
    <w:rsid w:val="00195CAE"/>
    <w:rsid w:val="00195D7F"/>
    <w:rsid w:val="00195DC1"/>
    <w:rsid w:val="00195E6A"/>
    <w:rsid w:val="00196228"/>
    <w:rsid w:val="0019646C"/>
    <w:rsid w:val="00196491"/>
    <w:rsid w:val="001964D6"/>
    <w:rsid w:val="00196993"/>
    <w:rsid w:val="00196B9C"/>
    <w:rsid w:val="00196C3A"/>
    <w:rsid w:val="00196C4F"/>
    <w:rsid w:val="00196CBF"/>
    <w:rsid w:val="0019717B"/>
    <w:rsid w:val="0019737C"/>
    <w:rsid w:val="0019739F"/>
    <w:rsid w:val="00197591"/>
    <w:rsid w:val="00197B1C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350"/>
    <w:rsid w:val="001A269D"/>
    <w:rsid w:val="001A2ACE"/>
    <w:rsid w:val="001A2FA8"/>
    <w:rsid w:val="001A2FB0"/>
    <w:rsid w:val="001A31E2"/>
    <w:rsid w:val="001A353B"/>
    <w:rsid w:val="001A383E"/>
    <w:rsid w:val="001A39FC"/>
    <w:rsid w:val="001A3E71"/>
    <w:rsid w:val="001A442F"/>
    <w:rsid w:val="001A4527"/>
    <w:rsid w:val="001A4705"/>
    <w:rsid w:val="001A4825"/>
    <w:rsid w:val="001A485D"/>
    <w:rsid w:val="001A48DB"/>
    <w:rsid w:val="001A4D48"/>
    <w:rsid w:val="001A54E0"/>
    <w:rsid w:val="001A55E3"/>
    <w:rsid w:val="001A5A3E"/>
    <w:rsid w:val="001A5D1B"/>
    <w:rsid w:val="001A5E35"/>
    <w:rsid w:val="001A611D"/>
    <w:rsid w:val="001A61E7"/>
    <w:rsid w:val="001A629A"/>
    <w:rsid w:val="001A654C"/>
    <w:rsid w:val="001A663E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062"/>
    <w:rsid w:val="001B011F"/>
    <w:rsid w:val="001B0151"/>
    <w:rsid w:val="001B04F7"/>
    <w:rsid w:val="001B05DC"/>
    <w:rsid w:val="001B0805"/>
    <w:rsid w:val="001B087C"/>
    <w:rsid w:val="001B09D7"/>
    <w:rsid w:val="001B0A0C"/>
    <w:rsid w:val="001B0CF7"/>
    <w:rsid w:val="001B0F08"/>
    <w:rsid w:val="001B12CC"/>
    <w:rsid w:val="001B1480"/>
    <w:rsid w:val="001B15BE"/>
    <w:rsid w:val="001B18A9"/>
    <w:rsid w:val="001B1921"/>
    <w:rsid w:val="001B1BE6"/>
    <w:rsid w:val="001B1CB3"/>
    <w:rsid w:val="001B1E14"/>
    <w:rsid w:val="001B1EFC"/>
    <w:rsid w:val="001B1F08"/>
    <w:rsid w:val="001B2251"/>
    <w:rsid w:val="001B2450"/>
    <w:rsid w:val="001B24DE"/>
    <w:rsid w:val="001B2866"/>
    <w:rsid w:val="001B2937"/>
    <w:rsid w:val="001B2AB2"/>
    <w:rsid w:val="001B2C1D"/>
    <w:rsid w:val="001B310A"/>
    <w:rsid w:val="001B340D"/>
    <w:rsid w:val="001B37F6"/>
    <w:rsid w:val="001B3D32"/>
    <w:rsid w:val="001B43EA"/>
    <w:rsid w:val="001B4474"/>
    <w:rsid w:val="001B45FA"/>
    <w:rsid w:val="001B47DC"/>
    <w:rsid w:val="001B4977"/>
    <w:rsid w:val="001B49E6"/>
    <w:rsid w:val="001B4B2D"/>
    <w:rsid w:val="001B4D3E"/>
    <w:rsid w:val="001B4ECD"/>
    <w:rsid w:val="001B4F5D"/>
    <w:rsid w:val="001B5453"/>
    <w:rsid w:val="001B5485"/>
    <w:rsid w:val="001B5503"/>
    <w:rsid w:val="001B55C7"/>
    <w:rsid w:val="001B59BD"/>
    <w:rsid w:val="001B5EF4"/>
    <w:rsid w:val="001B5F0C"/>
    <w:rsid w:val="001B5FAE"/>
    <w:rsid w:val="001B6238"/>
    <w:rsid w:val="001B639B"/>
    <w:rsid w:val="001B662B"/>
    <w:rsid w:val="001B6654"/>
    <w:rsid w:val="001B6DC0"/>
    <w:rsid w:val="001B6DFB"/>
    <w:rsid w:val="001B6F51"/>
    <w:rsid w:val="001B75D1"/>
    <w:rsid w:val="001B764F"/>
    <w:rsid w:val="001B7900"/>
    <w:rsid w:val="001B799D"/>
    <w:rsid w:val="001B7B73"/>
    <w:rsid w:val="001B7B9B"/>
    <w:rsid w:val="001B7DD4"/>
    <w:rsid w:val="001B7E1F"/>
    <w:rsid w:val="001C069E"/>
    <w:rsid w:val="001C0CE9"/>
    <w:rsid w:val="001C0E85"/>
    <w:rsid w:val="001C0ED7"/>
    <w:rsid w:val="001C1415"/>
    <w:rsid w:val="001C1444"/>
    <w:rsid w:val="001C1B46"/>
    <w:rsid w:val="001C1BAC"/>
    <w:rsid w:val="001C1DF1"/>
    <w:rsid w:val="001C2307"/>
    <w:rsid w:val="001C246C"/>
    <w:rsid w:val="001C28A3"/>
    <w:rsid w:val="001C295D"/>
    <w:rsid w:val="001C2A2F"/>
    <w:rsid w:val="001C2BF8"/>
    <w:rsid w:val="001C33C4"/>
    <w:rsid w:val="001C351A"/>
    <w:rsid w:val="001C35B7"/>
    <w:rsid w:val="001C367A"/>
    <w:rsid w:val="001C36FE"/>
    <w:rsid w:val="001C3959"/>
    <w:rsid w:val="001C39CD"/>
    <w:rsid w:val="001C3A68"/>
    <w:rsid w:val="001C3B09"/>
    <w:rsid w:val="001C3CD5"/>
    <w:rsid w:val="001C3E29"/>
    <w:rsid w:val="001C40E4"/>
    <w:rsid w:val="001C4188"/>
    <w:rsid w:val="001C4325"/>
    <w:rsid w:val="001C462D"/>
    <w:rsid w:val="001C468F"/>
    <w:rsid w:val="001C4718"/>
    <w:rsid w:val="001C4912"/>
    <w:rsid w:val="001C4E56"/>
    <w:rsid w:val="001C50F2"/>
    <w:rsid w:val="001C5369"/>
    <w:rsid w:val="001C5532"/>
    <w:rsid w:val="001C592E"/>
    <w:rsid w:val="001C5E20"/>
    <w:rsid w:val="001C632A"/>
    <w:rsid w:val="001C655A"/>
    <w:rsid w:val="001C68DF"/>
    <w:rsid w:val="001C6B2D"/>
    <w:rsid w:val="001C6D57"/>
    <w:rsid w:val="001C6DCF"/>
    <w:rsid w:val="001C70BC"/>
    <w:rsid w:val="001C7490"/>
    <w:rsid w:val="001C74C6"/>
    <w:rsid w:val="001C7AD4"/>
    <w:rsid w:val="001C7E7A"/>
    <w:rsid w:val="001D0135"/>
    <w:rsid w:val="001D0217"/>
    <w:rsid w:val="001D0307"/>
    <w:rsid w:val="001D046D"/>
    <w:rsid w:val="001D0B3E"/>
    <w:rsid w:val="001D0EFA"/>
    <w:rsid w:val="001D0F19"/>
    <w:rsid w:val="001D13A9"/>
    <w:rsid w:val="001D176A"/>
    <w:rsid w:val="001D1889"/>
    <w:rsid w:val="001D1A41"/>
    <w:rsid w:val="001D2ADB"/>
    <w:rsid w:val="001D2AE9"/>
    <w:rsid w:val="001D2FEC"/>
    <w:rsid w:val="001D31A4"/>
    <w:rsid w:val="001D326A"/>
    <w:rsid w:val="001D35A7"/>
    <w:rsid w:val="001D38AB"/>
    <w:rsid w:val="001D3D7E"/>
    <w:rsid w:val="001D3DA4"/>
    <w:rsid w:val="001D3F6A"/>
    <w:rsid w:val="001D4464"/>
    <w:rsid w:val="001D4814"/>
    <w:rsid w:val="001D4821"/>
    <w:rsid w:val="001D4A1B"/>
    <w:rsid w:val="001D522E"/>
    <w:rsid w:val="001D54BF"/>
    <w:rsid w:val="001D59E6"/>
    <w:rsid w:val="001D5B01"/>
    <w:rsid w:val="001D5D99"/>
    <w:rsid w:val="001D5E98"/>
    <w:rsid w:val="001D6282"/>
    <w:rsid w:val="001D65E4"/>
    <w:rsid w:val="001D68C7"/>
    <w:rsid w:val="001D68D1"/>
    <w:rsid w:val="001D6EB3"/>
    <w:rsid w:val="001D6F45"/>
    <w:rsid w:val="001D73BB"/>
    <w:rsid w:val="001D73E2"/>
    <w:rsid w:val="001D7560"/>
    <w:rsid w:val="001D77B7"/>
    <w:rsid w:val="001D7B87"/>
    <w:rsid w:val="001E01FB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1D58"/>
    <w:rsid w:val="001E1D8F"/>
    <w:rsid w:val="001E205A"/>
    <w:rsid w:val="001E2295"/>
    <w:rsid w:val="001E2A72"/>
    <w:rsid w:val="001E2CC3"/>
    <w:rsid w:val="001E2CCA"/>
    <w:rsid w:val="001E30C4"/>
    <w:rsid w:val="001E324E"/>
    <w:rsid w:val="001E39DB"/>
    <w:rsid w:val="001E3EFD"/>
    <w:rsid w:val="001E3F31"/>
    <w:rsid w:val="001E412F"/>
    <w:rsid w:val="001E432D"/>
    <w:rsid w:val="001E43D4"/>
    <w:rsid w:val="001E4475"/>
    <w:rsid w:val="001E45BD"/>
    <w:rsid w:val="001E4664"/>
    <w:rsid w:val="001E4733"/>
    <w:rsid w:val="001E4AE4"/>
    <w:rsid w:val="001E4FB5"/>
    <w:rsid w:val="001E509D"/>
    <w:rsid w:val="001E5395"/>
    <w:rsid w:val="001E56F2"/>
    <w:rsid w:val="001E5A67"/>
    <w:rsid w:val="001E5B07"/>
    <w:rsid w:val="001E6102"/>
    <w:rsid w:val="001E6222"/>
    <w:rsid w:val="001E6320"/>
    <w:rsid w:val="001E644C"/>
    <w:rsid w:val="001E6453"/>
    <w:rsid w:val="001E6B47"/>
    <w:rsid w:val="001E7058"/>
    <w:rsid w:val="001E727C"/>
    <w:rsid w:val="001E740C"/>
    <w:rsid w:val="001E7747"/>
    <w:rsid w:val="001E7A88"/>
    <w:rsid w:val="001E7B58"/>
    <w:rsid w:val="001E7EF8"/>
    <w:rsid w:val="001F0A47"/>
    <w:rsid w:val="001F0B07"/>
    <w:rsid w:val="001F122A"/>
    <w:rsid w:val="001F134A"/>
    <w:rsid w:val="001F160F"/>
    <w:rsid w:val="001F18CF"/>
    <w:rsid w:val="001F1C27"/>
    <w:rsid w:val="001F1E02"/>
    <w:rsid w:val="001F1EF5"/>
    <w:rsid w:val="001F1F29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4F7"/>
    <w:rsid w:val="001F3634"/>
    <w:rsid w:val="001F36E2"/>
    <w:rsid w:val="001F3D41"/>
    <w:rsid w:val="001F3D49"/>
    <w:rsid w:val="001F3D55"/>
    <w:rsid w:val="001F3EA5"/>
    <w:rsid w:val="001F3F0A"/>
    <w:rsid w:val="001F4050"/>
    <w:rsid w:val="001F41D4"/>
    <w:rsid w:val="001F442A"/>
    <w:rsid w:val="001F458E"/>
    <w:rsid w:val="001F4849"/>
    <w:rsid w:val="001F4B0C"/>
    <w:rsid w:val="001F53F8"/>
    <w:rsid w:val="001F568E"/>
    <w:rsid w:val="001F5860"/>
    <w:rsid w:val="001F5AF5"/>
    <w:rsid w:val="001F5C19"/>
    <w:rsid w:val="001F5C3D"/>
    <w:rsid w:val="001F5F92"/>
    <w:rsid w:val="001F624B"/>
    <w:rsid w:val="001F635F"/>
    <w:rsid w:val="001F64C8"/>
    <w:rsid w:val="001F6556"/>
    <w:rsid w:val="001F6576"/>
    <w:rsid w:val="001F680F"/>
    <w:rsid w:val="001F699C"/>
    <w:rsid w:val="001F6C7E"/>
    <w:rsid w:val="001F6DAD"/>
    <w:rsid w:val="001F6FC2"/>
    <w:rsid w:val="001F70AE"/>
    <w:rsid w:val="001F7900"/>
    <w:rsid w:val="001F7922"/>
    <w:rsid w:val="001F79B7"/>
    <w:rsid w:val="001F79E0"/>
    <w:rsid w:val="001F7B4B"/>
    <w:rsid w:val="001F7C7B"/>
    <w:rsid w:val="001F7CA1"/>
    <w:rsid w:val="002001C6"/>
    <w:rsid w:val="002005C7"/>
    <w:rsid w:val="00200861"/>
    <w:rsid w:val="00200A63"/>
    <w:rsid w:val="00200C88"/>
    <w:rsid w:val="00200F41"/>
    <w:rsid w:val="002010D1"/>
    <w:rsid w:val="002011EF"/>
    <w:rsid w:val="00201484"/>
    <w:rsid w:val="002014D4"/>
    <w:rsid w:val="0020157D"/>
    <w:rsid w:val="0020168E"/>
    <w:rsid w:val="00201AC8"/>
    <w:rsid w:val="00201CF8"/>
    <w:rsid w:val="00202245"/>
    <w:rsid w:val="00202966"/>
    <w:rsid w:val="00202B12"/>
    <w:rsid w:val="00202E8C"/>
    <w:rsid w:val="00202E9D"/>
    <w:rsid w:val="00203267"/>
    <w:rsid w:val="00203387"/>
    <w:rsid w:val="00203B9F"/>
    <w:rsid w:val="00203C56"/>
    <w:rsid w:val="00204011"/>
    <w:rsid w:val="002040C8"/>
    <w:rsid w:val="002041D3"/>
    <w:rsid w:val="00204253"/>
    <w:rsid w:val="00204C77"/>
    <w:rsid w:val="00204E6B"/>
    <w:rsid w:val="00204E7A"/>
    <w:rsid w:val="00204EA3"/>
    <w:rsid w:val="00204F0B"/>
    <w:rsid w:val="0020522E"/>
    <w:rsid w:val="002052BC"/>
    <w:rsid w:val="002057E5"/>
    <w:rsid w:val="00205F10"/>
    <w:rsid w:val="00205FE9"/>
    <w:rsid w:val="00206015"/>
    <w:rsid w:val="002066A4"/>
    <w:rsid w:val="0020690E"/>
    <w:rsid w:val="00206CF7"/>
    <w:rsid w:val="00206DEC"/>
    <w:rsid w:val="00206EA1"/>
    <w:rsid w:val="00207168"/>
    <w:rsid w:val="002073A0"/>
    <w:rsid w:val="002073E9"/>
    <w:rsid w:val="00207B58"/>
    <w:rsid w:val="00207D89"/>
    <w:rsid w:val="00207E1F"/>
    <w:rsid w:val="002100B6"/>
    <w:rsid w:val="00210907"/>
    <w:rsid w:val="00210DA9"/>
    <w:rsid w:val="00210E3F"/>
    <w:rsid w:val="00210E64"/>
    <w:rsid w:val="00211165"/>
    <w:rsid w:val="00211284"/>
    <w:rsid w:val="002121F5"/>
    <w:rsid w:val="00212214"/>
    <w:rsid w:val="002124BD"/>
    <w:rsid w:val="00212853"/>
    <w:rsid w:val="0021287D"/>
    <w:rsid w:val="00212933"/>
    <w:rsid w:val="00212939"/>
    <w:rsid w:val="00212BEE"/>
    <w:rsid w:val="00213072"/>
    <w:rsid w:val="0021308B"/>
    <w:rsid w:val="0021327E"/>
    <w:rsid w:val="002134EA"/>
    <w:rsid w:val="002135A8"/>
    <w:rsid w:val="00213753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69E"/>
    <w:rsid w:val="00214C30"/>
    <w:rsid w:val="00215004"/>
    <w:rsid w:val="00215113"/>
    <w:rsid w:val="00215297"/>
    <w:rsid w:val="00215A71"/>
    <w:rsid w:val="0021603F"/>
    <w:rsid w:val="002160DB"/>
    <w:rsid w:val="00216313"/>
    <w:rsid w:val="002164A3"/>
    <w:rsid w:val="002164EE"/>
    <w:rsid w:val="002168E0"/>
    <w:rsid w:val="00216C73"/>
    <w:rsid w:val="00216D7A"/>
    <w:rsid w:val="002175E4"/>
    <w:rsid w:val="0021763F"/>
    <w:rsid w:val="00217890"/>
    <w:rsid w:val="0021790A"/>
    <w:rsid w:val="00217935"/>
    <w:rsid w:val="00217ABA"/>
    <w:rsid w:val="00217B40"/>
    <w:rsid w:val="00217F39"/>
    <w:rsid w:val="00220259"/>
    <w:rsid w:val="002204B2"/>
    <w:rsid w:val="00220572"/>
    <w:rsid w:val="00220A53"/>
    <w:rsid w:val="00220CFA"/>
    <w:rsid w:val="00220D3B"/>
    <w:rsid w:val="00220F09"/>
    <w:rsid w:val="00220F81"/>
    <w:rsid w:val="00220FDE"/>
    <w:rsid w:val="00221071"/>
    <w:rsid w:val="0022129D"/>
    <w:rsid w:val="0022159F"/>
    <w:rsid w:val="002219E6"/>
    <w:rsid w:val="00221CB4"/>
    <w:rsid w:val="00221EB8"/>
    <w:rsid w:val="00221F0A"/>
    <w:rsid w:val="002221ED"/>
    <w:rsid w:val="00222360"/>
    <w:rsid w:val="002223CD"/>
    <w:rsid w:val="00222558"/>
    <w:rsid w:val="00222634"/>
    <w:rsid w:val="002228EB"/>
    <w:rsid w:val="00222BA7"/>
    <w:rsid w:val="00222D33"/>
    <w:rsid w:val="00223096"/>
    <w:rsid w:val="00223650"/>
    <w:rsid w:val="002236C4"/>
    <w:rsid w:val="00223738"/>
    <w:rsid w:val="00223916"/>
    <w:rsid w:val="00223AEC"/>
    <w:rsid w:val="00223C8A"/>
    <w:rsid w:val="00223CD5"/>
    <w:rsid w:val="00224726"/>
    <w:rsid w:val="002249B4"/>
    <w:rsid w:val="00224BB2"/>
    <w:rsid w:val="00224BC3"/>
    <w:rsid w:val="00224D67"/>
    <w:rsid w:val="00224EF4"/>
    <w:rsid w:val="00224F3C"/>
    <w:rsid w:val="00225358"/>
    <w:rsid w:val="002254D7"/>
    <w:rsid w:val="0022555C"/>
    <w:rsid w:val="002256E2"/>
    <w:rsid w:val="002257E4"/>
    <w:rsid w:val="002259A2"/>
    <w:rsid w:val="00225A38"/>
    <w:rsid w:val="00225A7B"/>
    <w:rsid w:val="00225AB5"/>
    <w:rsid w:val="00225D4D"/>
    <w:rsid w:val="00226402"/>
    <w:rsid w:val="002265D8"/>
    <w:rsid w:val="002268BE"/>
    <w:rsid w:val="00226B73"/>
    <w:rsid w:val="00226C7A"/>
    <w:rsid w:val="00227207"/>
    <w:rsid w:val="00227216"/>
    <w:rsid w:val="002272A8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C1C"/>
    <w:rsid w:val="00230DF7"/>
    <w:rsid w:val="00230F96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1C3"/>
    <w:rsid w:val="00232448"/>
    <w:rsid w:val="002327EF"/>
    <w:rsid w:val="00232A65"/>
    <w:rsid w:val="00232BC4"/>
    <w:rsid w:val="00232FAD"/>
    <w:rsid w:val="002335BC"/>
    <w:rsid w:val="00233893"/>
    <w:rsid w:val="002338AE"/>
    <w:rsid w:val="00233A85"/>
    <w:rsid w:val="00233F08"/>
    <w:rsid w:val="0023412E"/>
    <w:rsid w:val="0023438E"/>
    <w:rsid w:val="002344DD"/>
    <w:rsid w:val="002345C8"/>
    <w:rsid w:val="002348B8"/>
    <w:rsid w:val="00234B1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1EF"/>
    <w:rsid w:val="00236BB1"/>
    <w:rsid w:val="00236C8C"/>
    <w:rsid w:val="00236EA1"/>
    <w:rsid w:val="00236EFF"/>
    <w:rsid w:val="00236F74"/>
    <w:rsid w:val="00237317"/>
    <w:rsid w:val="00237BCA"/>
    <w:rsid w:val="00237DA6"/>
    <w:rsid w:val="00237EF0"/>
    <w:rsid w:val="002400CE"/>
    <w:rsid w:val="0024032F"/>
    <w:rsid w:val="002403EE"/>
    <w:rsid w:val="00240B99"/>
    <w:rsid w:val="00240E08"/>
    <w:rsid w:val="00240E83"/>
    <w:rsid w:val="00241031"/>
    <w:rsid w:val="002413C6"/>
    <w:rsid w:val="00241BFC"/>
    <w:rsid w:val="00242375"/>
    <w:rsid w:val="002423E1"/>
    <w:rsid w:val="002424EE"/>
    <w:rsid w:val="00242629"/>
    <w:rsid w:val="0024272C"/>
    <w:rsid w:val="00242904"/>
    <w:rsid w:val="00242AF0"/>
    <w:rsid w:val="00242EF7"/>
    <w:rsid w:val="0024351C"/>
    <w:rsid w:val="00243648"/>
    <w:rsid w:val="00243706"/>
    <w:rsid w:val="002437E8"/>
    <w:rsid w:val="00243BAE"/>
    <w:rsid w:val="00243F53"/>
    <w:rsid w:val="00243F73"/>
    <w:rsid w:val="00244133"/>
    <w:rsid w:val="0024438F"/>
    <w:rsid w:val="00245706"/>
    <w:rsid w:val="0024575B"/>
    <w:rsid w:val="00245EA5"/>
    <w:rsid w:val="00246163"/>
    <w:rsid w:val="00246188"/>
    <w:rsid w:val="002461DA"/>
    <w:rsid w:val="00246278"/>
    <w:rsid w:val="00246566"/>
    <w:rsid w:val="00246902"/>
    <w:rsid w:val="002469E0"/>
    <w:rsid w:val="0024740F"/>
    <w:rsid w:val="00247A89"/>
    <w:rsid w:val="0025028A"/>
    <w:rsid w:val="00250290"/>
    <w:rsid w:val="00250384"/>
    <w:rsid w:val="00250423"/>
    <w:rsid w:val="00250840"/>
    <w:rsid w:val="002509A2"/>
    <w:rsid w:val="00250B66"/>
    <w:rsid w:val="00250F81"/>
    <w:rsid w:val="0025105F"/>
    <w:rsid w:val="00251266"/>
    <w:rsid w:val="0025164D"/>
    <w:rsid w:val="00251BB8"/>
    <w:rsid w:val="00251BEC"/>
    <w:rsid w:val="00251D4D"/>
    <w:rsid w:val="00251ED8"/>
    <w:rsid w:val="002520DA"/>
    <w:rsid w:val="00252647"/>
    <w:rsid w:val="002527E8"/>
    <w:rsid w:val="0025287A"/>
    <w:rsid w:val="00252A5D"/>
    <w:rsid w:val="00252C7A"/>
    <w:rsid w:val="00252D9F"/>
    <w:rsid w:val="00252E04"/>
    <w:rsid w:val="00252F83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0FE"/>
    <w:rsid w:val="00255332"/>
    <w:rsid w:val="00255A63"/>
    <w:rsid w:val="00255C1A"/>
    <w:rsid w:val="00255C3F"/>
    <w:rsid w:val="002563D5"/>
    <w:rsid w:val="002567ED"/>
    <w:rsid w:val="002568AE"/>
    <w:rsid w:val="00256C2E"/>
    <w:rsid w:val="00256C84"/>
    <w:rsid w:val="00257111"/>
    <w:rsid w:val="002571B5"/>
    <w:rsid w:val="002573B5"/>
    <w:rsid w:val="0025746A"/>
    <w:rsid w:val="00257662"/>
    <w:rsid w:val="00257704"/>
    <w:rsid w:val="0025782B"/>
    <w:rsid w:val="002578B5"/>
    <w:rsid w:val="00257A8A"/>
    <w:rsid w:val="00257CDC"/>
    <w:rsid w:val="00257EF5"/>
    <w:rsid w:val="00257F3C"/>
    <w:rsid w:val="002603B1"/>
    <w:rsid w:val="002603D1"/>
    <w:rsid w:val="00260641"/>
    <w:rsid w:val="0026092F"/>
    <w:rsid w:val="00260A64"/>
    <w:rsid w:val="00260AA1"/>
    <w:rsid w:val="00260DA2"/>
    <w:rsid w:val="00260F18"/>
    <w:rsid w:val="00260F81"/>
    <w:rsid w:val="00261B58"/>
    <w:rsid w:val="00261EEE"/>
    <w:rsid w:val="00262145"/>
    <w:rsid w:val="002625D1"/>
    <w:rsid w:val="00262C88"/>
    <w:rsid w:val="00263417"/>
    <w:rsid w:val="0026359D"/>
    <w:rsid w:val="00263723"/>
    <w:rsid w:val="0026399C"/>
    <w:rsid w:val="00263A33"/>
    <w:rsid w:val="00263D6A"/>
    <w:rsid w:val="00264106"/>
    <w:rsid w:val="00264142"/>
    <w:rsid w:val="00264214"/>
    <w:rsid w:val="00264686"/>
    <w:rsid w:val="002646B5"/>
    <w:rsid w:val="002646D4"/>
    <w:rsid w:val="00264C43"/>
    <w:rsid w:val="0026541B"/>
    <w:rsid w:val="00265AAB"/>
    <w:rsid w:val="00265F36"/>
    <w:rsid w:val="00265F65"/>
    <w:rsid w:val="00266171"/>
    <w:rsid w:val="002662D6"/>
    <w:rsid w:val="002665E0"/>
    <w:rsid w:val="00266610"/>
    <w:rsid w:val="0026662F"/>
    <w:rsid w:val="00266D5B"/>
    <w:rsid w:val="00266E02"/>
    <w:rsid w:val="00266EB9"/>
    <w:rsid w:val="0026715B"/>
    <w:rsid w:val="002675AC"/>
    <w:rsid w:val="00267673"/>
    <w:rsid w:val="0026774E"/>
    <w:rsid w:val="00267877"/>
    <w:rsid w:val="00267922"/>
    <w:rsid w:val="00267A3B"/>
    <w:rsid w:val="00267D78"/>
    <w:rsid w:val="002700C7"/>
    <w:rsid w:val="002700CC"/>
    <w:rsid w:val="0027013B"/>
    <w:rsid w:val="00270217"/>
    <w:rsid w:val="00270376"/>
    <w:rsid w:val="002704DF"/>
    <w:rsid w:val="00270768"/>
    <w:rsid w:val="00270D5B"/>
    <w:rsid w:val="00270F60"/>
    <w:rsid w:val="00270FFD"/>
    <w:rsid w:val="00271216"/>
    <w:rsid w:val="0027146B"/>
    <w:rsid w:val="0027182B"/>
    <w:rsid w:val="00271A46"/>
    <w:rsid w:val="00271A4A"/>
    <w:rsid w:val="00271C3F"/>
    <w:rsid w:val="00271FD4"/>
    <w:rsid w:val="002723E7"/>
    <w:rsid w:val="00272D23"/>
    <w:rsid w:val="00272FC2"/>
    <w:rsid w:val="0027309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4CE9"/>
    <w:rsid w:val="00274E32"/>
    <w:rsid w:val="00275033"/>
    <w:rsid w:val="0027508F"/>
    <w:rsid w:val="002759A8"/>
    <w:rsid w:val="00275AF1"/>
    <w:rsid w:val="00275AF7"/>
    <w:rsid w:val="00275D10"/>
    <w:rsid w:val="00276115"/>
    <w:rsid w:val="00276157"/>
    <w:rsid w:val="00276171"/>
    <w:rsid w:val="00276175"/>
    <w:rsid w:val="00276352"/>
    <w:rsid w:val="00276423"/>
    <w:rsid w:val="0027682A"/>
    <w:rsid w:val="00276D73"/>
    <w:rsid w:val="00276F0F"/>
    <w:rsid w:val="0027703D"/>
    <w:rsid w:val="0027745D"/>
    <w:rsid w:val="0027751C"/>
    <w:rsid w:val="002775DC"/>
    <w:rsid w:val="00277764"/>
    <w:rsid w:val="0027789C"/>
    <w:rsid w:val="002778D8"/>
    <w:rsid w:val="00277AFB"/>
    <w:rsid w:val="00277C4D"/>
    <w:rsid w:val="00277CD5"/>
    <w:rsid w:val="00280171"/>
    <w:rsid w:val="0028029D"/>
    <w:rsid w:val="002803F6"/>
    <w:rsid w:val="0028058A"/>
    <w:rsid w:val="0028096A"/>
    <w:rsid w:val="00280AEB"/>
    <w:rsid w:val="00280B2C"/>
    <w:rsid w:val="00280F50"/>
    <w:rsid w:val="00280FFC"/>
    <w:rsid w:val="0028103D"/>
    <w:rsid w:val="00281061"/>
    <w:rsid w:val="002812A9"/>
    <w:rsid w:val="00282600"/>
    <w:rsid w:val="00282A6D"/>
    <w:rsid w:val="00283165"/>
    <w:rsid w:val="0028327B"/>
    <w:rsid w:val="002832A6"/>
    <w:rsid w:val="0028361C"/>
    <w:rsid w:val="00283921"/>
    <w:rsid w:val="002839D1"/>
    <w:rsid w:val="00283EBF"/>
    <w:rsid w:val="00283EFF"/>
    <w:rsid w:val="002842AB"/>
    <w:rsid w:val="00284398"/>
    <w:rsid w:val="0028456D"/>
    <w:rsid w:val="002847C8"/>
    <w:rsid w:val="00284E05"/>
    <w:rsid w:val="00284FE0"/>
    <w:rsid w:val="00286420"/>
    <w:rsid w:val="00286617"/>
    <w:rsid w:val="00286671"/>
    <w:rsid w:val="00286B4C"/>
    <w:rsid w:val="00286FF3"/>
    <w:rsid w:val="002872A8"/>
    <w:rsid w:val="00287985"/>
    <w:rsid w:val="0028799B"/>
    <w:rsid w:val="00287AF8"/>
    <w:rsid w:val="00287BD1"/>
    <w:rsid w:val="00287BD2"/>
    <w:rsid w:val="00287FFD"/>
    <w:rsid w:val="00290064"/>
    <w:rsid w:val="002900A6"/>
    <w:rsid w:val="002904B2"/>
    <w:rsid w:val="002904B9"/>
    <w:rsid w:val="002909F0"/>
    <w:rsid w:val="00290EF0"/>
    <w:rsid w:val="00291316"/>
    <w:rsid w:val="002914CF"/>
    <w:rsid w:val="002915B0"/>
    <w:rsid w:val="002917D4"/>
    <w:rsid w:val="002917DD"/>
    <w:rsid w:val="00291890"/>
    <w:rsid w:val="0029193F"/>
    <w:rsid w:val="00291A3C"/>
    <w:rsid w:val="00291FB2"/>
    <w:rsid w:val="00291FC2"/>
    <w:rsid w:val="00291FD8"/>
    <w:rsid w:val="0029223D"/>
    <w:rsid w:val="0029229C"/>
    <w:rsid w:val="002925F7"/>
    <w:rsid w:val="00292C51"/>
    <w:rsid w:val="00293041"/>
    <w:rsid w:val="002932B6"/>
    <w:rsid w:val="0029350B"/>
    <w:rsid w:val="00293648"/>
    <w:rsid w:val="0029378C"/>
    <w:rsid w:val="002938E5"/>
    <w:rsid w:val="00293BE2"/>
    <w:rsid w:val="00293D47"/>
    <w:rsid w:val="00293E24"/>
    <w:rsid w:val="00294181"/>
    <w:rsid w:val="002941EC"/>
    <w:rsid w:val="0029489D"/>
    <w:rsid w:val="00294959"/>
    <w:rsid w:val="00294C8E"/>
    <w:rsid w:val="00295278"/>
    <w:rsid w:val="00295391"/>
    <w:rsid w:val="002954BD"/>
    <w:rsid w:val="002956CF"/>
    <w:rsid w:val="002956E0"/>
    <w:rsid w:val="00295DB3"/>
    <w:rsid w:val="00295DE2"/>
    <w:rsid w:val="00295F3F"/>
    <w:rsid w:val="0029600D"/>
    <w:rsid w:val="00296094"/>
    <w:rsid w:val="00296184"/>
    <w:rsid w:val="00296270"/>
    <w:rsid w:val="002963E5"/>
    <w:rsid w:val="0029672F"/>
    <w:rsid w:val="00296759"/>
    <w:rsid w:val="002968DE"/>
    <w:rsid w:val="002969D6"/>
    <w:rsid w:val="00296A92"/>
    <w:rsid w:val="002970A2"/>
    <w:rsid w:val="00297416"/>
    <w:rsid w:val="002975B1"/>
    <w:rsid w:val="00297748"/>
    <w:rsid w:val="002A02C6"/>
    <w:rsid w:val="002A03F0"/>
    <w:rsid w:val="002A088D"/>
    <w:rsid w:val="002A09C2"/>
    <w:rsid w:val="002A0A7F"/>
    <w:rsid w:val="002A0ECF"/>
    <w:rsid w:val="002A1176"/>
    <w:rsid w:val="002A11D5"/>
    <w:rsid w:val="002A1809"/>
    <w:rsid w:val="002A1922"/>
    <w:rsid w:val="002A1C2A"/>
    <w:rsid w:val="002A1C9B"/>
    <w:rsid w:val="002A1D3B"/>
    <w:rsid w:val="002A1E42"/>
    <w:rsid w:val="002A1FB2"/>
    <w:rsid w:val="002A2271"/>
    <w:rsid w:val="002A2702"/>
    <w:rsid w:val="002A28E1"/>
    <w:rsid w:val="002A2AD9"/>
    <w:rsid w:val="002A2D02"/>
    <w:rsid w:val="002A2D24"/>
    <w:rsid w:val="002A2DBB"/>
    <w:rsid w:val="002A36F5"/>
    <w:rsid w:val="002A388D"/>
    <w:rsid w:val="002A3901"/>
    <w:rsid w:val="002A3A08"/>
    <w:rsid w:val="002A4118"/>
    <w:rsid w:val="002A4342"/>
    <w:rsid w:val="002A443C"/>
    <w:rsid w:val="002A447F"/>
    <w:rsid w:val="002A4717"/>
    <w:rsid w:val="002A495F"/>
    <w:rsid w:val="002A4B3E"/>
    <w:rsid w:val="002A4C02"/>
    <w:rsid w:val="002A5A82"/>
    <w:rsid w:val="002A5C80"/>
    <w:rsid w:val="002A5CFB"/>
    <w:rsid w:val="002A6275"/>
    <w:rsid w:val="002A63A5"/>
    <w:rsid w:val="002A689B"/>
    <w:rsid w:val="002A6930"/>
    <w:rsid w:val="002A6E67"/>
    <w:rsid w:val="002A78B2"/>
    <w:rsid w:val="002A7B30"/>
    <w:rsid w:val="002A7BA5"/>
    <w:rsid w:val="002A7D0F"/>
    <w:rsid w:val="002A7E5D"/>
    <w:rsid w:val="002B0A20"/>
    <w:rsid w:val="002B0AA7"/>
    <w:rsid w:val="002B0D3D"/>
    <w:rsid w:val="002B0FE1"/>
    <w:rsid w:val="002B1045"/>
    <w:rsid w:val="002B1749"/>
    <w:rsid w:val="002B17BE"/>
    <w:rsid w:val="002B1B18"/>
    <w:rsid w:val="002B1C68"/>
    <w:rsid w:val="002B2176"/>
    <w:rsid w:val="002B22A1"/>
    <w:rsid w:val="002B245C"/>
    <w:rsid w:val="002B256A"/>
    <w:rsid w:val="002B2D9E"/>
    <w:rsid w:val="002B2E0A"/>
    <w:rsid w:val="002B2F63"/>
    <w:rsid w:val="002B31E8"/>
    <w:rsid w:val="002B35E0"/>
    <w:rsid w:val="002B386F"/>
    <w:rsid w:val="002B3C65"/>
    <w:rsid w:val="002B3CF6"/>
    <w:rsid w:val="002B3EC7"/>
    <w:rsid w:val="002B3FCF"/>
    <w:rsid w:val="002B41AE"/>
    <w:rsid w:val="002B4284"/>
    <w:rsid w:val="002B4469"/>
    <w:rsid w:val="002B4516"/>
    <w:rsid w:val="002B49E2"/>
    <w:rsid w:val="002B52D4"/>
    <w:rsid w:val="002B5715"/>
    <w:rsid w:val="002B57A1"/>
    <w:rsid w:val="002B59DD"/>
    <w:rsid w:val="002B5A1E"/>
    <w:rsid w:val="002B5A31"/>
    <w:rsid w:val="002B5B13"/>
    <w:rsid w:val="002B5B7D"/>
    <w:rsid w:val="002B5F86"/>
    <w:rsid w:val="002B60AF"/>
    <w:rsid w:val="002B61F7"/>
    <w:rsid w:val="002B64A4"/>
    <w:rsid w:val="002B6C10"/>
    <w:rsid w:val="002B6FF3"/>
    <w:rsid w:val="002B7001"/>
    <w:rsid w:val="002B727A"/>
    <w:rsid w:val="002B7299"/>
    <w:rsid w:val="002B73AD"/>
    <w:rsid w:val="002B743E"/>
    <w:rsid w:val="002B750B"/>
    <w:rsid w:val="002B7574"/>
    <w:rsid w:val="002B75DA"/>
    <w:rsid w:val="002B774C"/>
    <w:rsid w:val="002B7CA3"/>
    <w:rsid w:val="002B7D72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0E"/>
    <w:rsid w:val="002C2083"/>
    <w:rsid w:val="002C24B2"/>
    <w:rsid w:val="002C25F7"/>
    <w:rsid w:val="002C26CC"/>
    <w:rsid w:val="002C30BC"/>
    <w:rsid w:val="002C331F"/>
    <w:rsid w:val="002C344F"/>
    <w:rsid w:val="002C3595"/>
    <w:rsid w:val="002C36E2"/>
    <w:rsid w:val="002C395E"/>
    <w:rsid w:val="002C39B0"/>
    <w:rsid w:val="002C3E54"/>
    <w:rsid w:val="002C3E63"/>
    <w:rsid w:val="002C3F17"/>
    <w:rsid w:val="002C404F"/>
    <w:rsid w:val="002C42F7"/>
    <w:rsid w:val="002C4AF6"/>
    <w:rsid w:val="002C4C51"/>
    <w:rsid w:val="002C4C52"/>
    <w:rsid w:val="002C4C73"/>
    <w:rsid w:val="002C4DDB"/>
    <w:rsid w:val="002C4E6A"/>
    <w:rsid w:val="002C5085"/>
    <w:rsid w:val="002C519B"/>
    <w:rsid w:val="002C5432"/>
    <w:rsid w:val="002C5833"/>
    <w:rsid w:val="002C5873"/>
    <w:rsid w:val="002C5B4F"/>
    <w:rsid w:val="002C5BEA"/>
    <w:rsid w:val="002C5FC4"/>
    <w:rsid w:val="002C6071"/>
    <w:rsid w:val="002C6207"/>
    <w:rsid w:val="002C6804"/>
    <w:rsid w:val="002C7099"/>
    <w:rsid w:val="002C763D"/>
    <w:rsid w:val="002C7739"/>
    <w:rsid w:val="002C7791"/>
    <w:rsid w:val="002C7E5C"/>
    <w:rsid w:val="002D02F4"/>
    <w:rsid w:val="002D033B"/>
    <w:rsid w:val="002D03EF"/>
    <w:rsid w:val="002D05D8"/>
    <w:rsid w:val="002D07E9"/>
    <w:rsid w:val="002D0958"/>
    <w:rsid w:val="002D0B8C"/>
    <w:rsid w:val="002D0E11"/>
    <w:rsid w:val="002D0E8D"/>
    <w:rsid w:val="002D0F68"/>
    <w:rsid w:val="002D11E0"/>
    <w:rsid w:val="002D12F3"/>
    <w:rsid w:val="002D12F7"/>
    <w:rsid w:val="002D15EA"/>
    <w:rsid w:val="002D1621"/>
    <w:rsid w:val="002D1670"/>
    <w:rsid w:val="002D16AB"/>
    <w:rsid w:val="002D16E4"/>
    <w:rsid w:val="002D17E7"/>
    <w:rsid w:val="002D19A5"/>
    <w:rsid w:val="002D1A3E"/>
    <w:rsid w:val="002D1E31"/>
    <w:rsid w:val="002D203E"/>
    <w:rsid w:val="002D2532"/>
    <w:rsid w:val="002D2615"/>
    <w:rsid w:val="002D27B4"/>
    <w:rsid w:val="002D292F"/>
    <w:rsid w:val="002D2C8D"/>
    <w:rsid w:val="002D2CF3"/>
    <w:rsid w:val="002D2E82"/>
    <w:rsid w:val="002D2EA1"/>
    <w:rsid w:val="002D304C"/>
    <w:rsid w:val="002D3165"/>
    <w:rsid w:val="002D31CE"/>
    <w:rsid w:val="002D369B"/>
    <w:rsid w:val="002D37AE"/>
    <w:rsid w:val="002D3963"/>
    <w:rsid w:val="002D3C55"/>
    <w:rsid w:val="002D3C8A"/>
    <w:rsid w:val="002D3FF3"/>
    <w:rsid w:val="002D45A1"/>
    <w:rsid w:val="002D472A"/>
    <w:rsid w:val="002D4A98"/>
    <w:rsid w:val="002D4F66"/>
    <w:rsid w:val="002D5045"/>
    <w:rsid w:val="002D50F1"/>
    <w:rsid w:val="002D52E4"/>
    <w:rsid w:val="002D53F4"/>
    <w:rsid w:val="002D55E7"/>
    <w:rsid w:val="002D5678"/>
    <w:rsid w:val="002D56BF"/>
    <w:rsid w:val="002D5BE0"/>
    <w:rsid w:val="002D5C95"/>
    <w:rsid w:val="002D5F8C"/>
    <w:rsid w:val="002D5FD4"/>
    <w:rsid w:val="002D60EF"/>
    <w:rsid w:val="002D661B"/>
    <w:rsid w:val="002D68ED"/>
    <w:rsid w:val="002D6C77"/>
    <w:rsid w:val="002D6D42"/>
    <w:rsid w:val="002D6DE9"/>
    <w:rsid w:val="002D6F2B"/>
    <w:rsid w:val="002D6F8B"/>
    <w:rsid w:val="002D7384"/>
    <w:rsid w:val="002D7766"/>
    <w:rsid w:val="002D7DFD"/>
    <w:rsid w:val="002D7E55"/>
    <w:rsid w:val="002D7FA1"/>
    <w:rsid w:val="002E00A6"/>
    <w:rsid w:val="002E072C"/>
    <w:rsid w:val="002E07B3"/>
    <w:rsid w:val="002E0909"/>
    <w:rsid w:val="002E0E7F"/>
    <w:rsid w:val="002E0F21"/>
    <w:rsid w:val="002E10A1"/>
    <w:rsid w:val="002E1491"/>
    <w:rsid w:val="002E15C5"/>
    <w:rsid w:val="002E1AB0"/>
    <w:rsid w:val="002E1C6F"/>
    <w:rsid w:val="002E1D83"/>
    <w:rsid w:val="002E2389"/>
    <w:rsid w:val="002E2583"/>
    <w:rsid w:val="002E25A2"/>
    <w:rsid w:val="002E260C"/>
    <w:rsid w:val="002E2783"/>
    <w:rsid w:val="002E2AD3"/>
    <w:rsid w:val="002E2F06"/>
    <w:rsid w:val="002E32DA"/>
    <w:rsid w:val="002E39C3"/>
    <w:rsid w:val="002E3B80"/>
    <w:rsid w:val="002E3BC1"/>
    <w:rsid w:val="002E3FC1"/>
    <w:rsid w:val="002E41C6"/>
    <w:rsid w:val="002E4381"/>
    <w:rsid w:val="002E43B6"/>
    <w:rsid w:val="002E468F"/>
    <w:rsid w:val="002E4C88"/>
    <w:rsid w:val="002E4D02"/>
    <w:rsid w:val="002E50A6"/>
    <w:rsid w:val="002E52AC"/>
    <w:rsid w:val="002E547B"/>
    <w:rsid w:val="002E548D"/>
    <w:rsid w:val="002E5ADD"/>
    <w:rsid w:val="002E5BAF"/>
    <w:rsid w:val="002E5D6C"/>
    <w:rsid w:val="002E61E3"/>
    <w:rsid w:val="002E6263"/>
    <w:rsid w:val="002E654A"/>
    <w:rsid w:val="002E6591"/>
    <w:rsid w:val="002E6C3B"/>
    <w:rsid w:val="002E6F62"/>
    <w:rsid w:val="002E7177"/>
    <w:rsid w:val="002E718F"/>
    <w:rsid w:val="002E71CA"/>
    <w:rsid w:val="002E729E"/>
    <w:rsid w:val="002E7367"/>
    <w:rsid w:val="002F02FB"/>
    <w:rsid w:val="002F03D8"/>
    <w:rsid w:val="002F08CF"/>
    <w:rsid w:val="002F0F2C"/>
    <w:rsid w:val="002F113C"/>
    <w:rsid w:val="002F116D"/>
    <w:rsid w:val="002F12BF"/>
    <w:rsid w:val="002F1472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57B"/>
    <w:rsid w:val="002F25D8"/>
    <w:rsid w:val="002F288B"/>
    <w:rsid w:val="002F2F98"/>
    <w:rsid w:val="002F3363"/>
    <w:rsid w:val="002F33BD"/>
    <w:rsid w:val="002F37F1"/>
    <w:rsid w:val="002F3B1D"/>
    <w:rsid w:val="002F3F31"/>
    <w:rsid w:val="002F3FD8"/>
    <w:rsid w:val="002F40C9"/>
    <w:rsid w:val="002F4124"/>
    <w:rsid w:val="002F438C"/>
    <w:rsid w:val="002F4551"/>
    <w:rsid w:val="002F462F"/>
    <w:rsid w:val="002F4B48"/>
    <w:rsid w:val="002F4BFF"/>
    <w:rsid w:val="002F4DDE"/>
    <w:rsid w:val="002F4FAF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DB9"/>
    <w:rsid w:val="002F6E54"/>
    <w:rsid w:val="002F6F5B"/>
    <w:rsid w:val="002F71E9"/>
    <w:rsid w:val="002F7816"/>
    <w:rsid w:val="002F7DAE"/>
    <w:rsid w:val="0030002D"/>
    <w:rsid w:val="0030038E"/>
    <w:rsid w:val="00300750"/>
    <w:rsid w:val="0030079A"/>
    <w:rsid w:val="00300946"/>
    <w:rsid w:val="00300B74"/>
    <w:rsid w:val="00300C86"/>
    <w:rsid w:val="00300E85"/>
    <w:rsid w:val="00301123"/>
    <w:rsid w:val="00301204"/>
    <w:rsid w:val="003015B6"/>
    <w:rsid w:val="003016FD"/>
    <w:rsid w:val="00301AD3"/>
    <w:rsid w:val="00301B08"/>
    <w:rsid w:val="00301B09"/>
    <w:rsid w:val="00301C87"/>
    <w:rsid w:val="00302192"/>
    <w:rsid w:val="003021AC"/>
    <w:rsid w:val="003026E9"/>
    <w:rsid w:val="00302877"/>
    <w:rsid w:val="00302B36"/>
    <w:rsid w:val="00302B5B"/>
    <w:rsid w:val="00302C51"/>
    <w:rsid w:val="00302E85"/>
    <w:rsid w:val="00302EE6"/>
    <w:rsid w:val="00302FCA"/>
    <w:rsid w:val="003034E8"/>
    <w:rsid w:val="003036C7"/>
    <w:rsid w:val="00303708"/>
    <w:rsid w:val="003037B5"/>
    <w:rsid w:val="00303C4B"/>
    <w:rsid w:val="00304028"/>
    <w:rsid w:val="00304753"/>
    <w:rsid w:val="003047E2"/>
    <w:rsid w:val="003048E5"/>
    <w:rsid w:val="0030490B"/>
    <w:rsid w:val="00304D2A"/>
    <w:rsid w:val="0030522E"/>
    <w:rsid w:val="0030563F"/>
    <w:rsid w:val="00305B63"/>
    <w:rsid w:val="00305F4E"/>
    <w:rsid w:val="00305FEE"/>
    <w:rsid w:val="00306445"/>
    <w:rsid w:val="00306742"/>
    <w:rsid w:val="003068AC"/>
    <w:rsid w:val="003069DF"/>
    <w:rsid w:val="00306DA0"/>
    <w:rsid w:val="00307131"/>
    <w:rsid w:val="0030713F"/>
    <w:rsid w:val="00307C65"/>
    <w:rsid w:val="00307EDD"/>
    <w:rsid w:val="00307FA5"/>
    <w:rsid w:val="003103F8"/>
    <w:rsid w:val="00310451"/>
    <w:rsid w:val="003107E1"/>
    <w:rsid w:val="00310BAA"/>
    <w:rsid w:val="00310C34"/>
    <w:rsid w:val="00310DDA"/>
    <w:rsid w:val="00310E44"/>
    <w:rsid w:val="00310FA0"/>
    <w:rsid w:val="0031124F"/>
    <w:rsid w:val="0031126B"/>
    <w:rsid w:val="00311558"/>
    <w:rsid w:val="003115CC"/>
    <w:rsid w:val="003118A2"/>
    <w:rsid w:val="00311CF0"/>
    <w:rsid w:val="00311F18"/>
    <w:rsid w:val="003127A8"/>
    <w:rsid w:val="00312D54"/>
    <w:rsid w:val="00313335"/>
    <w:rsid w:val="0031348C"/>
    <w:rsid w:val="00313761"/>
    <w:rsid w:val="00313890"/>
    <w:rsid w:val="0031399E"/>
    <w:rsid w:val="00313CF6"/>
    <w:rsid w:val="00314088"/>
    <w:rsid w:val="003142F1"/>
    <w:rsid w:val="00314527"/>
    <w:rsid w:val="003145FD"/>
    <w:rsid w:val="00314B8A"/>
    <w:rsid w:val="00314DEF"/>
    <w:rsid w:val="00314FCB"/>
    <w:rsid w:val="00315184"/>
    <w:rsid w:val="00315264"/>
    <w:rsid w:val="003153C4"/>
    <w:rsid w:val="00315439"/>
    <w:rsid w:val="003154E7"/>
    <w:rsid w:val="00315E21"/>
    <w:rsid w:val="00315F66"/>
    <w:rsid w:val="00315F78"/>
    <w:rsid w:val="003161B1"/>
    <w:rsid w:val="003161D2"/>
    <w:rsid w:val="0031665F"/>
    <w:rsid w:val="0031687D"/>
    <w:rsid w:val="00316DC3"/>
    <w:rsid w:val="0031717E"/>
    <w:rsid w:val="003177CF"/>
    <w:rsid w:val="00317C3A"/>
    <w:rsid w:val="00317D07"/>
    <w:rsid w:val="00317E7E"/>
    <w:rsid w:val="00317F71"/>
    <w:rsid w:val="00317F87"/>
    <w:rsid w:val="003201D0"/>
    <w:rsid w:val="00320340"/>
    <w:rsid w:val="0032044C"/>
    <w:rsid w:val="00320519"/>
    <w:rsid w:val="003206C5"/>
    <w:rsid w:val="00320BD6"/>
    <w:rsid w:val="00320D7B"/>
    <w:rsid w:val="00321141"/>
    <w:rsid w:val="00321556"/>
    <w:rsid w:val="0032164F"/>
    <w:rsid w:val="00321835"/>
    <w:rsid w:val="00321924"/>
    <w:rsid w:val="00321ED2"/>
    <w:rsid w:val="00322277"/>
    <w:rsid w:val="0032246D"/>
    <w:rsid w:val="003224E4"/>
    <w:rsid w:val="00322831"/>
    <w:rsid w:val="003230CE"/>
    <w:rsid w:val="0032351D"/>
    <w:rsid w:val="003239F6"/>
    <w:rsid w:val="00323C37"/>
    <w:rsid w:val="00323D89"/>
    <w:rsid w:val="00323EC7"/>
    <w:rsid w:val="00323F8C"/>
    <w:rsid w:val="00323F9B"/>
    <w:rsid w:val="00324055"/>
    <w:rsid w:val="0032437E"/>
    <w:rsid w:val="00324388"/>
    <w:rsid w:val="003246D8"/>
    <w:rsid w:val="00324A9A"/>
    <w:rsid w:val="00324D4A"/>
    <w:rsid w:val="00325218"/>
    <w:rsid w:val="0032529C"/>
    <w:rsid w:val="00325583"/>
    <w:rsid w:val="003259CB"/>
    <w:rsid w:val="00325C89"/>
    <w:rsid w:val="00325D57"/>
    <w:rsid w:val="00325FA9"/>
    <w:rsid w:val="00326130"/>
    <w:rsid w:val="003267BF"/>
    <w:rsid w:val="00326801"/>
    <w:rsid w:val="003271B1"/>
    <w:rsid w:val="00327557"/>
    <w:rsid w:val="00327851"/>
    <w:rsid w:val="00327892"/>
    <w:rsid w:val="00327A93"/>
    <w:rsid w:val="00327EB5"/>
    <w:rsid w:val="003306DA"/>
    <w:rsid w:val="00330EBE"/>
    <w:rsid w:val="00330F08"/>
    <w:rsid w:val="00331012"/>
    <w:rsid w:val="003310A7"/>
    <w:rsid w:val="00331205"/>
    <w:rsid w:val="003315E6"/>
    <w:rsid w:val="003316F1"/>
    <w:rsid w:val="003318B9"/>
    <w:rsid w:val="0033196A"/>
    <w:rsid w:val="003319DC"/>
    <w:rsid w:val="003324CB"/>
    <w:rsid w:val="00332962"/>
    <w:rsid w:val="00332C9E"/>
    <w:rsid w:val="00332D2E"/>
    <w:rsid w:val="00332D6A"/>
    <w:rsid w:val="00333148"/>
    <w:rsid w:val="00333149"/>
    <w:rsid w:val="0033376E"/>
    <w:rsid w:val="0033388F"/>
    <w:rsid w:val="00333ACE"/>
    <w:rsid w:val="00333ADA"/>
    <w:rsid w:val="00333B91"/>
    <w:rsid w:val="00333C70"/>
    <w:rsid w:val="00333CEF"/>
    <w:rsid w:val="00333D8B"/>
    <w:rsid w:val="00333E34"/>
    <w:rsid w:val="00333E5C"/>
    <w:rsid w:val="00333FB6"/>
    <w:rsid w:val="00334158"/>
    <w:rsid w:val="00334526"/>
    <w:rsid w:val="00334641"/>
    <w:rsid w:val="003346DF"/>
    <w:rsid w:val="00334AAB"/>
    <w:rsid w:val="00334E10"/>
    <w:rsid w:val="003353C2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C4D"/>
    <w:rsid w:val="003411EF"/>
    <w:rsid w:val="003414C0"/>
    <w:rsid w:val="0034156A"/>
    <w:rsid w:val="00341641"/>
    <w:rsid w:val="003416F6"/>
    <w:rsid w:val="0034171F"/>
    <w:rsid w:val="00341728"/>
    <w:rsid w:val="0034214F"/>
    <w:rsid w:val="00342201"/>
    <w:rsid w:val="0034224C"/>
    <w:rsid w:val="00342477"/>
    <w:rsid w:val="0034250B"/>
    <w:rsid w:val="00342A1A"/>
    <w:rsid w:val="00342D41"/>
    <w:rsid w:val="00343082"/>
    <w:rsid w:val="00343324"/>
    <w:rsid w:val="003433D9"/>
    <w:rsid w:val="0034343D"/>
    <w:rsid w:val="00343EB5"/>
    <w:rsid w:val="003442B4"/>
    <w:rsid w:val="0034490F"/>
    <w:rsid w:val="00344B30"/>
    <w:rsid w:val="00344BBE"/>
    <w:rsid w:val="00344D07"/>
    <w:rsid w:val="0034504C"/>
    <w:rsid w:val="00345374"/>
    <w:rsid w:val="003456B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6E39"/>
    <w:rsid w:val="003470F8"/>
    <w:rsid w:val="003475AD"/>
    <w:rsid w:val="00347A5E"/>
    <w:rsid w:val="00347BFB"/>
    <w:rsid w:val="00347C2E"/>
    <w:rsid w:val="00347C8B"/>
    <w:rsid w:val="00347C92"/>
    <w:rsid w:val="00347F0F"/>
    <w:rsid w:val="00347F8C"/>
    <w:rsid w:val="003501A3"/>
    <w:rsid w:val="0035040A"/>
    <w:rsid w:val="00350981"/>
    <w:rsid w:val="00350B38"/>
    <w:rsid w:val="00350E29"/>
    <w:rsid w:val="00351077"/>
    <w:rsid w:val="00351089"/>
    <w:rsid w:val="0035123D"/>
    <w:rsid w:val="0035133E"/>
    <w:rsid w:val="00351732"/>
    <w:rsid w:val="0035173D"/>
    <w:rsid w:val="00351862"/>
    <w:rsid w:val="00351D59"/>
    <w:rsid w:val="00351F58"/>
    <w:rsid w:val="003527B9"/>
    <w:rsid w:val="0035281F"/>
    <w:rsid w:val="00352B51"/>
    <w:rsid w:val="00352E79"/>
    <w:rsid w:val="00352EA4"/>
    <w:rsid w:val="003535FD"/>
    <w:rsid w:val="00353A40"/>
    <w:rsid w:val="00353D4F"/>
    <w:rsid w:val="00353D7D"/>
    <w:rsid w:val="00353EE4"/>
    <w:rsid w:val="00354205"/>
    <w:rsid w:val="00354333"/>
    <w:rsid w:val="003547D7"/>
    <w:rsid w:val="003549F5"/>
    <w:rsid w:val="00354A33"/>
    <w:rsid w:val="00354C67"/>
    <w:rsid w:val="00354EBF"/>
    <w:rsid w:val="00354F54"/>
    <w:rsid w:val="00354FD5"/>
    <w:rsid w:val="003550C4"/>
    <w:rsid w:val="003551E1"/>
    <w:rsid w:val="003553E9"/>
    <w:rsid w:val="0035549B"/>
    <w:rsid w:val="0035585D"/>
    <w:rsid w:val="00355CA1"/>
    <w:rsid w:val="00356608"/>
    <w:rsid w:val="00356785"/>
    <w:rsid w:val="003573DD"/>
    <w:rsid w:val="003574BF"/>
    <w:rsid w:val="00357623"/>
    <w:rsid w:val="003577D3"/>
    <w:rsid w:val="003577E6"/>
    <w:rsid w:val="00357821"/>
    <w:rsid w:val="00357A9A"/>
    <w:rsid w:val="00357BFD"/>
    <w:rsid w:val="0036000F"/>
    <w:rsid w:val="003600B1"/>
    <w:rsid w:val="00360B44"/>
    <w:rsid w:val="00361049"/>
    <w:rsid w:val="00361709"/>
    <w:rsid w:val="00361AAD"/>
    <w:rsid w:val="00361B11"/>
    <w:rsid w:val="00361BA2"/>
    <w:rsid w:val="00361ED3"/>
    <w:rsid w:val="00361ED4"/>
    <w:rsid w:val="00362497"/>
    <w:rsid w:val="00362538"/>
    <w:rsid w:val="0036264C"/>
    <w:rsid w:val="003627C3"/>
    <w:rsid w:val="00362A1B"/>
    <w:rsid w:val="00362A74"/>
    <w:rsid w:val="00362E50"/>
    <w:rsid w:val="00362F66"/>
    <w:rsid w:val="0036353E"/>
    <w:rsid w:val="003635D0"/>
    <w:rsid w:val="0036397E"/>
    <w:rsid w:val="00363C35"/>
    <w:rsid w:val="00363E62"/>
    <w:rsid w:val="003640C3"/>
    <w:rsid w:val="003642E0"/>
    <w:rsid w:val="0036476B"/>
    <w:rsid w:val="003651FC"/>
    <w:rsid w:val="00365305"/>
    <w:rsid w:val="003657EC"/>
    <w:rsid w:val="00365A7F"/>
    <w:rsid w:val="00365C86"/>
    <w:rsid w:val="00365D44"/>
    <w:rsid w:val="00365D62"/>
    <w:rsid w:val="00365F41"/>
    <w:rsid w:val="00366066"/>
    <w:rsid w:val="00366790"/>
    <w:rsid w:val="00366D93"/>
    <w:rsid w:val="00366FB7"/>
    <w:rsid w:val="003673C6"/>
    <w:rsid w:val="003679C8"/>
    <w:rsid w:val="00367AE8"/>
    <w:rsid w:val="00367C0A"/>
    <w:rsid w:val="00367C0D"/>
    <w:rsid w:val="00367E33"/>
    <w:rsid w:val="00367E9C"/>
    <w:rsid w:val="00370070"/>
    <w:rsid w:val="003702BE"/>
    <w:rsid w:val="003709DF"/>
    <w:rsid w:val="00370A94"/>
    <w:rsid w:val="00370CD5"/>
    <w:rsid w:val="00370E5E"/>
    <w:rsid w:val="00371501"/>
    <w:rsid w:val="00371524"/>
    <w:rsid w:val="00371711"/>
    <w:rsid w:val="0037183A"/>
    <w:rsid w:val="00371BBF"/>
    <w:rsid w:val="00371C96"/>
    <w:rsid w:val="00372447"/>
    <w:rsid w:val="0037248A"/>
    <w:rsid w:val="0037249C"/>
    <w:rsid w:val="00372711"/>
    <w:rsid w:val="00372A4F"/>
    <w:rsid w:val="00372AAC"/>
    <w:rsid w:val="00372FD6"/>
    <w:rsid w:val="003730D6"/>
    <w:rsid w:val="0037352F"/>
    <w:rsid w:val="003738B7"/>
    <w:rsid w:val="00373C33"/>
    <w:rsid w:val="00373EF5"/>
    <w:rsid w:val="00373F00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D4"/>
    <w:rsid w:val="00376204"/>
    <w:rsid w:val="0037620C"/>
    <w:rsid w:val="003763C2"/>
    <w:rsid w:val="003765F3"/>
    <w:rsid w:val="00376738"/>
    <w:rsid w:val="00376EC0"/>
    <w:rsid w:val="003779E0"/>
    <w:rsid w:val="00377C36"/>
    <w:rsid w:val="00377CE9"/>
    <w:rsid w:val="00377D12"/>
    <w:rsid w:val="00377DDD"/>
    <w:rsid w:val="003803DB"/>
    <w:rsid w:val="0038051B"/>
    <w:rsid w:val="003805F5"/>
    <w:rsid w:val="0038062D"/>
    <w:rsid w:val="0038064F"/>
    <w:rsid w:val="003806B7"/>
    <w:rsid w:val="003808C2"/>
    <w:rsid w:val="0038097C"/>
    <w:rsid w:val="00381A69"/>
    <w:rsid w:val="0038230A"/>
    <w:rsid w:val="0038289C"/>
    <w:rsid w:val="00382906"/>
    <w:rsid w:val="00382A6A"/>
    <w:rsid w:val="00382FFF"/>
    <w:rsid w:val="00383090"/>
    <w:rsid w:val="003830F0"/>
    <w:rsid w:val="003834CC"/>
    <w:rsid w:val="00383563"/>
    <w:rsid w:val="00383858"/>
    <w:rsid w:val="00383A98"/>
    <w:rsid w:val="00383E09"/>
    <w:rsid w:val="003840E1"/>
    <w:rsid w:val="00384667"/>
    <w:rsid w:val="003847EE"/>
    <w:rsid w:val="00384D22"/>
    <w:rsid w:val="00384FCA"/>
    <w:rsid w:val="0038589F"/>
    <w:rsid w:val="003858C5"/>
    <w:rsid w:val="00385953"/>
    <w:rsid w:val="0038595F"/>
    <w:rsid w:val="00385CBB"/>
    <w:rsid w:val="00385CFC"/>
    <w:rsid w:val="00385E65"/>
    <w:rsid w:val="003864E9"/>
    <w:rsid w:val="003865CD"/>
    <w:rsid w:val="0038683C"/>
    <w:rsid w:val="00386C9B"/>
    <w:rsid w:val="00386D5D"/>
    <w:rsid w:val="0038701A"/>
    <w:rsid w:val="003871C3"/>
    <w:rsid w:val="003907B4"/>
    <w:rsid w:val="00390943"/>
    <w:rsid w:val="00390ED5"/>
    <w:rsid w:val="003913A6"/>
    <w:rsid w:val="003913AE"/>
    <w:rsid w:val="00391457"/>
    <w:rsid w:val="00391474"/>
    <w:rsid w:val="00391515"/>
    <w:rsid w:val="003919DE"/>
    <w:rsid w:val="003919E6"/>
    <w:rsid w:val="00391AC0"/>
    <w:rsid w:val="00391B41"/>
    <w:rsid w:val="0039253D"/>
    <w:rsid w:val="00392BAB"/>
    <w:rsid w:val="00392F10"/>
    <w:rsid w:val="00393218"/>
    <w:rsid w:val="00393224"/>
    <w:rsid w:val="003933B6"/>
    <w:rsid w:val="00393AF5"/>
    <w:rsid w:val="00393DAF"/>
    <w:rsid w:val="00393FF9"/>
    <w:rsid w:val="003941B7"/>
    <w:rsid w:val="003942BE"/>
    <w:rsid w:val="00394410"/>
    <w:rsid w:val="003944E5"/>
    <w:rsid w:val="0039465D"/>
    <w:rsid w:val="003948EE"/>
    <w:rsid w:val="0039539E"/>
    <w:rsid w:val="003955B1"/>
    <w:rsid w:val="003956A0"/>
    <w:rsid w:val="00395B35"/>
    <w:rsid w:val="00395D09"/>
    <w:rsid w:val="00395DD0"/>
    <w:rsid w:val="00395F42"/>
    <w:rsid w:val="0039622B"/>
    <w:rsid w:val="00396620"/>
    <w:rsid w:val="003967D8"/>
    <w:rsid w:val="00396930"/>
    <w:rsid w:val="003969E7"/>
    <w:rsid w:val="00396A43"/>
    <w:rsid w:val="00396BBE"/>
    <w:rsid w:val="00396D30"/>
    <w:rsid w:val="00396DDB"/>
    <w:rsid w:val="00396FE7"/>
    <w:rsid w:val="00397DB0"/>
    <w:rsid w:val="00397E5D"/>
    <w:rsid w:val="00397E84"/>
    <w:rsid w:val="00397F53"/>
    <w:rsid w:val="003A000F"/>
    <w:rsid w:val="003A004D"/>
    <w:rsid w:val="003A00DB"/>
    <w:rsid w:val="003A01EB"/>
    <w:rsid w:val="003A02A1"/>
    <w:rsid w:val="003A035D"/>
    <w:rsid w:val="003A0757"/>
    <w:rsid w:val="003A08AF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FE0"/>
    <w:rsid w:val="003A20B0"/>
    <w:rsid w:val="003A2124"/>
    <w:rsid w:val="003A2380"/>
    <w:rsid w:val="003A248C"/>
    <w:rsid w:val="003A24E7"/>
    <w:rsid w:val="003A2663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43"/>
    <w:rsid w:val="003A40E3"/>
    <w:rsid w:val="003A412D"/>
    <w:rsid w:val="003A4238"/>
    <w:rsid w:val="003A4876"/>
    <w:rsid w:val="003A508D"/>
    <w:rsid w:val="003A51F7"/>
    <w:rsid w:val="003A52E8"/>
    <w:rsid w:val="003A54B8"/>
    <w:rsid w:val="003A599B"/>
    <w:rsid w:val="003A5E3D"/>
    <w:rsid w:val="003A630C"/>
    <w:rsid w:val="003A6754"/>
    <w:rsid w:val="003A699A"/>
    <w:rsid w:val="003A6C1F"/>
    <w:rsid w:val="003A6F0C"/>
    <w:rsid w:val="003A77E2"/>
    <w:rsid w:val="003A799B"/>
    <w:rsid w:val="003A7C0E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1D6"/>
    <w:rsid w:val="003B1710"/>
    <w:rsid w:val="003B1826"/>
    <w:rsid w:val="003B18DC"/>
    <w:rsid w:val="003B1C31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5007"/>
    <w:rsid w:val="003B507A"/>
    <w:rsid w:val="003B50D2"/>
    <w:rsid w:val="003B5919"/>
    <w:rsid w:val="003B592C"/>
    <w:rsid w:val="003B6776"/>
    <w:rsid w:val="003B6838"/>
    <w:rsid w:val="003B68CF"/>
    <w:rsid w:val="003B6C9F"/>
    <w:rsid w:val="003B6E9B"/>
    <w:rsid w:val="003B6F98"/>
    <w:rsid w:val="003B6FE6"/>
    <w:rsid w:val="003B70C6"/>
    <w:rsid w:val="003B70D6"/>
    <w:rsid w:val="003B730A"/>
    <w:rsid w:val="003B7329"/>
    <w:rsid w:val="003B78FE"/>
    <w:rsid w:val="003B7AEB"/>
    <w:rsid w:val="003B7BBE"/>
    <w:rsid w:val="003B7BC5"/>
    <w:rsid w:val="003B7C45"/>
    <w:rsid w:val="003C03AD"/>
    <w:rsid w:val="003C0484"/>
    <w:rsid w:val="003C0744"/>
    <w:rsid w:val="003C094B"/>
    <w:rsid w:val="003C0A38"/>
    <w:rsid w:val="003C0A83"/>
    <w:rsid w:val="003C0C88"/>
    <w:rsid w:val="003C0F79"/>
    <w:rsid w:val="003C1079"/>
    <w:rsid w:val="003C1186"/>
    <w:rsid w:val="003C1267"/>
    <w:rsid w:val="003C1404"/>
    <w:rsid w:val="003C14F5"/>
    <w:rsid w:val="003C1949"/>
    <w:rsid w:val="003C1A47"/>
    <w:rsid w:val="003C1C13"/>
    <w:rsid w:val="003C1EF7"/>
    <w:rsid w:val="003C2133"/>
    <w:rsid w:val="003C2192"/>
    <w:rsid w:val="003C2215"/>
    <w:rsid w:val="003C2381"/>
    <w:rsid w:val="003C2411"/>
    <w:rsid w:val="003C2446"/>
    <w:rsid w:val="003C262C"/>
    <w:rsid w:val="003C2712"/>
    <w:rsid w:val="003C2931"/>
    <w:rsid w:val="003C2BFA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45CD"/>
    <w:rsid w:val="003C4D6C"/>
    <w:rsid w:val="003C4E6C"/>
    <w:rsid w:val="003C52D0"/>
    <w:rsid w:val="003C552A"/>
    <w:rsid w:val="003C56F6"/>
    <w:rsid w:val="003C5707"/>
    <w:rsid w:val="003C58B3"/>
    <w:rsid w:val="003C5B05"/>
    <w:rsid w:val="003C5E82"/>
    <w:rsid w:val="003C6168"/>
    <w:rsid w:val="003C616A"/>
    <w:rsid w:val="003C62CC"/>
    <w:rsid w:val="003C675C"/>
    <w:rsid w:val="003C6AB1"/>
    <w:rsid w:val="003C6D9F"/>
    <w:rsid w:val="003C71E0"/>
    <w:rsid w:val="003C7301"/>
    <w:rsid w:val="003C7303"/>
    <w:rsid w:val="003C7549"/>
    <w:rsid w:val="003C763B"/>
    <w:rsid w:val="003C78F0"/>
    <w:rsid w:val="003C79D5"/>
    <w:rsid w:val="003C7A91"/>
    <w:rsid w:val="003C7FBB"/>
    <w:rsid w:val="003D0203"/>
    <w:rsid w:val="003D08E1"/>
    <w:rsid w:val="003D09B4"/>
    <w:rsid w:val="003D0DA2"/>
    <w:rsid w:val="003D0E76"/>
    <w:rsid w:val="003D10A2"/>
    <w:rsid w:val="003D140A"/>
    <w:rsid w:val="003D1786"/>
    <w:rsid w:val="003D19C5"/>
    <w:rsid w:val="003D1AF0"/>
    <w:rsid w:val="003D1C00"/>
    <w:rsid w:val="003D2188"/>
    <w:rsid w:val="003D2222"/>
    <w:rsid w:val="003D2A7E"/>
    <w:rsid w:val="003D2AB8"/>
    <w:rsid w:val="003D2C4F"/>
    <w:rsid w:val="003D3091"/>
    <w:rsid w:val="003D30B8"/>
    <w:rsid w:val="003D318C"/>
    <w:rsid w:val="003D329D"/>
    <w:rsid w:val="003D3339"/>
    <w:rsid w:val="003D35E9"/>
    <w:rsid w:val="003D36A5"/>
    <w:rsid w:val="003D36E9"/>
    <w:rsid w:val="003D3B95"/>
    <w:rsid w:val="003D3BFF"/>
    <w:rsid w:val="003D3D3C"/>
    <w:rsid w:val="003D404F"/>
    <w:rsid w:val="003D46B7"/>
    <w:rsid w:val="003D49D1"/>
    <w:rsid w:val="003D5362"/>
    <w:rsid w:val="003D5454"/>
    <w:rsid w:val="003D5988"/>
    <w:rsid w:val="003D5F92"/>
    <w:rsid w:val="003D62AC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CC"/>
    <w:rsid w:val="003E06DA"/>
    <w:rsid w:val="003E07C8"/>
    <w:rsid w:val="003E0BCC"/>
    <w:rsid w:val="003E0FB3"/>
    <w:rsid w:val="003E10D2"/>
    <w:rsid w:val="003E120D"/>
    <w:rsid w:val="003E1582"/>
    <w:rsid w:val="003E19C8"/>
    <w:rsid w:val="003E23E6"/>
    <w:rsid w:val="003E265E"/>
    <w:rsid w:val="003E2695"/>
    <w:rsid w:val="003E2747"/>
    <w:rsid w:val="003E2897"/>
    <w:rsid w:val="003E2B4F"/>
    <w:rsid w:val="003E343F"/>
    <w:rsid w:val="003E34C6"/>
    <w:rsid w:val="003E368C"/>
    <w:rsid w:val="003E3873"/>
    <w:rsid w:val="003E3D93"/>
    <w:rsid w:val="003E427E"/>
    <w:rsid w:val="003E42FB"/>
    <w:rsid w:val="003E44F5"/>
    <w:rsid w:val="003E45EC"/>
    <w:rsid w:val="003E4768"/>
    <w:rsid w:val="003E482F"/>
    <w:rsid w:val="003E50B6"/>
    <w:rsid w:val="003E53B3"/>
    <w:rsid w:val="003E5B00"/>
    <w:rsid w:val="003E5CF9"/>
    <w:rsid w:val="003E5EDC"/>
    <w:rsid w:val="003E63A3"/>
    <w:rsid w:val="003E63B5"/>
    <w:rsid w:val="003E6832"/>
    <w:rsid w:val="003E6A17"/>
    <w:rsid w:val="003E6A5C"/>
    <w:rsid w:val="003E6D58"/>
    <w:rsid w:val="003E6EA8"/>
    <w:rsid w:val="003E70BC"/>
    <w:rsid w:val="003E7172"/>
    <w:rsid w:val="003E7613"/>
    <w:rsid w:val="003E76F4"/>
    <w:rsid w:val="003E7845"/>
    <w:rsid w:val="003E7921"/>
    <w:rsid w:val="003E7CF1"/>
    <w:rsid w:val="003F03E1"/>
    <w:rsid w:val="003F06E0"/>
    <w:rsid w:val="003F0723"/>
    <w:rsid w:val="003F0C01"/>
    <w:rsid w:val="003F0D8D"/>
    <w:rsid w:val="003F0E4C"/>
    <w:rsid w:val="003F10EE"/>
    <w:rsid w:val="003F1143"/>
    <w:rsid w:val="003F137B"/>
    <w:rsid w:val="003F148A"/>
    <w:rsid w:val="003F19EB"/>
    <w:rsid w:val="003F1A3E"/>
    <w:rsid w:val="003F211E"/>
    <w:rsid w:val="003F2159"/>
    <w:rsid w:val="003F226E"/>
    <w:rsid w:val="003F230B"/>
    <w:rsid w:val="003F2371"/>
    <w:rsid w:val="003F268F"/>
    <w:rsid w:val="003F2DC4"/>
    <w:rsid w:val="003F2FAE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DBE"/>
    <w:rsid w:val="003F63E6"/>
    <w:rsid w:val="003F64C2"/>
    <w:rsid w:val="003F6993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C9B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25D"/>
    <w:rsid w:val="004023F4"/>
    <w:rsid w:val="00402866"/>
    <w:rsid w:val="0040297E"/>
    <w:rsid w:val="00402C55"/>
    <w:rsid w:val="0040306B"/>
    <w:rsid w:val="004036CD"/>
    <w:rsid w:val="00403725"/>
    <w:rsid w:val="004037BF"/>
    <w:rsid w:val="00403965"/>
    <w:rsid w:val="00403A67"/>
    <w:rsid w:val="00403ACA"/>
    <w:rsid w:val="00403BB5"/>
    <w:rsid w:val="00403D66"/>
    <w:rsid w:val="00404927"/>
    <w:rsid w:val="00404BB7"/>
    <w:rsid w:val="00405062"/>
    <w:rsid w:val="004050F5"/>
    <w:rsid w:val="004051D7"/>
    <w:rsid w:val="0040521A"/>
    <w:rsid w:val="00405418"/>
    <w:rsid w:val="0040560D"/>
    <w:rsid w:val="00405674"/>
    <w:rsid w:val="0040570A"/>
    <w:rsid w:val="00405743"/>
    <w:rsid w:val="004065B7"/>
    <w:rsid w:val="004065C3"/>
    <w:rsid w:val="00406E82"/>
    <w:rsid w:val="00406FC4"/>
    <w:rsid w:val="004070CD"/>
    <w:rsid w:val="004071D9"/>
    <w:rsid w:val="004072B1"/>
    <w:rsid w:val="00407350"/>
    <w:rsid w:val="004073FC"/>
    <w:rsid w:val="0040769F"/>
    <w:rsid w:val="00407D65"/>
    <w:rsid w:val="004101B2"/>
    <w:rsid w:val="00410272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DB0"/>
    <w:rsid w:val="00412DC6"/>
    <w:rsid w:val="00412F48"/>
    <w:rsid w:val="00413011"/>
    <w:rsid w:val="00413217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5149"/>
    <w:rsid w:val="0041541C"/>
    <w:rsid w:val="00415488"/>
    <w:rsid w:val="00415BA7"/>
    <w:rsid w:val="00415E3E"/>
    <w:rsid w:val="00415EA0"/>
    <w:rsid w:val="00416065"/>
    <w:rsid w:val="00416BD0"/>
    <w:rsid w:val="00416C0D"/>
    <w:rsid w:val="00416DC2"/>
    <w:rsid w:val="00416EED"/>
    <w:rsid w:val="004172D5"/>
    <w:rsid w:val="00417A38"/>
    <w:rsid w:val="00417FED"/>
    <w:rsid w:val="00420121"/>
    <w:rsid w:val="00420173"/>
    <w:rsid w:val="00420763"/>
    <w:rsid w:val="00420884"/>
    <w:rsid w:val="004208DF"/>
    <w:rsid w:val="00420EDC"/>
    <w:rsid w:val="004210F2"/>
    <w:rsid w:val="00421B60"/>
    <w:rsid w:val="0042290E"/>
    <w:rsid w:val="00422922"/>
    <w:rsid w:val="00422AAB"/>
    <w:rsid w:val="004231C5"/>
    <w:rsid w:val="00423390"/>
    <w:rsid w:val="004234D6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5D45"/>
    <w:rsid w:val="00425DCB"/>
    <w:rsid w:val="00426366"/>
    <w:rsid w:val="0042646D"/>
    <w:rsid w:val="00426921"/>
    <w:rsid w:val="0042693F"/>
    <w:rsid w:val="00426B82"/>
    <w:rsid w:val="00426C2D"/>
    <w:rsid w:val="0042713A"/>
    <w:rsid w:val="00427397"/>
    <w:rsid w:val="0042741B"/>
    <w:rsid w:val="00427443"/>
    <w:rsid w:val="004274B7"/>
    <w:rsid w:val="004275CD"/>
    <w:rsid w:val="0042765C"/>
    <w:rsid w:val="00427724"/>
    <w:rsid w:val="0042786F"/>
    <w:rsid w:val="00427D4A"/>
    <w:rsid w:val="00427EB9"/>
    <w:rsid w:val="00427FF7"/>
    <w:rsid w:val="00430120"/>
    <w:rsid w:val="004301E9"/>
    <w:rsid w:val="0043037C"/>
    <w:rsid w:val="00430C40"/>
    <w:rsid w:val="00431055"/>
    <w:rsid w:val="004311EB"/>
    <w:rsid w:val="00431592"/>
    <w:rsid w:val="00431917"/>
    <w:rsid w:val="004319EC"/>
    <w:rsid w:val="00431DF2"/>
    <w:rsid w:val="00431EC7"/>
    <w:rsid w:val="0043231F"/>
    <w:rsid w:val="004326CA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42D5"/>
    <w:rsid w:val="004343CB"/>
    <w:rsid w:val="004344D1"/>
    <w:rsid w:val="00434657"/>
    <w:rsid w:val="004348A1"/>
    <w:rsid w:val="00435DC0"/>
    <w:rsid w:val="00435DFF"/>
    <w:rsid w:val="004365C4"/>
    <w:rsid w:val="00436609"/>
    <w:rsid w:val="00436AB3"/>
    <w:rsid w:val="00436B98"/>
    <w:rsid w:val="004370E1"/>
    <w:rsid w:val="004370FB"/>
    <w:rsid w:val="0043711E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45F"/>
    <w:rsid w:val="00440750"/>
    <w:rsid w:val="00440E85"/>
    <w:rsid w:val="00440FFF"/>
    <w:rsid w:val="0044108F"/>
    <w:rsid w:val="00441103"/>
    <w:rsid w:val="004414A1"/>
    <w:rsid w:val="0044152E"/>
    <w:rsid w:val="00441875"/>
    <w:rsid w:val="004419A5"/>
    <w:rsid w:val="00441A3A"/>
    <w:rsid w:val="00441C4C"/>
    <w:rsid w:val="00441D10"/>
    <w:rsid w:val="00441D7D"/>
    <w:rsid w:val="00441D89"/>
    <w:rsid w:val="00441E8F"/>
    <w:rsid w:val="00441F4E"/>
    <w:rsid w:val="004420C5"/>
    <w:rsid w:val="00442200"/>
    <w:rsid w:val="0044225C"/>
    <w:rsid w:val="004424B9"/>
    <w:rsid w:val="004424FB"/>
    <w:rsid w:val="0044275B"/>
    <w:rsid w:val="00442ADE"/>
    <w:rsid w:val="00442D89"/>
    <w:rsid w:val="0044312A"/>
    <w:rsid w:val="004434FD"/>
    <w:rsid w:val="00443F6E"/>
    <w:rsid w:val="004441C7"/>
    <w:rsid w:val="00444799"/>
    <w:rsid w:val="00444AA2"/>
    <w:rsid w:val="00444CEA"/>
    <w:rsid w:val="00444D09"/>
    <w:rsid w:val="00444FAB"/>
    <w:rsid w:val="00445196"/>
    <w:rsid w:val="0044554D"/>
    <w:rsid w:val="00445A9C"/>
    <w:rsid w:val="00445C45"/>
    <w:rsid w:val="00445CA8"/>
    <w:rsid w:val="00445FFB"/>
    <w:rsid w:val="004460E2"/>
    <w:rsid w:val="004464BE"/>
    <w:rsid w:val="00446967"/>
    <w:rsid w:val="00446AFF"/>
    <w:rsid w:val="00446E69"/>
    <w:rsid w:val="00447209"/>
    <w:rsid w:val="004474F9"/>
    <w:rsid w:val="00447577"/>
    <w:rsid w:val="0044784E"/>
    <w:rsid w:val="00447A93"/>
    <w:rsid w:val="00447BB8"/>
    <w:rsid w:val="004500A9"/>
    <w:rsid w:val="00450197"/>
    <w:rsid w:val="004503A5"/>
    <w:rsid w:val="00450453"/>
    <w:rsid w:val="004511FA"/>
    <w:rsid w:val="0045141E"/>
    <w:rsid w:val="00451457"/>
    <w:rsid w:val="0045151D"/>
    <w:rsid w:val="004518F4"/>
    <w:rsid w:val="00451E8D"/>
    <w:rsid w:val="00452039"/>
    <w:rsid w:val="0045216B"/>
    <w:rsid w:val="004523BF"/>
    <w:rsid w:val="00452507"/>
    <w:rsid w:val="00452719"/>
    <w:rsid w:val="0045279F"/>
    <w:rsid w:val="00452EEF"/>
    <w:rsid w:val="004534D9"/>
    <w:rsid w:val="004537C4"/>
    <w:rsid w:val="00453B0E"/>
    <w:rsid w:val="00453F18"/>
    <w:rsid w:val="00454105"/>
    <w:rsid w:val="00454289"/>
    <w:rsid w:val="00454484"/>
    <w:rsid w:val="004544FF"/>
    <w:rsid w:val="00454C5B"/>
    <w:rsid w:val="00454C8A"/>
    <w:rsid w:val="00454E23"/>
    <w:rsid w:val="00454F3D"/>
    <w:rsid w:val="004550BD"/>
    <w:rsid w:val="0045531A"/>
    <w:rsid w:val="00455518"/>
    <w:rsid w:val="0045564B"/>
    <w:rsid w:val="00455783"/>
    <w:rsid w:val="004559E8"/>
    <w:rsid w:val="00455DF9"/>
    <w:rsid w:val="004561B5"/>
    <w:rsid w:val="0045641B"/>
    <w:rsid w:val="00456D39"/>
    <w:rsid w:val="00456E97"/>
    <w:rsid w:val="00456FA9"/>
    <w:rsid w:val="00457903"/>
    <w:rsid w:val="00457911"/>
    <w:rsid w:val="00457C5D"/>
    <w:rsid w:val="00460088"/>
    <w:rsid w:val="0046037D"/>
    <w:rsid w:val="004603BF"/>
    <w:rsid w:val="00460722"/>
    <w:rsid w:val="00460847"/>
    <w:rsid w:val="00460C5C"/>
    <w:rsid w:val="004611CF"/>
    <w:rsid w:val="00461A8A"/>
    <w:rsid w:val="004622CA"/>
    <w:rsid w:val="004625B6"/>
    <w:rsid w:val="00462710"/>
    <w:rsid w:val="00462970"/>
    <w:rsid w:val="00462A07"/>
    <w:rsid w:val="00462E53"/>
    <w:rsid w:val="00462F44"/>
    <w:rsid w:val="00462FA8"/>
    <w:rsid w:val="004634E4"/>
    <w:rsid w:val="00463869"/>
    <w:rsid w:val="00463EF1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03"/>
    <w:rsid w:val="00470E45"/>
    <w:rsid w:val="00470F02"/>
    <w:rsid w:val="0047102A"/>
    <w:rsid w:val="004710F8"/>
    <w:rsid w:val="004712A2"/>
    <w:rsid w:val="004713CC"/>
    <w:rsid w:val="00471900"/>
    <w:rsid w:val="00471997"/>
    <w:rsid w:val="00471B40"/>
    <w:rsid w:val="00471DC9"/>
    <w:rsid w:val="0047202B"/>
    <w:rsid w:val="00472669"/>
    <w:rsid w:val="00472729"/>
    <w:rsid w:val="00472BB2"/>
    <w:rsid w:val="00472C58"/>
    <w:rsid w:val="00472F88"/>
    <w:rsid w:val="0047302A"/>
    <w:rsid w:val="00473549"/>
    <w:rsid w:val="004736B6"/>
    <w:rsid w:val="0047386D"/>
    <w:rsid w:val="00473945"/>
    <w:rsid w:val="004739F2"/>
    <w:rsid w:val="00473AC4"/>
    <w:rsid w:val="00473BB6"/>
    <w:rsid w:val="0047402E"/>
    <w:rsid w:val="0047429E"/>
    <w:rsid w:val="004745E7"/>
    <w:rsid w:val="00474773"/>
    <w:rsid w:val="004747CF"/>
    <w:rsid w:val="00474C4F"/>
    <w:rsid w:val="00474F27"/>
    <w:rsid w:val="0047538B"/>
    <w:rsid w:val="0047565E"/>
    <w:rsid w:val="00476542"/>
    <w:rsid w:val="004765FF"/>
    <w:rsid w:val="00476735"/>
    <w:rsid w:val="00476908"/>
    <w:rsid w:val="004769CF"/>
    <w:rsid w:val="00476BDE"/>
    <w:rsid w:val="0047701D"/>
    <w:rsid w:val="00477459"/>
    <w:rsid w:val="00477714"/>
    <w:rsid w:val="00477945"/>
    <w:rsid w:val="00477A51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1E29"/>
    <w:rsid w:val="004823AB"/>
    <w:rsid w:val="00482435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3DCA"/>
    <w:rsid w:val="004842AA"/>
    <w:rsid w:val="00484C34"/>
    <w:rsid w:val="00484E60"/>
    <w:rsid w:val="004850EE"/>
    <w:rsid w:val="00485316"/>
    <w:rsid w:val="00485AA2"/>
    <w:rsid w:val="00485B9C"/>
    <w:rsid w:val="00485F30"/>
    <w:rsid w:val="00485F7F"/>
    <w:rsid w:val="00486725"/>
    <w:rsid w:val="00486847"/>
    <w:rsid w:val="00487153"/>
    <w:rsid w:val="0048752A"/>
    <w:rsid w:val="00487730"/>
    <w:rsid w:val="00487A07"/>
    <w:rsid w:val="00487BFD"/>
    <w:rsid w:val="00487D4D"/>
    <w:rsid w:val="00487DA1"/>
    <w:rsid w:val="00487F3F"/>
    <w:rsid w:val="00490136"/>
    <w:rsid w:val="0049033D"/>
    <w:rsid w:val="00490624"/>
    <w:rsid w:val="00490C8A"/>
    <w:rsid w:val="004910CA"/>
    <w:rsid w:val="00491395"/>
    <w:rsid w:val="004914FC"/>
    <w:rsid w:val="00491619"/>
    <w:rsid w:val="00491E54"/>
    <w:rsid w:val="004920B2"/>
    <w:rsid w:val="00492202"/>
    <w:rsid w:val="00492385"/>
    <w:rsid w:val="004926F5"/>
    <w:rsid w:val="00492D53"/>
    <w:rsid w:val="00493061"/>
    <w:rsid w:val="004931CF"/>
    <w:rsid w:val="00493378"/>
    <w:rsid w:val="00493ACD"/>
    <w:rsid w:val="00493C89"/>
    <w:rsid w:val="00493CE5"/>
    <w:rsid w:val="00493EEC"/>
    <w:rsid w:val="00493F52"/>
    <w:rsid w:val="00493FE9"/>
    <w:rsid w:val="004942DB"/>
    <w:rsid w:val="00494348"/>
    <w:rsid w:val="00494601"/>
    <w:rsid w:val="004949B3"/>
    <w:rsid w:val="00494F4D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3C4"/>
    <w:rsid w:val="004A0601"/>
    <w:rsid w:val="004A067A"/>
    <w:rsid w:val="004A06DA"/>
    <w:rsid w:val="004A06FD"/>
    <w:rsid w:val="004A0A35"/>
    <w:rsid w:val="004A0F72"/>
    <w:rsid w:val="004A0FA8"/>
    <w:rsid w:val="004A11CA"/>
    <w:rsid w:val="004A140B"/>
    <w:rsid w:val="004A1556"/>
    <w:rsid w:val="004A1851"/>
    <w:rsid w:val="004A18D8"/>
    <w:rsid w:val="004A195A"/>
    <w:rsid w:val="004A1A8D"/>
    <w:rsid w:val="004A2032"/>
    <w:rsid w:val="004A221E"/>
    <w:rsid w:val="004A2376"/>
    <w:rsid w:val="004A248C"/>
    <w:rsid w:val="004A25E3"/>
    <w:rsid w:val="004A2683"/>
    <w:rsid w:val="004A276A"/>
    <w:rsid w:val="004A2DBC"/>
    <w:rsid w:val="004A312D"/>
    <w:rsid w:val="004A339F"/>
    <w:rsid w:val="004A3739"/>
    <w:rsid w:val="004A3923"/>
    <w:rsid w:val="004A3999"/>
    <w:rsid w:val="004A3DB5"/>
    <w:rsid w:val="004A4832"/>
    <w:rsid w:val="004A48D8"/>
    <w:rsid w:val="004A4A03"/>
    <w:rsid w:val="004A52E8"/>
    <w:rsid w:val="004A5300"/>
    <w:rsid w:val="004A54E5"/>
    <w:rsid w:val="004A5524"/>
    <w:rsid w:val="004A5578"/>
    <w:rsid w:val="004A5640"/>
    <w:rsid w:val="004A5676"/>
    <w:rsid w:val="004A57EE"/>
    <w:rsid w:val="004A5F17"/>
    <w:rsid w:val="004A5F59"/>
    <w:rsid w:val="004A61A6"/>
    <w:rsid w:val="004A6288"/>
    <w:rsid w:val="004A6315"/>
    <w:rsid w:val="004A65EA"/>
    <w:rsid w:val="004A669E"/>
    <w:rsid w:val="004A6A7D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434"/>
    <w:rsid w:val="004B0455"/>
    <w:rsid w:val="004B0826"/>
    <w:rsid w:val="004B082D"/>
    <w:rsid w:val="004B0B8A"/>
    <w:rsid w:val="004B0F21"/>
    <w:rsid w:val="004B1002"/>
    <w:rsid w:val="004B13A3"/>
    <w:rsid w:val="004B14B8"/>
    <w:rsid w:val="004B152A"/>
    <w:rsid w:val="004B1E25"/>
    <w:rsid w:val="004B226C"/>
    <w:rsid w:val="004B22FE"/>
    <w:rsid w:val="004B234C"/>
    <w:rsid w:val="004B2683"/>
    <w:rsid w:val="004B277A"/>
    <w:rsid w:val="004B28A0"/>
    <w:rsid w:val="004B2957"/>
    <w:rsid w:val="004B2A34"/>
    <w:rsid w:val="004B32B1"/>
    <w:rsid w:val="004B32B5"/>
    <w:rsid w:val="004B34AC"/>
    <w:rsid w:val="004B359E"/>
    <w:rsid w:val="004B39BF"/>
    <w:rsid w:val="004B4180"/>
    <w:rsid w:val="004B419A"/>
    <w:rsid w:val="004B421E"/>
    <w:rsid w:val="004B4458"/>
    <w:rsid w:val="004B46A0"/>
    <w:rsid w:val="004B47F5"/>
    <w:rsid w:val="004B48E1"/>
    <w:rsid w:val="004B4A44"/>
    <w:rsid w:val="004B4D09"/>
    <w:rsid w:val="004B4E48"/>
    <w:rsid w:val="004B4E6F"/>
    <w:rsid w:val="004B53E0"/>
    <w:rsid w:val="004B5840"/>
    <w:rsid w:val="004B5A25"/>
    <w:rsid w:val="004B5B8D"/>
    <w:rsid w:val="004B5CD7"/>
    <w:rsid w:val="004B5EA2"/>
    <w:rsid w:val="004B687B"/>
    <w:rsid w:val="004B6A2D"/>
    <w:rsid w:val="004B6BB8"/>
    <w:rsid w:val="004B6CBE"/>
    <w:rsid w:val="004B6D86"/>
    <w:rsid w:val="004B6DD6"/>
    <w:rsid w:val="004B707E"/>
    <w:rsid w:val="004B7599"/>
    <w:rsid w:val="004B7E5C"/>
    <w:rsid w:val="004C04F1"/>
    <w:rsid w:val="004C0585"/>
    <w:rsid w:val="004C05E6"/>
    <w:rsid w:val="004C067E"/>
    <w:rsid w:val="004C06BD"/>
    <w:rsid w:val="004C08CA"/>
    <w:rsid w:val="004C08F5"/>
    <w:rsid w:val="004C09FD"/>
    <w:rsid w:val="004C0A0B"/>
    <w:rsid w:val="004C10FD"/>
    <w:rsid w:val="004C132D"/>
    <w:rsid w:val="004C13EC"/>
    <w:rsid w:val="004C14B9"/>
    <w:rsid w:val="004C1722"/>
    <w:rsid w:val="004C218D"/>
    <w:rsid w:val="004C2559"/>
    <w:rsid w:val="004C2890"/>
    <w:rsid w:val="004C2B3E"/>
    <w:rsid w:val="004C2BB0"/>
    <w:rsid w:val="004C331E"/>
    <w:rsid w:val="004C34D7"/>
    <w:rsid w:val="004C3931"/>
    <w:rsid w:val="004C3E0C"/>
    <w:rsid w:val="004C3E38"/>
    <w:rsid w:val="004C3ECA"/>
    <w:rsid w:val="004C3F86"/>
    <w:rsid w:val="004C44A6"/>
    <w:rsid w:val="004C44DC"/>
    <w:rsid w:val="004C455E"/>
    <w:rsid w:val="004C4A50"/>
    <w:rsid w:val="004C4B6E"/>
    <w:rsid w:val="004C4BA0"/>
    <w:rsid w:val="004C4FF5"/>
    <w:rsid w:val="004C5026"/>
    <w:rsid w:val="004C521B"/>
    <w:rsid w:val="004C5888"/>
    <w:rsid w:val="004C5AC3"/>
    <w:rsid w:val="004C5BFC"/>
    <w:rsid w:val="004C6184"/>
    <w:rsid w:val="004C61C1"/>
    <w:rsid w:val="004C64CA"/>
    <w:rsid w:val="004C6642"/>
    <w:rsid w:val="004C6977"/>
    <w:rsid w:val="004C72E3"/>
    <w:rsid w:val="004C749B"/>
    <w:rsid w:val="004C7CA4"/>
    <w:rsid w:val="004D01C2"/>
    <w:rsid w:val="004D051D"/>
    <w:rsid w:val="004D080C"/>
    <w:rsid w:val="004D09AF"/>
    <w:rsid w:val="004D0D96"/>
    <w:rsid w:val="004D0F00"/>
    <w:rsid w:val="004D1026"/>
    <w:rsid w:val="004D116E"/>
    <w:rsid w:val="004D1181"/>
    <w:rsid w:val="004D142F"/>
    <w:rsid w:val="004D14A5"/>
    <w:rsid w:val="004D15A7"/>
    <w:rsid w:val="004D1602"/>
    <w:rsid w:val="004D1816"/>
    <w:rsid w:val="004D1B22"/>
    <w:rsid w:val="004D1C8A"/>
    <w:rsid w:val="004D1E33"/>
    <w:rsid w:val="004D2733"/>
    <w:rsid w:val="004D27E0"/>
    <w:rsid w:val="004D28AB"/>
    <w:rsid w:val="004D2CD8"/>
    <w:rsid w:val="004D2F54"/>
    <w:rsid w:val="004D377F"/>
    <w:rsid w:val="004D39E4"/>
    <w:rsid w:val="004D3B06"/>
    <w:rsid w:val="004D3B90"/>
    <w:rsid w:val="004D3BBB"/>
    <w:rsid w:val="004D3C69"/>
    <w:rsid w:val="004D3FA0"/>
    <w:rsid w:val="004D40D8"/>
    <w:rsid w:val="004D413B"/>
    <w:rsid w:val="004D4150"/>
    <w:rsid w:val="004D478A"/>
    <w:rsid w:val="004D49BC"/>
    <w:rsid w:val="004D4B72"/>
    <w:rsid w:val="004D4E27"/>
    <w:rsid w:val="004D4E91"/>
    <w:rsid w:val="004D505B"/>
    <w:rsid w:val="004D5277"/>
    <w:rsid w:val="004D5768"/>
    <w:rsid w:val="004D57AA"/>
    <w:rsid w:val="004D58E5"/>
    <w:rsid w:val="004D58E8"/>
    <w:rsid w:val="004D5A97"/>
    <w:rsid w:val="004D60E2"/>
    <w:rsid w:val="004D6123"/>
    <w:rsid w:val="004D64C5"/>
    <w:rsid w:val="004D6565"/>
    <w:rsid w:val="004D6597"/>
    <w:rsid w:val="004D691B"/>
    <w:rsid w:val="004D69E8"/>
    <w:rsid w:val="004D6F41"/>
    <w:rsid w:val="004D70E0"/>
    <w:rsid w:val="004D74AE"/>
    <w:rsid w:val="004D74E8"/>
    <w:rsid w:val="004D7A58"/>
    <w:rsid w:val="004D7AFE"/>
    <w:rsid w:val="004D7C3A"/>
    <w:rsid w:val="004D7F6C"/>
    <w:rsid w:val="004E0002"/>
    <w:rsid w:val="004E01F5"/>
    <w:rsid w:val="004E0362"/>
    <w:rsid w:val="004E053D"/>
    <w:rsid w:val="004E058A"/>
    <w:rsid w:val="004E0862"/>
    <w:rsid w:val="004E0C96"/>
    <w:rsid w:val="004E0CBC"/>
    <w:rsid w:val="004E0CC4"/>
    <w:rsid w:val="004E0FD3"/>
    <w:rsid w:val="004E210D"/>
    <w:rsid w:val="004E2334"/>
    <w:rsid w:val="004E2370"/>
    <w:rsid w:val="004E272D"/>
    <w:rsid w:val="004E2783"/>
    <w:rsid w:val="004E278D"/>
    <w:rsid w:val="004E27A4"/>
    <w:rsid w:val="004E27E3"/>
    <w:rsid w:val="004E2B41"/>
    <w:rsid w:val="004E2CF9"/>
    <w:rsid w:val="004E2FA7"/>
    <w:rsid w:val="004E3380"/>
    <w:rsid w:val="004E353C"/>
    <w:rsid w:val="004E36BB"/>
    <w:rsid w:val="004E3783"/>
    <w:rsid w:val="004E390B"/>
    <w:rsid w:val="004E3A1B"/>
    <w:rsid w:val="004E3B41"/>
    <w:rsid w:val="004E4146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281"/>
    <w:rsid w:val="004E554B"/>
    <w:rsid w:val="004E5626"/>
    <w:rsid w:val="004E5A04"/>
    <w:rsid w:val="004E5EBA"/>
    <w:rsid w:val="004E5F10"/>
    <w:rsid w:val="004E612C"/>
    <w:rsid w:val="004E6930"/>
    <w:rsid w:val="004E69B8"/>
    <w:rsid w:val="004E70A4"/>
    <w:rsid w:val="004E70DA"/>
    <w:rsid w:val="004E70DB"/>
    <w:rsid w:val="004E70DD"/>
    <w:rsid w:val="004E7760"/>
    <w:rsid w:val="004E77D2"/>
    <w:rsid w:val="004E7849"/>
    <w:rsid w:val="004E79B9"/>
    <w:rsid w:val="004E7C71"/>
    <w:rsid w:val="004E7F48"/>
    <w:rsid w:val="004F0236"/>
    <w:rsid w:val="004F032D"/>
    <w:rsid w:val="004F03ED"/>
    <w:rsid w:val="004F0461"/>
    <w:rsid w:val="004F04EA"/>
    <w:rsid w:val="004F06BB"/>
    <w:rsid w:val="004F06C9"/>
    <w:rsid w:val="004F0D44"/>
    <w:rsid w:val="004F0DF0"/>
    <w:rsid w:val="004F11F7"/>
    <w:rsid w:val="004F18A9"/>
    <w:rsid w:val="004F1D7C"/>
    <w:rsid w:val="004F1E7F"/>
    <w:rsid w:val="004F1FD5"/>
    <w:rsid w:val="004F2161"/>
    <w:rsid w:val="004F2319"/>
    <w:rsid w:val="004F2778"/>
    <w:rsid w:val="004F27EE"/>
    <w:rsid w:val="004F2BFC"/>
    <w:rsid w:val="004F2CE4"/>
    <w:rsid w:val="004F2FA3"/>
    <w:rsid w:val="004F309B"/>
    <w:rsid w:val="004F3190"/>
    <w:rsid w:val="004F3823"/>
    <w:rsid w:val="004F38E1"/>
    <w:rsid w:val="004F3D46"/>
    <w:rsid w:val="004F3FA9"/>
    <w:rsid w:val="004F4044"/>
    <w:rsid w:val="004F43AF"/>
    <w:rsid w:val="004F4561"/>
    <w:rsid w:val="004F4BDF"/>
    <w:rsid w:val="004F520B"/>
    <w:rsid w:val="004F5258"/>
    <w:rsid w:val="004F53F4"/>
    <w:rsid w:val="004F5648"/>
    <w:rsid w:val="004F57E2"/>
    <w:rsid w:val="004F5853"/>
    <w:rsid w:val="004F5C12"/>
    <w:rsid w:val="004F5DA5"/>
    <w:rsid w:val="004F638D"/>
    <w:rsid w:val="004F63BB"/>
    <w:rsid w:val="004F6621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EE1"/>
    <w:rsid w:val="00500F9D"/>
    <w:rsid w:val="00501565"/>
    <w:rsid w:val="005015EB"/>
    <w:rsid w:val="005016CC"/>
    <w:rsid w:val="00501A64"/>
    <w:rsid w:val="00501AC4"/>
    <w:rsid w:val="00501B48"/>
    <w:rsid w:val="00501C87"/>
    <w:rsid w:val="0050202B"/>
    <w:rsid w:val="005020D1"/>
    <w:rsid w:val="0050247E"/>
    <w:rsid w:val="005024B2"/>
    <w:rsid w:val="00502720"/>
    <w:rsid w:val="00502BA9"/>
    <w:rsid w:val="00502CEB"/>
    <w:rsid w:val="00502DEB"/>
    <w:rsid w:val="00503093"/>
    <w:rsid w:val="00503209"/>
    <w:rsid w:val="00503318"/>
    <w:rsid w:val="0050337E"/>
    <w:rsid w:val="005033BC"/>
    <w:rsid w:val="005034DA"/>
    <w:rsid w:val="00503A39"/>
    <w:rsid w:val="00503F43"/>
    <w:rsid w:val="00504533"/>
    <w:rsid w:val="005046AB"/>
    <w:rsid w:val="00504DC5"/>
    <w:rsid w:val="005052D9"/>
    <w:rsid w:val="005053F1"/>
    <w:rsid w:val="00505564"/>
    <w:rsid w:val="00505567"/>
    <w:rsid w:val="0050562C"/>
    <w:rsid w:val="00505769"/>
    <w:rsid w:val="00505E57"/>
    <w:rsid w:val="00506248"/>
    <w:rsid w:val="00506378"/>
    <w:rsid w:val="00506385"/>
    <w:rsid w:val="00506504"/>
    <w:rsid w:val="005065DB"/>
    <w:rsid w:val="00506AC7"/>
    <w:rsid w:val="0050703F"/>
    <w:rsid w:val="005072E8"/>
    <w:rsid w:val="0050744D"/>
    <w:rsid w:val="00507650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5EE"/>
    <w:rsid w:val="00511987"/>
    <w:rsid w:val="00511D66"/>
    <w:rsid w:val="00511F37"/>
    <w:rsid w:val="005120CB"/>
    <w:rsid w:val="005128C2"/>
    <w:rsid w:val="00512BB5"/>
    <w:rsid w:val="00512F8E"/>
    <w:rsid w:val="00512FED"/>
    <w:rsid w:val="00513618"/>
    <w:rsid w:val="00513669"/>
    <w:rsid w:val="00513755"/>
    <w:rsid w:val="00513865"/>
    <w:rsid w:val="00513995"/>
    <w:rsid w:val="00513D2A"/>
    <w:rsid w:val="00513FD2"/>
    <w:rsid w:val="00514221"/>
    <w:rsid w:val="0051480E"/>
    <w:rsid w:val="005149AB"/>
    <w:rsid w:val="00514BB4"/>
    <w:rsid w:val="005150B2"/>
    <w:rsid w:val="005151CF"/>
    <w:rsid w:val="00515547"/>
    <w:rsid w:val="00515701"/>
    <w:rsid w:val="00515929"/>
    <w:rsid w:val="00516276"/>
    <w:rsid w:val="0051660A"/>
    <w:rsid w:val="00516A69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A6F"/>
    <w:rsid w:val="00520B11"/>
    <w:rsid w:val="00520D65"/>
    <w:rsid w:val="00521054"/>
    <w:rsid w:val="0052144F"/>
    <w:rsid w:val="005215C3"/>
    <w:rsid w:val="0052186A"/>
    <w:rsid w:val="00521933"/>
    <w:rsid w:val="00521A3F"/>
    <w:rsid w:val="00521E1E"/>
    <w:rsid w:val="00522355"/>
    <w:rsid w:val="00522459"/>
    <w:rsid w:val="00522546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C93"/>
    <w:rsid w:val="00523D3E"/>
    <w:rsid w:val="005240BF"/>
    <w:rsid w:val="0052434D"/>
    <w:rsid w:val="00524CC1"/>
    <w:rsid w:val="00524D7C"/>
    <w:rsid w:val="005250BE"/>
    <w:rsid w:val="005253F4"/>
    <w:rsid w:val="0052543D"/>
    <w:rsid w:val="0052565B"/>
    <w:rsid w:val="005258E6"/>
    <w:rsid w:val="005258FC"/>
    <w:rsid w:val="00525912"/>
    <w:rsid w:val="0052591D"/>
    <w:rsid w:val="00525CEA"/>
    <w:rsid w:val="00526091"/>
    <w:rsid w:val="0052651D"/>
    <w:rsid w:val="0052676C"/>
    <w:rsid w:val="00526872"/>
    <w:rsid w:val="00526C08"/>
    <w:rsid w:val="00526D2F"/>
    <w:rsid w:val="00527108"/>
    <w:rsid w:val="00527A78"/>
    <w:rsid w:val="00527C77"/>
    <w:rsid w:val="00530444"/>
    <w:rsid w:val="00530659"/>
    <w:rsid w:val="005307EB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817"/>
    <w:rsid w:val="00533D23"/>
    <w:rsid w:val="00533D9A"/>
    <w:rsid w:val="00533DE0"/>
    <w:rsid w:val="00533E2E"/>
    <w:rsid w:val="00533E5A"/>
    <w:rsid w:val="00533F95"/>
    <w:rsid w:val="005340E6"/>
    <w:rsid w:val="00534264"/>
    <w:rsid w:val="0053440E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34D"/>
    <w:rsid w:val="0053666C"/>
    <w:rsid w:val="00536993"/>
    <w:rsid w:val="00536DF3"/>
    <w:rsid w:val="00536E1B"/>
    <w:rsid w:val="005372C2"/>
    <w:rsid w:val="00537709"/>
    <w:rsid w:val="00537A14"/>
    <w:rsid w:val="00537CD0"/>
    <w:rsid w:val="005400BF"/>
    <w:rsid w:val="00540230"/>
    <w:rsid w:val="0054080D"/>
    <w:rsid w:val="00540AF3"/>
    <w:rsid w:val="00540C63"/>
    <w:rsid w:val="00541354"/>
    <w:rsid w:val="005415B8"/>
    <w:rsid w:val="0054189E"/>
    <w:rsid w:val="00541A47"/>
    <w:rsid w:val="00541A72"/>
    <w:rsid w:val="00541F75"/>
    <w:rsid w:val="00541FF8"/>
    <w:rsid w:val="00542003"/>
    <w:rsid w:val="0054218D"/>
    <w:rsid w:val="005423DE"/>
    <w:rsid w:val="005424C5"/>
    <w:rsid w:val="00542549"/>
    <w:rsid w:val="005427C0"/>
    <w:rsid w:val="0054290A"/>
    <w:rsid w:val="005432F4"/>
    <w:rsid w:val="005434C7"/>
    <w:rsid w:val="0054379A"/>
    <w:rsid w:val="005438A2"/>
    <w:rsid w:val="00543955"/>
    <w:rsid w:val="005441FE"/>
    <w:rsid w:val="00544316"/>
    <w:rsid w:val="005443AB"/>
    <w:rsid w:val="00544419"/>
    <w:rsid w:val="0054448F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7042"/>
    <w:rsid w:val="005472ED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482"/>
    <w:rsid w:val="0055190A"/>
    <w:rsid w:val="00551AB0"/>
    <w:rsid w:val="00551AC5"/>
    <w:rsid w:val="00551CC8"/>
    <w:rsid w:val="00552256"/>
    <w:rsid w:val="005526B1"/>
    <w:rsid w:val="005526C1"/>
    <w:rsid w:val="0055281F"/>
    <w:rsid w:val="005528DF"/>
    <w:rsid w:val="00552B9A"/>
    <w:rsid w:val="00552C60"/>
    <w:rsid w:val="00552C6E"/>
    <w:rsid w:val="00552FB4"/>
    <w:rsid w:val="00553188"/>
    <w:rsid w:val="005539E2"/>
    <w:rsid w:val="00553D3B"/>
    <w:rsid w:val="00554CA9"/>
    <w:rsid w:val="00555372"/>
    <w:rsid w:val="005553C0"/>
    <w:rsid w:val="0055565A"/>
    <w:rsid w:val="00555726"/>
    <w:rsid w:val="00555881"/>
    <w:rsid w:val="00555EDF"/>
    <w:rsid w:val="00555F77"/>
    <w:rsid w:val="005563F9"/>
    <w:rsid w:val="00556589"/>
    <w:rsid w:val="005565D0"/>
    <w:rsid w:val="00556683"/>
    <w:rsid w:val="00556FA0"/>
    <w:rsid w:val="00557086"/>
    <w:rsid w:val="0055712E"/>
    <w:rsid w:val="00557203"/>
    <w:rsid w:val="00557571"/>
    <w:rsid w:val="00557B07"/>
    <w:rsid w:val="00557B0B"/>
    <w:rsid w:val="00557B1A"/>
    <w:rsid w:val="00557B24"/>
    <w:rsid w:val="00557C9C"/>
    <w:rsid w:val="00560059"/>
    <w:rsid w:val="00560551"/>
    <w:rsid w:val="00560596"/>
    <w:rsid w:val="005606B7"/>
    <w:rsid w:val="00560D69"/>
    <w:rsid w:val="00561060"/>
    <w:rsid w:val="005610E1"/>
    <w:rsid w:val="005616EE"/>
    <w:rsid w:val="005617A3"/>
    <w:rsid w:val="00561915"/>
    <w:rsid w:val="005619C2"/>
    <w:rsid w:val="00561A93"/>
    <w:rsid w:val="00561C01"/>
    <w:rsid w:val="00562015"/>
    <w:rsid w:val="00562729"/>
    <w:rsid w:val="00562944"/>
    <w:rsid w:val="005630CE"/>
    <w:rsid w:val="005632E0"/>
    <w:rsid w:val="005635DC"/>
    <w:rsid w:val="005636A1"/>
    <w:rsid w:val="005637F6"/>
    <w:rsid w:val="005638F4"/>
    <w:rsid w:val="00564350"/>
    <w:rsid w:val="005648E7"/>
    <w:rsid w:val="00564A5F"/>
    <w:rsid w:val="00564D30"/>
    <w:rsid w:val="005650CD"/>
    <w:rsid w:val="005654C0"/>
    <w:rsid w:val="00565971"/>
    <w:rsid w:val="00565CC5"/>
    <w:rsid w:val="00565CFF"/>
    <w:rsid w:val="00565E51"/>
    <w:rsid w:val="0056641E"/>
    <w:rsid w:val="0056643C"/>
    <w:rsid w:val="005664A3"/>
    <w:rsid w:val="0056742E"/>
    <w:rsid w:val="00567665"/>
    <w:rsid w:val="005679F6"/>
    <w:rsid w:val="00567BC3"/>
    <w:rsid w:val="00570159"/>
    <w:rsid w:val="0057027C"/>
    <w:rsid w:val="00570DF9"/>
    <w:rsid w:val="00570EA7"/>
    <w:rsid w:val="00570F2D"/>
    <w:rsid w:val="00570F30"/>
    <w:rsid w:val="00571235"/>
    <w:rsid w:val="0057161B"/>
    <w:rsid w:val="005718E4"/>
    <w:rsid w:val="00571BB6"/>
    <w:rsid w:val="00571D34"/>
    <w:rsid w:val="0057213F"/>
    <w:rsid w:val="0057256F"/>
    <w:rsid w:val="00572782"/>
    <w:rsid w:val="005728FB"/>
    <w:rsid w:val="00572B45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638"/>
    <w:rsid w:val="0057571F"/>
    <w:rsid w:val="0057573B"/>
    <w:rsid w:val="00575B09"/>
    <w:rsid w:val="00575B70"/>
    <w:rsid w:val="00575EE3"/>
    <w:rsid w:val="00576075"/>
    <w:rsid w:val="005764F9"/>
    <w:rsid w:val="00576546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77F30"/>
    <w:rsid w:val="0058029F"/>
    <w:rsid w:val="005804B6"/>
    <w:rsid w:val="00580779"/>
    <w:rsid w:val="00580C31"/>
    <w:rsid w:val="00581240"/>
    <w:rsid w:val="0058145D"/>
    <w:rsid w:val="00581A14"/>
    <w:rsid w:val="00581AAF"/>
    <w:rsid w:val="00581D81"/>
    <w:rsid w:val="00581E8F"/>
    <w:rsid w:val="00582076"/>
    <w:rsid w:val="005820FE"/>
    <w:rsid w:val="00582520"/>
    <w:rsid w:val="0058282F"/>
    <w:rsid w:val="00582DDB"/>
    <w:rsid w:val="00583CF9"/>
    <w:rsid w:val="005840A5"/>
    <w:rsid w:val="00584130"/>
    <w:rsid w:val="005844B6"/>
    <w:rsid w:val="00584FBF"/>
    <w:rsid w:val="0058503E"/>
    <w:rsid w:val="0058570A"/>
    <w:rsid w:val="00585B89"/>
    <w:rsid w:val="00585DA7"/>
    <w:rsid w:val="00585F40"/>
    <w:rsid w:val="005860C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C12"/>
    <w:rsid w:val="005900DA"/>
    <w:rsid w:val="00590827"/>
    <w:rsid w:val="00590D9D"/>
    <w:rsid w:val="005913F3"/>
    <w:rsid w:val="005914E1"/>
    <w:rsid w:val="00591665"/>
    <w:rsid w:val="0059192C"/>
    <w:rsid w:val="00591A8D"/>
    <w:rsid w:val="00591B78"/>
    <w:rsid w:val="00591D20"/>
    <w:rsid w:val="00592548"/>
    <w:rsid w:val="005925D5"/>
    <w:rsid w:val="00592805"/>
    <w:rsid w:val="00592896"/>
    <w:rsid w:val="0059292F"/>
    <w:rsid w:val="005929E3"/>
    <w:rsid w:val="00592D3A"/>
    <w:rsid w:val="00592E3B"/>
    <w:rsid w:val="0059334C"/>
    <w:rsid w:val="005934AC"/>
    <w:rsid w:val="005934B1"/>
    <w:rsid w:val="0059371A"/>
    <w:rsid w:val="00593743"/>
    <w:rsid w:val="005937C0"/>
    <w:rsid w:val="005937ED"/>
    <w:rsid w:val="00593A57"/>
    <w:rsid w:val="00593F4B"/>
    <w:rsid w:val="005941F5"/>
    <w:rsid w:val="00594323"/>
    <w:rsid w:val="00594653"/>
    <w:rsid w:val="00594704"/>
    <w:rsid w:val="00594914"/>
    <w:rsid w:val="00594C3A"/>
    <w:rsid w:val="00595136"/>
    <w:rsid w:val="005951C9"/>
    <w:rsid w:val="00595294"/>
    <w:rsid w:val="00595B52"/>
    <w:rsid w:val="00595D94"/>
    <w:rsid w:val="00595D9C"/>
    <w:rsid w:val="00596087"/>
    <w:rsid w:val="00596934"/>
    <w:rsid w:val="0059700D"/>
    <w:rsid w:val="00597128"/>
    <w:rsid w:val="00597230"/>
    <w:rsid w:val="0059759D"/>
    <w:rsid w:val="005977DE"/>
    <w:rsid w:val="0059794B"/>
    <w:rsid w:val="00597967"/>
    <w:rsid w:val="00597AA4"/>
    <w:rsid w:val="00597B39"/>
    <w:rsid w:val="00597F53"/>
    <w:rsid w:val="005A06EA"/>
    <w:rsid w:val="005A097A"/>
    <w:rsid w:val="005A0990"/>
    <w:rsid w:val="005A0CB7"/>
    <w:rsid w:val="005A0D92"/>
    <w:rsid w:val="005A1024"/>
    <w:rsid w:val="005A1437"/>
    <w:rsid w:val="005A1788"/>
    <w:rsid w:val="005A1A93"/>
    <w:rsid w:val="005A1DF9"/>
    <w:rsid w:val="005A2674"/>
    <w:rsid w:val="005A26BC"/>
    <w:rsid w:val="005A275C"/>
    <w:rsid w:val="005A28F1"/>
    <w:rsid w:val="005A29EC"/>
    <w:rsid w:val="005A2B51"/>
    <w:rsid w:val="005A2C34"/>
    <w:rsid w:val="005A2C8B"/>
    <w:rsid w:val="005A2C97"/>
    <w:rsid w:val="005A3064"/>
    <w:rsid w:val="005A32E3"/>
    <w:rsid w:val="005A3301"/>
    <w:rsid w:val="005A356F"/>
    <w:rsid w:val="005A35B7"/>
    <w:rsid w:val="005A391C"/>
    <w:rsid w:val="005A3AA8"/>
    <w:rsid w:val="005A3AE3"/>
    <w:rsid w:val="005A3F43"/>
    <w:rsid w:val="005A4232"/>
    <w:rsid w:val="005A4243"/>
    <w:rsid w:val="005A4292"/>
    <w:rsid w:val="005A468A"/>
    <w:rsid w:val="005A49FC"/>
    <w:rsid w:val="005A4B77"/>
    <w:rsid w:val="005A4BF8"/>
    <w:rsid w:val="005A4C0E"/>
    <w:rsid w:val="005A4E1F"/>
    <w:rsid w:val="005A521C"/>
    <w:rsid w:val="005A569E"/>
    <w:rsid w:val="005A58B4"/>
    <w:rsid w:val="005A58BF"/>
    <w:rsid w:val="005A5AEB"/>
    <w:rsid w:val="005A5E83"/>
    <w:rsid w:val="005A5E8B"/>
    <w:rsid w:val="005A5F89"/>
    <w:rsid w:val="005A5FCE"/>
    <w:rsid w:val="005A6706"/>
    <w:rsid w:val="005A6946"/>
    <w:rsid w:val="005A6E63"/>
    <w:rsid w:val="005A7402"/>
    <w:rsid w:val="005A79EA"/>
    <w:rsid w:val="005A7A9A"/>
    <w:rsid w:val="005A7B15"/>
    <w:rsid w:val="005A7B61"/>
    <w:rsid w:val="005B00E9"/>
    <w:rsid w:val="005B06E5"/>
    <w:rsid w:val="005B0762"/>
    <w:rsid w:val="005B0A9C"/>
    <w:rsid w:val="005B0CD9"/>
    <w:rsid w:val="005B0F57"/>
    <w:rsid w:val="005B125A"/>
    <w:rsid w:val="005B1578"/>
    <w:rsid w:val="005B16CA"/>
    <w:rsid w:val="005B16DD"/>
    <w:rsid w:val="005B17A9"/>
    <w:rsid w:val="005B20CB"/>
    <w:rsid w:val="005B2143"/>
    <w:rsid w:val="005B2427"/>
    <w:rsid w:val="005B294D"/>
    <w:rsid w:val="005B2D66"/>
    <w:rsid w:val="005B2D68"/>
    <w:rsid w:val="005B302B"/>
    <w:rsid w:val="005B329C"/>
    <w:rsid w:val="005B33F5"/>
    <w:rsid w:val="005B33FF"/>
    <w:rsid w:val="005B353C"/>
    <w:rsid w:val="005B35AB"/>
    <w:rsid w:val="005B3795"/>
    <w:rsid w:val="005B3852"/>
    <w:rsid w:val="005B40EA"/>
    <w:rsid w:val="005B4286"/>
    <w:rsid w:val="005B43B9"/>
    <w:rsid w:val="005B4510"/>
    <w:rsid w:val="005B459C"/>
    <w:rsid w:val="005B45A0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558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4E"/>
    <w:rsid w:val="005C1ED2"/>
    <w:rsid w:val="005C2185"/>
    <w:rsid w:val="005C24B2"/>
    <w:rsid w:val="005C28DE"/>
    <w:rsid w:val="005C2AAD"/>
    <w:rsid w:val="005C2DCE"/>
    <w:rsid w:val="005C3298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416"/>
    <w:rsid w:val="005C554A"/>
    <w:rsid w:val="005C55C6"/>
    <w:rsid w:val="005C55F2"/>
    <w:rsid w:val="005C55F6"/>
    <w:rsid w:val="005C5AA1"/>
    <w:rsid w:val="005C5B31"/>
    <w:rsid w:val="005C5BF6"/>
    <w:rsid w:val="005C5CD8"/>
    <w:rsid w:val="005C5D8E"/>
    <w:rsid w:val="005C5DCD"/>
    <w:rsid w:val="005C5EF2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C7B55"/>
    <w:rsid w:val="005D0105"/>
    <w:rsid w:val="005D048A"/>
    <w:rsid w:val="005D0565"/>
    <w:rsid w:val="005D066F"/>
    <w:rsid w:val="005D0753"/>
    <w:rsid w:val="005D0CC1"/>
    <w:rsid w:val="005D0EF8"/>
    <w:rsid w:val="005D0F71"/>
    <w:rsid w:val="005D0FAD"/>
    <w:rsid w:val="005D1050"/>
    <w:rsid w:val="005D1409"/>
    <w:rsid w:val="005D14A8"/>
    <w:rsid w:val="005D1566"/>
    <w:rsid w:val="005D177D"/>
    <w:rsid w:val="005D1A55"/>
    <w:rsid w:val="005D2372"/>
    <w:rsid w:val="005D23EA"/>
    <w:rsid w:val="005D2623"/>
    <w:rsid w:val="005D27D0"/>
    <w:rsid w:val="005D283C"/>
    <w:rsid w:val="005D2931"/>
    <w:rsid w:val="005D2E2B"/>
    <w:rsid w:val="005D30C7"/>
    <w:rsid w:val="005D31F8"/>
    <w:rsid w:val="005D35A5"/>
    <w:rsid w:val="005D3E0A"/>
    <w:rsid w:val="005D433B"/>
    <w:rsid w:val="005D438D"/>
    <w:rsid w:val="005D46A6"/>
    <w:rsid w:val="005D4942"/>
    <w:rsid w:val="005D4981"/>
    <w:rsid w:val="005D4A8B"/>
    <w:rsid w:val="005D4B71"/>
    <w:rsid w:val="005D4D29"/>
    <w:rsid w:val="005D4ED9"/>
    <w:rsid w:val="005D543C"/>
    <w:rsid w:val="005D5512"/>
    <w:rsid w:val="005D579C"/>
    <w:rsid w:val="005D5CD4"/>
    <w:rsid w:val="005D5D95"/>
    <w:rsid w:val="005D5DE0"/>
    <w:rsid w:val="005D5ED5"/>
    <w:rsid w:val="005D5FD6"/>
    <w:rsid w:val="005D606D"/>
    <w:rsid w:val="005D61F7"/>
    <w:rsid w:val="005D6466"/>
    <w:rsid w:val="005D6862"/>
    <w:rsid w:val="005D6BDA"/>
    <w:rsid w:val="005D6CB1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57C"/>
    <w:rsid w:val="005E17F8"/>
    <w:rsid w:val="005E17FA"/>
    <w:rsid w:val="005E1DE1"/>
    <w:rsid w:val="005E1EF7"/>
    <w:rsid w:val="005E2324"/>
    <w:rsid w:val="005E2702"/>
    <w:rsid w:val="005E3154"/>
    <w:rsid w:val="005E340B"/>
    <w:rsid w:val="005E377E"/>
    <w:rsid w:val="005E3934"/>
    <w:rsid w:val="005E3B95"/>
    <w:rsid w:val="005E497A"/>
    <w:rsid w:val="005E4980"/>
    <w:rsid w:val="005E4A74"/>
    <w:rsid w:val="005E4C1E"/>
    <w:rsid w:val="005E4D4B"/>
    <w:rsid w:val="005E4F90"/>
    <w:rsid w:val="005E5A71"/>
    <w:rsid w:val="005E5B33"/>
    <w:rsid w:val="005E5F2E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63F"/>
    <w:rsid w:val="005F06C7"/>
    <w:rsid w:val="005F09E4"/>
    <w:rsid w:val="005F0A7E"/>
    <w:rsid w:val="005F0AE4"/>
    <w:rsid w:val="005F0C2F"/>
    <w:rsid w:val="005F0E2B"/>
    <w:rsid w:val="005F0E95"/>
    <w:rsid w:val="005F139E"/>
    <w:rsid w:val="005F1412"/>
    <w:rsid w:val="005F14E1"/>
    <w:rsid w:val="005F17FF"/>
    <w:rsid w:val="005F1A71"/>
    <w:rsid w:val="005F1B0E"/>
    <w:rsid w:val="005F20DB"/>
    <w:rsid w:val="005F2355"/>
    <w:rsid w:val="005F25A0"/>
    <w:rsid w:val="005F2C4C"/>
    <w:rsid w:val="005F30E6"/>
    <w:rsid w:val="005F37E0"/>
    <w:rsid w:val="005F3E86"/>
    <w:rsid w:val="005F3F08"/>
    <w:rsid w:val="005F4495"/>
    <w:rsid w:val="005F45EA"/>
    <w:rsid w:val="005F4A1E"/>
    <w:rsid w:val="005F4AAA"/>
    <w:rsid w:val="005F4D0A"/>
    <w:rsid w:val="005F51D0"/>
    <w:rsid w:val="005F53C4"/>
    <w:rsid w:val="005F586E"/>
    <w:rsid w:val="005F5B35"/>
    <w:rsid w:val="005F5DDB"/>
    <w:rsid w:val="005F5F0A"/>
    <w:rsid w:val="005F6002"/>
    <w:rsid w:val="005F6102"/>
    <w:rsid w:val="005F61CD"/>
    <w:rsid w:val="005F64C3"/>
    <w:rsid w:val="005F6B1B"/>
    <w:rsid w:val="005F6B83"/>
    <w:rsid w:val="005F6D59"/>
    <w:rsid w:val="005F7038"/>
    <w:rsid w:val="005F79A4"/>
    <w:rsid w:val="005F7A92"/>
    <w:rsid w:val="005F7E68"/>
    <w:rsid w:val="0060013C"/>
    <w:rsid w:val="00600249"/>
    <w:rsid w:val="006003F5"/>
    <w:rsid w:val="00600698"/>
    <w:rsid w:val="00600754"/>
    <w:rsid w:val="006007E5"/>
    <w:rsid w:val="00600A58"/>
    <w:rsid w:val="00601425"/>
    <w:rsid w:val="0060173E"/>
    <w:rsid w:val="00601898"/>
    <w:rsid w:val="00601A61"/>
    <w:rsid w:val="00601B5A"/>
    <w:rsid w:val="00601BBB"/>
    <w:rsid w:val="00601D37"/>
    <w:rsid w:val="00602154"/>
    <w:rsid w:val="006021B7"/>
    <w:rsid w:val="00602460"/>
    <w:rsid w:val="006024BC"/>
    <w:rsid w:val="0060251F"/>
    <w:rsid w:val="0060259F"/>
    <w:rsid w:val="006027C8"/>
    <w:rsid w:val="00602815"/>
    <w:rsid w:val="0060282F"/>
    <w:rsid w:val="00603102"/>
    <w:rsid w:val="006031F9"/>
    <w:rsid w:val="0060337B"/>
    <w:rsid w:val="00603474"/>
    <w:rsid w:val="00603865"/>
    <w:rsid w:val="00603A65"/>
    <w:rsid w:val="00603C5D"/>
    <w:rsid w:val="006040AC"/>
    <w:rsid w:val="00604209"/>
    <w:rsid w:val="006043B6"/>
    <w:rsid w:val="006046FB"/>
    <w:rsid w:val="006047A3"/>
    <w:rsid w:val="00604D5B"/>
    <w:rsid w:val="00604E53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970"/>
    <w:rsid w:val="006070FA"/>
    <w:rsid w:val="006073CA"/>
    <w:rsid w:val="00607736"/>
    <w:rsid w:val="00607829"/>
    <w:rsid w:val="00607DA0"/>
    <w:rsid w:val="00607EF2"/>
    <w:rsid w:val="00607FDB"/>
    <w:rsid w:val="00610239"/>
    <w:rsid w:val="0061071E"/>
    <w:rsid w:val="00610728"/>
    <w:rsid w:val="00610873"/>
    <w:rsid w:val="00610948"/>
    <w:rsid w:val="00610DA5"/>
    <w:rsid w:val="00610F24"/>
    <w:rsid w:val="006113B6"/>
    <w:rsid w:val="006115F1"/>
    <w:rsid w:val="00612117"/>
    <w:rsid w:val="0061229C"/>
    <w:rsid w:val="00612512"/>
    <w:rsid w:val="00612561"/>
    <w:rsid w:val="006127BB"/>
    <w:rsid w:val="00612A27"/>
    <w:rsid w:val="00612A61"/>
    <w:rsid w:val="00612E51"/>
    <w:rsid w:val="00612FE5"/>
    <w:rsid w:val="0061330D"/>
    <w:rsid w:val="006133C3"/>
    <w:rsid w:val="00613457"/>
    <w:rsid w:val="006135A4"/>
    <w:rsid w:val="00613AC4"/>
    <w:rsid w:val="00613B43"/>
    <w:rsid w:val="00613E93"/>
    <w:rsid w:val="00614028"/>
    <w:rsid w:val="006140D3"/>
    <w:rsid w:val="006141A7"/>
    <w:rsid w:val="006141B5"/>
    <w:rsid w:val="006143D5"/>
    <w:rsid w:val="006148EB"/>
    <w:rsid w:val="00614956"/>
    <w:rsid w:val="00615377"/>
    <w:rsid w:val="006155F8"/>
    <w:rsid w:val="00615607"/>
    <w:rsid w:val="006156CC"/>
    <w:rsid w:val="00615799"/>
    <w:rsid w:val="00615D6B"/>
    <w:rsid w:val="00615D7C"/>
    <w:rsid w:val="00615DC1"/>
    <w:rsid w:val="00615E1C"/>
    <w:rsid w:val="00615F52"/>
    <w:rsid w:val="006161D2"/>
    <w:rsid w:val="006162F5"/>
    <w:rsid w:val="00616446"/>
    <w:rsid w:val="0061648E"/>
    <w:rsid w:val="00616581"/>
    <w:rsid w:val="00616B59"/>
    <w:rsid w:val="00617350"/>
    <w:rsid w:val="0061799F"/>
    <w:rsid w:val="006179C5"/>
    <w:rsid w:val="00617A1D"/>
    <w:rsid w:val="00617A9E"/>
    <w:rsid w:val="00617C23"/>
    <w:rsid w:val="006200D9"/>
    <w:rsid w:val="00620341"/>
    <w:rsid w:val="00620955"/>
    <w:rsid w:val="00620B65"/>
    <w:rsid w:val="00620D6A"/>
    <w:rsid w:val="0062114E"/>
    <w:rsid w:val="0062150D"/>
    <w:rsid w:val="0062151B"/>
    <w:rsid w:val="0062157C"/>
    <w:rsid w:val="0062204C"/>
    <w:rsid w:val="0062246A"/>
    <w:rsid w:val="006224F6"/>
    <w:rsid w:val="0062270E"/>
    <w:rsid w:val="00622830"/>
    <w:rsid w:val="006228A6"/>
    <w:rsid w:val="00623072"/>
    <w:rsid w:val="006231B5"/>
    <w:rsid w:val="0062365D"/>
    <w:rsid w:val="00623815"/>
    <w:rsid w:val="006239A7"/>
    <w:rsid w:val="006239B6"/>
    <w:rsid w:val="00623E54"/>
    <w:rsid w:val="00623F93"/>
    <w:rsid w:val="006245D1"/>
    <w:rsid w:val="0062480B"/>
    <w:rsid w:val="00624BC8"/>
    <w:rsid w:val="00624E0E"/>
    <w:rsid w:val="006250B8"/>
    <w:rsid w:val="006250C8"/>
    <w:rsid w:val="006251FF"/>
    <w:rsid w:val="0062522C"/>
    <w:rsid w:val="00625469"/>
    <w:rsid w:val="006254DF"/>
    <w:rsid w:val="00625A0F"/>
    <w:rsid w:val="00625A97"/>
    <w:rsid w:val="00625F6B"/>
    <w:rsid w:val="006260B9"/>
    <w:rsid w:val="0062634C"/>
    <w:rsid w:val="00626402"/>
    <w:rsid w:val="0062682C"/>
    <w:rsid w:val="00626ACB"/>
    <w:rsid w:val="006270E5"/>
    <w:rsid w:val="006270E8"/>
    <w:rsid w:val="0062713D"/>
    <w:rsid w:val="0062761F"/>
    <w:rsid w:val="00627AD7"/>
    <w:rsid w:val="00627C7B"/>
    <w:rsid w:val="00627E26"/>
    <w:rsid w:val="00627FF4"/>
    <w:rsid w:val="006305C1"/>
    <w:rsid w:val="00630C38"/>
    <w:rsid w:val="00630CCC"/>
    <w:rsid w:val="00631000"/>
    <w:rsid w:val="006310B8"/>
    <w:rsid w:val="006311AF"/>
    <w:rsid w:val="0063134C"/>
    <w:rsid w:val="00631408"/>
    <w:rsid w:val="00631712"/>
    <w:rsid w:val="006317CF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E4E"/>
    <w:rsid w:val="00634F15"/>
    <w:rsid w:val="0063508D"/>
    <w:rsid w:val="00635092"/>
    <w:rsid w:val="00635568"/>
    <w:rsid w:val="006355D2"/>
    <w:rsid w:val="006355FF"/>
    <w:rsid w:val="006356C3"/>
    <w:rsid w:val="00635902"/>
    <w:rsid w:val="006359F2"/>
    <w:rsid w:val="00635BD3"/>
    <w:rsid w:val="0063613D"/>
    <w:rsid w:val="006361F4"/>
    <w:rsid w:val="006365A9"/>
    <w:rsid w:val="006366C3"/>
    <w:rsid w:val="00636D6A"/>
    <w:rsid w:val="00636DD8"/>
    <w:rsid w:val="00637766"/>
    <w:rsid w:val="006378D3"/>
    <w:rsid w:val="00637B55"/>
    <w:rsid w:val="00637D2D"/>
    <w:rsid w:val="00640101"/>
    <w:rsid w:val="00640258"/>
    <w:rsid w:val="00640F68"/>
    <w:rsid w:val="00641131"/>
    <w:rsid w:val="0064163C"/>
    <w:rsid w:val="00641810"/>
    <w:rsid w:val="00641B33"/>
    <w:rsid w:val="00641DF3"/>
    <w:rsid w:val="00641F30"/>
    <w:rsid w:val="00642495"/>
    <w:rsid w:val="006424DD"/>
    <w:rsid w:val="006426F2"/>
    <w:rsid w:val="00642B95"/>
    <w:rsid w:val="006431FE"/>
    <w:rsid w:val="00643579"/>
    <w:rsid w:val="00643A5C"/>
    <w:rsid w:val="00643D35"/>
    <w:rsid w:val="00643F0D"/>
    <w:rsid w:val="006440B2"/>
    <w:rsid w:val="006440C2"/>
    <w:rsid w:val="0064467A"/>
    <w:rsid w:val="0064469A"/>
    <w:rsid w:val="00644889"/>
    <w:rsid w:val="00644C86"/>
    <w:rsid w:val="00644E16"/>
    <w:rsid w:val="00645069"/>
    <w:rsid w:val="00645549"/>
    <w:rsid w:val="006455B9"/>
    <w:rsid w:val="006457E1"/>
    <w:rsid w:val="00645C84"/>
    <w:rsid w:val="00645F8F"/>
    <w:rsid w:val="00646071"/>
    <w:rsid w:val="006462BF"/>
    <w:rsid w:val="00646502"/>
    <w:rsid w:val="00646610"/>
    <w:rsid w:val="006467BD"/>
    <w:rsid w:val="006468DB"/>
    <w:rsid w:val="006469A2"/>
    <w:rsid w:val="006469D5"/>
    <w:rsid w:val="00646E11"/>
    <w:rsid w:val="00646F57"/>
    <w:rsid w:val="00647134"/>
    <w:rsid w:val="0064755B"/>
    <w:rsid w:val="00647D73"/>
    <w:rsid w:val="00647DDF"/>
    <w:rsid w:val="00650039"/>
    <w:rsid w:val="0065058B"/>
    <w:rsid w:val="00651000"/>
    <w:rsid w:val="0065123E"/>
    <w:rsid w:val="00651289"/>
    <w:rsid w:val="00651313"/>
    <w:rsid w:val="0065136F"/>
    <w:rsid w:val="006513C5"/>
    <w:rsid w:val="00651548"/>
    <w:rsid w:val="00651E4F"/>
    <w:rsid w:val="006523F4"/>
    <w:rsid w:val="00652AA9"/>
    <w:rsid w:val="00652F95"/>
    <w:rsid w:val="0065301E"/>
    <w:rsid w:val="00653284"/>
    <w:rsid w:val="00653568"/>
    <w:rsid w:val="00653AA4"/>
    <w:rsid w:val="00653E32"/>
    <w:rsid w:val="006545BA"/>
    <w:rsid w:val="00654A8B"/>
    <w:rsid w:val="00654BDB"/>
    <w:rsid w:val="00654DBF"/>
    <w:rsid w:val="00654EBE"/>
    <w:rsid w:val="00655020"/>
    <w:rsid w:val="006551EC"/>
    <w:rsid w:val="00655485"/>
    <w:rsid w:val="00655818"/>
    <w:rsid w:val="006558C9"/>
    <w:rsid w:val="006558EB"/>
    <w:rsid w:val="0065629A"/>
    <w:rsid w:val="006564E9"/>
    <w:rsid w:val="00656639"/>
    <w:rsid w:val="0065663B"/>
    <w:rsid w:val="0065728B"/>
    <w:rsid w:val="00657332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0A6"/>
    <w:rsid w:val="006612AD"/>
    <w:rsid w:val="0066132C"/>
    <w:rsid w:val="00661794"/>
    <w:rsid w:val="00661C19"/>
    <w:rsid w:val="00661C8B"/>
    <w:rsid w:val="00661CFD"/>
    <w:rsid w:val="00661ED6"/>
    <w:rsid w:val="006621C9"/>
    <w:rsid w:val="00662442"/>
    <w:rsid w:val="006626AF"/>
    <w:rsid w:val="006628A7"/>
    <w:rsid w:val="00662B04"/>
    <w:rsid w:val="00662BB5"/>
    <w:rsid w:val="006630AE"/>
    <w:rsid w:val="0066372A"/>
    <w:rsid w:val="00663ADD"/>
    <w:rsid w:val="00663BA5"/>
    <w:rsid w:val="00663CB4"/>
    <w:rsid w:val="00663DC8"/>
    <w:rsid w:val="00663FB5"/>
    <w:rsid w:val="006640AF"/>
    <w:rsid w:val="00664144"/>
    <w:rsid w:val="00664424"/>
    <w:rsid w:val="00664481"/>
    <w:rsid w:val="006645FB"/>
    <w:rsid w:val="006648B5"/>
    <w:rsid w:val="00664DC9"/>
    <w:rsid w:val="006654FE"/>
    <w:rsid w:val="006656C1"/>
    <w:rsid w:val="00665EA6"/>
    <w:rsid w:val="0066608E"/>
    <w:rsid w:val="00666276"/>
    <w:rsid w:val="006664F7"/>
    <w:rsid w:val="006667BD"/>
    <w:rsid w:val="00666BC9"/>
    <w:rsid w:val="00666C58"/>
    <w:rsid w:val="00666D2B"/>
    <w:rsid w:val="00666E86"/>
    <w:rsid w:val="0066727C"/>
    <w:rsid w:val="0066727F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08F"/>
    <w:rsid w:val="006712BC"/>
    <w:rsid w:val="0067188F"/>
    <w:rsid w:val="00671916"/>
    <w:rsid w:val="00671C38"/>
    <w:rsid w:val="0067258A"/>
    <w:rsid w:val="00672C4F"/>
    <w:rsid w:val="00672EEC"/>
    <w:rsid w:val="00673582"/>
    <w:rsid w:val="006737A5"/>
    <w:rsid w:val="006737C8"/>
    <w:rsid w:val="00674003"/>
    <w:rsid w:val="00674213"/>
    <w:rsid w:val="0067428A"/>
    <w:rsid w:val="00674334"/>
    <w:rsid w:val="00674454"/>
    <w:rsid w:val="00674633"/>
    <w:rsid w:val="0067468B"/>
    <w:rsid w:val="00674D67"/>
    <w:rsid w:val="00674E6D"/>
    <w:rsid w:val="0067536C"/>
    <w:rsid w:val="0067542F"/>
    <w:rsid w:val="00675971"/>
    <w:rsid w:val="00675B6E"/>
    <w:rsid w:val="00675C08"/>
    <w:rsid w:val="00675C8F"/>
    <w:rsid w:val="00675FA6"/>
    <w:rsid w:val="00675FD6"/>
    <w:rsid w:val="0067606B"/>
    <w:rsid w:val="006760E1"/>
    <w:rsid w:val="00676162"/>
    <w:rsid w:val="006764F8"/>
    <w:rsid w:val="006766F8"/>
    <w:rsid w:val="00676AA4"/>
    <w:rsid w:val="00676CE7"/>
    <w:rsid w:val="00677315"/>
    <w:rsid w:val="006776B0"/>
    <w:rsid w:val="00677918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10E"/>
    <w:rsid w:val="0068246F"/>
    <w:rsid w:val="00682A48"/>
    <w:rsid w:val="00682AB8"/>
    <w:rsid w:val="00682B0F"/>
    <w:rsid w:val="00682B34"/>
    <w:rsid w:val="00682DBC"/>
    <w:rsid w:val="00682E96"/>
    <w:rsid w:val="00683089"/>
    <w:rsid w:val="0068349C"/>
    <w:rsid w:val="006836CC"/>
    <w:rsid w:val="00683869"/>
    <w:rsid w:val="006838C2"/>
    <w:rsid w:val="00683E40"/>
    <w:rsid w:val="00683F01"/>
    <w:rsid w:val="00683FEA"/>
    <w:rsid w:val="00684036"/>
    <w:rsid w:val="006841EC"/>
    <w:rsid w:val="0068426B"/>
    <w:rsid w:val="00684291"/>
    <w:rsid w:val="00684461"/>
    <w:rsid w:val="00684642"/>
    <w:rsid w:val="00684672"/>
    <w:rsid w:val="0068479E"/>
    <w:rsid w:val="00684FAB"/>
    <w:rsid w:val="00685444"/>
    <w:rsid w:val="006854A7"/>
    <w:rsid w:val="0068561E"/>
    <w:rsid w:val="006856B4"/>
    <w:rsid w:val="006859A0"/>
    <w:rsid w:val="00685B00"/>
    <w:rsid w:val="00685B8F"/>
    <w:rsid w:val="00685CEE"/>
    <w:rsid w:val="006865F5"/>
    <w:rsid w:val="00686708"/>
    <w:rsid w:val="006867CC"/>
    <w:rsid w:val="00686AB8"/>
    <w:rsid w:val="00686B5A"/>
    <w:rsid w:val="00686FCA"/>
    <w:rsid w:val="00687123"/>
    <w:rsid w:val="006871D8"/>
    <w:rsid w:val="006874F7"/>
    <w:rsid w:val="006876E7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0F20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462"/>
    <w:rsid w:val="0069350F"/>
    <w:rsid w:val="00693899"/>
    <w:rsid w:val="00693A19"/>
    <w:rsid w:val="00693B05"/>
    <w:rsid w:val="00693BC9"/>
    <w:rsid w:val="00693D0C"/>
    <w:rsid w:val="00694083"/>
    <w:rsid w:val="006941D4"/>
    <w:rsid w:val="00694B77"/>
    <w:rsid w:val="0069506C"/>
    <w:rsid w:val="00695369"/>
    <w:rsid w:val="0069563B"/>
    <w:rsid w:val="00695900"/>
    <w:rsid w:val="00695955"/>
    <w:rsid w:val="00695B69"/>
    <w:rsid w:val="00695B7C"/>
    <w:rsid w:val="00695BB8"/>
    <w:rsid w:val="00695E2A"/>
    <w:rsid w:val="00696005"/>
    <w:rsid w:val="00696443"/>
    <w:rsid w:val="00696667"/>
    <w:rsid w:val="006968A2"/>
    <w:rsid w:val="0069692A"/>
    <w:rsid w:val="00696A00"/>
    <w:rsid w:val="00697359"/>
    <w:rsid w:val="00697730"/>
    <w:rsid w:val="00697A3A"/>
    <w:rsid w:val="006A0094"/>
    <w:rsid w:val="006A00FB"/>
    <w:rsid w:val="006A0451"/>
    <w:rsid w:val="006A0563"/>
    <w:rsid w:val="006A14CC"/>
    <w:rsid w:val="006A168C"/>
    <w:rsid w:val="006A1815"/>
    <w:rsid w:val="006A1B0E"/>
    <w:rsid w:val="006A1B37"/>
    <w:rsid w:val="006A2695"/>
    <w:rsid w:val="006A270E"/>
    <w:rsid w:val="006A27E1"/>
    <w:rsid w:val="006A2804"/>
    <w:rsid w:val="006A280B"/>
    <w:rsid w:val="006A2884"/>
    <w:rsid w:val="006A2E67"/>
    <w:rsid w:val="006A2F21"/>
    <w:rsid w:val="006A30DA"/>
    <w:rsid w:val="006A3187"/>
    <w:rsid w:val="006A3427"/>
    <w:rsid w:val="006A3698"/>
    <w:rsid w:val="006A3D1A"/>
    <w:rsid w:val="006A3D6F"/>
    <w:rsid w:val="006A3ED8"/>
    <w:rsid w:val="006A43BA"/>
    <w:rsid w:val="006A43FF"/>
    <w:rsid w:val="006A479D"/>
    <w:rsid w:val="006A47EE"/>
    <w:rsid w:val="006A4A42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6F8C"/>
    <w:rsid w:val="006A708F"/>
    <w:rsid w:val="006A7666"/>
    <w:rsid w:val="006A7DA9"/>
    <w:rsid w:val="006B01CF"/>
    <w:rsid w:val="006B03C2"/>
    <w:rsid w:val="006B060E"/>
    <w:rsid w:val="006B0BD8"/>
    <w:rsid w:val="006B105C"/>
    <w:rsid w:val="006B144E"/>
    <w:rsid w:val="006B146D"/>
    <w:rsid w:val="006B1916"/>
    <w:rsid w:val="006B1C94"/>
    <w:rsid w:val="006B22F3"/>
    <w:rsid w:val="006B2356"/>
    <w:rsid w:val="006B2F26"/>
    <w:rsid w:val="006B2F4C"/>
    <w:rsid w:val="006B3016"/>
    <w:rsid w:val="006B363A"/>
    <w:rsid w:val="006B3754"/>
    <w:rsid w:val="006B3775"/>
    <w:rsid w:val="006B3A36"/>
    <w:rsid w:val="006B3AF0"/>
    <w:rsid w:val="006B3B4D"/>
    <w:rsid w:val="006B3E7C"/>
    <w:rsid w:val="006B3ED0"/>
    <w:rsid w:val="006B4009"/>
    <w:rsid w:val="006B410D"/>
    <w:rsid w:val="006B44C7"/>
    <w:rsid w:val="006B485A"/>
    <w:rsid w:val="006B4931"/>
    <w:rsid w:val="006B4959"/>
    <w:rsid w:val="006B4BBD"/>
    <w:rsid w:val="006B4BF9"/>
    <w:rsid w:val="006B4C92"/>
    <w:rsid w:val="006B5EFE"/>
    <w:rsid w:val="006B61D0"/>
    <w:rsid w:val="006B62C4"/>
    <w:rsid w:val="006B640E"/>
    <w:rsid w:val="006B665B"/>
    <w:rsid w:val="006B68F4"/>
    <w:rsid w:val="006B6ACF"/>
    <w:rsid w:val="006B6D62"/>
    <w:rsid w:val="006B746B"/>
    <w:rsid w:val="006B7798"/>
    <w:rsid w:val="006B7831"/>
    <w:rsid w:val="006B789B"/>
    <w:rsid w:val="006B7B9C"/>
    <w:rsid w:val="006C00D4"/>
    <w:rsid w:val="006C0113"/>
    <w:rsid w:val="006C0149"/>
    <w:rsid w:val="006C01F9"/>
    <w:rsid w:val="006C025A"/>
    <w:rsid w:val="006C0332"/>
    <w:rsid w:val="006C0369"/>
    <w:rsid w:val="006C04BF"/>
    <w:rsid w:val="006C0578"/>
    <w:rsid w:val="006C067C"/>
    <w:rsid w:val="006C0689"/>
    <w:rsid w:val="006C0B2E"/>
    <w:rsid w:val="006C0B66"/>
    <w:rsid w:val="006C0EDD"/>
    <w:rsid w:val="006C15BE"/>
    <w:rsid w:val="006C17DE"/>
    <w:rsid w:val="006C193F"/>
    <w:rsid w:val="006C19BE"/>
    <w:rsid w:val="006C1BDD"/>
    <w:rsid w:val="006C1C84"/>
    <w:rsid w:val="006C2005"/>
    <w:rsid w:val="006C2077"/>
    <w:rsid w:val="006C20D3"/>
    <w:rsid w:val="006C218D"/>
    <w:rsid w:val="006C231B"/>
    <w:rsid w:val="006C23B1"/>
    <w:rsid w:val="006C2405"/>
    <w:rsid w:val="006C2465"/>
    <w:rsid w:val="006C247C"/>
    <w:rsid w:val="006C251F"/>
    <w:rsid w:val="006C272D"/>
    <w:rsid w:val="006C276C"/>
    <w:rsid w:val="006C27ED"/>
    <w:rsid w:val="006C2837"/>
    <w:rsid w:val="006C28C5"/>
    <w:rsid w:val="006C2A15"/>
    <w:rsid w:val="006C2B92"/>
    <w:rsid w:val="006C2BF6"/>
    <w:rsid w:val="006C2D61"/>
    <w:rsid w:val="006C389D"/>
    <w:rsid w:val="006C394C"/>
    <w:rsid w:val="006C3C42"/>
    <w:rsid w:val="006C3F9D"/>
    <w:rsid w:val="006C41D3"/>
    <w:rsid w:val="006C4A00"/>
    <w:rsid w:val="006C4B66"/>
    <w:rsid w:val="006C4C46"/>
    <w:rsid w:val="006C4CE8"/>
    <w:rsid w:val="006C4D89"/>
    <w:rsid w:val="006C4F56"/>
    <w:rsid w:val="006C4F6E"/>
    <w:rsid w:val="006C5131"/>
    <w:rsid w:val="006C5797"/>
    <w:rsid w:val="006C5A2F"/>
    <w:rsid w:val="006C5F37"/>
    <w:rsid w:val="006C6421"/>
    <w:rsid w:val="006C6751"/>
    <w:rsid w:val="006C67CB"/>
    <w:rsid w:val="006C7218"/>
    <w:rsid w:val="006C7650"/>
    <w:rsid w:val="006C7CE9"/>
    <w:rsid w:val="006C7F9D"/>
    <w:rsid w:val="006D0297"/>
    <w:rsid w:val="006D03D2"/>
    <w:rsid w:val="006D03D7"/>
    <w:rsid w:val="006D058F"/>
    <w:rsid w:val="006D07A8"/>
    <w:rsid w:val="006D0C4B"/>
    <w:rsid w:val="006D0F72"/>
    <w:rsid w:val="006D1512"/>
    <w:rsid w:val="006D1556"/>
    <w:rsid w:val="006D17AE"/>
    <w:rsid w:val="006D17CD"/>
    <w:rsid w:val="006D1853"/>
    <w:rsid w:val="006D1980"/>
    <w:rsid w:val="006D19DF"/>
    <w:rsid w:val="006D1C65"/>
    <w:rsid w:val="006D1DA0"/>
    <w:rsid w:val="006D1DEF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3FEF"/>
    <w:rsid w:val="006D4582"/>
    <w:rsid w:val="006D488A"/>
    <w:rsid w:val="006D4DF3"/>
    <w:rsid w:val="006D4EFA"/>
    <w:rsid w:val="006D54D1"/>
    <w:rsid w:val="006D5691"/>
    <w:rsid w:val="006D6917"/>
    <w:rsid w:val="006D6C64"/>
    <w:rsid w:val="006D6C66"/>
    <w:rsid w:val="006D6F1A"/>
    <w:rsid w:val="006D7430"/>
    <w:rsid w:val="006D7E58"/>
    <w:rsid w:val="006D7E97"/>
    <w:rsid w:val="006E0080"/>
    <w:rsid w:val="006E0758"/>
    <w:rsid w:val="006E0ECF"/>
    <w:rsid w:val="006E10DF"/>
    <w:rsid w:val="006E10F5"/>
    <w:rsid w:val="006E1138"/>
    <w:rsid w:val="006E11A5"/>
    <w:rsid w:val="006E1341"/>
    <w:rsid w:val="006E19ED"/>
    <w:rsid w:val="006E2120"/>
    <w:rsid w:val="006E26CB"/>
    <w:rsid w:val="006E288C"/>
    <w:rsid w:val="006E3315"/>
    <w:rsid w:val="006E3615"/>
    <w:rsid w:val="006E3658"/>
    <w:rsid w:val="006E36D5"/>
    <w:rsid w:val="006E38FC"/>
    <w:rsid w:val="006E3AE1"/>
    <w:rsid w:val="006E3B38"/>
    <w:rsid w:val="006E3C77"/>
    <w:rsid w:val="006E3E2C"/>
    <w:rsid w:val="006E3F48"/>
    <w:rsid w:val="006E42E5"/>
    <w:rsid w:val="006E4512"/>
    <w:rsid w:val="006E45D3"/>
    <w:rsid w:val="006E47ED"/>
    <w:rsid w:val="006E494A"/>
    <w:rsid w:val="006E4AB7"/>
    <w:rsid w:val="006E4B64"/>
    <w:rsid w:val="006E4E4B"/>
    <w:rsid w:val="006E5174"/>
    <w:rsid w:val="006E59E0"/>
    <w:rsid w:val="006E5C1C"/>
    <w:rsid w:val="006E6186"/>
    <w:rsid w:val="006E64BE"/>
    <w:rsid w:val="006E64D1"/>
    <w:rsid w:val="006E66A2"/>
    <w:rsid w:val="006E6824"/>
    <w:rsid w:val="006E6A38"/>
    <w:rsid w:val="006E71FE"/>
    <w:rsid w:val="006E73E9"/>
    <w:rsid w:val="006E76CA"/>
    <w:rsid w:val="006E7928"/>
    <w:rsid w:val="006E7C42"/>
    <w:rsid w:val="006F0076"/>
    <w:rsid w:val="006F03BF"/>
    <w:rsid w:val="006F03F0"/>
    <w:rsid w:val="006F055E"/>
    <w:rsid w:val="006F080F"/>
    <w:rsid w:val="006F10E2"/>
    <w:rsid w:val="006F15F3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3A8C"/>
    <w:rsid w:val="006F40EF"/>
    <w:rsid w:val="006F434C"/>
    <w:rsid w:val="006F45DE"/>
    <w:rsid w:val="006F4653"/>
    <w:rsid w:val="006F4841"/>
    <w:rsid w:val="006F4846"/>
    <w:rsid w:val="006F49BE"/>
    <w:rsid w:val="006F4CC1"/>
    <w:rsid w:val="006F4ED6"/>
    <w:rsid w:val="006F4F7C"/>
    <w:rsid w:val="006F525D"/>
    <w:rsid w:val="006F5506"/>
    <w:rsid w:val="006F59A8"/>
    <w:rsid w:val="006F5AB6"/>
    <w:rsid w:val="006F5C97"/>
    <w:rsid w:val="006F5D80"/>
    <w:rsid w:val="006F5F85"/>
    <w:rsid w:val="006F63E0"/>
    <w:rsid w:val="006F6421"/>
    <w:rsid w:val="006F66B2"/>
    <w:rsid w:val="006F6773"/>
    <w:rsid w:val="006F6B07"/>
    <w:rsid w:val="006F6E59"/>
    <w:rsid w:val="006F6EEE"/>
    <w:rsid w:val="006F707F"/>
    <w:rsid w:val="006F7336"/>
    <w:rsid w:val="006F7671"/>
    <w:rsid w:val="006F7F21"/>
    <w:rsid w:val="00700579"/>
    <w:rsid w:val="00700941"/>
    <w:rsid w:val="00701272"/>
    <w:rsid w:val="007017F7"/>
    <w:rsid w:val="00701C8E"/>
    <w:rsid w:val="007026B7"/>
    <w:rsid w:val="007026F3"/>
    <w:rsid w:val="0070275D"/>
    <w:rsid w:val="00702A9F"/>
    <w:rsid w:val="00702E54"/>
    <w:rsid w:val="007031D1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39C"/>
    <w:rsid w:val="0070567E"/>
    <w:rsid w:val="00705757"/>
    <w:rsid w:val="0070585D"/>
    <w:rsid w:val="00705BD2"/>
    <w:rsid w:val="00705CA6"/>
    <w:rsid w:val="00705CF9"/>
    <w:rsid w:val="00705EFC"/>
    <w:rsid w:val="0070613B"/>
    <w:rsid w:val="00706252"/>
    <w:rsid w:val="0070627C"/>
    <w:rsid w:val="00706A17"/>
    <w:rsid w:val="00706FAA"/>
    <w:rsid w:val="00707376"/>
    <w:rsid w:val="00707617"/>
    <w:rsid w:val="007076E9"/>
    <w:rsid w:val="0070773F"/>
    <w:rsid w:val="007077B5"/>
    <w:rsid w:val="00707C3B"/>
    <w:rsid w:val="00707D54"/>
    <w:rsid w:val="00707D69"/>
    <w:rsid w:val="007100B1"/>
    <w:rsid w:val="00710430"/>
    <w:rsid w:val="00710517"/>
    <w:rsid w:val="0071067C"/>
    <w:rsid w:val="007108B1"/>
    <w:rsid w:val="007109B0"/>
    <w:rsid w:val="00710AA6"/>
    <w:rsid w:val="00710DB9"/>
    <w:rsid w:val="00710E1B"/>
    <w:rsid w:val="00710EC9"/>
    <w:rsid w:val="0071119A"/>
    <w:rsid w:val="007111A1"/>
    <w:rsid w:val="00711215"/>
    <w:rsid w:val="007112C7"/>
    <w:rsid w:val="00711316"/>
    <w:rsid w:val="00711746"/>
    <w:rsid w:val="00711848"/>
    <w:rsid w:val="007118A9"/>
    <w:rsid w:val="00711A14"/>
    <w:rsid w:val="00712171"/>
    <w:rsid w:val="00712324"/>
    <w:rsid w:val="00712452"/>
    <w:rsid w:val="007125D3"/>
    <w:rsid w:val="007129D5"/>
    <w:rsid w:val="00712C6F"/>
    <w:rsid w:val="00712F07"/>
    <w:rsid w:val="00712F6D"/>
    <w:rsid w:val="007132DF"/>
    <w:rsid w:val="00713582"/>
    <w:rsid w:val="00713589"/>
    <w:rsid w:val="00713609"/>
    <w:rsid w:val="007136A4"/>
    <w:rsid w:val="007139BC"/>
    <w:rsid w:val="00713C23"/>
    <w:rsid w:val="00713C50"/>
    <w:rsid w:val="00713D63"/>
    <w:rsid w:val="00713F85"/>
    <w:rsid w:val="00714304"/>
    <w:rsid w:val="00714CB7"/>
    <w:rsid w:val="00714D19"/>
    <w:rsid w:val="0071520C"/>
    <w:rsid w:val="007152DE"/>
    <w:rsid w:val="00715475"/>
    <w:rsid w:val="007157D1"/>
    <w:rsid w:val="0071589E"/>
    <w:rsid w:val="0071590F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61B"/>
    <w:rsid w:val="007168E7"/>
    <w:rsid w:val="007169A9"/>
    <w:rsid w:val="007169C3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07F"/>
    <w:rsid w:val="007203AB"/>
    <w:rsid w:val="00720458"/>
    <w:rsid w:val="007208D6"/>
    <w:rsid w:val="007209C6"/>
    <w:rsid w:val="00720B85"/>
    <w:rsid w:val="00720FFA"/>
    <w:rsid w:val="00721008"/>
    <w:rsid w:val="00721152"/>
    <w:rsid w:val="0072124A"/>
    <w:rsid w:val="00721364"/>
    <w:rsid w:val="00721723"/>
    <w:rsid w:val="00721799"/>
    <w:rsid w:val="00721E6C"/>
    <w:rsid w:val="00722109"/>
    <w:rsid w:val="00722384"/>
    <w:rsid w:val="0072260F"/>
    <w:rsid w:val="00722660"/>
    <w:rsid w:val="00723319"/>
    <w:rsid w:val="007233DE"/>
    <w:rsid w:val="0072350D"/>
    <w:rsid w:val="007235E3"/>
    <w:rsid w:val="007235F3"/>
    <w:rsid w:val="007238C9"/>
    <w:rsid w:val="00723937"/>
    <w:rsid w:val="00723DA7"/>
    <w:rsid w:val="0072427B"/>
    <w:rsid w:val="0072440E"/>
    <w:rsid w:val="007244E4"/>
    <w:rsid w:val="007246C4"/>
    <w:rsid w:val="00724869"/>
    <w:rsid w:val="00724F27"/>
    <w:rsid w:val="00725188"/>
    <w:rsid w:val="0072529F"/>
    <w:rsid w:val="00725320"/>
    <w:rsid w:val="0072533A"/>
    <w:rsid w:val="0072560E"/>
    <w:rsid w:val="00725624"/>
    <w:rsid w:val="00725720"/>
    <w:rsid w:val="007260DA"/>
    <w:rsid w:val="00726220"/>
    <w:rsid w:val="00726302"/>
    <w:rsid w:val="007265B0"/>
    <w:rsid w:val="00726A3D"/>
    <w:rsid w:val="00726A5E"/>
    <w:rsid w:val="007272AD"/>
    <w:rsid w:val="007277E8"/>
    <w:rsid w:val="00727C3E"/>
    <w:rsid w:val="00727E2E"/>
    <w:rsid w:val="00730280"/>
    <w:rsid w:val="007302C2"/>
    <w:rsid w:val="007308F3"/>
    <w:rsid w:val="00730B4D"/>
    <w:rsid w:val="00730C99"/>
    <w:rsid w:val="00731227"/>
    <w:rsid w:val="007313F6"/>
    <w:rsid w:val="007318F5"/>
    <w:rsid w:val="00731C35"/>
    <w:rsid w:val="00731DBF"/>
    <w:rsid w:val="00732268"/>
    <w:rsid w:val="007326CC"/>
    <w:rsid w:val="00732C12"/>
    <w:rsid w:val="00732C93"/>
    <w:rsid w:val="00732DE0"/>
    <w:rsid w:val="00732E9F"/>
    <w:rsid w:val="0073302B"/>
    <w:rsid w:val="0073322D"/>
    <w:rsid w:val="0073350B"/>
    <w:rsid w:val="007338A5"/>
    <w:rsid w:val="00733C2E"/>
    <w:rsid w:val="00733FD7"/>
    <w:rsid w:val="007341F1"/>
    <w:rsid w:val="007341FD"/>
    <w:rsid w:val="0073453D"/>
    <w:rsid w:val="0073469E"/>
    <w:rsid w:val="007346B9"/>
    <w:rsid w:val="0073473A"/>
    <w:rsid w:val="00734C67"/>
    <w:rsid w:val="00734E5C"/>
    <w:rsid w:val="00735005"/>
    <w:rsid w:val="00735018"/>
    <w:rsid w:val="00735513"/>
    <w:rsid w:val="007359BE"/>
    <w:rsid w:val="00735E64"/>
    <w:rsid w:val="00735EFA"/>
    <w:rsid w:val="00735FA2"/>
    <w:rsid w:val="007360CD"/>
    <w:rsid w:val="00736188"/>
    <w:rsid w:val="007362B4"/>
    <w:rsid w:val="0073667F"/>
    <w:rsid w:val="00736B7C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0D98"/>
    <w:rsid w:val="00741234"/>
    <w:rsid w:val="0074136C"/>
    <w:rsid w:val="00741486"/>
    <w:rsid w:val="00741679"/>
    <w:rsid w:val="0074171D"/>
    <w:rsid w:val="00741897"/>
    <w:rsid w:val="00741A24"/>
    <w:rsid w:val="00741B7C"/>
    <w:rsid w:val="00741BC1"/>
    <w:rsid w:val="00742C89"/>
    <w:rsid w:val="007431F8"/>
    <w:rsid w:val="007436C9"/>
    <w:rsid w:val="00743833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0A9"/>
    <w:rsid w:val="00745362"/>
    <w:rsid w:val="00745A05"/>
    <w:rsid w:val="00745A77"/>
    <w:rsid w:val="00745DC4"/>
    <w:rsid w:val="0074623B"/>
    <w:rsid w:val="007463FD"/>
    <w:rsid w:val="00746440"/>
    <w:rsid w:val="007464D0"/>
    <w:rsid w:val="00746A5E"/>
    <w:rsid w:val="00746AB0"/>
    <w:rsid w:val="00746AC8"/>
    <w:rsid w:val="00746D72"/>
    <w:rsid w:val="00747354"/>
    <w:rsid w:val="0074786B"/>
    <w:rsid w:val="0074788C"/>
    <w:rsid w:val="00747F02"/>
    <w:rsid w:val="00750107"/>
    <w:rsid w:val="007501BE"/>
    <w:rsid w:val="0075040C"/>
    <w:rsid w:val="007508BE"/>
    <w:rsid w:val="00750924"/>
    <w:rsid w:val="00750EC8"/>
    <w:rsid w:val="0075114C"/>
    <w:rsid w:val="007511C5"/>
    <w:rsid w:val="007514FB"/>
    <w:rsid w:val="00751838"/>
    <w:rsid w:val="00751A38"/>
    <w:rsid w:val="0075217F"/>
    <w:rsid w:val="007524B9"/>
    <w:rsid w:val="00752529"/>
    <w:rsid w:val="00752741"/>
    <w:rsid w:val="00752892"/>
    <w:rsid w:val="00752C36"/>
    <w:rsid w:val="00752ECA"/>
    <w:rsid w:val="00752FA5"/>
    <w:rsid w:val="00753237"/>
    <w:rsid w:val="007533D0"/>
    <w:rsid w:val="007533F7"/>
    <w:rsid w:val="00753D4D"/>
    <w:rsid w:val="0075423D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C69"/>
    <w:rsid w:val="0075617F"/>
    <w:rsid w:val="007562AD"/>
    <w:rsid w:val="007564C5"/>
    <w:rsid w:val="007568EC"/>
    <w:rsid w:val="0075693D"/>
    <w:rsid w:val="00756BF3"/>
    <w:rsid w:val="00756FCA"/>
    <w:rsid w:val="00757032"/>
    <w:rsid w:val="00757254"/>
    <w:rsid w:val="007572E8"/>
    <w:rsid w:val="007574C2"/>
    <w:rsid w:val="0075760D"/>
    <w:rsid w:val="00757835"/>
    <w:rsid w:val="00757A2E"/>
    <w:rsid w:val="007600DE"/>
    <w:rsid w:val="007601A2"/>
    <w:rsid w:val="0076022D"/>
    <w:rsid w:val="00760401"/>
    <w:rsid w:val="00760476"/>
    <w:rsid w:val="00760858"/>
    <w:rsid w:val="0076129A"/>
    <w:rsid w:val="007612A6"/>
    <w:rsid w:val="0076131B"/>
    <w:rsid w:val="007614FF"/>
    <w:rsid w:val="0076160F"/>
    <w:rsid w:val="007618BF"/>
    <w:rsid w:val="00761CA1"/>
    <w:rsid w:val="00761DBA"/>
    <w:rsid w:val="00761E8D"/>
    <w:rsid w:val="00762034"/>
    <w:rsid w:val="0076240B"/>
    <w:rsid w:val="00762464"/>
    <w:rsid w:val="007628DE"/>
    <w:rsid w:val="00762D0F"/>
    <w:rsid w:val="00763024"/>
    <w:rsid w:val="007634E0"/>
    <w:rsid w:val="00763711"/>
    <w:rsid w:val="007639D4"/>
    <w:rsid w:val="00763A51"/>
    <w:rsid w:val="00763DDF"/>
    <w:rsid w:val="00764068"/>
    <w:rsid w:val="007644B1"/>
    <w:rsid w:val="00764C9C"/>
    <w:rsid w:val="00765051"/>
    <w:rsid w:val="00765145"/>
    <w:rsid w:val="00765D71"/>
    <w:rsid w:val="00765E8D"/>
    <w:rsid w:val="00765F81"/>
    <w:rsid w:val="0076639D"/>
    <w:rsid w:val="00766834"/>
    <w:rsid w:val="00766BE2"/>
    <w:rsid w:val="00766C26"/>
    <w:rsid w:val="00766C7D"/>
    <w:rsid w:val="00766DE0"/>
    <w:rsid w:val="00766FEC"/>
    <w:rsid w:val="00767290"/>
    <w:rsid w:val="00767427"/>
    <w:rsid w:val="00767591"/>
    <w:rsid w:val="0076765E"/>
    <w:rsid w:val="0076769E"/>
    <w:rsid w:val="007676B4"/>
    <w:rsid w:val="0076774D"/>
    <w:rsid w:val="00767A31"/>
    <w:rsid w:val="00767AED"/>
    <w:rsid w:val="00767FD9"/>
    <w:rsid w:val="00770292"/>
    <w:rsid w:val="007704E8"/>
    <w:rsid w:val="00770A61"/>
    <w:rsid w:val="00770E7F"/>
    <w:rsid w:val="0077101A"/>
    <w:rsid w:val="00771039"/>
    <w:rsid w:val="00771171"/>
    <w:rsid w:val="007711FC"/>
    <w:rsid w:val="0077128E"/>
    <w:rsid w:val="007713C7"/>
    <w:rsid w:val="0077144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3EAA"/>
    <w:rsid w:val="0077432E"/>
    <w:rsid w:val="00774514"/>
    <w:rsid w:val="00774752"/>
    <w:rsid w:val="007748C5"/>
    <w:rsid w:val="00774C7F"/>
    <w:rsid w:val="00774DFF"/>
    <w:rsid w:val="00774F0D"/>
    <w:rsid w:val="00775225"/>
    <w:rsid w:val="007756CA"/>
    <w:rsid w:val="00775B3A"/>
    <w:rsid w:val="00775B41"/>
    <w:rsid w:val="00775D0A"/>
    <w:rsid w:val="00775DC4"/>
    <w:rsid w:val="0077647D"/>
    <w:rsid w:val="007767DD"/>
    <w:rsid w:val="00776A04"/>
    <w:rsid w:val="00776E8A"/>
    <w:rsid w:val="0077706C"/>
    <w:rsid w:val="0077739A"/>
    <w:rsid w:val="007773CD"/>
    <w:rsid w:val="007776F0"/>
    <w:rsid w:val="007778E3"/>
    <w:rsid w:val="007779D5"/>
    <w:rsid w:val="00777BB9"/>
    <w:rsid w:val="00777BE9"/>
    <w:rsid w:val="00777DB6"/>
    <w:rsid w:val="00777EA8"/>
    <w:rsid w:val="00777FBF"/>
    <w:rsid w:val="00780257"/>
    <w:rsid w:val="00780304"/>
    <w:rsid w:val="00780FA0"/>
    <w:rsid w:val="007814B0"/>
    <w:rsid w:val="0078164B"/>
    <w:rsid w:val="00782029"/>
    <w:rsid w:val="00782161"/>
    <w:rsid w:val="007823EA"/>
    <w:rsid w:val="00782542"/>
    <w:rsid w:val="00782B14"/>
    <w:rsid w:val="00782EA6"/>
    <w:rsid w:val="00782EDE"/>
    <w:rsid w:val="00782F39"/>
    <w:rsid w:val="00782FAC"/>
    <w:rsid w:val="00782FDB"/>
    <w:rsid w:val="007831BD"/>
    <w:rsid w:val="007833D4"/>
    <w:rsid w:val="00783449"/>
    <w:rsid w:val="00783787"/>
    <w:rsid w:val="007838AA"/>
    <w:rsid w:val="007838D0"/>
    <w:rsid w:val="00783963"/>
    <w:rsid w:val="00783DAB"/>
    <w:rsid w:val="00783FD1"/>
    <w:rsid w:val="00783FD2"/>
    <w:rsid w:val="007840E5"/>
    <w:rsid w:val="0078435B"/>
    <w:rsid w:val="00784597"/>
    <w:rsid w:val="007855A3"/>
    <w:rsid w:val="0078575A"/>
    <w:rsid w:val="00785807"/>
    <w:rsid w:val="00785987"/>
    <w:rsid w:val="0078614E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905CC"/>
    <w:rsid w:val="00790708"/>
    <w:rsid w:val="00790836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B57"/>
    <w:rsid w:val="00791E41"/>
    <w:rsid w:val="00791E4F"/>
    <w:rsid w:val="00791E6E"/>
    <w:rsid w:val="00791EF7"/>
    <w:rsid w:val="0079206D"/>
    <w:rsid w:val="00792462"/>
    <w:rsid w:val="00792514"/>
    <w:rsid w:val="00792705"/>
    <w:rsid w:val="0079301C"/>
    <w:rsid w:val="00793293"/>
    <w:rsid w:val="007933BD"/>
    <w:rsid w:val="00793507"/>
    <w:rsid w:val="00793543"/>
    <w:rsid w:val="0079369F"/>
    <w:rsid w:val="007938B5"/>
    <w:rsid w:val="00793A30"/>
    <w:rsid w:val="00793A49"/>
    <w:rsid w:val="00793CD1"/>
    <w:rsid w:val="00793E57"/>
    <w:rsid w:val="0079406C"/>
    <w:rsid w:val="0079420A"/>
    <w:rsid w:val="00794259"/>
    <w:rsid w:val="0079457E"/>
    <w:rsid w:val="00794714"/>
    <w:rsid w:val="007947AE"/>
    <w:rsid w:val="00794D2F"/>
    <w:rsid w:val="00794E18"/>
    <w:rsid w:val="00794E9E"/>
    <w:rsid w:val="007954BE"/>
    <w:rsid w:val="00795A84"/>
    <w:rsid w:val="00795CA1"/>
    <w:rsid w:val="00795CB1"/>
    <w:rsid w:val="00795D87"/>
    <w:rsid w:val="007966C9"/>
    <w:rsid w:val="007966E5"/>
    <w:rsid w:val="00796991"/>
    <w:rsid w:val="00796993"/>
    <w:rsid w:val="00796AB5"/>
    <w:rsid w:val="00797460"/>
    <w:rsid w:val="007974C6"/>
    <w:rsid w:val="0079775E"/>
    <w:rsid w:val="00797FB6"/>
    <w:rsid w:val="007A03BA"/>
    <w:rsid w:val="007A03FF"/>
    <w:rsid w:val="007A046F"/>
    <w:rsid w:val="007A0650"/>
    <w:rsid w:val="007A0710"/>
    <w:rsid w:val="007A0E4E"/>
    <w:rsid w:val="007A13F3"/>
    <w:rsid w:val="007A1508"/>
    <w:rsid w:val="007A1636"/>
    <w:rsid w:val="007A1A6B"/>
    <w:rsid w:val="007A1AC9"/>
    <w:rsid w:val="007A1BFB"/>
    <w:rsid w:val="007A1CA2"/>
    <w:rsid w:val="007A1DA3"/>
    <w:rsid w:val="007A1DDE"/>
    <w:rsid w:val="007A2297"/>
    <w:rsid w:val="007A2332"/>
    <w:rsid w:val="007A2521"/>
    <w:rsid w:val="007A2587"/>
    <w:rsid w:val="007A273C"/>
    <w:rsid w:val="007A2968"/>
    <w:rsid w:val="007A2BA6"/>
    <w:rsid w:val="007A2BED"/>
    <w:rsid w:val="007A30A8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34C"/>
    <w:rsid w:val="007A450B"/>
    <w:rsid w:val="007A4883"/>
    <w:rsid w:val="007A4AA6"/>
    <w:rsid w:val="007A4C22"/>
    <w:rsid w:val="007A53FE"/>
    <w:rsid w:val="007A5BA1"/>
    <w:rsid w:val="007A5BD8"/>
    <w:rsid w:val="007A5ECF"/>
    <w:rsid w:val="007A6127"/>
    <w:rsid w:val="007A61FF"/>
    <w:rsid w:val="007A6BCE"/>
    <w:rsid w:val="007A6E1A"/>
    <w:rsid w:val="007A7602"/>
    <w:rsid w:val="007A783E"/>
    <w:rsid w:val="007B054D"/>
    <w:rsid w:val="007B0591"/>
    <w:rsid w:val="007B089A"/>
    <w:rsid w:val="007B0A49"/>
    <w:rsid w:val="007B0D41"/>
    <w:rsid w:val="007B127D"/>
    <w:rsid w:val="007B13AE"/>
    <w:rsid w:val="007B14E7"/>
    <w:rsid w:val="007B1764"/>
    <w:rsid w:val="007B1801"/>
    <w:rsid w:val="007B189E"/>
    <w:rsid w:val="007B1EE3"/>
    <w:rsid w:val="007B20EE"/>
    <w:rsid w:val="007B20FA"/>
    <w:rsid w:val="007B21A1"/>
    <w:rsid w:val="007B23AD"/>
    <w:rsid w:val="007B241B"/>
    <w:rsid w:val="007B257B"/>
    <w:rsid w:val="007B281F"/>
    <w:rsid w:val="007B2BF0"/>
    <w:rsid w:val="007B2D12"/>
    <w:rsid w:val="007B2F12"/>
    <w:rsid w:val="007B301B"/>
    <w:rsid w:val="007B305A"/>
    <w:rsid w:val="007B314F"/>
    <w:rsid w:val="007B3393"/>
    <w:rsid w:val="007B34A2"/>
    <w:rsid w:val="007B36E2"/>
    <w:rsid w:val="007B3B99"/>
    <w:rsid w:val="007B3BEE"/>
    <w:rsid w:val="007B4615"/>
    <w:rsid w:val="007B48C8"/>
    <w:rsid w:val="007B48E5"/>
    <w:rsid w:val="007B4AF4"/>
    <w:rsid w:val="007B5544"/>
    <w:rsid w:val="007B585C"/>
    <w:rsid w:val="007B5866"/>
    <w:rsid w:val="007B5990"/>
    <w:rsid w:val="007B59F8"/>
    <w:rsid w:val="007B5E01"/>
    <w:rsid w:val="007B5F61"/>
    <w:rsid w:val="007B6323"/>
    <w:rsid w:val="007B63BA"/>
    <w:rsid w:val="007B6626"/>
    <w:rsid w:val="007B6654"/>
    <w:rsid w:val="007B6B72"/>
    <w:rsid w:val="007B6B84"/>
    <w:rsid w:val="007B6DDF"/>
    <w:rsid w:val="007B6FFE"/>
    <w:rsid w:val="007B7078"/>
    <w:rsid w:val="007B7372"/>
    <w:rsid w:val="007B76AB"/>
    <w:rsid w:val="007B7BDC"/>
    <w:rsid w:val="007B7D3F"/>
    <w:rsid w:val="007B7D9A"/>
    <w:rsid w:val="007B7F06"/>
    <w:rsid w:val="007C0194"/>
    <w:rsid w:val="007C031C"/>
    <w:rsid w:val="007C072C"/>
    <w:rsid w:val="007C0788"/>
    <w:rsid w:val="007C0BC0"/>
    <w:rsid w:val="007C0CB0"/>
    <w:rsid w:val="007C121C"/>
    <w:rsid w:val="007C1266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DC0"/>
    <w:rsid w:val="007C62EA"/>
    <w:rsid w:val="007C69D3"/>
    <w:rsid w:val="007C6B4C"/>
    <w:rsid w:val="007C6E62"/>
    <w:rsid w:val="007C702F"/>
    <w:rsid w:val="007C73F0"/>
    <w:rsid w:val="007C7D81"/>
    <w:rsid w:val="007D0109"/>
    <w:rsid w:val="007D01AE"/>
    <w:rsid w:val="007D07F0"/>
    <w:rsid w:val="007D081F"/>
    <w:rsid w:val="007D09E1"/>
    <w:rsid w:val="007D0DCF"/>
    <w:rsid w:val="007D1055"/>
    <w:rsid w:val="007D12F3"/>
    <w:rsid w:val="007D13C5"/>
    <w:rsid w:val="007D13F5"/>
    <w:rsid w:val="007D148D"/>
    <w:rsid w:val="007D184A"/>
    <w:rsid w:val="007D1E72"/>
    <w:rsid w:val="007D1E97"/>
    <w:rsid w:val="007D1F96"/>
    <w:rsid w:val="007D2180"/>
    <w:rsid w:val="007D2284"/>
    <w:rsid w:val="007D22AB"/>
    <w:rsid w:val="007D2878"/>
    <w:rsid w:val="007D28AD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29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81E"/>
    <w:rsid w:val="007D7A01"/>
    <w:rsid w:val="007D7D08"/>
    <w:rsid w:val="007D7D0E"/>
    <w:rsid w:val="007D7DC2"/>
    <w:rsid w:val="007E00D2"/>
    <w:rsid w:val="007E03D1"/>
    <w:rsid w:val="007E0476"/>
    <w:rsid w:val="007E0611"/>
    <w:rsid w:val="007E0753"/>
    <w:rsid w:val="007E0A9B"/>
    <w:rsid w:val="007E0C36"/>
    <w:rsid w:val="007E0F3E"/>
    <w:rsid w:val="007E1331"/>
    <w:rsid w:val="007E1829"/>
    <w:rsid w:val="007E1B50"/>
    <w:rsid w:val="007E1CA3"/>
    <w:rsid w:val="007E1CCD"/>
    <w:rsid w:val="007E1CEC"/>
    <w:rsid w:val="007E1F44"/>
    <w:rsid w:val="007E1FE9"/>
    <w:rsid w:val="007E2097"/>
    <w:rsid w:val="007E243C"/>
    <w:rsid w:val="007E2609"/>
    <w:rsid w:val="007E287D"/>
    <w:rsid w:val="007E2CFE"/>
    <w:rsid w:val="007E2D73"/>
    <w:rsid w:val="007E2FDC"/>
    <w:rsid w:val="007E305B"/>
    <w:rsid w:val="007E31E3"/>
    <w:rsid w:val="007E32E8"/>
    <w:rsid w:val="007E332E"/>
    <w:rsid w:val="007E347B"/>
    <w:rsid w:val="007E35C5"/>
    <w:rsid w:val="007E35F5"/>
    <w:rsid w:val="007E3609"/>
    <w:rsid w:val="007E361F"/>
    <w:rsid w:val="007E38B7"/>
    <w:rsid w:val="007E3AF0"/>
    <w:rsid w:val="007E3BA9"/>
    <w:rsid w:val="007E3C74"/>
    <w:rsid w:val="007E411D"/>
    <w:rsid w:val="007E437E"/>
    <w:rsid w:val="007E446A"/>
    <w:rsid w:val="007E4687"/>
    <w:rsid w:val="007E47D0"/>
    <w:rsid w:val="007E4A65"/>
    <w:rsid w:val="007E4F20"/>
    <w:rsid w:val="007E5029"/>
    <w:rsid w:val="007E5560"/>
    <w:rsid w:val="007E55C1"/>
    <w:rsid w:val="007E5962"/>
    <w:rsid w:val="007E5A65"/>
    <w:rsid w:val="007E5AF0"/>
    <w:rsid w:val="007E5F23"/>
    <w:rsid w:val="007E6048"/>
    <w:rsid w:val="007E6178"/>
    <w:rsid w:val="007E63AD"/>
    <w:rsid w:val="007E6C73"/>
    <w:rsid w:val="007E6C7A"/>
    <w:rsid w:val="007E6E0C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8F2"/>
    <w:rsid w:val="007F0A67"/>
    <w:rsid w:val="007F0DFF"/>
    <w:rsid w:val="007F1107"/>
    <w:rsid w:val="007F135A"/>
    <w:rsid w:val="007F1A72"/>
    <w:rsid w:val="007F1C60"/>
    <w:rsid w:val="007F1C63"/>
    <w:rsid w:val="007F21F6"/>
    <w:rsid w:val="007F23B0"/>
    <w:rsid w:val="007F2BAF"/>
    <w:rsid w:val="007F2C40"/>
    <w:rsid w:val="007F2E69"/>
    <w:rsid w:val="007F3142"/>
    <w:rsid w:val="007F320D"/>
    <w:rsid w:val="007F324B"/>
    <w:rsid w:val="007F38B6"/>
    <w:rsid w:val="007F3CB1"/>
    <w:rsid w:val="007F3E52"/>
    <w:rsid w:val="007F46DE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C78"/>
    <w:rsid w:val="007F5D86"/>
    <w:rsid w:val="007F5D90"/>
    <w:rsid w:val="007F5DCA"/>
    <w:rsid w:val="007F6156"/>
    <w:rsid w:val="007F6395"/>
    <w:rsid w:val="007F64E0"/>
    <w:rsid w:val="007F685B"/>
    <w:rsid w:val="007F6BF7"/>
    <w:rsid w:val="007F6E9E"/>
    <w:rsid w:val="007F6F64"/>
    <w:rsid w:val="007F70A3"/>
    <w:rsid w:val="007F71DC"/>
    <w:rsid w:val="007F741B"/>
    <w:rsid w:val="007F79AF"/>
    <w:rsid w:val="00800048"/>
    <w:rsid w:val="0080010F"/>
    <w:rsid w:val="0080063C"/>
    <w:rsid w:val="00800813"/>
    <w:rsid w:val="00800982"/>
    <w:rsid w:val="0080175D"/>
    <w:rsid w:val="0080194D"/>
    <w:rsid w:val="00801CE6"/>
    <w:rsid w:val="008022DE"/>
    <w:rsid w:val="0080231E"/>
    <w:rsid w:val="0080240A"/>
    <w:rsid w:val="00802769"/>
    <w:rsid w:val="00802DAC"/>
    <w:rsid w:val="008032E9"/>
    <w:rsid w:val="008037D7"/>
    <w:rsid w:val="008037F4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6AA"/>
    <w:rsid w:val="0080576A"/>
    <w:rsid w:val="00805D1D"/>
    <w:rsid w:val="00805D3F"/>
    <w:rsid w:val="00805FC9"/>
    <w:rsid w:val="00806072"/>
    <w:rsid w:val="00806129"/>
    <w:rsid w:val="00806369"/>
    <w:rsid w:val="008063B2"/>
    <w:rsid w:val="0080645E"/>
    <w:rsid w:val="008065DD"/>
    <w:rsid w:val="0080707E"/>
    <w:rsid w:val="008074ED"/>
    <w:rsid w:val="00807535"/>
    <w:rsid w:val="00807712"/>
    <w:rsid w:val="00807819"/>
    <w:rsid w:val="00807B5A"/>
    <w:rsid w:val="00807C66"/>
    <w:rsid w:val="00810315"/>
    <w:rsid w:val="00810481"/>
    <w:rsid w:val="00810596"/>
    <w:rsid w:val="00810B53"/>
    <w:rsid w:val="00810D31"/>
    <w:rsid w:val="00810EE5"/>
    <w:rsid w:val="00810F7C"/>
    <w:rsid w:val="00811307"/>
    <w:rsid w:val="0081134C"/>
    <w:rsid w:val="00811575"/>
    <w:rsid w:val="0081174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3442"/>
    <w:rsid w:val="0081375E"/>
    <w:rsid w:val="00814209"/>
    <w:rsid w:val="00814222"/>
    <w:rsid w:val="0081429D"/>
    <w:rsid w:val="0081439E"/>
    <w:rsid w:val="0081454C"/>
    <w:rsid w:val="00814806"/>
    <w:rsid w:val="00814842"/>
    <w:rsid w:val="00814920"/>
    <w:rsid w:val="00814B6B"/>
    <w:rsid w:val="00814BF6"/>
    <w:rsid w:val="00814D21"/>
    <w:rsid w:val="00814DC8"/>
    <w:rsid w:val="00814E3C"/>
    <w:rsid w:val="00815005"/>
    <w:rsid w:val="008150FB"/>
    <w:rsid w:val="008157E9"/>
    <w:rsid w:val="00815AA2"/>
    <w:rsid w:val="00815B22"/>
    <w:rsid w:val="00815BE1"/>
    <w:rsid w:val="00815C4F"/>
    <w:rsid w:val="0081601D"/>
    <w:rsid w:val="00816692"/>
    <w:rsid w:val="0081693B"/>
    <w:rsid w:val="00816CC4"/>
    <w:rsid w:val="00816EA8"/>
    <w:rsid w:val="008173D6"/>
    <w:rsid w:val="0081743E"/>
    <w:rsid w:val="00817599"/>
    <w:rsid w:val="00817BD5"/>
    <w:rsid w:val="00817E5A"/>
    <w:rsid w:val="008203A6"/>
    <w:rsid w:val="00820553"/>
    <w:rsid w:val="00820557"/>
    <w:rsid w:val="008208F3"/>
    <w:rsid w:val="0082143C"/>
    <w:rsid w:val="008214A7"/>
    <w:rsid w:val="00821503"/>
    <w:rsid w:val="00821A82"/>
    <w:rsid w:val="00821C80"/>
    <w:rsid w:val="008222E4"/>
    <w:rsid w:val="00822A52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146"/>
    <w:rsid w:val="00824374"/>
    <w:rsid w:val="00824421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91C"/>
    <w:rsid w:val="008269E8"/>
    <w:rsid w:val="00826A70"/>
    <w:rsid w:val="00827324"/>
    <w:rsid w:val="008273A6"/>
    <w:rsid w:val="00827793"/>
    <w:rsid w:val="008277C6"/>
    <w:rsid w:val="008278D8"/>
    <w:rsid w:val="00827BC9"/>
    <w:rsid w:val="00827CA1"/>
    <w:rsid w:val="00827DE0"/>
    <w:rsid w:val="00827E1A"/>
    <w:rsid w:val="00827F45"/>
    <w:rsid w:val="00830175"/>
    <w:rsid w:val="008308CC"/>
    <w:rsid w:val="0083108C"/>
    <w:rsid w:val="008311CC"/>
    <w:rsid w:val="00831622"/>
    <w:rsid w:val="00831818"/>
    <w:rsid w:val="00831AA6"/>
    <w:rsid w:val="00831B32"/>
    <w:rsid w:val="00831DB5"/>
    <w:rsid w:val="00832042"/>
    <w:rsid w:val="00832428"/>
    <w:rsid w:val="008324E3"/>
    <w:rsid w:val="00832505"/>
    <w:rsid w:val="0083268E"/>
    <w:rsid w:val="008326EC"/>
    <w:rsid w:val="0083320B"/>
    <w:rsid w:val="00833396"/>
    <w:rsid w:val="008334F5"/>
    <w:rsid w:val="008336B4"/>
    <w:rsid w:val="008337B2"/>
    <w:rsid w:val="00833B54"/>
    <w:rsid w:val="00833E5C"/>
    <w:rsid w:val="00834312"/>
    <w:rsid w:val="00834359"/>
    <w:rsid w:val="00834556"/>
    <w:rsid w:val="00834592"/>
    <w:rsid w:val="00834610"/>
    <w:rsid w:val="0083488A"/>
    <w:rsid w:val="00834911"/>
    <w:rsid w:val="008349E8"/>
    <w:rsid w:val="00834A2E"/>
    <w:rsid w:val="00834C2B"/>
    <w:rsid w:val="00835007"/>
    <w:rsid w:val="008353B1"/>
    <w:rsid w:val="008353FA"/>
    <w:rsid w:val="00835865"/>
    <w:rsid w:val="00835C54"/>
    <w:rsid w:val="00836686"/>
    <w:rsid w:val="00836727"/>
    <w:rsid w:val="00836AF3"/>
    <w:rsid w:val="00836BCB"/>
    <w:rsid w:val="00836C77"/>
    <w:rsid w:val="00836FF0"/>
    <w:rsid w:val="00837151"/>
    <w:rsid w:val="008375F4"/>
    <w:rsid w:val="0083770F"/>
    <w:rsid w:val="00837731"/>
    <w:rsid w:val="00837C46"/>
    <w:rsid w:val="00837CA0"/>
    <w:rsid w:val="00837F66"/>
    <w:rsid w:val="00840111"/>
    <w:rsid w:val="00840360"/>
    <w:rsid w:val="00840457"/>
    <w:rsid w:val="00840532"/>
    <w:rsid w:val="008407D1"/>
    <w:rsid w:val="008409E1"/>
    <w:rsid w:val="00840D6B"/>
    <w:rsid w:val="008410C6"/>
    <w:rsid w:val="0084123F"/>
    <w:rsid w:val="00841278"/>
    <w:rsid w:val="008415F4"/>
    <w:rsid w:val="00841636"/>
    <w:rsid w:val="00841817"/>
    <w:rsid w:val="00841B3B"/>
    <w:rsid w:val="00842534"/>
    <w:rsid w:val="00842AF1"/>
    <w:rsid w:val="00842E74"/>
    <w:rsid w:val="00843043"/>
    <w:rsid w:val="008433BF"/>
    <w:rsid w:val="008434B9"/>
    <w:rsid w:val="008441F1"/>
    <w:rsid w:val="00844234"/>
    <w:rsid w:val="008444AA"/>
    <w:rsid w:val="00844579"/>
    <w:rsid w:val="008445B0"/>
    <w:rsid w:val="00844702"/>
    <w:rsid w:val="00844A32"/>
    <w:rsid w:val="008450CE"/>
    <w:rsid w:val="008450D0"/>
    <w:rsid w:val="0084533E"/>
    <w:rsid w:val="008456CE"/>
    <w:rsid w:val="008456F6"/>
    <w:rsid w:val="0084589F"/>
    <w:rsid w:val="00845AAC"/>
    <w:rsid w:val="00845B19"/>
    <w:rsid w:val="00846243"/>
    <w:rsid w:val="00846506"/>
    <w:rsid w:val="0084668C"/>
    <w:rsid w:val="008468AA"/>
    <w:rsid w:val="0084708E"/>
    <w:rsid w:val="0084741D"/>
    <w:rsid w:val="00847471"/>
    <w:rsid w:val="008474C7"/>
    <w:rsid w:val="0084770C"/>
    <w:rsid w:val="00847836"/>
    <w:rsid w:val="008478E2"/>
    <w:rsid w:val="00847EA7"/>
    <w:rsid w:val="00847FFB"/>
    <w:rsid w:val="008501C9"/>
    <w:rsid w:val="00850432"/>
    <w:rsid w:val="00850982"/>
    <w:rsid w:val="00850CAF"/>
    <w:rsid w:val="00850D3B"/>
    <w:rsid w:val="00850F43"/>
    <w:rsid w:val="00851056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70"/>
    <w:rsid w:val="008522D5"/>
    <w:rsid w:val="008522DD"/>
    <w:rsid w:val="0085242B"/>
    <w:rsid w:val="008524F0"/>
    <w:rsid w:val="0085259D"/>
    <w:rsid w:val="00852695"/>
    <w:rsid w:val="00852920"/>
    <w:rsid w:val="00852A99"/>
    <w:rsid w:val="00852CCA"/>
    <w:rsid w:val="0085348E"/>
    <w:rsid w:val="0085380B"/>
    <w:rsid w:val="00853968"/>
    <w:rsid w:val="00853D16"/>
    <w:rsid w:val="00853EF1"/>
    <w:rsid w:val="0085409E"/>
    <w:rsid w:val="00854175"/>
    <w:rsid w:val="008543F9"/>
    <w:rsid w:val="008544D2"/>
    <w:rsid w:val="008547C2"/>
    <w:rsid w:val="0085504B"/>
    <w:rsid w:val="00855087"/>
    <w:rsid w:val="00855094"/>
    <w:rsid w:val="008553AD"/>
    <w:rsid w:val="0085558D"/>
    <w:rsid w:val="00855851"/>
    <w:rsid w:val="008559AE"/>
    <w:rsid w:val="00855BEB"/>
    <w:rsid w:val="0085609F"/>
    <w:rsid w:val="0085630D"/>
    <w:rsid w:val="0085643B"/>
    <w:rsid w:val="008564FF"/>
    <w:rsid w:val="0085663D"/>
    <w:rsid w:val="0085664E"/>
    <w:rsid w:val="008571AE"/>
    <w:rsid w:val="0085730E"/>
    <w:rsid w:val="0085758E"/>
    <w:rsid w:val="008576F7"/>
    <w:rsid w:val="00857781"/>
    <w:rsid w:val="008577BB"/>
    <w:rsid w:val="0085784F"/>
    <w:rsid w:val="00857A09"/>
    <w:rsid w:val="00857E7B"/>
    <w:rsid w:val="00857F8B"/>
    <w:rsid w:val="0086050C"/>
    <w:rsid w:val="0086083D"/>
    <w:rsid w:val="00860874"/>
    <w:rsid w:val="00860B0A"/>
    <w:rsid w:val="00860DBC"/>
    <w:rsid w:val="00860DF7"/>
    <w:rsid w:val="00860F95"/>
    <w:rsid w:val="0086105D"/>
    <w:rsid w:val="00861295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959"/>
    <w:rsid w:val="00862A8A"/>
    <w:rsid w:val="00862B06"/>
    <w:rsid w:val="00862C5F"/>
    <w:rsid w:val="00862F77"/>
    <w:rsid w:val="00863114"/>
    <w:rsid w:val="0086316A"/>
    <w:rsid w:val="0086330B"/>
    <w:rsid w:val="008634E5"/>
    <w:rsid w:val="00863921"/>
    <w:rsid w:val="00863C19"/>
    <w:rsid w:val="00863FBC"/>
    <w:rsid w:val="0086418B"/>
    <w:rsid w:val="008641A7"/>
    <w:rsid w:val="0086430A"/>
    <w:rsid w:val="0086481B"/>
    <w:rsid w:val="00864CD3"/>
    <w:rsid w:val="00864E4E"/>
    <w:rsid w:val="00865171"/>
    <w:rsid w:val="008656CD"/>
    <w:rsid w:val="008656DC"/>
    <w:rsid w:val="0086583E"/>
    <w:rsid w:val="008658B2"/>
    <w:rsid w:val="008659BC"/>
    <w:rsid w:val="00865AAD"/>
    <w:rsid w:val="00865CC3"/>
    <w:rsid w:val="00865D1C"/>
    <w:rsid w:val="00865FA2"/>
    <w:rsid w:val="00866408"/>
    <w:rsid w:val="0086655C"/>
    <w:rsid w:val="00866595"/>
    <w:rsid w:val="008666DD"/>
    <w:rsid w:val="00866766"/>
    <w:rsid w:val="00866993"/>
    <w:rsid w:val="00866DAC"/>
    <w:rsid w:val="00867689"/>
    <w:rsid w:val="00867A25"/>
    <w:rsid w:val="00867A48"/>
    <w:rsid w:val="00867D1C"/>
    <w:rsid w:val="0087010C"/>
    <w:rsid w:val="008705BE"/>
    <w:rsid w:val="0087099E"/>
    <w:rsid w:val="00870B9B"/>
    <w:rsid w:val="00870DA6"/>
    <w:rsid w:val="00870F41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2C4"/>
    <w:rsid w:val="00873370"/>
    <w:rsid w:val="008738E1"/>
    <w:rsid w:val="00873FE8"/>
    <w:rsid w:val="00874363"/>
    <w:rsid w:val="008743F5"/>
    <w:rsid w:val="00874729"/>
    <w:rsid w:val="00874CB4"/>
    <w:rsid w:val="00875013"/>
    <w:rsid w:val="008753BF"/>
    <w:rsid w:val="0087547C"/>
    <w:rsid w:val="00875A73"/>
    <w:rsid w:val="00875FA5"/>
    <w:rsid w:val="008760EF"/>
    <w:rsid w:val="0087647B"/>
    <w:rsid w:val="00876626"/>
    <w:rsid w:val="0087672C"/>
    <w:rsid w:val="00876984"/>
    <w:rsid w:val="00876AC7"/>
    <w:rsid w:val="00876B75"/>
    <w:rsid w:val="008772DD"/>
    <w:rsid w:val="008772F0"/>
    <w:rsid w:val="008773A2"/>
    <w:rsid w:val="00877932"/>
    <w:rsid w:val="00877A31"/>
    <w:rsid w:val="00877A58"/>
    <w:rsid w:val="00877E1D"/>
    <w:rsid w:val="00880272"/>
    <w:rsid w:val="00880877"/>
    <w:rsid w:val="008809BC"/>
    <w:rsid w:val="00880DF7"/>
    <w:rsid w:val="008817C2"/>
    <w:rsid w:val="00881AAB"/>
    <w:rsid w:val="00881C08"/>
    <w:rsid w:val="00881D22"/>
    <w:rsid w:val="00881DE5"/>
    <w:rsid w:val="0088213D"/>
    <w:rsid w:val="008822F9"/>
    <w:rsid w:val="0088230B"/>
    <w:rsid w:val="008823EA"/>
    <w:rsid w:val="00882488"/>
    <w:rsid w:val="00882531"/>
    <w:rsid w:val="008825BF"/>
    <w:rsid w:val="008825C1"/>
    <w:rsid w:val="00882620"/>
    <w:rsid w:val="008827D5"/>
    <w:rsid w:val="00882AC8"/>
    <w:rsid w:val="00882D6D"/>
    <w:rsid w:val="00882F8F"/>
    <w:rsid w:val="00882FDC"/>
    <w:rsid w:val="0088322F"/>
    <w:rsid w:val="008832E2"/>
    <w:rsid w:val="0088385E"/>
    <w:rsid w:val="0088392E"/>
    <w:rsid w:val="00883EC4"/>
    <w:rsid w:val="00884668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5E71"/>
    <w:rsid w:val="00885E74"/>
    <w:rsid w:val="00886076"/>
    <w:rsid w:val="008862AE"/>
    <w:rsid w:val="0088652C"/>
    <w:rsid w:val="00886691"/>
    <w:rsid w:val="00886909"/>
    <w:rsid w:val="00886C0D"/>
    <w:rsid w:val="00886CC5"/>
    <w:rsid w:val="00887585"/>
    <w:rsid w:val="008878CC"/>
    <w:rsid w:val="00887982"/>
    <w:rsid w:val="00887A9B"/>
    <w:rsid w:val="00887B46"/>
    <w:rsid w:val="00887C1E"/>
    <w:rsid w:val="0089009E"/>
    <w:rsid w:val="008900F1"/>
    <w:rsid w:val="00890297"/>
    <w:rsid w:val="008902C8"/>
    <w:rsid w:val="00890767"/>
    <w:rsid w:val="00890B0F"/>
    <w:rsid w:val="008913DC"/>
    <w:rsid w:val="0089161F"/>
    <w:rsid w:val="008917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AF3"/>
    <w:rsid w:val="00893D9D"/>
    <w:rsid w:val="00893F44"/>
    <w:rsid w:val="00894152"/>
    <w:rsid w:val="008942F2"/>
    <w:rsid w:val="008948C4"/>
    <w:rsid w:val="00894D22"/>
    <w:rsid w:val="00894EEE"/>
    <w:rsid w:val="00895015"/>
    <w:rsid w:val="0089522E"/>
    <w:rsid w:val="008952C7"/>
    <w:rsid w:val="00895419"/>
    <w:rsid w:val="00895713"/>
    <w:rsid w:val="00895A99"/>
    <w:rsid w:val="00895D22"/>
    <w:rsid w:val="008961CA"/>
    <w:rsid w:val="0089621A"/>
    <w:rsid w:val="00896465"/>
    <w:rsid w:val="0089648D"/>
    <w:rsid w:val="008968C4"/>
    <w:rsid w:val="00896AF4"/>
    <w:rsid w:val="00896CA1"/>
    <w:rsid w:val="00896E11"/>
    <w:rsid w:val="00897246"/>
    <w:rsid w:val="00897262"/>
    <w:rsid w:val="00897795"/>
    <w:rsid w:val="008978FB"/>
    <w:rsid w:val="00897C95"/>
    <w:rsid w:val="00897E9B"/>
    <w:rsid w:val="008A0113"/>
    <w:rsid w:val="008A0359"/>
    <w:rsid w:val="008A090A"/>
    <w:rsid w:val="008A0A0A"/>
    <w:rsid w:val="008A0B27"/>
    <w:rsid w:val="008A0B91"/>
    <w:rsid w:val="008A0DAC"/>
    <w:rsid w:val="008A0DFA"/>
    <w:rsid w:val="008A1418"/>
    <w:rsid w:val="008A178B"/>
    <w:rsid w:val="008A2429"/>
    <w:rsid w:val="008A24D2"/>
    <w:rsid w:val="008A291F"/>
    <w:rsid w:val="008A29FD"/>
    <w:rsid w:val="008A2BC7"/>
    <w:rsid w:val="008A2CB2"/>
    <w:rsid w:val="008A2D53"/>
    <w:rsid w:val="008A326A"/>
    <w:rsid w:val="008A33D7"/>
    <w:rsid w:val="008A352D"/>
    <w:rsid w:val="008A3588"/>
    <w:rsid w:val="008A368D"/>
    <w:rsid w:val="008A377C"/>
    <w:rsid w:val="008A3A47"/>
    <w:rsid w:val="008A3BFB"/>
    <w:rsid w:val="008A3DBD"/>
    <w:rsid w:val="008A3F84"/>
    <w:rsid w:val="008A4604"/>
    <w:rsid w:val="008A487A"/>
    <w:rsid w:val="008A4EA8"/>
    <w:rsid w:val="008A4EFF"/>
    <w:rsid w:val="008A5070"/>
    <w:rsid w:val="008A51FF"/>
    <w:rsid w:val="008A58BB"/>
    <w:rsid w:val="008A5A08"/>
    <w:rsid w:val="008A60F7"/>
    <w:rsid w:val="008A663B"/>
    <w:rsid w:val="008A6D10"/>
    <w:rsid w:val="008A7205"/>
    <w:rsid w:val="008A751D"/>
    <w:rsid w:val="008A7744"/>
    <w:rsid w:val="008A7763"/>
    <w:rsid w:val="008A7C3C"/>
    <w:rsid w:val="008A7CAF"/>
    <w:rsid w:val="008A7D6E"/>
    <w:rsid w:val="008A7D7A"/>
    <w:rsid w:val="008A7E2F"/>
    <w:rsid w:val="008B0054"/>
    <w:rsid w:val="008B0120"/>
    <w:rsid w:val="008B0430"/>
    <w:rsid w:val="008B04E8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5BC"/>
    <w:rsid w:val="008B2636"/>
    <w:rsid w:val="008B2905"/>
    <w:rsid w:val="008B2942"/>
    <w:rsid w:val="008B2BB2"/>
    <w:rsid w:val="008B2C25"/>
    <w:rsid w:val="008B2EE3"/>
    <w:rsid w:val="008B2FA8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3E09"/>
    <w:rsid w:val="008B426C"/>
    <w:rsid w:val="008B4330"/>
    <w:rsid w:val="008B44EA"/>
    <w:rsid w:val="008B4549"/>
    <w:rsid w:val="008B465E"/>
    <w:rsid w:val="008B46BC"/>
    <w:rsid w:val="008B49EF"/>
    <w:rsid w:val="008B4BCB"/>
    <w:rsid w:val="008B5468"/>
    <w:rsid w:val="008B5549"/>
    <w:rsid w:val="008B566B"/>
    <w:rsid w:val="008B5703"/>
    <w:rsid w:val="008B598B"/>
    <w:rsid w:val="008B5C2B"/>
    <w:rsid w:val="008B5DFE"/>
    <w:rsid w:val="008B613C"/>
    <w:rsid w:val="008B625C"/>
    <w:rsid w:val="008B698F"/>
    <w:rsid w:val="008B6D30"/>
    <w:rsid w:val="008B6D6D"/>
    <w:rsid w:val="008B6DD8"/>
    <w:rsid w:val="008B6EA1"/>
    <w:rsid w:val="008B6F7D"/>
    <w:rsid w:val="008B728B"/>
    <w:rsid w:val="008B7445"/>
    <w:rsid w:val="008B7C57"/>
    <w:rsid w:val="008C01F4"/>
    <w:rsid w:val="008C0538"/>
    <w:rsid w:val="008C0862"/>
    <w:rsid w:val="008C0EAA"/>
    <w:rsid w:val="008C1271"/>
    <w:rsid w:val="008C1952"/>
    <w:rsid w:val="008C1A65"/>
    <w:rsid w:val="008C1AE2"/>
    <w:rsid w:val="008C1D9F"/>
    <w:rsid w:val="008C230C"/>
    <w:rsid w:val="008C232F"/>
    <w:rsid w:val="008C2372"/>
    <w:rsid w:val="008C249F"/>
    <w:rsid w:val="008C24A8"/>
    <w:rsid w:val="008C24B9"/>
    <w:rsid w:val="008C2624"/>
    <w:rsid w:val="008C266D"/>
    <w:rsid w:val="008C2770"/>
    <w:rsid w:val="008C2C97"/>
    <w:rsid w:val="008C2D44"/>
    <w:rsid w:val="008C30A4"/>
    <w:rsid w:val="008C3567"/>
    <w:rsid w:val="008C35C4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6E"/>
    <w:rsid w:val="008C58BE"/>
    <w:rsid w:val="008C58C9"/>
    <w:rsid w:val="008C5930"/>
    <w:rsid w:val="008C5E39"/>
    <w:rsid w:val="008C63B6"/>
    <w:rsid w:val="008C64F9"/>
    <w:rsid w:val="008C6669"/>
    <w:rsid w:val="008C6874"/>
    <w:rsid w:val="008C6B48"/>
    <w:rsid w:val="008C6B6D"/>
    <w:rsid w:val="008C6CA2"/>
    <w:rsid w:val="008C6DCC"/>
    <w:rsid w:val="008C721D"/>
    <w:rsid w:val="008C735F"/>
    <w:rsid w:val="008C7378"/>
    <w:rsid w:val="008C765B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883"/>
    <w:rsid w:val="008D0940"/>
    <w:rsid w:val="008D096F"/>
    <w:rsid w:val="008D0CCA"/>
    <w:rsid w:val="008D10DE"/>
    <w:rsid w:val="008D162F"/>
    <w:rsid w:val="008D2582"/>
    <w:rsid w:val="008D2873"/>
    <w:rsid w:val="008D29B8"/>
    <w:rsid w:val="008D2C08"/>
    <w:rsid w:val="008D3706"/>
    <w:rsid w:val="008D3728"/>
    <w:rsid w:val="008D3FD6"/>
    <w:rsid w:val="008D3FE1"/>
    <w:rsid w:val="008D4024"/>
    <w:rsid w:val="008D41DA"/>
    <w:rsid w:val="008D4409"/>
    <w:rsid w:val="008D4E0F"/>
    <w:rsid w:val="008D4F96"/>
    <w:rsid w:val="008D5249"/>
    <w:rsid w:val="008D54C4"/>
    <w:rsid w:val="008D550F"/>
    <w:rsid w:val="008D58C7"/>
    <w:rsid w:val="008D5DC1"/>
    <w:rsid w:val="008D6117"/>
    <w:rsid w:val="008D611E"/>
    <w:rsid w:val="008D61E2"/>
    <w:rsid w:val="008D6259"/>
    <w:rsid w:val="008D6387"/>
    <w:rsid w:val="008D6CCF"/>
    <w:rsid w:val="008D70C3"/>
    <w:rsid w:val="008D71B9"/>
    <w:rsid w:val="008D7707"/>
    <w:rsid w:val="008D7906"/>
    <w:rsid w:val="008D7989"/>
    <w:rsid w:val="008D7995"/>
    <w:rsid w:val="008D799A"/>
    <w:rsid w:val="008D79F6"/>
    <w:rsid w:val="008D7FD8"/>
    <w:rsid w:val="008E013A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6E"/>
    <w:rsid w:val="008E2272"/>
    <w:rsid w:val="008E2273"/>
    <w:rsid w:val="008E2C30"/>
    <w:rsid w:val="008E2D89"/>
    <w:rsid w:val="008E2FEA"/>
    <w:rsid w:val="008E31A0"/>
    <w:rsid w:val="008E3C1A"/>
    <w:rsid w:val="008E3D7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A83"/>
    <w:rsid w:val="008E6E0F"/>
    <w:rsid w:val="008E70ED"/>
    <w:rsid w:val="008E716F"/>
    <w:rsid w:val="008E7900"/>
    <w:rsid w:val="008E795E"/>
    <w:rsid w:val="008E798B"/>
    <w:rsid w:val="008E7AD4"/>
    <w:rsid w:val="008E7C78"/>
    <w:rsid w:val="008E7D5F"/>
    <w:rsid w:val="008F0B59"/>
    <w:rsid w:val="008F0ED8"/>
    <w:rsid w:val="008F1006"/>
    <w:rsid w:val="008F1107"/>
    <w:rsid w:val="008F12E8"/>
    <w:rsid w:val="008F15D6"/>
    <w:rsid w:val="008F163D"/>
    <w:rsid w:val="008F22A0"/>
    <w:rsid w:val="008F23F2"/>
    <w:rsid w:val="008F241B"/>
    <w:rsid w:val="008F24C0"/>
    <w:rsid w:val="008F24E9"/>
    <w:rsid w:val="008F25D5"/>
    <w:rsid w:val="008F26C0"/>
    <w:rsid w:val="008F3AB7"/>
    <w:rsid w:val="008F3B02"/>
    <w:rsid w:val="008F3B3C"/>
    <w:rsid w:val="008F3EC4"/>
    <w:rsid w:val="008F3F48"/>
    <w:rsid w:val="008F4241"/>
    <w:rsid w:val="008F4420"/>
    <w:rsid w:val="008F4583"/>
    <w:rsid w:val="008F48E0"/>
    <w:rsid w:val="008F4ADC"/>
    <w:rsid w:val="008F4ED4"/>
    <w:rsid w:val="008F51E5"/>
    <w:rsid w:val="008F5C6E"/>
    <w:rsid w:val="008F5DB1"/>
    <w:rsid w:val="008F5F29"/>
    <w:rsid w:val="008F6123"/>
    <w:rsid w:val="008F623B"/>
    <w:rsid w:val="008F6285"/>
    <w:rsid w:val="008F62E7"/>
    <w:rsid w:val="008F6310"/>
    <w:rsid w:val="008F6562"/>
    <w:rsid w:val="008F656C"/>
    <w:rsid w:val="008F6745"/>
    <w:rsid w:val="008F6778"/>
    <w:rsid w:val="008F6853"/>
    <w:rsid w:val="008F6883"/>
    <w:rsid w:val="008F6892"/>
    <w:rsid w:val="008F6969"/>
    <w:rsid w:val="008F6A30"/>
    <w:rsid w:val="008F6B49"/>
    <w:rsid w:val="008F6F36"/>
    <w:rsid w:val="008F7144"/>
    <w:rsid w:val="008F75F9"/>
    <w:rsid w:val="008F7D6A"/>
    <w:rsid w:val="0090000D"/>
    <w:rsid w:val="0090004C"/>
    <w:rsid w:val="00900174"/>
    <w:rsid w:val="009003EB"/>
    <w:rsid w:val="009005EB"/>
    <w:rsid w:val="0090073B"/>
    <w:rsid w:val="0090074D"/>
    <w:rsid w:val="009008FB"/>
    <w:rsid w:val="009009EF"/>
    <w:rsid w:val="00900BB1"/>
    <w:rsid w:val="00900EBC"/>
    <w:rsid w:val="00900F68"/>
    <w:rsid w:val="009010EC"/>
    <w:rsid w:val="00901163"/>
    <w:rsid w:val="009012BE"/>
    <w:rsid w:val="009016F7"/>
    <w:rsid w:val="00901FDF"/>
    <w:rsid w:val="009025FD"/>
    <w:rsid w:val="0090266B"/>
    <w:rsid w:val="00902767"/>
    <w:rsid w:val="009027DB"/>
    <w:rsid w:val="00902A58"/>
    <w:rsid w:val="00902BC0"/>
    <w:rsid w:val="00903001"/>
    <w:rsid w:val="0090320C"/>
    <w:rsid w:val="0090326F"/>
    <w:rsid w:val="00903518"/>
    <w:rsid w:val="009035AD"/>
    <w:rsid w:val="00903D15"/>
    <w:rsid w:val="00903DE9"/>
    <w:rsid w:val="00903EC7"/>
    <w:rsid w:val="00903F87"/>
    <w:rsid w:val="009041B6"/>
    <w:rsid w:val="009045F2"/>
    <w:rsid w:val="00904860"/>
    <w:rsid w:val="00904A63"/>
    <w:rsid w:val="00904FB1"/>
    <w:rsid w:val="00905225"/>
    <w:rsid w:val="009052AF"/>
    <w:rsid w:val="0090533A"/>
    <w:rsid w:val="0090553E"/>
    <w:rsid w:val="00905A6B"/>
    <w:rsid w:val="00905C6B"/>
    <w:rsid w:val="00905CC6"/>
    <w:rsid w:val="00905D55"/>
    <w:rsid w:val="00905F9B"/>
    <w:rsid w:val="00906245"/>
    <w:rsid w:val="00906405"/>
    <w:rsid w:val="009065A3"/>
    <w:rsid w:val="009067CE"/>
    <w:rsid w:val="009067DB"/>
    <w:rsid w:val="00906D6A"/>
    <w:rsid w:val="00906F9E"/>
    <w:rsid w:val="00906FA7"/>
    <w:rsid w:val="00907114"/>
    <w:rsid w:val="00907310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1F3E"/>
    <w:rsid w:val="0091234B"/>
    <w:rsid w:val="00912497"/>
    <w:rsid w:val="0091264E"/>
    <w:rsid w:val="009127E9"/>
    <w:rsid w:val="00912968"/>
    <w:rsid w:val="00912DFB"/>
    <w:rsid w:val="00912E8A"/>
    <w:rsid w:val="00913035"/>
    <w:rsid w:val="00913314"/>
    <w:rsid w:val="0091331A"/>
    <w:rsid w:val="00913498"/>
    <w:rsid w:val="00913E2F"/>
    <w:rsid w:val="00914EC8"/>
    <w:rsid w:val="00914F63"/>
    <w:rsid w:val="00915028"/>
    <w:rsid w:val="00915626"/>
    <w:rsid w:val="0091577E"/>
    <w:rsid w:val="0091588F"/>
    <w:rsid w:val="00915D0D"/>
    <w:rsid w:val="00915DB1"/>
    <w:rsid w:val="00915E7C"/>
    <w:rsid w:val="00916274"/>
    <w:rsid w:val="00916283"/>
    <w:rsid w:val="00916932"/>
    <w:rsid w:val="00916B48"/>
    <w:rsid w:val="00916EDD"/>
    <w:rsid w:val="00916F3D"/>
    <w:rsid w:val="009174D8"/>
    <w:rsid w:val="00917546"/>
    <w:rsid w:val="009176E9"/>
    <w:rsid w:val="00917866"/>
    <w:rsid w:val="00917A4B"/>
    <w:rsid w:val="00917B72"/>
    <w:rsid w:val="00917C5F"/>
    <w:rsid w:val="0092013D"/>
    <w:rsid w:val="009201B3"/>
    <w:rsid w:val="0092040B"/>
    <w:rsid w:val="00920704"/>
    <w:rsid w:val="00920D66"/>
    <w:rsid w:val="00921075"/>
    <w:rsid w:val="00921689"/>
    <w:rsid w:val="009217CE"/>
    <w:rsid w:val="00921C74"/>
    <w:rsid w:val="00921CB4"/>
    <w:rsid w:val="00921FAE"/>
    <w:rsid w:val="0092216F"/>
    <w:rsid w:val="00922245"/>
    <w:rsid w:val="009224F2"/>
    <w:rsid w:val="009229CD"/>
    <w:rsid w:val="00922CFC"/>
    <w:rsid w:val="00922FB0"/>
    <w:rsid w:val="009232AD"/>
    <w:rsid w:val="00923367"/>
    <w:rsid w:val="009235A9"/>
    <w:rsid w:val="009238E0"/>
    <w:rsid w:val="00923924"/>
    <w:rsid w:val="0092420C"/>
    <w:rsid w:val="00924343"/>
    <w:rsid w:val="00924365"/>
    <w:rsid w:val="00924FFD"/>
    <w:rsid w:val="0092526C"/>
    <w:rsid w:val="009255FC"/>
    <w:rsid w:val="009256B4"/>
    <w:rsid w:val="00925AFE"/>
    <w:rsid w:val="00925C6C"/>
    <w:rsid w:val="00925EFE"/>
    <w:rsid w:val="009261A6"/>
    <w:rsid w:val="00926266"/>
    <w:rsid w:val="009264F7"/>
    <w:rsid w:val="00926538"/>
    <w:rsid w:val="00926615"/>
    <w:rsid w:val="009267DB"/>
    <w:rsid w:val="0092699F"/>
    <w:rsid w:val="00926AFC"/>
    <w:rsid w:val="00926B82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ED2"/>
    <w:rsid w:val="00930F5B"/>
    <w:rsid w:val="009311D6"/>
    <w:rsid w:val="00931B29"/>
    <w:rsid w:val="00931C94"/>
    <w:rsid w:val="00932050"/>
    <w:rsid w:val="00932163"/>
    <w:rsid w:val="00932438"/>
    <w:rsid w:val="009329A8"/>
    <w:rsid w:val="009329FD"/>
    <w:rsid w:val="00932F1F"/>
    <w:rsid w:val="009334D2"/>
    <w:rsid w:val="00933B30"/>
    <w:rsid w:val="009344F7"/>
    <w:rsid w:val="009347B1"/>
    <w:rsid w:val="00934D74"/>
    <w:rsid w:val="00934DC3"/>
    <w:rsid w:val="009350C9"/>
    <w:rsid w:val="00935116"/>
    <w:rsid w:val="009351E4"/>
    <w:rsid w:val="009353C3"/>
    <w:rsid w:val="009353D1"/>
    <w:rsid w:val="009358CA"/>
    <w:rsid w:val="009358CF"/>
    <w:rsid w:val="00935BFF"/>
    <w:rsid w:val="00935D1B"/>
    <w:rsid w:val="00935F04"/>
    <w:rsid w:val="00935FF1"/>
    <w:rsid w:val="00936992"/>
    <w:rsid w:val="00936ADF"/>
    <w:rsid w:val="00936B2B"/>
    <w:rsid w:val="00936BBF"/>
    <w:rsid w:val="00936CE1"/>
    <w:rsid w:val="00936DDB"/>
    <w:rsid w:val="009370CC"/>
    <w:rsid w:val="009370CF"/>
    <w:rsid w:val="00937488"/>
    <w:rsid w:val="009376E5"/>
    <w:rsid w:val="0093798B"/>
    <w:rsid w:val="00937C2B"/>
    <w:rsid w:val="00937C5D"/>
    <w:rsid w:val="00937CCD"/>
    <w:rsid w:val="00937D77"/>
    <w:rsid w:val="00937DBF"/>
    <w:rsid w:val="00937E40"/>
    <w:rsid w:val="00937F80"/>
    <w:rsid w:val="00940028"/>
    <w:rsid w:val="009404E1"/>
    <w:rsid w:val="0094070E"/>
    <w:rsid w:val="00940AA3"/>
    <w:rsid w:val="00940D9B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2C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BF6"/>
    <w:rsid w:val="00944CCE"/>
    <w:rsid w:val="00944E1C"/>
    <w:rsid w:val="00944E2C"/>
    <w:rsid w:val="00944EB8"/>
    <w:rsid w:val="00944EDA"/>
    <w:rsid w:val="0094511A"/>
    <w:rsid w:val="00945B44"/>
    <w:rsid w:val="00945DE1"/>
    <w:rsid w:val="00946086"/>
    <w:rsid w:val="009460DA"/>
    <w:rsid w:val="009460FB"/>
    <w:rsid w:val="009462BF"/>
    <w:rsid w:val="00946602"/>
    <w:rsid w:val="009466B6"/>
    <w:rsid w:val="00946C8D"/>
    <w:rsid w:val="00947225"/>
    <w:rsid w:val="00947437"/>
    <w:rsid w:val="0094762B"/>
    <w:rsid w:val="00947835"/>
    <w:rsid w:val="00947942"/>
    <w:rsid w:val="009479CA"/>
    <w:rsid w:val="009479F1"/>
    <w:rsid w:val="00947D5C"/>
    <w:rsid w:val="00947DF8"/>
    <w:rsid w:val="00950015"/>
    <w:rsid w:val="00950119"/>
    <w:rsid w:val="009501F4"/>
    <w:rsid w:val="00950215"/>
    <w:rsid w:val="009502C4"/>
    <w:rsid w:val="00950555"/>
    <w:rsid w:val="00950979"/>
    <w:rsid w:val="0095098F"/>
    <w:rsid w:val="00950B26"/>
    <w:rsid w:val="009510A5"/>
    <w:rsid w:val="00951236"/>
    <w:rsid w:val="009514D5"/>
    <w:rsid w:val="009518E0"/>
    <w:rsid w:val="009524E4"/>
    <w:rsid w:val="009528CD"/>
    <w:rsid w:val="009528F6"/>
    <w:rsid w:val="00953015"/>
    <w:rsid w:val="0095302A"/>
    <w:rsid w:val="00953106"/>
    <w:rsid w:val="00953157"/>
    <w:rsid w:val="009533D1"/>
    <w:rsid w:val="009534D4"/>
    <w:rsid w:val="009536FB"/>
    <w:rsid w:val="0095373F"/>
    <w:rsid w:val="00953A9A"/>
    <w:rsid w:val="00953F4F"/>
    <w:rsid w:val="00954152"/>
    <w:rsid w:val="00954244"/>
    <w:rsid w:val="009546D6"/>
    <w:rsid w:val="00954783"/>
    <w:rsid w:val="00954970"/>
    <w:rsid w:val="00954E62"/>
    <w:rsid w:val="009550F7"/>
    <w:rsid w:val="009553B2"/>
    <w:rsid w:val="0095548F"/>
    <w:rsid w:val="00955617"/>
    <w:rsid w:val="0095564D"/>
    <w:rsid w:val="00955716"/>
    <w:rsid w:val="009557BA"/>
    <w:rsid w:val="009557DA"/>
    <w:rsid w:val="00956384"/>
    <w:rsid w:val="009566CE"/>
    <w:rsid w:val="00956C49"/>
    <w:rsid w:val="00957082"/>
    <w:rsid w:val="0095709B"/>
    <w:rsid w:val="009570BE"/>
    <w:rsid w:val="009574BA"/>
    <w:rsid w:val="00957775"/>
    <w:rsid w:val="009578B7"/>
    <w:rsid w:val="00957D44"/>
    <w:rsid w:val="00957F81"/>
    <w:rsid w:val="00960274"/>
    <w:rsid w:val="00960645"/>
    <w:rsid w:val="00960B76"/>
    <w:rsid w:val="00960C68"/>
    <w:rsid w:val="00960EC8"/>
    <w:rsid w:val="00960FE7"/>
    <w:rsid w:val="00961116"/>
    <w:rsid w:val="0096154E"/>
    <w:rsid w:val="0096189C"/>
    <w:rsid w:val="00961D67"/>
    <w:rsid w:val="00961F83"/>
    <w:rsid w:val="0096208F"/>
    <w:rsid w:val="009620F9"/>
    <w:rsid w:val="009620FD"/>
    <w:rsid w:val="0096260F"/>
    <w:rsid w:val="00962EDD"/>
    <w:rsid w:val="0096330D"/>
    <w:rsid w:val="00963523"/>
    <w:rsid w:val="00963808"/>
    <w:rsid w:val="00963A76"/>
    <w:rsid w:val="009640EC"/>
    <w:rsid w:val="00964380"/>
    <w:rsid w:val="00964526"/>
    <w:rsid w:val="0096466F"/>
    <w:rsid w:val="009646ED"/>
    <w:rsid w:val="00964B09"/>
    <w:rsid w:val="00964F0F"/>
    <w:rsid w:val="009651FE"/>
    <w:rsid w:val="009654B8"/>
    <w:rsid w:val="00965738"/>
    <w:rsid w:val="009657D9"/>
    <w:rsid w:val="009659D7"/>
    <w:rsid w:val="00965A5C"/>
    <w:rsid w:val="00965B17"/>
    <w:rsid w:val="00965C1B"/>
    <w:rsid w:val="00965C67"/>
    <w:rsid w:val="00965E7C"/>
    <w:rsid w:val="00965EE7"/>
    <w:rsid w:val="009660DB"/>
    <w:rsid w:val="00966192"/>
    <w:rsid w:val="00966238"/>
    <w:rsid w:val="0096673C"/>
    <w:rsid w:val="00966CC9"/>
    <w:rsid w:val="0096705D"/>
    <w:rsid w:val="0096728C"/>
    <w:rsid w:val="00967476"/>
    <w:rsid w:val="009675C2"/>
    <w:rsid w:val="009676E8"/>
    <w:rsid w:val="00967B7B"/>
    <w:rsid w:val="00967D7E"/>
    <w:rsid w:val="00970286"/>
    <w:rsid w:val="0097031E"/>
    <w:rsid w:val="009703FF"/>
    <w:rsid w:val="009704F5"/>
    <w:rsid w:val="0097058F"/>
    <w:rsid w:val="009705A8"/>
    <w:rsid w:val="00970BB9"/>
    <w:rsid w:val="00970EB0"/>
    <w:rsid w:val="009712B8"/>
    <w:rsid w:val="009716CA"/>
    <w:rsid w:val="009716F7"/>
    <w:rsid w:val="00971A94"/>
    <w:rsid w:val="00971DE4"/>
    <w:rsid w:val="0097260E"/>
    <w:rsid w:val="00972995"/>
    <w:rsid w:val="009729E2"/>
    <w:rsid w:val="00972B3E"/>
    <w:rsid w:val="00972B5A"/>
    <w:rsid w:val="00972E84"/>
    <w:rsid w:val="00972EB0"/>
    <w:rsid w:val="00972F1B"/>
    <w:rsid w:val="0097389C"/>
    <w:rsid w:val="00973A74"/>
    <w:rsid w:val="00973AF2"/>
    <w:rsid w:val="00973BFE"/>
    <w:rsid w:val="00973DC1"/>
    <w:rsid w:val="00973EE9"/>
    <w:rsid w:val="00973FA7"/>
    <w:rsid w:val="009744C7"/>
    <w:rsid w:val="00974514"/>
    <w:rsid w:val="00974B5C"/>
    <w:rsid w:val="00974BC9"/>
    <w:rsid w:val="00974DFA"/>
    <w:rsid w:val="0097506E"/>
    <w:rsid w:val="009753D5"/>
    <w:rsid w:val="009754EC"/>
    <w:rsid w:val="009756C1"/>
    <w:rsid w:val="009756C4"/>
    <w:rsid w:val="00975A19"/>
    <w:rsid w:val="00976777"/>
    <w:rsid w:val="00976814"/>
    <w:rsid w:val="00976B30"/>
    <w:rsid w:val="00976B6E"/>
    <w:rsid w:val="009778DF"/>
    <w:rsid w:val="00977E22"/>
    <w:rsid w:val="00977F07"/>
    <w:rsid w:val="009801AA"/>
    <w:rsid w:val="00980243"/>
    <w:rsid w:val="00980352"/>
    <w:rsid w:val="00980375"/>
    <w:rsid w:val="0098053C"/>
    <w:rsid w:val="009809E3"/>
    <w:rsid w:val="00980A22"/>
    <w:rsid w:val="00981477"/>
    <w:rsid w:val="0098175B"/>
    <w:rsid w:val="0098192E"/>
    <w:rsid w:val="00981B9E"/>
    <w:rsid w:val="00981FAF"/>
    <w:rsid w:val="00982385"/>
    <w:rsid w:val="009828AA"/>
    <w:rsid w:val="00982EE2"/>
    <w:rsid w:val="0098365B"/>
    <w:rsid w:val="00983DFC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26C"/>
    <w:rsid w:val="0098632C"/>
    <w:rsid w:val="009864C6"/>
    <w:rsid w:val="00986632"/>
    <w:rsid w:val="0098669B"/>
    <w:rsid w:val="009869D7"/>
    <w:rsid w:val="00986D1E"/>
    <w:rsid w:val="00986F20"/>
    <w:rsid w:val="009870DC"/>
    <w:rsid w:val="00987ACB"/>
    <w:rsid w:val="00987BDF"/>
    <w:rsid w:val="00987DE5"/>
    <w:rsid w:val="00990037"/>
    <w:rsid w:val="009901A4"/>
    <w:rsid w:val="009903DC"/>
    <w:rsid w:val="0099051F"/>
    <w:rsid w:val="009908D6"/>
    <w:rsid w:val="0099096A"/>
    <w:rsid w:val="00990A69"/>
    <w:rsid w:val="00990B53"/>
    <w:rsid w:val="00990DC0"/>
    <w:rsid w:val="00990F85"/>
    <w:rsid w:val="009915DD"/>
    <w:rsid w:val="009918B9"/>
    <w:rsid w:val="00991B61"/>
    <w:rsid w:val="00991B85"/>
    <w:rsid w:val="00991E7B"/>
    <w:rsid w:val="00991EBB"/>
    <w:rsid w:val="00991F28"/>
    <w:rsid w:val="0099284C"/>
    <w:rsid w:val="0099297A"/>
    <w:rsid w:val="00992A32"/>
    <w:rsid w:val="00992BEF"/>
    <w:rsid w:val="0099306C"/>
    <w:rsid w:val="009936F4"/>
    <w:rsid w:val="009939FF"/>
    <w:rsid w:val="00993FE6"/>
    <w:rsid w:val="00994807"/>
    <w:rsid w:val="00994BB4"/>
    <w:rsid w:val="00994C0F"/>
    <w:rsid w:val="00994C21"/>
    <w:rsid w:val="00994D81"/>
    <w:rsid w:val="0099508F"/>
    <w:rsid w:val="00995613"/>
    <w:rsid w:val="00995C6F"/>
    <w:rsid w:val="00995C97"/>
    <w:rsid w:val="00995CFC"/>
    <w:rsid w:val="00995D40"/>
    <w:rsid w:val="00995E77"/>
    <w:rsid w:val="00995F86"/>
    <w:rsid w:val="00996307"/>
    <w:rsid w:val="0099665F"/>
    <w:rsid w:val="00996BDF"/>
    <w:rsid w:val="0099768E"/>
    <w:rsid w:val="00997B69"/>
    <w:rsid w:val="00997DD3"/>
    <w:rsid w:val="00997EE4"/>
    <w:rsid w:val="00997F94"/>
    <w:rsid w:val="009A001F"/>
    <w:rsid w:val="009A023E"/>
    <w:rsid w:val="009A033C"/>
    <w:rsid w:val="009A07BC"/>
    <w:rsid w:val="009A0951"/>
    <w:rsid w:val="009A0CD5"/>
    <w:rsid w:val="009A0E1E"/>
    <w:rsid w:val="009A0F67"/>
    <w:rsid w:val="009A11CA"/>
    <w:rsid w:val="009A128A"/>
    <w:rsid w:val="009A15C0"/>
    <w:rsid w:val="009A1733"/>
    <w:rsid w:val="009A1807"/>
    <w:rsid w:val="009A1A9D"/>
    <w:rsid w:val="009A1A9E"/>
    <w:rsid w:val="009A1C69"/>
    <w:rsid w:val="009A263E"/>
    <w:rsid w:val="009A267F"/>
    <w:rsid w:val="009A2713"/>
    <w:rsid w:val="009A2778"/>
    <w:rsid w:val="009A2785"/>
    <w:rsid w:val="009A294A"/>
    <w:rsid w:val="009A29F8"/>
    <w:rsid w:val="009A2B90"/>
    <w:rsid w:val="009A2CAF"/>
    <w:rsid w:val="009A2F00"/>
    <w:rsid w:val="009A2F1D"/>
    <w:rsid w:val="009A313D"/>
    <w:rsid w:val="009A3227"/>
    <w:rsid w:val="009A3330"/>
    <w:rsid w:val="009A3353"/>
    <w:rsid w:val="009A37C8"/>
    <w:rsid w:val="009A38A5"/>
    <w:rsid w:val="009A3B85"/>
    <w:rsid w:val="009A3B8B"/>
    <w:rsid w:val="009A3BAD"/>
    <w:rsid w:val="009A3F9A"/>
    <w:rsid w:val="009A42B6"/>
    <w:rsid w:val="009A4328"/>
    <w:rsid w:val="009A4C92"/>
    <w:rsid w:val="009A4CD3"/>
    <w:rsid w:val="009A4E38"/>
    <w:rsid w:val="009A5507"/>
    <w:rsid w:val="009A57B8"/>
    <w:rsid w:val="009A5887"/>
    <w:rsid w:val="009A5B16"/>
    <w:rsid w:val="009A5E2B"/>
    <w:rsid w:val="009A5F04"/>
    <w:rsid w:val="009A6180"/>
    <w:rsid w:val="009A6189"/>
    <w:rsid w:val="009A6349"/>
    <w:rsid w:val="009A661F"/>
    <w:rsid w:val="009A6E05"/>
    <w:rsid w:val="009A6F76"/>
    <w:rsid w:val="009A70DB"/>
    <w:rsid w:val="009A7696"/>
    <w:rsid w:val="009A769B"/>
    <w:rsid w:val="009A7780"/>
    <w:rsid w:val="009A78C9"/>
    <w:rsid w:val="009A7A27"/>
    <w:rsid w:val="009A7A53"/>
    <w:rsid w:val="009A7EF8"/>
    <w:rsid w:val="009B015E"/>
    <w:rsid w:val="009B0351"/>
    <w:rsid w:val="009B03BE"/>
    <w:rsid w:val="009B0BB1"/>
    <w:rsid w:val="009B0BBA"/>
    <w:rsid w:val="009B0C6D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3A"/>
    <w:rsid w:val="009B34D6"/>
    <w:rsid w:val="009B3E2F"/>
    <w:rsid w:val="009B3E86"/>
    <w:rsid w:val="009B4212"/>
    <w:rsid w:val="009B4213"/>
    <w:rsid w:val="009B42D6"/>
    <w:rsid w:val="009B462A"/>
    <w:rsid w:val="009B4643"/>
    <w:rsid w:val="009B476C"/>
    <w:rsid w:val="009B4A59"/>
    <w:rsid w:val="009B4B10"/>
    <w:rsid w:val="009B4BAC"/>
    <w:rsid w:val="009B4CF8"/>
    <w:rsid w:val="009B4E9C"/>
    <w:rsid w:val="009B5065"/>
    <w:rsid w:val="009B50AA"/>
    <w:rsid w:val="009B5427"/>
    <w:rsid w:val="009B571C"/>
    <w:rsid w:val="009B579B"/>
    <w:rsid w:val="009B5921"/>
    <w:rsid w:val="009B59D4"/>
    <w:rsid w:val="009B6341"/>
    <w:rsid w:val="009B65F6"/>
    <w:rsid w:val="009B6DB6"/>
    <w:rsid w:val="009B6DE9"/>
    <w:rsid w:val="009B70B2"/>
    <w:rsid w:val="009B7192"/>
    <w:rsid w:val="009B758B"/>
    <w:rsid w:val="009B7681"/>
    <w:rsid w:val="009B7A45"/>
    <w:rsid w:val="009C016C"/>
    <w:rsid w:val="009C0A99"/>
    <w:rsid w:val="009C0E8F"/>
    <w:rsid w:val="009C1541"/>
    <w:rsid w:val="009C170F"/>
    <w:rsid w:val="009C18EE"/>
    <w:rsid w:val="009C19E8"/>
    <w:rsid w:val="009C1B9C"/>
    <w:rsid w:val="009C1C22"/>
    <w:rsid w:val="009C1E04"/>
    <w:rsid w:val="009C2309"/>
    <w:rsid w:val="009C29EA"/>
    <w:rsid w:val="009C2CB4"/>
    <w:rsid w:val="009C2D08"/>
    <w:rsid w:val="009C30EC"/>
    <w:rsid w:val="009C3202"/>
    <w:rsid w:val="009C34D8"/>
    <w:rsid w:val="009C35E2"/>
    <w:rsid w:val="009C384C"/>
    <w:rsid w:val="009C3859"/>
    <w:rsid w:val="009C389E"/>
    <w:rsid w:val="009C39B8"/>
    <w:rsid w:val="009C3CBA"/>
    <w:rsid w:val="009C3DB6"/>
    <w:rsid w:val="009C3FA7"/>
    <w:rsid w:val="009C46F8"/>
    <w:rsid w:val="009C493B"/>
    <w:rsid w:val="009C49AB"/>
    <w:rsid w:val="009C4C48"/>
    <w:rsid w:val="009C4C71"/>
    <w:rsid w:val="009C4F43"/>
    <w:rsid w:val="009C5064"/>
    <w:rsid w:val="009C5164"/>
    <w:rsid w:val="009C5419"/>
    <w:rsid w:val="009C54B0"/>
    <w:rsid w:val="009C5764"/>
    <w:rsid w:val="009C5875"/>
    <w:rsid w:val="009C5888"/>
    <w:rsid w:val="009C58D1"/>
    <w:rsid w:val="009C59AA"/>
    <w:rsid w:val="009C5DFE"/>
    <w:rsid w:val="009C6150"/>
    <w:rsid w:val="009C6213"/>
    <w:rsid w:val="009C64ED"/>
    <w:rsid w:val="009C6544"/>
    <w:rsid w:val="009C67E5"/>
    <w:rsid w:val="009C69EB"/>
    <w:rsid w:val="009C6A49"/>
    <w:rsid w:val="009C6BBB"/>
    <w:rsid w:val="009C6C41"/>
    <w:rsid w:val="009C6DF7"/>
    <w:rsid w:val="009C7006"/>
    <w:rsid w:val="009C7504"/>
    <w:rsid w:val="009C7602"/>
    <w:rsid w:val="009C769F"/>
    <w:rsid w:val="009C79E9"/>
    <w:rsid w:val="009C7D1C"/>
    <w:rsid w:val="009C7E0A"/>
    <w:rsid w:val="009C7ECE"/>
    <w:rsid w:val="009C7FA7"/>
    <w:rsid w:val="009D01B6"/>
    <w:rsid w:val="009D059D"/>
    <w:rsid w:val="009D06AB"/>
    <w:rsid w:val="009D06C2"/>
    <w:rsid w:val="009D06E0"/>
    <w:rsid w:val="009D07F9"/>
    <w:rsid w:val="009D0915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B1C"/>
    <w:rsid w:val="009D1C63"/>
    <w:rsid w:val="009D1C9E"/>
    <w:rsid w:val="009D2335"/>
    <w:rsid w:val="009D23AF"/>
    <w:rsid w:val="009D2838"/>
    <w:rsid w:val="009D29DD"/>
    <w:rsid w:val="009D2A49"/>
    <w:rsid w:val="009D2CF9"/>
    <w:rsid w:val="009D2E49"/>
    <w:rsid w:val="009D31EC"/>
    <w:rsid w:val="009D3602"/>
    <w:rsid w:val="009D3B4C"/>
    <w:rsid w:val="009D3CB8"/>
    <w:rsid w:val="009D3D1D"/>
    <w:rsid w:val="009D437C"/>
    <w:rsid w:val="009D45E9"/>
    <w:rsid w:val="009D464E"/>
    <w:rsid w:val="009D4694"/>
    <w:rsid w:val="009D534F"/>
    <w:rsid w:val="009D5A0D"/>
    <w:rsid w:val="009D5F4A"/>
    <w:rsid w:val="009D60E5"/>
    <w:rsid w:val="009D6548"/>
    <w:rsid w:val="009D68C8"/>
    <w:rsid w:val="009D6A22"/>
    <w:rsid w:val="009D6ED2"/>
    <w:rsid w:val="009D70DB"/>
    <w:rsid w:val="009D7162"/>
    <w:rsid w:val="009D7190"/>
    <w:rsid w:val="009D72D0"/>
    <w:rsid w:val="009D72F3"/>
    <w:rsid w:val="009D7974"/>
    <w:rsid w:val="009D7A07"/>
    <w:rsid w:val="009D7BFD"/>
    <w:rsid w:val="009E0AED"/>
    <w:rsid w:val="009E0B29"/>
    <w:rsid w:val="009E0CB6"/>
    <w:rsid w:val="009E0E04"/>
    <w:rsid w:val="009E1282"/>
    <w:rsid w:val="009E1535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3579"/>
    <w:rsid w:val="009E404B"/>
    <w:rsid w:val="009E43E2"/>
    <w:rsid w:val="009E4861"/>
    <w:rsid w:val="009E4F0F"/>
    <w:rsid w:val="009E5645"/>
    <w:rsid w:val="009E5D24"/>
    <w:rsid w:val="009E5E64"/>
    <w:rsid w:val="009E5F00"/>
    <w:rsid w:val="009E60BF"/>
    <w:rsid w:val="009E63D0"/>
    <w:rsid w:val="009E640E"/>
    <w:rsid w:val="009E65B1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762"/>
    <w:rsid w:val="009E796C"/>
    <w:rsid w:val="009E7A12"/>
    <w:rsid w:val="009E7B8B"/>
    <w:rsid w:val="009E7D6F"/>
    <w:rsid w:val="009E7F72"/>
    <w:rsid w:val="009F03E0"/>
    <w:rsid w:val="009F0516"/>
    <w:rsid w:val="009F0C47"/>
    <w:rsid w:val="009F1277"/>
    <w:rsid w:val="009F184D"/>
    <w:rsid w:val="009F1971"/>
    <w:rsid w:val="009F1DB5"/>
    <w:rsid w:val="009F2173"/>
    <w:rsid w:val="009F2250"/>
    <w:rsid w:val="009F22DD"/>
    <w:rsid w:val="009F230B"/>
    <w:rsid w:val="009F23E8"/>
    <w:rsid w:val="009F28C1"/>
    <w:rsid w:val="009F2B8A"/>
    <w:rsid w:val="009F3453"/>
    <w:rsid w:val="009F365F"/>
    <w:rsid w:val="009F3829"/>
    <w:rsid w:val="009F39A8"/>
    <w:rsid w:val="009F3A05"/>
    <w:rsid w:val="009F3A06"/>
    <w:rsid w:val="009F3C79"/>
    <w:rsid w:val="009F3E71"/>
    <w:rsid w:val="009F4036"/>
    <w:rsid w:val="009F41DB"/>
    <w:rsid w:val="009F42FC"/>
    <w:rsid w:val="009F430A"/>
    <w:rsid w:val="009F43D7"/>
    <w:rsid w:val="009F4B99"/>
    <w:rsid w:val="009F51D5"/>
    <w:rsid w:val="009F51E8"/>
    <w:rsid w:val="009F5417"/>
    <w:rsid w:val="009F5700"/>
    <w:rsid w:val="009F5C08"/>
    <w:rsid w:val="009F6763"/>
    <w:rsid w:val="009F67FC"/>
    <w:rsid w:val="009F6835"/>
    <w:rsid w:val="009F6A28"/>
    <w:rsid w:val="009F6AC3"/>
    <w:rsid w:val="009F6AFF"/>
    <w:rsid w:val="009F6C68"/>
    <w:rsid w:val="009F7B63"/>
    <w:rsid w:val="009F7D73"/>
    <w:rsid w:val="009F7E35"/>
    <w:rsid w:val="00A0016F"/>
    <w:rsid w:val="00A0085D"/>
    <w:rsid w:val="00A00B1B"/>
    <w:rsid w:val="00A0123F"/>
    <w:rsid w:val="00A0154D"/>
    <w:rsid w:val="00A0192A"/>
    <w:rsid w:val="00A01A84"/>
    <w:rsid w:val="00A026C0"/>
    <w:rsid w:val="00A0275E"/>
    <w:rsid w:val="00A02B5E"/>
    <w:rsid w:val="00A031E2"/>
    <w:rsid w:val="00A035EC"/>
    <w:rsid w:val="00A03A60"/>
    <w:rsid w:val="00A03C9C"/>
    <w:rsid w:val="00A04348"/>
    <w:rsid w:val="00A04710"/>
    <w:rsid w:val="00A04954"/>
    <w:rsid w:val="00A04BAD"/>
    <w:rsid w:val="00A04CA5"/>
    <w:rsid w:val="00A04CE0"/>
    <w:rsid w:val="00A04F6F"/>
    <w:rsid w:val="00A04F9A"/>
    <w:rsid w:val="00A04FAD"/>
    <w:rsid w:val="00A0514E"/>
    <w:rsid w:val="00A051C0"/>
    <w:rsid w:val="00A05905"/>
    <w:rsid w:val="00A059B7"/>
    <w:rsid w:val="00A05CCE"/>
    <w:rsid w:val="00A05F6E"/>
    <w:rsid w:val="00A061DD"/>
    <w:rsid w:val="00A064CD"/>
    <w:rsid w:val="00A068B7"/>
    <w:rsid w:val="00A06A19"/>
    <w:rsid w:val="00A06B03"/>
    <w:rsid w:val="00A06BE3"/>
    <w:rsid w:val="00A0707C"/>
    <w:rsid w:val="00A07099"/>
    <w:rsid w:val="00A070A9"/>
    <w:rsid w:val="00A0765A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39C"/>
    <w:rsid w:val="00A12405"/>
    <w:rsid w:val="00A1249D"/>
    <w:rsid w:val="00A12961"/>
    <w:rsid w:val="00A12B5B"/>
    <w:rsid w:val="00A13222"/>
    <w:rsid w:val="00A13EC0"/>
    <w:rsid w:val="00A14147"/>
    <w:rsid w:val="00A143E8"/>
    <w:rsid w:val="00A14464"/>
    <w:rsid w:val="00A14466"/>
    <w:rsid w:val="00A1481B"/>
    <w:rsid w:val="00A14E21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18"/>
    <w:rsid w:val="00A20844"/>
    <w:rsid w:val="00A208C8"/>
    <w:rsid w:val="00A209AE"/>
    <w:rsid w:val="00A20AB3"/>
    <w:rsid w:val="00A21078"/>
    <w:rsid w:val="00A2151F"/>
    <w:rsid w:val="00A21CF7"/>
    <w:rsid w:val="00A21D4E"/>
    <w:rsid w:val="00A21E69"/>
    <w:rsid w:val="00A21EFF"/>
    <w:rsid w:val="00A21F6D"/>
    <w:rsid w:val="00A220A5"/>
    <w:rsid w:val="00A22108"/>
    <w:rsid w:val="00A223D0"/>
    <w:rsid w:val="00A22430"/>
    <w:rsid w:val="00A2268E"/>
    <w:rsid w:val="00A2327D"/>
    <w:rsid w:val="00A23352"/>
    <w:rsid w:val="00A233FC"/>
    <w:rsid w:val="00A234F3"/>
    <w:rsid w:val="00A23638"/>
    <w:rsid w:val="00A23700"/>
    <w:rsid w:val="00A238B3"/>
    <w:rsid w:val="00A23AE3"/>
    <w:rsid w:val="00A23CB1"/>
    <w:rsid w:val="00A24897"/>
    <w:rsid w:val="00A249F8"/>
    <w:rsid w:val="00A24BD5"/>
    <w:rsid w:val="00A24C4E"/>
    <w:rsid w:val="00A24FEB"/>
    <w:rsid w:val="00A254D9"/>
    <w:rsid w:val="00A256BB"/>
    <w:rsid w:val="00A260D1"/>
    <w:rsid w:val="00A26911"/>
    <w:rsid w:val="00A26E87"/>
    <w:rsid w:val="00A27010"/>
    <w:rsid w:val="00A27167"/>
    <w:rsid w:val="00A276BD"/>
    <w:rsid w:val="00A279D0"/>
    <w:rsid w:val="00A27B54"/>
    <w:rsid w:val="00A27F58"/>
    <w:rsid w:val="00A30160"/>
    <w:rsid w:val="00A301AA"/>
    <w:rsid w:val="00A3021C"/>
    <w:rsid w:val="00A304F6"/>
    <w:rsid w:val="00A3053F"/>
    <w:rsid w:val="00A30872"/>
    <w:rsid w:val="00A308B0"/>
    <w:rsid w:val="00A3097A"/>
    <w:rsid w:val="00A30EBE"/>
    <w:rsid w:val="00A30F6B"/>
    <w:rsid w:val="00A31121"/>
    <w:rsid w:val="00A317C3"/>
    <w:rsid w:val="00A31842"/>
    <w:rsid w:val="00A31BF4"/>
    <w:rsid w:val="00A31D8A"/>
    <w:rsid w:val="00A3209A"/>
    <w:rsid w:val="00A326B0"/>
    <w:rsid w:val="00A327AB"/>
    <w:rsid w:val="00A327E2"/>
    <w:rsid w:val="00A32AB7"/>
    <w:rsid w:val="00A32AFD"/>
    <w:rsid w:val="00A32B09"/>
    <w:rsid w:val="00A32D29"/>
    <w:rsid w:val="00A32D2D"/>
    <w:rsid w:val="00A3365F"/>
    <w:rsid w:val="00A337DA"/>
    <w:rsid w:val="00A33E19"/>
    <w:rsid w:val="00A34380"/>
    <w:rsid w:val="00A34A61"/>
    <w:rsid w:val="00A34B35"/>
    <w:rsid w:val="00A34B3B"/>
    <w:rsid w:val="00A34F34"/>
    <w:rsid w:val="00A3552B"/>
    <w:rsid w:val="00A35A5F"/>
    <w:rsid w:val="00A35E16"/>
    <w:rsid w:val="00A36055"/>
    <w:rsid w:val="00A3608C"/>
    <w:rsid w:val="00A36386"/>
    <w:rsid w:val="00A36438"/>
    <w:rsid w:val="00A36767"/>
    <w:rsid w:val="00A36C22"/>
    <w:rsid w:val="00A36DD0"/>
    <w:rsid w:val="00A37047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091F"/>
    <w:rsid w:val="00A41074"/>
    <w:rsid w:val="00A41098"/>
    <w:rsid w:val="00A41885"/>
    <w:rsid w:val="00A41C29"/>
    <w:rsid w:val="00A42271"/>
    <w:rsid w:val="00A42295"/>
    <w:rsid w:val="00A4230F"/>
    <w:rsid w:val="00A42648"/>
    <w:rsid w:val="00A42948"/>
    <w:rsid w:val="00A4299A"/>
    <w:rsid w:val="00A42A2C"/>
    <w:rsid w:val="00A42A87"/>
    <w:rsid w:val="00A42D1F"/>
    <w:rsid w:val="00A42E2D"/>
    <w:rsid w:val="00A42E86"/>
    <w:rsid w:val="00A42FB8"/>
    <w:rsid w:val="00A43ADA"/>
    <w:rsid w:val="00A43AE3"/>
    <w:rsid w:val="00A43D6B"/>
    <w:rsid w:val="00A43E9E"/>
    <w:rsid w:val="00A43F7E"/>
    <w:rsid w:val="00A4413B"/>
    <w:rsid w:val="00A44536"/>
    <w:rsid w:val="00A4477F"/>
    <w:rsid w:val="00A44AA2"/>
    <w:rsid w:val="00A44CC2"/>
    <w:rsid w:val="00A44D81"/>
    <w:rsid w:val="00A45177"/>
    <w:rsid w:val="00A45701"/>
    <w:rsid w:val="00A45BF3"/>
    <w:rsid w:val="00A45E2B"/>
    <w:rsid w:val="00A461F7"/>
    <w:rsid w:val="00A4649A"/>
    <w:rsid w:val="00A46657"/>
    <w:rsid w:val="00A46674"/>
    <w:rsid w:val="00A46937"/>
    <w:rsid w:val="00A46A81"/>
    <w:rsid w:val="00A46AB3"/>
    <w:rsid w:val="00A46D83"/>
    <w:rsid w:val="00A470DB"/>
    <w:rsid w:val="00A471C1"/>
    <w:rsid w:val="00A471F1"/>
    <w:rsid w:val="00A47407"/>
    <w:rsid w:val="00A4766A"/>
    <w:rsid w:val="00A47770"/>
    <w:rsid w:val="00A477BC"/>
    <w:rsid w:val="00A50461"/>
    <w:rsid w:val="00A50766"/>
    <w:rsid w:val="00A5167C"/>
    <w:rsid w:val="00A51AEF"/>
    <w:rsid w:val="00A52182"/>
    <w:rsid w:val="00A52356"/>
    <w:rsid w:val="00A525C3"/>
    <w:rsid w:val="00A526B2"/>
    <w:rsid w:val="00A528C8"/>
    <w:rsid w:val="00A52AB3"/>
    <w:rsid w:val="00A52DAD"/>
    <w:rsid w:val="00A532C7"/>
    <w:rsid w:val="00A5330F"/>
    <w:rsid w:val="00A53337"/>
    <w:rsid w:val="00A53404"/>
    <w:rsid w:val="00A536D5"/>
    <w:rsid w:val="00A539CB"/>
    <w:rsid w:val="00A53E9E"/>
    <w:rsid w:val="00A5411E"/>
    <w:rsid w:val="00A545FC"/>
    <w:rsid w:val="00A5477D"/>
    <w:rsid w:val="00A548C8"/>
    <w:rsid w:val="00A54914"/>
    <w:rsid w:val="00A54A43"/>
    <w:rsid w:val="00A54D3B"/>
    <w:rsid w:val="00A54D4D"/>
    <w:rsid w:val="00A5535F"/>
    <w:rsid w:val="00A5536E"/>
    <w:rsid w:val="00A556D7"/>
    <w:rsid w:val="00A557C1"/>
    <w:rsid w:val="00A563F0"/>
    <w:rsid w:val="00A56742"/>
    <w:rsid w:val="00A56799"/>
    <w:rsid w:val="00A56962"/>
    <w:rsid w:val="00A56E85"/>
    <w:rsid w:val="00A5726F"/>
    <w:rsid w:val="00A575B9"/>
    <w:rsid w:val="00A577D7"/>
    <w:rsid w:val="00A57F5A"/>
    <w:rsid w:val="00A60152"/>
    <w:rsid w:val="00A60763"/>
    <w:rsid w:val="00A60780"/>
    <w:rsid w:val="00A60BDD"/>
    <w:rsid w:val="00A60E8C"/>
    <w:rsid w:val="00A61019"/>
    <w:rsid w:val="00A61053"/>
    <w:rsid w:val="00A612F7"/>
    <w:rsid w:val="00A61430"/>
    <w:rsid w:val="00A61497"/>
    <w:rsid w:val="00A6152D"/>
    <w:rsid w:val="00A618D4"/>
    <w:rsid w:val="00A61DEF"/>
    <w:rsid w:val="00A61FFF"/>
    <w:rsid w:val="00A62072"/>
    <w:rsid w:val="00A62128"/>
    <w:rsid w:val="00A631A6"/>
    <w:rsid w:val="00A6331D"/>
    <w:rsid w:val="00A638B9"/>
    <w:rsid w:val="00A6392B"/>
    <w:rsid w:val="00A63B38"/>
    <w:rsid w:val="00A63E4E"/>
    <w:rsid w:val="00A643DB"/>
    <w:rsid w:val="00A644EA"/>
    <w:rsid w:val="00A644FD"/>
    <w:rsid w:val="00A64606"/>
    <w:rsid w:val="00A64803"/>
    <w:rsid w:val="00A64AC4"/>
    <w:rsid w:val="00A64D20"/>
    <w:rsid w:val="00A64D4C"/>
    <w:rsid w:val="00A64DDD"/>
    <w:rsid w:val="00A6567A"/>
    <w:rsid w:val="00A65759"/>
    <w:rsid w:val="00A65A25"/>
    <w:rsid w:val="00A65ADB"/>
    <w:rsid w:val="00A65B15"/>
    <w:rsid w:val="00A65D1F"/>
    <w:rsid w:val="00A65D2C"/>
    <w:rsid w:val="00A6602A"/>
    <w:rsid w:val="00A66180"/>
    <w:rsid w:val="00A66268"/>
    <w:rsid w:val="00A66760"/>
    <w:rsid w:val="00A6687C"/>
    <w:rsid w:val="00A66972"/>
    <w:rsid w:val="00A6776A"/>
    <w:rsid w:val="00A67833"/>
    <w:rsid w:val="00A678BD"/>
    <w:rsid w:val="00A679B6"/>
    <w:rsid w:val="00A67A0F"/>
    <w:rsid w:val="00A67C07"/>
    <w:rsid w:val="00A67C1E"/>
    <w:rsid w:val="00A67D5A"/>
    <w:rsid w:val="00A67E3F"/>
    <w:rsid w:val="00A67F5E"/>
    <w:rsid w:val="00A67F5F"/>
    <w:rsid w:val="00A70078"/>
    <w:rsid w:val="00A700FB"/>
    <w:rsid w:val="00A7013A"/>
    <w:rsid w:val="00A70295"/>
    <w:rsid w:val="00A703AC"/>
    <w:rsid w:val="00A705CB"/>
    <w:rsid w:val="00A70682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C96"/>
    <w:rsid w:val="00A71E89"/>
    <w:rsid w:val="00A71F3C"/>
    <w:rsid w:val="00A71FCC"/>
    <w:rsid w:val="00A72039"/>
    <w:rsid w:val="00A727C3"/>
    <w:rsid w:val="00A72BD2"/>
    <w:rsid w:val="00A72C29"/>
    <w:rsid w:val="00A72CA4"/>
    <w:rsid w:val="00A72D19"/>
    <w:rsid w:val="00A72FBA"/>
    <w:rsid w:val="00A730C3"/>
    <w:rsid w:val="00A73388"/>
    <w:rsid w:val="00A7397B"/>
    <w:rsid w:val="00A73ACD"/>
    <w:rsid w:val="00A73DA4"/>
    <w:rsid w:val="00A74338"/>
    <w:rsid w:val="00A7445B"/>
    <w:rsid w:val="00A74461"/>
    <w:rsid w:val="00A74509"/>
    <w:rsid w:val="00A74B05"/>
    <w:rsid w:val="00A74C71"/>
    <w:rsid w:val="00A74CBE"/>
    <w:rsid w:val="00A74F9B"/>
    <w:rsid w:val="00A755B2"/>
    <w:rsid w:val="00A75640"/>
    <w:rsid w:val="00A75795"/>
    <w:rsid w:val="00A7579D"/>
    <w:rsid w:val="00A75847"/>
    <w:rsid w:val="00A758A7"/>
    <w:rsid w:val="00A758E3"/>
    <w:rsid w:val="00A761BF"/>
    <w:rsid w:val="00A764D0"/>
    <w:rsid w:val="00A76555"/>
    <w:rsid w:val="00A76E53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B0A"/>
    <w:rsid w:val="00A80D71"/>
    <w:rsid w:val="00A80FB3"/>
    <w:rsid w:val="00A81053"/>
    <w:rsid w:val="00A8129C"/>
    <w:rsid w:val="00A813DD"/>
    <w:rsid w:val="00A81559"/>
    <w:rsid w:val="00A81995"/>
    <w:rsid w:val="00A819DD"/>
    <w:rsid w:val="00A81AD6"/>
    <w:rsid w:val="00A81C89"/>
    <w:rsid w:val="00A81E4D"/>
    <w:rsid w:val="00A821FD"/>
    <w:rsid w:val="00A8241F"/>
    <w:rsid w:val="00A82430"/>
    <w:rsid w:val="00A82663"/>
    <w:rsid w:val="00A83254"/>
    <w:rsid w:val="00A8337B"/>
    <w:rsid w:val="00A836C8"/>
    <w:rsid w:val="00A838E5"/>
    <w:rsid w:val="00A83BBF"/>
    <w:rsid w:val="00A83D5C"/>
    <w:rsid w:val="00A84011"/>
    <w:rsid w:val="00A84096"/>
    <w:rsid w:val="00A8429A"/>
    <w:rsid w:val="00A843CB"/>
    <w:rsid w:val="00A848F2"/>
    <w:rsid w:val="00A848FF"/>
    <w:rsid w:val="00A8494E"/>
    <w:rsid w:val="00A84EA7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12A"/>
    <w:rsid w:val="00A872FF"/>
    <w:rsid w:val="00A87748"/>
    <w:rsid w:val="00A87BD7"/>
    <w:rsid w:val="00A87BEC"/>
    <w:rsid w:val="00A87D36"/>
    <w:rsid w:val="00A87E43"/>
    <w:rsid w:val="00A87FBE"/>
    <w:rsid w:val="00A90045"/>
    <w:rsid w:val="00A9018A"/>
    <w:rsid w:val="00A9047C"/>
    <w:rsid w:val="00A90552"/>
    <w:rsid w:val="00A909F2"/>
    <w:rsid w:val="00A90D53"/>
    <w:rsid w:val="00A90FA3"/>
    <w:rsid w:val="00A910F4"/>
    <w:rsid w:val="00A9118A"/>
    <w:rsid w:val="00A912D5"/>
    <w:rsid w:val="00A9150F"/>
    <w:rsid w:val="00A916E2"/>
    <w:rsid w:val="00A917B8"/>
    <w:rsid w:val="00A91E0B"/>
    <w:rsid w:val="00A92067"/>
    <w:rsid w:val="00A92229"/>
    <w:rsid w:val="00A92651"/>
    <w:rsid w:val="00A92769"/>
    <w:rsid w:val="00A928AE"/>
    <w:rsid w:val="00A92EA7"/>
    <w:rsid w:val="00A93858"/>
    <w:rsid w:val="00A938C0"/>
    <w:rsid w:val="00A93B63"/>
    <w:rsid w:val="00A9406B"/>
    <w:rsid w:val="00A94329"/>
    <w:rsid w:val="00A94B5B"/>
    <w:rsid w:val="00A94CA8"/>
    <w:rsid w:val="00A952A8"/>
    <w:rsid w:val="00A953DF"/>
    <w:rsid w:val="00A954BA"/>
    <w:rsid w:val="00A959EE"/>
    <w:rsid w:val="00A95BC9"/>
    <w:rsid w:val="00A95D46"/>
    <w:rsid w:val="00A95DE7"/>
    <w:rsid w:val="00A95E75"/>
    <w:rsid w:val="00A9614D"/>
    <w:rsid w:val="00A96281"/>
    <w:rsid w:val="00A96859"/>
    <w:rsid w:val="00A96D4E"/>
    <w:rsid w:val="00A96E82"/>
    <w:rsid w:val="00A96F53"/>
    <w:rsid w:val="00A97083"/>
    <w:rsid w:val="00A974DD"/>
    <w:rsid w:val="00A97682"/>
    <w:rsid w:val="00A9781A"/>
    <w:rsid w:val="00A9782E"/>
    <w:rsid w:val="00A979FE"/>
    <w:rsid w:val="00A97CAC"/>
    <w:rsid w:val="00AA02B1"/>
    <w:rsid w:val="00AA04DE"/>
    <w:rsid w:val="00AA0C30"/>
    <w:rsid w:val="00AA0DF7"/>
    <w:rsid w:val="00AA1052"/>
    <w:rsid w:val="00AA1099"/>
    <w:rsid w:val="00AA1119"/>
    <w:rsid w:val="00AA1A60"/>
    <w:rsid w:val="00AA1C99"/>
    <w:rsid w:val="00AA1D4E"/>
    <w:rsid w:val="00AA1D8A"/>
    <w:rsid w:val="00AA20F5"/>
    <w:rsid w:val="00AA24DD"/>
    <w:rsid w:val="00AA284E"/>
    <w:rsid w:val="00AA2ABA"/>
    <w:rsid w:val="00AA2EA3"/>
    <w:rsid w:val="00AA326E"/>
    <w:rsid w:val="00AA3699"/>
    <w:rsid w:val="00AA36AD"/>
    <w:rsid w:val="00AA3A06"/>
    <w:rsid w:val="00AA3F31"/>
    <w:rsid w:val="00AA43EE"/>
    <w:rsid w:val="00AA465F"/>
    <w:rsid w:val="00AA4FE4"/>
    <w:rsid w:val="00AA5263"/>
    <w:rsid w:val="00AA5A4F"/>
    <w:rsid w:val="00AA5BC2"/>
    <w:rsid w:val="00AA5C92"/>
    <w:rsid w:val="00AA5E34"/>
    <w:rsid w:val="00AA61C7"/>
    <w:rsid w:val="00AA6712"/>
    <w:rsid w:val="00AA6937"/>
    <w:rsid w:val="00AA6B6C"/>
    <w:rsid w:val="00AA6BA2"/>
    <w:rsid w:val="00AA6C90"/>
    <w:rsid w:val="00AA706A"/>
    <w:rsid w:val="00AA7138"/>
    <w:rsid w:val="00AA7325"/>
    <w:rsid w:val="00AA7421"/>
    <w:rsid w:val="00AA7578"/>
    <w:rsid w:val="00AA794F"/>
    <w:rsid w:val="00AA7F98"/>
    <w:rsid w:val="00AB0319"/>
    <w:rsid w:val="00AB0379"/>
    <w:rsid w:val="00AB07D3"/>
    <w:rsid w:val="00AB08D7"/>
    <w:rsid w:val="00AB0C65"/>
    <w:rsid w:val="00AB0E5D"/>
    <w:rsid w:val="00AB0F6C"/>
    <w:rsid w:val="00AB1683"/>
    <w:rsid w:val="00AB1713"/>
    <w:rsid w:val="00AB1A86"/>
    <w:rsid w:val="00AB1B49"/>
    <w:rsid w:val="00AB2618"/>
    <w:rsid w:val="00AB26D4"/>
    <w:rsid w:val="00AB284D"/>
    <w:rsid w:val="00AB2861"/>
    <w:rsid w:val="00AB2E60"/>
    <w:rsid w:val="00AB2E71"/>
    <w:rsid w:val="00AB32B0"/>
    <w:rsid w:val="00AB336D"/>
    <w:rsid w:val="00AB3762"/>
    <w:rsid w:val="00AB3967"/>
    <w:rsid w:val="00AB3C95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4D4"/>
    <w:rsid w:val="00AB58F6"/>
    <w:rsid w:val="00AB5954"/>
    <w:rsid w:val="00AB5A85"/>
    <w:rsid w:val="00AB5A9C"/>
    <w:rsid w:val="00AB6083"/>
    <w:rsid w:val="00AB6824"/>
    <w:rsid w:val="00AB68FA"/>
    <w:rsid w:val="00AB6C43"/>
    <w:rsid w:val="00AB6D05"/>
    <w:rsid w:val="00AB732A"/>
    <w:rsid w:val="00AB73B5"/>
    <w:rsid w:val="00AB73D3"/>
    <w:rsid w:val="00AB7883"/>
    <w:rsid w:val="00AB7AC3"/>
    <w:rsid w:val="00AC006C"/>
    <w:rsid w:val="00AC0288"/>
    <w:rsid w:val="00AC04B9"/>
    <w:rsid w:val="00AC05B5"/>
    <w:rsid w:val="00AC06F0"/>
    <w:rsid w:val="00AC09E6"/>
    <w:rsid w:val="00AC0D13"/>
    <w:rsid w:val="00AC0D1B"/>
    <w:rsid w:val="00AC12C0"/>
    <w:rsid w:val="00AC13B4"/>
    <w:rsid w:val="00AC16D0"/>
    <w:rsid w:val="00AC199F"/>
    <w:rsid w:val="00AC19DD"/>
    <w:rsid w:val="00AC1D29"/>
    <w:rsid w:val="00AC1E71"/>
    <w:rsid w:val="00AC2050"/>
    <w:rsid w:val="00AC2CE0"/>
    <w:rsid w:val="00AC313E"/>
    <w:rsid w:val="00AC3414"/>
    <w:rsid w:val="00AC365D"/>
    <w:rsid w:val="00AC366B"/>
    <w:rsid w:val="00AC375F"/>
    <w:rsid w:val="00AC389B"/>
    <w:rsid w:val="00AC38C3"/>
    <w:rsid w:val="00AC3B05"/>
    <w:rsid w:val="00AC3C4A"/>
    <w:rsid w:val="00AC3D03"/>
    <w:rsid w:val="00AC3F12"/>
    <w:rsid w:val="00AC3F50"/>
    <w:rsid w:val="00AC3F79"/>
    <w:rsid w:val="00AC4402"/>
    <w:rsid w:val="00AC46C7"/>
    <w:rsid w:val="00AC49A3"/>
    <w:rsid w:val="00AC4B62"/>
    <w:rsid w:val="00AC4CA7"/>
    <w:rsid w:val="00AC5038"/>
    <w:rsid w:val="00AC54F3"/>
    <w:rsid w:val="00AC5673"/>
    <w:rsid w:val="00AC5AEE"/>
    <w:rsid w:val="00AC5BB1"/>
    <w:rsid w:val="00AC5BF5"/>
    <w:rsid w:val="00AC6078"/>
    <w:rsid w:val="00AC63C5"/>
    <w:rsid w:val="00AC645C"/>
    <w:rsid w:val="00AC6A03"/>
    <w:rsid w:val="00AC6A29"/>
    <w:rsid w:val="00AC6B07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36D"/>
    <w:rsid w:val="00AD0523"/>
    <w:rsid w:val="00AD0566"/>
    <w:rsid w:val="00AD0932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FE8"/>
    <w:rsid w:val="00AD403F"/>
    <w:rsid w:val="00AD47A7"/>
    <w:rsid w:val="00AD4817"/>
    <w:rsid w:val="00AD4D24"/>
    <w:rsid w:val="00AD4D8E"/>
    <w:rsid w:val="00AD4FF6"/>
    <w:rsid w:val="00AD5159"/>
    <w:rsid w:val="00AD5360"/>
    <w:rsid w:val="00AD53A1"/>
    <w:rsid w:val="00AD5686"/>
    <w:rsid w:val="00AD573E"/>
    <w:rsid w:val="00AD5972"/>
    <w:rsid w:val="00AD59F9"/>
    <w:rsid w:val="00AD5A3C"/>
    <w:rsid w:val="00AD5A62"/>
    <w:rsid w:val="00AD5F7D"/>
    <w:rsid w:val="00AD6136"/>
    <w:rsid w:val="00AD61C9"/>
    <w:rsid w:val="00AD61EC"/>
    <w:rsid w:val="00AD6707"/>
    <w:rsid w:val="00AD6797"/>
    <w:rsid w:val="00AD6A38"/>
    <w:rsid w:val="00AD6AC1"/>
    <w:rsid w:val="00AD6F74"/>
    <w:rsid w:val="00AD713D"/>
    <w:rsid w:val="00AD7313"/>
    <w:rsid w:val="00AD76A7"/>
    <w:rsid w:val="00AD77C8"/>
    <w:rsid w:val="00AD7967"/>
    <w:rsid w:val="00AD798A"/>
    <w:rsid w:val="00AE0322"/>
    <w:rsid w:val="00AE0428"/>
    <w:rsid w:val="00AE08DF"/>
    <w:rsid w:val="00AE091B"/>
    <w:rsid w:val="00AE0BB8"/>
    <w:rsid w:val="00AE0EB1"/>
    <w:rsid w:val="00AE0F53"/>
    <w:rsid w:val="00AE11EA"/>
    <w:rsid w:val="00AE13B1"/>
    <w:rsid w:val="00AE167D"/>
    <w:rsid w:val="00AE179B"/>
    <w:rsid w:val="00AE1818"/>
    <w:rsid w:val="00AE1BF0"/>
    <w:rsid w:val="00AE1D4E"/>
    <w:rsid w:val="00AE22AE"/>
    <w:rsid w:val="00AE231C"/>
    <w:rsid w:val="00AE2413"/>
    <w:rsid w:val="00AE2842"/>
    <w:rsid w:val="00AE2AFF"/>
    <w:rsid w:val="00AE2B3E"/>
    <w:rsid w:val="00AE2F50"/>
    <w:rsid w:val="00AE3075"/>
    <w:rsid w:val="00AE34CD"/>
    <w:rsid w:val="00AE3A41"/>
    <w:rsid w:val="00AE3C6D"/>
    <w:rsid w:val="00AE3FD0"/>
    <w:rsid w:val="00AE43D0"/>
    <w:rsid w:val="00AE4573"/>
    <w:rsid w:val="00AE4658"/>
    <w:rsid w:val="00AE4853"/>
    <w:rsid w:val="00AE4AC8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96C"/>
    <w:rsid w:val="00AF0C6E"/>
    <w:rsid w:val="00AF0DE4"/>
    <w:rsid w:val="00AF0FAA"/>
    <w:rsid w:val="00AF1676"/>
    <w:rsid w:val="00AF17B4"/>
    <w:rsid w:val="00AF18FF"/>
    <w:rsid w:val="00AF1CAC"/>
    <w:rsid w:val="00AF1F64"/>
    <w:rsid w:val="00AF205F"/>
    <w:rsid w:val="00AF21F7"/>
    <w:rsid w:val="00AF2313"/>
    <w:rsid w:val="00AF256D"/>
    <w:rsid w:val="00AF2621"/>
    <w:rsid w:val="00AF2652"/>
    <w:rsid w:val="00AF2A28"/>
    <w:rsid w:val="00AF2C5C"/>
    <w:rsid w:val="00AF2D81"/>
    <w:rsid w:val="00AF311E"/>
    <w:rsid w:val="00AF316E"/>
    <w:rsid w:val="00AF3594"/>
    <w:rsid w:val="00AF367B"/>
    <w:rsid w:val="00AF38E9"/>
    <w:rsid w:val="00AF3A0F"/>
    <w:rsid w:val="00AF3B20"/>
    <w:rsid w:val="00AF3F7D"/>
    <w:rsid w:val="00AF41BC"/>
    <w:rsid w:val="00AF4489"/>
    <w:rsid w:val="00AF4574"/>
    <w:rsid w:val="00AF4E28"/>
    <w:rsid w:val="00AF4F70"/>
    <w:rsid w:val="00AF4FC0"/>
    <w:rsid w:val="00AF505C"/>
    <w:rsid w:val="00AF57D9"/>
    <w:rsid w:val="00AF5853"/>
    <w:rsid w:val="00AF5B0A"/>
    <w:rsid w:val="00AF5BAB"/>
    <w:rsid w:val="00AF5F4C"/>
    <w:rsid w:val="00AF6031"/>
    <w:rsid w:val="00AF62C9"/>
    <w:rsid w:val="00AF63A0"/>
    <w:rsid w:val="00AF6645"/>
    <w:rsid w:val="00AF682C"/>
    <w:rsid w:val="00AF68F0"/>
    <w:rsid w:val="00AF6B62"/>
    <w:rsid w:val="00AF7037"/>
    <w:rsid w:val="00AF7056"/>
    <w:rsid w:val="00AF7447"/>
    <w:rsid w:val="00AF766F"/>
    <w:rsid w:val="00AF7761"/>
    <w:rsid w:val="00AF77C9"/>
    <w:rsid w:val="00AF7925"/>
    <w:rsid w:val="00AF7AFA"/>
    <w:rsid w:val="00AF7D14"/>
    <w:rsid w:val="00B001DF"/>
    <w:rsid w:val="00B004B5"/>
    <w:rsid w:val="00B00667"/>
    <w:rsid w:val="00B0073A"/>
    <w:rsid w:val="00B009C4"/>
    <w:rsid w:val="00B00A3E"/>
    <w:rsid w:val="00B00C33"/>
    <w:rsid w:val="00B00E4B"/>
    <w:rsid w:val="00B00E85"/>
    <w:rsid w:val="00B00E8F"/>
    <w:rsid w:val="00B0101B"/>
    <w:rsid w:val="00B013FB"/>
    <w:rsid w:val="00B01476"/>
    <w:rsid w:val="00B01506"/>
    <w:rsid w:val="00B016FF"/>
    <w:rsid w:val="00B022AD"/>
    <w:rsid w:val="00B02437"/>
    <w:rsid w:val="00B02705"/>
    <w:rsid w:val="00B02736"/>
    <w:rsid w:val="00B02C30"/>
    <w:rsid w:val="00B03894"/>
    <w:rsid w:val="00B03A0E"/>
    <w:rsid w:val="00B03D8A"/>
    <w:rsid w:val="00B03DB1"/>
    <w:rsid w:val="00B0459A"/>
    <w:rsid w:val="00B04755"/>
    <w:rsid w:val="00B048DB"/>
    <w:rsid w:val="00B04CF1"/>
    <w:rsid w:val="00B04DC2"/>
    <w:rsid w:val="00B04FE3"/>
    <w:rsid w:val="00B05042"/>
    <w:rsid w:val="00B0511F"/>
    <w:rsid w:val="00B0518B"/>
    <w:rsid w:val="00B05316"/>
    <w:rsid w:val="00B05467"/>
    <w:rsid w:val="00B05636"/>
    <w:rsid w:val="00B056A9"/>
    <w:rsid w:val="00B05C55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D0A"/>
    <w:rsid w:val="00B11FB6"/>
    <w:rsid w:val="00B12318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3AD"/>
    <w:rsid w:val="00B144BD"/>
    <w:rsid w:val="00B1475A"/>
    <w:rsid w:val="00B14993"/>
    <w:rsid w:val="00B14FD9"/>
    <w:rsid w:val="00B15053"/>
    <w:rsid w:val="00B15215"/>
    <w:rsid w:val="00B15265"/>
    <w:rsid w:val="00B1575A"/>
    <w:rsid w:val="00B1576D"/>
    <w:rsid w:val="00B157FB"/>
    <w:rsid w:val="00B1591A"/>
    <w:rsid w:val="00B15F66"/>
    <w:rsid w:val="00B16635"/>
    <w:rsid w:val="00B166E7"/>
    <w:rsid w:val="00B16898"/>
    <w:rsid w:val="00B16A3D"/>
    <w:rsid w:val="00B16B3B"/>
    <w:rsid w:val="00B16BC8"/>
    <w:rsid w:val="00B16D1C"/>
    <w:rsid w:val="00B16E03"/>
    <w:rsid w:val="00B16E05"/>
    <w:rsid w:val="00B16E62"/>
    <w:rsid w:val="00B17221"/>
    <w:rsid w:val="00B17540"/>
    <w:rsid w:val="00B1774D"/>
    <w:rsid w:val="00B177BD"/>
    <w:rsid w:val="00B17874"/>
    <w:rsid w:val="00B179F9"/>
    <w:rsid w:val="00B17B73"/>
    <w:rsid w:val="00B17D53"/>
    <w:rsid w:val="00B20263"/>
    <w:rsid w:val="00B20424"/>
    <w:rsid w:val="00B206DA"/>
    <w:rsid w:val="00B20D54"/>
    <w:rsid w:val="00B20F50"/>
    <w:rsid w:val="00B20FC5"/>
    <w:rsid w:val="00B212BF"/>
    <w:rsid w:val="00B213E6"/>
    <w:rsid w:val="00B21910"/>
    <w:rsid w:val="00B21B04"/>
    <w:rsid w:val="00B22555"/>
    <w:rsid w:val="00B2283F"/>
    <w:rsid w:val="00B22944"/>
    <w:rsid w:val="00B22C50"/>
    <w:rsid w:val="00B22DF8"/>
    <w:rsid w:val="00B23115"/>
    <w:rsid w:val="00B231EC"/>
    <w:rsid w:val="00B234ED"/>
    <w:rsid w:val="00B235E1"/>
    <w:rsid w:val="00B23FC9"/>
    <w:rsid w:val="00B24913"/>
    <w:rsid w:val="00B24A2E"/>
    <w:rsid w:val="00B24ABE"/>
    <w:rsid w:val="00B24D16"/>
    <w:rsid w:val="00B25118"/>
    <w:rsid w:val="00B251B3"/>
    <w:rsid w:val="00B251C1"/>
    <w:rsid w:val="00B2550C"/>
    <w:rsid w:val="00B2552E"/>
    <w:rsid w:val="00B2565E"/>
    <w:rsid w:val="00B2579A"/>
    <w:rsid w:val="00B259A4"/>
    <w:rsid w:val="00B25F54"/>
    <w:rsid w:val="00B261AB"/>
    <w:rsid w:val="00B261BB"/>
    <w:rsid w:val="00B26595"/>
    <w:rsid w:val="00B265B0"/>
    <w:rsid w:val="00B26872"/>
    <w:rsid w:val="00B26CD7"/>
    <w:rsid w:val="00B270CF"/>
    <w:rsid w:val="00B27934"/>
    <w:rsid w:val="00B27BE8"/>
    <w:rsid w:val="00B27E47"/>
    <w:rsid w:val="00B27F53"/>
    <w:rsid w:val="00B27FA1"/>
    <w:rsid w:val="00B30185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1DC8"/>
    <w:rsid w:val="00B327B3"/>
    <w:rsid w:val="00B3291A"/>
    <w:rsid w:val="00B32938"/>
    <w:rsid w:val="00B32B5B"/>
    <w:rsid w:val="00B32B83"/>
    <w:rsid w:val="00B32C1A"/>
    <w:rsid w:val="00B32D30"/>
    <w:rsid w:val="00B330AB"/>
    <w:rsid w:val="00B3338A"/>
    <w:rsid w:val="00B3347E"/>
    <w:rsid w:val="00B336AC"/>
    <w:rsid w:val="00B339CE"/>
    <w:rsid w:val="00B33D14"/>
    <w:rsid w:val="00B33D27"/>
    <w:rsid w:val="00B342C5"/>
    <w:rsid w:val="00B34345"/>
    <w:rsid w:val="00B34789"/>
    <w:rsid w:val="00B34B59"/>
    <w:rsid w:val="00B34C90"/>
    <w:rsid w:val="00B350D6"/>
    <w:rsid w:val="00B35111"/>
    <w:rsid w:val="00B35578"/>
    <w:rsid w:val="00B35665"/>
    <w:rsid w:val="00B35A90"/>
    <w:rsid w:val="00B35B50"/>
    <w:rsid w:val="00B35D67"/>
    <w:rsid w:val="00B35E9C"/>
    <w:rsid w:val="00B36265"/>
    <w:rsid w:val="00B36387"/>
    <w:rsid w:val="00B36414"/>
    <w:rsid w:val="00B36AD2"/>
    <w:rsid w:val="00B37369"/>
    <w:rsid w:val="00B37575"/>
    <w:rsid w:val="00B375A6"/>
    <w:rsid w:val="00B3760D"/>
    <w:rsid w:val="00B37630"/>
    <w:rsid w:val="00B376B4"/>
    <w:rsid w:val="00B379E2"/>
    <w:rsid w:val="00B37BE5"/>
    <w:rsid w:val="00B40280"/>
    <w:rsid w:val="00B402C4"/>
    <w:rsid w:val="00B402D7"/>
    <w:rsid w:val="00B408AE"/>
    <w:rsid w:val="00B40AEB"/>
    <w:rsid w:val="00B40B4F"/>
    <w:rsid w:val="00B40D58"/>
    <w:rsid w:val="00B40E7B"/>
    <w:rsid w:val="00B41660"/>
    <w:rsid w:val="00B42252"/>
    <w:rsid w:val="00B422F9"/>
    <w:rsid w:val="00B42506"/>
    <w:rsid w:val="00B428C2"/>
    <w:rsid w:val="00B429F0"/>
    <w:rsid w:val="00B431B6"/>
    <w:rsid w:val="00B432AB"/>
    <w:rsid w:val="00B4399A"/>
    <w:rsid w:val="00B439EA"/>
    <w:rsid w:val="00B43E90"/>
    <w:rsid w:val="00B44114"/>
    <w:rsid w:val="00B44200"/>
    <w:rsid w:val="00B4468C"/>
    <w:rsid w:val="00B446C7"/>
    <w:rsid w:val="00B44761"/>
    <w:rsid w:val="00B44793"/>
    <w:rsid w:val="00B448B1"/>
    <w:rsid w:val="00B44E26"/>
    <w:rsid w:val="00B44FBF"/>
    <w:rsid w:val="00B4507F"/>
    <w:rsid w:val="00B45295"/>
    <w:rsid w:val="00B458DA"/>
    <w:rsid w:val="00B45C77"/>
    <w:rsid w:val="00B45D7B"/>
    <w:rsid w:val="00B45D84"/>
    <w:rsid w:val="00B460A5"/>
    <w:rsid w:val="00B46110"/>
    <w:rsid w:val="00B46F3A"/>
    <w:rsid w:val="00B470C6"/>
    <w:rsid w:val="00B47227"/>
    <w:rsid w:val="00B47636"/>
    <w:rsid w:val="00B47641"/>
    <w:rsid w:val="00B477F8"/>
    <w:rsid w:val="00B47818"/>
    <w:rsid w:val="00B47862"/>
    <w:rsid w:val="00B478CB"/>
    <w:rsid w:val="00B47C6F"/>
    <w:rsid w:val="00B47FD7"/>
    <w:rsid w:val="00B50225"/>
    <w:rsid w:val="00B505C1"/>
    <w:rsid w:val="00B50D2D"/>
    <w:rsid w:val="00B50F48"/>
    <w:rsid w:val="00B50F9A"/>
    <w:rsid w:val="00B51383"/>
    <w:rsid w:val="00B515CB"/>
    <w:rsid w:val="00B516E0"/>
    <w:rsid w:val="00B5223B"/>
    <w:rsid w:val="00B522B5"/>
    <w:rsid w:val="00B523D0"/>
    <w:rsid w:val="00B52507"/>
    <w:rsid w:val="00B5279E"/>
    <w:rsid w:val="00B528DF"/>
    <w:rsid w:val="00B52A0B"/>
    <w:rsid w:val="00B52CAE"/>
    <w:rsid w:val="00B5312A"/>
    <w:rsid w:val="00B53311"/>
    <w:rsid w:val="00B5382C"/>
    <w:rsid w:val="00B538DA"/>
    <w:rsid w:val="00B539FE"/>
    <w:rsid w:val="00B53DE5"/>
    <w:rsid w:val="00B54044"/>
    <w:rsid w:val="00B540B1"/>
    <w:rsid w:val="00B54162"/>
    <w:rsid w:val="00B54189"/>
    <w:rsid w:val="00B54266"/>
    <w:rsid w:val="00B5431B"/>
    <w:rsid w:val="00B54547"/>
    <w:rsid w:val="00B54637"/>
    <w:rsid w:val="00B5470F"/>
    <w:rsid w:val="00B54786"/>
    <w:rsid w:val="00B54788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811"/>
    <w:rsid w:val="00B56C2A"/>
    <w:rsid w:val="00B56D68"/>
    <w:rsid w:val="00B574CE"/>
    <w:rsid w:val="00B5764F"/>
    <w:rsid w:val="00B57809"/>
    <w:rsid w:val="00B579FC"/>
    <w:rsid w:val="00B57A33"/>
    <w:rsid w:val="00B57F71"/>
    <w:rsid w:val="00B60337"/>
    <w:rsid w:val="00B604F7"/>
    <w:rsid w:val="00B60563"/>
    <w:rsid w:val="00B6058C"/>
    <w:rsid w:val="00B60779"/>
    <w:rsid w:val="00B6085C"/>
    <w:rsid w:val="00B60D72"/>
    <w:rsid w:val="00B60D9C"/>
    <w:rsid w:val="00B60DA4"/>
    <w:rsid w:val="00B60E47"/>
    <w:rsid w:val="00B6126D"/>
    <w:rsid w:val="00B61488"/>
    <w:rsid w:val="00B617A2"/>
    <w:rsid w:val="00B61ADF"/>
    <w:rsid w:val="00B61DCA"/>
    <w:rsid w:val="00B62027"/>
    <w:rsid w:val="00B62282"/>
    <w:rsid w:val="00B62730"/>
    <w:rsid w:val="00B62817"/>
    <w:rsid w:val="00B62A65"/>
    <w:rsid w:val="00B62C6A"/>
    <w:rsid w:val="00B62D77"/>
    <w:rsid w:val="00B6339F"/>
    <w:rsid w:val="00B634AD"/>
    <w:rsid w:val="00B635D5"/>
    <w:rsid w:val="00B63C1C"/>
    <w:rsid w:val="00B63C50"/>
    <w:rsid w:val="00B63C67"/>
    <w:rsid w:val="00B63EED"/>
    <w:rsid w:val="00B63EF6"/>
    <w:rsid w:val="00B64305"/>
    <w:rsid w:val="00B644AA"/>
    <w:rsid w:val="00B64559"/>
    <w:rsid w:val="00B64959"/>
    <w:rsid w:val="00B64DB8"/>
    <w:rsid w:val="00B64EDA"/>
    <w:rsid w:val="00B653AA"/>
    <w:rsid w:val="00B65643"/>
    <w:rsid w:val="00B65B2E"/>
    <w:rsid w:val="00B661AE"/>
    <w:rsid w:val="00B66E9B"/>
    <w:rsid w:val="00B66F27"/>
    <w:rsid w:val="00B67233"/>
    <w:rsid w:val="00B67483"/>
    <w:rsid w:val="00B6767C"/>
    <w:rsid w:val="00B67788"/>
    <w:rsid w:val="00B67BC4"/>
    <w:rsid w:val="00B67D8D"/>
    <w:rsid w:val="00B67E2B"/>
    <w:rsid w:val="00B67E72"/>
    <w:rsid w:val="00B67ED5"/>
    <w:rsid w:val="00B7001C"/>
    <w:rsid w:val="00B70329"/>
    <w:rsid w:val="00B70717"/>
    <w:rsid w:val="00B71395"/>
    <w:rsid w:val="00B7189F"/>
    <w:rsid w:val="00B71D05"/>
    <w:rsid w:val="00B721EC"/>
    <w:rsid w:val="00B72699"/>
    <w:rsid w:val="00B72A21"/>
    <w:rsid w:val="00B72BFF"/>
    <w:rsid w:val="00B72E54"/>
    <w:rsid w:val="00B73116"/>
    <w:rsid w:val="00B732BF"/>
    <w:rsid w:val="00B73536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22"/>
    <w:rsid w:val="00B74B8C"/>
    <w:rsid w:val="00B753EE"/>
    <w:rsid w:val="00B759C8"/>
    <w:rsid w:val="00B7627C"/>
    <w:rsid w:val="00B762E1"/>
    <w:rsid w:val="00B763E3"/>
    <w:rsid w:val="00B767DF"/>
    <w:rsid w:val="00B76ACF"/>
    <w:rsid w:val="00B76BF7"/>
    <w:rsid w:val="00B76C91"/>
    <w:rsid w:val="00B76CD9"/>
    <w:rsid w:val="00B76FE9"/>
    <w:rsid w:val="00B772CC"/>
    <w:rsid w:val="00B77361"/>
    <w:rsid w:val="00B7771C"/>
    <w:rsid w:val="00B77901"/>
    <w:rsid w:val="00B77C0B"/>
    <w:rsid w:val="00B77E89"/>
    <w:rsid w:val="00B80392"/>
    <w:rsid w:val="00B8058C"/>
    <w:rsid w:val="00B8071F"/>
    <w:rsid w:val="00B80A72"/>
    <w:rsid w:val="00B80BED"/>
    <w:rsid w:val="00B80CE2"/>
    <w:rsid w:val="00B81239"/>
    <w:rsid w:val="00B81A97"/>
    <w:rsid w:val="00B81C5A"/>
    <w:rsid w:val="00B81CF2"/>
    <w:rsid w:val="00B81D6A"/>
    <w:rsid w:val="00B81E37"/>
    <w:rsid w:val="00B82206"/>
    <w:rsid w:val="00B82249"/>
    <w:rsid w:val="00B8226D"/>
    <w:rsid w:val="00B82472"/>
    <w:rsid w:val="00B825F4"/>
    <w:rsid w:val="00B8267F"/>
    <w:rsid w:val="00B82804"/>
    <w:rsid w:val="00B82A2C"/>
    <w:rsid w:val="00B839B9"/>
    <w:rsid w:val="00B840CC"/>
    <w:rsid w:val="00B84504"/>
    <w:rsid w:val="00B845E6"/>
    <w:rsid w:val="00B84898"/>
    <w:rsid w:val="00B84AFA"/>
    <w:rsid w:val="00B84BF4"/>
    <w:rsid w:val="00B8512B"/>
    <w:rsid w:val="00B8528C"/>
    <w:rsid w:val="00B85354"/>
    <w:rsid w:val="00B8541E"/>
    <w:rsid w:val="00B85475"/>
    <w:rsid w:val="00B85792"/>
    <w:rsid w:val="00B859DC"/>
    <w:rsid w:val="00B85A41"/>
    <w:rsid w:val="00B861A7"/>
    <w:rsid w:val="00B8655C"/>
    <w:rsid w:val="00B86754"/>
    <w:rsid w:val="00B868C3"/>
    <w:rsid w:val="00B8698A"/>
    <w:rsid w:val="00B86C9C"/>
    <w:rsid w:val="00B86DDF"/>
    <w:rsid w:val="00B86E41"/>
    <w:rsid w:val="00B86EAF"/>
    <w:rsid w:val="00B87057"/>
    <w:rsid w:val="00B872C3"/>
    <w:rsid w:val="00B87308"/>
    <w:rsid w:val="00B87428"/>
    <w:rsid w:val="00B8742D"/>
    <w:rsid w:val="00B876ED"/>
    <w:rsid w:val="00B87AEE"/>
    <w:rsid w:val="00B87E2B"/>
    <w:rsid w:val="00B87F69"/>
    <w:rsid w:val="00B903CF"/>
    <w:rsid w:val="00B9047E"/>
    <w:rsid w:val="00B9051B"/>
    <w:rsid w:val="00B90525"/>
    <w:rsid w:val="00B90A9C"/>
    <w:rsid w:val="00B90D30"/>
    <w:rsid w:val="00B91785"/>
    <w:rsid w:val="00B918FF"/>
    <w:rsid w:val="00B91A7E"/>
    <w:rsid w:val="00B91D52"/>
    <w:rsid w:val="00B92342"/>
    <w:rsid w:val="00B924E8"/>
    <w:rsid w:val="00B92A18"/>
    <w:rsid w:val="00B92B03"/>
    <w:rsid w:val="00B92B8D"/>
    <w:rsid w:val="00B92BAD"/>
    <w:rsid w:val="00B92C73"/>
    <w:rsid w:val="00B933F6"/>
    <w:rsid w:val="00B93EE4"/>
    <w:rsid w:val="00B93FA5"/>
    <w:rsid w:val="00B94665"/>
    <w:rsid w:val="00B947D3"/>
    <w:rsid w:val="00B948CE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CC2"/>
    <w:rsid w:val="00B96E6D"/>
    <w:rsid w:val="00B96F15"/>
    <w:rsid w:val="00B96F68"/>
    <w:rsid w:val="00B974EF"/>
    <w:rsid w:val="00B97568"/>
    <w:rsid w:val="00B97E9E"/>
    <w:rsid w:val="00B97F79"/>
    <w:rsid w:val="00B97FC6"/>
    <w:rsid w:val="00BA00DC"/>
    <w:rsid w:val="00BA08D3"/>
    <w:rsid w:val="00BA0A95"/>
    <w:rsid w:val="00BA0B54"/>
    <w:rsid w:val="00BA0BDE"/>
    <w:rsid w:val="00BA0CB3"/>
    <w:rsid w:val="00BA0DD8"/>
    <w:rsid w:val="00BA0DFB"/>
    <w:rsid w:val="00BA1341"/>
    <w:rsid w:val="00BA1F3D"/>
    <w:rsid w:val="00BA2010"/>
    <w:rsid w:val="00BA2298"/>
    <w:rsid w:val="00BA24E2"/>
    <w:rsid w:val="00BA26CF"/>
    <w:rsid w:val="00BA2816"/>
    <w:rsid w:val="00BA32CC"/>
    <w:rsid w:val="00BA33E0"/>
    <w:rsid w:val="00BA404C"/>
    <w:rsid w:val="00BA40BD"/>
    <w:rsid w:val="00BA4459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1EB"/>
    <w:rsid w:val="00BA647E"/>
    <w:rsid w:val="00BA6502"/>
    <w:rsid w:val="00BA6505"/>
    <w:rsid w:val="00BA653C"/>
    <w:rsid w:val="00BA6577"/>
    <w:rsid w:val="00BA699B"/>
    <w:rsid w:val="00BA6AB0"/>
    <w:rsid w:val="00BA6BE5"/>
    <w:rsid w:val="00BA6D33"/>
    <w:rsid w:val="00BA6F98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894"/>
    <w:rsid w:val="00BB0AEE"/>
    <w:rsid w:val="00BB0F4F"/>
    <w:rsid w:val="00BB10A9"/>
    <w:rsid w:val="00BB14E9"/>
    <w:rsid w:val="00BB1A56"/>
    <w:rsid w:val="00BB2059"/>
    <w:rsid w:val="00BB278D"/>
    <w:rsid w:val="00BB293C"/>
    <w:rsid w:val="00BB2A03"/>
    <w:rsid w:val="00BB2DEB"/>
    <w:rsid w:val="00BB309F"/>
    <w:rsid w:val="00BB30A0"/>
    <w:rsid w:val="00BB32E1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8D1"/>
    <w:rsid w:val="00BB5ABD"/>
    <w:rsid w:val="00BB5BF1"/>
    <w:rsid w:val="00BB5D82"/>
    <w:rsid w:val="00BB61EB"/>
    <w:rsid w:val="00BB66B1"/>
    <w:rsid w:val="00BB69AF"/>
    <w:rsid w:val="00BB6EDA"/>
    <w:rsid w:val="00BB72EC"/>
    <w:rsid w:val="00BB734A"/>
    <w:rsid w:val="00BB7371"/>
    <w:rsid w:val="00BB7B03"/>
    <w:rsid w:val="00BB7BF9"/>
    <w:rsid w:val="00BB7CA4"/>
    <w:rsid w:val="00BB7E46"/>
    <w:rsid w:val="00BC00B1"/>
    <w:rsid w:val="00BC00D3"/>
    <w:rsid w:val="00BC023E"/>
    <w:rsid w:val="00BC04CE"/>
    <w:rsid w:val="00BC09FB"/>
    <w:rsid w:val="00BC0AD9"/>
    <w:rsid w:val="00BC114B"/>
    <w:rsid w:val="00BC1453"/>
    <w:rsid w:val="00BC148C"/>
    <w:rsid w:val="00BC1C19"/>
    <w:rsid w:val="00BC1D0B"/>
    <w:rsid w:val="00BC207E"/>
    <w:rsid w:val="00BC21C0"/>
    <w:rsid w:val="00BC23FE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A4E"/>
    <w:rsid w:val="00BC3B4B"/>
    <w:rsid w:val="00BC3D41"/>
    <w:rsid w:val="00BC3F40"/>
    <w:rsid w:val="00BC4183"/>
    <w:rsid w:val="00BC438E"/>
    <w:rsid w:val="00BC471E"/>
    <w:rsid w:val="00BC5354"/>
    <w:rsid w:val="00BC5A49"/>
    <w:rsid w:val="00BC5C01"/>
    <w:rsid w:val="00BC5D72"/>
    <w:rsid w:val="00BC6055"/>
    <w:rsid w:val="00BC63F7"/>
    <w:rsid w:val="00BC6D1E"/>
    <w:rsid w:val="00BC6D2B"/>
    <w:rsid w:val="00BC6F42"/>
    <w:rsid w:val="00BC7089"/>
    <w:rsid w:val="00BC7111"/>
    <w:rsid w:val="00BC77F9"/>
    <w:rsid w:val="00BC7800"/>
    <w:rsid w:val="00BC7910"/>
    <w:rsid w:val="00BC7A3F"/>
    <w:rsid w:val="00BC7B72"/>
    <w:rsid w:val="00BC7F09"/>
    <w:rsid w:val="00BC7F0D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179D"/>
    <w:rsid w:val="00BD2A88"/>
    <w:rsid w:val="00BD2B9A"/>
    <w:rsid w:val="00BD2C84"/>
    <w:rsid w:val="00BD304D"/>
    <w:rsid w:val="00BD3088"/>
    <w:rsid w:val="00BD3166"/>
    <w:rsid w:val="00BD3376"/>
    <w:rsid w:val="00BD361B"/>
    <w:rsid w:val="00BD3721"/>
    <w:rsid w:val="00BD3741"/>
    <w:rsid w:val="00BD384D"/>
    <w:rsid w:val="00BD3C68"/>
    <w:rsid w:val="00BD3D46"/>
    <w:rsid w:val="00BD43E0"/>
    <w:rsid w:val="00BD4936"/>
    <w:rsid w:val="00BD4A82"/>
    <w:rsid w:val="00BD4ADB"/>
    <w:rsid w:val="00BD50FC"/>
    <w:rsid w:val="00BD51A1"/>
    <w:rsid w:val="00BD52FB"/>
    <w:rsid w:val="00BD54BF"/>
    <w:rsid w:val="00BD55B6"/>
    <w:rsid w:val="00BD5B37"/>
    <w:rsid w:val="00BD5B4D"/>
    <w:rsid w:val="00BD5D2F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D7661"/>
    <w:rsid w:val="00BE0241"/>
    <w:rsid w:val="00BE0352"/>
    <w:rsid w:val="00BE08DD"/>
    <w:rsid w:val="00BE0922"/>
    <w:rsid w:val="00BE0C9C"/>
    <w:rsid w:val="00BE1468"/>
    <w:rsid w:val="00BE1939"/>
    <w:rsid w:val="00BE1A9C"/>
    <w:rsid w:val="00BE1D8F"/>
    <w:rsid w:val="00BE1DEC"/>
    <w:rsid w:val="00BE1EF8"/>
    <w:rsid w:val="00BE1FC9"/>
    <w:rsid w:val="00BE236A"/>
    <w:rsid w:val="00BE24D6"/>
    <w:rsid w:val="00BE2576"/>
    <w:rsid w:val="00BE2946"/>
    <w:rsid w:val="00BE2971"/>
    <w:rsid w:val="00BE2A9C"/>
    <w:rsid w:val="00BE2AC1"/>
    <w:rsid w:val="00BE2C6C"/>
    <w:rsid w:val="00BE2E63"/>
    <w:rsid w:val="00BE3320"/>
    <w:rsid w:val="00BE34BF"/>
    <w:rsid w:val="00BE3A07"/>
    <w:rsid w:val="00BE3EF1"/>
    <w:rsid w:val="00BE41F0"/>
    <w:rsid w:val="00BE449B"/>
    <w:rsid w:val="00BE46BE"/>
    <w:rsid w:val="00BE48F9"/>
    <w:rsid w:val="00BE4D10"/>
    <w:rsid w:val="00BE54DB"/>
    <w:rsid w:val="00BE554B"/>
    <w:rsid w:val="00BE58CD"/>
    <w:rsid w:val="00BE5965"/>
    <w:rsid w:val="00BE596D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36F"/>
    <w:rsid w:val="00BE6677"/>
    <w:rsid w:val="00BE68C7"/>
    <w:rsid w:val="00BE6E9C"/>
    <w:rsid w:val="00BE73F1"/>
    <w:rsid w:val="00BE7437"/>
    <w:rsid w:val="00BE74E2"/>
    <w:rsid w:val="00BE75B7"/>
    <w:rsid w:val="00BE7AA7"/>
    <w:rsid w:val="00BE7D6D"/>
    <w:rsid w:val="00BE7E62"/>
    <w:rsid w:val="00BF014C"/>
    <w:rsid w:val="00BF0573"/>
    <w:rsid w:val="00BF0CAE"/>
    <w:rsid w:val="00BF1020"/>
    <w:rsid w:val="00BF15BB"/>
    <w:rsid w:val="00BF1753"/>
    <w:rsid w:val="00BF177D"/>
    <w:rsid w:val="00BF2148"/>
    <w:rsid w:val="00BF22BB"/>
    <w:rsid w:val="00BF23DE"/>
    <w:rsid w:val="00BF23EA"/>
    <w:rsid w:val="00BF2517"/>
    <w:rsid w:val="00BF2614"/>
    <w:rsid w:val="00BF2735"/>
    <w:rsid w:val="00BF294B"/>
    <w:rsid w:val="00BF2A20"/>
    <w:rsid w:val="00BF2C49"/>
    <w:rsid w:val="00BF2E5D"/>
    <w:rsid w:val="00BF35BC"/>
    <w:rsid w:val="00BF36D7"/>
    <w:rsid w:val="00BF36EC"/>
    <w:rsid w:val="00BF3824"/>
    <w:rsid w:val="00BF38FB"/>
    <w:rsid w:val="00BF3AB4"/>
    <w:rsid w:val="00BF3CCA"/>
    <w:rsid w:val="00BF44F4"/>
    <w:rsid w:val="00BF4719"/>
    <w:rsid w:val="00BF4947"/>
    <w:rsid w:val="00BF4C7B"/>
    <w:rsid w:val="00BF4E12"/>
    <w:rsid w:val="00BF505F"/>
    <w:rsid w:val="00BF5111"/>
    <w:rsid w:val="00BF522C"/>
    <w:rsid w:val="00BF55A9"/>
    <w:rsid w:val="00BF55E9"/>
    <w:rsid w:val="00BF56C3"/>
    <w:rsid w:val="00BF56EB"/>
    <w:rsid w:val="00BF5A0A"/>
    <w:rsid w:val="00BF5EC0"/>
    <w:rsid w:val="00BF5F4A"/>
    <w:rsid w:val="00BF602E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C7"/>
    <w:rsid w:val="00C00852"/>
    <w:rsid w:val="00C00CA0"/>
    <w:rsid w:val="00C01132"/>
    <w:rsid w:val="00C0119E"/>
    <w:rsid w:val="00C01216"/>
    <w:rsid w:val="00C01286"/>
    <w:rsid w:val="00C012B8"/>
    <w:rsid w:val="00C0138C"/>
    <w:rsid w:val="00C0151B"/>
    <w:rsid w:val="00C0156A"/>
    <w:rsid w:val="00C0166A"/>
    <w:rsid w:val="00C0199E"/>
    <w:rsid w:val="00C024D4"/>
    <w:rsid w:val="00C026E9"/>
    <w:rsid w:val="00C027A4"/>
    <w:rsid w:val="00C02881"/>
    <w:rsid w:val="00C029F9"/>
    <w:rsid w:val="00C03235"/>
    <w:rsid w:val="00C034FA"/>
    <w:rsid w:val="00C0377E"/>
    <w:rsid w:val="00C03B49"/>
    <w:rsid w:val="00C03BAE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4BE"/>
    <w:rsid w:val="00C076C3"/>
    <w:rsid w:val="00C0770F"/>
    <w:rsid w:val="00C079CB"/>
    <w:rsid w:val="00C07B49"/>
    <w:rsid w:val="00C07EBB"/>
    <w:rsid w:val="00C07F3A"/>
    <w:rsid w:val="00C100BE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2035"/>
    <w:rsid w:val="00C12178"/>
    <w:rsid w:val="00C1219E"/>
    <w:rsid w:val="00C12239"/>
    <w:rsid w:val="00C122F2"/>
    <w:rsid w:val="00C123B9"/>
    <w:rsid w:val="00C126F8"/>
    <w:rsid w:val="00C12810"/>
    <w:rsid w:val="00C12D38"/>
    <w:rsid w:val="00C12FB0"/>
    <w:rsid w:val="00C130F0"/>
    <w:rsid w:val="00C13338"/>
    <w:rsid w:val="00C1350C"/>
    <w:rsid w:val="00C1367E"/>
    <w:rsid w:val="00C1385F"/>
    <w:rsid w:val="00C138BF"/>
    <w:rsid w:val="00C13A43"/>
    <w:rsid w:val="00C13D93"/>
    <w:rsid w:val="00C13F04"/>
    <w:rsid w:val="00C142AE"/>
    <w:rsid w:val="00C143A5"/>
    <w:rsid w:val="00C1453F"/>
    <w:rsid w:val="00C14892"/>
    <w:rsid w:val="00C14BA7"/>
    <w:rsid w:val="00C14C2B"/>
    <w:rsid w:val="00C15305"/>
    <w:rsid w:val="00C158BF"/>
    <w:rsid w:val="00C159A0"/>
    <w:rsid w:val="00C15D9B"/>
    <w:rsid w:val="00C15F19"/>
    <w:rsid w:val="00C164A9"/>
    <w:rsid w:val="00C1674D"/>
    <w:rsid w:val="00C16AC7"/>
    <w:rsid w:val="00C16B4D"/>
    <w:rsid w:val="00C16BB8"/>
    <w:rsid w:val="00C16E9E"/>
    <w:rsid w:val="00C170A5"/>
    <w:rsid w:val="00C1751B"/>
    <w:rsid w:val="00C1784C"/>
    <w:rsid w:val="00C17CBA"/>
    <w:rsid w:val="00C17CC1"/>
    <w:rsid w:val="00C17D24"/>
    <w:rsid w:val="00C17FDF"/>
    <w:rsid w:val="00C207DE"/>
    <w:rsid w:val="00C20F9A"/>
    <w:rsid w:val="00C20FA3"/>
    <w:rsid w:val="00C210A8"/>
    <w:rsid w:val="00C21314"/>
    <w:rsid w:val="00C21416"/>
    <w:rsid w:val="00C21737"/>
    <w:rsid w:val="00C2174C"/>
    <w:rsid w:val="00C21752"/>
    <w:rsid w:val="00C21910"/>
    <w:rsid w:val="00C21A3D"/>
    <w:rsid w:val="00C2202A"/>
    <w:rsid w:val="00C22449"/>
    <w:rsid w:val="00C224DC"/>
    <w:rsid w:val="00C22E22"/>
    <w:rsid w:val="00C2310E"/>
    <w:rsid w:val="00C23145"/>
    <w:rsid w:val="00C23613"/>
    <w:rsid w:val="00C237B9"/>
    <w:rsid w:val="00C2396A"/>
    <w:rsid w:val="00C23A34"/>
    <w:rsid w:val="00C23C09"/>
    <w:rsid w:val="00C24041"/>
    <w:rsid w:val="00C24132"/>
    <w:rsid w:val="00C24388"/>
    <w:rsid w:val="00C2438E"/>
    <w:rsid w:val="00C24ED8"/>
    <w:rsid w:val="00C250B6"/>
    <w:rsid w:val="00C25126"/>
    <w:rsid w:val="00C254D6"/>
    <w:rsid w:val="00C25782"/>
    <w:rsid w:val="00C2580F"/>
    <w:rsid w:val="00C25920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6E73"/>
    <w:rsid w:val="00C27235"/>
    <w:rsid w:val="00C2751C"/>
    <w:rsid w:val="00C278B7"/>
    <w:rsid w:val="00C27FC8"/>
    <w:rsid w:val="00C302B1"/>
    <w:rsid w:val="00C303A4"/>
    <w:rsid w:val="00C30845"/>
    <w:rsid w:val="00C30A65"/>
    <w:rsid w:val="00C30A95"/>
    <w:rsid w:val="00C30B8A"/>
    <w:rsid w:val="00C30BE9"/>
    <w:rsid w:val="00C30D76"/>
    <w:rsid w:val="00C30EE7"/>
    <w:rsid w:val="00C3116E"/>
    <w:rsid w:val="00C31326"/>
    <w:rsid w:val="00C3156E"/>
    <w:rsid w:val="00C316D4"/>
    <w:rsid w:val="00C319B0"/>
    <w:rsid w:val="00C31BAD"/>
    <w:rsid w:val="00C31C61"/>
    <w:rsid w:val="00C32084"/>
    <w:rsid w:val="00C325A1"/>
    <w:rsid w:val="00C327EA"/>
    <w:rsid w:val="00C3298F"/>
    <w:rsid w:val="00C32A2C"/>
    <w:rsid w:val="00C32CA3"/>
    <w:rsid w:val="00C331E4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5279"/>
    <w:rsid w:val="00C3527E"/>
    <w:rsid w:val="00C3530D"/>
    <w:rsid w:val="00C35688"/>
    <w:rsid w:val="00C35990"/>
    <w:rsid w:val="00C35F09"/>
    <w:rsid w:val="00C35F2E"/>
    <w:rsid w:val="00C362FD"/>
    <w:rsid w:val="00C36421"/>
    <w:rsid w:val="00C36437"/>
    <w:rsid w:val="00C3663C"/>
    <w:rsid w:val="00C36676"/>
    <w:rsid w:val="00C3759D"/>
    <w:rsid w:val="00C379D5"/>
    <w:rsid w:val="00C37B75"/>
    <w:rsid w:val="00C37F2D"/>
    <w:rsid w:val="00C37F8D"/>
    <w:rsid w:val="00C40165"/>
    <w:rsid w:val="00C404D3"/>
    <w:rsid w:val="00C408EF"/>
    <w:rsid w:val="00C40A19"/>
    <w:rsid w:val="00C41427"/>
    <w:rsid w:val="00C41532"/>
    <w:rsid w:val="00C4162C"/>
    <w:rsid w:val="00C417C5"/>
    <w:rsid w:val="00C419F4"/>
    <w:rsid w:val="00C41A1B"/>
    <w:rsid w:val="00C41A94"/>
    <w:rsid w:val="00C4221D"/>
    <w:rsid w:val="00C423B2"/>
    <w:rsid w:val="00C427B5"/>
    <w:rsid w:val="00C42F2B"/>
    <w:rsid w:val="00C43168"/>
    <w:rsid w:val="00C432E7"/>
    <w:rsid w:val="00C432F8"/>
    <w:rsid w:val="00C4391F"/>
    <w:rsid w:val="00C43FE7"/>
    <w:rsid w:val="00C440FA"/>
    <w:rsid w:val="00C44140"/>
    <w:rsid w:val="00C442FD"/>
    <w:rsid w:val="00C4448A"/>
    <w:rsid w:val="00C444A8"/>
    <w:rsid w:val="00C44542"/>
    <w:rsid w:val="00C44622"/>
    <w:rsid w:val="00C45079"/>
    <w:rsid w:val="00C45134"/>
    <w:rsid w:val="00C45519"/>
    <w:rsid w:val="00C45618"/>
    <w:rsid w:val="00C45855"/>
    <w:rsid w:val="00C45B08"/>
    <w:rsid w:val="00C45D3A"/>
    <w:rsid w:val="00C46231"/>
    <w:rsid w:val="00C46240"/>
    <w:rsid w:val="00C46376"/>
    <w:rsid w:val="00C46BE2"/>
    <w:rsid w:val="00C471BF"/>
    <w:rsid w:val="00C4763F"/>
    <w:rsid w:val="00C47790"/>
    <w:rsid w:val="00C47C09"/>
    <w:rsid w:val="00C47D84"/>
    <w:rsid w:val="00C506BC"/>
    <w:rsid w:val="00C506F4"/>
    <w:rsid w:val="00C50734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8C"/>
    <w:rsid w:val="00C53091"/>
    <w:rsid w:val="00C53192"/>
    <w:rsid w:val="00C53429"/>
    <w:rsid w:val="00C53BE5"/>
    <w:rsid w:val="00C544F6"/>
    <w:rsid w:val="00C54580"/>
    <w:rsid w:val="00C54591"/>
    <w:rsid w:val="00C545A1"/>
    <w:rsid w:val="00C547A5"/>
    <w:rsid w:val="00C54841"/>
    <w:rsid w:val="00C5491E"/>
    <w:rsid w:val="00C54965"/>
    <w:rsid w:val="00C550F5"/>
    <w:rsid w:val="00C551B5"/>
    <w:rsid w:val="00C551C8"/>
    <w:rsid w:val="00C551EF"/>
    <w:rsid w:val="00C5550D"/>
    <w:rsid w:val="00C55FD4"/>
    <w:rsid w:val="00C563F8"/>
    <w:rsid w:val="00C565C3"/>
    <w:rsid w:val="00C56C4D"/>
    <w:rsid w:val="00C573ED"/>
    <w:rsid w:val="00C57454"/>
    <w:rsid w:val="00C576CF"/>
    <w:rsid w:val="00C57801"/>
    <w:rsid w:val="00C579F5"/>
    <w:rsid w:val="00C60035"/>
    <w:rsid w:val="00C60284"/>
    <w:rsid w:val="00C60785"/>
    <w:rsid w:val="00C60AF6"/>
    <w:rsid w:val="00C60DBA"/>
    <w:rsid w:val="00C61173"/>
    <w:rsid w:val="00C615A4"/>
    <w:rsid w:val="00C61646"/>
    <w:rsid w:val="00C61D1D"/>
    <w:rsid w:val="00C61DFE"/>
    <w:rsid w:val="00C624FB"/>
    <w:rsid w:val="00C625A4"/>
    <w:rsid w:val="00C63398"/>
    <w:rsid w:val="00C63465"/>
    <w:rsid w:val="00C636A3"/>
    <w:rsid w:val="00C637A3"/>
    <w:rsid w:val="00C637CE"/>
    <w:rsid w:val="00C63D9B"/>
    <w:rsid w:val="00C64487"/>
    <w:rsid w:val="00C64AD9"/>
    <w:rsid w:val="00C64F45"/>
    <w:rsid w:val="00C652A1"/>
    <w:rsid w:val="00C654C1"/>
    <w:rsid w:val="00C66111"/>
    <w:rsid w:val="00C665D4"/>
    <w:rsid w:val="00C66922"/>
    <w:rsid w:val="00C6707C"/>
    <w:rsid w:val="00C67D57"/>
    <w:rsid w:val="00C67E2E"/>
    <w:rsid w:val="00C67FE9"/>
    <w:rsid w:val="00C70306"/>
    <w:rsid w:val="00C7032C"/>
    <w:rsid w:val="00C70CAC"/>
    <w:rsid w:val="00C70DC7"/>
    <w:rsid w:val="00C7114D"/>
    <w:rsid w:val="00C71445"/>
    <w:rsid w:val="00C716A9"/>
    <w:rsid w:val="00C71711"/>
    <w:rsid w:val="00C717C8"/>
    <w:rsid w:val="00C71901"/>
    <w:rsid w:val="00C71902"/>
    <w:rsid w:val="00C71AEC"/>
    <w:rsid w:val="00C71EEF"/>
    <w:rsid w:val="00C72135"/>
    <w:rsid w:val="00C7233E"/>
    <w:rsid w:val="00C72341"/>
    <w:rsid w:val="00C72708"/>
    <w:rsid w:val="00C73240"/>
    <w:rsid w:val="00C73439"/>
    <w:rsid w:val="00C73458"/>
    <w:rsid w:val="00C734BD"/>
    <w:rsid w:val="00C73BFF"/>
    <w:rsid w:val="00C73D8E"/>
    <w:rsid w:val="00C742E1"/>
    <w:rsid w:val="00C74D8A"/>
    <w:rsid w:val="00C74F80"/>
    <w:rsid w:val="00C75A4F"/>
    <w:rsid w:val="00C75A62"/>
    <w:rsid w:val="00C75B95"/>
    <w:rsid w:val="00C75D6A"/>
    <w:rsid w:val="00C75D7A"/>
    <w:rsid w:val="00C75F83"/>
    <w:rsid w:val="00C75FAD"/>
    <w:rsid w:val="00C76357"/>
    <w:rsid w:val="00C76900"/>
    <w:rsid w:val="00C76E20"/>
    <w:rsid w:val="00C76E9D"/>
    <w:rsid w:val="00C77218"/>
    <w:rsid w:val="00C772C4"/>
    <w:rsid w:val="00C774EB"/>
    <w:rsid w:val="00C7778F"/>
    <w:rsid w:val="00C77D5F"/>
    <w:rsid w:val="00C77D6C"/>
    <w:rsid w:val="00C77DDC"/>
    <w:rsid w:val="00C77F1B"/>
    <w:rsid w:val="00C77F1E"/>
    <w:rsid w:val="00C800FB"/>
    <w:rsid w:val="00C80570"/>
    <w:rsid w:val="00C806BF"/>
    <w:rsid w:val="00C808CA"/>
    <w:rsid w:val="00C80B91"/>
    <w:rsid w:val="00C80E9A"/>
    <w:rsid w:val="00C81055"/>
    <w:rsid w:val="00C815B0"/>
    <w:rsid w:val="00C815C6"/>
    <w:rsid w:val="00C81E76"/>
    <w:rsid w:val="00C81F1B"/>
    <w:rsid w:val="00C8249A"/>
    <w:rsid w:val="00C827F6"/>
    <w:rsid w:val="00C827FD"/>
    <w:rsid w:val="00C8291B"/>
    <w:rsid w:val="00C829AB"/>
    <w:rsid w:val="00C82FF1"/>
    <w:rsid w:val="00C833AB"/>
    <w:rsid w:val="00C83F3B"/>
    <w:rsid w:val="00C84169"/>
    <w:rsid w:val="00C8430B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225"/>
    <w:rsid w:val="00C85403"/>
    <w:rsid w:val="00C856F1"/>
    <w:rsid w:val="00C85708"/>
    <w:rsid w:val="00C85791"/>
    <w:rsid w:val="00C85A09"/>
    <w:rsid w:val="00C85B68"/>
    <w:rsid w:val="00C86384"/>
    <w:rsid w:val="00C86579"/>
    <w:rsid w:val="00C86741"/>
    <w:rsid w:val="00C86A19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07C"/>
    <w:rsid w:val="00C90425"/>
    <w:rsid w:val="00C9067F"/>
    <w:rsid w:val="00C90B6C"/>
    <w:rsid w:val="00C90D36"/>
    <w:rsid w:val="00C90DEA"/>
    <w:rsid w:val="00C910C5"/>
    <w:rsid w:val="00C9127F"/>
    <w:rsid w:val="00C91551"/>
    <w:rsid w:val="00C9157F"/>
    <w:rsid w:val="00C91A08"/>
    <w:rsid w:val="00C91BAD"/>
    <w:rsid w:val="00C9210F"/>
    <w:rsid w:val="00C92387"/>
    <w:rsid w:val="00C92565"/>
    <w:rsid w:val="00C925CC"/>
    <w:rsid w:val="00C928A9"/>
    <w:rsid w:val="00C92DF6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64E"/>
    <w:rsid w:val="00C94C2C"/>
    <w:rsid w:val="00C94C56"/>
    <w:rsid w:val="00C94D8E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5A5"/>
    <w:rsid w:val="00C9796A"/>
    <w:rsid w:val="00C97A64"/>
    <w:rsid w:val="00C97C85"/>
    <w:rsid w:val="00C97D53"/>
    <w:rsid w:val="00C97DF0"/>
    <w:rsid w:val="00CA0066"/>
    <w:rsid w:val="00CA02AB"/>
    <w:rsid w:val="00CA0425"/>
    <w:rsid w:val="00CA04D3"/>
    <w:rsid w:val="00CA06AD"/>
    <w:rsid w:val="00CA088B"/>
    <w:rsid w:val="00CA0C52"/>
    <w:rsid w:val="00CA0D6C"/>
    <w:rsid w:val="00CA11D5"/>
    <w:rsid w:val="00CA1304"/>
    <w:rsid w:val="00CA1452"/>
    <w:rsid w:val="00CA147B"/>
    <w:rsid w:val="00CA1774"/>
    <w:rsid w:val="00CA1A7A"/>
    <w:rsid w:val="00CA1A84"/>
    <w:rsid w:val="00CA1D37"/>
    <w:rsid w:val="00CA1E5B"/>
    <w:rsid w:val="00CA1E6E"/>
    <w:rsid w:val="00CA2181"/>
    <w:rsid w:val="00CA2200"/>
    <w:rsid w:val="00CA24BC"/>
    <w:rsid w:val="00CA28AB"/>
    <w:rsid w:val="00CA2BB7"/>
    <w:rsid w:val="00CA2E9B"/>
    <w:rsid w:val="00CA33FB"/>
    <w:rsid w:val="00CA34B6"/>
    <w:rsid w:val="00CA34CF"/>
    <w:rsid w:val="00CA3550"/>
    <w:rsid w:val="00CA37A9"/>
    <w:rsid w:val="00CA4141"/>
    <w:rsid w:val="00CA42D7"/>
    <w:rsid w:val="00CA4422"/>
    <w:rsid w:val="00CA4451"/>
    <w:rsid w:val="00CA450B"/>
    <w:rsid w:val="00CA46C7"/>
    <w:rsid w:val="00CA46CA"/>
    <w:rsid w:val="00CA46F3"/>
    <w:rsid w:val="00CA4721"/>
    <w:rsid w:val="00CA4974"/>
    <w:rsid w:val="00CA49B8"/>
    <w:rsid w:val="00CA4CF3"/>
    <w:rsid w:val="00CA4E8D"/>
    <w:rsid w:val="00CA4F85"/>
    <w:rsid w:val="00CA56D6"/>
    <w:rsid w:val="00CA5C83"/>
    <w:rsid w:val="00CA5D2A"/>
    <w:rsid w:val="00CA5F09"/>
    <w:rsid w:val="00CA62D2"/>
    <w:rsid w:val="00CA67BA"/>
    <w:rsid w:val="00CA6B09"/>
    <w:rsid w:val="00CA6B1C"/>
    <w:rsid w:val="00CA6B83"/>
    <w:rsid w:val="00CA7209"/>
    <w:rsid w:val="00CA74BA"/>
    <w:rsid w:val="00CA75E7"/>
    <w:rsid w:val="00CA76B0"/>
    <w:rsid w:val="00CA79BB"/>
    <w:rsid w:val="00CA7BAE"/>
    <w:rsid w:val="00CA7E4D"/>
    <w:rsid w:val="00CB006A"/>
    <w:rsid w:val="00CB0F41"/>
    <w:rsid w:val="00CB135F"/>
    <w:rsid w:val="00CB1474"/>
    <w:rsid w:val="00CB15C7"/>
    <w:rsid w:val="00CB1672"/>
    <w:rsid w:val="00CB17C6"/>
    <w:rsid w:val="00CB1A64"/>
    <w:rsid w:val="00CB1F77"/>
    <w:rsid w:val="00CB20CE"/>
    <w:rsid w:val="00CB259C"/>
    <w:rsid w:val="00CB2CA9"/>
    <w:rsid w:val="00CB3886"/>
    <w:rsid w:val="00CB3BE4"/>
    <w:rsid w:val="00CB3C22"/>
    <w:rsid w:val="00CB3FF9"/>
    <w:rsid w:val="00CB4027"/>
    <w:rsid w:val="00CB4861"/>
    <w:rsid w:val="00CB4BC6"/>
    <w:rsid w:val="00CB4CDD"/>
    <w:rsid w:val="00CB4DB8"/>
    <w:rsid w:val="00CB4F5B"/>
    <w:rsid w:val="00CB504E"/>
    <w:rsid w:val="00CB55EC"/>
    <w:rsid w:val="00CB564D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EA"/>
    <w:rsid w:val="00CB66F7"/>
    <w:rsid w:val="00CB68C8"/>
    <w:rsid w:val="00CB6B2B"/>
    <w:rsid w:val="00CB6FEB"/>
    <w:rsid w:val="00CB70AB"/>
    <w:rsid w:val="00CB70CC"/>
    <w:rsid w:val="00CB71C8"/>
    <w:rsid w:val="00CB7238"/>
    <w:rsid w:val="00CB73A9"/>
    <w:rsid w:val="00CB766A"/>
    <w:rsid w:val="00CB77C2"/>
    <w:rsid w:val="00CB7C71"/>
    <w:rsid w:val="00CB7CEC"/>
    <w:rsid w:val="00CC0443"/>
    <w:rsid w:val="00CC0598"/>
    <w:rsid w:val="00CC0621"/>
    <w:rsid w:val="00CC07B8"/>
    <w:rsid w:val="00CC0976"/>
    <w:rsid w:val="00CC0C5C"/>
    <w:rsid w:val="00CC0DD7"/>
    <w:rsid w:val="00CC1264"/>
    <w:rsid w:val="00CC1372"/>
    <w:rsid w:val="00CC13C4"/>
    <w:rsid w:val="00CC1458"/>
    <w:rsid w:val="00CC197A"/>
    <w:rsid w:val="00CC1A36"/>
    <w:rsid w:val="00CC1CC1"/>
    <w:rsid w:val="00CC1E88"/>
    <w:rsid w:val="00CC237A"/>
    <w:rsid w:val="00CC24C9"/>
    <w:rsid w:val="00CC26D4"/>
    <w:rsid w:val="00CC277C"/>
    <w:rsid w:val="00CC2A8E"/>
    <w:rsid w:val="00CC2D2B"/>
    <w:rsid w:val="00CC303A"/>
    <w:rsid w:val="00CC334E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684"/>
    <w:rsid w:val="00CC5921"/>
    <w:rsid w:val="00CC5A33"/>
    <w:rsid w:val="00CC5D98"/>
    <w:rsid w:val="00CC5E8A"/>
    <w:rsid w:val="00CC618C"/>
    <w:rsid w:val="00CC6743"/>
    <w:rsid w:val="00CC6ACC"/>
    <w:rsid w:val="00CC6CFD"/>
    <w:rsid w:val="00CC6D0B"/>
    <w:rsid w:val="00CC6D53"/>
    <w:rsid w:val="00CC72EE"/>
    <w:rsid w:val="00CC7DF9"/>
    <w:rsid w:val="00CC7F1E"/>
    <w:rsid w:val="00CD0267"/>
    <w:rsid w:val="00CD0602"/>
    <w:rsid w:val="00CD0EA8"/>
    <w:rsid w:val="00CD0EDE"/>
    <w:rsid w:val="00CD129C"/>
    <w:rsid w:val="00CD1423"/>
    <w:rsid w:val="00CD1511"/>
    <w:rsid w:val="00CD1E43"/>
    <w:rsid w:val="00CD220A"/>
    <w:rsid w:val="00CD29E7"/>
    <w:rsid w:val="00CD2A96"/>
    <w:rsid w:val="00CD2C4E"/>
    <w:rsid w:val="00CD2DC6"/>
    <w:rsid w:val="00CD2E82"/>
    <w:rsid w:val="00CD2EFA"/>
    <w:rsid w:val="00CD322E"/>
    <w:rsid w:val="00CD322F"/>
    <w:rsid w:val="00CD3237"/>
    <w:rsid w:val="00CD36BB"/>
    <w:rsid w:val="00CD36F3"/>
    <w:rsid w:val="00CD3B26"/>
    <w:rsid w:val="00CD3D6A"/>
    <w:rsid w:val="00CD3F51"/>
    <w:rsid w:val="00CD3F5E"/>
    <w:rsid w:val="00CD4172"/>
    <w:rsid w:val="00CD4199"/>
    <w:rsid w:val="00CD4233"/>
    <w:rsid w:val="00CD449B"/>
    <w:rsid w:val="00CD45ED"/>
    <w:rsid w:val="00CD47BB"/>
    <w:rsid w:val="00CD4952"/>
    <w:rsid w:val="00CD4CCF"/>
    <w:rsid w:val="00CD4D01"/>
    <w:rsid w:val="00CD4FFC"/>
    <w:rsid w:val="00CD51D8"/>
    <w:rsid w:val="00CD52D1"/>
    <w:rsid w:val="00CD54F6"/>
    <w:rsid w:val="00CD571F"/>
    <w:rsid w:val="00CD5CB4"/>
    <w:rsid w:val="00CD5DC0"/>
    <w:rsid w:val="00CD6056"/>
    <w:rsid w:val="00CD65FD"/>
    <w:rsid w:val="00CD6764"/>
    <w:rsid w:val="00CD682A"/>
    <w:rsid w:val="00CD6B96"/>
    <w:rsid w:val="00CD71F1"/>
    <w:rsid w:val="00CD77C2"/>
    <w:rsid w:val="00CE0289"/>
    <w:rsid w:val="00CE040A"/>
    <w:rsid w:val="00CE0436"/>
    <w:rsid w:val="00CE0654"/>
    <w:rsid w:val="00CE067A"/>
    <w:rsid w:val="00CE0B27"/>
    <w:rsid w:val="00CE0E4C"/>
    <w:rsid w:val="00CE0E88"/>
    <w:rsid w:val="00CE1345"/>
    <w:rsid w:val="00CE1910"/>
    <w:rsid w:val="00CE1A92"/>
    <w:rsid w:val="00CE1C7F"/>
    <w:rsid w:val="00CE1DE1"/>
    <w:rsid w:val="00CE23D6"/>
    <w:rsid w:val="00CE2483"/>
    <w:rsid w:val="00CE28F3"/>
    <w:rsid w:val="00CE2B91"/>
    <w:rsid w:val="00CE2C1F"/>
    <w:rsid w:val="00CE2D4C"/>
    <w:rsid w:val="00CE2E7A"/>
    <w:rsid w:val="00CE2F24"/>
    <w:rsid w:val="00CE30F3"/>
    <w:rsid w:val="00CE37BF"/>
    <w:rsid w:val="00CE3907"/>
    <w:rsid w:val="00CE3979"/>
    <w:rsid w:val="00CE3D7F"/>
    <w:rsid w:val="00CE405F"/>
    <w:rsid w:val="00CE4108"/>
    <w:rsid w:val="00CE4138"/>
    <w:rsid w:val="00CE41A1"/>
    <w:rsid w:val="00CE427B"/>
    <w:rsid w:val="00CE43BD"/>
    <w:rsid w:val="00CE4414"/>
    <w:rsid w:val="00CE4666"/>
    <w:rsid w:val="00CE47D3"/>
    <w:rsid w:val="00CE4CD3"/>
    <w:rsid w:val="00CE500E"/>
    <w:rsid w:val="00CE51BC"/>
    <w:rsid w:val="00CE551F"/>
    <w:rsid w:val="00CE5526"/>
    <w:rsid w:val="00CE55B5"/>
    <w:rsid w:val="00CE57E8"/>
    <w:rsid w:val="00CE584D"/>
    <w:rsid w:val="00CE58EC"/>
    <w:rsid w:val="00CE5CE1"/>
    <w:rsid w:val="00CE62D5"/>
    <w:rsid w:val="00CE64BA"/>
    <w:rsid w:val="00CE67EF"/>
    <w:rsid w:val="00CE6810"/>
    <w:rsid w:val="00CE6BFA"/>
    <w:rsid w:val="00CE6F94"/>
    <w:rsid w:val="00CE7166"/>
    <w:rsid w:val="00CE7195"/>
    <w:rsid w:val="00CE72F1"/>
    <w:rsid w:val="00CE7340"/>
    <w:rsid w:val="00CE753A"/>
    <w:rsid w:val="00CE76A3"/>
    <w:rsid w:val="00CE7877"/>
    <w:rsid w:val="00CE7A7D"/>
    <w:rsid w:val="00CE7BEA"/>
    <w:rsid w:val="00CE7E38"/>
    <w:rsid w:val="00CF062F"/>
    <w:rsid w:val="00CF06C3"/>
    <w:rsid w:val="00CF09DD"/>
    <w:rsid w:val="00CF0C12"/>
    <w:rsid w:val="00CF0C18"/>
    <w:rsid w:val="00CF0E63"/>
    <w:rsid w:val="00CF1014"/>
    <w:rsid w:val="00CF1095"/>
    <w:rsid w:val="00CF1494"/>
    <w:rsid w:val="00CF1517"/>
    <w:rsid w:val="00CF15D4"/>
    <w:rsid w:val="00CF15DE"/>
    <w:rsid w:val="00CF17CD"/>
    <w:rsid w:val="00CF1903"/>
    <w:rsid w:val="00CF1AB3"/>
    <w:rsid w:val="00CF1D99"/>
    <w:rsid w:val="00CF1E1E"/>
    <w:rsid w:val="00CF1F2B"/>
    <w:rsid w:val="00CF23F3"/>
    <w:rsid w:val="00CF2478"/>
    <w:rsid w:val="00CF25AD"/>
    <w:rsid w:val="00CF25B1"/>
    <w:rsid w:val="00CF25EC"/>
    <w:rsid w:val="00CF291C"/>
    <w:rsid w:val="00CF2AAB"/>
    <w:rsid w:val="00CF31EC"/>
    <w:rsid w:val="00CF32A9"/>
    <w:rsid w:val="00CF34C0"/>
    <w:rsid w:val="00CF388C"/>
    <w:rsid w:val="00CF3C2D"/>
    <w:rsid w:val="00CF42BA"/>
    <w:rsid w:val="00CF451F"/>
    <w:rsid w:val="00CF47BC"/>
    <w:rsid w:val="00CF4E8F"/>
    <w:rsid w:val="00CF5385"/>
    <w:rsid w:val="00CF55A1"/>
    <w:rsid w:val="00CF5821"/>
    <w:rsid w:val="00CF58D8"/>
    <w:rsid w:val="00CF593E"/>
    <w:rsid w:val="00CF5BAB"/>
    <w:rsid w:val="00CF6104"/>
    <w:rsid w:val="00CF61D9"/>
    <w:rsid w:val="00CF6370"/>
    <w:rsid w:val="00CF663E"/>
    <w:rsid w:val="00CF6675"/>
    <w:rsid w:val="00CF67C6"/>
    <w:rsid w:val="00CF6A53"/>
    <w:rsid w:val="00CF755C"/>
    <w:rsid w:val="00CF76B1"/>
    <w:rsid w:val="00CF77A1"/>
    <w:rsid w:val="00CF77EC"/>
    <w:rsid w:val="00CF791A"/>
    <w:rsid w:val="00CF7A30"/>
    <w:rsid w:val="00CF7D9C"/>
    <w:rsid w:val="00D00085"/>
    <w:rsid w:val="00D008F8"/>
    <w:rsid w:val="00D00A46"/>
    <w:rsid w:val="00D00AC6"/>
    <w:rsid w:val="00D00B0B"/>
    <w:rsid w:val="00D00CFA"/>
    <w:rsid w:val="00D01312"/>
    <w:rsid w:val="00D01367"/>
    <w:rsid w:val="00D014CB"/>
    <w:rsid w:val="00D01665"/>
    <w:rsid w:val="00D0173E"/>
    <w:rsid w:val="00D018D8"/>
    <w:rsid w:val="00D01C31"/>
    <w:rsid w:val="00D02098"/>
    <w:rsid w:val="00D026E6"/>
    <w:rsid w:val="00D02DED"/>
    <w:rsid w:val="00D02F9F"/>
    <w:rsid w:val="00D030AD"/>
    <w:rsid w:val="00D03126"/>
    <w:rsid w:val="00D03217"/>
    <w:rsid w:val="00D03604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673"/>
    <w:rsid w:val="00D05675"/>
    <w:rsid w:val="00D06049"/>
    <w:rsid w:val="00D062FB"/>
    <w:rsid w:val="00D06496"/>
    <w:rsid w:val="00D066C7"/>
    <w:rsid w:val="00D06AF5"/>
    <w:rsid w:val="00D07351"/>
    <w:rsid w:val="00D0770B"/>
    <w:rsid w:val="00D079C0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A7"/>
    <w:rsid w:val="00D114D6"/>
    <w:rsid w:val="00D11A6C"/>
    <w:rsid w:val="00D11BE7"/>
    <w:rsid w:val="00D11CD5"/>
    <w:rsid w:val="00D12013"/>
    <w:rsid w:val="00D120B1"/>
    <w:rsid w:val="00D120EA"/>
    <w:rsid w:val="00D125AB"/>
    <w:rsid w:val="00D127EC"/>
    <w:rsid w:val="00D127F4"/>
    <w:rsid w:val="00D12875"/>
    <w:rsid w:val="00D12C6D"/>
    <w:rsid w:val="00D1329E"/>
    <w:rsid w:val="00D1368C"/>
    <w:rsid w:val="00D136E9"/>
    <w:rsid w:val="00D13D29"/>
    <w:rsid w:val="00D13F21"/>
    <w:rsid w:val="00D1400F"/>
    <w:rsid w:val="00D14064"/>
    <w:rsid w:val="00D1445E"/>
    <w:rsid w:val="00D14706"/>
    <w:rsid w:val="00D147A0"/>
    <w:rsid w:val="00D147B5"/>
    <w:rsid w:val="00D14AE9"/>
    <w:rsid w:val="00D14B37"/>
    <w:rsid w:val="00D15041"/>
    <w:rsid w:val="00D152BC"/>
    <w:rsid w:val="00D152F2"/>
    <w:rsid w:val="00D1532A"/>
    <w:rsid w:val="00D1533C"/>
    <w:rsid w:val="00D1563D"/>
    <w:rsid w:val="00D157D0"/>
    <w:rsid w:val="00D15BA8"/>
    <w:rsid w:val="00D15D73"/>
    <w:rsid w:val="00D16008"/>
    <w:rsid w:val="00D16072"/>
    <w:rsid w:val="00D16150"/>
    <w:rsid w:val="00D1683C"/>
    <w:rsid w:val="00D168B0"/>
    <w:rsid w:val="00D169E1"/>
    <w:rsid w:val="00D16ADA"/>
    <w:rsid w:val="00D16E9D"/>
    <w:rsid w:val="00D17258"/>
    <w:rsid w:val="00D172B7"/>
    <w:rsid w:val="00D17348"/>
    <w:rsid w:val="00D17397"/>
    <w:rsid w:val="00D1740F"/>
    <w:rsid w:val="00D17544"/>
    <w:rsid w:val="00D17554"/>
    <w:rsid w:val="00D1768C"/>
    <w:rsid w:val="00D177C5"/>
    <w:rsid w:val="00D1788F"/>
    <w:rsid w:val="00D17CB7"/>
    <w:rsid w:val="00D17D93"/>
    <w:rsid w:val="00D17FDD"/>
    <w:rsid w:val="00D2000B"/>
    <w:rsid w:val="00D20227"/>
    <w:rsid w:val="00D20279"/>
    <w:rsid w:val="00D20779"/>
    <w:rsid w:val="00D207E1"/>
    <w:rsid w:val="00D20927"/>
    <w:rsid w:val="00D20A52"/>
    <w:rsid w:val="00D20EBE"/>
    <w:rsid w:val="00D20EC8"/>
    <w:rsid w:val="00D20EE7"/>
    <w:rsid w:val="00D215AC"/>
    <w:rsid w:val="00D2160A"/>
    <w:rsid w:val="00D218A4"/>
    <w:rsid w:val="00D218C1"/>
    <w:rsid w:val="00D2197F"/>
    <w:rsid w:val="00D21A48"/>
    <w:rsid w:val="00D21A5D"/>
    <w:rsid w:val="00D21A6C"/>
    <w:rsid w:val="00D21C78"/>
    <w:rsid w:val="00D221E0"/>
    <w:rsid w:val="00D221FD"/>
    <w:rsid w:val="00D2264A"/>
    <w:rsid w:val="00D2278F"/>
    <w:rsid w:val="00D22A14"/>
    <w:rsid w:val="00D230CB"/>
    <w:rsid w:val="00D2310C"/>
    <w:rsid w:val="00D23888"/>
    <w:rsid w:val="00D238FF"/>
    <w:rsid w:val="00D23A70"/>
    <w:rsid w:val="00D23AA3"/>
    <w:rsid w:val="00D23E67"/>
    <w:rsid w:val="00D24270"/>
    <w:rsid w:val="00D2454A"/>
    <w:rsid w:val="00D24C61"/>
    <w:rsid w:val="00D25079"/>
    <w:rsid w:val="00D254E3"/>
    <w:rsid w:val="00D254E9"/>
    <w:rsid w:val="00D25572"/>
    <w:rsid w:val="00D257EC"/>
    <w:rsid w:val="00D25D65"/>
    <w:rsid w:val="00D25E24"/>
    <w:rsid w:val="00D262A5"/>
    <w:rsid w:val="00D2693C"/>
    <w:rsid w:val="00D269B0"/>
    <w:rsid w:val="00D26C32"/>
    <w:rsid w:val="00D26C6D"/>
    <w:rsid w:val="00D26D8C"/>
    <w:rsid w:val="00D26E29"/>
    <w:rsid w:val="00D27009"/>
    <w:rsid w:val="00D27015"/>
    <w:rsid w:val="00D27157"/>
    <w:rsid w:val="00D272E6"/>
    <w:rsid w:val="00D27381"/>
    <w:rsid w:val="00D2745F"/>
    <w:rsid w:val="00D27799"/>
    <w:rsid w:val="00D2779C"/>
    <w:rsid w:val="00D27860"/>
    <w:rsid w:val="00D278B6"/>
    <w:rsid w:val="00D278F5"/>
    <w:rsid w:val="00D27B49"/>
    <w:rsid w:val="00D27D6A"/>
    <w:rsid w:val="00D30050"/>
    <w:rsid w:val="00D30352"/>
    <w:rsid w:val="00D3053D"/>
    <w:rsid w:val="00D30732"/>
    <w:rsid w:val="00D308A5"/>
    <w:rsid w:val="00D30AE4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2DE6"/>
    <w:rsid w:val="00D32E38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8A9"/>
    <w:rsid w:val="00D35B09"/>
    <w:rsid w:val="00D35CF8"/>
    <w:rsid w:val="00D35D0A"/>
    <w:rsid w:val="00D35D93"/>
    <w:rsid w:val="00D35DFB"/>
    <w:rsid w:val="00D35FB0"/>
    <w:rsid w:val="00D3663D"/>
    <w:rsid w:val="00D366ED"/>
    <w:rsid w:val="00D368CA"/>
    <w:rsid w:val="00D368E8"/>
    <w:rsid w:val="00D36AA4"/>
    <w:rsid w:val="00D36C31"/>
    <w:rsid w:val="00D36CD5"/>
    <w:rsid w:val="00D3708C"/>
    <w:rsid w:val="00D377C3"/>
    <w:rsid w:val="00D37B17"/>
    <w:rsid w:val="00D37CCF"/>
    <w:rsid w:val="00D4015D"/>
    <w:rsid w:val="00D40381"/>
    <w:rsid w:val="00D403BF"/>
    <w:rsid w:val="00D4063E"/>
    <w:rsid w:val="00D406AD"/>
    <w:rsid w:val="00D40A4F"/>
    <w:rsid w:val="00D40C51"/>
    <w:rsid w:val="00D40C96"/>
    <w:rsid w:val="00D40DD2"/>
    <w:rsid w:val="00D410AE"/>
    <w:rsid w:val="00D4181A"/>
    <w:rsid w:val="00D41E75"/>
    <w:rsid w:val="00D4218F"/>
    <w:rsid w:val="00D4248B"/>
    <w:rsid w:val="00D4278A"/>
    <w:rsid w:val="00D42AE7"/>
    <w:rsid w:val="00D4318E"/>
    <w:rsid w:val="00D433A1"/>
    <w:rsid w:val="00D43654"/>
    <w:rsid w:val="00D43F4E"/>
    <w:rsid w:val="00D4436B"/>
    <w:rsid w:val="00D443FB"/>
    <w:rsid w:val="00D445A4"/>
    <w:rsid w:val="00D446F5"/>
    <w:rsid w:val="00D448B8"/>
    <w:rsid w:val="00D453EA"/>
    <w:rsid w:val="00D45577"/>
    <w:rsid w:val="00D456A0"/>
    <w:rsid w:val="00D4571F"/>
    <w:rsid w:val="00D45742"/>
    <w:rsid w:val="00D45A61"/>
    <w:rsid w:val="00D45B20"/>
    <w:rsid w:val="00D45B8F"/>
    <w:rsid w:val="00D45BB1"/>
    <w:rsid w:val="00D45C47"/>
    <w:rsid w:val="00D45E49"/>
    <w:rsid w:val="00D45E55"/>
    <w:rsid w:val="00D45F08"/>
    <w:rsid w:val="00D4633F"/>
    <w:rsid w:val="00D46367"/>
    <w:rsid w:val="00D464B9"/>
    <w:rsid w:val="00D465BB"/>
    <w:rsid w:val="00D466ED"/>
    <w:rsid w:val="00D466FE"/>
    <w:rsid w:val="00D4687E"/>
    <w:rsid w:val="00D469CF"/>
    <w:rsid w:val="00D46B09"/>
    <w:rsid w:val="00D46C92"/>
    <w:rsid w:val="00D46EB8"/>
    <w:rsid w:val="00D47238"/>
    <w:rsid w:val="00D4740B"/>
    <w:rsid w:val="00D4743C"/>
    <w:rsid w:val="00D4782B"/>
    <w:rsid w:val="00D47EA0"/>
    <w:rsid w:val="00D502A5"/>
    <w:rsid w:val="00D50787"/>
    <w:rsid w:val="00D509C9"/>
    <w:rsid w:val="00D50C86"/>
    <w:rsid w:val="00D50CAE"/>
    <w:rsid w:val="00D51195"/>
    <w:rsid w:val="00D51252"/>
    <w:rsid w:val="00D5150C"/>
    <w:rsid w:val="00D51744"/>
    <w:rsid w:val="00D519C2"/>
    <w:rsid w:val="00D51E4F"/>
    <w:rsid w:val="00D51FFA"/>
    <w:rsid w:val="00D520EE"/>
    <w:rsid w:val="00D520F8"/>
    <w:rsid w:val="00D5216E"/>
    <w:rsid w:val="00D5235E"/>
    <w:rsid w:val="00D526B4"/>
    <w:rsid w:val="00D52889"/>
    <w:rsid w:val="00D529C1"/>
    <w:rsid w:val="00D532DA"/>
    <w:rsid w:val="00D534A5"/>
    <w:rsid w:val="00D53AA7"/>
    <w:rsid w:val="00D53AB9"/>
    <w:rsid w:val="00D53DE0"/>
    <w:rsid w:val="00D53E09"/>
    <w:rsid w:val="00D53FD0"/>
    <w:rsid w:val="00D53FF5"/>
    <w:rsid w:val="00D54006"/>
    <w:rsid w:val="00D5432D"/>
    <w:rsid w:val="00D543DA"/>
    <w:rsid w:val="00D5471F"/>
    <w:rsid w:val="00D54938"/>
    <w:rsid w:val="00D549DB"/>
    <w:rsid w:val="00D54B18"/>
    <w:rsid w:val="00D54BB9"/>
    <w:rsid w:val="00D54C4A"/>
    <w:rsid w:val="00D54F5F"/>
    <w:rsid w:val="00D55297"/>
    <w:rsid w:val="00D554EE"/>
    <w:rsid w:val="00D55910"/>
    <w:rsid w:val="00D56033"/>
    <w:rsid w:val="00D56066"/>
    <w:rsid w:val="00D564CA"/>
    <w:rsid w:val="00D56580"/>
    <w:rsid w:val="00D567CD"/>
    <w:rsid w:val="00D56BB1"/>
    <w:rsid w:val="00D56CA3"/>
    <w:rsid w:val="00D57566"/>
    <w:rsid w:val="00D57C52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1012"/>
    <w:rsid w:val="00D612AA"/>
    <w:rsid w:val="00D6157F"/>
    <w:rsid w:val="00D616EB"/>
    <w:rsid w:val="00D61C09"/>
    <w:rsid w:val="00D61D23"/>
    <w:rsid w:val="00D624D4"/>
    <w:rsid w:val="00D62D97"/>
    <w:rsid w:val="00D62F11"/>
    <w:rsid w:val="00D63001"/>
    <w:rsid w:val="00D63524"/>
    <w:rsid w:val="00D63774"/>
    <w:rsid w:val="00D63A0E"/>
    <w:rsid w:val="00D63A62"/>
    <w:rsid w:val="00D63A81"/>
    <w:rsid w:val="00D6423C"/>
    <w:rsid w:val="00D642CA"/>
    <w:rsid w:val="00D6470C"/>
    <w:rsid w:val="00D64DDF"/>
    <w:rsid w:val="00D650CA"/>
    <w:rsid w:val="00D655F8"/>
    <w:rsid w:val="00D657D0"/>
    <w:rsid w:val="00D65A5C"/>
    <w:rsid w:val="00D65B51"/>
    <w:rsid w:val="00D65D13"/>
    <w:rsid w:val="00D65D85"/>
    <w:rsid w:val="00D65F3A"/>
    <w:rsid w:val="00D65FF0"/>
    <w:rsid w:val="00D6616F"/>
    <w:rsid w:val="00D662F8"/>
    <w:rsid w:val="00D66820"/>
    <w:rsid w:val="00D67307"/>
    <w:rsid w:val="00D674EE"/>
    <w:rsid w:val="00D7001C"/>
    <w:rsid w:val="00D700E5"/>
    <w:rsid w:val="00D701EC"/>
    <w:rsid w:val="00D70265"/>
    <w:rsid w:val="00D70425"/>
    <w:rsid w:val="00D70494"/>
    <w:rsid w:val="00D70A3C"/>
    <w:rsid w:val="00D70CAC"/>
    <w:rsid w:val="00D70EB5"/>
    <w:rsid w:val="00D70F06"/>
    <w:rsid w:val="00D71139"/>
    <w:rsid w:val="00D711D6"/>
    <w:rsid w:val="00D713AC"/>
    <w:rsid w:val="00D71471"/>
    <w:rsid w:val="00D71801"/>
    <w:rsid w:val="00D71896"/>
    <w:rsid w:val="00D71A8A"/>
    <w:rsid w:val="00D71BA8"/>
    <w:rsid w:val="00D71F12"/>
    <w:rsid w:val="00D71FBC"/>
    <w:rsid w:val="00D72A6D"/>
    <w:rsid w:val="00D72FDB"/>
    <w:rsid w:val="00D73498"/>
    <w:rsid w:val="00D736B1"/>
    <w:rsid w:val="00D73B32"/>
    <w:rsid w:val="00D73B7A"/>
    <w:rsid w:val="00D73C91"/>
    <w:rsid w:val="00D73E40"/>
    <w:rsid w:val="00D73F92"/>
    <w:rsid w:val="00D74138"/>
    <w:rsid w:val="00D7414D"/>
    <w:rsid w:val="00D741DC"/>
    <w:rsid w:val="00D741FE"/>
    <w:rsid w:val="00D744A5"/>
    <w:rsid w:val="00D745B4"/>
    <w:rsid w:val="00D745C5"/>
    <w:rsid w:val="00D74E8C"/>
    <w:rsid w:val="00D75165"/>
    <w:rsid w:val="00D75311"/>
    <w:rsid w:val="00D754C9"/>
    <w:rsid w:val="00D7550F"/>
    <w:rsid w:val="00D757AC"/>
    <w:rsid w:val="00D758FE"/>
    <w:rsid w:val="00D75CE8"/>
    <w:rsid w:val="00D75D60"/>
    <w:rsid w:val="00D75D6E"/>
    <w:rsid w:val="00D75FB1"/>
    <w:rsid w:val="00D75FF0"/>
    <w:rsid w:val="00D76293"/>
    <w:rsid w:val="00D76357"/>
    <w:rsid w:val="00D763CC"/>
    <w:rsid w:val="00D7675F"/>
    <w:rsid w:val="00D76847"/>
    <w:rsid w:val="00D76863"/>
    <w:rsid w:val="00D7694B"/>
    <w:rsid w:val="00D7698B"/>
    <w:rsid w:val="00D76C04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41"/>
    <w:rsid w:val="00D801B3"/>
    <w:rsid w:val="00D8099E"/>
    <w:rsid w:val="00D80AD4"/>
    <w:rsid w:val="00D80B16"/>
    <w:rsid w:val="00D80BCC"/>
    <w:rsid w:val="00D80C31"/>
    <w:rsid w:val="00D80D33"/>
    <w:rsid w:val="00D80E4C"/>
    <w:rsid w:val="00D80E9C"/>
    <w:rsid w:val="00D80FD9"/>
    <w:rsid w:val="00D81022"/>
    <w:rsid w:val="00D8173B"/>
    <w:rsid w:val="00D81744"/>
    <w:rsid w:val="00D81A6D"/>
    <w:rsid w:val="00D825B5"/>
    <w:rsid w:val="00D82773"/>
    <w:rsid w:val="00D82C72"/>
    <w:rsid w:val="00D82F80"/>
    <w:rsid w:val="00D83022"/>
    <w:rsid w:val="00D833E5"/>
    <w:rsid w:val="00D835B0"/>
    <w:rsid w:val="00D8394C"/>
    <w:rsid w:val="00D83AA1"/>
    <w:rsid w:val="00D83DB1"/>
    <w:rsid w:val="00D84287"/>
    <w:rsid w:val="00D8454B"/>
    <w:rsid w:val="00D846CD"/>
    <w:rsid w:val="00D84774"/>
    <w:rsid w:val="00D847CF"/>
    <w:rsid w:val="00D848DA"/>
    <w:rsid w:val="00D848F9"/>
    <w:rsid w:val="00D84D57"/>
    <w:rsid w:val="00D85060"/>
    <w:rsid w:val="00D851AB"/>
    <w:rsid w:val="00D857AB"/>
    <w:rsid w:val="00D85C12"/>
    <w:rsid w:val="00D85C82"/>
    <w:rsid w:val="00D860D0"/>
    <w:rsid w:val="00D865C5"/>
    <w:rsid w:val="00D86949"/>
    <w:rsid w:val="00D86AAC"/>
    <w:rsid w:val="00D86BB6"/>
    <w:rsid w:val="00D871C9"/>
    <w:rsid w:val="00D871D9"/>
    <w:rsid w:val="00D87C21"/>
    <w:rsid w:val="00D900F8"/>
    <w:rsid w:val="00D90703"/>
    <w:rsid w:val="00D908A9"/>
    <w:rsid w:val="00D908B0"/>
    <w:rsid w:val="00D9090F"/>
    <w:rsid w:val="00D90955"/>
    <w:rsid w:val="00D90A48"/>
    <w:rsid w:val="00D90AEA"/>
    <w:rsid w:val="00D90CDA"/>
    <w:rsid w:val="00D9108F"/>
    <w:rsid w:val="00D910BA"/>
    <w:rsid w:val="00D913A3"/>
    <w:rsid w:val="00D91CA9"/>
    <w:rsid w:val="00D91DBF"/>
    <w:rsid w:val="00D91E32"/>
    <w:rsid w:val="00D9252B"/>
    <w:rsid w:val="00D9260D"/>
    <w:rsid w:val="00D92F01"/>
    <w:rsid w:val="00D9397D"/>
    <w:rsid w:val="00D93A58"/>
    <w:rsid w:val="00D93AD1"/>
    <w:rsid w:val="00D93D09"/>
    <w:rsid w:val="00D93D8E"/>
    <w:rsid w:val="00D9413A"/>
    <w:rsid w:val="00D94175"/>
    <w:rsid w:val="00D94602"/>
    <w:rsid w:val="00D946AF"/>
    <w:rsid w:val="00D94D16"/>
    <w:rsid w:val="00D955F8"/>
    <w:rsid w:val="00D95D7A"/>
    <w:rsid w:val="00D95F54"/>
    <w:rsid w:val="00D96125"/>
    <w:rsid w:val="00D961F6"/>
    <w:rsid w:val="00D96302"/>
    <w:rsid w:val="00D9669F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5B4"/>
    <w:rsid w:val="00DA071B"/>
    <w:rsid w:val="00DA07DA"/>
    <w:rsid w:val="00DA0871"/>
    <w:rsid w:val="00DA0A5F"/>
    <w:rsid w:val="00DA0E15"/>
    <w:rsid w:val="00DA1355"/>
    <w:rsid w:val="00DA1968"/>
    <w:rsid w:val="00DA1C83"/>
    <w:rsid w:val="00DA1D14"/>
    <w:rsid w:val="00DA2167"/>
    <w:rsid w:val="00DA249C"/>
    <w:rsid w:val="00DA2A77"/>
    <w:rsid w:val="00DA2A89"/>
    <w:rsid w:val="00DA2C1D"/>
    <w:rsid w:val="00DA2F39"/>
    <w:rsid w:val="00DA303C"/>
    <w:rsid w:val="00DA3535"/>
    <w:rsid w:val="00DA3C04"/>
    <w:rsid w:val="00DA3E7B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5F14"/>
    <w:rsid w:val="00DA5FB6"/>
    <w:rsid w:val="00DA67D5"/>
    <w:rsid w:val="00DA69B3"/>
    <w:rsid w:val="00DA6CB6"/>
    <w:rsid w:val="00DA6FA3"/>
    <w:rsid w:val="00DA7664"/>
    <w:rsid w:val="00DA7798"/>
    <w:rsid w:val="00DA783F"/>
    <w:rsid w:val="00DA7875"/>
    <w:rsid w:val="00DA7A42"/>
    <w:rsid w:val="00DA7BA2"/>
    <w:rsid w:val="00DA7CF9"/>
    <w:rsid w:val="00DA7E20"/>
    <w:rsid w:val="00DA7EDD"/>
    <w:rsid w:val="00DB008F"/>
    <w:rsid w:val="00DB00A8"/>
    <w:rsid w:val="00DB0120"/>
    <w:rsid w:val="00DB02D5"/>
    <w:rsid w:val="00DB076C"/>
    <w:rsid w:val="00DB0807"/>
    <w:rsid w:val="00DB08BA"/>
    <w:rsid w:val="00DB0F32"/>
    <w:rsid w:val="00DB11B8"/>
    <w:rsid w:val="00DB12A8"/>
    <w:rsid w:val="00DB1D2A"/>
    <w:rsid w:val="00DB202F"/>
    <w:rsid w:val="00DB20E9"/>
    <w:rsid w:val="00DB2227"/>
    <w:rsid w:val="00DB2BFB"/>
    <w:rsid w:val="00DB2C85"/>
    <w:rsid w:val="00DB2D2A"/>
    <w:rsid w:val="00DB3070"/>
    <w:rsid w:val="00DB3258"/>
    <w:rsid w:val="00DB3839"/>
    <w:rsid w:val="00DB3DF9"/>
    <w:rsid w:val="00DB3FD7"/>
    <w:rsid w:val="00DB40B7"/>
    <w:rsid w:val="00DB4439"/>
    <w:rsid w:val="00DB4495"/>
    <w:rsid w:val="00DB49B6"/>
    <w:rsid w:val="00DB5030"/>
    <w:rsid w:val="00DB5083"/>
    <w:rsid w:val="00DB50AD"/>
    <w:rsid w:val="00DB5187"/>
    <w:rsid w:val="00DB51AB"/>
    <w:rsid w:val="00DB5483"/>
    <w:rsid w:val="00DB591A"/>
    <w:rsid w:val="00DB5C63"/>
    <w:rsid w:val="00DB6234"/>
    <w:rsid w:val="00DB6332"/>
    <w:rsid w:val="00DB65AB"/>
    <w:rsid w:val="00DB65B9"/>
    <w:rsid w:val="00DB6668"/>
    <w:rsid w:val="00DB669D"/>
    <w:rsid w:val="00DB678D"/>
    <w:rsid w:val="00DB6B97"/>
    <w:rsid w:val="00DB6D19"/>
    <w:rsid w:val="00DB72E2"/>
    <w:rsid w:val="00DB78EB"/>
    <w:rsid w:val="00DB7C7B"/>
    <w:rsid w:val="00DC00FC"/>
    <w:rsid w:val="00DC020F"/>
    <w:rsid w:val="00DC03B4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573"/>
    <w:rsid w:val="00DC1952"/>
    <w:rsid w:val="00DC2893"/>
    <w:rsid w:val="00DC2A15"/>
    <w:rsid w:val="00DC2A6D"/>
    <w:rsid w:val="00DC2C82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6E1"/>
    <w:rsid w:val="00DC5897"/>
    <w:rsid w:val="00DC5D0B"/>
    <w:rsid w:val="00DC5FC3"/>
    <w:rsid w:val="00DC6011"/>
    <w:rsid w:val="00DC614F"/>
    <w:rsid w:val="00DC64DB"/>
    <w:rsid w:val="00DC64F1"/>
    <w:rsid w:val="00DC682B"/>
    <w:rsid w:val="00DC6BFC"/>
    <w:rsid w:val="00DC6C8C"/>
    <w:rsid w:val="00DC7388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0D3D"/>
    <w:rsid w:val="00DD126A"/>
    <w:rsid w:val="00DD12B9"/>
    <w:rsid w:val="00DD1590"/>
    <w:rsid w:val="00DD1F57"/>
    <w:rsid w:val="00DD212A"/>
    <w:rsid w:val="00DD217B"/>
    <w:rsid w:val="00DD219A"/>
    <w:rsid w:val="00DD21A4"/>
    <w:rsid w:val="00DD225F"/>
    <w:rsid w:val="00DD22F9"/>
    <w:rsid w:val="00DD234B"/>
    <w:rsid w:val="00DD240B"/>
    <w:rsid w:val="00DD244B"/>
    <w:rsid w:val="00DD2969"/>
    <w:rsid w:val="00DD2993"/>
    <w:rsid w:val="00DD2C06"/>
    <w:rsid w:val="00DD334B"/>
    <w:rsid w:val="00DD34A6"/>
    <w:rsid w:val="00DD39FC"/>
    <w:rsid w:val="00DD3B69"/>
    <w:rsid w:val="00DD44E1"/>
    <w:rsid w:val="00DD44FD"/>
    <w:rsid w:val="00DD45A9"/>
    <w:rsid w:val="00DD472C"/>
    <w:rsid w:val="00DD47DE"/>
    <w:rsid w:val="00DD4917"/>
    <w:rsid w:val="00DD4987"/>
    <w:rsid w:val="00DD4A9D"/>
    <w:rsid w:val="00DD4B89"/>
    <w:rsid w:val="00DD50E2"/>
    <w:rsid w:val="00DD523E"/>
    <w:rsid w:val="00DD5272"/>
    <w:rsid w:val="00DD5564"/>
    <w:rsid w:val="00DD598E"/>
    <w:rsid w:val="00DD5F1F"/>
    <w:rsid w:val="00DD5F3B"/>
    <w:rsid w:val="00DD62B1"/>
    <w:rsid w:val="00DD638F"/>
    <w:rsid w:val="00DD699A"/>
    <w:rsid w:val="00DD6B25"/>
    <w:rsid w:val="00DD6ED1"/>
    <w:rsid w:val="00DD7148"/>
    <w:rsid w:val="00DD7219"/>
    <w:rsid w:val="00DD7254"/>
    <w:rsid w:val="00DD737A"/>
    <w:rsid w:val="00DD73C0"/>
    <w:rsid w:val="00DD7670"/>
    <w:rsid w:val="00DD76F8"/>
    <w:rsid w:val="00DD770F"/>
    <w:rsid w:val="00DD776C"/>
    <w:rsid w:val="00DD7816"/>
    <w:rsid w:val="00DD79C2"/>
    <w:rsid w:val="00DD7AA9"/>
    <w:rsid w:val="00DD7C97"/>
    <w:rsid w:val="00DE001F"/>
    <w:rsid w:val="00DE00DE"/>
    <w:rsid w:val="00DE02D2"/>
    <w:rsid w:val="00DE0324"/>
    <w:rsid w:val="00DE072E"/>
    <w:rsid w:val="00DE0B8B"/>
    <w:rsid w:val="00DE0C8A"/>
    <w:rsid w:val="00DE1135"/>
    <w:rsid w:val="00DE1195"/>
    <w:rsid w:val="00DE11C7"/>
    <w:rsid w:val="00DE13F9"/>
    <w:rsid w:val="00DE1408"/>
    <w:rsid w:val="00DE159C"/>
    <w:rsid w:val="00DE1740"/>
    <w:rsid w:val="00DE180A"/>
    <w:rsid w:val="00DE1975"/>
    <w:rsid w:val="00DE19EF"/>
    <w:rsid w:val="00DE2412"/>
    <w:rsid w:val="00DE24A3"/>
    <w:rsid w:val="00DE2B79"/>
    <w:rsid w:val="00DE2C5A"/>
    <w:rsid w:val="00DE2EDC"/>
    <w:rsid w:val="00DE3298"/>
    <w:rsid w:val="00DE3513"/>
    <w:rsid w:val="00DE3723"/>
    <w:rsid w:val="00DE376B"/>
    <w:rsid w:val="00DE39E4"/>
    <w:rsid w:val="00DE3AEE"/>
    <w:rsid w:val="00DE3DB2"/>
    <w:rsid w:val="00DE40F7"/>
    <w:rsid w:val="00DE4395"/>
    <w:rsid w:val="00DE441E"/>
    <w:rsid w:val="00DE4D22"/>
    <w:rsid w:val="00DE54D0"/>
    <w:rsid w:val="00DE5971"/>
    <w:rsid w:val="00DE5E11"/>
    <w:rsid w:val="00DE5EEC"/>
    <w:rsid w:val="00DE5F19"/>
    <w:rsid w:val="00DE605D"/>
    <w:rsid w:val="00DE61DD"/>
    <w:rsid w:val="00DE61FC"/>
    <w:rsid w:val="00DE64BE"/>
    <w:rsid w:val="00DE65D6"/>
    <w:rsid w:val="00DE69A2"/>
    <w:rsid w:val="00DE6AC3"/>
    <w:rsid w:val="00DE6B56"/>
    <w:rsid w:val="00DE6B90"/>
    <w:rsid w:val="00DE6BC5"/>
    <w:rsid w:val="00DE6D3A"/>
    <w:rsid w:val="00DE6D8B"/>
    <w:rsid w:val="00DE6F9F"/>
    <w:rsid w:val="00DE74BA"/>
    <w:rsid w:val="00DE74EC"/>
    <w:rsid w:val="00DE79FC"/>
    <w:rsid w:val="00DE7CC9"/>
    <w:rsid w:val="00DF028E"/>
    <w:rsid w:val="00DF0430"/>
    <w:rsid w:val="00DF0AA4"/>
    <w:rsid w:val="00DF0AE0"/>
    <w:rsid w:val="00DF0D4B"/>
    <w:rsid w:val="00DF1350"/>
    <w:rsid w:val="00DF13D2"/>
    <w:rsid w:val="00DF153A"/>
    <w:rsid w:val="00DF1739"/>
    <w:rsid w:val="00DF199E"/>
    <w:rsid w:val="00DF1EBE"/>
    <w:rsid w:val="00DF1F48"/>
    <w:rsid w:val="00DF21BC"/>
    <w:rsid w:val="00DF23AE"/>
    <w:rsid w:val="00DF245A"/>
    <w:rsid w:val="00DF26E3"/>
    <w:rsid w:val="00DF29E1"/>
    <w:rsid w:val="00DF2D6D"/>
    <w:rsid w:val="00DF3240"/>
    <w:rsid w:val="00DF32E4"/>
    <w:rsid w:val="00DF32FF"/>
    <w:rsid w:val="00DF3658"/>
    <w:rsid w:val="00DF38EA"/>
    <w:rsid w:val="00DF3D1A"/>
    <w:rsid w:val="00DF3F3F"/>
    <w:rsid w:val="00DF4038"/>
    <w:rsid w:val="00DF4382"/>
    <w:rsid w:val="00DF43C4"/>
    <w:rsid w:val="00DF44E0"/>
    <w:rsid w:val="00DF4624"/>
    <w:rsid w:val="00DF4B2B"/>
    <w:rsid w:val="00DF4B35"/>
    <w:rsid w:val="00DF4C52"/>
    <w:rsid w:val="00DF4F72"/>
    <w:rsid w:val="00DF50A7"/>
    <w:rsid w:val="00DF5663"/>
    <w:rsid w:val="00DF5C30"/>
    <w:rsid w:val="00DF5C91"/>
    <w:rsid w:val="00DF5DA2"/>
    <w:rsid w:val="00DF5DE2"/>
    <w:rsid w:val="00DF5F78"/>
    <w:rsid w:val="00DF6002"/>
    <w:rsid w:val="00DF6549"/>
    <w:rsid w:val="00DF69A0"/>
    <w:rsid w:val="00DF69B4"/>
    <w:rsid w:val="00DF6EC5"/>
    <w:rsid w:val="00DF7145"/>
    <w:rsid w:val="00DF748B"/>
    <w:rsid w:val="00DF77E5"/>
    <w:rsid w:val="00DF7914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B27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5B7"/>
    <w:rsid w:val="00E02748"/>
    <w:rsid w:val="00E02EAD"/>
    <w:rsid w:val="00E02EF9"/>
    <w:rsid w:val="00E0315A"/>
    <w:rsid w:val="00E032E0"/>
    <w:rsid w:val="00E03867"/>
    <w:rsid w:val="00E03AF9"/>
    <w:rsid w:val="00E03D3A"/>
    <w:rsid w:val="00E03DE5"/>
    <w:rsid w:val="00E03E7E"/>
    <w:rsid w:val="00E03EA9"/>
    <w:rsid w:val="00E040DA"/>
    <w:rsid w:val="00E0429F"/>
    <w:rsid w:val="00E042E4"/>
    <w:rsid w:val="00E04996"/>
    <w:rsid w:val="00E050CE"/>
    <w:rsid w:val="00E05143"/>
    <w:rsid w:val="00E0571F"/>
    <w:rsid w:val="00E057B9"/>
    <w:rsid w:val="00E05CCB"/>
    <w:rsid w:val="00E05DA5"/>
    <w:rsid w:val="00E05DB1"/>
    <w:rsid w:val="00E05DFD"/>
    <w:rsid w:val="00E06016"/>
    <w:rsid w:val="00E0627B"/>
    <w:rsid w:val="00E06416"/>
    <w:rsid w:val="00E06612"/>
    <w:rsid w:val="00E06907"/>
    <w:rsid w:val="00E0695C"/>
    <w:rsid w:val="00E06A02"/>
    <w:rsid w:val="00E06B08"/>
    <w:rsid w:val="00E06BE2"/>
    <w:rsid w:val="00E071EA"/>
    <w:rsid w:val="00E0759A"/>
    <w:rsid w:val="00E076C7"/>
    <w:rsid w:val="00E076CC"/>
    <w:rsid w:val="00E0775E"/>
    <w:rsid w:val="00E07C7A"/>
    <w:rsid w:val="00E07D30"/>
    <w:rsid w:val="00E07EC5"/>
    <w:rsid w:val="00E07F39"/>
    <w:rsid w:val="00E10370"/>
    <w:rsid w:val="00E103F3"/>
    <w:rsid w:val="00E104E2"/>
    <w:rsid w:val="00E10894"/>
    <w:rsid w:val="00E10902"/>
    <w:rsid w:val="00E10C58"/>
    <w:rsid w:val="00E10E9F"/>
    <w:rsid w:val="00E10F1C"/>
    <w:rsid w:val="00E112DB"/>
    <w:rsid w:val="00E117EF"/>
    <w:rsid w:val="00E11CF8"/>
    <w:rsid w:val="00E1223C"/>
    <w:rsid w:val="00E124FB"/>
    <w:rsid w:val="00E127CE"/>
    <w:rsid w:val="00E128D7"/>
    <w:rsid w:val="00E12A8B"/>
    <w:rsid w:val="00E12B17"/>
    <w:rsid w:val="00E12D63"/>
    <w:rsid w:val="00E12DB0"/>
    <w:rsid w:val="00E133FA"/>
    <w:rsid w:val="00E13495"/>
    <w:rsid w:val="00E13AA4"/>
    <w:rsid w:val="00E13DCE"/>
    <w:rsid w:val="00E13FBE"/>
    <w:rsid w:val="00E140E3"/>
    <w:rsid w:val="00E1433E"/>
    <w:rsid w:val="00E1467F"/>
    <w:rsid w:val="00E147BD"/>
    <w:rsid w:val="00E14C63"/>
    <w:rsid w:val="00E14DBF"/>
    <w:rsid w:val="00E150B6"/>
    <w:rsid w:val="00E151C0"/>
    <w:rsid w:val="00E157BA"/>
    <w:rsid w:val="00E157D5"/>
    <w:rsid w:val="00E15865"/>
    <w:rsid w:val="00E158F4"/>
    <w:rsid w:val="00E16164"/>
    <w:rsid w:val="00E16312"/>
    <w:rsid w:val="00E163B6"/>
    <w:rsid w:val="00E163C5"/>
    <w:rsid w:val="00E1658D"/>
    <w:rsid w:val="00E1668F"/>
    <w:rsid w:val="00E16768"/>
    <w:rsid w:val="00E16966"/>
    <w:rsid w:val="00E1697B"/>
    <w:rsid w:val="00E169BB"/>
    <w:rsid w:val="00E16BE8"/>
    <w:rsid w:val="00E16C20"/>
    <w:rsid w:val="00E16D75"/>
    <w:rsid w:val="00E17254"/>
    <w:rsid w:val="00E172F0"/>
    <w:rsid w:val="00E173CF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660"/>
    <w:rsid w:val="00E21D0A"/>
    <w:rsid w:val="00E220BF"/>
    <w:rsid w:val="00E22B9B"/>
    <w:rsid w:val="00E2376D"/>
    <w:rsid w:val="00E2378C"/>
    <w:rsid w:val="00E23970"/>
    <w:rsid w:val="00E23CEE"/>
    <w:rsid w:val="00E23DE1"/>
    <w:rsid w:val="00E240CF"/>
    <w:rsid w:val="00E24269"/>
    <w:rsid w:val="00E2460E"/>
    <w:rsid w:val="00E24956"/>
    <w:rsid w:val="00E24B7C"/>
    <w:rsid w:val="00E24E7F"/>
    <w:rsid w:val="00E24E87"/>
    <w:rsid w:val="00E25480"/>
    <w:rsid w:val="00E25737"/>
    <w:rsid w:val="00E258C6"/>
    <w:rsid w:val="00E25A2A"/>
    <w:rsid w:val="00E25A73"/>
    <w:rsid w:val="00E25B68"/>
    <w:rsid w:val="00E25E93"/>
    <w:rsid w:val="00E25ED0"/>
    <w:rsid w:val="00E26137"/>
    <w:rsid w:val="00E2620A"/>
    <w:rsid w:val="00E263C0"/>
    <w:rsid w:val="00E26983"/>
    <w:rsid w:val="00E26AE2"/>
    <w:rsid w:val="00E26FF6"/>
    <w:rsid w:val="00E27029"/>
    <w:rsid w:val="00E27355"/>
    <w:rsid w:val="00E27680"/>
    <w:rsid w:val="00E276C0"/>
    <w:rsid w:val="00E2770A"/>
    <w:rsid w:val="00E27A37"/>
    <w:rsid w:val="00E304B2"/>
    <w:rsid w:val="00E3055E"/>
    <w:rsid w:val="00E30A56"/>
    <w:rsid w:val="00E30B09"/>
    <w:rsid w:val="00E30DF2"/>
    <w:rsid w:val="00E30F7A"/>
    <w:rsid w:val="00E3142E"/>
    <w:rsid w:val="00E31940"/>
    <w:rsid w:val="00E31D33"/>
    <w:rsid w:val="00E31ED4"/>
    <w:rsid w:val="00E32355"/>
    <w:rsid w:val="00E325E1"/>
    <w:rsid w:val="00E326AB"/>
    <w:rsid w:val="00E326B1"/>
    <w:rsid w:val="00E32880"/>
    <w:rsid w:val="00E328BE"/>
    <w:rsid w:val="00E32999"/>
    <w:rsid w:val="00E329B4"/>
    <w:rsid w:val="00E32A85"/>
    <w:rsid w:val="00E32E6A"/>
    <w:rsid w:val="00E3348C"/>
    <w:rsid w:val="00E334AB"/>
    <w:rsid w:val="00E33634"/>
    <w:rsid w:val="00E33B70"/>
    <w:rsid w:val="00E343E6"/>
    <w:rsid w:val="00E344A2"/>
    <w:rsid w:val="00E3466D"/>
    <w:rsid w:val="00E34800"/>
    <w:rsid w:val="00E348A2"/>
    <w:rsid w:val="00E34A00"/>
    <w:rsid w:val="00E34FB1"/>
    <w:rsid w:val="00E35341"/>
    <w:rsid w:val="00E35453"/>
    <w:rsid w:val="00E35648"/>
    <w:rsid w:val="00E3569E"/>
    <w:rsid w:val="00E356F6"/>
    <w:rsid w:val="00E35720"/>
    <w:rsid w:val="00E3582C"/>
    <w:rsid w:val="00E35B27"/>
    <w:rsid w:val="00E35D21"/>
    <w:rsid w:val="00E361D2"/>
    <w:rsid w:val="00E3691E"/>
    <w:rsid w:val="00E36BED"/>
    <w:rsid w:val="00E36CAA"/>
    <w:rsid w:val="00E36DEC"/>
    <w:rsid w:val="00E3710B"/>
    <w:rsid w:val="00E374A2"/>
    <w:rsid w:val="00E374E5"/>
    <w:rsid w:val="00E37590"/>
    <w:rsid w:val="00E376CA"/>
    <w:rsid w:val="00E37E05"/>
    <w:rsid w:val="00E37E08"/>
    <w:rsid w:val="00E37F17"/>
    <w:rsid w:val="00E37F2F"/>
    <w:rsid w:val="00E4000E"/>
    <w:rsid w:val="00E404DD"/>
    <w:rsid w:val="00E409C0"/>
    <w:rsid w:val="00E40AFC"/>
    <w:rsid w:val="00E40CF7"/>
    <w:rsid w:val="00E412E4"/>
    <w:rsid w:val="00E4139E"/>
    <w:rsid w:val="00E4158C"/>
    <w:rsid w:val="00E4169B"/>
    <w:rsid w:val="00E41846"/>
    <w:rsid w:val="00E41871"/>
    <w:rsid w:val="00E418AE"/>
    <w:rsid w:val="00E41BD2"/>
    <w:rsid w:val="00E41D6C"/>
    <w:rsid w:val="00E41E92"/>
    <w:rsid w:val="00E42082"/>
    <w:rsid w:val="00E42114"/>
    <w:rsid w:val="00E426FF"/>
    <w:rsid w:val="00E42C27"/>
    <w:rsid w:val="00E4306F"/>
    <w:rsid w:val="00E4327B"/>
    <w:rsid w:val="00E43B9E"/>
    <w:rsid w:val="00E43E90"/>
    <w:rsid w:val="00E44186"/>
    <w:rsid w:val="00E4437A"/>
    <w:rsid w:val="00E4459F"/>
    <w:rsid w:val="00E448F9"/>
    <w:rsid w:val="00E44E4A"/>
    <w:rsid w:val="00E44F72"/>
    <w:rsid w:val="00E4515F"/>
    <w:rsid w:val="00E45796"/>
    <w:rsid w:val="00E45B88"/>
    <w:rsid w:val="00E45BD5"/>
    <w:rsid w:val="00E45CCE"/>
    <w:rsid w:val="00E45D58"/>
    <w:rsid w:val="00E45FAE"/>
    <w:rsid w:val="00E46164"/>
    <w:rsid w:val="00E46740"/>
    <w:rsid w:val="00E46A17"/>
    <w:rsid w:val="00E46C1D"/>
    <w:rsid w:val="00E47387"/>
    <w:rsid w:val="00E47621"/>
    <w:rsid w:val="00E5040D"/>
    <w:rsid w:val="00E508DE"/>
    <w:rsid w:val="00E50B49"/>
    <w:rsid w:val="00E50BB1"/>
    <w:rsid w:val="00E5145D"/>
    <w:rsid w:val="00E51660"/>
    <w:rsid w:val="00E5184E"/>
    <w:rsid w:val="00E51C30"/>
    <w:rsid w:val="00E51E2A"/>
    <w:rsid w:val="00E520BC"/>
    <w:rsid w:val="00E523C9"/>
    <w:rsid w:val="00E524AE"/>
    <w:rsid w:val="00E527E5"/>
    <w:rsid w:val="00E52889"/>
    <w:rsid w:val="00E52A35"/>
    <w:rsid w:val="00E52BFB"/>
    <w:rsid w:val="00E52D0E"/>
    <w:rsid w:val="00E52ECC"/>
    <w:rsid w:val="00E532EF"/>
    <w:rsid w:val="00E53442"/>
    <w:rsid w:val="00E53693"/>
    <w:rsid w:val="00E53B19"/>
    <w:rsid w:val="00E53C9C"/>
    <w:rsid w:val="00E5409F"/>
    <w:rsid w:val="00E542CD"/>
    <w:rsid w:val="00E544B2"/>
    <w:rsid w:val="00E5460D"/>
    <w:rsid w:val="00E5461B"/>
    <w:rsid w:val="00E5465E"/>
    <w:rsid w:val="00E54887"/>
    <w:rsid w:val="00E5499C"/>
    <w:rsid w:val="00E54A40"/>
    <w:rsid w:val="00E54B14"/>
    <w:rsid w:val="00E54CCD"/>
    <w:rsid w:val="00E54D08"/>
    <w:rsid w:val="00E54DD0"/>
    <w:rsid w:val="00E555FE"/>
    <w:rsid w:val="00E55AD8"/>
    <w:rsid w:val="00E55E17"/>
    <w:rsid w:val="00E55EDA"/>
    <w:rsid w:val="00E56173"/>
    <w:rsid w:val="00E57402"/>
    <w:rsid w:val="00E5760B"/>
    <w:rsid w:val="00E57C65"/>
    <w:rsid w:val="00E60065"/>
    <w:rsid w:val="00E601B2"/>
    <w:rsid w:val="00E60248"/>
    <w:rsid w:val="00E6062D"/>
    <w:rsid w:val="00E6063C"/>
    <w:rsid w:val="00E60C61"/>
    <w:rsid w:val="00E60CC6"/>
    <w:rsid w:val="00E60D30"/>
    <w:rsid w:val="00E61211"/>
    <w:rsid w:val="00E614AF"/>
    <w:rsid w:val="00E61B83"/>
    <w:rsid w:val="00E61BDA"/>
    <w:rsid w:val="00E61F4B"/>
    <w:rsid w:val="00E61FED"/>
    <w:rsid w:val="00E62163"/>
    <w:rsid w:val="00E62167"/>
    <w:rsid w:val="00E6236C"/>
    <w:rsid w:val="00E62410"/>
    <w:rsid w:val="00E6264D"/>
    <w:rsid w:val="00E626A1"/>
    <w:rsid w:val="00E62A44"/>
    <w:rsid w:val="00E62C26"/>
    <w:rsid w:val="00E63067"/>
    <w:rsid w:val="00E63993"/>
    <w:rsid w:val="00E63B72"/>
    <w:rsid w:val="00E64361"/>
    <w:rsid w:val="00E644B0"/>
    <w:rsid w:val="00E6468A"/>
    <w:rsid w:val="00E6477F"/>
    <w:rsid w:val="00E65358"/>
    <w:rsid w:val="00E65405"/>
    <w:rsid w:val="00E6596C"/>
    <w:rsid w:val="00E659F1"/>
    <w:rsid w:val="00E65BFC"/>
    <w:rsid w:val="00E65EC2"/>
    <w:rsid w:val="00E663EA"/>
    <w:rsid w:val="00E6651F"/>
    <w:rsid w:val="00E66759"/>
    <w:rsid w:val="00E66827"/>
    <w:rsid w:val="00E66BED"/>
    <w:rsid w:val="00E66F6D"/>
    <w:rsid w:val="00E67E37"/>
    <w:rsid w:val="00E67F13"/>
    <w:rsid w:val="00E70312"/>
    <w:rsid w:val="00E7092A"/>
    <w:rsid w:val="00E70AA9"/>
    <w:rsid w:val="00E70ABD"/>
    <w:rsid w:val="00E70AE1"/>
    <w:rsid w:val="00E70AF7"/>
    <w:rsid w:val="00E70E7C"/>
    <w:rsid w:val="00E70F7A"/>
    <w:rsid w:val="00E7105C"/>
    <w:rsid w:val="00E710E2"/>
    <w:rsid w:val="00E712EC"/>
    <w:rsid w:val="00E71376"/>
    <w:rsid w:val="00E71806"/>
    <w:rsid w:val="00E71C39"/>
    <w:rsid w:val="00E71D1C"/>
    <w:rsid w:val="00E71D5A"/>
    <w:rsid w:val="00E71ED2"/>
    <w:rsid w:val="00E724CB"/>
    <w:rsid w:val="00E72901"/>
    <w:rsid w:val="00E729D5"/>
    <w:rsid w:val="00E73046"/>
    <w:rsid w:val="00E732D4"/>
    <w:rsid w:val="00E736D8"/>
    <w:rsid w:val="00E73737"/>
    <w:rsid w:val="00E73842"/>
    <w:rsid w:val="00E738B4"/>
    <w:rsid w:val="00E739F5"/>
    <w:rsid w:val="00E73BBC"/>
    <w:rsid w:val="00E73C61"/>
    <w:rsid w:val="00E74163"/>
    <w:rsid w:val="00E7472A"/>
    <w:rsid w:val="00E74769"/>
    <w:rsid w:val="00E74D1C"/>
    <w:rsid w:val="00E7516C"/>
    <w:rsid w:val="00E75445"/>
    <w:rsid w:val="00E7569F"/>
    <w:rsid w:val="00E75AAF"/>
    <w:rsid w:val="00E75D26"/>
    <w:rsid w:val="00E75DEC"/>
    <w:rsid w:val="00E76077"/>
    <w:rsid w:val="00E761B8"/>
    <w:rsid w:val="00E764A8"/>
    <w:rsid w:val="00E76503"/>
    <w:rsid w:val="00E76616"/>
    <w:rsid w:val="00E7699C"/>
    <w:rsid w:val="00E76B49"/>
    <w:rsid w:val="00E76F75"/>
    <w:rsid w:val="00E770E6"/>
    <w:rsid w:val="00E77372"/>
    <w:rsid w:val="00E7786D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758"/>
    <w:rsid w:val="00E819CC"/>
    <w:rsid w:val="00E819D0"/>
    <w:rsid w:val="00E81BB7"/>
    <w:rsid w:val="00E8227C"/>
    <w:rsid w:val="00E824AA"/>
    <w:rsid w:val="00E82994"/>
    <w:rsid w:val="00E82B97"/>
    <w:rsid w:val="00E82E74"/>
    <w:rsid w:val="00E8344E"/>
    <w:rsid w:val="00E836E3"/>
    <w:rsid w:val="00E838A8"/>
    <w:rsid w:val="00E8399C"/>
    <w:rsid w:val="00E83C0D"/>
    <w:rsid w:val="00E83C7D"/>
    <w:rsid w:val="00E83D91"/>
    <w:rsid w:val="00E83E43"/>
    <w:rsid w:val="00E84461"/>
    <w:rsid w:val="00E84871"/>
    <w:rsid w:val="00E84A01"/>
    <w:rsid w:val="00E84B63"/>
    <w:rsid w:val="00E84CCF"/>
    <w:rsid w:val="00E85314"/>
    <w:rsid w:val="00E85513"/>
    <w:rsid w:val="00E8555C"/>
    <w:rsid w:val="00E857E4"/>
    <w:rsid w:val="00E8594E"/>
    <w:rsid w:val="00E85A54"/>
    <w:rsid w:val="00E85CCB"/>
    <w:rsid w:val="00E85D79"/>
    <w:rsid w:val="00E85FB3"/>
    <w:rsid w:val="00E8604A"/>
    <w:rsid w:val="00E86B5E"/>
    <w:rsid w:val="00E86BD6"/>
    <w:rsid w:val="00E86D87"/>
    <w:rsid w:val="00E871B6"/>
    <w:rsid w:val="00E8725D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15F9"/>
    <w:rsid w:val="00E9168D"/>
    <w:rsid w:val="00E919AB"/>
    <w:rsid w:val="00E91A05"/>
    <w:rsid w:val="00E91C43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6D0"/>
    <w:rsid w:val="00E93DFE"/>
    <w:rsid w:val="00E9454C"/>
    <w:rsid w:val="00E949BE"/>
    <w:rsid w:val="00E94DEB"/>
    <w:rsid w:val="00E94DF7"/>
    <w:rsid w:val="00E94F7C"/>
    <w:rsid w:val="00E95115"/>
    <w:rsid w:val="00E9589B"/>
    <w:rsid w:val="00E95B67"/>
    <w:rsid w:val="00E95FE4"/>
    <w:rsid w:val="00E9601A"/>
    <w:rsid w:val="00E9602C"/>
    <w:rsid w:val="00E960EE"/>
    <w:rsid w:val="00E967B9"/>
    <w:rsid w:val="00E969F7"/>
    <w:rsid w:val="00E96B4B"/>
    <w:rsid w:val="00E96DA3"/>
    <w:rsid w:val="00E9717B"/>
    <w:rsid w:val="00E978EF"/>
    <w:rsid w:val="00EA016B"/>
    <w:rsid w:val="00EA0238"/>
    <w:rsid w:val="00EA026E"/>
    <w:rsid w:val="00EA0398"/>
    <w:rsid w:val="00EA0750"/>
    <w:rsid w:val="00EA0AC9"/>
    <w:rsid w:val="00EA0BA1"/>
    <w:rsid w:val="00EA0C4C"/>
    <w:rsid w:val="00EA1112"/>
    <w:rsid w:val="00EA112C"/>
    <w:rsid w:val="00EA1353"/>
    <w:rsid w:val="00EA142C"/>
    <w:rsid w:val="00EA1673"/>
    <w:rsid w:val="00EA1E5E"/>
    <w:rsid w:val="00EA1F04"/>
    <w:rsid w:val="00EA24C5"/>
    <w:rsid w:val="00EA28CE"/>
    <w:rsid w:val="00EA297B"/>
    <w:rsid w:val="00EA2DC0"/>
    <w:rsid w:val="00EA2F5C"/>
    <w:rsid w:val="00EA329F"/>
    <w:rsid w:val="00EA32BD"/>
    <w:rsid w:val="00EA3306"/>
    <w:rsid w:val="00EA331F"/>
    <w:rsid w:val="00EA3483"/>
    <w:rsid w:val="00EA3854"/>
    <w:rsid w:val="00EA38D7"/>
    <w:rsid w:val="00EA3C4B"/>
    <w:rsid w:val="00EA3F8D"/>
    <w:rsid w:val="00EA42F2"/>
    <w:rsid w:val="00EA46B4"/>
    <w:rsid w:val="00EA47B0"/>
    <w:rsid w:val="00EA4A90"/>
    <w:rsid w:val="00EA4BB7"/>
    <w:rsid w:val="00EA542E"/>
    <w:rsid w:val="00EA54E4"/>
    <w:rsid w:val="00EA557B"/>
    <w:rsid w:val="00EA5676"/>
    <w:rsid w:val="00EA5F96"/>
    <w:rsid w:val="00EA6353"/>
    <w:rsid w:val="00EA644E"/>
    <w:rsid w:val="00EA6743"/>
    <w:rsid w:val="00EA6783"/>
    <w:rsid w:val="00EA681F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9EB"/>
    <w:rsid w:val="00EB0CFA"/>
    <w:rsid w:val="00EB0E5A"/>
    <w:rsid w:val="00EB0FA9"/>
    <w:rsid w:val="00EB0FC7"/>
    <w:rsid w:val="00EB12F5"/>
    <w:rsid w:val="00EB160B"/>
    <w:rsid w:val="00EB1D6D"/>
    <w:rsid w:val="00EB2216"/>
    <w:rsid w:val="00EB23D8"/>
    <w:rsid w:val="00EB2AB1"/>
    <w:rsid w:val="00EB2BD9"/>
    <w:rsid w:val="00EB2CA5"/>
    <w:rsid w:val="00EB2D2A"/>
    <w:rsid w:val="00EB2F1C"/>
    <w:rsid w:val="00EB2FE0"/>
    <w:rsid w:val="00EB30F6"/>
    <w:rsid w:val="00EB3159"/>
    <w:rsid w:val="00EB3684"/>
    <w:rsid w:val="00EB3725"/>
    <w:rsid w:val="00EB3777"/>
    <w:rsid w:val="00EB39E8"/>
    <w:rsid w:val="00EB3A82"/>
    <w:rsid w:val="00EB3C66"/>
    <w:rsid w:val="00EB3DFD"/>
    <w:rsid w:val="00EB42E3"/>
    <w:rsid w:val="00EB46A7"/>
    <w:rsid w:val="00EB4930"/>
    <w:rsid w:val="00EB49E6"/>
    <w:rsid w:val="00EB4B34"/>
    <w:rsid w:val="00EB4C68"/>
    <w:rsid w:val="00EB4C6C"/>
    <w:rsid w:val="00EB4CC7"/>
    <w:rsid w:val="00EB540E"/>
    <w:rsid w:val="00EB5500"/>
    <w:rsid w:val="00EB5775"/>
    <w:rsid w:val="00EB60D7"/>
    <w:rsid w:val="00EB635B"/>
    <w:rsid w:val="00EB63C1"/>
    <w:rsid w:val="00EB63D2"/>
    <w:rsid w:val="00EB682D"/>
    <w:rsid w:val="00EB6C10"/>
    <w:rsid w:val="00EB6F0A"/>
    <w:rsid w:val="00EB708C"/>
    <w:rsid w:val="00EB773C"/>
    <w:rsid w:val="00EC006B"/>
    <w:rsid w:val="00EC01E1"/>
    <w:rsid w:val="00EC0697"/>
    <w:rsid w:val="00EC081E"/>
    <w:rsid w:val="00EC09F8"/>
    <w:rsid w:val="00EC0BC5"/>
    <w:rsid w:val="00EC1154"/>
    <w:rsid w:val="00EC12FB"/>
    <w:rsid w:val="00EC1E1A"/>
    <w:rsid w:val="00EC24C9"/>
    <w:rsid w:val="00EC2624"/>
    <w:rsid w:val="00EC2A12"/>
    <w:rsid w:val="00EC2B6C"/>
    <w:rsid w:val="00EC3027"/>
    <w:rsid w:val="00EC3235"/>
    <w:rsid w:val="00EC3420"/>
    <w:rsid w:val="00EC344A"/>
    <w:rsid w:val="00EC3AA8"/>
    <w:rsid w:val="00EC3B51"/>
    <w:rsid w:val="00EC3E60"/>
    <w:rsid w:val="00EC4068"/>
    <w:rsid w:val="00EC412E"/>
    <w:rsid w:val="00EC4464"/>
    <w:rsid w:val="00EC492E"/>
    <w:rsid w:val="00EC4964"/>
    <w:rsid w:val="00EC4B60"/>
    <w:rsid w:val="00EC4C68"/>
    <w:rsid w:val="00EC564E"/>
    <w:rsid w:val="00EC5856"/>
    <w:rsid w:val="00EC5992"/>
    <w:rsid w:val="00EC5DA4"/>
    <w:rsid w:val="00EC5E77"/>
    <w:rsid w:val="00EC6032"/>
    <w:rsid w:val="00EC6154"/>
    <w:rsid w:val="00EC62F8"/>
    <w:rsid w:val="00EC6364"/>
    <w:rsid w:val="00EC6719"/>
    <w:rsid w:val="00EC688A"/>
    <w:rsid w:val="00EC6946"/>
    <w:rsid w:val="00EC6AAA"/>
    <w:rsid w:val="00EC6BE6"/>
    <w:rsid w:val="00EC6E48"/>
    <w:rsid w:val="00EC7350"/>
    <w:rsid w:val="00EC765C"/>
    <w:rsid w:val="00EC7CFB"/>
    <w:rsid w:val="00EC7E73"/>
    <w:rsid w:val="00ED0012"/>
    <w:rsid w:val="00ED0052"/>
    <w:rsid w:val="00ED057F"/>
    <w:rsid w:val="00ED0720"/>
    <w:rsid w:val="00ED07DC"/>
    <w:rsid w:val="00ED0976"/>
    <w:rsid w:val="00ED1029"/>
    <w:rsid w:val="00ED107B"/>
    <w:rsid w:val="00ED1130"/>
    <w:rsid w:val="00ED1182"/>
    <w:rsid w:val="00ED161D"/>
    <w:rsid w:val="00ED1C78"/>
    <w:rsid w:val="00ED221E"/>
    <w:rsid w:val="00ED2275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A58"/>
    <w:rsid w:val="00ED4AEB"/>
    <w:rsid w:val="00ED50E1"/>
    <w:rsid w:val="00ED5695"/>
    <w:rsid w:val="00ED59BD"/>
    <w:rsid w:val="00ED5A31"/>
    <w:rsid w:val="00ED5D7F"/>
    <w:rsid w:val="00ED61F3"/>
    <w:rsid w:val="00ED6786"/>
    <w:rsid w:val="00ED69CD"/>
    <w:rsid w:val="00ED6EB2"/>
    <w:rsid w:val="00ED6ED6"/>
    <w:rsid w:val="00ED7479"/>
    <w:rsid w:val="00ED747C"/>
    <w:rsid w:val="00ED7672"/>
    <w:rsid w:val="00ED7689"/>
    <w:rsid w:val="00ED77CF"/>
    <w:rsid w:val="00ED785E"/>
    <w:rsid w:val="00ED797A"/>
    <w:rsid w:val="00ED7B17"/>
    <w:rsid w:val="00ED7F9F"/>
    <w:rsid w:val="00EE04C5"/>
    <w:rsid w:val="00EE0511"/>
    <w:rsid w:val="00EE0984"/>
    <w:rsid w:val="00EE1783"/>
    <w:rsid w:val="00EE1BD8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2EA3"/>
    <w:rsid w:val="00EE32A5"/>
    <w:rsid w:val="00EE3C43"/>
    <w:rsid w:val="00EE415A"/>
    <w:rsid w:val="00EE4699"/>
    <w:rsid w:val="00EE47CE"/>
    <w:rsid w:val="00EE4C20"/>
    <w:rsid w:val="00EE50BD"/>
    <w:rsid w:val="00EE553D"/>
    <w:rsid w:val="00EE556E"/>
    <w:rsid w:val="00EE5B3E"/>
    <w:rsid w:val="00EE62CE"/>
    <w:rsid w:val="00EE652E"/>
    <w:rsid w:val="00EE6682"/>
    <w:rsid w:val="00EE6A5D"/>
    <w:rsid w:val="00EE7143"/>
    <w:rsid w:val="00EE742B"/>
    <w:rsid w:val="00EE7510"/>
    <w:rsid w:val="00EE751B"/>
    <w:rsid w:val="00EE75D3"/>
    <w:rsid w:val="00EE7632"/>
    <w:rsid w:val="00EE7888"/>
    <w:rsid w:val="00EE7E88"/>
    <w:rsid w:val="00EF017E"/>
    <w:rsid w:val="00EF01A2"/>
    <w:rsid w:val="00EF049C"/>
    <w:rsid w:val="00EF07EA"/>
    <w:rsid w:val="00EF0D7E"/>
    <w:rsid w:val="00EF1B04"/>
    <w:rsid w:val="00EF1BE1"/>
    <w:rsid w:val="00EF20E2"/>
    <w:rsid w:val="00EF21F5"/>
    <w:rsid w:val="00EF2816"/>
    <w:rsid w:val="00EF3109"/>
    <w:rsid w:val="00EF322D"/>
    <w:rsid w:val="00EF3A43"/>
    <w:rsid w:val="00EF3DBB"/>
    <w:rsid w:val="00EF3DDD"/>
    <w:rsid w:val="00EF3F35"/>
    <w:rsid w:val="00EF40B1"/>
    <w:rsid w:val="00EF416F"/>
    <w:rsid w:val="00EF4302"/>
    <w:rsid w:val="00EF43F5"/>
    <w:rsid w:val="00EF476F"/>
    <w:rsid w:val="00EF4DA3"/>
    <w:rsid w:val="00EF4E88"/>
    <w:rsid w:val="00EF4EB5"/>
    <w:rsid w:val="00EF50A3"/>
    <w:rsid w:val="00EF50A5"/>
    <w:rsid w:val="00EF53EA"/>
    <w:rsid w:val="00EF53F2"/>
    <w:rsid w:val="00EF5532"/>
    <w:rsid w:val="00EF58AA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199"/>
    <w:rsid w:val="00F0063D"/>
    <w:rsid w:val="00F0073C"/>
    <w:rsid w:val="00F00BC0"/>
    <w:rsid w:val="00F00F7B"/>
    <w:rsid w:val="00F0107C"/>
    <w:rsid w:val="00F01496"/>
    <w:rsid w:val="00F017F7"/>
    <w:rsid w:val="00F01911"/>
    <w:rsid w:val="00F0233B"/>
    <w:rsid w:val="00F0245D"/>
    <w:rsid w:val="00F026B1"/>
    <w:rsid w:val="00F03162"/>
    <w:rsid w:val="00F031AB"/>
    <w:rsid w:val="00F0328E"/>
    <w:rsid w:val="00F0373C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BF5"/>
    <w:rsid w:val="00F05C00"/>
    <w:rsid w:val="00F05E17"/>
    <w:rsid w:val="00F05F9F"/>
    <w:rsid w:val="00F0634C"/>
    <w:rsid w:val="00F067C7"/>
    <w:rsid w:val="00F0694E"/>
    <w:rsid w:val="00F075D7"/>
    <w:rsid w:val="00F0760E"/>
    <w:rsid w:val="00F07C4B"/>
    <w:rsid w:val="00F1017C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5D2"/>
    <w:rsid w:val="00F12935"/>
    <w:rsid w:val="00F12D81"/>
    <w:rsid w:val="00F12E4E"/>
    <w:rsid w:val="00F12E94"/>
    <w:rsid w:val="00F12EFC"/>
    <w:rsid w:val="00F13300"/>
    <w:rsid w:val="00F13B5B"/>
    <w:rsid w:val="00F13E03"/>
    <w:rsid w:val="00F13E85"/>
    <w:rsid w:val="00F13F75"/>
    <w:rsid w:val="00F140FC"/>
    <w:rsid w:val="00F14453"/>
    <w:rsid w:val="00F1459C"/>
    <w:rsid w:val="00F14656"/>
    <w:rsid w:val="00F147B3"/>
    <w:rsid w:val="00F147B7"/>
    <w:rsid w:val="00F14A61"/>
    <w:rsid w:val="00F14AE3"/>
    <w:rsid w:val="00F14CE7"/>
    <w:rsid w:val="00F14E99"/>
    <w:rsid w:val="00F14EDB"/>
    <w:rsid w:val="00F15275"/>
    <w:rsid w:val="00F15451"/>
    <w:rsid w:val="00F15BCB"/>
    <w:rsid w:val="00F15D0E"/>
    <w:rsid w:val="00F15D49"/>
    <w:rsid w:val="00F15FF6"/>
    <w:rsid w:val="00F16046"/>
    <w:rsid w:val="00F16196"/>
    <w:rsid w:val="00F16969"/>
    <w:rsid w:val="00F16FD5"/>
    <w:rsid w:val="00F170BC"/>
    <w:rsid w:val="00F173EC"/>
    <w:rsid w:val="00F17873"/>
    <w:rsid w:val="00F17B55"/>
    <w:rsid w:val="00F2000C"/>
    <w:rsid w:val="00F202DE"/>
    <w:rsid w:val="00F2036E"/>
    <w:rsid w:val="00F20B0B"/>
    <w:rsid w:val="00F20CA0"/>
    <w:rsid w:val="00F20DE3"/>
    <w:rsid w:val="00F21054"/>
    <w:rsid w:val="00F212B2"/>
    <w:rsid w:val="00F2137D"/>
    <w:rsid w:val="00F21686"/>
    <w:rsid w:val="00F2179A"/>
    <w:rsid w:val="00F21E89"/>
    <w:rsid w:val="00F22372"/>
    <w:rsid w:val="00F22458"/>
    <w:rsid w:val="00F228AD"/>
    <w:rsid w:val="00F22951"/>
    <w:rsid w:val="00F22A98"/>
    <w:rsid w:val="00F2327A"/>
    <w:rsid w:val="00F2335E"/>
    <w:rsid w:val="00F237DE"/>
    <w:rsid w:val="00F239CD"/>
    <w:rsid w:val="00F23A6F"/>
    <w:rsid w:val="00F23AF1"/>
    <w:rsid w:val="00F23F26"/>
    <w:rsid w:val="00F24111"/>
    <w:rsid w:val="00F24187"/>
    <w:rsid w:val="00F24239"/>
    <w:rsid w:val="00F24CD0"/>
    <w:rsid w:val="00F24D3E"/>
    <w:rsid w:val="00F24EAF"/>
    <w:rsid w:val="00F25085"/>
    <w:rsid w:val="00F25A81"/>
    <w:rsid w:val="00F25C3B"/>
    <w:rsid w:val="00F25F3C"/>
    <w:rsid w:val="00F26305"/>
    <w:rsid w:val="00F26310"/>
    <w:rsid w:val="00F264B0"/>
    <w:rsid w:val="00F2662B"/>
    <w:rsid w:val="00F26B7C"/>
    <w:rsid w:val="00F26D14"/>
    <w:rsid w:val="00F270E7"/>
    <w:rsid w:val="00F27113"/>
    <w:rsid w:val="00F27175"/>
    <w:rsid w:val="00F2798C"/>
    <w:rsid w:val="00F27BDB"/>
    <w:rsid w:val="00F27C83"/>
    <w:rsid w:val="00F27FF2"/>
    <w:rsid w:val="00F3006C"/>
    <w:rsid w:val="00F302BE"/>
    <w:rsid w:val="00F304D0"/>
    <w:rsid w:val="00F3067E"/>
    <w:rsid w:val="00F30951"/>
    <w:rsid w:val="00F30ACB"/>
    <w:rsid w:val="00F312CE"/>
    <w:rsid w:val="00F31FF8"/>
    <w:rsid w:val="00F32038"/>
    <w:rsid w:val="00F32040"/>
    <w:rsid w:val="00F3235E"/>
    <w:rsid w:val="00F324DA"/>
    <w:rsid w:val="00F32632"/>
    <w:rsid w:val="00F32741"/>
    <w:rsid w:val="00F3281C"/>
    <w:rsid w:val="00F328C5"/>
    <w:rsid w:val="00F32DB2"/>
    <w:rsid w:val="00F333ED"/>
    <w:rsid w:val="00F3347D"/>
    <w:rsid w:val="00F33C81"/>
    <w:rsid w:val="00F33E57"/>
    <w:rsid w:val="00F3446A"/>
    <w:rsid w:val="00F34619"/>
    <w:rsid w:val="00F3462F"/>
    <w:rsid w:val="00F349E1"/>
    <w:rsid w:val="00F351FB"/>
    <w:rsid w:val="00F352B0"/>
    <w:rsid w:val="00F354CF"/>
    <w:rsid w:val="00F3560E"/>
    <w:rsid w:val="00F35868"/>
    <w:rsid w:val="00F3587E"/>
    <w:rsid w:val="00F35A7C"/>
    <w:rsid w:val="00F35C78"/>
    <w:rsid w:val="00F35F9E"/>
    <w:rsid w:val="00F35FFE"/>
    <w:rsid w:val="00F36147"/>
    <w:rsid w:val="00F3622E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00A"/>
    <w:rsid w:val="00F40228"/>
    <w:rsid w:val="00F40406"/>
    <w:rsid w:val="00F404A1"/>
    <w:rsid w:val="00F406DF"/>
    <w:rsid w:val="00F406EE"/>
    <w:rsid w:val="00F40753"/>
    <w:rsid w:val="00F407AE"/>
    <w:rsid w:val="00F40831"/>
    <w:rsid w:val="00F409B5"/>
    <w:rsid w:val="00F4110B"/>
    <w:rsid w:val="00F414CF"/>
    <w:rsid w:val="00F41980"/>
    <w:rsid w:val="00F42087"/>
    <w:rsid w:val="00F42B2F"/>
    <w:rsid w:val="00F430EB"/>
    <w:rsid w:val="00F430FC"/>
    <w:rsid w:val="00F431A3"/>
    <w:rsid w:val="00F4323B"/>
    <w:rsid w:val="00F43669"/>
    <w:rsid w:val="00F43B1C"/>
    <w:rsid w:val="00F43EB3"/>
    <w:rsid w:val="00F43FE7"/>
    <w:rsid w:val="00F44184"/>
    <w:rsid w:val="00F4452C"/>
    <w:rsid w:val="00F446D5"/>
    <w:rsid w:val="00F4508D"/>
    <w:rsid w:val="00F454EF"/>
    <w:rsid w:val="00F454FB"/>
    <w:rsid w:val="00F45670"/>
    <w:rsid w:val="00F457BB"/>
    <w:rsid w:val="00F45B53"/>
    <w:rsid w:val="00F45D31"/>
    <w:rsid w:val="00F45E3D"/>
    <w:rsid w:val="00F45EEA"/>
    <w:rsid w:val="00F45FA4"/>
    <w:rsid w:val="00F4635E"/>
    <w:rsid w:val="00F4647A"/>
    <w:rsid w:val="00F46896"/>
    <w:rsid w:val="00F468AD"/>
    <w:rsid w:val="00F46BE6"/>
    <w:rsid w:val="00F471AA"/>
    <w:rsid w:val="00F471E1"/>
    <w:rsid w:val="00F47571"/>
    <w:rsid w:val="00F477F7"/>
    <w:rsid w:val="00F47901"/>
    <w:rsid w:val="00F47A01"/>
    <w:rsid w:val="00F47BE2"/>
    <w:rsid w:val="00F47C39"/>
    <w:rsid w:val="00F47D7D"/>
    <w:rsid w:val="00F502B2"/>
    <w:rsid w:val="00F503D3"/>
    <w:rsid w:val="00F5098C"/>
    <w:rsid w:val="00F50C70"/>
    <w:rsid w:val="00F51009"/>
    <w:rsid w:val="00F51290"/>
    <w:rsid w:val="00F512FD"/>
    <w:rsid w:val="00F5178C"/>
    <w:rsid w:val="00F51AD7"/>
    <w:rsid w:val="00F51E58"/>
    <w:rsid w:val="00F520C3"/>
    <w:rsid w:val="00F52519"/>
    <w:rsid w:val="00F5316C"/>
    <w:rsid w:val="00F53230"/>
    <w:rsid w:val="00F5376B"/>
    <w:rsid w:val="00F53849"/>
    <w:rsid w:val="00F5396C"/>
    <w:rsid w:val="00F53AB7"/>
    <w:rsid w:val="00F53E2B"/>
    <w:rsid w:val="00F54068"/>
    <w:rsid w:val="00F544C4"/>
    <w:rsid w:val="00F54B85"/>
    <w:rsid w:val="00F54F7F"/>
    <w:rsid w:val="00F551A7"/>
    <w:rsid w:val="00F55730"/>
    <w:rsid w:val="00F55A0C"/>
    <w:rsid w:val="00F56AD7"/>
    <w:rsid w:val="00F56CBE"/>
    <w:rsid w:val="00F571EE"/>
    <w:rsid w:val="00F579F7"/>
    <w:rsid w:val="00F57CA5"/>
    <w:rsid w:val="00F57ED5"/>
    <w:rsid w:val="00F6061F"/>
    <w:rsid w:val="00F60634"/>
    <w:rsid w:val="00F607DF"/>
    <w:rsid w:val="00F609DA"/>
    <w:rsid w:val="00F60C8E"/>
    <w:rsid w:val="00F610BD"/>
    <w:rsid w:val="00F616FD"/>
    <w:rsid w:val="00F61959"/>
    <w:rsid w:val="00F61CBF"/>
    <w:rsid w:val="00F61E8C"/>
    <w:rsid w:val="00F61EF0"/>
    <w:rsid w:val="00F623BE"/>
    <w:rsid w:val="00F6242C"/>
    <w:rsid w:val="00F6246A"/>
    <w:rsid w:val="00F625FD"/>
    <w:rsid w:val="00F6282E"/>
    <w:rsid w:val="00F62945"/>
    <w:rsid w:val="00F62C83"/>
    <w:rsid w:val="00F630AB"/>
    <w:rsid w:val="00F63974"/>
    <w:rsid w:val="00F63E2A"/>
    <w:rsid w:val="00F64050"/>
    <w:rsid w:val="00F6475A"/>
    <w:rsid w:val="00F64E39"/>
    <w:rsid w:val="00F64FF5"/>
    <w:rsid w:val="00F65056"/>
    <w:rsid w:val="00F65299"/>
    <w:rsid w:val="00F653A5"/>
    <w:rsid w:val="00F65402"/>
    <w:rsid w:val="00F655E5"/>
    <w:rsid w:val="00F65649"/>
    <w:rsid w:val="00F65A15"/>
    <w:rsid w:val="00F65F91"/>
    <w:rsid w:val="00F6606A"/>
    <w:rsid w:val="00F666A2"/>
    <w:rsid w:val="00F66782"/>
    <w:rsid w:val="00F667A6"/>
    <w:rsid w:val="00F667F0"/>
    <w:rsid w:val="00F66952"/>
    <w:rsid w:val="00F66C8B"/>
    <w:rsid w:val="00F66E68"/>
    <w:rsid w:val="00F67133"/>
    <w:rsid w:val="00F673BE"/>
    <w:rsid w:val="00F678D7"/>
    <w:rsid w:val="00F67AB3"/>
    <w:rsid w:val="00F702DB"/>
    <w:rsid w:val="00F707F9"/>
    <w:rsid w:val="00F70DF1"/>
    <w:rsid w:val="00F710A1"/>
    <w:rsid w:val="00F713A1"/>
    <w:rsid w:val="00F713E7"/>
    <w:rsid w:val="00F71596"/>
    <w:rsid w:val="00F716A9"/>
    <w:rsid w:val="00F71917"/>
    <w:rsid w:val="00F71C54"/>
    <w:rsid w:val="00F722C9"/>
    <w:rsid w:val="00F72329"/>
    <w:rsid w:val="00F72425"/>
    <w:rsid w:val="00F72836"/>
    <w:rsid w:val="00F72934"/>
    <w:rsid w:val="00F72C96"/>
    <w:rsid w:val="00F72D3A"/>
    <w:rsid w:val="00F72FD9"/>
    <w:rsid w:val="00F73285"/>
    <w:rsid w:val="00F73348"/>
    <w:rsid w:val="00F73509"/>
    <w:rsid w:val="00F738A7"/>
    <w:rsid w:val="00F73B99"/>
    <w:rsid w:val="00F73DEF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1D1"/>
    <w:rsid w:val="00F753DC"/>
    <w:rsid w:val="00F755B0"/>
    <w:rsid w:val="00F755BC"/>
    <w:rsid w:val="00F75692"/>
    <w:rsid w:val="00F75695"/>
    <w:rsid w:val="00F756C1"/>
    <w:rsid w:val="00F75C20"/>
    <w:rsid w:val="00F75CD1"/>
    <w:rsid w:val="00F75EF6"/>
    <w:rsid w:val="00F76046"/>
    <w:rsid w:val="00F76156"/>
    <w:rsid w:val="00F762DD"/>
    <w:rsid w:val="00F7656D"/>
    <w:rsid w:val="00F76769"/>
    <w:rsid w:val="00F76B9B"/>
    <w:rsid w:val="00F76C00"/>
    <w:rsid w:val="00F76D38"/>
    <w:rsid w:val="00F77186"/>
    <w:rsid w:val="00F77910"/>
    <w:rsid w:val="00F77B12"/>
    <w:rsid w:val="00F77D0A"/>
    <w:rsid w:val="00F805D4"/>
    <w:rsid w:val="00F80A79"/>
    <w:rsid w:val="00F80CA5"/>
    <w:rsid w:val="00F80F73"/>
    <w:rsid w:val="00F81225"/>
    <w:rsid w:val="00F812DB"/>
    <w:rsid w:val="00F8145B"/>
    <w:rsid w:val="00F814F9"/>
    <w:rsid w:val="00F81554"/>
    <w:rsid w:val="00F8174D"/>
    <w:rsid w:val="00F81BBD"/>
    <w:rsid w:val="00F81C35"/>
    <w:rsid w:val="00F82021"/>
    <w:rsid w:val="00F82091"/>
    <w:rsid w:val="00F82137"/>
    <w:rsid w:val="00F822B4"/>
    <w:rsid w:val="00F82342"/>
    <w:rsid w:val="00F8282A"/>
    <w:rsid w:val="00F82AD4"/>
    <w:rsid w:val="00F830B9"/>
    <w:rsid w:val="00F83278"/>
    <w:rsid w:val="00F832EB"/>
    <w:rsid w:val="00F83532"/>
    <w:rsid w:val="00F8372F"/>
    <w:rsid w:val="00F83EB4"/>
    <w:rsid w:val="00F840D0"/>
    <w:rsid w:val="00F84616"/>
    <w:rsid w:val="00F849EC"/>
    <w:rsid w:val="00F84A36"/>
    <w:rsid w:val="00F84DE5"/>
    <w:rsid w:val="00F84E00"/>
    <w:rsid w:val="00F84FAA"/>
    <w:rsid w:val="00F84FC0"/>
    <w:rsid w:val="00F853AE"/>
    <w:rsid w:val="00F8563B"/>
    <w:rsid w:val="00F85A0C"/>
    <w:rsid w:val="00F85AA2"/>
    <w:rsid w:val="00F85BA5"/>
    <w:rsid w:val="00F85CA7"/>
    <w:rsid w:val="00F85D22"/>
    <w:rsid w:val="00F85E16"/>
    <w:rsid w:val="00F85F0A"/>
    <w:rsid w:val="00F8603B"/>
    <w:rsid w:val="00F86109"/>
    <w:rsid w:val="00F86145"/>
    <w:rsid w:val="00F862DE"/>
    <w:rsid w:val="00F866DB"/>
    <w:rsid w:val="00F8700E"/>
    <w:rsid w:val="00F87076"/>
    <w:rsid w:val="00F872C2"/>
    <w:rsid w:val="00F874A8"/>
    <w:rsid w:val="00F876C2"/>
    <w:rsid w:val="00F8792E"/>
    <w:rsid w:val="00F87939"/>
    <w:rsid w:val="00F87AAF"/>
    <w:rsid w:val="00F87E9C"/>
    <w:rsid w:val="00F90116"/>
    <w:rsid w:val="00F90203"/>
    <w:rsid w:val="00F902B9"/>
    <w:rsid w:val="00F90520"/>
    <w:rsid w:val="00F9056D"/>
    <w:rsid w:val="00F907AC"/>
    <w:rsid w:val="00F90C56"/>
    <w:rsid w:val="00F90CBE"/>
    <w:rsid w:val="00F91471"/>
    <w:rsid w:val="00F91527"/>
    <w:rsid w:val="00F9182A"/>
    <w:rsid w:val="00F9187C"/>
    <w:rsid w:val="00F91C27"/>
    <w:rsid w:val="00F92092"/>
    <w:rsid w:val="00F9248F"/>
    <w:rsid w:val="00F9272A"/>
    <w:rsid w:val="00F92907"/>
    <w:rsid w:val="00F92A4F"/>
    <w:rsid w:val="00F92A72"/>
    <w:rsid w:val="00F92ED8"/>
    <w:rsid w:val="00F932E7"/>
    <w:rsid w:val="00F933A6"/>
    <w:rsid w:val="00F9355F"/>
    <w:rsid w:val="00F93686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87B"/>
    <w:rsid w:val="00F95E90"/>
    <w:rsid w:val="00F96216"/>
    <w:rsid w:val="00F9622D"/>
    <w:rsid w:val="00F96398"/>
    <w:rsid w:val="00F96BC0"/>
    <w:rsid w:val="00F96C0B"/>
    <w:rsid w:val="00F96CF2"/>
    <w:rsid w:val="00F96E32"/>
    <w:rsid w:val="00F96EB5"/>
    <w:rsid w:val="00F9760C"/>
    <w:rsid w:val="00F97834"/>
    <w:rsid w:val="00F97862"/>
    <w:rsid w:val="00F97A3D"/>
    <w:rsid w:val="00F97CC9"/>
    <w:rsid w:val="00F97DD8"/>
    <w:rsid w:val="00F97E76"/>
    <w:rsid w:val="00F97F54"/>
    <w:rsid w:val="00FA0212"/>
    <w:rsid w:val="00FA066F"/>
    <w:rsid w:val="00FA06F8"/>
    <w:rsid w:val="00FA0C08"/>
    <w:rsid w:val="00FA1181"/>
    <w:rsid w:val="00FA124C"/>
    <w:rsid w:val="00FA13DD"/>
    <w:rsid w:val="00FA1A90"/>
    <w:rsid w:val="00FA1B90"/>
    <w:rsid w:val="00FA1BCE"/>
    <w:rsid w:val="00FA2377"/>
    <w:rsid w:val="00FA2527"/>
    <w:rsid w:val="00FA25A3"/>
    <w:rsid w:val="00FA26ED"/>
    <w:rsid w:val="00FA2D9D"/>
    <w:rsid w:val="00FA2F16"/>
    <w:rsid w:val="00FA313D"/>
    <w:rsid w:val="00FA31EF"/>
    <w:rsid w:val="00FA32B0"/>
    <w:rsid w:val="00FA33AF"/>
    <w:rsid w:val="00FA3526"/>
    <w:rsid w:val="00FA35C3"/>
    <w:rsid w:val="00FA3749"/>
    <w:rsid w:val="00FA3B9D"/>
    <w:rsid w:val="00FA3F75"/>
    <w:rsid w:val="00FA3F82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63"/>
    <w:rsid w:val="00FA608E"/>
    <w:rsid w:val="00FA663F"/>
    <w:rsid w:val="00FA678B"/>
    <w:rsid w:val="00FA67C5"/>
    <w:rsid w:val="00FA6810"/>
    <w:rsid w:val="00FA69F5"/>
    <w:rsid w:val="00FA7747"/>
    <w:rsid w:val="00FA7A05"/>
    <w:rsid w:val="00FA7CAE"/>
    <w:rsid w:val="00FA7F9D"/>
    <w:rsid w:val="00FB0047"/>
    <w:rsid w:val="00FB0169"/>
    <w:rsid w:val="00FB029E"/>
    <w:rsid w:val="00FB0309"/>
    <w:rsid w:val="00FB0322"/>
    <w:rsid w:val="00FB0417"/>
    <w:rsid w:val="00FB0745"/>
    <w:rsid w:val="00FB0FC9"/>
    <w:rsid w:val="00FB1574"/>
    <w:rsid w:val="00FB16CD"/>
    <w:rsid w:val="00FB17A3"/>
    <w:rsid w:val="00FB1860"/>
    <w:rsid w:val="00FB191E"/>
    <w:rsid w:val="00FB197D"/>
    <w:rsid w:val="00FB1A84"/>
    <w:rsid w:val="00FB1E30"/>
    <w:rsid w:val="00FB1FC8"/>
    <w:rsid w:val="00FB26DC"/>
    <w:rsid w:val="00FB2705"/>
    <w:rsid w:val="00FB28BC"/>
    <w:rsid w:val="00FB2DDB"/>
    <w:rsid w:val="00FB2EBA"/>
    <w:rsid w:val="00FB2F42"/>
    <w:rsid w:val="00FB31B8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07"/>
    <w:rsid w:val="00FB4D56"/>
    <w:rsid w:val="00FB4E1B"/>
    <w:rsid w:val="00FB5806"/>
    <w:rsid w:val="00FB59A8"/>
    <w:rsid w:val="00FB5A28"/>
    <w:rsid w:val="00FB5CA2"/>
    <w:rsid w:val="00FB5D1F"/>
    <w:rsid w:val="00FB5D89"/>
    <w:rsid w:val="00FB5F83"/>
    <w:rsid w:val="00FB60D1"/>
    <w:rsid w:val="00FB61E4"/>
    <w:rsid w:val="00FB66C4"/>
    <w:rsid w:val="00FB670F"/>
    <w:rsid w:val="00FB6728"/>
    <w:rsid w:val="00FB6A9C"/>
    <w:rsid w:val="00FB6F33"/>
    <w:rsid w:val="00FB7013"/>
    <w:rsid w:val="00FB765B"/>
    <w:rsid w:val="00FB774E"/>
    <w:rsid w:val="00FB77E3"/>
    <w:rsid w:val="00FB7823"/>
    <w:rsid w:val="00FB7A74"/>
    <w:rsid w:val="00FB7BBF"/>
    <w:rsid w:val="00FC0078"/>
    <w:rsid w:val="00FC0156"/>
    <w:rsid w:val="00FC0515"/>
    <w:rsid w:val="00FC0708"/>
    <w:rsid w:val="00FC07B1"/>
    <w:rsid w:val="00FC0EEB"/>
    <w:rsid w:val="00FC14B7"/>
    <w:rsid w:val="00FC1860"/>
    <w:rsid w:val="00FC199A"/>
    <w:rsid w:val="00FC1C44"/>
    <w:rsid w:val="00FC1CAC"/>
    <w:rsid w:val="00FC223D"/>
    <w:rsid w:val="00FC24E2"/>
    <w:rsid w:val="00FC2AEE"/>
    <w:rsid w:val="00FC2B76"/>
    <w:rsid w:val="00FC2F30"/>
    <w:rsid w:val="00FC3116"/>
    <w:rsid w:val="00FC314A"/>
    <w:rsid w:val="00FC34BD"/>
    <w:rsid w:val="00FC36A9"/>
    <w:rsid w:val="00FC3BD6"/>
    <w:rsid w:val="00FC3CA0"/>
    <w:rsid w:val="00FC3DBF"/>
    <w:rsid w:val="00FC3DC5"/>
    <w:rsid w:val="00FC4169"/>
    <w:rsid w:val="00FC4245"/>
    <w:rsid w:val="00FC4317"/>
    <w:rsid w:val="00FC449E"/>
    <w:rsid w:val="00FC4617"/>
    <w:rsid w:val="00FC48C9"/>
    <w:rsid w:val="00FC4A62"/>
    <w:rsid w:val="00FC4AAF"/>
    <w:rsid w:val="00FC4AD2"/>
    <w:rsid w:val="00FC5182"/>
    <w:rsid w:val="00FC5579"/>
    <w:rsid w:val="00FC55DA"/>
    <w:rsid w:val="00FC56F6"/>
    <w:rsid w:val="00FC578F"/>
    <w:rsid w:val="00FC598E"/>
    <w:rsid w:val="00FC610F"/>
    <w:rsid w:val="00FC615D"/>
    <w:rsid w:val="00FC626E"/>
    <w:rsid w:val="00FC6661"/>
    <w:rsid w:val="00FC6DC9"/>
    <w:rsid w:val="00FC70C0"/>
    <w:rsid w:val="00FC7296"/>
    <w:rsid w:val="00FC74E0"/>
    <w:rsid w:val="00FC7540"/>
    <w:rsid w:val="00FC771A"/>
    <w:rsid w:val="00FC782E"/>
    <w:rsid w:val="00FC7A84"/>
    <w:rsid w:val="00FC7A9E"/>
    <w:rsid w:val="00FC7B7E"/>
    <w:rsid w:val="00FC7BEC"/>
    <w:rsid w:val="00FD010E"/>
    <w:rsid w:val="00FD0300"/>
    <w:rsid w:val="00FD083E"/>
    <w:rsid w:val="00FD086A"/>
    <w:rsid w:val="00FD0CC9"/>
    <w:rsid w:val="00FD0DFD"/>
    <w:rsid w:val="00FD1064"/>
    <w:rsid w:val="00FD122E"/>
    <w:rsid w:val="00FD128F"/>
    <w:rsid w:val="00FD131D"/>
    <w:rsid w:val="00FD140A"/>
    <w:rsid w:val="00FD1657"/>
    <w:rsid w:val="00FD172B"/>
    <w:rsid w:val="00FD1801"/>
    <w:rsid w:val="00FD1DE1"/>
    <w:rsid w:val="00FD21AD"/>
    <w:rsid w:val="00FD2344"/>
    <w:rsid w:val="00FD2773"/>
    <w:rsid w:val="00FD294E"/>
    <w:rsid w:val="00FD2A8C"/>
    <w:rsid w:val="00FD2C19"/>
    <w:rsid w:val="00FD2DFD"/>
    <w:rsid w:val="00FD2F12"/>
    <w:rsid w:val="00FD38DD"/>
    <w:rsid w:val="00FD3AAE"/>
    <w:rsid w:val="00FD3D84"/>
    <w:rsid w:val="00FD3F0B"/>
    <w:rsid w:val="00FD4A56"/>
    <w:rsid w:val="00FD4C1F"/>
    <w:rsid w:val="00FD4F9C"/>
    <w:rsid w:val="00FD4F9F"/>
    <w:rsid w:val="00FD55D8"/>
    <w:rsid w:val="00FD5A2C"/>
    <w:rsid w:val="00FD5DD2"/>
    <w:rsid w:val="00FD5DE9"/>
    <w:rsid w:val="00FD6102"/>
    <w:rsid w:val="00FD62F3"/>
    <w:rsid w:val="00FD68C1"/>
    <w:rsid w:val="00FD6B1E"/>
    <w:rsid w:val="00FD6E57"/>
    <w:rsid w:val="00FD7148"/>
    <w:rsid w:val="00FD7248"/>
    <w:rsid w:val="00FD78A4"/>
    <w:rsid w:val="00FD7C61"/>
    <w:rsid w:val="00FD7EE3"/>
    <w:rsid w:val="00FE04D0"/>
    <w:rsid w:val="00FE062A"/>
    <w:rsid w:val="00FE0A3D"/>
    <w:rsid w:val="00FE10DB"/>
    <w:rsid w:val="00FE1240"/>
    <w:rsid w:val="00FE1812"/>
    <w:rsid w:val="00FE18E1"/>
    <w:rsid w:val="00FE191D"/>
    <w:rsid w:val="00FE19FF"/>
    <w:rsid w:val="00FE1B57"/>
    <w:rsid w:val="00FE2385"/>
    <w:rsid w:val="00FE26E4"/>
    <w:rsid w:val="00FE282D"/>
    <w:rsid w:val="00FE2B1B"/>
    <w:rsid w:val="00FE2C90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D02"/>
    <w:rsid w:val="00FE4E5B"/>
    <w:rsid w:val="00FE4F08"/>
    <w:rsid w:val="00FE4F74"/>
    <w:rsid w:val="00FE52EA"/>
    <w:rsid w:val="00FE542D"/>
    <w:rsid w:val="00FE5811"/>
    <w:rsid w:val="00FE58E8"/>
    <w:rsid w:val="00FE5B68"/>
    <w:rsid w:val="00FE5DF9"/>
    <w:rsid w:val="00FE5EA3"/>
    <w:rsid w:val="00FE6123"/>
    <w:rsid w:val="00FE6161"/>
    <w:rsid w:val="00FE634C"/>
    <w:rsid w:val="00FE669E"/>
    <w:rsid w:val="00FE68A9"/>
    <w:rsid w:val="00FE6AF3"/>
    <w:rsid w:val="00FE7009"/>
    <w:rsid w:val="00FE71E1"/>
    <w:rsid w:val="00FE7511"/>
    <w:rsid w:val="00FE776D"/>
    <w:rsid w:val="00FE7940"/>
    <w:rsid w:val="00FE7A5D"/>
    <w:rsid w:val="00FE7B3F"/>
    <w:rsid w:val="00FE7C24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3D61"/>
    <w:rsid w:val="00FF42C3"/>
    <w:rsid w:val="00FF445B"/>
    <w:rsid w:val="00FF4E3A"/>
    <w:rsid w:val="00FF5313"/>
    <w:rsid w:val="00FF58C6"/>
    <w:rsid w:val="00FF599F"/>
    <w:rsid w:val="00FF5AF8"/>
    <w:rsid w:val="00FF5E65"/>
    <w:rsid w:val="00FF5E98"/>
    <w:rsid w:val="00FF6025"/>
    <w:rsid w:val="00FF6411"/>
    <w:rsid w:val="00FF6488"/>
    <w:rsid w:val="00FF6560"/>
    <w:rsid w:val="00FF6BAD"/>
    <w:rsid w:val="00FF6BD9"/>
    <w:rsid w:val="00FF6C3D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24088C"/>
  <w15:docId w15:val="{AD286178-486A-4197-B9D1-DA98E884F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B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9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E02E4E-AACF-4C56-9D4F-2B5995DF91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865E93-0349-4166-A7EB-FF310343365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E4C217E0-2657-4CE1-BF45-9DD644B8C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3E2B18-D6E4-4CB2-83A3-604EDDF001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414</Words>
  <Characters>1695</Characters>
  <Application>Microsoft Office Word</Application>
  <DocSecurity>0</DocSecurity>
  <Lines>52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Kannika Phasuk</cp:lastModifiedBy>
  <cp:revision>2</cp:revision>
  <cp:lastPrinted>2025-08-05T06:24:00Z</cp:lastPrinted>
  <dcterms:created xsi:type="dcterms:W3CDTF">2025-08-08T08:08:00Z</dcterms:created>
  <dcterms:modified xsi:type="dcterms:W3CDTF">2025-08-08T08:08:00Z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1b28938ff81dd7228ea7405cd902f5760b45a25b1854bcfaa32d2db398a58490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  <property fmtid="{D5CDD505-2E9C-101B-9397-08002B2CF9AE}" pid="7" name="lcf76f155ced4ddcb4097134ff3c332f">
    <vt:lpwstr/>
  </property>
  <property fmtid="{D5CDD505-2E9C-101B-9397-08002B2CF9AE}" pid="8" name="TaxCatchAll">
    <vt:lpwstr/>
  </property>
</Properties>
</file>